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E2C5" w14:textId="6228CD3D" w:rsidR="000B4C87" w:rsidRPr="007813BB" w:rsidRDefault="00D26547" w:rsidP="006C4614">
      <w:pPr>
        <w:pStyle w:val="Heading3"/>
        <w:rPr>
          <w:rFonts w:cs="Angsana New"/>
          <w:szCs w:val="22"/>
        </w:rPr>
      </w:pPr>
      <w:bookmarkStart w:id="0" w:name="Title"/>
      <w:r>
        <w:rPr>
          <w:rFonts w:cs="Angsana New"/>
          <w:szCs w:val="22"/>
        </w:rPr>
        <w:t xml:space="preserve"> </w:t>
      </w:r>
    </w:p>
    <w:p w14:paraId="22406303" w14:textId="77777777" w:rsidR="00FF32DB" w:rsidRPr="00FF32DB" w:rsidRDefault="00FF32DB" w:rsidP="00FF32DB">
      <w:pPr>
        <w:rPr>
          <w:cs/>
        </w:rPr>
      </w:pPr>
    </w:p>
    <w:p w14:paraId="5E2489F7" w14:textId="77777777" w:rsidR="000B4C87" w:rsidRPr="00305FDD" w:rsidRDefault="00D51D71" w:rsidP="00D5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ACD9FDF" w14:textId="77777777" w:rsidR="000B4C87" w:rsidRPr="00305FDD" w:rsidRDefault="00D4552D" w:rsidP="00D45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7D7B115D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C17D27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Pr="00C17D27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C17D27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C2F28" w:rsidRPr="00C17D27">
        <w:rPr>
          <w:rFonts w:ascii="Angsana New" w:hAnsi="Angsana New"/>
          <w:b/>
          <w:bCs/>
          <w:sz w:val="52"/>
          <w:szCs w:val="52"/>
        </w:rPr>
        <w:t xml:space="preserve"> </w:t>
      </w:r>
      <w:r w:rsidR="00CC2F28" w:rsidRPr="00C17D2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5561771" w14:textId="77777777" w:rsidR="002308C6" w:rsidRPr="00C17D27" w:rsidRDefault="002308C6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02CE313B" w14:textId="7A6C9854" w:rsidR="00C054AD" w:rsidRPr="00C17D27" w:rsidRDefault="00C054AD" w:rsidP="00787AF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360"/>
          <w:tab w:val="center" w:pos="4825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C5BE4" w:rsidRPr="00C17D2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87AFE" w:rsidRPr="00C17D2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21794B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E1B1A" w:rsidRPr="00C17D2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D5B6F" w:rsidRPr="00C17D27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3B435C8E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2428F4D" w14:textId="77777777" w:rsidR="00C054AD" w:rsidRPr="00C17D27" w:rsidRDefault="00C054AD" w:rsidP="00C054A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787AFE" w:rsidRPr="00C17D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17D2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E805409" w14:textId="77777777" w:rsidR="00C9443A" w:rsidRPr="00C17D27" w:rsidRDefault="00C9443A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C24E005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DB2F84F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5ECB60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351027C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47D1B83B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53959436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C63C13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09F866E0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198F5793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</w:p>
    <w:p w14:paraId="2B1F5EB9" w14:textId="77777777" w:rsidR="008672D8" w:rsidRPr="00C17D27" w:rsidRDefault="008672D8" w:rsidP="00E84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8672D8" w:rsidRPr="00C17D27" w:rsidSect="00D562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6D819B26" w14:textId="77777777" w:rsidR="0040437F" w:rsidRPr="00C17D27" w:rsidRDefault="0040437F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</w:p>
    <w:p w14:paraId="2029E6A2" w14:textId="77777777" w:rsidR="00155E64" w:rsidRPr="00C17D27" w:rsidRDefault="00155E64" w:rsidP="00155E64">
      <w:pPr>
        <w:rPr>
          <w:sz w:val="32"/>
          <w:szCs w:val="32"/>
        </w:rPr>
      </w:pPr>
    </w:p>
    <w:p w14:paraId="0281A900" w14:textId="77777777" w:rsidR="00155E64" w:rsidRPr="00C17D27" w:rsidRDefault="00155E64" w:rsidP="00155E64">
      <w:pPr>
        <w:rPr>
          <w:sz w:val="32"/>
          <w:szCs w:val="32"/>
        </w:rPr>
      </w:pPr>
    </w:p>
    <w:p w14:paraId="433D17CD" w14:textId="77777777" w:rsidR="00155E64" w:rsidRPr="00C17D27" w:rsidRDefault="00155E64" w:rsidP="00155E64">
      <w:pPr>
        <w:rPr>
          <w:sz w:val="32"/>
          <w:szCs w:val="32"/>
        </w:rPr>
      </w:pPr>
    </w:p>
    <w:p w14:paraId="19C6F329" w14:textId="77777777" w:rsidR="00155E64" w:rsidRPr="00C17D27" w:rsidRDefault="00155E64" w:rsidP="00155E64">
      <w:pPr>
        <w:rPr>
          <w:sz w:val="32"/>
          <w:szCs w:val="32"/>
        </w:rPr>
      </w:pPr>
    </w:p>
    <w:p w14:paraId="006B34A7" w14:textId="77777777" w:rsidR="00E63C72" w:rsidRPr="00C17D27" w:rsidRDefault="00E63C72" w:rsidP="00155E64">
      <w:pPr>
        <w:rPr>
          <w:sz w:val="32"/>
          <w:szCs w:val="32"/>
        </w:rPr>
      </w:pPr>
    </w:p>
    <w:p w14:paraId="2BCFAC75" w14:textId="77777777" w:rsidR="00E63C72" w:rsidRPr="00C17D27" w:rsidRDefault="00E63C72" w:rsidP="00155E64">
      <w:pPr>
        <w:rPr>
          <w:sz w:val="32"/>
          <w:szCs w:val="32"/>
        </w:rPr>
      </w:pPr>
    </w:p>
    <w:p w14:paraId="5917CA69" w14:textId="77777777" w:rsidR="00E63C72" w:rsidRPr="00C17D27" w:rsidRDefault="00E63C72" w:rsidP="00155E64">
      <w:pPr>
        <w:rPr>
          <w:sz w:val="32"/>
          <w:szCs w:val="32"/>
        </w:rPr>
      </w:pPr>
    </w:p>
    <w:p w14:paraId="00BD158C" w14:textId="77777777" w:rsidR="00E63C72" w:rsidRPr="00C17D27" w:rsidRDefault="00E63C72" w:rsidP="00155E64">
      <w:pPr>
        <w:rPr>
          <w:sz w:val="32"/>
          <w:szCs w:val="32"/>
        </w:rPr>
      </w:pPr>
    </w:p>
    <w:p w14:paraId="70F04D29" w14:textId="77777777" w:rsidR="00E63C72" w:rsidRPr="00C17D27" w:rsidRDefault="00E63C72" w:rsidP="00155E64">
      <w:pPr>
        <w:rPr>
          <w:sz w:val="32"/>
          <w:szCs w:val="32"/>
        </w:rPr>
      </w:pPr>
    </w:p>
    <w:p w14:paraId="4DCD0BAA" w14:textId="77777777" w:rsidR="003054A4" w:rsidRPr="00C17D27" w:rsidRDefault="003054A4" w:rsidP="00C063B6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C17D27">
        <w:rPr>
          <w:rFonts w:ascii="Angsana New" w:hAnsi="Angsana New" w:cs="Angsana New"/>
          <w:cs/>
        </w:rPr>
        <w:t>รายงาน</w:t>
      </w:r>
      <w:r w:rsidR="00086048" w:rsidRPr="00C17D27">
        <w:rPr>
          <w:rFonts w:ascii="Angsana New" w:hAnsi="Angsana New" w:cs="Angsana New" w:hint="cs"/>
          <w:cs/>
        </w:rPr>
        <w:t>ของ</w:t>
      </w: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4E45622E" w14:textId="77777777" w:rsidR="003054A4" w:rsidRPr="00C17D27" w:rsidRDefault="003054A4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D46E5A" w14:textId="77777777" w:rsidR="003054A4" w:rsidRPr="00C17D27" w:rsidRDefault="003054A4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7D27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086048" w:rsidRPr="00C17D27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C17D27">
        <w:rPr>
          <w:rFonts w:ascii="Angsana New" w:hAnsi="Angsana New"/>
          <w:b/>
          <w:bCs/>
          <w:sz w:val="30"/>
          <w:szCs w:val="30"/>
          <w:cs/>
        </w:rPr>
        <w:t>บริษัท หาดทิพย์ จำกัด (มหาชน)</w:t>
      </w:r>
    </w:p>
    <w:p w14:paraId="2E9A6543" w14:textId="77777777" w:rsidR="003C2491" w:rsidRPr="00C17D27" w:rsidRDefault="003C2491" w:rsidP="00C063B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2B8AC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577495C" w14:textId="70701A67" w:rsidR="003A63CE" w:rsidRPr="00C17D27" w:rsidRDefault="003A63CE" w:rsidP="003A63C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7D27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หาดทิพย์ จำกัด (มหาชน) และบริษัทย่อย </w:t>
      </w:r>
      <w:r w:rsidR="004F7219" w:rsidRPr="00C17D27">
        <w:rPr>
          <w:rFonts w:ascii="Angsana New" w:eastAsia="Calibri" w:hAnsi="Angsana New"/>
          <w:sz w:val="30"/>
          <w:szCs w:val="30"/>
        </w:rPr>
        <w:t xml:space="preserve"> 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(กลุ่มบริษัท)</w:t>
      </w:r>
      <w:r w:rsidRPr="00C17D27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และของเฉพาะบริษัท หาดทิพย์ จำกัด (มหาชน) (บริษัท) ตามลำดับ ซึ่งประกอบด้วยงบแสดงฐานะการเงินรวม</w:t>
      </w:r>
      <w:r w:rsidRPr="00C17D27">
        <w:rPr>
          <w:rFonts w:ascii="Angsana New" w:eastAsia="Calibri" w:hAnsi="Angsana New"/>
          <w:sz w:val="30"/>
          <w:szCs w:val="30"/>
          <w:cs/>
        </w:rPr>
        <w:t>และงบแสดงฐานะการเงินเฉพาะกิจการ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ธันวาคม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BD5B6F" w:rsidRPr="00C17D27">
        <w:rPr>
          <w:rFonts w:ascii="Angsana New" w:eastAsia="Calibri" w:hAnsi="Angsana New"/>
          <w:sz w:val="30"/>
          <w:szCs w:val="30"/>
        </w:rPr>
        <w:t>5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Pr="00C17D27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17D27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17D27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17D27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สรุปนโยบายการบัญชีที่สำคัญ</w:t>
      </w:r>
      <w:r w:rsidRPr="00C17D27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14:paraId="0C462544" w14:textId="77777777" w:rsidR="003A63CE" w:rsidRPr="00C17D27" w:rsidRDefault="003A63CE" w:rsidP="003A63CE">
      <w:pPr>
        <w:pStyle w:val="Heading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10692E" w14:textId="1BD65D35" w:rsidR="003A63CE" w:rsidRPr="00C17D27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วันที่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1E1B1A" w:rsidRPr="00C17D27">
        <w:rPr>
          <w:rFonts w:ascii="Angsana New" w:eastAsia="Calibri" w:hAnsi="Angsana New"/>
          <w:sz w:val="30"/>
          <w:szCs w:val="30"/>
        </w:rPr>
        <w:t>3</w:t>
      </w:r>
      <w:r w:rsidR="005C5BE4" w:rsidRPr="00C17D27">
        <w:rPr>
          <w:rFonts w:ascii="Angsana New" w:eastAsia="Calibri" w:hAnsi="Angsana New"/>
          <w:sz w:val="30"/>
          <w:szCs w:val="30"/>
        </w:rPr>
        <w:t>1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E1B1A" w:rsidRPr="00C17D27">
        <w:rPr>
          <w:rFonts w:ascii="Angsana New" w:eastAsia="Calibri" w:hAnsi="Angsana New"/>
          <w:sz w:val="30"/>
          <w:szCs w:val="30"/>
        </w:rPr>
        <w:t>256</w:t>
      </w:r>
      <w:r w:rsidR="00BD5B6F" w:rsidRPr="00C17D27">
        <w:rPr>
          <w:rFonts w:ascii="Angsana New" w:eastAsia="Calibri" w:hAnsi="Angsana New"/>
          <w:sz w:val="30"/>
          <w:szCs w:val="30"/>
        </w:rPr>
        <w:t>5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C9347E"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2A014DA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4CD4E0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88F5B82" w14:textId="77777777" w:rsidR="003A63CE" w:rsidRPr="00C17D27" w:rsidRDefault="003A63CE" w:rsidP="003A63CE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ACBFA59" w14:textId="00DCC91E" w:rsidR="003130C1" w:rsidRPr="00C17D27" w:rsidRDefault="003A63CE" w:rsidP="00CE4244">
      <w:pPr>
        <w:jc w:val="thaiDistribute"/>
        <w:rPr>
          <w:rFonts w:ascii="Angsana New" w:hAnsi="Angsana New"/>
          <w:sz w:val="30"/>
          <w:szCs w:val="30"/>
        </w:rPr>
        <w:sectPr w:rsidR="003130C1" w:rsidRPr="00C17D27" w:rsidSect="00D562F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D75E5" w:rsidRPr="00C17D27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705C9E" w:rsidRPr="00C17D27">
        <w:rPr>
          <w:rFonts w:ascii="Angsana New" w:eastAsia="Calibri" w:hAnsi="Angsana New"/>
          <w:sz w:val="30"/>
          <w:szCs w:val="30"/>
          <w:cs/>
        </w:rPr>
        <w:br/>
      </w:r>
      <w:r w:rsidRPr="00C17D2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17D27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C17D2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764210" w:rsidRPr="00C17D27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64210" w:rsidRPr="00C17D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4210" w:rsidRPr="00C17D27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64210" w:rsidRPr="00C17D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4210" w:rsidRPr="00C17D27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764210" w:rsidRPr="00C17D27">
        <w:rPr>
          <w:rFonts w:asciiTheme="majorBidi" w:hAnsiTheme="majorBidi" w:cstheme="majorBidi"/>
          <w:sz w:val="30"/>
          <w:szCs w:val="30"/>
        </w:rPr>
        <w:t xml:space="preserve"> </w:t>
      </w:r>
      <w:r w:rsidR="00764210" w:rsidRPr="00C17D27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764210" w:rsidRPr="00C17D27">
        <w:rPr>
          <w:rFonts w:asciiTheme="majorBidi" w:hAnsiTheme="majorBidi" w:cstheme="majorBidi"/>
          <w:sz w:val="30"/>
          <w:szCs w:val="30"/>
        </w:rPr>
        <w:t xml:space="preserve"> (</w:t>
      </w:r>
      <w:r w:rsidR="00764210" w:rsidRPr="00C17D27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C17D27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764210" w:rsidRPr="00C17D27">
        <w:rPr>
          <w:rFonts w:ascii="Angsana New" w:eastAsia="Calibri" w:hAnsi="Angsana New"/>
          <w:sz w:val="30"/>
          <w:szCs w:val="30"/>
        </w:rPr>
        <w:t xml:space="preserve"> </w:t>
      </w:r>
      <w:r w:rsidR="00764210" w:rsidRPr="00C17D27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4FF9A0" w14:textId="31BAAFD0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D287267" w14:textId="77777777" w:rsidR="003A63CE" w:rsidRPr="00FE3B56" w:rsidRDefault="003A63CE" w:rsidP="003A63CE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3B995E2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C17D27">
        <w:rPr>
          <w:rFonts w:ascii="Angsana New" w:hAnsi="Angsana New"/>
          <w:sz w:val="30"/>
          <w:szCs w:val="30"/>
          <w:cs/>
        </w:rPr>
        <w:t>ข้าพเจ้า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C17D27">
        <w:rPr>
          <w:rFonts w:ascii="Angsana New" w:hAnsi="Angsana New"/>
          <w:sz w:val="30"/>
          <w:szCs w:val="30"/>
          <w:cs/>
        </w:rPr>
        <w:t>ข้าพเจ้า</w:t>
      </w:r>
      <w:r w:rsidRPr="00C17D27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1B7EF58" w14:textId="77777777" w:rsidR="00F337B6" w:rsidRPr="00FE3B56" w:rsidRDefault="00F337B6" w:rsidP="003A63CE">
      <w:pPr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3D37CE" w:rsidRPr="00C17D27" w14:paraId="27647C68" w14:textId="77777777" w:rsidTr="00D51E78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865E08D" w14:textId="77777777" w:rsidR="003D37CE" w:rsidRPr="00C17D27" w:rsidRDefault="003D37CE" w:rsidP="00D51E7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17D2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="00643211" w:rsidRPr="00C17D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ค้างจ่าย</w:t>
            </w:r>
          </w:p>
        </w:tc>
      </w:tr>
      <w:tr w:rsidR="003D37CE" w:rsidRPr="00C17D27" w14:paraId="4C30EDC8" w14:textId="77777777" w:rsidTr="00D51E78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55056CEF" w14:textId="0223BC1D" w:rsidR="003D37CE" w:rsidRPr="00C17D27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97493C" w:rsidRPr="00C17D27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5766C8" w:rsidRPr="00C17D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5BE4" w:rsidRPr="00C17D27">
              <w:rPr>
                <w:rFonts w:ascii="Angsana New" w:hAnsi="Angsana New"/>
                <w:sz w:val="30"/>
                <w:szCs w:val="30"/>
              </w:rPr>
              <w:t>1</w:t>
            </w:r>
            <w:r w:rsidR="004E4A99" w:rsidRPr="00C17D2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D37CE" w:rsidRPr="00C17D27" w14:paraId="56C6502F" w14:textId="77777777" w:rsidTr="00D51E78">
        <w:trPr>
          <w:tblHeader/>
        </w:trPr>
        <w:tc>
          <w:tcPr>
            <w:tcW w:w="4675" w:type="dxa"/>
            <w:shd w:val="clear" w:color="auto" w:fill="auto"/>
          </w:tcPr>
          <w:p w14:paraId="0C1EED26" w14:textId="77777777" w:rsidR="003D37CE" w:rsidRPr="00C17D27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97C75F7" w14:textId="77777777" w:rsidR="003D37CE" w:rsidRPr="00C17D27" w:rsidRDefault="003D37CE" w:rsidP="00D51E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="00550767"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D37CE" w:rsidRPr="00C17D27" w14:paraId="34ADC558" w14:textId="77777777" w:rsidTr="00D51E78">
        <w:trPr>
          <w:trHeight w:val="4366"/>
        </w:trPr>
        <w:tc>
          <w:tcPr>
            <w:tcW w:w="4675" w:type="dxa"/>
            <w:shd w:val="clear" w:color="auto" w:fill="auto"/>
          </w:tcPr>
          <w:p w14:paraId="10FEF18B" w14:textId="77777777" w:rsidR="003D37CE" w:rsidRPr="00C17D27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1F852C80" w14:textId="047D95CF" w:rsidR="00A66994" w:rsidRPr="00C17D27" w:rsidRDefault="00A66994" w:rsidP="00D51E78">
            <w:pPr>
              <w:pStyle w:val="NoSpacing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จากสภาวะการแข่งขันที่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สูง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ทำให้กลุ่มบริษัทมีการส่งเสริมการขายมากขึ้นแล</w:t>
            </w:r>
            <w:r w:rsidR="003B1361"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ะมีกิจกรรมทางการตลาดที่หลากหลาย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เพื่อรักษาส่วนแบ่งการตลาด รายได้จาก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การขายผ่านช่องทาง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ร้านค้าส่งค้าปลีกสมัยใหม่มี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การให้ผลตอบแทนจากการขาย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หลายรูปแบบ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เช่น ส่วนลด </w:t>
            </w:r>
            <w:r w:rsidR="00055329" w:rsidRPr="00C17D2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br/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เงินคืน ค่าใช้จ่าย</w:t>
            </w:r>
            <w:r w:rsidRPr="00C17D2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สนับสนุน</w:t>
            </w:r>
            <w:r w:rsidRPr="00C17D2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ทางการตลาดและการส่งเสริมการขาย เนื่องจากความหลากหลายของเงื่อนไขทางการตลาดตามสัญญา ทำให้การประมาณการค่าใช้จ่ายในการให้ผลตอบแทนจากการขายนั้นมีความซับซ้อนและความไม่แน่นอนอันเนื่องมาจากสภาวะของตลาด ดังนั้น ข้าพเจ้าเห็นว่าเรื่องความครบถ้วนของการประมาณการส่วนลด เงินคืน ค่าใช้จ่ายการส่งเสริมการขายและการตลาดเป็นเรื่องสำคัญต่อการตรวจสอบของข้าพเจ้า</w:t>
            </w:r>
          </w:p>
          <w:p w14:paraId="5308FD85" w14:textId="77777777" w:rsidR="003D37CE" w:rsidRPr="00C17D27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AF2BB0C" w14:textId="77777777" w:rsidR="003D37CE" w:rsidRPr="00C17D27" w:rsidRDefault="003D37CE" w:rsidP="00D51E78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CFE8C21" w14:textId="77777777" w:rsidR="003D37CE" w:rsidRPr="00C17D27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7C52C6D8" w14:textId="77777777" w:rsidR="003D37CE" w:rsidRPr="00C17D27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วิธีการตรวจสอบของข้าพเจ้าในการตอบสนองเรื่องดังกล่าวรวมถึง</w:t>
            </w:r>
          </w:p>
          <w:p w14:paraId="0EA34C3A" w14:textId="77777777" w:rsidR="003D37CE" w:rsidRPr="00C17D27" w:rsidRDefault="003D37CE" w:rsidP="00D51E7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29AFF502" w14:textId="27FEA60B" w:rsidR="0097493C" w:rsidRPr="00C17D27" w:rsidRDefault="003D37CE" w:rsidP="00D51E7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ำความเข้าใจเกี่ยวกับกระบวนการขายและการประมาณการที่เกี่ยวกับค่าใช้จ่ายการส่งเสริมการขายและการตลาดค้างจ่าย และทดสอบการควบคุมหลักที่ควบคุมด้วยมือ และการควบคุมด้วยระบบของกระบวนการดังกล่าว จากการใช้ความช่วยเหลือของผู้เชี่ยวชาญด้านระบบสารสนเทศของเคพีเอ็มจี ซึ่งรวมทั้งการเข้าถึงและ</w:t>
            </w:r>
            <w:r w:rsidR="00DB4E73"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br/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การจัดการแฟ้มรายการราคา การอนุมัติวงเงินการขายและอัตราการตั้งค้างจ่ายการให้ส่วนลดขาย เงินคืน และโปรแกรมทางการตลาดต่าง</w:t>
            </w:r>
            <w:r w:rsidR="00055329"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ๆ</w:t>
            </w:r>
          </w:p>
          <w:p w14:paraId="5E572072" w14:textId="77777777" w:rsidR="0097493C" w:rsidRPr="00C17D27" w:rsidRDefault="0097493C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26"/>
                <w:szCs w:val="26"/>
              </w:rPr>
            </w:pPr>
          </w:p>
          <w:p w14:paraId="4F84A3A2" w14:textId="0F1B9E1F" w:rsidR="0097493C" w:rsidRPr="00C17D27" w:rsidRDefault="0097493C" w:rsidP="00D51E7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สุ่มทดสอบสัญญาที่ทำกับร้านค้าส่งค้าปลีกสมัยใหม่ ว่าข้อมูลส่วนลด</w:t>
            </w:r>
            <w:r w:rsidRPr="00C17D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เงินคืน และโปรแกรมการให้ผลตอบแทนจากการขายต่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าง</w:t>
            </w:r>
            <w:r w:rsidR="00055329"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ๆ</w:t>
            </w:r>
            <w:r w:rsidRPr="00C17D2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ที่ระบุไว้ในสัญญาสอดคล้องกับฐานข้อมูลในระบบ</w:t>
            </w:r>
          </w:p>
          <w:p w14:paraId="6FDD0290" w14:textId="765B7AA3" w:rsidR="00BD5B6F" w:rsidRPr="00C17D27" w:rsidRDefault="003D37CE" w:rsidP="00D51E78">
            <w:pPr>
              <w:pStyle w:val="ListParagraph"/>
              <w:tabs>
                <w:tab w:val="clear" w:pos="680"/>
                <w:tab w:val="left" w:pos="342"/>
              </w:tabs>
              <w:spacing w:line="240" w:lineRule="auto"/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73FB862B" w14:textId="77777777" w:rsidR="003D37CE" w:rsidRPr="00C17D27" w:rsidRDefault="003D37CE" w:rsidP="00D51E78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left" w:pos="342"/>
              </w:tabs>
              <w:spacing w:line="240" w:lineRule="auto"/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วิเคราะห์ความสัมพันธ์</w:t>
            </w:r>
            <w:r w:rsidR="00FE0012"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การเปลี่ยนแปลงของยอดขาย </w:t>
            </w:r>
            <w:r w:rsidR="00FE0012"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กับการเปลี่ยนแปลงของ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ส่วนลดขาย เงินคืน และค่าใช้จ่ายการส่งเสริมการขายและการตลาดที่เกิดขึ้นในแต่ละปี</w:t>
            </w:r>
          </w:p>
          <w:p w14:paraId="13570706" w14:textId="77777777" w:rsidR="003824DC" w:rsidRPr="00C17D27" w:rsidRDefault="003824DC" w:rsidP="00D51E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37EDB10B" w14:textId="77777777" w:rsidR="003D37CE" w:rsidRPr="00C17D27" w:rsidRDefault="003D37CE" w:rsidP="004208E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77D62FB9" w14:textId="219903CE" w:rsidR="004208E7" w:rsidRPr="00C17D27" w:rsidRDefault="004208E7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tbl>
      <w:tblPr>
        <w:tblpPr w:leftFromText="180" w:rightFromText="180" w:vertAnchor="text" w:tblpX="113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0"/>
        <w:gridCol w:w="4935"/>
      </w:tblGrid>
      <w:tr w:rsidR="004208E7" w:rsidRPr="00C17D27" w14:paraId="4B44A073" w14:textId="77777777" w:rsidTr="004208E7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6EF1BF4B" w14:textId="74D0DAF2" w:rsidR="004208E7" w:rsidRPr="00C17D27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ความครบถ้วนของการประมาณการค่าใช้จ่ายการส่งเสริมการขายและการตลาด</w:t>
            </w:r>
            <w:r w:rsidRPr="00C17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ค้างจ่าย</w:t>
            </w:r>
          </w:p>
        </w:tc>
      </w:tr>
      <w:tr w:rsidR="004208E7" w:rsidRPr="00C17D27" w14:paraId="10D4AE51" w14:textId="77777777" w:rsidTr="004208E7">
        <w:trPr>
          <w:tblHeader/>
        </w:trPr>
        <w:tc>
          <w:tcPr>
            <w:tcW w:w="9595" w:type="dxa"/>
            <w:gridSpan w:val="2"/>
            <w:shd w:val="clear" w:color="auto" w:fill="auto"/>
          </w:tcPr>
          <w:p w14:paraId="0C5415CA" w14:textId="69D1A1EE" w:rsidR="004208E7" w:rsidRPr="00C17D27" w:rsidRDefault="004208E7" w:rsidP="004208E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D2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17D27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C17D2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B80780" w:rsidRPr="00C17D2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208E7" w:rsidRPr="00C17D27" w14:paraId="7CED9FBC" w14:textId="77777777" w:rsidTr="004208E7">
        <w:trPr>
          <w:tblHeader/>
        </w:trPr>
        <w:tc>
          <w:tcPr>
            <w:tcW w:w="4660" w:type="dxa"/>
            <w:shd w:val="clear" w:color="auto" w:fill="auto"/>
          </w:tcPr>
          <w:p w14:paraId="22CC2D87" w14:textId="77777777" w:rsidR="004208E7" w:rsidRPr="00C17D27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5" w:type="dxa"/>
            <w:shd w:val="clear" w:color="auto" w:fill="auto"/>
          </w:tcPr>
          <w:p w14:paraId="0DFB4E0A" w14:textId="77777777" w:rsidR="004208E7" w:rsidRPr="00C17D27" w:rsidRDefault="004208E7" w:rsidP="001833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7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  <w:r w:rsidRPr="00C17D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208E7" w:rsidRPr="00C17D27" w14:paraId="03AC62E5" w14:textId="77777777" w:rsidTr="004208E7">
        <w:trPr>
          <w:trHeight w:val="4366"/>
        </w:trPr>
        <w:tc>
          <w:tcPr>
            <w:tcW w:w="4660" w:type="dxa"/>
            <w:shd w:val="clear" w:color="auto" w:fill="auto"/>
          </w:tcPr>
          <w:p w14:paraId="4315E1CA" w14:textId="77777777" w:rsidR="004208E7" w:rsidRPr="00C17D27" w:rsidRDefault="004208E7" w:rsidP="00183378">
            <w:pPr>
              <w:pStyle w:val="NoSpacing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993FE" w14:textId="77777777" w:rsidR="004208E7" w:rsidRPr="00C17D27" w:rsidRDefault="004208E7" w:rsidP="004208E7">
            <w:pPr>
              <w:pStyle w:val="NoSpacing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35" w:type="dxa"/>
            <w:shd w:val="clear" w:color="auto" w:fill="auto"/>
          </w:tcPr>
          <w:p w14:paraId="0E95785B" w14:textId="77777777" w:rsidR="004208E7" w:rsidRPr="00C17D27" w:rsidRDefault="004208E7" w:rsidP="00183378">
            <w:pPr>
              <w:pStyle w:val="ListParagraph"/>
              <w:ind w:left="0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1736EFD0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พิจารณาถึงความสมเหตุสมผลของการคำนวณการตั้งค้างจ่ายในเรื่องดังกล่าว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โดยสุ่มทดสอบการคำนวณกับเงื่อนไขในสัญญาที่ทำกับร้านค้าส่งค้าปลีกสมัยใหม่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รวมถึงการพิจารณาความถูกต้องของการตั้งค้างจ่ายในอดีตที่ผ่านมา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โดยเปรียบเทียบกับค่าใช้จ่ายที่เกิดขึ้นจริง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 นอกจากนี้ข้าพเจ้ายังได้สุ่มทดสอบรายการค่าใช้จ่ายที่เกิดขึ้นจริงภายหลังวันสิ้นงวด โดยการตรวจกับเอกสารใบแจ้งหนี้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และเอกสารการจ่ายเงิน</w:t>
            </w:r>
          </w:p>
          <w:p w14:paraId="319AAD3E" w14:textId="77777777" w:rsidR="004208E7" w:rsidRPr="00C17D27" w:rsidRDefault="004208E7" w:rsidP="00183378">
            <w:pPr>
              <w:pStyle w:val="ListParagrap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5F50396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พิจารณาจำนวนเงินที่ถูกบันทึกว่าเหมาะสมตามรอบระยะเวลาหรือไม่ โดยการสุ่มตัวอย่างทดสอบการออกใบลดหนี้ และการรับใบแจ้งหนี้ที่เกิดในระหว่างก่อนและหลังรอบระยะเวลาบัญชี </w:t>
            </w:r>
          </w:p>
          <w:p w14:paraId="73973FB8" w14:textId="77777777" w:rsidR="004208E7" w:rsidRPr="00C17D27" w:rsidRDefault="004208E7" w:rsidP="00183378">
            <w:pPr>
              <w:pStyle w:val="ListParagraph"/>
              <w:rPr>
                <w:rFonts w:ascii="Angsana New" w:eastAsia="Calibri" w:hAnsi="Angsana New"/>
                <w:color w:val="000000"/>
                <w:sz w:val="26"/>
                <w:szCs w:val="26"/>
                <w:cs/>
              </w:rPr>
            </w:pPr>
          </w:p>
          <w:p w14:paraId="0C7478D2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สุ่มทดสอบรายการส่งเสริมการขายจากตารางกิจกรรมในช่วงสิ้นรอบระยะเวลาบัญชีและพิจารณาค่า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ใช้จ่ายการส่งเสริมการขายและการตลาด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ที่ถูก</w:t>
            </w: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บันทึกว่าเหมาะสม</w:t>
            </w:r>
            <w:r w:rsidRPr="00C17D2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ตามรอบระยะเวลาหรือไม่</w:t>
            </w:r>
          </w:p>
          <w:p w14:paraId="6B4BD73E" w14:textId="77777777" w:rsidR="004208E7" w:rsidRPr="00C17D27" w:rsidRDefault="004208E7" w:rsidP="00183378">
            <w:pPr>
              <w:pStyle w:val="NoSpacing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78D6640" w14:textId="77777777" w:rsidR="004208E7" w:rsidRPr="00C17D27" w:rsidRDefault="004208E7" w:rsidP="0018337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17D2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6698817C" w14:textId="77777777" w:rsidR="004208E7" w:rsidRPr="00C17D27" w:rsidRDefault="004208E7" w:rsidP="001833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contextualSpacing w:val="0"/>
              <w:jc w:val="thaiDistribute"/>
              <w:rPr>
                <w:rFonts w:ascii="Angsana New" w:eastAsia="Calibri" w:hAnsi="Angsana New"/>
                <w:color w:val="000000"/>
                <w:sz w:val="12"/>
                <w:szCs w:val="12"/>
              </w:rPr>
            </w:pPr>
          </w:p>
        </w:tc>
      </w:tr>
    </w:tbl>
    <w:p w14:paraId="155B531F" w14:textId="20870BA3" w:rsidR="00BD5B6F" w:rsidRPr="00C17D27" w:rsidRDefault="00BD5B6F" w:rsidP="0088017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cs/>
        </w:rPr>
      </w:pPr>
    </w:p>
    <w:p w14:paraId="70AD01D4" w14:textId="0CB84C7F" w:rsidR="003A63CE" w:rsidRPr="00C17D27" w:rsidRDefault="003A63CE" w:rsidP="003A63C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7D27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82C1781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</w:rPr>
      </w:pPr>
    </w:p>
    <w:p w14:paraId="0E8E8283" w14:textId="518CF8B5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ผู้บริหารเป็นผู้รับผิดชอบต่อข้อมูลอื่น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แต่ไม่รวมถึงงบการเงินรวมและ</w:t>
      </w:r>
      <w:r w:rsidR="00DF2BC1"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br/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งบการเงินเฉพาะกิจการและรายงานของผู้สอบบัญชีที่อยู่ในรายงานนั้น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C319C7B" w14:textId="77777777" w:rsidR="003A63CE" w:rsidRPr="00C17D27" w:rsidRDefault="003A63CE" w:rsidP="003A63C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</w:p>
    <w:p w14:paraId="69ECCD93" w14:textId="79AD039E" w:rsidR="00FE3B56" w:rsidRDefault="003A63CE" w:rsidP="00FE3B56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</w:rPr>
      </w:pP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</w:rPr>
        <w:t xml:space="preserve"> </w:t>
      </w:r>
      <w:r w:rsidR="00FE3B56">
        <w:rPr>
          <w:rFonts w:ascii="Angsana New" w:eastAsia="Calibri" w:hAnsi="Angsana New"/>
          <w:color w:val="000000"/>
          <w:spacing w:val="-12"/>
        </w:rPr>
        <w:br w:type="page"/>
      </w:r>
    </w:p>
    <w:p w14:paraId="2E3B8E20" w14:textId="77777777" w:rsidR="005A6CEC" w:rsidRPr="00C17D27" w:rsidRDefault="003A63CE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 xml:space="preserve">รวมและงบการเงินเฉพาะกิจการ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คือการอ่าน</w:t>
      </w:r>
      <w:r w:rsidRPr="00C17D27">
        <w:rPr>
          <w:rFonts w:ascii="Angsana New" w:eastAsia="Calibri" w:hAnsi="Angsana New" w:hint="cs"/>
          <w:spacing w:val="-12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17D27">
        <w:rPr>
          <w:rFonts w:ascii="Angsana New" w:hAnsi="Angsana New"/>
          <w:spacing w:val="-12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17D27">
        <w:rPr>
          <w:rFonts w:ascii="Angsana New" w:eastAsia="Calibri" w:hAnsi="Angsana New"/>
          <w:spacing w:val="-12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pacing w:val="-1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</w:t>
      </w:r>
      <w:r w:rsidRPr="00C17D27">
        <w:rPr>
          <w:rFonts w:ascii="Angsana New" w:eastAsia="Calibri" w:hAnsi="Angsana New"/>
          <w:color w:val="000000"/>
          <w:spacing w:val="-12"/>
          <w:sz w:val="30"/>
          <w:szCs w:val="30"/>
          <w:cs/>
        </w:rPr>
        <w:t>อันเป็นสาระสำคัญหรือไม่</w:t>
      </w:r>
    </w:p>
    <w:p w14:paraId="44BDDFFD" w14:textId="77777777" w:rsidR="005A6CEC" w:rsidRPr="00C17D27" w:rsidRDefault="005A6CEC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pacing w:val="-12"/>
          <w:sz w:val="30"/>
          <w:szCs w:val="30"/>
        </w:rPr>
      </w:pPr>
    </w:p>
    <w:p w14:paraId="5CD62FA3" w14:textId="3DC8359F" w:rsidR="00775951" w:rsidRPr="00C17D27" w:rsidRDefault="00775951" w:rsidP="004D40F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F2C8F" w14:textId="77777777" w:rsidR="008B646F" w:rsidRPr="00C17D27" w:rsidRDefault="008B646F" w:rsidP="003A63CE">
      <w:pPr>
        <w:pStyle w:val="Default"/>
        <w:jc w:val="thaiDistribute"/>
        <w:rPr>
          <w:rFonts w:ascii="Angsana New" w:hAnsi="Angsana New" w:cs="Angsana New"/>
          <w:color w:val="auto"/>
          <w:spacing w:val="-4"/>
        </w:rPr>
      </w:pPr>
    </w:p>
    <w:p w14:paraId="629D1209" w14:textId="77777777" w:rsidR="003A63CE" w:rsidRPr="00C17D27" w:rsidRDefault="003A63CE" w:rsidP="003A63CE">
      <w:pPr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รวมและงบการเงินเฉพาะกิจการ</w:t>
      </w:r>
    </w:p>
    <w:p w14:paraId="3EC9C3ED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2"/>
          <w:szCs w:val="22"/>
        </w:rPr>
      </w:pPr>
    </w:p>
    <w:p w14:paraId="5D6E411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9C357E8" w14:textId="77777777" w:rsidR="008B646F" w:rsidRPr="00C17D27" w:rsidRDefault="008B646F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104F9A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ในการจัดทำงบการเงิน</w:t>
      </w:r>
      <w:r w:rsidRPr="00C17D27">
        <w:rPr>
          <w:rFonts w:ascii="Angsana New" w:hAnsi="Angsana New" w:hint="cs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(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ตามความเหมาะสม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)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CA8523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662606B" w14:textId="3C97669B" w:rsidR="003A63CE" w:rsidRPr="00C17D27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79436C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>กำกับ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17D27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14:paraId="07198E0A" w14:textId="734DFC1A" w:rsidR="003A63CE" w:rsidRPr="00C17D27" w:rsidRDefault="003A63CE" w:rsidP="003A63CE">
      <w:pPr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</w:p>
    <w:p w14:paraId="7A6ACCB4" w14:textId="77777777" w:rsidR="003A63CE" w:rsidRPr="00C17D27" w:rsidRDefault="003A63CE" w:rsidP="003A63CE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17D27">
        <w:rPr>
          <w:rFonts w:ascii="Angsana New" w:hAnsi="Angsana New"/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3C02A2" w14:textId="77777777" w:rsidR="003A63CE" w:rsidRPr="00C17D27" w:rsidRDefault="003A63CE" w:rsidP="003A63CE">
      <w:pPr>
        <w:jc w:val="thaiDistribute"/>
        <w:rPr>
          <w:rFonts w:ascii="Angsana New" w:eastAsia="Calibri" w:hAnsi="Angsana New"/>
          <w:spacing w:val="-4"/>
          <w:sz w:val="24"/>
          <w:szCs w:val="24"/>
        </w:rPr>
      </w:pPr>
    </w:p>
    <w:p w14:paraId="0F3DFAC3" w14:textId="151D6881" w:rsidR="00ED422C" w:rsidRPr="00C17D27" w:rsidRDefault="003A63CE" w:rsidP="003A63CE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7D27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43EE373" w14:textId="7BD5EA14" w:rsidR="00ED422C" w:rsidRPr="00C17D27" w:rsidRDefault="00ED4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  <w:cs/>
        </w:rPr>
      </w:pPr>
    </w:p>
    <w:p w14:paraId="11872CA9" w14:textId="77777777" w:rsidR="004208E7" w:rsidRPr="00C17D27" w:rsidRDefault="004208E7" w:rsidP="00B708A0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168A0B4" w14:textId="52B0E304" w:rsidR="00FE3B56" w:rsidRDefault="00FE3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</w:rPr>
      </w:pPr>
      <w:r>
        <w:rPr>
          <w:rFonts w:ascii="Angsana New" w:eastAsia="Calibri" w:hAnsi="Angsana New"/>
          <w:spacing w:val="-4"/>
          <w:sz w:val="30"/>
          <w:szCs w:val="30"/>
        </w:rPr>
        <w:br w:type="page"/>
      </w:r>
    </w:p>
    <w:p w14:paraId="74A4D7EB" w14:textId="17C66FFD" w:rsidR="003A63CE" w:rsidRPr="00C17D27" w:rsidRDefault="003A63CE" w:rsidP="00B708A0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2FC49BB" w14:textId="591100F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7D27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8B646F" w:rsidRPr="00C17D27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C17D27">
        <w:rPr>
          <w:rFonts w:ascii="Angsana New" w:eastAsia="Calibri" w:hAnsi="Angsana New"/>
          <w:spacing w:val="-4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7D27">
        <w:rPr>
          <w:rFonts w:ascii="Angsana New" w:hAnsi="Angsana New"/>
          <w:spacing w:val="-4"/>
          <w:sz w:val="30"/>
          <w:szCs w:val="30"/>
          <w:cs/>
        </w:rPr>
        <w:t>ายใน</w:t>
      </w:r>
    </w:p>
    <w:p w14:paraId="53A57269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7D2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</w:t>
      </w:r>
    </w:p>
    <w:p w14:paraId="0D22FA24" w14:textId="76BAEF76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7D2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1E3024F" w14:textId="0B402E24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17D2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C17D27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C17D27">
        <w:rPr>
          <w:rFonts w:ascii="Angsana New" w:hAnsi="Angsana New" w:hint="cs"/>
          <w:sz w:val="30"/>
          <w:szCs w:val="30"/>
          <w:cs/>
        </w:rPr>
        <w:t xml:space="preserve">        </w:t>
      </w:r>
      <w:r w:rsidRPr="00C17D27">
        <w:rPr>
          <w:rFonts w:ascii="Angsana New" w:hAnsi="Angsana New"/>
          <w:sz w:val="30"/>
          <w:szCs w:val="30"/>
          <w:cs/>
        </w:rPr>
        <w:t xml:space="preserve"> ถ้าข้าพเจ้าได้ข้อสรุปว่ามีความไม่แน่นอนที่มีสาระสำคัญ</w:t>
      </w:r>
      <w:r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D43EE" w:rsidRPr="00C17D2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5D43EE" w:rsidRPr="00C17D27">
        <w:rPr>
          <w:rFonts w:ascii="Angsana New" w:hAnsi="Angsana New"/>
          <w:sz w:val="30"/>
          <w:szCs w:val="30"/>
          <w:cs/>
        </w:rPr>
        <w:t>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="005D43EE" w:rsidRPr="00C17D27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5D43EE" w:rsidRPr="00C17D27">
        <w:rPr>
          <w:rFonts w:ascii="Angsana New" w:hAnsi="Angsana New" w:hint="cs"/>
          <w:sz w:val="30"/>
          <w:szCs w:val="30"/>
          <w:cs/>
        </w:rPr>
        <w:t xml:space="preserve"> </w:t>
      </w:r>
      <w:r w:rsidRPr="00C17D2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17D27">
        <w:rPr>
          <w:rFonts w:ascii="Angsana New" w:hAnsi="Angsana New" w:hint="cs"/>
          <w:sz w:val="30"/>
          <w:szCs w:val="30"/>
          <w:cs/>
        </w:rPr>
        <w:t>กลุ่ม</w:t>
      </w:r>
      <w:r w:rsidRPr="00C17D27">
        <w:rPr>
          <w:rFonts w:ascii="Angsana New" w:eastAsia="Calibri" w:hAnsi="Angsana New" w:hint="cs"/>
          <w:sz w:val="30"/>
          <w:szCs w:val="30"/>
          <w:cs/>
        </w:rPr>
        <w:t>บริษัทและ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CDC5243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D43EE" w:rsidRPr="00C17D27">
        <w:rPr>
          <w:rFonts w:ascii="Angsana New" w:hAnsi="Angsana New" w:hint="cs"/>
          <w:sz w:val="30"/>
          <w:szCs w:val="30"/>
          <w:cs/>
        </w:rPr>
        <w:t>ข้อมูล</w:t>
      </w:r>
      <w:r w:rsidRPr="00C17D27">
        <w:rPr>
          <w:rFonts w:ascii="Angsana New" w:eastAsia="Calibri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D43EE" w:rsidRPr="00C17D27">
        <w:rPr>
          <w:rFonts w:ascii="Angsana New" w:hAnsi="Angsana New" w:hint="cs"/>
          <w:sz w:val="30"/>
          <w:szCs w:val="30"/>
          <w:cs/>
        </w:rPr>
        <w:t>หรือไม่</w:t>
      </w:r>
      <w:r w:rsidRPr="00C17D27">
        <w:rPr>
          <w:rFonts w:ascii="Angsana New" w:eastAsia="Calibri" w:hAnsi="Angsana New"/>
          <w:sz w:val="30"/>
          <w:szCs w:val="30"/>
          <w:cs/>
        </w:rPr>
        <w:t xml:space="preserve">   </w:t>
      </w:r>
    </w:p>
    <w:p w14:paraId="3B4CABB5" w14:textId="77777777" w:rsidR="003A63CE" w:rsidRPr="00C17D27" w:rsidRDefault="003A63CE" w:rsidP="0054198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ได้</w:t>
      </w:r>
      <w:r w:rsidRPr="00C17D27">
        <w:rPr>
          <w:rFonts w:ascii="Angsana New" w:eastAsia="Calibri" w:hAnsi="Angsana New" w:hint="cs"/>
          <w:sz w:val="30"/>
          <w:szCs w:val="30"/>
          <w:cs/>
        </w:rPr>
        <w:t>รับ</w:t>
      </w:r>
      <w:r w:rsidRPr="00C17D27">
        <w:rPr>
          <w:rFonts w:ascii="Angsana New" w:eastAsia="Calibr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ข้าพเจ้ารับผิดชอบต่อ</w:t>
      </w:r>
      <w:r w:rsidRPr="00C17D27">
        <w:rPr>
          <w:rFonts w:ascii="Angsana New" w:eastAsia="Calibri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7D27">
        <w:rPr>
          <w:rFonts w:ascii="Angsana New" w:eastAsia="Calibr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17D27">
        <w:rPr>
          <w:rFonts w:ascii="Angsana New" w:eastAsia="Calibri" w:hAnsi="Angsana New"/>
          <w:sz w:val="30"/>
          <w:szCs w:val="30"/>
        </w:rPr>
        <w:t xml:space="preserve"> </w:t>
      </w:r>
    </w:p>
    <w:p w14:paraId="076410A8" w14:textId="6B0B43EC" w:rsidR="00FE3B56" w:rsidRDefault="00FE3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7B824C27" w14:textId="775F0D9F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C17D2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76DFD" w:rsidRPr="00C17D27">
        <w:rPr>
          <w:rFonts w:ascii="Angsana New" w:eastAsia="Calibri" w:hAnsi="Angsana New" w:hint="cs"/>
          <w:sz w:val="30"/>
          <w:szCs w:val="30"/>
          <w:cs/>
        </w:rPr>
        <w:t>หาก</w:t>
      </w: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7D27">
        <w:rPr>
          <w:rFonts w:ascii="Angsana New" w:hAnsi="Angsana New"/>
          <w:sz w:val="30"/>
          <w:szCs w:val="30"/>
          <w:cs/>
        </w:rPr>
        <w:t>งข้าพเจ้า</w:t>
      </w:r>
    </w:p>
    <w:p w14:paraId="149A9249" w14:textId="4C4DB264" w:rsidR="00226489" w:rsidRPr="00C17D27" w:rsidRDefault="00226489" w:rsidP="003A63CE">
      <w:pPr>
        <w:jc w:val="thaiDistribute"/>
        <w:rPr>
          <w:rFonts w:ascii="Angsana New" w:hAnsi="Angsana New"/>
          <w:sz w:val="30"/>
          <w:szCs w:val="30"/>
        </w:rPr>
      </w:pPr>
    </w:p>
    <w:p w14:paraId="2F28F81A" w14:textId="77777777" w:rsidR="00764210" w:rsidRPr="00C17D27" w:rsidRDefault="003A63CE" w:rsidP="00764210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64210" w:rsidRPr="00C17D27">
        <w:rPr>
          <w:rFonts w:ascii="Angsana New" w:eastAsia="Calibri" w:hAnsi="Angsana New" w:hint="cs"/>
          <w:sz w:val="30"/>
          <w:szCs w:val="30"/>
          <w:cs/>
        </w:rPr>
        <w:t>และ</w:t>
      </w:r>
      <w:r w:rsidR="00764210" w:rsidRPr="00C17D27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4941886" w14:textId="77777777" w:rsidR="00256268" w:rsidRPr="00C17D27" w:rsidRDefault="00256268" w:rsidP="003A63CE">
      <w:pPr>
        <w:jc w:val="thaiDistribute"/>
        <w:rPr>
          <w:rFonts w:ascii="Angsana New" w:hAnsi="Angsana New"/>
          <w:sz w:val="30"/>
          <w:szCs w:val="30"/>
        </w:rPr>
      </w:pPr>
    </w:p>
    <w:p w14:paraId="28F55EB8" w14:textId="08EAC860" w:rsidR="003A63CE" w:rsidRPr="00C17D27" w:rsidRDefault="003A63CE" w:rsidP="003A63CE">
      <w:pPr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C17D27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C17D2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31E85" w:rsidRPr="00C17D27">
        <w:rPr>
          <w:rFonts w:ascii="Angsana New" w:hAnsi="Angsana New"/>
          <w:sz w:val="30"/>
          <w:szCs w:val="30"/>
        </w:rPr>
        <w:t xml:space="preserve">     </w:t>
      </w:r>
      <w:r w:rsidRPr="00C17D27">
        <w:rPr>
          <w:rFonts w:ascii="Angsana New" w:hAnsi="Angsana New"/>
          <w:sz w:val="30"/>
          <w:szCs w:val="30"/>
          <w:cs/>
        </w:rPr>
        <w:t xml:space="preserve"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83F8006" w14:textId="77777777" w:rsidR="002308C6" w:rsidRPr="00C17D27" w:rsidRDefault="002308C6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71F5572" w14:textId="059F069B" w:rsidR="003A63CE" w:rsidRPr="00C17D27" w:rsidRDefault="003A63CE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0CD20F4" w14:textId="187616C5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5544D26" w14:textId="77777777" w:rsidR="00226489" w:rsidRPr="00C17D27" w:rsidRDefault="00226489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81DEC80" w14:textId="77777777" w:rsidR="003130C1" w:rsidRPr="00C17D27" w:rsidRDefault="003130C1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F06CE87" w14:textId="61053850" w:rsidR="002308C6" w:rsidRPr="00C17D27" w:rsidRDefault="00AE6E4F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(</w:t>
      </w:r>
      <w:r w:rsidR="00605ED8" w:rsidRPr="00C17D27">
        <w:rPr>
          <w:rFonts w:ascii="Angsana New" w:hAnsi="Angsana New" w:cs="Angsana New" w:hint="cs"/>
          <w:cs/>
        </w:rPr>
        <w:t>กฤติกา ก๋งเกิด</w:t>
      </w:r>
      <w:r w:rsidR="002308C6" w:rsidRPr="00C17D27">
        <w:rPr>
          <w:rFonts w:ascii="Angsana New" w:hAnsi="Angsana New" w:cs="Angsana New"/>
          <w:cs/>
        </w:rPr>
        <w:t>)</w:t>
      </w:r>
    </w:p>
    <w:p w14:paraId="732DFDB0" w14:textId="77777777" w:rsidR="002308C6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C17D27">
        <w:rPr>
          <w:rFonts w:ascii="Angsana New" w:hAnsi="Angsana New" w:cs="Angsana New"/>
          <w:cs/>
        </w:rPr>
        <w:t>ผู้สอบบัญชีรับอนุญาต</w:t>
      </w:r>
    </w:p>
    <w:p w14:paraId="466A3176" w14:textId="1D1C7F93" w:rsidR="002308C6" w:rsidRPr="00C17D27" w:rsidRDefault="002308C6" w:rsidP="00C063B6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C17D27">
        <w:rPr>
          <w:rFonts w:ascii="Angsana New" w:hAnsi="Angsana New" w:cs="Angsana New"/>
          <w:cs/>
        </w:rPr>
        <w:t xml:space="preserve">เลขทะเบียน </w:t>
      </w:r>
      <w:r w:rsidR="005C5BE4" w:rsidRPr="00C17D27">
        <w:rPr>
          <w:rFonts w:ascii="Angsana New" w:hAnsi="Angsana New" w:cs="Angsana New"/>
          <w:lang w:val="en-US"/>
        </w:rPr>
        <w:t>10</w:t>
      </w:r>
      <w:r w:rsidR="00605ED8" w:rsidRPr="00C17D27">
        <w:rPr>
          <w:rFonts w:ascii="Angsana New" w:hAnsi="Angsana New" w:cs="Angsana New"/>
          <w:lang w:val="en-US"/>
        </w:rPr>
        <w:t>634</w:t>
      </w:r>
    </w:p>
    <w:p w14:paraId="72F864B0" w14:textId="77777777" w:rsidR="003C2491" w:rsidRPr="00C17D27" w:rsidRDefault="003C2491" w:rsidP="00C063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E3BB890" w14:textId="77777777" w:rsidR="002308C6" w:rsidRPr="00C17D27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4243346" w14:textId="77777777" w:rsidR="002308C6" w:rsidRPr="00C17D27" w:rsidRDefault="002308C6" w:rsidP="00C0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C665EA" w14:textId="7AD8AF0F" w:rsidR="0035671A" w:rsidRPr="00C17D27" w:rsidRDefault="00D51E78" w:rsidP="0088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7D27">
        <w:rPr>
          <w:rFonts w:ascii="Angsana New" w:hAnsi="Angsana New"/>
          <w:sz w:val="30"/>
          <w:szCs w:val="30"/>
        </w:rPr>
        <w:t xml:space="preserve">24 </w:t>
      </w:r>
      <w:r w:rsidRPr="00C17D2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C17D27">
        <w:rPr>
          <w:rFonts w:ascii="Angsana New" w:hAnsi="Angsana New"/>
          <w:sz w:val="30"/>
          <w:szCs w:val="30"/>
        </w:rPr>
        <w:t>2566</w:t>
      </w:r>
    </w:p>
    <w:p w14:paraId="36A47DAF" w14:textId="18160697" w:rsidR="00F60786" w:rsidRPr="00F60786" w:rsidRDefault="00F60786" w:rsidP="00C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F60786" w:rsidRPr="00F60786" w:rsidSect="00D562F7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2C75F" w14:textId="77777777" w:rsidR="001557D1" w:rsidRDefault="001557D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683D9D03" w14:textId="77777777" w:rsidR="001557D1" w:rsidRDefault="001557D1" w:rsidP="002308C6">
      <w:pPr>
        <w:pStyle w:val="3"/>
        <w:rPr>
          <w:rFonts w:cs="Book Antiqua"/>
          <w:cs/>
        </w:rPr>
      </w:pPr>
      <w:r>
        <w:continuationSeparator/>
      </w:r>
    </w:p>
  </w:endnote>
  <w:endnote w:type="continuationNotice" w:id="1">
    <w:p w14:paraId="60F538DD" w14:textId="77777777" w:rsidR="001557D1" w:rsidRDefault="001557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057B" w14:textId="1100BFF6" w:rsidR="00033252" w:rsidRDefault="00033252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5C5BE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9B20A5" w14:textId="77777777" w:rsidR="00033252" w:rsidRDefault="00033252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ED0B2" w14:textId="3FF38DF5" w:rsidR="00033252" w:rsidRDefault="00033252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C5BE4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2E92E7B" w14:textId="4463787A" w:rsidR="00033252" w:rsidRPr="00602E8C" w:rsidRDefault="00033252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F10EA4">
      <w:rPr>
        <w:rFonts w:ascii="Angsana New" w:hAnsi="Angsana New"/>
        <w:noProof/>
        <w:sz w:val="30"/>
        <w:szCs w:val="30"/>
      </w:rPr>
      <w:t>1261677 - 2022-Dec-FSA-Haad Thip -12t V40.docx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0203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93ECA7B" w14:textId="63FA7F2C" w:rsidR="00033252" w:rsidRPr="0079436C" w:rsidRDefault="0003325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4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4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FFDCE6A" w14:textId="496D1801" w:rsidR="00033252" w:rsidRPr="002C3A6E" w:rsidRDefault="00033252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50A6" w14:textId="77777777" w:rsidR="00033252" w:rsidRPr="00C5034F" w:rsidRDefault="00033252">
    <w:pPr>
      <w:pStyle w:val="Footer"/>
      <w:rPr>
        <w:rFonts w:ascii="Times New Roman" w:hAnsi="Times New Roman" w:cs="Times New Roman"/>
        <w:i/>
        <w:iCs/>
        <w:sz w:val="20"/>
        <w:szCs w:val="2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7544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1AEFD2" w14:textId="77777777" w:rsidR="00FE3B56" w:rsidRPr="0079436C" w:rsidRDefault="00FE3B5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943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43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43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943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DD699" w14:textId="77777777" w:rsidR="001557D1" w:rsidRDefault="001557D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9573D28" w14:textId="77777777" w:rsidR="001557D1" w:rsidRDefault="001557D1" w:rsidP="002308C6">
      <w:pPr>
        <w:pStyle w:val="3"/>
        <w:rPr>
          <w:rFonts w:cs="Book Antiqua"/>
          <w:cs/>
        </w:rPr>
      </w:pPr>
      <w:r>
        <w:continuationSeparator/>
      </w:r>
    </w:p>
  </w:footnote>
  <w:footnote w:type="continuationNotice" w:id="1">
    <w:p w14:paraId="6F79D503" w14:textId="77777777" w:rsidR="001557D1" w:rsidRDefault="001557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56DB" w14:textId="77777777" w:rsidR="00033252" w:rsidRPr="00D90C5B" w:rsidRDefault="00033252" w:rsidP="00C944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7DBEE1FA" w14:textId="77777777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EF02C88" w14:textId="7BAC816F" w:rsidR="00033252" w:rsidRPr="00D90C5B" w:rsidRDefault="00033252" w:rsidP="00C9443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E1B1A">
      <w:rPr>
        <w:rFonts w:ascii="Angsana New" w:hAnsi="Angsana New" w:cs="Angsana New"/>
      </w:rPr>
      <w:t>3</w:t>
    </w:r>
    <w:r w:rsidR="005C5BE4">
      <w:rPr>
        <w:rFonts w:ascii="Angsana New" w:hAnsi="Angsana New" w:cs="Angsana New"/>
      </w:rPr>
      <w:t>1</w:t>
    </w:r>
    <w:r w:rsidRPr="00D90C5B">
      <w:rPr>
        <w:rFonts w:ascii="Angsana New" w:hAnsi="Angsana New" w:cs="Angsana New"/>
        <w:cs/>
      </w:rPr>
      <w:t xml:space="preserve"> ธันวาคม </w:t>
    </w:r>
    <w:r w:rsidRPr="001E1B1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E1B1A">
      <w:rPr>
        <w:rFonts w:ascii="Angsana New" w:hAnsi="Angsana New" w:cs="Angsana New"/>
      </w:rPr>
      <w:t>2547</w:t>
    </w:r>
  </w:p>
  <w:p w14:paraId="7EE928DB" w14:textId="77777777" w:rsidR="00033252" w:rsidRPr="00C9443A" w:rsidRDefault="000332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D22D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06B502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A5ACB17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82E287E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D43C45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218FC62" w14:textId="77777777" w:rsidR="00033252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39702DD" w14:textId="77777777" w:rsidR="00033252" w:rsidRPr="003C2491" w:rsidRDefault="0003325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13AB7" w14:textId="2A387222" w:rsidR="00033252" w:rsidRDefault="000332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A370" w14:textId="2B0E0F78" w:rsidR="00033252" w:rsidRDefault="00033252" w:rsidP="00BD5B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4B6F9D2" w14:textId="77777777" w:rsidR="00033252" w:rsidRPr="00BD5B6F" w:rsidRDefault="00033252" w:rsidP="00BD5B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CE66" w14:textId="77777777" w:rsidR="00033252" w:rsidRPr="006B53D4" w:rsidRDefault="00033252" w:rsidP="006B53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26DF" w14:textId="010BE35A" w:rsidR="00FE3B56" w:rsidRDefault="00FE3B56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01D98DC" w14:textId="4A7E0D5C" w:rsidR="00FE3B56" w:rsidRDefault="00FE3B56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0D354C4" w14:textId="77777777" w:rsidR="00FE3B56" w:rsidRPr="00204BD2" w:rsidRDefault="00FE3B56" w:rsidP="00204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FE1DBD"/>
    <w:multiLevelType w:val="hybridMultilevel"/>
    <w:tmpl w:val="2C563E6A"/>
    <w:lvl w:ilvl="0" w:tplc="F4203614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F80FEB"/>
    <w:multiLevelType w:val="hybridMultilevel"/>
    <w:tmpl w:val="CD76D968"/>
    <w:lvl w:ilvl="0" w:tplc="E94C89D8">
      <w:numFmt w:val="bullet"/>
      <w:lvlText w:val="-"/>
      <w:lvlJc w:val="left"/>
      <w:pPr>
        <w:ind w:left="720" w:hanging="360"/>
      </w:pPr>
      <w:rPr>
        <w:rFonts w:ascii="Univers 45 Light" w:eastAsia="Times New Roman" w:hAnsi="Univers 45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9875ABC"/>
    <w:multiLevelType w:val="multilevel"/>
    <w:tmpl w:val="F99806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E3413C1"/>
    <w:multiLevelType w:val="hybridMultilevel"/>
    <w:tmpl w:val="3CAE530E"/>
    <w:lvl w:ilvl="0" w:tplc="5CCEAD2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0"/>
  </w:num>
  <w:num w:numId="14">
    <w:abstractNumId w:val="15"/>
  </w:num>
  <w:num w:numId="15">
    <w:abstractNumId w:val="18"/>
  </w:num>
  <w:num w:numId="16">
    <w:abstractNumId w:val="19"/>
  </w:num>
  <w:num w:numId="17">
    <w:abstractNumId w:val="11"/>
  </w:num>
  <w:num w:numId="18">
    <w:abstractNumId w:val="12"/>
  </w:num>
  <w:num w:numId="19">
    <w:abstractNumId w:val="10"/>
  </w:num>
  <w:num w:numId="20">
    <w:abstractNumId w:val="16"/>
  </w:num>
  <w:num w:numId="21">
    <w:abstractNumId w:val="21"/>
  </w:num>
  <w:num w:numId="2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134"/>
    <w:rsid w:val="00000393"/>
    <w:rsid w:val="0000041E"/>
    <w:rsid w:val="000005F7"/>
    <w:rsid w:val="00000868"/>
    <w:rsid w:val="0000086B"/>
    <w:rsid w:val="000008D3"/>
    <w:rsid w:val="00000A73"/>
    <w:rsid w:val="00000AF2"/>
    <w:rsid w:val="00000C46"/>
    <w:rsid w:val="00000E3B"/>
    <w:rsid w:val="00000F2C"/>
    <w:rsid w:val="00000F8B"/>
    <w:rsid w:val="000011FC"/>
    <w:rsid w:val="00001246"/>
    <w:rsid w:val="000013E3"/>
    <w:rsid w:val="0000149C"/>
    <w:rsid w:val="0000157A"/>
    <w:rsid w:val="00001758"/>
    <w:rsid w:val="00001800"/>
    <w:rsid w:val="00001831"/>
    <w:rsid w:val="000018EE"/>
    <w:rsid w:val="00001C79"/>
    <w:rsid w:val="00001D7A"/>
    <w:rsid w:val="00001FDF"/>
    <w:rsid w:val="00002158"/>
    <w:rsid w:val="000021D8"/>
    <w:rsid w:val="000025FE"/>
    <w:rsid w:val="00002776"/>
    <w:rsid w:val="00002C9A"/>
    <w:rsid w:val="0000332D"/>
    <w:rsid w:val="0000346C"/>
    <w:rsid w:val="00003529"/>
    <w:rsid w:val="00003758"/>
    <w:rsid w:val="00003906"/>
    <w:rsid w:val="00003A00"/>
    <w:rsid w:val="00003ABD"/>
    <w:rsid w:val="00003B2E"/>
    <w:rsid w:val="00003B8C"/>
    <w:rsid w:val="00003CFF"/>
    <w:rsid w:val="00003D19"/>
    <w:rsid w:val="00003D38"/>
    <w:rsid w:val="00003F4D"/>
    <w:rsid w:val="00003F52"/>
    <w:rsid w:val="00003FEC"/>
    <w:rsid w:val="00004333"/>
    <w:rsid w:val="00004724"/>
    <w:rsid w:val="0000492C"/>
    <w:rsid w:val="00004BA9"/>
    <w:rsid w:val="00004C1E"/>
    <w:rsid w:val="00004C81"/>
    <w:rsid w:val="00004FDC"/>
    <w:rsid w:val="00005008"/>
    <w:rsid w:val="0000511E"/>
    <w:rsid w:val="000051FD"/>
    <w:rsid w:val="00005239"/>
    <w:rsid w:val="000053A6"/>
    <w:rsid w:val="0000545C"/>
    <w:rsid w:val="0000573F"/>
    <w:rsid w:val="00005A7D"/>
    <w:rsid w:val="00005D19"/>
    <w:rsid w:val="00005DBE"/>
    <w:rsid w:val="000061BA"/>
    <w:rsid w:val="0000666C"/>
    <w:rsid w:val="000066D7"/>
    <w:rsid w:val="00006786"/>
    <w:rsid w:val="000067CA"/>
    <w:rsid w:val="000067CE"/>
    <w:rsid w:val="00006D44"/>
    <w:rsid w:val="0000701F"/>
    <w:rsid w:val="0000705C"/>
    <w:rsid w:val="0000714F"/>
    <w:rsid w:val="0000743D"/>
    <w:rsid w:val="000074DA"/>
    <w:rsid w:val="000078B3"/>
    <w:rsid w:val="0000790E"/>
    <w:rsid w:val="00007977"/>
    <w:rsid w:val="00007986"/>
    <w:rsid w:val="00007B35"/>
    <w:rsid w:val="0001004E"/>
    <w:rsid w:val="000101B0"/>
    <w:rsid w:val="0001043E"/>
    <w:rsid w:val="000106DB"/>
    <w:rsid w:val="00010745"/>
    <w:rsid w:val="00010803"/>
    <w:rsid w:val="0001097A"/>
    <w:rsid w:val="00010A59"/>
    <w:rsid w:val="00010DBF"/>
    <w:rsid w:val="00010E74"/>
    <w:rsid w:val="000110CA"/>
    <w:rsid w:val="00011186"/>
    <w:rsid w:val="0001137C"/>
    <w:rsid w:val="000113D7"/>
    <w:rsid w:val="000113FF"/>
    <w:rsid w:val="000114F4"/>
    <w:rsid w:val="00011846"/>
    <w:rsid w:val="00011897"/>
    <w:rsid w:val="00011B4F"/>
    <w:rsid w:val="00011B92"/>
    <w:rsid w:val="00011BFD"/>
    <w:rsid w:val="00011E96"/>
    <w:rsid w:val="00012014"/>
    <w:rsid w:val="000123F9"/>
    <w:rsid w:val="0001299F"/>
    <w:rsid w:val="00012DE0"/>
    <w:rsid w:val="00013026"/>
    <w:rsid w:val="00013175"/>
    <w:rsid w:val="00013322"/>
    <w:rsid w:val="000133E9"/>
    <w:rsid w:val="00013735"/>
    <w:rsid w:val="00013ABD"/>
    <w:rsid w:val="00013B38"/>
    <w:rsid w:val="00013BB4"/>
    <w:rsid w:val="00013C44"/>
    <w:rsid w:val="00013CA3"/>
    <w:rsid w:val="00013F44"/>
    <w:rsid w:val="000140D4"/>
    <w:rsid w:val="000140DE"/>
    <w:rsid w:val="0001441F"/>
    <w:rsid w:val="0001450D"/>
    <w:rsid w:val="000145BC"/>
    <w:rsid w:val="00014740"/>
    <w:rsid w:val="00014742"/>
    <w:rsid w:val="00014750"/>
    <w:rsid w:val="00014838"/>
    <w:rsid w:val="00014918"/>
    <w:rsid w:val="00014921"/>
    <w:rsid w:val="0001493C"/>
    <w:rsid w:val="00014CE5"/>
    <w:rsid w:val="00014D08"/>
    <w:rsid w:val="00014D78"/>
    <w:rsid w:val="00014D9F"/>
    <w:rsid w:val="00014F34"/>
    <w:rsid w:val="00015005"/>
    <w:rsid w:val="00015347"/>
    <w:rsid w:val="00015624"/>
    <w:rsid w:val="00015857"/>
    <w:rsid w:val="000158A5"/>
    <w:rsid w:val="000158BC"/>
    <w:rsid w:val="000158EA"/>
    <w:rsid w:val="00015A2D"/>
    <w:rsid w:val="00015BEB"/>
    <w:rsid w:val="00015C6C"/>
    <w:rsid w:val="00015DD1"/>
    <w:rsid w:val="00015E44"/>
    <w:rsid w:val="00015E7F"/>
    <w:rsid w:val="00015F8C"/>
    <w:rsid w:val="000162D7"/>
    <w:rsid w:val="00016304"/>
    <w:rsid w:val="000164FD"/>
    <w:rsid w:val="00016B71"/>
    <w:rsid w:val="00016C4E"/>
    <w:rsid w:val="00016C99"/>
    <w:rsid w:val="00016F8D"/>
    <w:rsid w:val="00017045"/>
    <w:rsid w:val="0001711C"/>
    <w:rsid w:val="00017128"/>
    <w:rsid w:val="0001725A"/>
    <w:rsid w:val="00017329"/>
    <w:rsid w:val="00017413"/>
    <w:rsid w:val="0001757E"/>
    <w:rsid w:val="0001783A"/>
    <w:rsid w:val="0001785B"/>
    <w:rsid w:val="00017BBE"/>
    <w:rsid w:val="0002013C"/>
    <w:rsid w:val="000201B5"/>
    <w:rsid w:val="00020492"/>
    <w:rsid w:val="00020565"/>
    <w:rsid w:val="000205BB"/>
    <w:rsid w:val="000205FC"/>
    <w:rsid w:val="0002087A"/>
    <w:rsid w:val="0002099B"/>
    <w:rsid w:val="00021149"/>
    <w:rsid w:val="000215C4"/>
    <w:rsid w:val="00021635"/>
    <w:rsid w:val="00021751"/>
    <w:rsid w:val="0002185B"/>
    <w:rsid w:val="00021B8C"/>
    <w:rsid w:val="00021CC8"/>
    <w:rsid w:val="00021D82"/>
    <w:rsid w:val="00021E2E"/>
    <w:rsid w:val="00021F0C"/>
    <w:rsid w:val="00022117"/>
    <w:rsid w:val="00022185"/>
    <w:rsid w:val="000221E3"/>
    <w:rsid w:val="00022292"/>
    <w:rsid w:val="000222FA"/>
    <w:rsid w:val="000228B2"/>
    <w:rsid w:val="00022A62"/>
    <w:rsid w:val="00022D0C"/>
    <w:rsid w:val="00022D80"/>
    <w:rsid w:val="00022EF4"/>
    <w:rsid w:val="00023019"/>
    <w:rsid w:val="0002365D"/>
    <w:rsid w:val="00023765"/>
    <w:rsid w:val="000238EF"/>
    <w:rsid w:val="00023A5A"/>
    <w:rsid w:val="00023B49"/>
    <w:rsid w:val="00023BEC"/>
    <w:rsid w:val="00024335"/>
    <w:rsid w:val="00024401"/>
    <w:rsid w:val="000244A7"/>
    <w:rsid w:val="000244F6"/>
    <w:rsid w:val="00024599"/>
    <w:rsid w:val="0002485C"/>
    <w:rsid w:val="00024A73"/>
    <w:rsid w:val="00024ACE"/>
    <w:rsid w:val="00024BC3"/>
    <w:rsid w:val="00024FB9"/>
    <w:rsid w:val="00025122"/>
    <w:rsid w:val="00025132"/>
    <w:rsid w:val="000258CE"/>
    <w:rsid w:val="0002599E"/>
    <w:rsid w:val="00025BB2"/>
    <w:rsid w:val="0002655A"/>
    <w:rsid w:val="0002655D"/>
    <w:rsid w:val="0002675E"/>
    <w:rsid w:val="00026A4D"/>
    <w:rsid w:val="00026C4A"/>
    <w:rsid w:val="00026CAD"/>
    <w:rsid w:val="00026D4F"/>
    <w:rsid w:val="00026D8C"/>
    <w:rsid w:val="00026DEB"/>
    <w:rsid w:val="00027104"/>
    <w:rsid w:val="000271E8"/>
    <w:rsid w:val="00027278"/>
    <w:rsid w:val="00027581"/>
    <w:rsid w:val="000275DF"/>
    <w:rsid w:val="00027773"/>
    <w:rsid w:val="000277A8"/>
    <w:rsid w:val="00027A07"/>
    <w:rsid w:val="00027BCC"/>
    <w:rsid w:val="00027C61"/>
    <w:rsid w:val="00027D05"/>
    <w:rsid w:val="00027D98"/>
    <w:rsid w:val="00030062"/>
    <w:rsid w:val="0003018A"/>
    <w:rsid w:val="000301DB"/>
    <w:rsid w:val="0003020C"/>
    <w:rsid w:val="00030371"/>
    <w:rsid w:val="00030517"/>
    <w:rsid w:val="00030535"/>
    <w:rsid w:val="00030675"/>
    <w:rsid w:val="00030915"/>
    <w:rsid w:val="00030F5E"/>
    <w:rsid w:val="00031510"/>
    <w:rsid w:val="0003166F"/>
    <w:rsid w:val="00031701"/>
    <w:rsid w:val="0003189F"/>
    <w:rsid w:val="00031933"/>
    <w:rsid w:val="00031E62"/>
    <w:rsid w:val="00031F10"/>
    <w:rsid w:val="00032157"/>
    <w:rsid w:val="000321F6"/>
    <w:rsid w:val="00032846"/>
    <w:rsid w:val="00032AE9"/>
    <w:rsid w:val="00032B26"/>
    <w:rsid w:val="00032C56"/>
    <w:rsid w:val="00032D4B"/>
    <w:rsid w:val="00032E19"/>
    <w:rsid w:val="00032F89"/>
    <w:rsid w:val="0003304F"/>
    <w:rsid w:val="0003305D"/>
    <w:rsid w:val="000330BE"/>
    <w:rsid w:val="00033252"/>
    <w:rsid w:val="000332DF"/>
    <w:rsid w:val="000334E6"/>
    <w:rsid w:val="0003366F"/>
    <w:rsid w:val="00033683"/>
    <w:rsid w:val="000338A4"/>
    <w:rsid w:val="000339AB"/>
    <w:rsid w:val="00033A24"/>
    <w:rsid w:val="00033ACD"/>
    <w:rsid w:val="00033C70"/>
    <w:rsid w:val="00033ECC"/>
    <w:rsid w:val="00033F75"/>
    <w:rsid w:val="000340A9"/>
    <w:rsid w:val="0003453B"/>
    <w:rsid w:val="0003468C"/>
    <w:rsid w:val="000346BE"/>
    <w:rsid w:val="00034ABD"/>
    <w:rsid w:val="00034BA0"/>
    <w:rsid w:val="00034BFE"/>
    <w:rsid w:val="00034E79"/>
    <w:rsid w:val="0003512B"/>
    <w:rsid w:val="00035290"/>
    <w:rsid w:val="00035824"/>
    <w:rsid w:val="00035833"/>
    <w:rsid w:val="00035BA9"/>
    <w:rsid w:val="00035D28"/>
    <w:rsid w:val="00035DEF"/>
    <w:rsid w:val="00035F68"/>
    <w:rsid w:val="00035F75"/>
    <w:rsid w:val="0003607E"/>
    <w:rsid w:val="000360D9"/>
    <w:rsid w:val="000361FC"/>
    <w:rsid w:val="0003651B"/>
    <w:rsid w:val="000366F4"/>
    <w:rsid w:val="0003682F"/>
    <w:rsid w:val="000369A9"/>
    <w:rsid w:val="000370C2"/>
    <w:rsid w:val="000372E1"/>
    <w:rsid w:val="00037382"/>
    <w:rsid w:val="000374D9"/>
    <w:rsid w:val="00037558"/>
    <w:rsid w:val="000375D2"/>
    <w:rsid w:val="000375EF"/>
    <w:rsid w:val="000377DF"/>
    <w:rsid w:val="00037F30"/>
    <w:rsid w:val="00037F58"/>
    <w:rsid w:val="000400B3"/>
    <w:rsid w:val="0004032A"/>
    <w:rsid w:val="000405AB"/>
    <w:rsid w:val="00040756"/>
    <w:rsid w:val="00040867"/>
    <w:rsid w:val="00040ABA"/>
    <w:rsid w:val="00040B55"/>
    <w:rsid w:val="00040B70"/>
    <w:rsid w:val="00040BE0"/>
    <w:rsid w:val="00040BE3"/>
    <w:rsid w:val="00040DCF"/>
    <w:rsid w:val="00040DF5"/>
    <w:rsid w:val="0004129E"/>
    <w:rsid w:val="0004179A"/>
    <w:rsid w:val="000417F2"/>
    <w:rsid w:val="00041F44"/>
    <w:rsid w:val="0004226C"/>
    <w:rsid w:val="000422DB"/>
    <w:rsid w:val="000423A8"/>
    <w:rsid w:val="00042485"/>
    <w:rsid w:val="000424E2"/>
    <w:rsid w:val="0004261B"/>
    <w:rsid w:val="000426DA"/>
    <w:rsid w:val="00042733"/>
    <w:rsid w:val="00042787"/>
    <w:rsid w:val="000427ED"/>
    <w:rsid w:val="00042806"/>
    <w:rsid w:val="000428F8"/>
    <w:rsid w:val="00042A05"/>
    <w:rsid w:val="00042A54"/>
    <w:rsid w:val="00042DA7"/>
    <w:rsid w:val="00043294"/>
    <w:rsid w:val="000433A6"/>
    <w:rsid w:val="000433E3"/>
    <w:rsid w:val="0004349E"/>
    <w:rsid w:val="00043799"/>
    <w:rsid w:val="00043843"/>
    <w:rsid w:val="000438B0"/>
    <w:rsid w:val="000439C2"/>
    <w:rsid w:val="00043CBD"/>
    <w:rsid w:val="00043DF2"/>
    <w:rsid w:val="00044426"/>
    <w:rsid w:val="00044490"/>
    <w:rsid w:val="000447CD"/>
    <w:rsid w:val="000448AD"/>
    <w:rsid w:val="000448E6"/>
    <w:rsid w:val="00044B14"/>
    <w:rsid w:val="00044BDC"/>
    <w:rsid w:val="00044C34"/>
    <w:rsid w:val="00044C84"/>
    <w:rsid w:val="00044D03"/>
    <w:rsid w:val="00044E27"/>
    <w:rsid w:val="000451D5"/>
    <w:rsid w:val="0004528E"/>
    <w:rsid w:val="000456A0"/>
    <w:rsid w:val="000459D3"/>
    <w:rsid w:val="00045C32"/>
    <w:rsid w:val="00045C45"/>
    <w:rsid w:val="0004623E"/>
    <w:rsid w:val="00046414"/>
    <w:rsid w:val="000467D3"/>
    <w:rsid w:val="0004694B"/>
    <w:rsid w:val="00046B3A"/>
    <w:rsid w:val="00046B66"/>
    <w:rsid w:val="00046EFB"/>
    <w:rsid w:val="00046F24"/>
    <w:rsid w:val="00047072"/>
    <w:rsid w:val="000470A3"/>
    <w:rsid w:val="0004762A"/>
    <w:rsid w:val="0004776C"/>
    <w:rsid w:val="00047B0A"/>
    <w:rsid w:val="00047DA2"/>
    <w:rsid w:val="00047EB6"/>
    <w:rsid w:val="00047F22"/>
    <w:rsid w:val="00047F51"/>
    <w:rsid w:val="00047FD3"/>
    <w:rsid w:val="0005046E"/>
    <w:rsid w:val="0005048F"/>
    <w:rsid w:val="000505A3"/>
    <w:rsid w:val="000507ED"/>
    <w:rsid w:val="0005084E"/>
    <w:rsid w:val="00050951"/>
    <w:rsid w:val="00050AB9"/>
    <w:rsid w:val="00050BB3"/>
    <w:rsid w:val="00050C7E"/>
    <w:rsid w:val="00050CDB"/>
    <w:rsid w:val="00050D02"/>
    <w:rsid w:val="00050EA2"/>
    <w:rsid w:val="00050EC6"/>
    <w:rsid w:val="00050EFF"/>
    <w:rsid w:val="000511F8"/>
    <w:rsid w:val="00051492"/>
    <w:rsid w:val="000515AB"/>
    <w:rsid w:val="000518A2"/>
    <w:rsid w:val="00051AB8"/>
    <w:rsid w:val="00051BE5"/>
    <w:rsid w:val="00051C58"/>
    <w:rsid w:val="00051D28"/>
    <w:rsid w:val="00051D5E"/>
    <w:rsid w:val="00051E03"/>
    <w:rsid w:val="00051E38"/>
    <w:rsid w:val="00051E71"/>
    <w:rsid w:val="00051EC3"/>
    <w:rsid w:val="00051EEE"/>
    <w:rsid w:val="00052082"/>
    <w:rsid w:val="0005218E"/>
    <w:rsid w:val="000521D1"/>
    <w:rsid w:val="00052201"/>
    <w:rsid w:val="00052233"/>
    <w:rsid w:val="000524EB"/>
    <w:rsid w:val="00052802"/>
    <w:rsid w:val="00052973"/>
    <w:rsid w:val="00052CB5"/>
    <w:rsid w:val="00052D1A"/>
    <w:rsid w:val="00052E22"/>
    <w:rsid w:val="00052E3D"/>
    <w:rsid w:val="00052F14"/>
    <w:rsid w:val="00052F19"/>
    <w:rsid w:val="00052FB5"/>
    <w:rsid w:val="00053249"/>
    <w:rsid w:val="00053717"/>
    <w:rsid w:val="00053840"/>
    <w:rsid w:val="00053857"/>
    <w:rsid w:val="0005389D"/>
    <w:rsid w:val="00053A22"/>
    <w:rsid w:val="00053D26"/>
    <w:rsid w:val="00053D61"/>
    <w:rsid w:val="00053E80"/>
    <w:rsid w:val="00054000"/>
    <w:rsid w:val="00054027"/>
    <w:rsid w:val="000540C8"/>
    <w:rsid w:val="00054183"/>
    <w:rsid w:val="00054246"/>
    <w:rsid w:val="00054365"/>
    <w:rsid w:val="000544B8"/>
    <w:rsid w:val="00054780"/>
    <w:rsid w:val="000548E2"/>
    <w:rsid w:val="0005498E"/>
    <w:rsid w:val="000549BB"/>
    <w:rsid w:val="00054B8F"/>
    <w:rsid w:val="00054BA4"/>
    <w:rsid w:val="00054C49"/>
    <w:rsid w:val="00054C5C"/>
    <w:rsid w:val="00054DAA"/>
    <w:rsid w:val="00054FCC"/>
    <w:rsid w:val="00055004"/>
    <w:rsid w:val="0005530C"/>
    <w:rsid w:val="00055329"/>
    <w:rsid w:val="00055492"/>
    <w:rsid w:val="00055562"/>
    <w:rsid w:val="000555F6"/>
    <w:rsid w:val="00055679"/>
    <w:rsid w:val="000556C0"/>
    <w:rsid w:val="0005573A"/>
    <w:rsid w:val="000557CC"/>
    <w:rsid w:val="00055A9A"/>
    <w:rsid w:val="00055AA1"/>
    <w:rsid w:val="00055AC5"/>
    <w:rsid w:val="00055E86"/>
    <w:rsid w:val="00055E8D"/>
    <w:rsid w:val="00055FF1"/>
    <w:rsid w:val="00055FF9"/>
    <w:rsid w:val="000560E1"/>
    <w:rsid w:val="000561ED"/>
    <w:rsid w:val="0005643A"/>
    <w:rsid w:val="0005644D"/>
    <w:rsid w:val="00056483"/>
    <w:rsid w:val="00056545"/>
    <w:rsid w:val="000567A6"/>
    <w:rsid w:val="00056853"/>
    <w:rsid w:val="00056BC3"/>
    <w:rsid w:val="00056CE8"/>
    <w:rsid w:val="00056D5F"/>
    <w:rsid w:val="00056E58"/>
    <w:rsid w:val="000570A5"/>
    <w:rsid w:val="000570BF"/>
    <w:rsid w:val="000572E5"/>
    <w:rsid w:val="0005754C"/>
    <w:rsid w:val="0005760E"/>
    <w:rsid w:val="000576A0"/>
    <w:rsid w:val="000577E0"/>
    <w:rsid w:val="00057893"/>
    <w:rsid w:val="000579C8"/>
    <w:rsid w:val="00057CBC"/>
    <w:rsid w:val="00057CE3"/>
    <w:rsid w:val="00057D4D"/>
    <w:rsid w:val="00057FAC"/>
    <w:rsid w:val="00060157"/>
    <w:rsid w:val="0006024D"/>
    <w:rsid w:val="00060262"/>
    <w:rsid w:val="000602BC"/>
    <w:rsid w:val="00060496"/>
    <w:rsid w:val="0006094F"/>
    <w:rsid w:val="000609AB"/>
    <w:rsid w:val="00060C09"/>
    <w:rsid w:val="00060EF0"/>
    <w:rsid w:val="00060F1A"/>
    <w:rsid w:val="000611A6"/>
    <w:rsid w:val="0006127F"/>
    <w:rsid w:val="000612F2"/>
    <w:rsid w:val="000612F9"/>
    <w:rsid w:val="000617FB"/>
    <w:rsid w:val="0006190D"/>
    <w:rsid w:val="00061D04"/>
    <w:rsid w:val="00061D06"/>
    <w:rsid w:val="00061E51"/>
    <w:rsid w:val="00061ECB"/>
    <w:rsid w:val="00061FA8"/>
    <w:rsid w:val="00061FEA"/>
    <w:rsid w:val="0006230D"/>
    <w:rsid w:val="00062599"/>
    <w:rsid w:val="000626A8"/>
    <w:rsid w:val="0006281E"/>
    <w:rsid w:val="00062A4B"/>
    <w:rsid w:val="00062AFE"/>
    <w:rsid w:val="00062BEA"/>
    <w:rsid w:val="00062CF6"/>
    <w:rsid w:val="00062D47"/>
    <w:rsid w:val="00062DE4"/>
    <w:rsid w:val="00062F36"/>
    <w:rsid w:val="0006301C"/>
    <w:rsid w:val="00063242"/>
    <w:rsid w:val="000632B1"/>
    <w:rsid w:val="00063510"/>
    <w:rsid w:val="00063562"/>
    <w:rsid w:val="0006358E"/>
    <w:rsid w:val="000635AA"/>
    <w:rsid w:val="00063826"/>
    <w:rsid w:val="00063DFE"/>
    <w:rsid w:val="00064210"/>
    <w:rsid w:val="00064252"/>
    <w:rsid w:val="00064284"/>
    <w:rsid w:val="000643CD"/>
    <w:rsid w:val="0006459F"/>
    <w:rsid w:val="0006462A"/>
    <w:rsid w:val="00064665"/>
    <w:rsid w:val="0006485B"/>
    <w:rsid w:val="000649D5"/>
    <w:rsid w:val="00064CA9"/>
    <w:rsid w:val="00065088"/>
    <w:rsid w:val="0006526A"/>
    <w:rsid w:val="000656DD"/>
    <w:rsid w:val="00065784"/>
    <w:rsid w:val="00065839"/>
    <w:rsid w:val="000659A8"/>
    <w:rsid w:val="000659B8"/>
    <w:rsid w:val="00065A41"/>
    <w:rsid w:val="00065EB2"/>
    <w:rsid w:val="00065F16"/>
    <w:rsid w:val="0006607E"/>
    <w:rsid w:val="00066086"/>
    <w:rsid w:val="000661CE"/>
    <w:rsid w:val="000661D5"/>
    <w:rsid w:val="000665B8"/>
    <w:rsid w:val="000666D6"/>
    <w:rsid w:val="000666FB"/>
    <w:rsid w:val="00066755"/>
    <w:rsid w:val="0006683F"/>
    <w:rsid w:val="000669F6"/>
    <w:rsid w:val="00066B5C"/>
    <w:rsid w:val="00066B95"/>
    <w:rsid w:val="00066BEB"/>
    <w:rsid w:val="00066C83"/>
    <w:rsid w:val="00066C84"/>
    <w:rsid w:val="00066F75"/>
    <w:rsid w:val="0006708F"/>
    <w:rsid w:val="000671DD"/>
    <w:rsid w:val="000674DE"/>
    <w:rsid w:val="0006780A"/>
    <w:rsid w:val="00067838"/>
    <w:rsid w:val="00067D62"/>
    <w:rsid w:val="00067DFE"/>
    <w:rsid w:val="00067F9C"/>
    <w:rsid w:val="00070088"/>
    <w:rsid w:val="0007008C"/>
    <w:rsid w:val="0007010D"/>
    <w:rsid w:val="00070180"/>
    <w:rsid w:val="00070513"/>
    <w:rsid w:val="00070690"/>
    <w:rsid w:val="0007078F"/>
    <w:rsid w:val="0007083F"/>
    <w:rsid w:val="00070E2B"/>
    <w:rsid w:val="000710D7"/>
    <w:rsid w:val="000713C6"/>
    <w:rsid w:val="00071422"/>
    <w:rsid w:val="000714E3"/>
    <w:rsid w:val="00071521"/>
    <w:rsid w:val="000715B4"/>
    <w:rsid w:val="0007173E"/>
    <w:rsid w:val="00071838"/>
    <w:rsid w:val="0007190C"/>
    <w:rsid w:val="00072120"/>
    <w:rsid w:val="00072362"/>
    <w:rsid w:val="00072424"/>
    <w:rsid w:val="0007251D"/>
    <w:rsid w:val="00072618"/>
    <w:rsid w:val="00072628"/>
    <w:rsid w:val="000728DB"/>
    <w:rsid w:val="0007298E"/>
    <w:rsid w:val="000729E1"/>
    <w:rsid w:val="00072B29"/>
    <w:rsid w:val="00072C91"/>
    <w:rsid w:val="00072E90"/>
    <w:rsid w:val="000730E0"/>
    <w:rsid w:val="00073135"/>
    <w:rsid w:val="000731B5"/>
    <w:rsid w:val="00073205"/>
    <w:rsid w:val="00073313"/>
    <w:rsid w:val="0007340E"/>
    <w:rsid w:val="000737A1"/>
    <w:rsid w:val="00073946"/>
    <w:rsid w:val="00073D06"/>
    <w:rsid w:val="00073DAA"/>
    <w:rsid w:val="00073DF3"/>
    <w:rsid w:val="0007403F"/>
    <w:rsid w:val="0007404F"/>
    <w:rsid w:val="00074480"/>
    <w:rsid w:val="00074BCC"/>
    <w:rsid w:val="00074BCD"/>
    <w:rsid w:val="00074E48"/>
    <w:rsid w:val="00074FDE"/>
    <w:rsid w:val="000752F3"/>
    <w:rsid w:val="00075328"/>
    <w:rsid w:val="0007553F"/>
    <w:rsid w:val="00075585"/>
    <w:rsid w:val="00075881"/>
    <w:rsid w:val="00075FFB"/>
    <w:rsid w:val="00075FFE"/>
    <w:rsid w:val="0007601D"/>
    <w:rsid w:val="000762FB"/>
    <w:rsid w:val="0007643E"/>
    <w:rsid w:val="00076557"/>
    <w:rsid w:val="000767BC"/>
    <w:rsid w:val="00076811"/>
    <w:rsid w:val="000768E8"/>
    <w:rsid w:val="000769E0"/>
    <w:rsid w:val="00076A13"/>
    <w:rsid w:val="000772F5"/>
    <w:rsid w:val="000776F9"/>
    <w:rsid w:val="00077728"/>
    <w:rsid w:val="00077856"/>
    <w:rsid w:val="000779E1"/>
    <w:rsid w:val="00077A40"/>
    <w:rsid w:val="00077B12"/>
    <w:rsid w:val="00077B1B"/>
    <w:rsid w:val="00077B91"/>
    <w:rsid w:val="00077C07"/>
    <w:rsid w:val="00077D94"/>
    <w:rsid w:val="00080114"/>
    <w:rsid w:val="000804E7"/>
    <w:rsid w:val="00080691"/>
    <w:rsid w:val="00080781"/>
    <w:rsid w:val="00080791"/>
    <w:rsid w:val="000809C5"/>
    <w:rsid w:val="00080B7F"/>
    <w:rsid w:val="00080BC6"/>
    <w:rsid w:val="00080C34"/>
    <w:rsid w:val="00080D57"/>
    <w:rsid w:val="00080D6D"/>
    <w:rsid w:val="00080EA3"/>
    <w:rsid w:val="00081054"/>
    <w:rsid w:val="00081087"/>
    <w:rsid w:val="000811A1"/>
    <w:rsid w:val="00081572"/>
    <w:rsid w:val="000815ED"/>
    <w:rsid w:val="0008174B"/>
    <w:rsid w:val="000818A9"/>
    <w:rsid w:val="00081AB9"/>
    <w:rsid w:val="00081B16"/>
    <w:rsid w:val="00081B91"/>
    <w:rsid w:val="00081BDC"/>
    <w:rsid w:val="00081CAB"/>
    <w:rsid w:val="00081D61"/>
    <w:rsid w:val="0008205B"/>
    <w:rsid w:val="00082339"/>
    <w:rsid w:val="00082352"/>
    <w:rsid w:val="0008258D"/>
    <w:rsid w:val="000825F6"/>
    <w:rsid w:val="00082881"/>
    <w:rsid w:val="000829DC"/>
    <w:rsid w:val="00082CDA"/>
    <w:rsid w:val="00082E52"/>
    <w:rsid w:val="00082EA1"/>
    <w:rsid w:val="00082EB7"/>
    <w:rsid w:val="00083234"/>
    <w:rsid w:val="0008334C"/>
    <w:rsid w:val="000835A7"/>
    <w:rsid w:val="00083702"/>
    <w:rsid w:val="00083723"/>
    <w:rsid w:val="000837A2"/>
    <w:rsid w:val="000838C2"/>
    <w:rsid w:val="00084046"/>
    <w:rsid w:val="0008405B"/>
    <w:rsid w:val="00084060"/>
    <w:rsid w:val="00084061"/>
    <w:rsid w:val="00084389"/>
    <w:rsid w:val="00084798"/>
    <w:rsid w:val="00084A75"/>
    <w:rsid w:val="00084ACC"/>
    <w:rsid w:val="00084CA8"/>
    <w:rsid w:val="000851E6"/>
    <w:rsid w:val="000854BF"/>
    <w:rsid w:val="000854CC"/>
    <w:rsid w:val="00085649"/>
    <w:rsid w:val="00085699"/>
    <w:rsid w:val="00085C36"/>
    <w:rsid w:val="00085E98"/>
    <w:rsid w:val="00085EC9"/>
    <w:rsid w:val="00086048"/>
    <w:rsid w:val="000861F1"/>
    <w:rsid w:val="000862D2"/>
    <w:rsid w:val="000863C1"/>
    <w:rsid w:val="0008665B"/>
    <w:rsid w:val="000867CA"/>
    <w:rsid w:val="000869FC"/>
    <w:rsid w:val="00086BF0"/>
    <w:rsid w:val="000870F1"/>
    <w:rsid w:val="000875A8"/>
    <w:rsid w:val="00087B1F"/>
    <w:rsid w:val="00087BED"/>
    <w:rsid w:val="0009020A"/>
    <w:rsid w:val="000902ED"/>
    <w:rsid w:val="000905B5"/>
    <w:rsid w:val="0009070A"/>
    <w:rsid w:val="00090814"/>
    <w:rsid w:val="00090828"/>
    <w:rsid w:val="00090AF2"/>
    <w:rsid w:val="00090B03"/>
    <w:rsid w:val="00090C20"/>
    <w:rsid w:val="00090D6C"/>
    <w:rsid w:val="00090F9D"/>
    <w:rsid w:val="00090FDF"/>
    <w:rsid w:val="0009101F"/>
    <w:rsid w:val="00091214"/>
    <w:rsid w:val="00091551"/>
    <w:rsid w:val="0009177B"/>
    <w:rsid w:val="00091A1E"/>
    <w:rsid w:val="00091C22"/>
    <w:rsid w:val="00091E5B"/>
    <w:rsid w:val="00091ED3"/>
    <w:rsid w:val="000921AF"/>
    <w:rsid w:val="000921E6"/>
    <w:rsid w:val="00092439"/>
    <w:rsid w:val="00092708"/>
    <w:rsid w:val="0009273D"/>
    <w:rsid w:val="00092A2E"/>
    <w:rsid w:val="00092A6D"/>
    <w:rsid w:val="00092BA0"/>
    <w:rsid w:val="00092E31"/>
    <w:rsid w:val="00092F70"/>
    <w:rsid w:val="0009319A"/>
    <w:rsid w:val="000932A6"/>
    <w:rsid w:val="0009336D"/>
    <w:rsid w:val="000933C0"/>
    <w:rsid w:val="00093584"/>
    <w:rsid w:val="0009358B"/>
    <w:rsid w:val="000935D5"/>
    <w:rsid w:val="0009361A"/>
    <w:rsid w:val="0009397F"/>
    <w:rsid w:val="00093B50"/>
    <w:rsid w:val="00093B99"/>
    <w:rsid w:val="00093DA4"/>
    <w:rsid w:val="00093E48"/>
    <w:rsid w:val="00094013"/>
    <w:rsid w:val="0009417E"/>
    <w:rsid w:val="000942DD"/>
    <w:rsid w:val="000943CA"/>
    <w:rsid w:val="000943D9"/>
    <w:rsid w:val="000946BF"/>
    <w:rsid w:val="00094723"/>
    <w:rsid w:val="00094739"/>
    <w:rsid w:val="0009475B"/>
    <w:rsid w:val="00094DDF"/>
    <w:rsid w:val="00095002"/>
    <w:rsid w:val="00095271"/>
    <w:rsid w:val="00095326"/>
    <w:rsid w:val="00095661"/>
    <w:rsid w:val="00095738"/>
    <w:rsid w:val="000959E3"/>
    <w:rsid w:val="00095C54"/>
    <w:rsid w:val="00095DD9"/>
    <w:rsid w:val="00095E98"/>
    <w:rsid w:val="00095FC8"/>
    <w:rsid w:val="00095FD6"/>
    <w:rsid w:val="0009605A"/>
    <w:rsid w:val="0009610F"/>
    <w:rsid w:val="0009611F"/>
    <w:rsid w:val="00096217"/>
    <w:rsid w:val="00096252"/>
    <w:rsid w:val="00096372"/>
    <w:rsid w:val="000967EA"/>
    <w:rsid w:val="0009689B"/>
    <w:rsid w:val="00096981"/>
    <w:rsid w:val="00096BB6"/>
    <w:rsid w:val="00096DC8"/>
    <w:rsid w:val="00097018"/>
    <w:rsid w:val="0009702B"/>
    <w:rsid w:val="000971A6"/>
    <w:rsid w:val="000971D8"/>
    <w:rsid w:val="000972F5"/>
    <w:rsid w:val="00097748"/>
    <w:rsid w:val="00097773"/>
    <w:rsid w:val="00097828"/>
    <w:rsid w:val="000978D6"/>
    <w:rsid w:val="00097AEB"/>
    <w:rsid w:val="00097DAD"/>
    <w:rsid w:val="000A01D9"/>
    <w:rsid w:val="000A0220"/>
    <w:rsid w:val="000A037B"/>
    <w:rsid w:val="000A0795"/>
    <w:rsid w:val="000A086F"/>
    <w:rsid w:val="000A08E2"/>
    <w:rsid w:val="000A0924"/>
    <w:rsid w:val="000A0D4C"/>
    <w:rsid w:val="000A0D96"/>
    <w:rsid w:val="000A0F2C"/>
    <w:rsid w:val="000A1002"/>
    <w:rsid w:val="000A1042"/>
    <w:rsid w:val="000A10DE"/>
    <w:rsid w:val="000A114A"/>
    <w:rsid w:val="000A116B"/>
    <w:rsid w:val="000A13D8"/>
    <w:rsid w:val="000A140D"/>
    <w:rsid w:val="000A1648"/>
    <w:rsid w:val="000A1756"/>
    <w:rsid w:val="000A1C90"/>
    <w:rsid w:val="000A1CF8"/>
    <w:rsid w:val="000A1D73"/>
    <w:rsid w:val="000A1DAC"/>
    <w:rsid w:val="000A1F73"/>
    <w:rsid w:val="000A2091"/>
    <w:rsid w:val="000A20CC"/>
    <w:rsid w:val="000A23D1"/>
    <w:rsid w:val="000A2437"/>
    <w:rsid w:val="000A28AD"/>
    <w:rsid w:val="000A28EB"/>
    <w:rsid w:val="000A2983"/>
    <w:rsid w:val="000A2C18"/>
    <w:rsid w:val="000A2DEF"/>
    <w:rsid w:val="000A2E33"/>
    <w:rsid w:val="000A319C"/>
    <w:rsid w:val="000A34DE"/>
    <w:rsid w:val="000A38A2"/>
    <w:rsid w:val="000A3AD7"/>
    <w:rsid w:val="000A3B11"/>
    <w:rsid w:val="000A3D15"/>
    <w:rsid w:val="000A3F53"/>
    <w:rsid w:val="000A3FC7"/>
    <w:rsid w:val="000A44B2"/>
    <w:rsid w:val="000A4515"/>
    <w:rsid w:val="000A49BA"/>
    <w:rsid w:val="000A4F93"/>
    <w:rsid w:val="000A51E3"/>
    <w:rsid w:val="000A532A"/>
    <w:rsid w:val="000A5CAD"/>
    <w:rsid w:val="000A5F63"/>
    <w:rsid w:val="000A60DC"/>
    <w:rsid w:val="000A6111"/>
    <w:rsid w:val="000A6342"/>
    <w:rsid w:val="000A67C8"/>
    <w:rsid w:val="000A67F5"/>
    <w:rsid w:val="000A6A10"/>
    <w:rsid w:val="000A6A59"/>
    <w:rsid w:val="000A6B44"/>
    <w:rsid w:val="000A6F47"/>
    <w:rsid w:val="000A70AD"/>
    <w:rsid w:val="000A70BD"/>
    <w:rsid w:val="000A71D6"/>
    <w:rsid w:val="000A7380"/>
    <w:rsid w:val="000A739D"/>
    <w:rsid w:val="000A767B"/>
    <w:rsid w:val="000A76BD"/>
    <w:rsid w:val="000A7911"/>
    <w:rsid w:val="000A795B"/>
    <w:rsid w:val="000A7A21"/>
    <w:rsid w:val="000A7D12"/>
    <w:rsid w:val="000A7D64"/>
    <w:rsid w:val="000A7F73"/>
    <w:rsid w:val="000B02BF"/>
    <w:rsid w:val="000B0808"/>
    <w:rsid w:val="000B08AF"/>
    <w:rsid w:val="000B09D6"/>
    <w:rsid w:val="000B0AC6"/>
    <w:rsid w:val="000B0DFD"/>
    <w:rsid w:val="000B0DFE"/>
    <w:rsid w:val="000B0E0E"/>
    <w:rsid w:val="000B0EB3"/>
    <w:rsid w:val="000B1142"/>
    <w:rsid w:val="000B136B"/>
    <w:rsid w:val="000B13B8"/>
    <w:rsid w:val="000B145C"/>
    <w:rsid w:val="000B15F1"/>
    <w:rsid w:val="000B1709"/>
    <w:rsid w:val="000B1A1D"/>
    <w:rsid w:val="000B1AA5"/>
    <w:rsid w:val="000B1BB3"/>
    <w:rsid w:val="000B1D77"/>
    <w:rsid w:val="000B20A8"/>
    <w:rsid w:val="000B237D"/>
    <w:rsid w:val="000B25B0"/>
    <w:rsid w:val="000B28D2"/>
    <w:rsid w:val="000B2953"/>
    <w:rsid w:val="000B299E"/>
    <w:rsid w:val="000B2B3A"/>
    <w:rsid w:val="000B2BD6"/>
    <w:rsid w:val="000B2F0C"/>
    <w:rsid w:val="000B2FAD"/>
    <w:rsid w:val="000B3104"/>
    <w:rsid w:val="000B3129"/>
    <w:rsid w:val="000B3148"/>
    <w:rsid w:val="000B3178"/>
    <w:rsid w:val="000B3384"/>
    <w:rsid w:val="000B3433"/>
    <w:rsid w:val="000B359F"/>
    <w:rsid w:val="000B35E0"/>
    <w:rsid w:val="000B38AA"/>
    <w:rsid w:val="000B3A47"/>
    <w:rsid w:val="000B4157"/>
    <w:rsid w:val="000B41AD"/>
    <w:rsid w:val="000B45FA"/>
    <w:rsid w:val="000B473F"/>
    <w:rsid w:val="000B4903"/>
    <w:rsid w:val="000B4972"/>
    <w:rsid w:val="000B4C87"/>
    <w:rsid w:val="000B4FF2"/>
    <w:rsid w:val="000B5081"/>
    <w:rsid w:val="000B5095"/>
    <w:rsid w:val="000B544A"/>
    <w:rsid w:val="000B5450"/>
    <w:rsid w:val="000B5C2B"/>
    <w:rsid w:val="000B5EDC"/>
    <w:rsid w:val="000B5FBC"/>
    <w:rsid w:val="000B60CA"/>
    <w:rsid w:val="000B6125"/>
    <w:rsid w:val="000B61A0"/>
    <w:rsid w:val="000B62C5"/>
    <w:rsid w:val="000B645C"/>
    <w:rsid w:val="000B6523"/>
    <w:rsid w:val="000B660C"/>
    <w:rsid w:val="000B6767"/>
    <w:rsid w:val="000B68DA"/>
    <w:rsid w:val="000B6922"/>
    <w:rsid w:val="000B69B8"/>
    <w:rsid w:val="000B69B9"/>
    <w:rsid w:val="000B6ECC"/>
    <w:rsid w:val="000B7070"/>
    <w:rsid w:val="000B71C3"/>
    <w:rsid w:val="000B732B"/>
    <w:rsid w:val="000B7382"/>
    <w:rsid w:val="000B7938"/>
    <w:rsid w:val="000B7BB5"/>
    <w:rsid w:val="000B7C4B"/>
    <w:rsid w:val="000B7CA7"/>
    <w:rsid w:val="000B7F10"/>
    <w:rsid w:val="000B7F92"/>
    <w:rsid w:val="000C020D"/>
    <w:rsid w:val="000C0441"/>
    <w:rsid w:val="000C05FB"/>
    <w:rsid w:val="000C0635"/>
    <w:rsid w:val="000C0837"/>
    <w:rsid w:val="000C0C56"/>
    <w:rsid w:val="000C1002"/>
    <w:rsid w:val="000C1115"/>
    <w:rsid w:val="000C133B"/>
    <w:rsid w:val="000C1604"/>
    <w:rsid w:val="000C1706"/>
    <w:rsid w:val="000C1799"/>
    <w:rsid w:val="000C1B3D"/>
    <w:rsid w:val="000C1B41"/>
    <w:rsid w:val="000C1E13"/>
    <w:rsid w:val="000C1EAC"/>
    <w:rsid w:val="000C234B"/>
    <w:rsid w:val="000C24F9"/>
    <w:rsid w:val="000C2554"/>
    <w:rsid w:val="000C25E4"/>
    <w:rsid w:val="000C26C9"/>
    <w:rsid w:val="000C26DE"/>
    <w:rsid w:val="000C28B2"/>
    <w:rsid w:val="000C2B4F"/>
    <w:rsid w:val="000C2B9C"/>
    <w:rsid w:val="000C2C03"/>
    <w:rsid w:val="000C2F35"/>
    <w:rsid w:val="000C2FFF"/>
    <w:rsid w:val="000C30D7"/>
    <w:rsid w:val="000C314F"/>
    <w:rsid w:val="000C31E7"/>
    <w:rsid w:val="000C34AF"/>
    <w:rsid w:val="000C3626"/>
    <w:rsid w:val="000C39D3"/>
    <w:rsid w:val="000C3AAB"/>
    <w:rsid w:val="000C3B44"/>
    <w:rsid w:val="000C3C4A"/>
    <w:rsid w:val="000C4168"/>
    <w:rsid w:val="000C44E1"/>
    <w:rsid w:val="000C44EC"/>
    <w:rsid w:val="000C458C"/>
    <w:rsid w:val="000C459D"/>
    <w:rsid w:val="000C4621"/>
    <w:rsid w:val="000C4942"/>
    <w:rsid w:val="000C4A6F"/>
    <w:rsid w:val="000C4B28"/>
    <w:rsid w:val="000C4CE3"/>
    <w:rsid w:val="000C5135"/>
    <w:rsid w:val="000C51D1"/>
    <w:rsid w:val="000C5501"/>
    <w:rsid w:val="000C56E9"/>
    <w:rsid w:val="000C5754"/>
    <w:rsid w:val="000C57F8"/>
    <w:rsid w:val="000C59D9"/>
    <w:rsid w:val="000C62AD"/>
    <w:rsid w:val="000C638B"/>
    <w:rsid w:val="000C644F"/>
    <w:rsid w:val="000C654F"/>
    <w:rsid w:val="000C655C"/>
    <w:rsid w:val="000C675B"/>
    <w:rsid w:val="000C67BA"/>
    <w:rsid w:val="000C68F2"/>
    <w:rsid w:val="000C6918"/>
    <w:rsid w:val="000C698E"/>
    <w:rsid w:val="000C6AAC"/>
    <w:rsid w:val="000C6B46"/>
    <w:rsid w:val="000C7041"/>
    <w:rsid w:val="000C7242"/>
    <w:rsid w:val="000C7437"/>
    <w:rsid w:val="000C75AE"/>
    <w:rsid w:val="000C75F8"/>
    <w:rsid w:val="000C76F4"/>
    <w:rsid w:val="000C77A0"/>
    <w:rsid w:val="000C7A0A"/>
    <w:rsid w:val="000C7BF0"/>
    <w:rsid w:val="000C7C2D"/>
    <w:rsid w:val="000C7CD1"/>
    <w:rsid w:val="000C7E8E"/>
    <w:rsid w:val="000D00AC"/>
    <w:rsid w:val="000D0411"/>
    <w:rsid w:val="000D076F"/>
    <w:rsid w:val="000D0C19"/>
    <w:rsid w:val="000D0C81"/>
    <w:rsid w:val="000D0CAB"/>
    <w:rsid w:val="000D0CCB"/>
    <w:rsid w:val="000D0E8C"/>
    <w:rsid w:val="000D0F27"/>
    <w:rsid w:val="000D13B3"/>
    <w:rsid w:val="000D1716"/>
    <w:rsid w:val="000D1892"/>
    <w:rsid w:val="000D1ABE"/>
    <w:rsid w:val="000D1AE6"/>
    <w:rsid w:val="000D1F8C"/>
    <w:rsid w:val="000D23D5"/>
    <w:rsid w:val="000D25FD"/>
    <w:rsid w:val="000D2634"/>
    <w:rsid w:val="000D27EC"/>
    <w:rsid w:val="000D2A4D"/>
    <w:rsid w:val="000D2A64"/>
    <w:rsid w:val="000D2B4A"/>
    <w:rsid w:val="000D2DFF"/>
    <w:rsid w:val="000D2F89"/>
    <w:rsid w:val="000D30EC"/>
    <w:rsid w:val="000D31AB"/>
    <w:rsid w:val="000D325E"/>
    <w:rsid w:val="000D34E1"/>
    <w:rsid w:val="000D37D5"/>
    <w:rsid w:val="000D37DC"/>
    <w:rsid w:val="000D3B14"/>
    <w:rsid w:val="000D3BBD"/>
    <w:rsid w:val="000D3C20"/>
    <w:rsid w:val="000D40A4"/>
    <w:rsid w:val="000D4176"/>
    <w:rsid w:val="000D4250"/>
    <w:rsid w:val="000D434E"/>
    <w:rsid w:val="000D43F3"/>
    <w:rsid w:val="000D4450"/>
    <w:rsid w:val="000D4748"/>
    <w:rsid w:val="000D4760"/>
    <w:rsid w:val="000D485E"/>
    <w:rsid w:val="000D4935"/>
    <w:rsid w:val="000D49BB"/>
    <w:rsid w:val="000D4BD1"/>
    <w:rsid w:val="000D50F6"/>
    <w:rsid w:val="000D510A"/>
    <w:rsid w:val="000D514D"/>
    <w:rsid w:val="000D5293"/>
    <w:rsid w:val="000D5348"/>
    <w:rsid w:val="000D5419"/>
    <w:rsid w:val="000D58C8"/>
    <w:rsid w:val="000D5990"/>
    <w:rsid w:val="000D5BE0"/>
    <w:rsid w:val="000D5DE1"/>
    <w:rsid w:val="000D6015"/>
    <w:rsid w:val="000D6086"/>
    <w:rsid w:val="000D61A1"/>
    <w:rsid w:val="000D6594"/>
    <w:rsid w:val="000D6AA2"/>
    <w:rsid w:val="000D70BC"/>
    <w:rsid w:val="000D7491"/>
    <w:rsid w:val="000D75E5"/>
    <w:rsid w:val="000D78E9"/>
    <w:rsid w:val="000D7A9E"/>
    <w:rsid w:val="000D7EB8"/>
    <w:rsid w:val="000D7EE4"/>
    <w:rsid w:val="000E013F"/>
    <w:rsid w:val="000E028F"/>
    <w:rsid w:val="000E0357"/>
    <w:rsid w:val="000E0434"/>
    <w:rsid w:val="000E0690"/>
    <w:rsid w:val="000E0737"/>
    <w:rsid w:val="000E09E1"/>
    <w:rsid w:val="000E0ADD"/>
    <w:rsid w:val="000E0C52"/>
    <w:rsid w:val="000E0E44"/>
    <w:rsid w:val="000E0E81"/>
    <w:rsid w:val="000E12B6"/>
    <w:rsid w:val="000E13A7"/>
    <w:rsid w:val="000E140C"/>
    <w:rsid w:val="000E14CF"/>
    <w:rsid w:val="000E1653"/>
    <w:rsid w:val="000E1681"/>
    <w:rsid w:val="000E1AAF"/>
    <w:rsid w:val="000E1AE2"/>
    <w:rsid w:val="000E1B5F"/>
    <w:rsid w:val="000E1B7D"/>
    <w:rsid w:val="000E1BA7"/>
    <w:rsid w:val="000E214F"/>
    <w:rsid w:val="000E2560"/>
    <w:rsid w:val="000E25E0"/>
    <w:rsid w:val="000E27F2"/>
    <w:rsid w:val="000E2832"/>
    <w:rsid w:val="000E293B"/>
    <w:rsid w:val="000E2AC9"/>
    <w:rsid w:val="000E2BCB"/>
    <w:rsid w:val="000E2BF6"/>
    <w:rsid w:val="000E2D61"/>
    <w:rsid w:val="000E3076"/>
    <w:rsid w:val="000E32F6"/>
    <w:rsid w:val="000E338A"/>
    <w:rsid w:val="000E36A3"/>
    <w:rsid w:val="000E37A6"/>
    <w:rsid w:val="000E3836"/>
    <w:rsid w:val="000E3A94"/>
    <w:rsid w:val="000E3E4B"/>
    <w:rsid w:val="000E3E73"/>
    <w:rsid w:val="000E3F64"/>
    <w:rsid w:val="000E3F7A"/>
    <w:rsid w:val="000E4169"/>
    <w:rsid w:val="000E41B4"/>
    <w:rsid w:val="000E434E"/>
    <w:rsid w:val="000E4389"/>
    <w:rsid w:val="000E440E"/>
    <w:rsid w:val="000E4605"/>
    <w:rsid w:val="000E4738"/>
    <w:rsid w:val="000E4888"/>
    <w:rsid w:val="000E4AD7"/>
    <w:rsid w:val="000E4B9E"/>
    <w:rsid w:val="000E4D4A"/>
    <w:rsid w:val="000E4D7D"/>
    <w:rsid w:val="000E4E1D"/>
    <w:rsid w:val="000E4E80"/>
    <w:rsid w:val="000E4F84"/>
    <w:rsid w:val="000E52E3"/>
    <w:rsid w:val="000E5487"/>
    <w:rsid w:val="000E5AE9"/>
    <w:rsid w:val="000E5C41"/>
    <w:rsid w:val="000E5F2B"/>
    <w:rsid w:val="000E6018"/>
    <w:rsid w:val="000E61A6"/>
    <w:rsid w:val="000E65C9"/>
    <w:rsid w:val="000E6628"/>
    <w:rsid w:val="000E67A1"/>
    <w:rsid w:val="000E6908"/>
    <w:rsid w:val="000E6A66"/>
    <w:rsid w:val="000E6AA8"/>
    <w:rsid w:val="000E6BB8"/>
    <w:rsid w:val="000E6E36"/>
    <w:rsid w:val="000E6ED3"/>
    <w:rsid w:val="000E73EC"/>
    <w:rsid w:val="000E75BB"/>
    <w:rsid w:val="000E78B5"/>
    <w:rsid w:val="000E7EC5"/>
    <w:rsid w:val="000F00A0"/>
    <w:rsid w:val="000F00F6"/>
    <w:rsid w:val="000F029D"/>
    <w:rsid w:val="000F077C"/>
    <w:rsid w:val="000F0784"/>
    <w:rsid w:val="000F0BE7"/>
    <w:rsid w:val="000F0D40"/>
    <w:rsid w:val="000F1045"/>
    <w:rsid w:val="000F1046"/>
    <w:rsid w:val="000F1569"/>
    <w:rsid w:val="000F1668"/>
    <w:rsid w:val="000F17D7"/>
    <w:rsid w:val="000F186B"/>
    <w:rsid w:val="000F196A"/>
    <w:rsid w:val="000F1AD2"/>
    <w:rsid w:val="000F1D2C"/>
    <w:rsid w:val="000F1DF9"/>
    <w:rsid w:val="000F1FFD"/>
    <w:rsid w:val="000F2029"/>
    <w:rsid w:val="000F20BE"/>
    <w:rsid w:val="000F20DF"/>
    <w:rsid w:val="000F29B7"/>
    <w:rsid w:val="000F2AB8"/>
    <w:rsid w:val="000F2C1D"/>
    <w:rsid w:val="000F2E41"/>
    <w:rsid w:val="000F32A0"/>
    <w:rsid w:val="000F32B7"/>
    <w:rsid w:val="000F370A"/>
    <w:rsid w:val="000F3785"/>
    <w:rsid w:val="000F37BD"/>
    <w:rsid w:val="000F3896"/>
    <w:rsid w:val="000F3953"/>
    <w:rsid w:val="000F3CC1"/>
    <w:rsid w:val="000F3F6A"/>
    <w:rsid w:val="000F3F94"/>
    <w:rsid w:val="000F3FFF"/>
    <w:rsid w:val="000F4040"/>
    <w:rsid w:val="000F425D"/>
    <w:rsid w:val="000F429F"/>
    <w:rsid w:val="000F4499"/>
    <w:rsid w:val="000F457F"/>
    <w:rsid w:val="000F462B"/>
    <w:rsid w:val="000F4779"/>
    <w:rsid w:val="000F4820"/>
    <w:rsid w:val="000F482E"/>
    <w:rsid w:val="000F4C1F"/>
    <w:rsid w:val="000F5153"/>
    <w:rsid w:val="000F52C3"/>
    <w:rsid w:val="000F52D9"/>
    <w:rsid w:val="000F55C4"/>
    <w:rsid w:val="000F55EC"/>
    <w:rsid w:val="000F581C"/>
    <w:rsid w:val="000F58BF"/>
    <w:rsid w:val="000F58E1"/>
    <w:rsid w:val="000F5939"/>
    <w:rsid w:val="000F5A18"/>
    <w:rsid w:val="000F5CA9"/>
    <w:rsid w:val="000F5E07"/>
    <w:rsid w:val="000F6032"/>
    <w:rsid w:val="000F60F2"/>
    <w:rsid w:val="000F61B1"/>
    <w:rsid w:val="000F6289"/>
    <w:rsid w:val="000F6486"/>
    <w:rsid w:val="000F64F7"/>
    <w:rsid w:val="000F65EA"/>
    <w:rsid w:val="000F66A9"/>
    <w:rsid w:val="000F674A"/>
    <w:rsid w:val="000F6990"/>
    <w:rsid w:val="000F6B4D"/>
    <w:rsid w:val="000F6C1C"/>
    <w:rsid w:val="000F6C1F"/>
    <w:rsid w:val="000F6E49"/>
    <w:rsid w:val="000F6F1E"/>
    <w:rsid w:val="000F6F97"/>
    <w:rsid w:val="000F6FDD"/>
    <w:rsid w:val="000F7143"/>
    <w:rsid w:val="000F72E6"/>
    <w:rsid w:val="000F737F"/>
    <w:rsid w:val="000F7597"/>
    <w:rsid w:val="000F75EC"/>
    <w:rsid w:val="000F7673"/>
    <w:rsid w:val="000F7936"/>
    <w:rsid w:val="000F7BD3"/>
    <w:rsid w:val="000F7C30"/>
    <w:rsid w:val="000F7CD0"/>
    <w:rsid w:val="000F7D12"/>
    <w:rsid w:val="000F7D53"/>
    <w:rsid w:val="000F7D63"/>
    <w:rsid w:val="0010004F"/>
    <w:rsid w:val="0010006B"/>
    <w:rsid w:val="0010011A"/>
    <w:rsid w:val="00100348"/>
    <w:rsid w:val="00100639"/>
    <w:rsid w:val="0010068A"/>
    <w:rsid w:val="001008CF"/>
    <w:rsid w:val="0010093E"/>
    <w:rsid w:val="00100DA4"/>
    <w:rsid w:val="00100F4F"/>
    <w:rsid w:val="001011B0"/>
    <w:rsid w:val="0010123D"/>
    <w:rsid w:val="00101346"/>
    <w:rsid w:val="00101725"/>
    <w:rsid w:val="0010180D"/>
    <w:rsid w:val="00101868"/>
    <w:rsid w:val="00101A05"/>
    <w:rsid w:val="00101E40"/>
    <w:rsid w:val="00101E94"/>
    <w:rsid w:val="00102074"/>
    <w:rsid w:val="00102078"/>
    <w:rsid w:val="00102195"/>
    <w:rsid w:val="0010219A"/>
    <w:rsid w:val="00102833"/>
    <w:rsid w:val="001029F5"/>
    <w:rsid w:val="00102AFC"/>
    <w:rsid w:val="00102CD3"/>
    <w:rsid w:val="001030E9"/>
    <w:rsid w:val="00103174"/>
    <w:rsid w:val="00103245"/>
    <w:rsid w:val="0010324B"/>
    <w:rsid w:val="00103272"/>
    <w:rsid w:val="001032DC"/>
    <w:rsid w:val="001034DC"/>
    <w:rsid w:val="001034E8"/>
    <w:rsid w:val="00103510"/>
    <w:rsid w:val="0010355F"/>
    <w:rsid w:val="00103701"/>
    <w:rsid w:val="0010391E"/>
    <w:rsid w:val="00103936"/>
    <w:rsid w:val="00103956"/>
    <w:rsid w:val="00103E0B"/>
    <w:rsid w:val="00103F50"/>
    <w:rsid w:val="00104010"/>
    <w:rsid w:val="00104108"/>
    <w:rsid w:val="00104127"/>
    <w:rsid w:val="00104268"/>
    <w:rsid w:val="0010457C"/>
    <w:rsid w:val="001045CD"/>
    <w:rsid w:val="001046EA"/>
    <w:rsid w:val="00104972"/>
    <w:rsid w:val="00104AE4"/>
    <w:rsid w:val="00104B67"/>
    <w:rsid w:val="00104C20"/>
    <w:rsid w:val="00104C7D"/>
    <w:rsid w:val="00104D39"/>
    <w:rsid w:val="00104F53"/>
    <w:rsid w:val="001050C8"/>
    <w:rsid w:val="00105109"/>
    <w:rsid w:val="001051C9"/>
    <w:rsid w:val="0010552E"/>
    <w:rsid w:val="0010555F"/>
    <w:rsid w:val="001055F1"/>
    <w:rsid w:val="0010567A"/>
    <w:rsid w:val="00105710"/>
    <w:rsid w:val="0010592B"/>
    <w:rsid w:val="00105A50"/>
    <w:rsid w:val="00105AE2"/>
    <w:rsid w:val="00105C6E"/>
    <w:rsid w:val="00105D6D"/>
    <w:rsid w:val="00105E76"/>
    <w:rsid w:val="00106119"/>
    <w:rsid w:val="0010638F"/>
    <w:rsid w:val="0010647C"/>
    <w:rsid w:val="001065DA"/>
    <w:rsid w:val="001066B4"/>
    <w:rsid w:val="00106711"/>
    <w:rsid w:val="00106877"/>
    <w:rsid w:val="00106965"/>
    <w:rsid w:val="001069BE"/>
    <w:rsid w:val="00106D63"/>
    <w:rsid w:val="00106E2A"/>
    <w:rsid w:val="001070D7"/>
    <w:rsid w:val="00107108"/>
    <w:rsid w:val="0010717F"/>
    <w:rsid w:val="00107479"/>
    <w:rsid w:val="00107614"/>
    <w:rsid w:val="001078B3"/>
    <w:rsid w:val="00107B23"/>
    <w:rsid w:val="00107DAC"/>
    <w:rsid w:val="001101EE"/>
    <w:rsid w:val="00110243"/>
    <w:rsid w:val="001103BD"/>
    <w:rsid w:val="0011066C"/>
    <w:rsid w:val="00110678"/>
    <w:rsid w:val="00110857"/>
    <w:rsid w:val="001108DC"/>
    <w:rsid w:val="00110A62"/>
    <w:rsid w:val="00110A82"/>
    <w:rsid w:val="00110BEF"/>
    <w:rsid w:val="00110D87"/>
    <w:rsid w:val="00111218"/>
    <w:rsid w:val="001114C4"/>
    <w:rsid w:val="00111B30"/>
    <w:rsid w:val="00111DD5"/>
    <w:rsid w:val="00111E2E"/>
    <w:rsid w:val="00111EAB"/>
    <w:rsid w:val="00111F5E"/>
    <w:rsid w:val="0011213B"/>
    <w:rsid w:val="00112276"/>
    <w:rsid w:val="0011229D"/>
    <w:rsid w:val="00112343"/>
    <w:rsid w:val="001126F0"/>
    <w:rsid w:val="00112974"/>
    <w:rsid w:val="001129FC"/>
    <w:rsid w:val="00112A5E"/>
    <w:rsid w:val="00112CC9"/>
    <w:rsid w:val="00112D8C"/>
    <w:rsid w:val="00112ED8"/>
    <w:rsid w:val="00113118"/>
    <w:rsid w:val="001132A7"/>
    <w:rsid w:val="001132FE"/>
    <w:rsid w:val="001138E5"/>
    <w:rsid w:val="0011394C"/>
    <w:rsid w:val="00113A0D"/>
    <w:rsid w:val="00113A83"/>
    <w:rsid w:val="00113CBF"/>
    <w:rsid w:val="00113CFE"/>
    <w:rsid w:val="00113D5F"/>
    <w:rsid w:val="00113EB6"/>
    <w:rsid w:val="00113EBB"/>
    <w:rsid w:val="00113F7D"/>
    <w:rsid w:val="0011431F"/>
    <w:rsid w:val="00114332"/>
    <w:rsid w:val="00114711"/>
    <w:rsid w:val="00114854"/>
    <w:rsid w:val="0011488B"/>
    <w:rsid w:val="00114907"/>
    <w:rsid w:val="0011495A"/>
    <w:rsid w:val="001149B8"/>
    <w:rsid w:val="00114A6E"/>
    <w:rsid w:val="00114B9F"/>
    <w:rsid w:val="00114C2F"/>
    <w:rsid w:val="00114D90"/>
    <w:rsid w:val="001150EC"/>
    <w:rsid w:val="001156AC"/>
    <w:rsid w:val="00115763"/>
    <w:rsid w:val="001158F0"/>
    <w:rsid w:val="00115DCC"/>
    <w:rsid w:val="0011619D"/>
    <w:rsid w:val="0011620F"/>
    <w:rsid w:val="00116342"/>
    <w:rsid w:val="00116448"/>
    <w:rsid w:val="00116493"/>
    <w:rsid w:val="00116599"/>
    <w:rsid w:val="00116893"/>
    <w:rsid w:val="00116943"/>
    <w:rsid w:val="00116D1A"/>
    <w:rsid w:val="00116DCF"/>
    <w:rsid w:val="00116F0C"/>
    <w:rsid w:val="00116F32"/>
    <w:rsid w:val="001170F5"/>
    <w:rsid w:val="00117236"/>
    <w:rsid w:val="001177B6"/>
    <w:rsid w:val="0011788F"/>
    <w:rsid w:val="001178F0"/>
    <w:rsid w:val="00117A3B"/>
    <w:rsid w:val="00117A3C"/>
    <w:rsid w:val="00117F3E"/>
    <w:rsid w:val="00117F54"/>
    <w:rsid w:val="00117FB1"/>
    <w:rsid w:val="001200AA"/>
    <w:rsid w:val="00120399"/>
    <w:rsid w:val="0012041B"/>
    <w:rsid w:val="00120699"/>
    <w:rsid w:val="001207CA"/>
    <w:rsid w:val="00120AFC"/>
    <w:rsid w:val="00120C66"/>
    <w:rsid w:val="00120E50"/>
    <w:rsid w:val="00120FA9"/>
    <w:rsid w:val="00120FB4"/>
    <w:rsid w:val="00121029"/>
    <w:rsid w:val="00121246"/>
    <w:rsid w:val="0012130E"/>
    <w:rsid w:val="00121399"/>
    <w:rsid w:val="00121580"/>
    <w:rsid w:val="001218D6"/>
    <w:rsid w:val="00121A63"/>
    <w:rsid w:val="00121A77"/>
    <w:rsid w:val="00121D16"/>
    <w:rsid w:val="00121E83"/>
    <w:rsid w:val="00121F6D"/>
    <w:rsid w:val="0012201B"/>
    <w:rsid w:val="0012211D"/>
    <w:rsid w:val="0012221B"/>
    <w:rsid w:val="0012223E"/>
    <w:rsid w:val="001222ED"/>
    <w:rsid w:val="00122590"/>
    <w:rsid w:val="00122713"/>
    <w:rsid w:val="0012277B"/>
    <w:rsid w:val="00122843"/>
    <w:rsid w:val="00122C33"/>
    <w:rsid w:val="00122C74"/>
    <w:rsid w:val="00122D03"/>
    <w:rsid w:val="00122E01"/>
    <w:rsid w:val="00122F84"/>
    <w:rsid w:val="00122FBB"/>
    <w:rsid w:val="0012321F"/>
    <w:rsid w:val="00123395"/>
    <w:rsid w:val="00123ACE"/>
    <w:rsid w:val="00123AE8"/>
    <w:rsid w:val="00123CF6"/>
    <w:rsid w:val="00123F8D"/>
    <w:rsid w:val="001240EC"/>
    <w:rsid w:val="00124107"/>
    <w:rsid w:val="001244D5"/>
    <w:rsid w:val="001244F9"/>
    <w:rsid w:val="00124593"/>
    <w:rsid w:val="00124661"/>
    <w:rsid w:val="00124758"/>
    <w:rsid w:val="0012476D"/>
    <w:rsid w:val="00124837"/>
    <w:rsid w:val="00124879"/>
    <w:rsid w:val="001248B0"/>
    <w:rsid w:val="001249E4"/>
    <w:rsid w:val="00124A40"/>
    <w:rsid w:val="00124A66"/>
    <w:rsid w:val="00124C47"/>
    <w:rsid w:val="00124F09"/>
    <w:rsid w:val="00124F7E"/>
    <w:rsid w:val="001251FF"/>
    <w:rsid w:val="0012546E"/>
    <w:rsid w:val="0012559C"/>
    <w:rsid w:val="00125645"/>
    <w:rsid w:val="00125D9A"/>
    <w:rsid w:val="00125E1A"/>
    <w:rsid w:val="00126108"/>
    <w:rsid w:val="00126214"/>
    <w:rsid w:val="00126219"/>
    <w:rsid w:val="00126477"/>
    <w:rsid w:val="00126602"/>
    <w:rsid w:val="00126688"/>
    <w:rsid w:val="00126695"/>
    <w:rsid w:val="001268F1"/>
    <w:rsid w:val="00126A72"/>
    <w:rsid w:val="00126BAD"/>
    <w:rsid w:val="00126BFD"/>
    <w:rsid w:val="00126C1B"/>
    <w:rsid w:val="00126C2B"/>
    <w:rsid w:val="00126D32"/>
    <w:rsid w:val="00126D61"/>
    <w:rsid w:val="00126DA9"/>
    <w:rsid w:val="001270C9"/>
    <w:rsid w:val="001270F1"/>
    <w:rsid w:val="00127183"/>
    <w:rsid w:val="001271E7"/>
    <w:rsid w:val="00127221"/>
    <w:rsid w:val="001273FC"/>
    <w:rsid w:val="00127454"/>
    <w:rsid w:val="0012751C"/>
    <w:rsid w:val="00127585"/>
    <w:rsid w:val="0012760C"/>
    <w:rsid w:val="001277CB"/>
    <w:rsid w:val="00127836"/>
    <w:rsid w:val="00127C42"/>
    <w:rsid w:val="00127C60"/>
    <w:rsid w:val="0013016D"/>
    <w:rsid w:val="00130751"/>
    <w:rsid w:val="00130DED"/>
    <w:rsid w:val="00130E24"/>
    <w:rsid w:val="00131046"/>
    <w:rsid w:val="00131056"/>
    <w:rsid w:val="00131269"/>
    <w:rsid w:val="001315E6"/>
    <w:rsid w:val="00131666"/>
    <w:rsid w:val="001316CB"/>
    <w:rsid w:val="001316E4"/>
    <w:rsid w:val="001317DE"/>
    <w:rsid w:val="00131803"/>
    <w:rsid w:val="00131956"/>
    <w:rsid w:val="00131D13"/>
    <w:rsid w:val="00131E64"/>
    <w:rsid w:val="001326C8"/>
    <w:rsid w:val="0013270E"/>
    <w:rsid w:val="001328C5"/>
    <w:rsid w:val="001328E7"/>
    <w:rsid w:val="00132B24"/>
    <w:rsid w:val="00132B6A"/>
    <w:rsid w:val="00132EBA"/>
    <w:rsid w:val="00132FF5"/>
    <w:rsid w:val="0013313B"/>
    <w:rsid w:val="001331A8"/>
    <w:rsid w:val="00133286"/>
    <w:rsid w:val="0013366D"/>
    <w:rsid w:val="00133726"/>
    <w:rsid w:val="00133862"/>
    <w:rsid w:val="00133FCD"/>
    <w:rsid w:val="00134129"/>
    <w:rsid w:val="001341D9"/>
    <w:rsid w:val="00134510"/>
    <w:rsid w:val="00134612"/>
    <w:rsid w:val="001346B6"/>
    <w:rsid w:val="001347A7"/>
    <w:rsid w:val="00134AB1"/>
    <w:rsid w:val="00134CF6"/>
    <w:rsid w:val="00134D5A"/>
    <w:rsid w:val="00134EA5"/>
    <w:rsid w:val="00134F68"/>
    <w:rsid w:val="0013531C"/>
    <w:rsid w:val="0013531F"/>
    <w:rsid w:val="0013534D"/>
    <w:rsid w:val="00135682"/>
    <w:rsid w:val="001356CB"/>
    <w:rsid w:val="001358AA"/>
    <w:rsid w:val="00135ABF"/>
    <w:rsid w:val="00135ACC"/>
    <w:rsid w:val="00135D6A"/>
    <w:rsid w:val="00135F9A"/>
    <w:rsid w:val="0013628B"/>
    <w:rsid w:val="001362F1"/>
    <w:rsid w:val="0013645F"/>
    <w:rsid w:val="0013663B"/>
    <w:rsid w:val="001367CE"/>
    <w:rsid w:val="001368B6"/>
    <w:rsid w:val="001368EC"/>
    <w:rsid w:val="00136AB0"/>
    <w:rsid w:val="00136B89"/>
    <w:rsid w:val="00136F1E"/>
    <w:rsid w:val="0013707A"/>
    <w:rsid w:val="001375A7"/>
    <w:rsid w:val="00137670"/>
    <w:rsid w:val="0013781D"/>
    <w:rsid w:val="0013795C"/>
    <w:rsid w:val="00137C6C"/>
    <w:rsid w:val="00137D3C"/>
    <w:rsid w:val="001400E0"/>
    <w:rsid w:val="001402C0"/>
    <w:rsid w:val="00140305"/>
    <w:rsid w:val="001404E7"/>
    <w:rsid w:val="00140562"/>
    <w:rsid w:val="00140801"/>
    <w:rsid w:val="00140C3C"/>
    <w:rsid w:val="00140D25"/>
    <w:rsid w:val="00140DB1"/>
    <w:rsid w:val="00140FE3"/>
    <w:rsid w:val="00141115"/>
    <w:rsid w:val="0014143D"/>
    <w:rsid w:val="001415F7"/>
    <w:rsid w:val="001416CA"/>
    <w:rsid w:val="0014172B"/>
    <w:rsid w:val="00141842"/>
    <w:rsid w:val="00141F80"/>
    <w:rsid w:val="00141FF8"/>
    <w:rsid w:val="0014226F"/>
    <w:rsid w:val="001425A1"/>
    <w:rsid w:val="0014260C"/>
    <w:rsid w:val="001426F7"/>
    <w:rsid w:val="0014285E"/>
    <w:rsid w:val="001428EF"/>
    <w:rsid w:val="00142BE3"/>
    <w:rsid w:val="00142D08"/>
    <w:rsid w:val="00142E53"/>
    <w:rsid w:val="0014301E"/>
    <w:rsid w:val="0014324B"/>
    <w:rsid w:val="00143284"/>
    <w:rsid w:val="001433F6"/>
    <w:rsid w:val="001434CE"/>
    <w:rsid w:val="001437A3"/>
    <w:rsid w:val="00143804"/>
    <w:rsid w:val="001438B1"/>
    <w:rsid w:val="00143931"/>
    <w:rsid w:val="00143B57"/>
    <w:rsid w:val="001440BD"/>
    <w:rsid w:val="0014438F"/>
    <w:rsid w:val="001444A2"/>
    <w:rsid w:val="00144C8B"/>
    <w:rsid w:val="00144EAE"/>
    <w:rsid w:val="00144F5D"/>
    <w:rsid w:val="00145061"/>
    <w:rsid w:val="00145226"/>
    <w:rsid w:val="0014550E"/>
    <w:rsid w:val="001455FA"/>
    <w:rsid w:val="0014567A"/>
    <w:rsid w:val="00145B77"/>
    <w:rsid w:val="00145C36"/>
    <w:rsid w:val="00145CA9"/>
    <w:rsid w:val="0014605D"/>
    <w:rsid w:val="0014641B"/>
    <w:rsid w:val="00146434"/>
    <w:rsid w:val="00146907"/>
    <w:rsid w:val="00146955"/>
    <w:rsid w:val="0014697A"/>
    <w:rsid w:val="00146C31"/>
    <w:rsid w:val="00146DB1"/>
    <w:rsid w:val="00146FBA"/>
    <w:rsid w:val="00147012"/>
    <w:rsid w:val="001470F3"/>
    <w:rsid w:val="0014722A"/>
    <w:rsid w:val="00147456"/>
    <w:rsid w:val="00147553"/>
    <w:rsid w:val="001475A4"/>
    <w:rsid w:val="0014777B"/>
    <w:rsid w:val="001477B9"/>
    <w:rsid w:val="00147B4C"/>
    <w:rsid w:val="00147BE7"/>
    <w:rsid w:val="00147C1D"/>
    <w:rsid w:val="00147D52"/>
    <w:rsid w:val="00147D5C"/>
    <w:rsid w:val="00147D60"/>
    <w:rsid w:val="00147E95"/>
    <w:rsid w:val="0015000A"/>
    <w:rsid w:val="00150012"/>
    <w:rsid w:val="0015037D"/>
    <w:rsid w:val="001504C5"/>
    <w:rsid w:val="0015052F"/>
    <w:rsid w:val="001506B4"/>
    <w:rsid w:val="00150B57"/>
    <w:rsid w:val="00150BD5"/>
    <w:rsid w:val="00150C2F"/>
    <w:rsid w:val="00150E52"/>
    <w:rsid w:val="00150F17"/>
    <w:rsid w:val="001512EC"/>
    <w:rsid w:val="00151621"/>
    <w:rsid w:val="00151D50"/>
    <w:rsid w:val="001520EB"/>
    <w:rsid w:val="00152442"/>
    <w:rsid w:val="00152478"/>
    <w:rsid w:val="00152564"/>
    <w:rsid w:val="0015271A"/>
    <w:rsid w:val="0015286C"/>
    <w:rsid w:val="001528DD"/>
    <w:rsid w:val="00152C64"/>
    <w:rsid w:val="00152F09"/>
    <w:rsid w:val="00153353"/>
    <w:rsid w:val="001533B1"/>
    <w:rsid w:val="001534B8"/>
    <w:rsid w:val="001535A9"/>
    <w:rsid w:val="00153690"/>
    <w:rsid w:val="001537B8"/>
    <w:rsid w:val="00153806"/>
    <w:rsid w:val="0015384A"/>
    <w:rsid w:val="001538FE"/>
    <w:rsid w:val="00153965"/>
    <w:rsid w:val="00153AE5"/>
    <w:rsid w:val="00153BA2"/>
    <w:rsid w:val="00153D47"/>
    <w:rsid w:val="00153D8B"/>
    <w:rsid w:val="00154399"/>
    <w:rsid w:val="00154456"/>
    <w:rsid w:val="00154610"/>
    <w:rsid w:val="00154643"/>
    <w:rsid w:val="0015466B"/>
    <w:rsid w:val="00154A8B"/>
    <w:rsid w:val="00154AE0"/>
    <w:rsid w:val="00154DCB"/>
    <w:rsid w:val="001550BD"/>
    <w:rsid w:val="00155166"/>
    <w:rsid w:val="001551B4"/>
    <w:rsid w:val="00155211"/>
    <w:rsid w:val="00155523"/>
    <w:rsid w:val="0015553D"/>
    <w:rsid w:val="0015562A"/>
    <w:rsid w:val="001557D1"/>
    <w:rsid w:val="00155829"/>
    <w:rsid w:val="001559E8"/>
    <w:rsid w:val="00155D63"/>
    <w:rsid w:val="00155E64"/>
    <w:rsid w:val="00155FB5"/>
    <w:rsid w:val="00156090"/>
    <w:rsid w:val="00156241"/>
    <w:rsid w:val="001564CC"/>
    <w:rsid w:val="0015669B"/>
    <w:rsid w:val="001567B6"/>
    <w:rsid w:val="0015687B"/>
    <w:rsid w:val="001568CA"/>
    <w:rsid w:val="00156AC7"/>
    <w:rsid w:val="00156D27"/>
    <w:rsid w:val="00156D95"/>
    <w:rsid w:val="00156F29"/>
    <w:rsid w:val="00156FDF"/>
    <w:rsid w:val="00157054"/>
    <w:rsid w:val="00157551"/>
    <w:rsid w:val="00157583"/>
    <w:rsid w:val="001576E0"/>
    <w:rsid w:val="00157B0C"/>
    <w:rsid w:val="00157C4D"/>
    <w:rsid w:val="00157D6C"/>
    <w:rsid w:val="00157E12"/>
    <w:rsid w:val="00157E86"/>
    <w:rsid w:val="00160233"/>
    <w:rsid w:val="00160327"/>
    <w:rsid w:val="00160587"/>
    <w:rsid w:val="00160AAA"/>
    <w:rsid w:val="00160BC1"/>
    <w:rsid w:val="00160FF1"/>
    <w:rsid w:val="001619CB"/>
    <w:rsid w:val="00161B87"/>
    <w:rsid w:val="00161D83"/>
    <w:rsid w:val="00161E0C"/>
    <w:rsid w:val="00161E5F"/>
    <w:rsid w:val="00161FE7"/>
    <w:rsid w:val="00162236"/>
    <w:rsid w:val="001622F6"/>
    <w:rsid w:val="001622FA"/>
    <w:rsid w:val="001624E2"/>
    <w:rsid w:val="001625FB"/>
    <w:rsid w:val="00162686"/>
    <w:rsid w:val="00162701"/>
    <w:rsid w:val="00162792"/>
    <w:rsid w:val="001627B0"/>
    <w:rsid w:val="0016299E"/>
    <w:rsid w:val="00162A89"/>
    <w:rsid w:val="00162B8D"/>
    <w:rsid w:val="00163091"/>
    <w:rsid w:val="001630CC"/>
    <w:rsid w:val="0016359F"/>
    <w:rsid w:val="00163612"/>
    <w:rsid w:val="0016385F"/>
    <w:rsid w:val="0016391F"/>
    <w:rsid w:val="001639BE"/>
    <w:rsid w:val="00163A8E"/>
    <w:rsid w:val="00163ACE"/>
    <w:rsid w:val="00163C22"/>
    <w:rsid w:val="00163E50"/>
    <w:rsid w:val="0016402C"/>
    <w:rsid w:val="00164189"/>
    <w:rsid w:val="001641C4"/>
    <w:rsid w:val="001641D8"/>
    <w:rsid w:val="00164255"/>
    <w:rsid w:val="001643B6"/>
    <w:rsid w:val="00164488"/>
    <w:rsid w:val="001645A3"/>
    <w:rsid w:val="00164970"/>
    <w:rsid w:val="00164AFB"/>
    <w:rsid w:val="00164D77"/>
    <w:rsid w:val="00164DC0"/>
    <w:rsid w:val="00165036"/>
    <w:rsid w:val="00165109"/>
    <w:rsid w:val="00165145"/>
    <w:rsid w:val="00165309"/>
    <w:rsid w:val="001653FC"/>
    <w:rsid w:val="00165559"/>
    <w:rsid w:val="00165571"/>
    <w:rsid w:val="001657D8"/>
    <w:rsid w:val="001657E3"/>
    <w:rsid w:val="001657EF"/>
    <w:rsid w:val="00165852"/>
    <w:rsid w:val="001658F5"/>
    <w:rsid w:val="00165944"/>
    <w:rsid w:val="00165AB0"/>
    <w:rsid w:val="00165DB5"/>
    <w:rsid w:val="00165EDF"/>
    <w:rsid w:val="00165F9B"/>
    <w:rsid w:val="001660D5"/>
    <w:rsid w:val="0016613B"/>
    <w:rsid w:val="001661C5"/>
    <w:rsid w:val="00166724"/>
    <w:rsid w:val="00166754"/>
    <w:rsid w:val="00166C8F"/>
    <w:rsid w:val="00166D74"/>
    <w:rsid w:val="0016715D"/>
    <w:rsid w:val="00167352"/>
    <w:rsid w:val="0016749D"/>
    <w:rsid w:val="00167674"/>
    <w:rsid w:val="0016779B"/>
    <w:rsid w:val="00167CB3"/>
    <w:rsid w:val="00167D8E"/>
    <w:rsid w:val="00167F0F"/>
    <w:rsid w:val="00170104"/>
    <w:rsid w:val="001702D1"/>
    <w:rsid w:val="001703B4"/>
    <w:rsid w:val="001707E4"/>
    <w:rsid w:val="00170860"/>
    <w:rsid w:val="00170980"/>
    <w:rsid w:val="00170D3E"/>
    <w:rsid w:val="00170F42"/>
    <w:rsid w:val="001711FC"/>
    <w:rsid w:val="0017149D"/>
    <w:rsid w:val="0017150B"/>
    <w:rsid w:val="00171E1D"/>
    <w:rsid w:val="00171E42"/>
    <w:rsid w:val="001720D9"/>
    <w:rsid w:val="001722B3"/>
    <w:rsid w:val="001722F1"/>
    <w:rsid w:val="001725AD"/>
    <w:rsid w:val="001725C4"/>
    <w:rsid w:val="00172634"/>
    <w:rsid w:val="00172739"/>
    <w:rsid w:val="001727C7"/>
    <w:rsid w:val="00172B58"/>
    <w:rsid w:val="00172B5B"/>
    <w:rsid w:val="00172CD3"/>
    <w:rsid w:val="00172CDF"/>
    <w:rsid w:val="001731CB"/>
    <w:rsid w:val="00173510"/>
    <w:rsid w:val="00173598"/>
    <w:rsid w:val="00173787"/>
    <w:rsid w:val="001737D1"/>
    <w:rsid w:val="0017385B"/>
    <w:rsid w:val="0017389B"/>
    <w:rsid w:val="0017396D"/>
    <w:rsid w:val="001739D7"/>
    <w:rsid w:val="001740BB"/>
    <w:rsid w:val="001740C3"/>
    <w:rsid w:val="00174106"/>
    <w:rsid w:val="0017413E"/>
    <w:rsid w:val="0017474B"/>
    <w:rsid w:val="0017494D"/>
    <w:rsid w:val="00174AB8"/>
    <w:rsid w:val="00174B9D"/>
    <w:rsid w:val="00174CF2"/>
    <w:rsid w:val="00174E3B"/>
    <w:rsid w:val="00174EFF"/>
    <w:rsid w:val="00174F25"/>
    <w:rsid w:val="00174F2C"/>
    <w:rsid w:val="001751AE"/>
    <w:rsid w:val="0017535C"/>
    <w:rsid w:val="00175689"/>
    <w:rsid w:val="00175914"/>
    <w:rsid w:val="001759D1"/>
    <w:rsid w:val="00175A13"/>
    <w:rsid w:val="00175CB8"/>
    <w:rsid w:val="00175D2F"/>
    <w:rsid w:val="00176091"/>
    <w:rsid w:val="001766DC"/>
    <w:rsid w:val="0017672B"/>
    <w:rsid w:val="00176771"/>
    <w:rsid w:val="00176948"/>
    <w:rsid w:val="00176A14"/>
    <w:rsid w:val="00176CAF"/>
    <w:rsid w:val="00176E99"/>
    <w:rsid w:val="00176F38"/>
    <w:rsid w:val="00176FB6"/>
    <w:rsid w:val="0017700B"/>
    <w:rsid w:val="0017712D"/>
    <w:rsid w:val="001773EB"/>
    <w:rsid w:val="001800F1"/>
    <w:rsid w:val="00180296"/>
    <w:rsid w:val="001807E3"/>
    <w:rsid w:val="00180997"/>
    <w:rsid w:val="00180A95"/>
    <w:rsid w:val="00180B26"/>
    <w:rsid w:val="00180FF6"/>
    <w:rsid w:val="00181086"/>
    <w:rsid w:val="0018109F"/>
    <w:rsid w:val="001810C4"/>
    <w:rsid w:val="00181214"/>
    <w:rsid w:val="001815CF"/>
    <w:rsid w:val="0018171C"/>
    <w:rsid w:val="00181743"/>
    <w:rsid w:val="00181A68"/>
    <w:rsid w:val="00181AF6"/>
    <w:rsid w:val="00181EC4"/>
    <w:rsid w:val="00181EC6"/>
    <w:rsid w:val="0018218E"/>
    <w:rsid w:val="001821CB"/>
    <w:rsid w:val="0018253F"/>
    <w:rsid w:val="001828CC"/>
    <w:rsid w:val="00182B06"/>
    <w:rsid w:val="00182B43"/>
    <w:rsid w:val="00182C75"/>
    <w:rsid w:val="00182C9D"/>
    <w:rsid w:val="00182E6B"/>
    <w:rsid w:val="00182FC8"/>
    <w:rsid w:val="001830B3"/>
    <w:rsid w:val="001831DF"/>
    <w:rsid w:val="0018348B"/>
    <w:rsid w:val="00183938"/>
    <w:rsid w:val="00183E00"/>
    <w:rsid w:val="00183F29"/>
    <w:rsid w:val="00183F54"/>
    <w:rsid w:val="00184050"/>
    <w:rsid w:val="00184068"/>
    <w:rsid w:val="00184155"/>
    <w:rsid w:val="00184347"/>
    <w:rsid w:val="00184372"/>
    <w:rsid w:val="001845DC"/>
    <w:rsid w:val="001848D0"/>
    <w:rsid w:val="00184BB2"/>
    <w:rsid w:val="00184BF3"/>
    <w:rsid w:val="00184CD5"/>
    <w:rsid w:val="00184DDA"/>
    <w:rsid w:val="00185155"/>
    <w:rsid w:val="00185554"/>
    <w:rsid w:val="0018561D"/>
    <w:rsid w:val="001859DC"/>
    <w:rsid w:val="00185B4B"/>
    <w:rsid w:val="00185CD2"/>
    <w:rsid w:val="0018637F"/>
    <w:rsid w:val="001864C4"/>
    <w:rsid w:val="0018665C"/>
    <w:rsid w:val="001868A4"/>
    <w:rsid w:val="00186D47"/>
    <w:rsid w:val="00186E06"/>
    <w:rsid w:val="00186E25"/>
    <w:rsid w:val="00186FC7"/>
    <w:rsid w:val="001871CC"/>
    <w:rsid w:val="00187274"/>
    <w:rsid w:val="00187711"/>
    <w:rsid w:val="00187739"/>
    <w:rsid w:val="00187A00"/>
    <w:rsid w:val="00187BC9"/>
    <w:rsid w:val="00187BFB"/>
    <w:rsid w:val="00187C30"/>
    <w:rsid w:val="00187D12"/>
    <w:rsid w:val="00187E30"/>
    <w:rsid w:val="00187F0D"/>
    <w:rsid w:val="00187F27"/>
    <w:rsid w:val="00187FB7"/>
    <w:rsid w:val="0019035A"/>
    <w:rsid w:val="001905D5"/>
    <w:rsid w:val="00190653"/>
    <w:rsid w:val="001906D6"/>
    <w:rsid w:val="00190822"/>
    <w:rsid w:val="001908B3"/>
    <w:rsid w:val="001909C9"/>
    <w:rsid w:val="00190B8B"/>
    <w:rsid w:val="00190C22"/>
    <w:rsid w:val="001910D9"/>
    <w:rsid w:val="00191113"/>
    <w:rsid w:val="001912D6"/>
    <w:rsid w:val="001912D7"/>
    <w:rsid w:val="00191397"/>
    <w:rsid w:val="0019167A"/>
    <w:rsid w:val="00191B45"/>
    <w:rsid w:val="00191B9B"/>
    <w:rsid w:val="00191BBD"/>
    <w:rsid w:val="00191C33"/>
    <w:rsid w:val="00191CEF"/>
    <w:rsid w:val="0019228A"/>
    <w:rsid w:val="0019265E"/>
    <w:rsid w:val="001929B1"/>
    <w:rsid w:val="00192B7F"/>
    <w:rsid w:val="00192E99"/>
    <w:rsid w:val="0019318A"/>
    <w:rsid w:val="001934B0"/>
    <w:rsid w:val="001934F0"/>
    <w:rsid w:val="0019374F"/>
    <w:rsid w:val="0019383F"/>
    <w:rsid w:val="0019391C"/>
    <w:rsid w:val="001939A7"/>
    <w:rsid w:val="001939FF"/>
    <w:rsid w:val="00193A2F"/>
    <w:rsid w:val="00193F8E"/>
    <w:rsid w:val="00194364"/>
    <w:rsid w:val="00194650"/>
    <w:rsid w:val="00194C78"/>
    <w:rsid w:val="00194E1A"/>
    <w:rsid w:val="00194E3D"/>
    <w:rsid w:val="0019510A"/>
    <w:rsid w:val="00195600"/>
    <w:rsid w:val="001957D2"/>
    <w:rsid w:val="001958C7"/>
    <w:rsid w:val="00195AB1"/>
    <w:rsid w:val="00195AF6"/>
    <w:rsid w:val="00195AFD"/>
    <w:rsid w:val="00195AFF"/>
    <w:rsid w:val="00195C71"/>
    <w:rsid w:val="00195D97"/>
    <w:rsid w:val="00195D9E"/>
    <w:rsid w:val="00195DCA"/>
    <w:rsid w:val="00195E61"/>
    <w:rsid w:val="00196059"/>
    <w:rsid w:val="001961A3"/>
    <w:rsid w:val="001963C4"/>
    <w:rsid w:val="001964C8"/>
    <w:rsid w:val="001964CA"/>
    <w:rsid w:val="00196857"/>
    <w:rsid w:val="00196944"/>
    <w:rsid w:val="001969E0"/>
    <w:rsid w:val="00196D5E"/>
    <w:rsid w:val="00196D72"/>
    <w:rsid w:val="00196EB4"/>
    <w:rsid w:val="00196FA7"/>
    <w:rsid w:val="00197542"/>
    <w:rsid w:val="00197793"/>
    <w:rsid w:val="001977E0"/>
    <w:rsid w:val="001977F7"/>
    <w:rsid w:val="001978B2"/>
    <w:rsid w:val="00197967"/>
    <w:rsid w:val="00197ACF"/>
    <w:rsid w:val="00197C1C"/>
    <w:rsid w:val="00197DE7"/>
    <w:rsid w:val="00197E4C"/>
    <w:rsid w:val="001A0002"/>
    <w:rsid w:val="001A0137"/>
    <w:rsid w:val="001A0257"/>
    <w:rsid w:val="001A036E"/>
    <w:rsid w:val="001A0396"/>
    <w:rsid w:val="001A0B67"/>
    <w:rsid w:val="001A0B80"/>
    <w:rsid w:val="001A0BB3"/>
    <w:rsid w:val="001A0D92"/>
    <w:rsid w:val="001A115D"/>
    <w:rsid w:val="001A1456"/>
    <w:rsid w:val="001A14C9"/>
    <w:rsid w:val="001A1949"/>
    <w:rsid w:val="001A1A05"/>
    <w:rsid w:val="001A1A15"/>
    <w:rsid w:val="001A1CA3"/>
    <w:rsid w:val="001A1E57"/>
    <w:rsid w:val="001A2244"/>
    <w:rsid w:val="001A257C"/>
    <w:rsid w:val="001A2620"/>
    <w:rsid w:val="001A26E1"/>
    <w:rsid w:val="001A2D2B"/>
    <w:rsid w:val="001A2D4C"/>
    <w:rsid w:val="001A2F58"/>
    <w:rsid w:val="001A2F65"/>
    <w:rsid w:val="001A3220"/>
    <w:rsid w:val="001A3261"/>
    <w:rsid w:val="001A3403"/>
    <w:rsid w:val="001A347C"/>
    <w:rsid w:val="001A35B1"/>
    <w:rsid w:val="001A362C"/>
    <w:rsid w:val="001A3CB6"/>
    <w:rsid w:val="001A3CC0"/>
    <w:rsid w:val="001A3EA2"/>
    <w:rsid w:val="001A3F04"/>
    <w:rsid w:val="001A4186"/>
    <w:rsid w:val="001A4610"/>
    <w:rsid w:val="001A473A"/>
    <w:rsid w:val="001A4879"/>
    <w:rsid w:val="001A4B3F"/>
    <w:rsid w:val="001A4F9F"/>
    <w:rsid w:val="001A5040"/>
    <w:rsid w:val="001A5288"/>
    <w:rsid w:val="001A52BE"/>
    <w:rsid w:val="001A55BA"/>
    <w:rsid w:val="001A564A"/>
    <w:rsid w:val="001A5679"/>
    <w:rsid w:val="001A59E8"/>
    <w:rsid w:val="001A5A4E"/>
    <w:rsid w:val="001A5A9D"/>
    <w:rsid w:val="001A5ADD"/>
    <w:rsid w:val="001A5B79"/>
    <w:rsid w:val="001A5D09"/>
    <w:rsid w:val="001A5D9F"/>
    <w:rsid w:val="001A6021"/>
    <w:rsid w:val="001A612E"/>
    <w:rsid w:val="001A61F5"/>
    <w:rsid w:val="001A6439"/>
    <w:rsid w:val="001A64AF"/>
    <w:rsid w:val="001A65BD"/>
    <w:rsid w:val="001A65C8"/>
    <w:rsid w:val="001A67A0"/>
    <w:rsid w:val="001A6C39"/>
    <w:rsid w:val="001A6DA8"/>
    <w:rsid w:val="001A712E"/>
    <w:rsid w:val="001A738B"/>
    <w:rsid w:val="001A7419"/>
    <w:rsid w:val="001A7448"/>
    <w:rsid w:val="001A75B7"/>
    <w:rsid w:val="001A75D4"/>
    <w:rsid w:val="001A768A"/>
    <w:rsid w:val="001A7722"/>
    <w:rsid w:val="001A7D62"/>
    <w:rsid w:val="001A7FCA"/>
    <w:rsid w:val="001B01A3"/>
    <w:rsid w:val="001B050F"/>
    <w:rsid w:val="001B058B"/>
    <w:rsid w:val="001B05DD"/>
    <w:rsid w:val="001B05E1"/>
    <w:rsid w:val="001B0626"/>
    <w:rsid w:val="001B089F"/>
    <w:rsid w:val="001B0B18"/>
    <w:rsid w:val="001B1349"/>
    <w:rsid w:val="001B13E5"/>
    <w:rsid w:val="001B147E"/>
    <w:rsid w:val="001B1910"/>
    <w:rsid w:val="001B1997"/>
    <w:rsid w:val="001B1B70"/>
    <w:rsid w:val="001B1C1F"/>
    <w:rsid w:val="001B1C28"/>
    <w:rsid w:val="001B1C50"/>
    <w:rsid w:val="001B1CE1"/>
    <w:rsid w:val="001B1D0B"/>
    <w:rsid w:val="001B1E16"/>
    <w:rsid w:val="001B1E1A"/>
    <w:rsid w:val="001B1FDE"/>
    <w:rsid w:val="001B200C"/>
    <w:rsid w:val="001B2103"/>
    <w:rsid w:val="001B22EA"/>
    <w:rsid w:val="001B2417"/>
    <w:rsid w:val="001B2579"/>
    <w:rsid w:val="001B257D"/>
    <w:rsid w:val="001B2856"/>
    <w:rsid w:val="001B28DA"/>
    <w:rsid w:val="001B297C"/>
    <w:rsid w:val="001B2A42"/>
    <w:rsid w:val="001B2B72"/>
    <w:rsid w:val="001B2B8F"/>
    <w:rsid w:val="001B2C3F"/>
    <w:rsid w:val="001B2D8B"/>
    <w:rsid w:val="001B302F"/>
    <w:rsid w:val="001B3126"/>
    <w:rsid w:val="001B3236"/>
    <w:rsid w:val="001B32F5"/>
    <w:rsid w:val="001B3595"/>
    <w:rsid w:val="001B3677"/>
    <w:rsid w:val="001B3705"/>
    <w:rsid w:val="001B3740"/>
    <w:rsid w:val="001B3746"/>
    <w:rsid w:val="001B3825"/>
    <w:rsid w:val="001B3942"/>
    <w:rsid w:val="001B3A8B"/>
    <w:rsid w:val="001B3F89"/>
    <w:rsid w:val="001B3F8B"/>
    <w:rsid w:val="001B40E9"/>
    <w:rsid w:val="001B42AE"/>
    <w:rsid w:val="001B42AF"/>
    <w:rsid w:val="001B42C9"/>
    <w:rsid w:val="001B43DF"/>
    <w:rsid w:val="001B446B"/>
    <w:rsid w:val="001B454B"/>
    <w:rsid w:val="001B487D"/>
    <w:rsid w:val="001B49C6"/>
    <w:rsid w:val="001B4AC0"/>
    <w:rsid w:val="001B4B4A"/>
    <w:rsid w:val="001B4C03"/>
    <w:rsid w:val="001B4C41"/>
    <w:rsid w:val="001B50E4"/>
    <w:rsid w:val="001B534C"/>
    <w:rsid w:val="001B53AD"/>
    <w:rsid w:val="001B56AD"/>
    <w:rsid w:val="001B57CA"/>
    <w:rsid w:val="001B584A"/>
    <w:rsid w:val="001B58DA"/>
    <w:rsid w:val="001B6324"/>
    <w:rsid w:val="001B6387"/>
    <w:rsid w:val="001B63BB"/>
    <w:rsid w:val="001B6672"/>
    <w:rsid w:val="001B66B0"/>
    <w:rsid w:val="001B6851"/>
    <w:rsid w:val="001B6876"/>
    <w:rsid w:val="001B6BD8"/>
    <w:rsid w:val="001B6E7E"/>
    <w:rsid w:val="001B6FB5"/>
    <w:rsid w:val="001B70FE"/>
    <w:rsid w:val="001B7648"/>
    <w:rsid w:val="001B7931"/>
    <w:rsid w:val="001B7A04"/>
    <w:rsid w:val="001B7A20"/>
    <w:rsid w:val="001B7CE9"/>
    <w:rsid w:val="001B7D9A"/>
    <w:rsid w:val="001B7E52"/>
    <w:rsid w:val="001B7F40"/>
    <w:rsid w:val="001B7F5D"/>
    <w:rsid w:val="001C0014"/>
    <w:rsid w:val="001C001A"/>
    <w:rsid w:val="001C0143"/>
    <w:rsid w:val="001C0435"/>
    <w:rsid w:val="001C05FD"/>
    <w:rsid w:val="001C07BB"/>
    <w:rsid w:val="001C0907"/>
    <w:rsid w:val="001C092E"/>
    <w:rsid w:val="001C0977"/>
    <w:rsid w:val="001C09EB"/>
    <w:rsid w:val="001C0A27"/>
    <w:rsid w:val="001C0B82"/>
    <w:rsid w:val="001C0EED"/>
    <w:rsid w:val="001C10A2"/>
    <w:rsid w:val="001C1192"/>
    <w:rsid w:val="001C152F"/>
    <w:rsid w:val="001C158B"/>
    <w:rsid w:val="001C15BC"/>
    <w:rsid w:val="001C1710"/>
    <w:rsid w:val="001C1831"/>
    <w:rsid w:val="001C1917"/>
    <w:rsid w:val="001C1B0A"/>
    <w:rsid w:val="001C1C04"/>
    <w:rsid w:val="001C1EE7"/>
    <w:rsid w:val="001C1F4E"/>
    <w:rsid w:val="001C22B6"/>
    <w:rsid w:val="001C2393"/>
    <w:rsid w:val="001C2397"/>
    <w:rsid w:val="001C2586"/>
    <w:rsid w:val="001C25B0"/>
    <w:rsid w:val="001C265C"/>
    <w:rsid w:val="001C276C"/>
    <w:rsid w:val="001C285A"/>
    <w:rsid w:val="001C2934"/>
    <w:rsid w:val="001C2F13"/>
    <w:rsid w:val="001C3119"/>
    <w:rsid w:val="001C3191"/>
    <w:rsid w:val="001C32A4"/>
    <w:rsid w:val="001C3305"/>
    <w:rsid w:val="001C356E"/>
    <w:rsid w:val="001C357B"/>
    <w:rsid w:val="001C3795"/>
    <w:rsid w:val="001C3836"/>
    <w:rsid w:val="001C3896"/>
    <w:rsid w:val="001C38D1"/>
    <w:rsid w:val="001C3914"/>
    <w:rsid w:val="001C3983"/>
    <w:rsid w:val="001C398A"/>
    <w:rsid w:val="001C3DB5"/>
    <w:rsid w:val="001C4185"/>
    <w:rsid w:val="001C4244"/>
    <w:rsid w:val="001C43C1"/>
    <w:rsid w:val="001C44DD"/>
    <w:rsid w:val="001C45A1"/>
    <w:rsid w:val="001C45C5"/>
    <w:rsid w:val="001C478D"/>
    <w:rsid w:val="001C47DD"/>
    <w:rsid w:val="001C489C"/>
    <w:rsid w:val="001C49E9"/>
    <w:rsid w:val="001C4A17"/>
    <w:rsid w:val="001C4B11"/>
    <w:rsid w:val="001C4DC9"/>
    <w:rsid w:val="001C4F91"/>
    <w:rsid w:val="001C5152"/>
    <w:rsid w:val="001C521E"/>
    <w:rsid w:val="001C52A8"/>
    <w:rsid w:val="001C532F"/>
    <w:rsid w:val="001C556C"/>
    <w:rsid w:val="001C5585"/>
    <w:rsid w:val="001C590A"/>
    <w:rsid w:val="001C59F8"/>
    <w:rsid w:val="001C5A98"/>
    <w:rsid w:val="001C5EEC"/>
    <w:rsid w:val="001C6175"/>
    <w:rsid w:val="001C6235"/>
    <w:rsid w:val="001C68E2"/>
    <w:rsid w:val="001C69C1"/>
    <w:rsid w:val="001C6B6E"/>
    <w:rsid w:val="001C6BCF"/>
    <w:rsid w:val="001C6C1D"/>
    <w:rsid w:val="001C6D02"/>
    <w:rsid w:val="001C6E3F"/>
    <w:rsid w:val="001C6EF5"/>
    <w:rsid w:val="001C75E6"/>
    <w:rsid w:val="001C76CD"/>
    <w:rsid w:val="001C7764"/>
    <w:rsid w:val="001C7814"/>
    <w:rsid w:val="001C7825"/>
    <w:rsid w:val="001C7C6F"/>
    <w:rsid w:val="001C7E31"/>
    <w:rsid w:val="001C7E8C"/>
    <w:rsid w:val="001C7F5D"/>
    <w:rsid w:val="001D0088"/>
    <w:rsid w:val="001D0105"/>
    <w:rsid w:val="001D021C"/>
    <w:rsid w:val="001D0494"/>
    <w:rsid w:val="001D0812"/>
    <w:rsid w:val="001D091D"/>
    <w:rsid w:val="001D0930"/>
    <w:rsid w:val="001D0F03"/>
    <w:rsid w:val="001D1211"/>
    <w:rsid w:val="001D12C9"/>
    <w:rsid w:val="001D171A"/>
    <w:rsid w:val="001D18BC"/>
    <w:rsid w:val="001D18C4"/>
    <w:rsid w:val="001D19BD"/>
    <w:rsid w:val="001D223F"/>
    <w:rsid w:val="001D2587"/>
    <w:rsid w:val="001D25BB"/>
    <w:rsid w:val="001D2755"/>
    <w:rsid w:val="001D27AE"/>
    <w:rsid w:val="001D297D"/>
    <w:rsid w:val="001D2990"/>
    <w:rsid w:val="001D2D86"/>
    <w:rsid w:val="001D2E0F"/>
    <w:rsid w:val="001D2E5A"/>
    <w:rsid w:val="001D2F65"/>
    <w:rsid w:val="001D319A"/>
    <w:rsid w:val="001D31CF"/>
    <w:rsid w:val="001D31EF"/>
    <w:rsid w:val="001D3364"/>
    <w:rsid w:val="001D33A7"/>
    <w:rsid w:val="001D37CA"/>
    <w:rsid w:val="001D3A51"/>
    <w:rsid w:val="001D3AAD"/>
    <w:rsid w:val="001D3AEE"/>
    <w:rsid w:val="001D3C61"/>
    <w:rsid w:val="001D3CC7"/>
    <w:rsid w:val="001D3E22"/>
    <w:rsid w:val="001D4056"/>
    <w:rsid w:val="001D4121"/>
    <w:rsid w:val="001D43A4"/>
    <w:rsid w:val="001D45AE"/>
    <w:rsid w:val="001D4659"/>
    <w:rsid w:val="001D47C2"/>
    <w:rsid w:val="001D4A71"/>
    <w:rsid w:val="001D4B5B"/>
    <w:rsid w:val="001D4C15"/>
    <w:rsid w:val="001D4DD8"/>
    <w:rsid w:val="001D4E47"/>
    <w:rsid w:val="001D4E7D"/>
    <w:rsid w:val="001D4F67"/>
    <w:rsid w:val="001D50E1"/>
    <w:rsid w:val="001D5254"/>
    <w:rsid w:val="001D5340"/>
    <w:rsid w:val="001D5386"/>
    <w:rsid w:val="001D539E"/>
    <w:rsid w:val="001D5459"/>
    <w:rsid w:val="001D5534"/>
    <w:rsid w:val="001D562C"/>
    <w:rsid w:val="001D5639"/>
    <w:rsid w:val="001D5734"/>
    <w:rsid w:val="001D5775"/>
    <w:rsid w:val="001D57AF"/>
    <w:rsid w:val="001D5A00"/>
    <w:rsid w:val="001D5DE3"/>
    <w:rsid w:val="001D5EDA"/>
    <w:rsid w:val="001D5F0D"/>
    <w:rsid w:val="001D670C"/>
    <w:rsid w:val="001D6A07"/>
    <w:rsid w:val="001D6CAE"/>
    <w:rsid w:val="001D73EA"/>
    <w:rsid w:val="001D7486"/>
    <w:rsid w:val="001D7570"/>
    <w:rsid w:val="001D7618"/>
    <w:rsid w:val="001D7668"/>
    <w:rsid w:val="001D784C"/>
    <w:rsid w:val="001D78E2"/>
    <w:rsid w:val="001D7999"/>
    <w:rsid w:val="001D7B94"/>
    <w:rsid w:val="001D7E6D"/>
    <w:rsid w:val="001D7ED9"/>
    <w:rsid w:val="001E00E4"/>
    <w:rsid w:val="001E02BD"/>
    <w:rsid w:val="001E0441"/>
    <w:rsid w:val="001E045F"/>
    <w:rsid w:val="001E067E"/>
    <w:rsid w:val="001E079A"/>
    <w:rsid w:val="001E0A56"/>
    <w:rsid w:val="001E0D01"/>
    <w:rsid w:val="001E0DBF"/>
    <w:rsid w:val="001E0E83"/>
    <w:rsid w:val="001E10A5"/>
    <w:rsid w:val="001E1593"/>
    <w:rsid w:val="001E18E6"/>
    <w:rsid w:val="001E192F"/>
    <w:rsid w:val="001E1B1A"/>
    <w:rsid w:val="001E1EAA"/>
    <w:rsid w:val="001E20DD"/>
    <w:rsid w:val="001E25A5"/>
    <w:rsid w:val="001E263B"/>
    <w:rsid w:val="001E28B7"/>
    <w:rsid w:val="001E2EBA"/>
    <w:rsid w:val="001E310E"/>
    <w:rsid w:val="001E31D4"/>
    <w:rsid w:val="001E32C2"/>
    <w:rsid w:val="001E33B3"/>
    <w:rsid w:val="001E3888"/>
    <w:rsid w:val="001E3917"/>
    <w:rsid w:val="001E39A5"/>
    <w:rsid w:val="001E3AA8"/>
    <w:rsid w:val="001E3BB6"/>
    <w:rsid w:val="001E3C96"/>
    <w:rsid w:val="001E3CD2"/>
    <w:rsid w:val="001E3DB0"/>
    <w:rsid w:val="001E4308"/>
    <w:rsid w:val="001E4420"/>
    <w:rsid w:val="001E4512"/>
    <w:rsid w:val="001E454B"/>
    <w:rsid w:val="001E47F5"/>
    <w:rsid w:val="001E48F3"/>
    <w:rsid w:val="001E49CA"/>
    <w:rsid w:val="001E4C2F"/>
    <w:rsid w:val="001E4C82"/>
    <w:rsid w:val="001E4D45"/>
    <w:rsid w:val="001E50C7"/>
    <w:rsid w:val="001E5214"/>
    <w:rsid w:val="001E551C"/>
    <w:rsid w:val="001E5701"/>
    <w:rsid w:val="001E5881"/>
    <w:rsid w:val="001E5C05"/>
    <w:rsid w:val="001E5D40"/>
    <w:rsid w:val="001E5D44"/>
    <w:rsid w:val="001E5EF9"/>
    <w:rsid w:val="001E5EFC"/>
    <w:rsid w:val="001E6083"/>
    <w:rsid w:val="001E61FA"/>
    <w:rsid w:val="001E622B"/>
    <w:rsid w:val="001E649B"/>
    <w:rsid w:val="001E66A3"/>
    <w:rsid w:val="001E66FD"/>
    <w:rsid w:val="001E6B4E"/>
    <w:rsid w:val="001E6B64"/>
    <w:rsid w:val="001E6CBB"/>
    <w:rsid w:val="001E6DA9"/>
    <w:rsid w:val="001E6FDB"/>
    <w:rsid w:val="001E7164"/>
    <w:rsid w:val="001E722C"/>
    <w:rsid w:val="001E724B"/>
    <w:rsid w:val="001E73A6"/>
    <w:rsid w:val="001E7605"/>
    <w:rsid w:val="001E77EF"/>
    <w:rsid w:val="001E787A"/>
    <w:rsid w:val="001E78AD"/>
    <w:rsid w:val="001E7BD1"/>
    <w:rsid w:val="001E7E8C"/>
    <w:rsid w:val="001F011D"/>
    <w:rsid w:val="001F08DF"/>
    <w:rsid w:val="001F0B97"/>
    <w:rsid w:val="001F0D1C"/>
    <w:rsid w:val="001F118B"/>
    <w:rsid w:val="001F1540"/>
    <w:rsid w:val="001F1854"/>
    <w:rsid w:val="001F19F2"/>
    <w:rsid w:val="001F1D70"/>
    <w:rsid w:val="001F1DC7"/>
    <w:rsid w:val="001F1DFC"/>
    <w:rsid w:val="001F1E4E"/>
    <w:rsid w:val="001F2203"/>
    <w:rsid w:val="001F232A"/>
    <w:rsid w:val="001F266E"/>
    <w:rsid w:val="001F2902"/>
    <w:rsid w:val="001F2C33"/>
    <w:rsid w:val="001F2C6B"/>
    <w:rsid w:val="001F2EA0"/>
    <w:rsid w:val="001F2FCE"/>
    <w:rsid w:val="001F30BE"/>
    <w:rsid w:val="001F3565"/>
    <w:rsid w:val="001F3590"/>
    <w:rsid w:val="001F3775"/>
    <w:rsid w:val="001F3829"/>
    <w:rsid w:val="001F3B72"/>
    <w:rsid w:val="001F3B98"/>
    <w:rsid w:val="001F3C24"/>
    <w:rsid w:val="001F3C2F"/>
    <w:rsid w:val="001F3D2B"/>
    <w:rsid w:val="001F3D96"/>
    <w:rsid w:val="001F3E23"/>
    <w:rsid w:val="001F3E45"/>
    <w:rsid w:val="001F401A"/>
    <w:rsid w:val="001F41C8"/>
    <w:rsid w:val="001F4400"/>
    <w:rsid w:val="001F44B9"/>
    <w:rsid w:val="001F45FD"/>
    <w:rsid w:val="001F4616"/>
    <w:rsid w:val="001F4A0D"/>
    <w:rsid w:val="001F4C38"/>
    <w:rsid w:val="001F4C78"/>
    <w:rsid w:val="001F4E82"/>
    <w:rsid w:val="001F4F15"/>
    <w:rsid w:val="001F51DB"/>
    <w:rsid w:val="001F52CA"/>
    <w:rsid w:val="001F5408"/>
    <w:rsid w:val="001F540F"/>
    <w:rsid w:val="001F54DF"/>
    <w:rsid w:val="001F55BF"/>
    <w:rsid w:val="001F58AE"/>
    <w:rsid w:val="001F5A2E"/>
    <w:rsid w:val="001F5B48"/>
    <w:rsid w:val="001F5BF8"/>
    <w:rsid w:val="001F5C0A"/>
    <w:rsid w:val="001F5C63"/>
    <w:rsid w:val="001F5DD0"/>
    <w:rsid w:val="001F5F31"/>
    <w:rsid w:val="001F60DB"/>
    <w:rsid w:val="001F62C8"/>
    <w:rsid w:val="001F66B4"/>
    <w:rsid w:val="001F693B"/>
    <w:rsid w:val="001F69FE"/>
    <w:rsid w:val="001F6C04"/>
    <w:rsid w:val="001F6D74"/>
    <w:rsid w:val="001F6DA3"/>
    <w:rsid w:val="001F6E0B"/>
    <w:rsid w:val="001F6E7C"/>
    <w:rsid w:val="001F6FA8"/>
    <w:rsid w:val="001F7064"/>
    <w:rsid w:val="001F70CC"/>
    <w:rsid w:val="001F7265"/>
    <w:rsid w:val="001F72F3"/>
    <w:rsid w:val="001F7380"/>
    <w:rsid w:val="001F7451"/>
    <w:rsid w:val="001F7493"/>
    <w:rsid w:val="001F75CA"/>
    <w:rsid w:val="001F76F2"/>
    <w:rsid w:val="001F783C"/>
    <w:rsid w:val="001F792F"/>
    <w:rsid w:val="001F7A99"/>
    <w:rsid w:val="001F7C31"/>
    <w:rsid w:val="001F7D69"/>
    <w:rsid w:val="001F7DD2"/>
    <w:rsid w:val="001F7E59"/>
    <w:rsid w:val="001F7F3C"/>
    <w:rsid w:val="00200200"/>
    <w:rsid w:val="002005F9"/>
    <w:rsid w:val="0020066B"/>
    <w:rsid w:val="002006D2"/>
    <w:rsid w:val="00200AD3"/>
    <w:rsid w:val="00200F0A"/>
    <w:rsid w:val="00200F31"/>
    <w:rsid w:val="002010C3"/>
    <w:rsid w:val="0020116A"/>
    <w:rsid w:val="0020124F"/>
    <w:rsid w:val="002013FF"/>
    <w:rsid w:val="0020152B"/>
    <w:rsid w:val="00201E27"/>
    <w:rsid w:val="00201FB7"/>
    <w:rsid w:val="002021DC"/>
    <w:rsid w:val="00202396"/>
    <w:rsid w:val="00202460"/>
    <w:rsid w:val="0020252C"/>
    <w:rsid w:val="0020259F"/>
    <w:rsid w:val="002025BD"/>
    <w:rsid w:val="002026EB"/>
    <w:rsid w:val="002029C0"/>
    <w:rsid w:val="00202B36"/>
    <w:rsid w:val="0020306B"/>
    <w:rsid w:val="00203278"/>
    <w:rsid w:val="002034A9"/>
    <w:rsid w:val="002034C3"/>
    <w:rsid w:val="002037AF"/>
    <w:rsid w:val="0020382B"/>
    <w:rsid w:val="00203849"/>
    <w:rsid w:val="00203862"/>
    <w:rsid w:val="002038F6"/>
    <w:rsid w:val="00203943"/>
    <w:rsid w:val="00203AEE"/>
    <w:rsid w:val="00203B5E"/>
    <w:rsid w:val="00203DB4"/>
    <w:rsid w:val="00203DEA"/>
    <w:rsid w:val="00203E99"/>
    <w:rsid w:val="00203FCB"/>
    <w:rsid w:val="00203FEE"/>
    <w:rsid w:val="00204036"/>
    <w:rsid w:val="002042DC"/>
    <w:rsid w:val="002043CE"/>
    <w:rsid w:val="002043DE"/>
    <w:rsid w:val="00204464"/>
    <w:rsid w:val="00204645"/>
    <w:rsid w:val="002046E7"/>
    <w:rsid w:val="0020480A"/>
    <w:rsid w:val="0020497A"/>
    <w:rsid w:val="00204A2E"/>
    <w:rsid w:val="00204BD2"/>
    <w:rsid w:val="00204C38"/>
    <w:rsid w:val="00204C70"/>
    <w:rsid w:val="00205149"/>
    <w:rsid w:val="00205168"/>
    <w:rsid w:val="002051A2"/>
    <w:rsid w:val="0020525F"/>
    <w:rsid w:val="002052B0"/>
    <w:rsid w:val="0020536A"/>
    <w:rsid w:val="0020545D"/>
    <w:rsid w:val="00205646"/>
    <w:rsid w:val="0020579E"/>
    <w:rsid w:val="0020585B"/>
    <w:rsid w:val="00205BD9"/>
    <w:rsid w:val="00205C4F"/>
    <w:rsid w:val="00205F0C"/>
    <w:rsid w:val="002061BD"/>
    <w:rsid w:val="002061C1"/>
    <w:rsid w:val="002061C2"/>
    <w:rsid w:val="00206239"/>
    <w:rsid w:val="002063F2"/>
    <w:rsid w:val="00206401"/>
    <w:rsid w:val="00206528"/>
    <w:rsid w:val="00206673"/>
    <w:rsid w:val="002067A9"/>
    <w:rsid w:val="0020698A"/>
    <w:rsid w:val="002069B0"/>
    <w:rsid w:val="00206AE9"/>
    <w:rsid w:val="00206B9D"/>
    <w:rsid w:val="00206F61"/>
    <w:rsid w:val="00207247"/>
    <w:rsid w:val="0020730F"/>
    <w:rsid w:val="002074BF"/>
    <w:rsid w:val="0020763F"/>
    <w:rsid w:val="00207ADE"/>
    <w:rsid w:val="00207C75"/>
    <w:rsid w:val="00207CF6"/>
    <w:rsid w:val="00207E7A"/>
    <w:rsid w:val="00207EC2"/>
    <w:rsid w:val="00207FD9"/>
    <w:rsid w:val="002101CB"/>
    <w:rsid w:val="00210253"/>
    <w:rsid w:val="0021027F"/>
    <w:rsid w:val="00210336"/>
    <w:rsid w:val="0021050B"/>
    <w:rsid w:val="0021067F"/>
    <w:rsid w:val="00210761"/>
    <w:rsid w:val="00210B1D"/>
    <w:rsid w:val="00210B29"/>
    <w:rsid w:val="00210B98"/>
    <w:rsid w:val="00210CC1"/>
    <w:rsid w:val="0021150E"/>
    <w:rsid w:val="00211837"/>
    <w:rsid w:val="0021185C"/>
    <w:rsid w:val="00211A58"/>
    <w:rsid w:val="00211ACF"/>
    <w:rsid w:val="00211B30"/>
    <w:rsid w:val="00211CA5"/>
    <w:rsid w:val="00211FF5"/>
    <w:rsid w:val="0021203D"/>
    <w:rsid w:val="00212068"/>
    <w:rsid w:val="002123BE"/>
    <w:rsid w:val="0021254C"/>
    <w:rsid w:val="002126B6"/>
    <w:rsid w:val="0021275E"/>
    <w:rsid w:val="00212C5D"/>
    <w:rsid w:val="00212CE0"/>
    <w:rsid w:val="00212E3B"/>
    <w:rsid w:val="00212E3D"/>
    <w:rsid w:val="00212E81"/>
    <w:rsid w:val="00212EDE"/>
    <w:rsid w:val="0021308C"/>
    <w:rsid w:val="00213153"/>
    <w:rsid w:val="00213283"/>
    <w:rsid w:val="002132CF"/>
    <w:rsid w:val="002133AF"/>
    <w:rsid w:val="002139B1"/>
    <w:rsid w:val="002139EE"/>
    <w:rsid w:val="00213AF6"/>
    <w:rsid w:val="00213BDC"/>
    <w:rsid w:val="00213C1F"/>
    <w:rsid w:val="00213C27"/>
    <w:rsid w:val="00213C75"/>
    <w:rsid w:val="00213CFF"/>
    <w:rsid w:val="00213E82"/>
    <w:rsid w:val="00213F21"/>
    <w:rsid w:val="00213FBE"/>
    <w:rsid w:val="0021419D"/>
    <w:rsid w:val="0021428F"/>
    <w:rsid w:val="002142DA"/>
    <w:rsid w:val="002143C7"/>
    <w:rsid w:val="002144DA"/>
    <w:rsid w:val="002144EF"/>
    <w:rsid w:val="00214544"/>
    <w:rsid w:val="0021464B"/>
    <w:rsid w:val="002146C7"/>
    <w:rsid w:val="002146E9"/>
    <w:rsid w:val="002146F8"/>
    <w:rsid w:val="002147DE"/>
    <w:rsid w:val="0021499D"/>
    <w:rsid w:val="002149E5"/>
    <w:rsid w:val="00214BEA"/>
    <w:rsid w:val="00214C56"/>
    <w:rsid w:val="00214D94"/>
    <w:rsid w:val="00214DD3"/>
    <w:rsid w:val="00215014"/>
    <w:rsid w:val="002151EA"/>
    <w:rsid w:val="002152FB"/>
    <w:rsid w:val="0021530C"/>
    <w:rsid w:val="002153CC"/>
    <w:rsid w:val="0021556E"/>
    <w:rsid w:val="002155CC"/>
    <w:rsid w:val="00215990"/>
    <w:rsid w:val="00215ACA"/>
    <w:rsid w:val="00215D5D"/>
    <w:rsid w:val="00216201"/>
    <w:rsid w:val="002162F6"/>
    <w:rsid w:val="0021641F"/>
    <w:rsid w:val="00216460"/>
    <w:rsid w:val="0021655E"/>
    <w:rsid w:val="0021668F"/>
    <w:rsid w:val="00216AF8"/>
    <w:rsid w:val="00216B22"/>
    <w:rsid w:val="00216EB4"/>
    <w:rsid w:val="00216F32"/>
    <w:rsid w:val="00216F90"/>
    <w:rsid w:val="0021717C"/>
    <w:rsid w:val="0021743E"/>
    <w:rsid w:val="00217512"/>
    <w:rsid w:val="002176F7"/>
    <w:rsid w:val="0021772D"/>
    <w:rsid w:val="0021773B"/>
    <w:rsid w:val="0021782B"/>
    <w:rsid w:val="0021794B"/>
    <w:rsid w:val="00217B69"/>
    <w:rsid w:val="00217CED"/>
    <w:rsid w:val="00217DC9"/>
    <w:rsid w:val="00217DFD"/>
    <w:rsid w:val="00217F40"/>
    <w:rsid w:val="0022007F"/>
    <w:rsid w:val="002200F1"/>
    <w:rsid w:val="0022040D"/>
    <w:rsid w:val="002205D4"/>
    <w:rsid w:val="0022097F"/>
    <w:rsid w:val="00220A16"/>
    <w:rsid w:val="00220C82"/>
    <w:rsid w:val="00220EF3"/>
    <w:rsid w:val="00220FCA"/>
    <w:rsid w:val="002213C2"/>
    <w:rsid w:val="00221561"/>
    <w:rsid w:val="00221664"/>
    <w:rsid w:val="0022188C"/>
    <w:rsid w:val="002219B8"/>
    <w:rsid w:val="00221A4D"/>
    <w:rsid w:val="00221A67"/>
    <w:rsid w:val="00221CBB"/>
    <w:rsid w:val="00222073"/>
    <w:rsid w:val="002222F7"/>
    <w:rsid w:val="00222315"/>
    <w:rsid w:val="0022258B"/>
    <w:rsid w:val="00222727"/>
    <w:rsid w:val="002227D0"/>
    <w:rsid w:val="00222B45"/>
    <w:rsid w:val="00222C18"/>
    <w:rsid w:val="002230F0"/>
    <w:rsid w:val="0022325C"/>
    <w:rsid w:val="0022349C"/>
    <w:rsid w:val="00223912"/>
    <w:rsid w:val="00223CEB"/>
    <w:rsid w:val="0022404C"/>
    <w:rsid w:val="002240A2"/>
    <w:rsid w:val="002240B4"/>
    <w:rsid w:val="00224118"/>
    <w:rsid w:val="002241B6"/>
    <w:rsid w:val="002241E6"/>
    <w:rsid w:val="002242EF"/>
    <w:rsid w:val="0022430D"/>
    <w:rsid w:val="002243BB"/>
    <w:rsid w:val="00224431"/>
    <w:rsid w:val="00224497"/>
    <w:rsid w:val="002244F2"/>
    <w:rsid w:val="00224C46"/>
    <w:rsid w:val="00224DD4"/>
    <w:rsid w:val="00224E68"/>
    <w:rsid w:val="002251F7"/>
    <w:rsid w:val="00225890"/>
    <w:rsid w:val="002258C6"/>
    <w:rsid w:val="00225BE8"/>
    <w:rsid w:val="00225C95"/>
    <w:rsid w:val="00226399"/>
    <w:rsid w:val="00226489"/>
    <w:rsid w:val="002267E4"/>
    <w:rsid w:val="00226887"/>
    <w:rsid w:val="00226919"/>
    <w:rsid w:val="0022692C"/>
    <w:rsid w:val="00226C40"/>
    <w:rsid w:val="00226D77"/>
    <w:rsid w:val="00226DE7"/>
    <w:rsid w:val="00227183"/>
    <w:rsid w:val="0022753D"/>
    <w:rsid w:val="0022760D"/>
    <w:rsid w:val="0022761A"/>
    <w:rsid w:val="00227756"/>
    <w:rsid w:val="00227929"/>
    <w:rsid w:val="00227997"/>
    <w:rsid w:val="00227BDC"/>
    <w:rsid w:val="00227D94"/>
    <w:rsid w:val="00227E42"/>
    <w:rsid w:val="00227F0C"/>
    <w:rsid w:val="0023009C"/>
    <w:rsid w:val="0023010D"/>
    <w:rsid w:val="0023033F"/>
    <w:rsid w:val="0023057D"/>
    <w:rsid w:val="0023068C"/>
    <w:rsid w:val="002307E0"/>
    <w:rsid w:val="00230840"/>
    <w:rsid w:val="002308B0"/>
    <w:rsid w:val="002308C6"/>
    <w:rsid w:val="00230A9D"/>
    <w:rsid w:val="00230AD8"/>
    <w:rsid w:val="00230B33"/>
    <w:rsid w:val="00230DAE"/>
    <w:rsid w:val="00230EA7"/>
    <w:rsid w:val="002310E1"/>
    <w:rsid w:val="00231158"/>
    <w:rsid w:val="002311DB"/>
    <w:rsid w:val="0023135E"/>
    <w:rsid w:val="00231554"/>
    <w:rsid w:val="002315AA"/>
    <w:rsid w:val="00231651"/>
    <w:rsid w:val="00231678"/>
    <w:rsid w:val="002316B7"/>
    <w:rsid w:val="00231D40"/>
    <w:rsid w:val="00231E45"/>
    <w:rsid w:val="002323B4"/>
    <w:rsid w:val="00232441"/>
    <w:rsid w:val="002324AF"/>
    <w:rsid w:val="002324D9"/>
    <w:rsid w:val="00232622"/>
    <w:rsid w:val="002328FB"/>
    <w:rsid w:val="002331DB"/>
    <w:rsid w:val="00233358"/>
    <w:rsid w:val="00233372"/>
    <w:rsid w:val="00233444"/>
    <w:rsid w:val="0023374A"/>
    <w:rsid w:val="00233A37"/>
    <w:rsid w:val="00233B5F"/>
    <w:rsid w:val="00233D45"/>
    <w:rsid w:val="00233F52"/>
    <w:rsid w:val="00233F65"/>
    <w:rsid w:val="00234086"/>
    <w:rsid w:val="002340C6"/>
    <w:rsid w:val="00234176"/>
    <w:rsid w:val="00234217"/>
    <w:rsid w:val="00234277"/>
    <w:rsid w:val="00234399"/>
    <w:rsid w:val="0023444D"/>
    <w:rsid w:val="002344F3"/>
    <w:rsid w:val="00234713"/>
    <w:rsid w:val="0023474D"/>
    <w:rsid w:val="0023482A"/>
    <w:rsid w:val="00234854"/>
    <w:rsid w:val="002348AF"/>
    <w:rsid w:val="002348C7"/>
    <w:rsid w:val="002349B9"/>
    <w:rsid w:val="00234BC4"/>
    <w:rsid w:val="00234E83"/>
    <w:rsid w:val="00234E8A"/>
    <w:rsid w:val="00234FEA"/>
    <w:rsid w:val="0023506A"/>
    <w:rsid w:val="002350A8"/>
    <w:rsid w:val="002354B3"/>
    <w:rsid w:val="002354FC"/>
    <w:rsid w:val="00235666"/>
    <w:rsid w:val="00235748"/>
    <w:rsid w:val="002358EE"/>
    <w:rsid w:val="00235FA9"/>
    <w:rsid w:val="002363FB"/>
    <w:rsid w:val="0023644D"/>
    <w:rsid w:val="002365B2"/>
    <w:rsid w:val="0023665E"/>
    <w:rsid w:val="00236674"/>
    <w:rsid w:val="00236730"/>
    <w:rsid w:val="0023674C"/>
    <w:rsid w:val="00236E3D"/>
    <w:rsid w:val="00236EC7"/>
    <w:rsid w:val="0023701C"/>
    <w:rsid w:val="00237058"/>
    <w:rsid w:val="002374D1"/>
    <w:rsid w:val="00237582"/>
    <w:rsid w:val="002376C3"/>
    <w:rsid w:val="00237716"/>
    <w:rsid w:val="0023776A"/>
    <w:rsid w:val="00237B4D"/>
    <w:rsid w:val="00237B7F"/>
    <w:rsid w:val="00237DCD"/>
    <w:rsid w:val="00237FAC"/>
    <w:rsid w:val="00237FBA"/>
    <w:rsid w:val="00240080"/>
    <w:rsid w:val="002401B1"/>
    <w:rsid w:val="00240293"/>
    <w:rsid w:val="002404D5"/>
    <w:rsid w:val="0024058E"/>
    <w:rsid w:val="0024077E"/>
    <w:rsid w:val="0024093E"/>
    <w:rsid w:val="00240BDC"/>
    <w:rsid w:val="00240CF2"/>
    <w:rsid w:val="00240DF1"/>
    <w:rsid w:val="00241439"/>
    <w:rsid w:val="002415EE"/>
    <w:rsid w:val="0024182C"/>
    <w:rsid w:val="002418F3"/>
    <w:rsid w:val="00241A2B"/>
    <w:rsid w:val="00241B1B"/>
    <w:rsid w:val="00241D6E"/>
    <w:rsid w:val="00241DE5"/>
    <w:rsid w:val="00241E2B"/>
    <w:rsid w:val="00242031"/>
    <w:rsid w:val="0024236C"/>
    <w:rsid w:val="00242655"/>
    <w:rsid w:val="002426F3"/>
    <w:rsid w:val="00242C33"/>
    <w:rsid w:val="00242DDA"/>
    <w:rsid w:val="00242F91"/>
    <w:rsid w:val="00243006"/>
    <w:rsid w:val="002431C4"/>
    <w:rsid w:val="0024334D"/>
    <w:rsid w:val="002433B5"/>
    <w:rsid w:val="0024341A"/>
    <w:rsid w:val="00243495"/>
    <w:rsid w:val="002434EC"/>
    <w:rsid w:val="0024354E"/>
    <w:rsid w:val="00243570"/>
    <w:rsid w:val="00243580"/>
    <w:rsid w:val="0024392E"/>
    <w:rsid w:val="00243A15"/>
    <w:rsid w:val="00243BFB"/>
    <w:rsid w:val="00243D1C"/>
    <w:rsid w:val="00243DC4"/>
    <w:rsid w:val="0024403D"/>
    <w:rsid w:val="002443C8"/>
    <w:rsid w:val="0024451F"/>
    <w:rsid w:val="0024484F"/>
    <w:rsid w:val="00244851"/>
    <w:rsid w:val="002448B4"/>
    <w:rsid w:val="002448EB"/>
    <w:rsid w:val="00244AC4"/>
    <w:rsid w:val="00244AEF"/>
    <w:rsid w:val="00244C55"/>
    <w:rsid w:val="00244D5E"/>
    <w:rsid w:val="00244DC3"/>
    <w:rsid w:val="00244E4F"/>
    <w:rsid w:val="002453A3"/>
    <w:rsid w:val="002455B2"/>
    <w:rsid w:val="00245615"/>
    <w:rsid w:val="0024564E"/>
    <w:rsid w:val="0024566F"/>
    <w:rsid w:val="002458D6"/>
    <w:rsid w:val="00245E6E"/>
    <w:rsid w:val="00245F4E"/>
    <w:rsid w:val="00245FFB"/>
    <w:rsid w:val="0024602E"/>
    <w:rsid w:val="0024611A"/>
    <w:rsid w:val="002461F4"/>
    <w:rsid w:val="00246611"/>
    <w:rsid w:val="0024677F"/>
    <w:rsid w:val="00246C83"/>
    <w:rsid w:val="00246DF8"/>
    <w:rsid w:val="00246EBA"/>
    <w:rsid w:val="0024732C"/>
    <w:rsid w:val="00247623"/>
    <w:rsid w:val="00247946"/>
    <w:rsid w:val="00247955"/>
    <w:rsid w:val="00247A42"/>
    <w:rsid w:val="00247F17"/>
    <w:rsid w:val="002500AC"/>
    <w:rsid w:val="0025011A"/>
    <w:rsid w:val="00250308"/>
    <w:rsid w:val="00250A52"/>
    <w:rsid w:val="00250B77"/>
    <w:rsid w:val="00251098"/>
    <w:rsid w:val="00251212"/>
    <w:rsid w:val="00251358"/>
    <w:rsid w:val="002513B4"/>
    <w:rsid w:val="0025143F"/>
    <w:rsid w:val="002514F8"/>
    <w:rsid w:val="0025152D"/>
    <w:rsid w:val="002516CC"/>
    <w:rsid w:val="002517A8"/>
    <w:rsid w:val="00251995"/>
    <w:rsid w:val="00251AD9"/>
    <w:rsid w:val="00251C3D"/>
    <w:rsid w:val="00251E53"/>
    <w:rsid w:val="0025209E"/>
    <w:rsid w:val="002520FD"/>
    <w:rsid w:val="002521F5"/>
    <w:rsid w:val="0025234C"/>
    <w:rsid w:val="0025241F"/>
    <w:rsid w:val="00252773"/>
    <w:rsid w:val="0025286E"/>
    <w:rsid w:val="002528A3"/>
    <w:rsid w:val="00252913"/>
    <w:rsid w:val="00252A25"/>
    <w:rsid w:val="00252B3E"/>
    <w:rsid w:val="00252C5E"/>
    <w:rsid w:val="00252C65"/>
    <w:rsid w:val="0025305E"/>
    <w:rsid w:val="00253147"/>
    <w:rsid w:val="00253218"/>
    <w:rsid w:val="002532D5"/>
    <w:rsid w:val="00253470"/>
    <w:rsid w:val="002534A6"/>
    <w:rsid w:val="002536C5"/>
    <w:rsid w:val="00253BF0"/>
    <w:rsid w:val="0025401E"/>
    <w:rsid w:val="002543C9"/>
    <w:rsid w:val="002543DB"/>
    <w:rsid w:val="00254581"/>
    <w:rsid w:val="00254673"/>
    <w:rsid w:val="00254748"/>
    <w:rsid w:val="00254971"/>
    <w:rsid w:val="00254D66"/>
    <w:rsid w:val="00254DF8"/>
    <w:rsid w:val="00254EEE"/>
    <w:rsid w:val="00254F03"/>
    <w:rsid w:val="00255504"/>
    <w:rsid w:val="00255792"/>
    <w:rsid w:val="00255858"/>
    <w:rsid w:val="0025587C"/>
    <w:rsid w:val="002559B7"/>
    <w:rsid w:val="002559E9"/>
    <w:rsid w:val="00255C18"/>
    <w:rsid w:val="0025609A"/>
    <w:rsid w:val="002560B8"/>
    <w:rsid w:val="00256268"/>
    <w:rsid w:val="002564F3"/>
    <w:rsid w:val="00256526"/>
    <w:rsid w:val="0025658E"/>
    <w:rsid w:val="0025670C"/>
    <w:rsid w:val="00256840"/>
    <w:rsid w:val="002569D6"/>
    <w:rsid w:val="00256DB2"/>
    <w:rsid w:val="00257065"/>
    <w:rsid w:val="002570A3"/>
    <w:rsid w:val="002572A6"/>
    <w:rsid w:val="002574BA"/>
    <w:rsid w:val="0025759B"/>
    <w:rsid w:val="00257655"/>
    <w:rsid w:val="002576C0"/>
    <w:rsid w:val="0025780B"/>
    <w:rsid w:val="002579AE"/>
    <w:rsid w:val="00257A0D"/>
    <w:rsid w:val="00257AEE"/>
    <w:rsid w:val="00257B68"/>
    <w:rsid w:val="00257C48"/>
    <w:rsid w:val="002601F9"/>
    <w:rsid w:val="0026029F"/>
    <w:rsid w:val="00260411"/>
    <w:rsid w:val="00260443"/>
    <w:rsid w:val="002604DF"/>
    <w:rsid w:val="002606BC"/>
    <w:rsid w:val="002606E7"/>
    <w:rsid w:val="002607D6"/>
    <w:rsid w:val="00260A78"/>
    <w:rsid w:val="00260C26"/>
    <w:rsid w:val="00260C9A"/>
    <w:rsid w:val="00260CF9"/>
    <w:rsid w:val="00261198"/>
    <w:rsid w:val="00261392"/>
    <w:rsid w:val="0026172C"/>
    <w:rsid w:val="002619FE"/>
    <w:rsid w:val="00261D26"/>
    <w:rsid w:val="00261DA4"/>
    <w:rsid w:val="00262195"/>
    <w:rsid w:val="00262311"/>
    <w:rsid w:val="0026235F"/>
    <w:rsid w:val="0026239E"/>
    <w:rsid w:val="00262440"/>
    <w:rsid w:val="0026266C"/>
    <w:rsid w:val="00262712"/>
    <w:rsid w:val="00262720"/>
    <w:rsid w:val="00262958"/>
    <w:rsid w:val="00262A99"/>
    <w:rsid w:val="00262AA2"/>
    <w:rsid w:val="00262AE7"/>
    <w:rsid w:val="00262B52"/>
    <w:rsid w:val="00262BFA"/>
    <w:rsid w:val="00262C3B"/>
    <w:rsid w:val="00262C89"/>
    <w:rsid w:val="00262DFC"/>
    <w:rsid w:val="00262E11"/>
    <w:rsid w:val="00262E95"/>
    <w:rsid w:val="00262EF0"/>
    <w:rsid w:val="0026302D"/>
    <w:rsid w:val="00263042"/>
    <w:rsid w:val="002631AC"/>
    <w:rsid w:val="002634AD"/>
    <w:rsid w:val="002635C5"/>
    <w:rsid w:val="00263663"/>
    <w:rsid w:val="002636A6"/>
    <w:rsid w:val="00263A45"/>
    <w:rsid w:val="00263AC0"/>
    <w:rsid w:val="00263CC7"/>
    <w:rsid w:val="0026423A"/>
    <w:rsid w:val="002645B9"/>
    <w:rsid w:val="0026461C"/>
    <w:rsid w:val="0026466E"/>
    <w:rsid w:val="00264925"/>
    <w:rsid w:val="00264A7C"/>
    <w:rsid w:val="00264B6B"/>
    <w:rsid w:val="00264D2F"/>
    <w:rsid w:val="00264D7F"/>
    <w:rsid w:val="00265333"/>
    <w:rsid w:val="00265561"/>
    <w:rsid w:val="00265762"/>
    <w:rsid w:val="00265A0B"/>
    <w:rsid w:val="00265A24"/>
    <w:rsid w:val="00265D75"/>
    <w:rsid w:val="00265DC4"/>
    <w:rsid w:val="00265EE5"/>
    <w:rsid w:val="00265F66"/>
    <w:rsid w:val="00266075"/>
    <w:rsid w:val="002664AD"/>
    <w:rsid w:val="002664DA"/>
    <w:rsid w:val="00266BF4"/>
    <w:rsid w:val="00266BFD"/>
    <w:rsid w:val="00267008"/>
    <w:rsid w:val="0026725A"/>
    <w:rsid w:val="0026750C"/>
    <w:rsid w:val="002675AC"/>
    <w:rsid w:val="00267647"/>
    <w:rsid w:val="00267C18"/>
    <w:rsid w:val="00267C68"/>
    <w:rsid w:val="00267CC0"/>
    <w:rsid w:val="00267D7C"/>
    <w:rsid w:val="00267EE9"/>
    <w:rsid w:val="00270138"/>
    <w:rsid w:val="00270339"/>
    <w:rsid w:val="002706A0"/>
    <w:rsid w:val="00270916"/>
    <w:rsid w:val="00270D06"/>
    <w:rsid w:val="00270FD6"/>
    <w:rsid w:val="002710C9"/>
    <w:rsid w:val="00271138"/>
    <w:rsid w:val="0027173F"/>
    <w:rsid w:val="0027197F"/>
    <w:rsid w:val="00272073"/>
    <w:rsid w:val="0027213E"/>
    <w:rsid w:val="00272526"/>
    <w:rsid w:val="00272682"/>
    <w:rsid w:val="002727B3"/>
    <w:rsid w:val="00272915"/>
    <w:rsid w:val="002729FE"/>
    <w:rsid w:val="00272A26"/>
    <w:rsid w:val="00272AE1"/>
    <w:rsid w:val="00272BC7"/>
    <w:rsid w:val="00272D09"/>
    <w:rsid w:val="00272D85"/>
    <w:rsid w:val="00272E27"/>
    <w:rsid w:val="00272F42"/>
    <w:rsid w:val="00272FFE"/>
    <w:rsid w:val="00273134"/>
    <w:rsid w:val="0027327E"/>
    <w:rsid w:val="0027340D"/>
    <w:rsid w:val="002735AE"/>
    <w:rsid w:val="00273682"/>
    <w:rsid w:val="00273F0A"/>
    <w:rsid w:val="00274004"/>
    <w:rsid w:val="002741AD"/>
    <w:rsid w:val="002743AA"/>
    <w:rsid w:val="002743E7"/>
    <w:rsid w:val="00274446"/>
    <w:rsid w:val="00274689"/>
    <w:rsid w:val="00274A51"/>
    <w:rsid w:val="00274D54"/>
    <w:rsid w:val="00274D98"/>
    <w:rsid w:val="00274F91"/>
    <w:rsid w:val="00275158"/>
    <w:rsid w:val="00275330"/>
    <w:rsid w:val="00275350"/>
    <w:rsid w:val="00275759"/>
    <w:rsid w:val="0027585A"/>
    <w:rsid w:val="002758C4"/>
    <w:rsid w:val="00275933"/>
    <w:rsid w:val="00275AA5"/>
    <w:rsid w:val="00275ACD"/>
    <w:rsid w:val="00275D4B"/>
    <w:rsid w:val="00275F16"/>
    <w:rsid w:val="00276316"/>
    <w:rsid w:val="00276BDA"/>
    <w:rsid w:val="00276BE0"/>
    <w:rsid w:val="002771D4"/>
    <w:rsid w:val="0027723A"/>
    <w:rsid w:val="0027742A"/>
    <w:rsid w:val="00277442"/>
    <w:rsid w:val="0027748A"/>
    <w:rsid w:val="002775C5"/>
    <w:rsid w:val="0027762D"/>
    <w:rsid w:val="002776B4"/>
    <w:rsid w:val="0027771C"/>
    <w:rsid w:val="0027782E"/>
    <w:rsid w:val="00277861"/>
    <w:rsid w:val="002779F1"/>
    <w:rsid w:val="00277BE7"/>
    <w:rsid w:val="00277C65"/>
    <w:rsid w:val="00277CCF"/>
    <w:rsid w:val="00277CEB"/>
    <w:rsid w:val="00277EA7"/>
    <w:rsid w:val="0028006B"/>
    <w:rsid w:val="00280170"/>
    <w:rsid w:val="00280251"/>
    <w:rsid w:val="00280295"/>
    <w:rsid w:val="0028029F"/>
    <w:rsid w:val="00280348"/>
    <w:rsid w:val="00280421"/>
    <w:rsid w:val="002804AC"/>
    <w:rsid w:val="00280565"/>
    <w:rsid w:val="00280709"/>
    <w:rsid w:val="00280735"/>
    <w:rsid w:val="00280851"/>
    <w:rsid w:val="00280D40"/>
    <w:rsid w:val="00280FDB"/>
    <w:rsid w:val="00281121"/>
    <w:rsid w:val="002811E1"/>
    <w:rsid w:val="0028130B"/>
    <w:rsid w:val="00281399"/>
    <w:rsid w:val="0028149A"/>
    <w:rsid w:val="002815D8"/>
    <w:rsid w:val="002818FF"/>
    <w:rsid w:val="00281907"/>
    <w:rsid w:val="00281B6F"/>
    <w:rsid w:val="002820FF"/>
    <w:rsid w:val="00282213"/>
    <w:rsid w:val="00282556"/>
    <w:rsid w:val="002825FE"/>
    <w:rsid w:val="002828AC"/>
    <w:rsid w:val="0028299D"/>
    <w:rsid w:val="00282C71"/>
    <w:rsid w:val="00283156"/>
    <w:rsid w:val="00283220"/>
    <w:rsid w:val="0028380C"/>
    <w:rsid w:val="002839AD"/>
    <w:rsid w:val="00283A53"/>
    <w:rsid w:val="00283D02"/>
    <w:rsid w:val="00283E95"/>
    <w:rsid w:val="00283EB9"/>
    <w:rsid w:val="00283F3D"/>
    <w:rsid w:val="002840A1"/>
    <w:rsid w:val="00284404"/>
    <w:rsid w:val="00284691"/>
    <w:rsid w:val="002849EB"/>
    <w:rsid w:val="00284B46"/>
    <w:rsid w:val="00284BD0"/>
    <w:rsid w:val="00284D60"/>
    <w:rsid w:val="00284D8C"/>
    <w:rsid w:val="00284DC6"/>
    <w:rsid w:val="0028509C"/>
    <w:rsid w:val="002853B6"/>
    <w:rsid w:val="002853B9"/>
    <w:rsid w:val="00285415"/>
    <w:rsid w:val="00285616"/>
    <w:rsid w:val="002856D2"/>
    <w:rsid w:val="002856FC"/>
    <w:rsid w:val="00285703"/>
    <w:rsid w:val="00285A7D"/>
    <w:rsid w:val="00285CFE"/>
    <w:rsid w:val="00285D62"/>
    <w:rsid w:val="002862E0"/>
    <w:rsid w:val="00286333"/>
    <w:rsid w:val="0028684D"/>
    <w:rsid w:val="0028693B"/>
    <w:rsid w:val="002869E2"/>
    <w:rsid w:val="002869EC"/>
    <w:rsid w:val="00286A7D"/>
    <w:rsid w:val="00286C37"/>
    <w:rsid w:val="00286DF8"/>
    <w:rsid w:val="00286E37"/>
    <w:rsid w:val="00286EAA"/>
    <w:rsid w:val="002874C3"/>
    <w:rsid w:val="0028756F"/>
    <w:rsid w:val="002875DD"/>
    <w:rsid w:val="00287605"/>
    <w:rsid w:val="00287825"/>
    <w:rsid w:val="002878AC"/>
    <w:rsid w:val="00287CA8"/>
    <w:rsid w:val="00287D09"/>
    <w:rsid w:val="00287DA9"/>
    <w:rsid w:val="00287E32"/>
    <w:rsid w:val="00290222"/>
    <w:rsid w:val="0029028B"/>
    <w:rsid w:val="002902CC"/>
    <w:rsid w:val="00290480"/>
    <w:rsid w:val="002905ED"/>
    <w:rsid w:val="002906E4"/>
    <w:rsid w:val="00290769"/>
    <w:rsid w:val="002907BF"/>
    <w:rsid w:val="00290953"/>
    <w:rsid w:val="00290A36"/>
    <w:rsid w:val="00290C5C"/>
    <w:rsid w:val="00290CF4"/>
    <w:rsid w:val="00290E94"/>
    <w:rsid w:val="00291574"/>
    <w:rsid w:val="00291748"/>
    <w:rsid w:val="002917D2"/>
    <w:rsid w:val="002917E9"/>
    <w:rsid w:val="00291E0B"/>
    <w:rsid w:val="00291E31"/>
    <w:rsid w:val="00291F9A"/>
    <w:rsid w:val="00292467"/>
    <w:rsid w:val="002927F7"/>
    <w:rsid w:val="00292A4F"/>
    <w:rsid w:val="00292A54"/>
    <w:rsid w:val="00292BF5"/>
    <w:rsid w:val="00293109"/>
    <w:rsid w:val="00293179"/>
    <w:rsid w:val="00293303"/>
    <w:rsid w:val="0029356C"/>
    <w:rsid w:val="002936AE"/>
    <w:rsid w:val="00293724"/>
    <w:rsid w:val="0029373C"/>
    <w:rsid w:val="0029386C"/>
    <w:rsid w:val="00293931"/>
    <w:rsid w:val="00293966"/>
    <w:rsid w:val="00293A1D"/>
    <w:rsid w:val="00293ABF"/>
    <w:rsid w:val="00293B60"/>
    <w:rsid w:val="00293CAE"/>
    <w:rsid w:val="00293DD3"/>
    <w:rsid w:val="00293E83"/>
    <w:rsid w:val="00293EEE"/>
    <w:rsid w:val="00294123"/>
    <w:rsid w:val="00294245"/>
    <w:rsid w:val="00294295"/>
    <w:rsid w:val="00294329"/>
    <w:rsid w:val="00294393"/>
    <w:rsid w:val="002944DC"/>
    <w:rsid w:val="00294555"/>
    <w:rsid w:val="00294716"/>
    <w:rsid w:val="0029498D"/>
    <w:rsid w:val="0029499B"/>
    <w:rsid w:val="00294B02"/>
    <w:rsid w:val="00294B0A"/>
    <w:rsid w:val="00294BFB"/>
    <w:rsid w:val="00294C3E"/>
    <w:rsid w:val="00294CD3"/>
    <w:rsid w:val="00294D72"/>
    <w:rsid w:val="00295192"/>
    <w:rsid w:val="0029541F"/>
    <w:rsid w:val="0029577A"/>
    <w:rsid w:val="00295BA5"/>
    <w:rsid w:val="00295BE7"/>
    <w:rsid w:val="00295DE3"/>
    <w:rsid w:val="00295E60"/>
    <w:rsid w:val="00295F79"/>
    <w:rsid w:val="00295FFF"/>
    <w:rsid w:val="00296036"/>
    <w:rsid w:val="00296138"/>
    <w:rsid w:val="00296218"/>
    <w:rsid w:val="002962C6"/>
    <w:rsid w:val="002964A2"/>
    <w:rsid w:val="002965A0"/>
    <w:rsid w:val="00296760"/>
    <w:rsid w:val="00296A52"/>
    <w:rsid w:val="00296A74"/>
    <w:rsid w:val="00296B6C"/>
    <w:rsid w:val="00296E49"/>
    <w:rsid w:val="002970C0"/>
    <w:rsid w:val="002971B8"/>
    <w:rsid w:val="00297387"/>
    <w:rsid w:val="00297A59"/>
    <w:rsid w:val="00297AAE"/>
    <w:rsid w:val="00297C18"/>
    <w:rsid w:val="00297C74"/>
    <w:rsid w:val="00297FAA"/>
    <w:rsid w:val="002A018A"/>
    <w:rsid w:val="002A0341"/>
    <w:rsid w:val="002A04FE"/>
    <w:rsid w:val="002A0521"/>
    <w:rsid w:val="002A072A"/>
    <w:rsid w:val="002A0903"/>
    <w:rsid w:val="002A0947"/>
    <w:rsid w:val="002A0A19"/>
    <w:rsid w:val="002A0A5A"/>
    <w:rsid w:val="002A0B81"/>
    <w:rsid w:val="002A0C0C"/>
    <w:rsid w:val="002A0E77"/>
    <w:rsid w:val="002A0F70"/>
    <w:rsid w:val="002A1019"/>
    <w:rsid w:val="002A110C"/>
    <w:rsid w:val="002A1167"/>
    <w:rsid w:val="002A122B"/>
    <w:rsid w:val="002A1472"/>
    <w:rsid w:val="002A19B3"/>
    <w:rsid w:val="002A1AA2"/>
    <w:rsid w:val="002A1BD8"/>
    <w:rsid w:val="002A1CCA"/>
    <w:rsid w:val="002A1ED2"/>
    <w:rsid w:val="002A1F36"/>
    <w:rsid w:val="002A233B"/>
    <w:rsid w:val="002A246E"/>
    <w:rsid w:val="002A2553"/>
    <w:rsid w:val="002A26D2"/>
    <w:rsid w:val="002A2717"/>
    <w:rsid w:val="002A274C"/>
    <w:rsid w:val="002A27DE"/>
    <w:rsid w:val="002A2B23"/>
    <w:rsid w:val="002A2C5F"/>
    <w:rsid w:val="002A2CCF"/>
    <w:rsid w:val="002A309E"/>
    <w:rsid w:val="002A33B0"/>
    <w:rsid w:val="002A35B0"/>
    <w:rsid w:val="002A3617"/>
    <w:rsid w:val="002A38AE"/>
    <w:rsid w:val="002A3AA1"/>
    <w:rsid w:val="002A429D"/>
    <w:rsid w:val="002A43FA"/>
    <w:rsid w:val="002A446F"/>
    <w:rsid w:val="002A4586"/>
    <w:rsid w:val="002A45F0"/>
    <w:rsid w:val="002A45FC"/>
    <w:rsid w:val="002A46E6"/>
    <w:rsid w:val="002A4747"/>
    <w:rsid w:val="002A47CF"/>
    <w:rsid w:val="002A47D5"/>
    <w:rsid w:val="002A4A66"/>
    <w:rsid w:val="002A4A88"/>
    <w:rsid w:val="002A4AD2"/>
    <w:rsid w:val="002A4B9F"/>
    <w:rsid w:val="002A4F8E"/>
    <w:rsid w:val="002A5108"/>
    <w:rsid w:val="002A510B"/>
    <w:rsid w:val="002A5124"/>
    <w:rsid w:val="002A534A"/>
    <w:rsid w:val="002A5370"/>
    <w:rsid w:val="002A53A9"/>
    <w:rsid w:val="002A550F"/>
    <w:rsid w:val="002A5768"/>
    <w:rsid w:val="002A5A5D"/>
    <w:rsid w:val="002A5B7E"/>
    <w:rsid w:val="002A5D01"/>
    <w:rsid w:val="002A5EFC"/>
    <w:rsid w:val="002A5F48"/>
    <w:rsid w:val="002A5F62"/>
    <w:rsid w:val="002A6041"/>
    <w:rsid w:val="002A640F"/>
    <w:rsid w:val="002A643F"/>
    <w:rsid w:val="002A656B"/>
    <w:rsid w:val="002A66AB"/>
    <w:rsid w:val="002A6700"/>
    <w:rsid w:val="002A6A41"/>
    <w:rsid w:val="002A6B20"/>
    <w:rsid w:val="002A6EF8"/>
    <w:rsid w:val="002A6FBC"/>
    <w:rsid w:val="002A75EE"/>
    <w:rsid w:val="002A7730"/>
    <w:rsid w:val="002A7982"/>
    <w:rsid w:val="002A7A3F"/>
    <w:rsid w:val="002A7A62"/>
    <w:rsid w:val="002A7AF9"/>
    <w:rsid w:val="002A7D97"/>
    <w:rsid w:val="002A7DEE"/>
    <w:rsid w:val="002A7FC7"/>
    <w:rsid w:val="002B02C0"/>
    <w:rsid w:val="002B0423"/>
    <w:rsid w:val="002B0659"/>
    <w:rsid w:val="002B0766"/>
    <w:rsid w:val="002B09FB"/>
    <w:rsid w:val="002B0B4C"/>
    <w:rsid w:val="002B0CBE"/>
    <w:rsid w:val="002B0D26"/>
    <w:rsid w:val="002B0FEE"/>
    <w:rsid w:val="002B1053"/>
    <w:rsid w:val="002B1500"/>
    <w:rsid w:val="002B16CD"/>
    <w:rsid w:val="002B18B4"/>
    <w:rsid w:val="002B1D8D"/>
    <w:rsid w:val="002B20BD"/>
    <w:rsid w:val="002B20F2"/>
    <w:rsid w:val="002B20F3"/>
    <w:rsid w:val="002B2237"/>
    <w:rsid w:val="002B253A"/>
    <w:rsid w:val="002B2563"/>
    <w:rsid w:val="002B2AE6"/>
    <w:rsid w:val="002B2E56"/>
    <w:rsid w:val="002B2E6C"/>
    <w:rsid w:val="002B2F5E"/>
    <w:rsid w:val="002B2FCB"/>
    <w:rsid w:val="002B3124"/>
    <w:rsid w:val="002B322F"/>
    <w:rsid w:val="002B326C"/>
    <w:rsid w:val="002B32AA"/>
    <w:rsid w:val="002B32D5"/>
    <w:rsid w:val="002B3304"/>
    <w:rsid w:val="002B337A"/>
    <w:rsid w:val="002B3786"/>
    <w:rsid w:val="002B37A2"/>
    <w:rsid w:val="002B381D"/>
    <w:rsid w:val="002B384C"/>
    <w:rsid w:val="002B38CA"/>
    <w:rsid w:val="002B398D"/>
    <w:rsid w:val="002B3A11"/>
    <w:rsid w:val="002B3A70"/>
    <w:rsid w:val="002B3ABB"/>
    <w:rsid w:val="002B3DA1"/>
    <w:rsid w:val="002B3E2B"/>
    <w:rsid w:val="002B41CA"/>
    <w:rsid w:val="002B4239"/>
    <w:rsid w:val="002B4316"/>
    <w:rsid w:val="002B4465"/>
    <w:rsid w:val="002B4721"/>
    <w:rsid w:val="002B4C91"/>
    <w:rsid w:val="002B4ECA"/>
    <w:rsid w:val="002B4F06"/>
    <w:rsid w:val="002B5018"/>
    <w:rsid w:val="002B50CF"/>
    <w:rsid w:val="002B5278"/>
    <w:rsid w:val="002B532F"/>
    <w:rsid w:val="002B53F5"/>
    <w:rsid w:val="002B57D8"/>
    <w:rsid w:val="002B587E"/>
    <w:rsid w:val="002B5F29"/>
    <w:rsid w:val="002B6052"/>
    <w:rsid w:val="002B62B2"/>
    <w:rsid w:val="002B635E"/>
    <w:rsid w:val="002B6515"/>
    <w:rsid w:val="002B651D"/>
    <w:rsid w:val="002B65B4"/>
    <w:rsid w:val="002B6A01"/>
    <w:rsid w:val="002B6AE9"/>
    <w:rsid w:val="002B6C96"/>
    <w:rsid w:val="002B73E3"/>
    <w:rsid w:val="002B7418"/>
    <w:rsid w:val="002B74B7"/>
    <w:rsid w:val="002B76B4"/>
    <w:rsid w:val="002B78FB"/>
    <w:rsid w:val="002B7B44"/>
    <w:rsid w:val="002C01AE"/>
    <w:rsid w:val="002C0377"/>
    <w:rsid w:val="002C044C"/>
    <w:rsid w:val="002C0471"/>
    <w:rsid w:val="002C04EE"/>
    <w:rsid w:val="002C0C18"/>
    <w:rsid w:val="002C0DC3"/>
    <w:rsid w:val="002C1248"/>
    <w:rsid w:val="002C125A"/>
    <w:rsid w:val="002C138F"/>
    <w:rsid w:val="002C1678"/>
    <w:rsid w:val="002C19C7"/>
    <w:rsid w:val="002C1CEC"/>
    <w:rsid w:val="002C1D86"/>
    <w:rsid w:val="002C1E63"/>
    <w:rsid w:val="002C1EDD"/>
    <w:rsid w:val="002C1EEA"/>
    <w:rsid w:val="002C2112"/>
    <w:rsid w:val="002C2337"/>
    <w:rsid w:val="002C25AB"/>
    <w:rsid w:val="002C27B8"/>
    <w:rsid w:val="002C2919"/>
    <w:rsid w:val="002C2BFE"/>
    <w:rsid w:val="002C2CF6"/>
    <w:rsid w:val="002C2D33"/>
    <w:rsid w:val="002C3187"/>
    <w:rsid w:val="002C33C2"/>
    <w:rsid w:val="002C3498"/>
    <w:rsid w:val="002C34C1"/>
    <w:rsid w:val="002C34E2"/>
    <w:rsid w:val="002C37EE"/>
    <w:rsid w:val="002C3929"/>
    <w:rsid w:val="002C3A6E"/>
    <w:rsid w:val="002C3D92"/>
    <w:rsid w:val="002C3DE0"/>
    <w:rsid w:val="002C3E36"/>
    <w:rsid w:val="002C3F73"/>
    <w:rsid w:val="002C4036"/>
    <w:rsid w:val="002C40DD"/>
    <w:rsid w:val="002C4107"/>
    <w:rsid w:val="002C4633"/>
    <w:rsid w:val="002C47D5"/>
    <w:rsid w:val="002C4980"/>
    <w:rsid w:val="002C4992"/>
    <w:rsid w:val="002C49BB"/>
    <w:rsid w:val="002C49CA"/>
    <w:rsid w:val="002C49EF"/>
    <w:rsid w:val="002C4B89"/>
    <w:rsid w:val="002C4D53"/>
    <w:rsid w:val="002C51D9"/>
    <w:rsid w:val="002C5C09"/>
    <w:rsid w:val="002C608B"/>
    <w:rsid w:val="002C616B"/>
    <w:rsid w:val="002C622B"/>
    <w:rsid w:val="002C626B"/>
    <w:rsid w:val="002C6476"/>
    <w:rsid w:val="002C68AE"/>
    <w:rsid w:val="002C68D4"/>
    <w:rsid w:val="002C69E7"/>
    <w:rsid w:val="002C6BD2"/>
    <w:rsid w:val="002C6D92"/>
    <w:rsid w:val="002C6EE8"/>
    <w:rsid w:val="002C7197"/>
    <w:rsid w:val="002C71B6"/>
    <w:rsid w:val="002C7440"/>
    <w:rsid w:val="002C75E0"/>
    <w:rsid w:val="002C76D3"/>
    <w:rsid w:val="002C7706"/>
    <w:rsid w:val="002C7967"/>
    <w:rsid w:val="002C798D"/>
    <w:rsid w:val="002C7A50"/>
    <w:rsid w:val="002C7A72"/>
    <w:rsid w:val="002C7BA1"/>
    <w:rsid w:val="002C7C64"/>
    <w:rsid w:val="002C7F31"/>
    <w:rsid w:val="002D0072"/>
    <w:rsid w:val="002D01D8"/>
    <w:rsid w:val="002D01F3"/>
    <w:rsid w:val="002D0342"/>
    <w:rsid w:val="002D0373"/>
    <w:rsid w:val="002D05C5"/>
    <w:rsid w:val="002D0718"/>
    <w:rsid w:val="002D0909"/>
    <w:rsid w:val="002D098E"/>
    <w:rsid w:val="002D10C9"/>
    <w:rsid w:val="002D112A"/>
    <w:rsid w:val="002D135D"/>
    <w:rsid w:val="002D1544"/>
    <w:rsid w:val="002D1737"/>
    <w:rsid w:val="002D190D"/>
    <w:rsid w:val="002D194C"/>
    <w:rsid w:val="002D195C"/>
    <w:rsid w:val="002D1A76"/>
    <w:rsid w:val="002D1ABC"/>
    <w:rsid w:val="002D1E86"/>
    <w:rsid w:val="002D221A"/>
    <w:rsid w:val="002D223E"/>
    <w:rsid w:val="002D2282"/>
    <w:rsid w:val="002D234C"/>
    <w:rsid w:val="002D2701"/>
    <w:rsid w:val="002D2A59"/>
    <w:rsid w:val="002D2CBA"/>
    <w:rsid w:val="002D2DFC"/>
    <w:rsid w:val="002D2FB4"/>
    <w:rsid w:val="002D2FF5"/>
    <w:rsid w:val="002D31DA"/>
    <w:rsid w:val="002D33A0"/>
    <w:rsid w:val="002D351D"/>
    <w:rsid w:val="002D35B7"/>
    <w:rsid w:val="002D3641"/>
    <w:rsid w:val="002D3929"/>
    <w:rsid w:val="002D3B44"/>
    <w:rsid w:val="002D3E5D"/>
    <w:rsid w:val="002D3FA8"/>
    <w:rsid w:val="002D412F"/>
    <w:rsid w:val="002D4135"/>
    <w:rsid w:val="002D4213"/>
    <w:rsid w:val="002D455C"/>
    <w:rsid w:val="002D465F"/>
    <w:rsid w:val="002D4983"/>
    <w:rsid w:val="002D4A2C"/>
    <w:rsid w:val="002D4C4D"/>
    <w:rsid w:val="002D4CAF"/>
    <w:rsid w:val="002D4E49"/>
    <w:rsid w:val="002D5188"/>
    <w:rsid w:val="002D53BD"/>
    <w:rsid w:val="002D53C9"/>
    <w:rsid w:val="002D55FF"/>
    <w:rsid w:val="002D5622"/>
    <w:rsid w:val="002D59EB"/>
    <w:rsid w:val="002D5BAC"/>
    <w:rsid w:val="002D5BF6"/>
    <w:rsid w:val="002D5C31"/>
    <w:rsid w:val="002D5CC6"/>
    <w:rsid w:val="002D5D74"/>
    <w:rsid w:val="002D6071"/>
    <w:rsid w:val="002D60BB"/>
    <w:rsid w:val="002D68B9"/>
    <w:rsid w:val="002D6902"/>
    <w:rsid w:val="002D6B5A"/>
    <w:rsid w:val="002D6C72"/>
    <w:rsid w:val="002D6CEB"/>
    <w:rsid w:val="002D6E42"/>
    <w:rsid w:val="002D707E"/>
    <w:rsid w:val="002D73E5"/>
    <w:rsid w:val="002D7454"/>
    <w:rsid w:val="002D774C"/>
    <w:rsid w:val="002D7754"/>
    <w:rsid w:val="002D7791"/>
    <w:rsid w:val="002D787C"/>
    <w:rsid w:val="002D7F85"/>
    <w:rsid w:val="002E0620"/>
    <w:rsid w:val="002E09EC"/>
    <w:rsid w:val="002E0C99"/>
    <w:rsid w:val="002E0D0B"/>
    <w:rsid w:val="002E0D41"/>
    <w:rsid w:val="002E1011"/>
    <w:rsid w:val="002E12DB"/>
    <w:rsid w:val="002E13DE"/>
    <w:rsid w:val="002E14DE"/>
    <w:rsid w:val="002E1B90"/>
    <w:rsid w:val="002E1F4B"/>
    <w:rsid w:val="002E1F6D"/>
    <w:rsid w:val="002E209B"/>
    <w:rsid w:val="002E216D"/>
    <w:rsid w:val="002E220B"/>
    <w:rsid w:val="002E249F"/>
    <w:rsid w:val="002E2516"/>
    <w:rsid w:val="002E2626"/>
    <w:rsid w:val="002E26CC"/>
    <w:rsid w:val="002E26EA"/>
    <w:rsid w:val="002E2712"/>
    <w:rsid w:val="002E2845"/>
    <w:rsid w:val="002E298B"/>
    <w:rsid w:val="002E29AD"/>
    <w:rsid w:val="002E2A05"/>
    <w:rsid w:val="002E2A44"/>
    <w:rsid w:val="002E2A85"/>
    <w:rsid w:val="002E2ABA"/>
    <w:rsid w:val="002E2D04"/>
    <w:rsid w:val="002E2D8B"/>
    <w:rsid w:val="002E2E4A"/>
    <w:rsid w:val="002E2F3C"/>
    <w:rsid w:val="002E338C"/>
    <w:rsid w:val="002E362E"/>
    <w:rsid w:val="002E3925"/>
    <w:rsid w:val="002E392C"/>
    <w:rsid w:val="002E3968"/>
    <w:rsid w:val="002E3C1C"/>
    <w:rsid w:val="002E3CB2"/>
    <w:rsid w:val="002E3FF4"/>
    <w:rsid w:val="002E43E1"/>
    <w:rsid w:val="002E4C8F"/>
    <w:rsid w:val="002E50B4"/>
    <w:rsid w:val="002E51BA"/>
    <w:rsid w:val="002E51E4"/>
    <w:rsid w:val="002E5401"/>
    <w:rsid w:val="002E54CF"/>
    <w:rsid w:val="002E5576"/>
    <w:rsid w:val="002E56E4"/>
    <w:rsid w:val="002E5809"/>
    <w:rsid w:val="002E5932"/>
    <w:rsid w:val="002E59C0"/>
    <w:rsid w:val="002E59D7"/>
    <w:rsid w:val="002E5B6A"/>
    <w:rsid w:val="002E5B97"/>
    <w:rsid w:val="002E5C55"/>
    <w:rsid w:val="002E60F0"/>
    <w:rsid w:val="002E64BA"/>
    <w:rsid w:val="002E6643"/>
    <w:rsid w:val="002E676C"/>
    <w:rsid w:val="002E6935"/>
    <w:rsid w:val="002E6AD1"/>
    <w:rsid w:val="002E6CCF"/>
    <w:rsid w:val="002E72AD"/>
    <w:rsid w:val="002E7326"/>
    <w:rsid w:val="002E78B7"/>
    <w:rsid w:val="002E7985"/>
    <w:rsid w:val="002E7AC4"/>
    <w:rsid w:val="002E7C7E"/>
    <w:rsid w:val="002E7C86"/>
    <w:rsid w:val="002E7CAA"/>
    <w:rsid w:val="002E7DC0"/>
    <w:rsid w:val="002E7EFF"/>
    <w:rsid w:val="002F003E"/>
    <w:rsid w:val="002F0124"/>
    <w:rsid w:val="002F0218"/>
    <w:rsid w:val="002F0345"/>
    <w:rsid w:val="002F0583"/>
    <w:rsid w:val="002F097C"/>
    <w:rsid w:val="002F0996"/>
    <w:rsid w:val="002F0A8E"/>
    <w:rsid w:val="002F0C75"/>
    <w:rsid w:val="002F0CFC"/>
    <w:rsid w:val="002F0D16"/>
    <w:rsid w:val="002F0E0D"/>
    <w:rsid w:val="002F0EFF"/>
    <w:rsid w:val="002F119F"/>
    <w:rsid w:val="002F13DE"/>
    <w:rsid w:val="002F14CA"/>
    <w:rsid w:val="002F152C"/>
    <w:rsid w:val="002F15C6"/>
    <w:rsid w:val="002F15E5"/>
    <w:rsid w:val="002F1694"/>
    <w:rsid w:val="002F1759"/>
    <w:rsid w:val="002F1834"/>
    <w:rsid w:val="002F18E6"/>
    <w:rsid w:val="002F1A4F"/>
    <w:rsid w:val="002F1AD8"/>
    <w:rsid w:val="002F1B95"/>
    <w:rsid w:val="002F1E8E"/>
    <w:rsid w:val="002F1EF6"/>
    <w:rsid w:val="002F22E7"/>
    <w:rsid w:val="002F235F"/>
    <w:rsid w:val="002F2391"/>
    <w:rsid w:val="002F2450"/>
    <w:rsid w:val="002F263F"/>
    <w:rsid w:val="002F27EF"/>
    <w:rsid w:val="002F3193"/>
    <w:rsid w:val="002F32FC"/>
    <w:rsid w:val="002F3424"/>
    <w:rsid w:val="002F35BD"/>
    <w:rsid w:val="002F3B22"/>
    <w:rsid w:val="002F3D50"/>
    <w:rsid w:val="002F3DE5"/>
    <w:rsid w:val="002F3EC1"/>
    <w:rsid w:val="002F3F6C"/>
    <w:rsid w:val="002F4408"/>
    <w:rsid w:val="002F441E"/>
    <w:rsid w:val="002F447E"/>
    <w:rsid w:val="002F44DF"/>
    <w:rsid w:val="002F4579"/>
    <w:rsid w:val="002F4612"/>
    <w:rsid w:val="002F4840"/>
    <w:rsid w:val="002F4959"/>
    <w:rsid w:val="002F4A86"/>
    <w:rsid w:val="002F4BB9"/>
    <w:rsid w:val="002F4CBE"/>
    <w:rsid w:val="002F4E4F"/>
    <w:rsid w:val="002F4E5E"/>
    <w:rsid w:val="002F4EA1"/>
    <w:rsid w:val="002F4FCE"/>
    <w:rsid w:val="002F52F2"/>
    <w:rsid w:val="002F5451"/>
    <w:rsid w:val="002F5471"/>
    <w:rsid w:val="002F5477"/>
    <w:rsid w:val="002F5782"/>
    <w:rsid w:val="002F582B"/>
    <w:rsid w:val="002F5CDD"/>
    <w:rsid w:val="002F5D01"/>
    <w:rsid w:val="002F6001"/>
    <w:rsid w:val="002F61E7"/>
    <w:rsid w:val="002F627D"/>
    <w:rsid w:val="002F646F"/>
    <w:rsid w:val="002F64A7"/>
    <w:rsid w:val="002F64CA"/>
    <w:rsid w:val="002F6529"/>
    <w:rsid w:val="002F65F8"/>
    <w:rsid w:val="002F681D"/>
    <w:rsid w:val="002F6911"/>
    <w:rsid w:val="002F6A08"/>
    <w:rsid w:val="002F6BCA"/>
    <w:rsid w:val="002F6C3A"/>
    <w:rsid w:val="002F6CFE"/>
    <w:rsid w:val="002F6D16"/>
    <w:rsid w:val="002F6D2C"/>
    <w:rsid w:val="002F6F84"/>
    <w:rsid w:val="002F7413"/>
    <w:rsid w:val="002F75D0"/>
    <w:rsid w:val="002F76C4"/>
    <w:rsid w:val="002F78FC"/>
    <w:rsid w:val="002F7A81"/>
    <w:rsid w:val="002F7CD9"/>
    <w:rsid w:val="002F7ED6"/>
    <w:rsid w:val="002F7FD1"/>
    <w:rsid w:val="00300309"/>
    <w:rsid w:val="00300327"/>
    <w:rsid w:val="0030039A"/>
    <w:rsid w:val="003004CC"/>
    <w:rsid w:val="00300546"/>
    <w:rsid w:val="003006FD"/>
    <w:rsid w:val="003008D8"/>
    <w:rsid w:val="0030094C"/>
    <w:rsid w:val="00300B44"/>
    <w:rsid w:val="00301099"/>
    <w:rsid w:val="003013C2"/>
    <w:rsid w:val="003015ED"/>
    <w:rsid w:val="003016BA"/>
    <w:rsid w:val="00301853"/>
    <w:rsid w:val="00301C85"/>
    <w:rsid w:val="00301D72"/>
    <w:rsid w:val="00301E44"/>
    <w:rsid w:val="00301E92"/>
    <w:rsid w:val="00301F00"/>
    <w:rsid w:val="00301F4E"/>
    <w:rsid w:val="00302006"/>
    <w:rsid w:val="0030216B"/>
    <w:rsid w:val="00302212"/>
    <w:rsid w:val="003024E9"/>
    <w:rsid w:val="00302C99"/>
    <w:rsid w:val="00302D8D"/>
    <w:rsid w:val="00302DB6"/>
    <w:rsid w:val="00302E92"/>
    <w:rsid w:val="003031BB"/>
    <w:rsid w:val="00303338"/>
    <w:rsid w:val="0030334F"/>
    <w:rsid w:val="00303510"/>
    <w:rsid w:val="00303557"/>
    <w:rsid w:val="00303606"/>
    <w:rsid w:val="003037C4"/>
    <w:rsid w:val="00303A24"/>
    <w:rsid w:val="00303D2D"/>
    <w:rsid w:val="00303EE7"/>
    <w:rsid w:val="00304410"/>
    <w:rsid w:val="00304603"/>
    <w:rsid w:val="00304BD9"/>
    <w:rsid w:val="00304D59"/>
    <w:rsid w:val="00304DC4"/>
    <w:rsid w:val="00304DD4"/>
    <w:rsid w:val="00304DF9"/>
    <w:rsid w:val="00304E34"/>
    <w:rsid w:val="0030531E"/>
    <w:rsid w:val="00305419"/>
    <w:rsid w:val="003054A4"/>
    <w:rsid w:val="003054DA"/>
    <w:rsid w:val="003055C6"/>
    <w:rsid w:val="0030576D"/>
    <w:rsid w:val="003057BF"/>
    <w:rsid w:val="00305AEA"/>
    <w:rsid w:val="00305D53"/>
    <w:rsid w:val="00305F1A"/>
    <w:rsid w:val="00305FDD"/>
    <w:rsid w:val="00305FF2"/>
    <w:rsid w:val="003060E1"/>
    <w:rsid w:val="00306178"/>
    <w:rsid w:val="003062F8"/>
    <w:rsid w:val="00306331"/>
    <w:rsid w:val="00306569"/>
    <w:rsid w:val="003065A8"/>
    <w:rsid w:val="003066DC"/>
    <w:rsid w:val="00306757"/>
    <w:rsid w:val="0030684A"/>
    <w:rsid w:val="00306AE5"/>
    <w:rsid w:val="00306C2B"/>
    <w:rsid w:val="00306DB2"/>
    <w:rsid w:val="00306DE5"/>
    <w:rsid w:val="00306E18"/>
    <w:rsid w:val="00306F8B"/>
    <w:rsid w:val="00306F9E"/>
    <w:rsid w:val="003070A8"/>
    <w:rsid w:val="003073DF"/>
    <w:rsid w:val="00307428"/>
    <w:rsid w:val="0030763E"/>
    <w:rsid w:val="0030780B"/>
    <w:rsid w:val="0030787E"/>
    <w:rsid w:val="00307BC6"/>
    <w:rsid w:val="00307FF7"/>
    <w:rsid w:val="003100C5"/>
    <w:rsid w:val="003101D1"/>
    <w:rsid w:val="00310281"/>
    <w:rsid w:val="003103B7"/>
    <w:rsid w:val="00310406"/>
    <w:rsid w:val="0031043C"/>
    <w:rsid w:val="00310532"/>
    <w:rsid w:val="00310546"/>
    <w:rsid w:val="003107A1"/>
    <w:rsid w:val="00310820"/>
    <w:rsid w:val="00310827"/>
    <w:rsid w:val="00310B4F"/>
    <w:rsid w:val="00310B7D"/>
    <w:rsid w:val="00310FE9"/>
    <w:rsid w:val="003114A0"/>
    <w:rsid w:val="003114A5"/>
    <w:rsid w:val="0031163A"/>
    <w:rsid w:val="003116FB"/>
    <w:rsid w:val="003118BE"/>
    <w:rsid w:val="003118E8"/>
    <w:rsid w:val="003118FC"/>
    <w:rsid w:val="00311B24"/>
    <w:rsid w:val="00311D02"/>
    <w:rsid w:val="00311D3C"/>
    <w:rsid w:val="00311F78"/>
    <w:rsid w:val="0031216F"/>
    <w:rsid w:val="00312530"/>
    <w:rsid w:val="00312789"/>
    <w:rsid w:val="003127E6"/>
    <w:rsid w:val="00312B5F"/>
    <w:rsid w:val="00312BDB"/>
    <w:rsid w:val="00312C0A"/>
    <w:rsid w:val="00312C2B"/>
    <w:rsid w:val="00312CF8"/>
    <w:rsid w:val="00312D1C"/>
    <w:rsid w:val="00312D52"/>
    <w:rsid w:val="00312D6A"/>
    <w:rsid w:val="00312DCB"/>
    <w:rsid w:val="00312E76"/>
    <w:rsid w:val="003130C1"/>
    <w:rsid w:val="00313196"/>
    <w:rsid w:val="003139E0"/>
    <w:rsid w:val="00313A0E"/>
    <w:rsid w:val="00313EDB"/>
    <w:rsid w:val="00313FE7"/>
    <w:rsid w:val="00314002"/>
    <w:rsid w:val="003140F0"/>
    <w:rsid w:val="003140FD"/>
    <w:rsid w:val="003141A2"/>
    <w:rsid w:val="003144F1"/>
    <w:rsid w:val="003144FE"/>
    <w:rsid w:val="003145AD"/>
    <w:rsid w:val="00314A1F"/>
    <w:rsid w:val="00314B16"/>
    <w:rsid w:val="003153E4"/>
    <w:rsid w:val="0031546A"/>
    <w:rsid w:val="003154A4"/>
    <w:rsid w:val="003155B1"/>
    <w:rsid w:val="00315644"/>
    <w:rsid w:val="00315749"/>
    <w:rsid w:val="00315935"/>
    <w:rsid w:val="0031595D"/>
    <w:rsid w:val="00315BA9"/>
    <w:rsid w:val="00315CC1"/>
    <w:rsid w:val="0031603F"/>
    <w:rsid w:val="003163DC"/>
    <w:rsid w:val="00316409"/>
    <w:rsid w:val="00316699"/>
    <w:rsid w:val="003167DD"/>
    <w:rsid w:val="0031684B"/>
    <w:rsid w:val="00316AF5"/>
    <w:rsid w:val="00316B0A"/>
    <w:rsid w:val="00316BE6"/>
    <w:rsid w:val="00316D26"/>
    <w:rsid w:val="00316D46"/>
    <w:rsid w:val="00317475"/>
    <w:rsid w:val="003174BF"/>
    <w:rsid w:val="003175C8"/>
    <w:rsid w:val="00317696"/>
    <w:rsid w:val="003176E4"/>
    <w:rsid w:val="00317B1A"/>
    <w:rsid w:val="00317BBD"/>
    <w:rsid w:val="00317C2E"/>
    <w:rsid w:val="00317C83"/>
    <w:rsid w:val="00317C9D"/>
    <w:rsid w:val="00317EB9"/>
    <w:rsid w:val="003202C2"/>
    <w:rsid w:val="00320317"/>
    <w:rsid w:val="003206F5"/>
    <w:rsid w:val="00320884"/>
    <w:rsid w:val="0032092D"/>
    <w:rsid w:val="0032095C"/>
    <w:rsid w:val="0032095F"/>
    <w:rsid w:val="00320A58"/>
    <w:rsid w:val="00320C37"/>
    <w:rsid w:val="00320E64"/>
    <w:rsid w:val="00320F45"/>
    <w:rsid w:val="00321113"/>
    <w:rsid w:val="00321519"/>
    <w:rsid w:val="0032152B"/>
    <w:rsid w:val="00321768"/>
    <w:rsid w:val="0032186C"/>
    <w:rsid w:val="00321883"/>
    <w:rsid w:val="003218E3"/>
    <w:rsid w:val="00321943"/>
    <w:rsid w:val="00321983"/>
    <w:rsid w:val="003219C1"/>
    <w:rsid w:val="003219E8"/>
    <w:rsid w:val="00321D0C"/>
    <w:rsid w:val="00321F00"/>
    <w:rsid w:val="00321F76"/>
    <w:rsid w:val="003220A9"/>
    <w:rsid w:val="0032212E"/>
    <w:rsid w:val="003221F5"/>
    <w:rsid w:val="00322286"/>
    <w:rsid w:val="003222D2"/>
    <w:rsid w:val="00322364"/>
    <w:rsid w:val="00322B51"/>
    <w:rsid w:val="00322BA9"/>
    <w:rsid w:val="003232B1"/>
    <w:rsid w:val="0032350D"/>
    <w:rsid w:val="00323557"/>
    <w:rsid w:val="0032357A"/>
    <w:rsid w:val="003235A9"/>
    <w:rsid w:val="003235AC"/>
    <w:rsid w:val="00323C5F"/>
    <w:rsid w:val="00323D0F"/>
    <w:rsid w:val="00323D78"/>
    <w:rsid w:val="003243DC"/>
    <w:rsid w:val="003245B7"/>
    <w:rsid w:val="0032477D"/>
    <w:rsid w:val="003247EA"/>
    <w:rsid w:val="003248DB"/>
    <w:rsid w:val="00324AB0"/>
    <w:rsid w:val="00324B05"/>
    <w:rsid w:val="00324B0C"/>
    <w:rsid w:val="00324C33"/>
    <w:rsid w:val="00324CD1"/>
    <w:rsid w:val="00324EB0"/>
    <w:rsid w:val="003250D3"/>
    <w:rsid w:val="003251AC"/>
    <w:rsid w:val="003254DB"/>
    <w:rsid w:val="00325CBB"/>
    <w:rsid w:val="00325D05"/>
    <w:rsid w:val="00325D22"/>
    <w:rsid w:val="00326230"/>
    <w:rsid w:val="0032637A"/>
    <w:rsid w:val="003264C2"/>
    <w:rsid w:val="00326683"/>
    <w:rsid w:val="00326712"/>
    <w:rsid w:val="00326828"/>
    <w:rsid w:val="00326880"/>
    <w:rsid w:val="00326A12"/>
    <w:rsid w:val="00326B73"/>
    <w:rsid w:val="00326BE7"/>
    <w:rsid w:val="00326C4F"/>
    <w:rsid w:val="00326DB7"/>
    <w:rsid w:val="00326E80"/>
    <w:rsid w:val="003271D2"/>
    <w:rsid w:val="00327340"/>
    <w:rsid w:val="00327408"/>
    <w:rsid w:val="003274F1"/>
    <w:rsid w:val="003275BF"/>
    <w:rsid w:val="00327864"/>
    <w:rsid w:val="003279D7"/>
    <w:rsid w:val="00327EF5"/>
    <w:rsid w:val="00327F8C"/>
    <w:rsid w:val="00327FB8"/>
    <w:rsid w:val="003300A3"/>
    <w:rsid w:val="003301C6"/>
    <w:rsid w:val="00330425"/>
    <w:rsid w:val="00330466"/>
    <w:rsid w:val="003306BD"/>
    <w:rsid w:val="003308D9"/>
    <w:rsid w:val="00330A27"/>
    <w:rsid w:val="00330CCF"/>
    <w:rsid w:val="00330D3B"/>
    <w:rsid w:val="00331235"/>
    <w:rsid w:val="00331248"/>
    <w:rsid w:val="003314C7"/>
    <w:rsid w:val="00331541"/>
    <w:rsid w:val="00331B93"/>
    <w:rsid w:val="00331B9B"/>
    <w:rsid w:val="00332044"/>
    <w:rsid w:val="003320CC"/>
    <w:rsid w:val="00332346"/>
    <w:rsid w:val="0033240A"/>
    <w:rsid w:val="003326A8"/>
    <w:rsid w:val="003327B7"/>
    <w:rsid w:val="00332952"/>
    <w:rsid w:val="003329A2"/>
    <w:rsid w:val="00332A0D"/>
    <w:rsid w:val="00332B13"/>
    <w:rsid w:val="00332F0D"/>
    <w:rsid w:val="003332B9"/>
    <w:rsid w:val="003334DC"/>
    <w:rsid w:val="00333686"/>
    <w:rsid w:val="003336B2"/>
    <w:rsid w:val="00333799"/>
    <w:rsid w:val="003339AE"/>
    <w:rsid w:val="00333AEE"/>
    <w:rsid w:val="00333E6D"/>
    <w:rsid w:val="003340FD"/>
    <w:rsid w:val="00334149"/>
    <w:rsid w:val="003342D5"/>
    <w:rsid w:val="00334744"/>
    <w:rsid w:val="00334C3B"/>
    <w:rsid w:val="00334CAF"/>
    <w:rsid w:val="00334D9B"/>
    <w:rsid w:val="00334EC0"/>
    <w:rsid w:val="00334F0B"/>
    <w:rsid w:val="00334F63"/>
    <w:rsid w:val="00334FDE"/>
    <w:rsid w:val="00335221"/>
    <w:rsid w:val="00335417"/>
    <w:rsid w:val="003354B6"/>
    <w:rsid w:val="00335564"/>
    <w:rsid w:val="00335742"/>
    <w:rsid w:val="003357AB"/>
    <w:rsid w:val="003359EC"/>
    <w:rsid w:val="00335F3E"/>
    <w:rsid w:val="00335F85"/>
    <w:rsid w:val="003360DF"/>
    <w:rsid w:val="003360EB"/>
    <w:rsid w:val="00336157"/>
    <w:rsid w:val="0033624C"/>
    <w:rsid w:val="003363DD"/>
    <w:rsid w:val="00336768"/>
    <w:rsid w:val="00336FE4"/>
    <w:rsid w:val="003370EC"/>
    <w:rsid w:val="00337122"/>
    <w:rsid w:val="00337193"/>
    <w:rsid w:val="003371CA"/>
    <w:rsid w:val="00337434"/>
    <w:rsid w:val="0033749F"/>
    <w:rsid w:val="00337729"/>
    <w:rsid w:val="00337776"/>
    <w:rsid w:val="00337BEA"/>
    <w:rsid w:val="00337CD2"/>
    <w:rsid w:val="00340035"/>
    <w:rsid w:val="003400C6"/>
    <w:rsid w:val="00340107"/>
    <w:rsid w:val="003401D9"/>
    <w:rsid w:val="003402EF"/>
    <w:rsid w:val="003402F6"/>
    <w:rsid w:val="003403D2"/>
    <w:rsid w:val="00340567"/>
    <w:rsid w:val="00340637"/>
    <w:rsid w:val="0034075E"/>
    <w:rsid w:val="003409AF"/>
    <w:rsid w:val="003409D5"/>
    <w:rsid w:val="00340A44"/>
    <w:rsid w:val="00340AEC"/>
    <w:rsid w:val="00340BDF"/>
    <w:rsid w:val="00340D6D"/>
    <w:rsid w:val="00340EAA"/>
    <w:rsid w:val="00340F09"/>
    <w:rsid w:val="00341017"/>
    <w:rsid w:val="0034115E"/>
    <w:rsid w:val="00341305"/>
    <w:rsid w:val="00341431"/>
    <w:rsid w:val="00341749"/>
    <w:rsid w:val="00341AD3"/>
    <w:rsid w:val="00341BBB"/>
    <w:rsid w:val="00341DC5"/>
    <w:rsid w:val="00342204"/>
    <w:rsid w:val="00342222"/>
    <w:rsid w:val="00342365"/>
    <w:rsid w:val="0034247F"/>
    <w:rsid w:val="003424E3"/>
    <w:rsid w:val="0034257D"/>
    <w:rsid w:val="00342812"/>
    <w:rsid w:val="0034283C"/>
    <w:rsid w:val="00342ACA"/>
    <w:rsid w:val="00342CE6"/>
    <w:rsid w:val="00342CF7"/>
    <w:rsid w:val="00342FC6"/>
    <w:rsid w:val="003431C4"/>
    <w:rsid w:val="0034339F"/>
    <w:rsid w:val="00343920"/>
    <w:rsid w:val="00343AFE"/>
    <w:rsid w:val="00343B15"/>
    <w:rsid w:val="00343CA2"/>
    <w:rsid w:val="00343DAB"/>
    <w:rsid w:val="00343DBC"/>
    <w:rsid w:val="00343F96"/>
    <w:rsid w:val="00344045"/>
    <w:rsid w:val="003441E8"/>
    <w:rsid w:val="003443AF"/>
    <w:rsid w:val="00344629"/>
    <w:rsid w:val="00344637"/>
    <w:rsid w:val="003448CB"/>
    <w:rsid w:val="003448E6"/>
    <w:rsid w:val="003448F7"/>
    <w:rsid w:val="0034495E"/>
    <w:rsid w:val="00344E3E"/>
    <w:rsid w:val="00344FA0"/>
    <w:rsid w:val="00345401"/>
    <w:rsid w:val="00345600"/>
    <w:rsid w:val="003456BC"/>
    <w:rsid w:val="00345768"/>
    <w:rsid w:val="00345869"/>
    <w:rsid w:val="00345905"/>
    <w:rsid w:val="00345C17"/>
    <w:rsid w:val="00345CA5"/>
    <w:rsid w:val="00345CB2"/>
    <w:rsid w:val="00346280"/>
    <w:rsid w:val="00346311"/>
    <w:rsid w:val="00346326"/>
    <w:rsid w:val="00346974"/>
    <w:rsid w:val="00346C18"/>
    <w:rsid w:val="00346C23"/>
    <w:rsid w:val="00346CF0"/>
    <w:rsid w:val="00346D17"/>
    <w:rsid w:val="00346D5B"/>
    <w:rsid w:val="0034728A"/>
    <w:rsid w:val="003472D5"/>
    <w:rsid w:val="00347427"/>
    <w:rsid w:val="003474C7"/>
    <w:rsid w:val="00347577"/>
    <w:rsid w:val="00347A37"/>
    <w:rsid w:val="00347B5D"/>
    <w:rsid w:val="00347C2F"/>
    <w:rsid w:val="00347CC6"/>
    <w:rsid w:val="00347CDC"/>
    <w:rsid w:val="00347E9A"/>
    <w:rsid w:val="0035019E"/>
    <w:rsid w:val="00350531"/>
    <w:rsid w:val="003506C2"/>
    <w:rsid w:val="00350848"/>
    <w:rsid w:val="0035092F"/>
    <w:rsid w:val="003509CC"/>
    <w:rsid w:val="00350A1D"/>
    <w:rsid w:val="00350AB3"/>
    <w:rsid w:val="00350AD0"/>
    <w:rsid w:val="00350D89"/>
    <w:rsid w:val="00350FCE"/>
    <w:rsid w:val="003512E5"/>
    <w:rsid w:val="00351641"/>
    <w:rsid w:val="00351688"/>
    <w:rsid w:val="003516AB"/>
    <w:rsid w:val="0035198B"/>
    <w:rsid w:val="003519D4"/>
    <w:rsid w:val="00351A49"/>
    <w:rsid w:val="00351BB5"/>
    <w:rsid w:val="00351DDF"/>
    <w:rsid w:val="00351F02"/>
    <w:rsid w:val="00351F9D"/>
    <w:rsid w:val="003520B4"/>
    <w:rsid w:val="00352197"/>
    <w:rsid w:val="00352357"/>
    <w:rsid w:val="00352532"/>
    <w:rsid w:val="0035265C"/>
    <w:rsid w:val="00352679"/>
    <w:rsid w:val="0035269C"/>
    <w:rsid w:val="003527CF"/>
    <w:rsid w:val="00352976"/>
    <w:rsid w:val="00352978"/>
    <w:rsid w:val="003529F1"/>
    <w:rsid w:val="00352D3F"/>
    <w:rsid w:val="00352E84"/>
    <w:rsid w:val="00352EC0"/>
    <w:rsid w:val="00352F1F"/>
    <w:rsid w:val="003531CC"/>
    <w:rsid w:val="003538F1"/>
    <w:rsid w:val="00353D6B"/>
    <w:rsid w:val="00353F18"/>
    <w:rsid w:val="00354009"/>
    <w:rsid w:val="00354014"/>
    <w:rsid w:val="003542A8"/>
    <w:rsid w:val="0035438C"/>
    <w:rsid w:val="0035439D"/>
    <w:rsid w:val="003544A7"/>
    <w:rsid w:val="003545D0"/>
    <w:rsid w:val="00354782"/>
    <w:rsid w:val="00354B67"/>
    <w:rsid w:val="00354D6F"/>
    <w:rsid w:val="00354D87"/>
    <w:rsid w:val="00354DD8"/>
    <w:rsid w:val="00354F94"/>
    <w:rsid w:val="00354FCC"/>
    <w:rsid w:val="00355058"/>
    <w:rsid w:val="00355195"/>
    <w:rsid w:val="00355407"/>
    <w:rsid w:val="00355479"/>
    <w:rsid w:val="003554A9"/>
    <w:rsid w:val="003554F6"/>
    <w:rsid w:val="0035579E"/>
    <w:rsid w:val="003557F6"/>
    <w:rsid w:val="003558BB"/>
    <w:rsid w:val="00355A4E"/>
    <w:rsid w:val="00355F14"/>
    <w:rsid w:val="00355FF4"/>
    <w:rsid w:val="00356198"/>
    <w:rsid w:val="003562A8"/>
    <w:rsid w:val="003562C5"/>
    <w:rsid w:val="003563BC"/>
    <w:rsid w:val="0035671A"/>
    <w:rsid w:val="003567E8"/>
    <w:rsid w:val="003567FB"/>
    <w:rsid w:val="003569C5"/>
    <w:rsid w:val="003569CA"/>
    <w:rsid w:val="00356B95"/>
    <w:rsid w:val="00356DEC"/>
    <w:rsid w:val="00356E24"/>
    <w:rsid w:val="00356E5C"/>
    <w:rsid w:val="00357035"/>
    <w:rsid w:val="00357519"/>
    <w:rsid w:val="00357B98"/>
    <w:rsid w:val="00357D3E"/>
    <w:rsid w:val="00357F6D"/>
    <w:rsid w:val="00360328"/>
    <w:rsid w:val="003604B4"/>
    <w:rsid w:val="00360530"/>
    <w:rsid w:val="00360541"/>
    <w:rsid w:val="0036076D"/>
    <w:rsid w:val="003608F7"/>
    <w:rsid w:val="00360952"/>
    <w:rsid w:val="003609B2"/>
    <w:rsid w:val="00360A3D"/>
    <w:rsid w:val="00360B91"/>
    <w:rsid w:val="00360BE6"/>
    <w:rsid w:val="00360F36"/>
    <w:rsid w:val="0036112E"/>
    <w:rsid w:val="00361208"/>
    <w:rsid w:val="00361579"/>
    <w:rsid w:val="003617DB"/>
    <w:rsid w:val="00361969"/>
    <w:rsid w:val="00361BEE"/>
    <w:rsid w:val="00361CE3"/>
    <w:rsid w:val="00361EA8"/>
    <w:rsid w:val="003620BC"/>
    <w:rsid w:val="003622C0"/>
    <w:rsid w:val="003623E6"/>
    <w:rsid w:val="003626A3"/>
    <w:rsid w:val="0036271D"/>
    <w:rsid w:val="00362870"/>
    <w:rsid w:val="003628B3"/>
    <w:rsid w:val="00362998"/>
    <w:rsid w:val="00362D36"/>
    <w:rsid w:val="00362ECB"/>
    <w:rsid w:val="00362FBC"/>
    <w:rsid w:val="00363523"/>
    <w:rsid w:val="00363B13"/>
    <w:rsid w:val="00363B16"/>
    <w:rsid w:val="00363C14"/>
    <w:rsid w:val="00363C51"/>
    <w:rsid w:val="0036437D"/>
    <w:rsid w:val="00364433"/>
    <w:rsid w:val="003644AC"/>
    <w:rsid w:val="003644FB"/>
    <w:rsid w:val="003645B5"/>
    <w:rsid w:val="00364686"/>
    <w:rsid w:val="003646A8"/>
    <w:rsid w:val="003646EF"/>
    <w:rsid w:val="00364963"/>
    <w:rsid w:val="00364C8F"/>
    <w:rsid w:val="00364D2F"/>
    <w:rsid w:val="00364D8D"/>
    <w:rsid w:val="00364D93"/>
    <w:rsid w:val="00365258"/>
    <w:rsid w:val="003652E9"/>
    <w:rsid w:val="00365653"/>
    <w:rsid w:val="00365688"/>
    <w:rsid w:val="003657D4"/>
    <w:rsid w:val="00365A5E"/>
    <w:rsid w:val="00365BF4"/>
    <w:rsid w:val="00365C82"/>
    <w:rsid w:val="00365D6D"/>
    <w:rsid w:val="003661CA"/>
    <w:rsid w:val="00366204"/>
    <w:rsid w:val="0036652C"/>
    <w:rsid w:val="00366828"/>
    <w:rsid w:val="003668AE"/>
    <w:rsid w:val="0036690A"/>
    <w:rsid w:val="00366B02"/>
    <w:rsid w:val="00366B07"/>
    <w:rsid w:val="00366C2D"/>
    <w:rsid w:val="00366CA7"/>
    <w:rsid w:val="00366CC9"/>
    <w:rsid w:val="00366D0B"/>
    <w:rsid w:val="0036714A"/>
    <w:rsid w:val="00367311"/>
    <w:rsid w:val="0036757C"/>
    <w:rsid w:val="003675F9"/>
    <w:rsid w:val="0036763A"/>
    <w:rsid w:val="00367947"/>
    <w:rsid w:val="00367CC3"/>
    <w:rsid w:val="00367DA7"/>
    <w:rsid w:val="00367DB8"/>
    <w:rsid w:val="00367EF3"/>
    <w:rsid w:val="0037011F"/>
    <w:rsid w:val="003701B7"/>
    <w:rsid w:val="003703DF"/>
    <w:rsid w:val="00370413"/>
    <w:rsid w:val="00370679"/>
    <w:rsid w:val="003707A2"/>
    <w:rsid w:val="0037089A"/>
    <w:rsid w:val="003708AA"/>
    <w:rsid w:val="00370C5E"/>
    <w:rsid w:val="003711CD"/>
    <w:rsid w:val="003713F0"/>
    <w:rsid w:val="00371569"/>
    <w:rsid w:val="003717B7"/>
    <w:rsid w:val="00371866"/>
    <w:rsid w:val="003718A3"/>
    <w:rsid w:val="0037199A"/>
    <w:rsid w:val="00371AD2"/>
    <w:rsid w:val="00371ECE"/>
    <w:rsid w:val="00372097"/>
    <w:rsid w:val="00372710"/>
    <w:rsid w:val="00372771"/>
    <w:rsid w:val="003727FB"/>
    <w:rsid w:val="00372966"/>
    <w:rsid w:val="00372976"/>
    <w:rsid w:val="00372AA4"/>
    <w:rsid w:val="00372DD5"/>
    <w:rsid w:val="00372E1F"/>
    <w:rsid w:val="00372F16"/>
    <w:rsid w:val="00372F69"/>
    <w:rsid w:val="00373119"/>
    <w:rsid w:val="00373194"/>
    <w:rsid w:val="003733F2"/>
    <w:rsid w:val="00373426"/>
    <w:rsid w:val="0037362A"/>
    <w:rsid w:val="003736DD"/>
    <w:rsid w:val="00373956"/>
    <w:rsid w:val="0037398C"/>
    <w:rsid w:val="003739A2"/>
    <w:rsid w:val="003739EE"/>
    <w:rsid w:val="00373A37"/>
    <w:rsid w:val="00373A58"/>
    <w:rsid w:val="00373B0F"/>
    <w:rsid w:val="00373BB1"/>
    <w:rsid w:val="00373EAF"/>
    <w:rsid w:val="00373F3E"/>
    <w:rsid w:val="00373FEA"/>
    <w:rsid w:val="00374298"/>
    <w:rsid w:val="003742A8"/>
    <w:rsid w:val="0037434C"/>
    <w:rsid w:val="003744B4"/>
    <w:rsid w:val="0037455F"/>
    <w:rsid w:val="0037456E"/>
    <w:rsid w:val="00374897"/>
    <w:rsid w:val="00374A6A"/>
    <w:rsid w:val="00374E32"/>
    <w:rsid w:val="0037521D"/>
    <w:rsid w:val="00375491"/>
    <w:rsid w:val="003754BF"/>
    <w:rsid w:val="003756EC"/>
    <w:rsid w:val="0037594D"/>
    <w:rsid w:val="00375BC9"/>
    <w:rsid w:val="00375E36"/>
    <w:rsid w:val="00375F16"/>
    <w:rsid w:val="00376299"/>
    <w:rsid w:val="00376492"/>
    <w:rsid w:val="00376544"/>
    <w:rsid w:val="00376768"/>
    <w:rsid w:val="00376B4D"/>
    <w:rsid w:val="00376C1B"/>
    <w:rsid w:val="00376D66"/>
    <w:rsid w:val="00376D90"/>
    <w:rsid w:val="00376FE8"/>
    <w:rsid w:val="003770BC"/>
    <w:rsid w:val="00377307"/>
    <w:rsid w:val="0037797F"/>
    <w:rsid w:val="003779DA"/>
    <w:rsid w:val="00377C52"/>
    <w:rsid w:val="0038008F"/>
    <w:rsid w:val="003802A4"/>
    <w:rsid w:val="00380483"/>
    <w:rsid w:val="00380604"/>
    <w:rsid w:val="00380695"/>
    <w:rsid w:val="003808A8"/>
    <w:rsid w:val="00380AA2"/>
    <w:rsid w:val="00380E78"/>
    <w:rsid w:val="0038163A"/>
    <w:rsid w:val="00381650"/>
    <w:rsid w:val="00381685"/>
    <w:rsid w:val="00381764"/>
    <w:rsid w:val="003817B7"/>
    <w:rsid w:val="003817D3"/>
    <w:rsid w:val="0038217D"/>
    <w:rsid w:val="003824DC"/>
    <w:rsid w:val="003825B0"/>
    <w:rsid w:val="00382603"/>
    <w:rsid w:val="00382832"/>
    <w:rsid w:val="003829BC"/>
    <w:rsid w:val="00382BF8"/>
    <w:rsid w:val="00382C70"/>
    <w:rsid w:val="00382D1A"/>
    <w:rsid w:val="0038304A"/>
    <w:rsid w:val="00383091"/>
    <w:rsid w:val="003830E6"/>
    <w:rsid w:val="00383198"/>
    <w:rsid w:val="00383378"/>
    <w:rsid w:val="00383634"/>
    <w:rsid w:val="003836DA"/>
    <w:rsid w:val="0038387E"/>
    <w:rsid w:val="00383C0E"/>
    <w:rsid w:val="00383CA8"/>
    <w:rsid w:val="00383D0B"/>
    <w:rsid w:val="00383E58"/>
    <w:rsid w:val="0038403C"/>
    <w:rsid w:val="003842CB"/>
    <w:rsid w:val="00384486"/>
    <w:rsid w:val="00384633"/>
    <w:rsid w:val="00384C0A"/>
    <w:rsid w:val="00384CDE"/>
    <w:rsid w:val="00385018"/>
    <w:rsid w:val="00385385"/>
    <w:rsid w:val="0038557E"/>
    <w:rsid w:val="00385613"/>
    <w:rsid w:val="00385936"/>
    <w:rsid w:val="00385B5C"/>
    <w:rsid w:val="00385C6D"/>
    <w:rsid w:val="00385DE3"/>
    <w:rsid w:val="003862FE"/>
    <w:rsid w:val="0038632E"/>
    <w:rsid w:val="003864C2"/>
    <w:rsid w:val="0038658D"/>
    <w:rsid w:val="003865A5"/>
    <w:rsid w:val="0038663A"/>
    <w:rsid w:val="003866B8"/>
    <w:rsid w:val="003868C1"/>
    <w:rsid w:val="003869EA"/>
    <w:rsid w:val="00386A4E"/>
    <w:rsid w:val="00386AC7"/>
    <w:rsid w:val="00386BEE"/>
    <w:rsid w:val="00386D04"/>
    <w:rsid w:val="00386E47"/>
    <w:rsid w:val="00386E84"/>
    <w:rsid w:val="00386FA7"/>
    <w:rsid w:val="00386FEE"/>
    <w:rsid w:val="00387123"/>
    <w:rsid w:val="0038733A"/>
    <w:rsid w:val="00387752"/>
    <w:rsid w:val="00387754"/>
    <w:rsid w:val="0038782A"/>
    <w:rsid w:val="00387E12"/>
    <w:rsid w:val="00387F41"/>
    <w:rsid w:val="00390122"/>
    <w:rsid w:val="003907B8"/>
    <w:rsid w:val="00390A11"/>
    <w:rsid w:val="00390A53"/>
    <w:rsid w:val="00390A6B"/>
    <w:rsid w:val="00390B7C"/>
    <w:rsid w:val="00390BA4"/>
    <w:rsid w:val="00390D4A"/>
    <w:rsid w:val="00390E70"/>
    <w:rsid w:val="00390F18"/>
    <w:rsid w:val="00391190"/>
    <w:rsid w:val="0039163B"/>
    <w:rsid w:val="0039171A"/>
    <w:rsid w:val="00391799"/>
    <w:rsid w:val="0039191B"/>
    <w:rsid w:val="00391C1C"/>
    <w:rsid w:val="0039219C"/>
    <w:rsid w:val="0039221F"/>
    <w:rsid w:val="0039225B"/>
    <w:rsid w:val="00392912"/>
    <w:rsid w:val="00392A9F"/>
    <w:rsid w:val="00392EF7"/>
    <w:rsid w:val="00392FBA"/>
    <w:rsid w:val="00392FFC"/>
    <w:rsid w:val="00393053"/>
    <w:rsid w:val="003931B0"/>
    <w:rsid w:val="003931CB"/>
    <w:rsid w:val="0039331A"/>
    <w:rsid w:val="00393460"/>
    <w:rsid w:val="003935F3"/>
    <w:rsid w:val="0039364D"/>
    <w:rsid w:val="0039372C"/>
    <w:rsid w:val="00393B74"/>
    <w:rsid w:val="00393DE9"/>
    <w:rsid w:val="00393F45"/>
    <w:rsid w:val="00394001"/>
    <w:rsid w:val="0039421A"/>
    <w:rsid w:val="00394354"/>
    <w:rsid w:val="00394531"/>
    <w:rsid w:val="00394568"/>
    <w:rsid w:val="00394615"/>
    <w:rsid w:val="003946EE"/>
    <w:rsid w:val="00394793"/>
    <w:rsid w:val="00394F6B"/>
    <w:rsid w:val="00394FB4"/>
    <w:rsid w:val="0039532A"/>
    <w:rsid w:val="00395491"/>
    <w:rsid w:val="003955F2"/>
    <w:rsid w:val="0039565D"/>
    <w:rsid w:val="00395693"/>
    <w:rsid w:val="00395809"/>
    <w:rsid w:val="00395B7C"/>
    <w:rsid w:val="00395CF8"/>
    <w:rsid w:val="00395E09"/>
    <w:rsid w:val="00395F2C"/>
    <w:rsid w:val="00396223"/>
    <w:rsid w:val="003962B4"/>
    <w:rsid w:val="003962C2"/>
    <w:rsid w:val="00396302"/>
    <w:rsid w:val="00396551"/>
    <w:rsid w:val="00396893"/>
    <w:rsid w:val="00396BFC"/>
    <w:rsid w:val="00396E83"/>
    <w:rsid w:val="00396EB3"/>
    <w:rsid w:val="00396F15"/>
    <w:rsid w:val="00396FC3"/>
    <w:rsid w:val="00397109"/>
    <w:rsid w:val="003972BA"/>
    <w:rsid w:val="00397446"/>
    <w:rsid w:val="0039748F"/>
    <w:rsid w:val="003975A3"/>
    <w:rsid w:val="00397652"/>
    <w:rsid w:val="0039771E"/>
    <w:rsid w:val="003978B7"/>
    <w:rsid w:val="00397E81"/>
    <w:rsid w:val="00397F4D"/>
    <w:rsid w:val="003A05A0"/>
    <w:rsid w:val="003A06A3"/>
    <w:rsid w:val="003A08AE"/>
    <w:rsid w:val="003A08DB"/>
    <w:rsid w:val="003A0DFD"/>
    <w:rsid w:val="003A1256"/>
    <w:rsid w:val="003A12C2"/>
    <w:rsid w:val="003A149C"/>
    <w:rsid w:val="003A1D01"/>
    <w:rsid w:val="003A1E89"/>
    <w:rsid w:val="003A20EF"/>
    <w:rsid w:val="003A2238"/>
    <w:rsid w:val="003A2490"/>
    <w:rsid w:val="003A26C8"/>
    <w:rsid w:val="003A28CD"/>
    <w:rsid w:val="003A2AAB"/>
    <w:rsid w:val="003A2DAA"/>
    <w:rsid w:val="003A3050"/>
    <w:rsid w:val="003A307F"/>
    <w:rsid w:val="003A30F3"/>
    <w:rsid w:val="003A3294"/>
    <w:rsid w:val="003A34EF"/>
    <w:rsid w:val="003A37F0"/>
    <w:rsid w:val="003A3916"/>
    <w:rsid w:val="003A3EA8"/>
    <w:rsid w:val="003A3FDB"/>
    <w:rsid w:val="003A4055"/>
    <w:rsid w:val="003A4224"/>
    <w:rsid w:val="003A4401"/>
    <w:rsid w:val="003A4450"/>
    <w:rsid w:val="003A4964"/>
    <w:rsid w:val="003A4B05"/>
    <w:rsid w:val="003A4C28"/>
    <w:rsid w:val="003A4F09"/>
    <w:rsid w:val="003A4FAD"/>
    <w:rsid w:val="003A5152"/>
    <w:rsid w:val="003A5568"/>
    <w:rsid w:val="003A5580"/>
    <w:rsid w:val="003A5B50"/>
    <w:rsid w:val="003A5CDE"/>
    <w:rsid w:val="003A5D54"/>
    <w:rsid w:val="003A5DB7"/>
    <w:rsid w:val="003A5F06"/>
    <w:rsid w:val="003A5F93"/>
    <w:rsid w:val="003A626F"/>
    <w:rsid w:val="003A63CE"/>
    <w:rsid w:val="003A66FE"/>
    <w:rsid w:val="003A67AA"/>
    <w:rsid w:val="003A690D"/>
    <w:rsid w:val="003A6A72"/>
    <w:rsid w:val="003A6BFB"/>
    <w:rsid w:val="003A6C85"/>
    <w:rsid w:val="003A6E39"/>
    <w:rsid w:val="003A6EEC"/>
    <w:rsid w:val="003A6FDC"/>
    <w:rsid w:val="003A7130"/>
    <w:rsid w:val="003A72AC"/>
    <w:rsid w:val="003A72BE"/>
    <w:rsid w:val="003A73F9"/>
    <w:rsid w:val="003A77D1"/>
    <w:rsid w:val="003A7CFA"/>
    <w:rsid w:val="003A7DD0"/>
    <w:rsid w:val="003A7E69"/>
    <w:rsid w:val="003A7E7E"/>
    <w:rsid w:val="003A7FE2"/>
    <w:rsid w:val="003B0008"/>
    <w:rsid w:val="003B021B"/>
    <w:rsid w:val="003B027F"/>
    <w:rsid w:val="003B02B8"/>
    <w:rsid w:val="003B03C3"/>
    <w:rsid w:val="003B06D2"/>
    <w:rsid w:val="003B07C8"/>
    <w:rsid w:val="003B088D"/>
    <w:rsid w:val="003B0BC3"/>
    <w:rsid w:val="003B0CB6"/>
    <w:rsid w:val="003B0FA5"/>
    <w:rsid w:val="003B1079"/>
    <w:rsid w:val="003B107B"/>
    <w:rsid w:val="003B1361"/>
    <w:rsid w:val="003B13DC"/>
    <w:rsid w:val="003B1578"/>
    <w:rsid w:val="003B16EA"/>
    <w:rsid w:val="003B1A0B"/>
    <w:rsid w:val="003B1AE8"/>
    <w:rsid w:val="003B1C0E"/>
    <w:rsid w:val="003B1F10"/>
    <w:rsid w:val="003B2292"/>
    <w:rsid w:val="003B2299"/>
    <w:rsid w:val="003B2381"/>
    <w:rsid w:val="003B2491"/>
    <w:rsid w:val="003B27C9"/>
    <w:rsid w:val="003B27D1"/>
    <w:rsid w:val="003B280C"/>
    <w:rsid w:val="003B2C14"/>
    <w:rsid w:val="003B2C2B"/>
    <w:rsid w:val="003B2E8B"/>
    <w:rsid w:val="003B2EBC"/>
    <w:rsid w:val="003B31B6"/>
    <w:rsid w:val="003B32AE"/>
    <w:rsid w:val="003B32C3"/>
    <w:rsid w:val="003B33F7"/>
    <w:rsid w:val="003B37CA"/>
    <w:rsid w:val="003B3847"/>
    <w:rsid w:val="003B388D"/>
    <w:rsid w:val="003B3AB4"/>
    <w:rsid w:val="003B3CE7"/>
    <w:rsid w:val="003B3E94"/>
    <w:rsid w:val="003B3F1C"/>
    <w:rsid w:val="003B4137"/>
    <w:rsid w:val="003B442A"/>
    <w:rsid w:val="003B449D"/>
    <w:rsid w:val="003B47F7"/>
    <w:rsid w:val="003B49B6"/>
    <w:rsid w:val="003B4A78"/>
    <w:rsid w:val="003B4BA2"/>
    <w:rsid w:val="003B4BC8"/>
    <w:rsid w:val="003B5327"/>
    <w:rsid w:val="003B5470"/>
    <w:rsid w:val="003B5496"/>
    <w:rsid w:val="003B55DA"/>
    <w:rsid w:val="003B55F7"/>
    <w:rsid w:val="003B5667"/>
    <w:rsid w:val="003B5693"/>
    <w:rsid w:val="003B56C9"/>
    <w:rsid w:val="003B5AE0"/>
    <w:rsid w:val="003B5B30"/>
    <w:rsid w:val="003B5C81"/>
    <w:rsid w:val="003B5E03"/>
    <w:rsid w:val="003B5EEA"/>
    <w:rsid w:val="003B5F97"/>
    <w:rsid w:val="003B607B"/>
    <w:rsid w:val="003B61CD"/>
    <w:rsid w:val="003B61E9"/>
    <w:rsid w:val="003B6340"/>
    <w:rsid w:val="003B654D"/>
    <w:rsid w:val="003B65BA"/>
    <w:rsid w:val="003B66B1"/>
    <w:rsid w:val="003B66CB"/>
    <w:rsid w:val="003B6811"/>
    <w:rsid w:val="003B6821"/>
    <w:rsid w:val="003B690C"/>
    <w:rsid w:val="003B6953"/>
    <w:rsid w:val="003B6BAB"/>
    <w:rsid w:val="003B6BCA"/>
    <w:rsid w:val="003B6C82"/>
    <w:rsid w:val="003B6D37"/>
    <w:rsid w:val="003B6FC0"/>
    <w:rsid w:val="003B71B2"/>
    <w:rsid w:val="003B71E9"/>
    <w:rsid w:val="003B7208"/>
    <w:rsid w:val="003B7250"/>
    <w:rsid w:val="003B7320"/>
    <w:rsid w:val="003B7400"/>
    <w:rsid w:val="003B7478"/>
    <w:rsid w:val="003B75BB"/>
    <w:rsid w:val="003B7718"/>
    <w:rsid w:val="003B7879"/>
    <w:rsid w:val="003B789E"/>
    <w:rsid w:val="003B78AD"/>
    <w:rsid w:val="003B798A"/>
    <w:rsid w:val="003B79B2"/>
    <w:rsid w:val="003B7B9F"/>
    <w:rsid w:val="003B7CB5"/>
    <w:rsid w:val="003B7F58"/>
    <w:rsid w:val="003C007B"/>
    <w:rsid w:val="003C0143"/>
    <w:rsid w:val="003C0340"/>
    <w:rsid w:val="003C059F"/>
    <w:rsid w:val="003C05A2"/>
    <w:rsid w:val="003C06CB"/>
    <w:rsid w:val="003C06E9"/>
    <w:rsid w:val="003C0743"/>
    <w:rsid w:val="003C0754"/>
    <w:rsid w:val="003C0BF9"/>
    <w:rsid w:val="003C0FDB"/>
    <w:rsid w:val="003C11D8"/>
    <w:rsid w:val="003C11FB"/>
    <w:rsid w:val="003C170E"/>
    <w:rsid w:val="003C1841"/>
    <w:rsid w:val="003C1D21"/>
    <w:rsid w:val="003C1D2B"/>
    <w:rsid w:val="003C2181"/>
    <w:rsid w:val="003C22B0"/>
    <w:rsid w:val="003C2341"/>
    <w:rsid w:val="003C23C3"/>
    <w:rsid w:val="003C2491"/>
    <w:rsid w:val="003C2855"/>
    <w:rsid w:val="003C2953"/>
    <w:rsid w:val="003C29B6"/>
    <w:rsid w:val="003C2A3A"/>
    <w:rsid w:val="003C2A96"/>
    <w:rsid w:val="003C3054"/>
    <w:rsid w:val="003C30F2"/>
    <w:rsid w:val="003C3185"/>
    <w:rsid w:val="003C32FC"/>
    <w:rsid w:val="003C333F"/>
    <w:rsid w:val="003C3349"/>
    <w:rsid w:val="003C34E0"/>
    <w:rsid w:val="003C3772"/>
    <w:rsid w:val="003C3863"/>
    <w:rsid w:val="003C3A8E"/>
    <w:rsid w:val="003C3C2A"/>
    <w:rsid w:val="003C4040"/>
    <w:rsid w:val="003C43E8"/>
    <w:rsid w:val="003C4401"/>
    <w:rsid w:val="003C44EA"/>
    <w:rsid w:val="003C47A1"/>
    <w:rsid w:val="003C4917"/>
    <w:rsid w:val="003C4B38"/>
    <w:rsid w:val="003C4C22"/>
    <w:rsid w:val="003C4C4A"/>
    <w:rsid w:val="003C4EBA"/>
    <w:rsid w:val="003C4EC9"/>
    <w:rsid w:val="003C54D8"/>
    <w:rsid w:val="003C55E3"/>
    <w:rsid w:val="003C5624"/>
    <w:rsid w:val="003C5704"/>
    <w:rsid w:val="003C5773"/>
    <w:rsid w:val="003C58F1"/>
    <w:rsid w:val="003C5985"/>
    <w:rsid w:val="003C5B84"/>
    <w:rsid w:val="003C601B"/>
    <w:rsid w:val="003C63EB"/>
    <w:rsid w:val="003C6401"/>
    <w:rsid w:val="003C65E3"/>
    <w:rsid w:val="003C669A"/>
    <w:rsid w:val="003C6825"/>
    <w:rsid w:val="003C694D"/>
    <w:rsid w:val="003C6CA5"/>
    <w:rsid w:val="003C6D57"/>
    <w:rsid w:val="003C730E"/>
    <w:rsid w:val="003C7314"/>
    <w:rsid w:val="003C740B"/>
    <w:rsid w:val="003C7516"/>
    <w:rsid w:val="003C773C"/>
    <w:rsid w:val="003C78C1"/>
    <w:rsid w:val="003C7964"/>
    <w:rsid w:val="003C79F0"/>
    <w:rsid w:val="003C79F4"/>
    <w:rsid w:val="003C7A38"/>
    <w:rsid w:val="003C7A8C"/>
    <w:rsid w:val="003C7E53"/>
    <w:rsid w:val="003C7F41"/>
    <w:rsid w:val="003C7F48"/>
    <w:rsid w:val="003D0069"/>
    <w:rsid w:val="003D01F1"/>
    <w:rsid w:val="003D0230"/>
    <w:rsid w:val="003D025A"/>
    <w:rsid w:val="003D0383"/>
    <w:rsid w:val="003D03C5"/>
    <w:rsid w:val="003D049D"/>
    <w:rsid w:val="003D0503"/>
    <w:rsid w:val="003D063A"/>
    <w:rsid w:val="003D06AC"/>
    <w:rsid w:val="003D07E4"/>
    <w:rsid w:val="003D0948"/>
    <w:rsid w:val="003D0B1E"/>
    <w:rsid w:val="003D0C4F"/>
    <w:rsid w:val="003D0CE9"/>
    <w:rsid w:val="003D0F22"/>
    <w:rsid w:val="003D0FC5"/>
    <w:rsid w:val="003D10DD"/>
    <w:rsid w:val="003D1187"/>
    <w:rsid w:val="003D11B7"/>
    <w:rsid w:val="003D124E"/>
    <w:rsid w:val="003D15C8"/>
    <w:rsid w:val="003D1868"/>
    <w:rsid w:val="003D1A9C"/>
    <w:rsid w:val="003D1B69"/>
    <w:rsid w:val="003D1BF6"/>
    <w:rsid w:val="003D1C5D"/>
    <w:rsid w:val="003D1D97"/>
    <w:rsid w:val="003D1DC0"/>
    <w:rsid w:val="003D1EFE"/>
    <w:rsid w:val="003D1F31"/>
    <w:rsid w:val="003D1F92"/>
    <w:rsid w:val="003D2287"/>
    <w:rsid w:val="003D2314"/>
    <w:rsid w:val="003D2613"/>
    <w:rsid w:val="003D2909"/>
    <w:rsid w:val="003D2B76"/>
    <w:rsid w:val="003D2DF6"/>
    <w:rsid w:val="003D2FD2"/>
    <w:rsid w:val="003D3595"/>
    <w:rsid w:val="003D35CC"/>
    <w:rsid w:val="003D35F6"/>
    <w:rsid w:val="003D3691"/>
    <w:rsid w:val="003D36D8"/>
    <w:rsid w:val="003D37CE"/>
    <w:rsid w:val="003D3854"/>
    <w:rsid w:val="003D399E"/>
    <w:rsid w:val="003D3C87"/>
    <w:rsid w:val="003D3CBE"/>
    <w:rsid w:val="003D3D8B"/>
    <w:rsid w:val="003D4101"/>
    <w:rsid w:val="003D4109"/>
    <w:rsid w:val="003D4470"/>
    <w:rsid w:val="003D459D"/>
    <w:rsid w:val="003D4DFE"/>
    <w:rsid w:val="003D4F57"/>
    <w:rsid w:val="003D4FF8"/>
    <w:rsid w:val="003D513A"/>
    <w:rsid w:val="003D5222"/>
    <w:rsid w:val="003D52F2"/>
    <w:rsid w:val="003D53A9"/>
    <w:rsid w:val="003D546C"/>
    <w:rsid w:val="003D54D5"/>
    <w:rsid w:val="003D5521"/>
    <w:rsid w:val="003D55A9"/>
    <w:rsid w:val="003D596E"/>
    <w:rsid w:val="003D59DA"/>
    <w:rsid w:val="003D5B47"/>
    <w:rsid w:val="003D5B81"/>
    <w:rsid w:val="003D5C2A"/>
    <w:rsid w:val="003D6001"/>
    <w:rsid w:val="003D66EC"/>
    <w:rsid w:val="003D6990"/>
    <w:rsid w:val="003D699E"/>
    <w:rsid w:val="003D6A4A"/>
    <w:rsid w:val="003D6CA1"/>
    <w:rsid w:val="003D6DF4"/>
    <w:rsid w:val="003D6F09"/>
    <w:rsid w:val="003D6FB6"/>
    <w:rsid w:val="003D735D"/>
    <w:rsid w:val="003D75D9"/>
    <w:rsid w:val="003D778C"/>
    <w:rsid w:val="003D7CA3"/>
    <w:rsid w:val="003D7E14"/>
    <w:rsid w:val="003D7E47"/>
    <w:rsid w:val="003D7F3B"/>
    <w:rsid w:val="003D7FE0"/>
    <w:rsid w:val="003E0063"/>
    <w:rsid w:val="003E0097"/>
    <w:rsid w:val="003E00B6"/>
    <w:rsid w:val="003E01B5"/>
    <w:rsid w:val="003E0577"/>
    <w:rsid w:val="003E08E3"/>
    <w:rsid w:val="003E0997"/>
    <w:rsid w:val="003E0A7A"/>
    <w:rsid w:val="003E0B47"/>
    <w:rsid w:val="003E1081"/>
    <w:rsid w:val="003E122C"/>
    <w:rsid w:val="003E1353"/>
    <w:rsid w:val="003E1420"/>
    <w:rsid w:val="003E1441"/>
    <w:rsid w:val="003E1854"/>
    <w:rsid w:val="003E18D9"/>
    <w:rsid w:val="003E18EB"/>
    <w:rsid w:val="003E1A69"/>
    <w:rsid w:val="003E1BCD"/>
    <w:rsid w:val="003E1D06"/>
    <w:rsid w:val="003E1DDF"/>
    <w:rsid w:val="003E1E56"/>
    <w:rsid w:val="003E2007"/>
    <w:rsid w:val="003E200E"/>
    <w:rsid w:val="003E2481"/>
    <w:rsid w:val="003E24B3"/>
    <w:rsid w:val="003E2666"/>
    <w:rsid w:val="003E290D"/>
    <w:rsid w:val="003E2FD8"/>
    <w:rsid w:val="003E3010"/>
    <w:rsid w:val="003E31B0"/>
    <w:rsid w:val="003E33EC"/>
    <w:rsid w:val="003E35E4"/>
    <w:rsid w:val="003E395E"/>
    <w:rsid w:val="003E3B91"/>
    <w:rsid w:val="003E3E80"/>
    <w:rsid w:val="003E44C3"/>
    <w:rsid w:val="003E485A"/>
    <w:rsid w:val="003E498B"/>
    <w:rsid w:val="003E4993"/>
    <w:rsid w:val="003E4AA7"/>
    <w:rsid w:val="003E4CF8"/>
    <w:rsid w:val="003E4ECA"/>
    <w:rsid w:val="003E4FD6"/>
    <w:rsid w:val="003E50D4"/>
    <w:rsid w:val="003E58C7"/>
    <w:rsid w:val="003E5BAF"/>
    <w:rsid w:val="003E5D62"/>
    <w:rsid w:val="003E5E22"/>
    <w:rsid w:val="003E604C"/>
    <w:rsid w:val="003E6119"/>
    <w:rsid w:val="003E656D"/>
    <w:rsid w:val="003E664C"/>
    <w:rsid w:val="003E666D"/>
    <w:rsid w:val="003E6B60"/>
    <w:rsid w:val="003E6B78"/>
    <w:rsid w:val="003E6D30"/>
    <w:rsid w:val="003E701D"/>
    <w:rsid w:val="003E716A"/>
    <w:rsid w:val="003E730B"/>
    <w:rsid w:val="003E7738"/>
    <w:rsid w:val="003E7A2E"/>
    <w:rsid w:val="003E7C67"/>
    <w:rsid w:val="003E7D01"/>
    <w:rsid w:val="003E7FC8"/>
    <w:rsid w:val="003F0155"/>
    <w:rsid w:val="003F0413"/>
    <w:rsid w:val="003F04B5"/>
    <w:rsid w:val="003F05B2"/>
    <w:rsid w:val="003F05C7"/>
    <w:rsid w:val="003F069A"/>
    <w:rsid w:val="003F0903"/>
    <w:rsid w:val="003F0B74"/>
    <w:rsid w:val="003F0E3E"/>
    <w:rsid w:val="003F0F57"/>
    <w:rsid w:val="003F0F60"/>
    <w:rsid w:val="003F0F63"/>
    <w:rsid w:val="003F1087"/>
    <w:rsid w:val="003F119C"/>
    <w:rsid w:val="003F11E0"/>
    <w:rsid w:val="003F129A"/>
    <w:rsid w:val="003F1362"/>
    <w:rsid w:val="003F1608"/>
    <w:rsid w:val="003F17C0"/>
    <w:rsid w:val="003F1B3A"/>
    <w:rsid w:val="003F1CB5"/>
    <w:rsid w:val="003F1DDE"/>
    <w:rsid w:val="003F2035"/>
    <w:rsid w:val="003F205A"/>
    <w:rsid w:val="003F2190"/>
    <w:rsid w:val="003F21E3"/>
    <w:rsid w:val="003F235E"/>
    <w:rsid w:val="003F23A9"/>
    <w:rsid w:val="003F255E"/>
    <w:rsid w:val="003F2612"/>
    <w:rsid w:val="003F280C"/>
    <w:rsid w:val="003F299E"/>
    <w:rsid w:val="003F29EC"/>
    <w:rsid w:val="003F2B4D"/>
    <w:rsid w:val="003F2CFA"/>
    <w:rsid w:val="003F2FD0"/>
    <w:rsid w:val="003F2FD5"/>
    <w:rsid w:val="003F2FF3"/>
    <w:rsid w:val="003F320C"/>
    <w:rsid w:val="003F33C5"/>
    <w:rsid w:val="003F346B"/>
    <w:rsid w:val="003F349C"/>
    <w:rsid w:val="003F38F5"/>
    <w:rsid w:val="003F3A12"/>
    <w:rsid w:val="003F3BC9"/>
    <w:rsid w:val="003F3CEB"/>
    <w:rsid w:val="003F3E4B"/>
    <w:rsid w:val="003F41FC"/>
    <w:rsid w:val="003F4249"/>
    <w:rsid w:val="003F4256"/>
    <w:rsid w:val="003F42EA"/>
    <w:rsid w:val="003F4585"/>
    <w:rsid w:val="003F461F"/>
    <w:rsid w:val="003F4738"/>
    <w:rsid w:val="003F4A6E"/>
    <w:rsid w:val="003F4C0B"/>
    <w:rsid w:val="003F4C66"/>
    <w:rsid w:val="003F4EB6"/>
    <w:rsid w:val="003F4EC9"/>
    <w:rsid w:val="003F4EF4"/>
    <w:rsid w:val="003F4FCC"/>
    <w:rsid w:val="003F5143"/>
    <w:rsid w:val="003F55A8"/>
    <w:rsid w:val="003F55D2"/>
    <w:rsid w:val="003F560B"/>
    <w:rsid w:val="003F57E8"/>
    <w:rsid w:val="003F5828"/>
    <w:rsid w:val="003F5831"/>
    <w:rsid w:val="003F5896"/>
    <w:rsid w:val="003F58F8"/>
    <w:rsid w:val="003F5962"/>
    <w:rsid w:val="003F5D4E"/>
    <w:rsid w:val="003F61F2"/>
    <w:rsid w:val="003F66AB"/>
    <w:rsid w:val="003F67EB"/>
    <w:rsid w:val="003F6BBB"/>
    <w:rsid w:val="003F6CD7"/>
    <w:rsid w:val="003F6D2D"/>
    <w:rsid w:val="003F6FE8"/>
    <w:rsid w:val="003F7047"/>
    <w:rsid w:val="003F70E7"/>
    <w:rsid w:val="003F76A6"/>
    <w:rsid w:val="003F76E9"/>
    <w:rsid w:val="003F7746"/>
    <w:rsid w:val="003F7A09"/>
    <w:rsid w:val="003F7A16"/>
    <w:rsid w:val="003F7AA5"/>
    <w:rsid w:val="003F7C3B"/>
    <w:rsid w:val="003F7D50"/>
    <w:rsid w:val="003F7EFB"/>
    <w:rsid w:val="003F7F82"/>
    <w:rsid w:val="0040001B"/>
    <w:rsid w:val="00400373"/>
    <w:rsid w:val="00400564"/>
    <w:rsid w:val="00400616"/>
    <w:rsid w:val="00400857"/>
    <w:rsid w:val="00400A1D"/>
    <w:rsid w:val="00400A7E"/>
    <w:rsid w:val="00400C33"/>
    <w:rsid w:val="00401111"/>
    <w:rsid w:val="0040126E"/>
    <w:rsid w:val="004012AA"/>
    <w:rsid w:val="004012B8"/>
    <w:rsid w:val="00401390"/>
    <w:rsid w:val="00401436"/>
    <w:rsid w:val="00401507"/>
    <w:rsid w:val="004017C7"/>
    <w:rsid w:val="00401B44"/>
    <w:rsid w:val="00401D1F"/>
    <w:rsid w:val="00401E63"/>
    <w:rsid w:val="00401F3E"/>
    <w:rsid w:val="004023E2"/>
    <w:rsid w:val="004023F4"/>
    <w:rsid w:val="0040241D"/>
    <w:rsid w:val="00402471"/>
    <w:rsid w:val="004024BA"/>
    <w:rsid w:val="0040257D"/>
    <w:rsid w:val="00402B23"/>
    <w:rsid w:val="00402BD4"/>
    <w:rsid w:val="00402EA5"/>
    <w:rsid w:val="00402F1E"/>
    <w:rsid w:val="00402FB0"/>
    <w:rsid w:val="004032F2"/>
    <w:rsid w:val="004033EE"/>
    <w:rsid w:val="00403412"/>
    <w:rsid w:val="0040349F"/>
    <w:rsid w:val="00403769"/>
    <w:rsid w:val="0040376D"/>
    <w:rsid w:val="0040387E"/>
    <w:rsid w:val="00403996"/>
    <w:rsid w:val="00403B78"/>
    <w:rsid w:val="00403C43"/>
    <w:rsid w:val="00403CE5"/>
    <w:rsid w:val="00403F07"/>
    <w:rsid w:val="004041A0"/>
    <w:rsid w:val="004042E7"/>
    <w:rsid w:val="0040437F"/>
    <w:rsid w:val="00404394"/>
    <w:rsid w:val="00404D10"/>
    <w:rsid w:val="0040516D"/>
    <w:rsid w:val="004051D7"/>
    <w:rsid w:val="00405298"/>
    <w:rsid w:val="00405865"/>
    <w:rsid w:val="00405931"/>
    <w:rsid w:val="00405953"/>
    <w:rsid w:val="00405A0D"/>
    <w:rsid w:val="00405C4D"/>
    <w:rsid w:val="00405CE2"/>
    <w:rsid w:val="00405D06"/>
    <w:rsid w:val="00405E27"/>
    <w:rsid w:val="00405E54"/>
    <w:rsid w:val="00406010"/>
    <w:rsid w:val="0040639A"/>
    <w:rsid w:val="00406669"/>
    <w:rsid w:val="00406756"/>
    <w:rsid w:val="004068CF"/>
    <w:rsid w:val="004068D6"/>
    <w:rsid w:val="004068E1"/>
    <w:rsid w:val="00406CFF"/>
    <w:rsid w:val="00406D4E"/>
    <w:rsid w:val="00406E35"/>
    <w:rsid w:val="00406FFC"/>
    <w:rsid w:val="004071FA"/>
    <w:rsid w:val="00407214"/>
    <w:rsid w:val="00407277"/>
    <w:rsid w:val="00407443"/>
    <w:rsid w:val="004076D1"/>
    <w:rsid w:val="004077B3"/>
    <w:rsid w:val="00407973"/>
    <w:rsid w:val="00407A5A"/>
    <w:rsid w:val="00407D0B"/>
    <w:rsid w:val="00407E6B"/>
    <w:rsid w:val="00407ED0"/>
    <w:rsid w:val="00407ED1"/>
    <w:rsid w:val="00407FBB"/>
    <w:rsid w:val="00407FDF"/>
    <w:rsid w:val="00410048"/>
    <w:rsid w:val="00410240"/>
    <w:rsid w:val="00410305"/>
    <w:rsid w:val="00410A92"/>
    <w:rsid w:val="00410B77"/>
    <w:rsid w:val="00410DB6"/>
    <w:rsid w:val="004111FA"/>
    <w:rsid w:val="0041167C"/>
    <w:rsid w:val="00411976"/>
    <w:rsid w:val="00411A34"/>
    <w:rsid w:val="00411A69"/>
    <w:rsid w:val="00411B13"/>
    <w:rsid w:val="00411F86"/>
    <w:rsid w:val="0041227D"/>
    <w:rsid w:val="00412537"/>
    <w:rsid w:val="0041258F"/>
    <w:rsid w:val="00412807"/>
    <w:rsid w:val="00412970"/>
    <w:rsid w:val="00412971"/>
    <w:rsid w:val="00412A5C"/>
    <w:rsid w:val="00412CAD"/>
    <w:rsid w:val="00412F18"/>
    <w:rsid w:val="00413151"/>
    <w:rsid w:val="00413207"/>
    <w:rsid w:val="00413369"/>
    <w:rsid w:val="004133A5"/>
    <w:rsid w:val="004133C7"/>
    <w:rsid w:val="004135AA"/>
    <w:rsid w:val="0041363B"/>
    <w:rsid w:val="004138D0"/>
    <w:rsid w:val="00413ACE"/>
    <w:rsid w:val="00413B54"/>
    <w:rsid w:val="00414056"/>
    <w:rsid w:val="004140C0"/>
    <w:rsid w:val="004140C7"/>
    <w:rsid w:val="00414139"/>
    <w:rsid w:val="00414486"/>
    <w:rsid w:val="004144C7"/>
    <w:rsid w:val="0041461F"/>
    <w:rsid w:val="00414CEB"/>
    <w:rsid w:val="00414E00"/>
    <w:rsid w:val="00414FE4"/>
    <w:rsid w:val="00414FFD"/>
    <w:rsid w:val="00415015"/>
    <w:rsid w:val="00415089"/>
    <w:rsid w:val="004151E5"/>
    <w:rsid w:val="004153A4"/>
    <w:rsid w:val="004155C3"/>
    <w:rsid w:val="0041566B"/>
    <w:rsid w:val="0041598C"/>
    <w:rsid w:val="004159C3"/>
    <w:rsid w:val="00415A46"/>
    <w:rsid w:val="00415CFF"/>
    <w:rsid w:val="00415D24"/>
    <w:rsid w:val="00415E0A"/>
    <w:rsid w:val="00415F77"/>
    <w:rsid w:val="00416026"/>
    <w:rsid w:val="00416543"/>
    <w:rsid w:val="00416964"/>
    <w:rsid w:val="00416B33"/>
    <w:rsid w:val="00416DF1"/>
    <w:rsid w:val="00416F7C"/>
    <w:rsid w:val="004170B1"/>
    <w:rsid w:val="004171F8"/>
    <w:rsid w:val="00417256"/>
    <w:rsid w:val="004178B5"/>
    <w:rsid w:val="00417AE0"/>
    <w:rsid w:val="00417DF1"/>
    <w:rsid w:val="00417EA1"/>
    <w:rsid w:val="00417FB3"/>
    <w:rsid w:val="0042033D"/>
    <w:rsid w:val="004204C8"/>
    <w:rsid w:val="00420584"/>
    <w:rsid w:val="0042087D"/>
    <w:rsid w:val="00420899"/>
    <w:rsid w:val="004208E7"/>
    <w:rsid w:val="00420D55"/>
    <w:rsid w:val="00420E34"/>
    <w:rsid w:val="00420EED"/>
    <w:rsid w:val="00421066"/>
    <w:rsid w:val="00421212"/>
    <w:rsid w:val="004212E9"/>
    <w:rsid w:val="004214E0"/>
    <w:rsid w:val="004214E4"/>
    <w:rsid w:val="00421AEF"/>
    <w:rsid w:val="00421BAB"/>
    <w:rsid w:val="00421C83"/>
    <w:rsid w:val="00421E1A"/>
    <w:rsid w:val="00421E44"/>
    <w:rsid w:val="0042208E"/>
    <w:rsid w:val="004223D0"/>
    <w:rsid w:val="00422418"/>
    <w:rsid w:val="00422621"/>
    <w:rsid w:val="004226D7"/>
    <w:rsid w:val="00422901"/>
    <w:rsid w:val="00422E9C"/>
    <w:rsid w:val="00422F79"/>
    <w:rsid w:val="00423058"/>
    <w:rsid w:val="004231A9"/>
    <w:rsid w:val="004231BC"/>
    <w:rsid w:val="004234B5"/>
    <w:rsid w:val="004234F6"/>
    <w:rsid w:val="004239BA"/>
    <w:rsid w:val="00423A76"/>
    <w:rsid w:val="00423BA3"/>
    <w:rsid w:val="00423C14"/>
    <w:rsid w:val="00423DEB"/>
    <w:rsid w:val="00423FCF"/>
    <w:rsid w:val="00424602"/>
    <w:rsid w:val="00424667"/>
    <w:rsid w:val="004247A6"/>
    <w:rsid w:val="004249B0"/>
    <w:rsid w:val="00424A7F"/>
    <w:rsid w:val="00424B66"/>
    <w:rsid w:val="00424CF5"/>
    <w:rsid w:val="00424E9F"/>
    <w:rsid w:val="00424F91"/>
    <w:rsid w:val="004250B7"/>
    <w:rsid w:val="00425200"/>
    <w:rsid w:val="0042537D"/>
    <w:rsid w:val="004253EB"/>
    <w:rsid w:val="004255BE"/>
    <w:rsid w:val="0042590A"/>
    <w:rsid w:val="0042593A"/>
    <w:rsid w:val="0042594D"/>
    <w:rsid w:val="00425AA5"/>
    <w:rsid w:val="00425EC6"/>
    <w:rsid w:val="00425F07"/>
    <w:rsid w:val="00425F4E"/>
    <w:rsid w:val="00425FDF"/>
    <w:rsid w:val="00426179"/>
    <w:rsid w:val="00426467"/>
    <w:rsid w:val="004264E3"/>
    <w:rsid w:val="00426553"/>
    <w:rsid w:val="004267A7"/>
    <w:rsid w:val="00426874"/>
    <w:rsid w:val="00426877"/>
    <w:rsid w:val="00426A92"/>
    <w:rsid w:val="00426ACC"/>
    <w:rsid w:val="00426E64"/>
    <w:rsid w:val="00426E94"/>
    <w:rsid w:val="00426FA5"/>
    <w:rsid w:val="00427142"/>
    <w:rsid w:val="0042714A"/>
    <w:rsid w:val="004271FB"/>
    <w:rsid w:val="0042722D"/>
    <w:rsid w:val="004272D1"/>
    <w:rsid w:val="0042739C"/>
    <w:rsid w:val="0042754F"/>
    <w:rsid w:val="004277CC"/>
    <w:rsid w:val="00427A4F"/>
    <w:rsid w:val="00427A9B"/>
    <w:rsid w:val="00427B92"/>
    <w:rsid w:val="00427DC5"/>
    <w:rsid w:val="00427DC6"/>
    <w:rsid w:val="00430476"/>
    <w:rsid w:val="0043049C"/>
    <w:rsid w:val="0043089D"/>
    <w:rsid w:val="00430932"/>
    <w:rsid w:val="00430B1B"/>
    <w:rsid w:val="00430C7A"/>
    <w:rsid w:val="00430CCB"/>
    <w:rsid w:val="0043110C"/>
    <w:rsid w:val="00431524"/>
    <w:rsid w:val="00431670"/>
    <w:rsid w:val="00431930"/>
    <w:rsid w:val="00431973"/>
    <w:rsid w:val="00431B66"/>
    <w:rsid w:val="00431C4A"/>
    <w:rsid w:val="00431DB3"/>
    <w:rsid w:val="00431F0E"/>
    <w:rsid w:val="004322DB"/>
    <w:rsid w:val="00432581"/>
    <w:rsid w:val="00432658"/>
    <w:rsid w:val="00432C6F"/>
    <w:rsid w:val="00432CC6"/>
    <w:rsid w:val="00432CD0"/>
    <w:rsid w:val="00432DE6"/>
    <w:rsid w:val="00432F5A"/>
    <w:rsid w:val="0043303E"/>
    <w:rsid w:val="00433242"/>
    <w:rsid w:val="0043335F"/>
    <w:rsid w:val="0043348C"/>
    <w:rsid w:val="004334B2"/>
    <w:rsid w:val="00433860"/>
    <w:rsid w:val="0043391B"/>
    <w:rsid w:val="00433944"/>
    <w:rsid w:val="00433958"/>
    <w:rsid w:val="00433A96"/>
    <w:rsid w:val="00433AC6"/>
    <w:rsid w:val="00433B17"/>
    <w:rsid w:val="00433BB6"/>
    <w:rsid w:val="0043405E"/>
    <w:rsid w:val="004341C1"/>
    <w:rsid w:val="00434363"/>
    <w:rsid w:val="004343AF"/>
    <w:rsid w:val="004347D4"/>
    <w:rsid w:val="0043499F"/>
    <w:rsid w:val="00434D25"/>
    <w:rsid w:val="00434D9A"/>
    <w:rsid w:val="00434FA9"/>
    <w:rsid w:val="00434FB0"/>
    <w:rsid w:val="004350B1"/>
    <w:rsid w:val="004351EC"/>
    <w:rsid w:val="0043539C"/>
    <w:rsid w:val="00435881"/>
    <w:rsid w:val="004358BB"/>
    <w:rsid w:val="00435990"/>
    <w:rsid w:val="00435A52"/>
    <w:rsid w:val="00435ABB"/>
    <w:rsid w:val="00435C6C"/>
    <w:rsid w:val="00435D36"/>
    <w:rsid w:val="00436127"/>
    <w:rsid w:val="00436154"/>
    <w:rsid w:val="0043635F"/>
    <w:rsid w:val="00436602"/>
    <w:rsid w:val="00436630"/>
    <w:rsid w:val="00436648"/>
    <w:rsid w:val="00436D90"/>
    <w:rsid w:val="00436FC2"/>
    <w:rsid w:val="00437061"/>
    <w:rsid w:val="004371BA"/>
    <w:rsid w:val="0043720A"/>
    <w:rsid w:val="00437250"/>
    <w:rsid w:val="00437259"/>
    <w:rsid w:val="004372ED"/>
    <w:rsid w:val="0043765C"/>
    <w:rsid w:val="00437956"/>
    <w:rsid w:val="004379BB"/>
    <w:rsid w:val="00437DDE"/>
    <w:rsid w:val="00437E06"/>
    <w:rsid w:val="00437E42"/>
    <w:rsid w:val="00437EA0"/>
    <w:rsid w:val="00437ECD"/>
    <w:rsid w:val="00437F2A"/>
    <w:rsid w:val="00440679"/>
    <w:rsid w:val="004406E1"/>
    <w:rsid w:val="004408F8"/>
    <w:rsid w:val="00440A74"/>
    <w:rsid w:val="00440AA2"/>
    <w:rsid w:val="00440ED9"/>
    <w:rsid w:val="00440F06"/>
    <w:rsid w:val="00441091"/>
    <w:rsid w:val="00441225"/>
    <w:rsid w:val="004414A8"/>
    <w:rsid w:val="004414C0"/>
    <w:rsid w:val="0044156D"/>
    <w:rsid w:val="0044163A"/>
    <w:rsid w:val="00441722"/>
    <w:rsid w:val="004418DD"/>
    <w:rsid w:val="0044199D"/>
    <w:rsid w:val="004420A9"/>
    <w:rsid w:val="004422F2"/>
    <w:rsid w:val="00442355"/>
    <w:rsid w:val="004424DC"/>
    <w:rsid w:val="004424F5"/>
    <w:rsid w:val="00443320"/>
    <w:rsid w:val="00443562"/>
    <w:rsid w:val="004436D1"/>
    <w:rsid w:val="004438D8"/>
    <w:rsid w:val="00443A2B"/>
    <w:rsid w:val="00443D02"/>
    <w:rsid w:val="00443EDC"/>
    <w:rsid w:val="00443F71"/>
    <w:rsid w:val="00444083"/>
    <w:rsid w:val="004440D9"/>
    <w:rsid w:val="00444211"/>
    <w:rsid w:val="004442F2"/>
    <w:rsid w:val="00444306"/>
    <w:rsid w:val="004445D2"/>
    <w:rsid w:val="00444A64"/>
    <w:rsid w:val="00444ABA"/>
    <w:rsid w:val="00444B0B"/>
    <w:rsid w:val="00444B5F"/>
    <w:rsid w:val="00444C5F"/>
    <w:rsid w:val="00444DD8"/>
    <w:rsid w:val="00444DFB"/>
    <w:rsid w:val="00444F64"/>
    <w:rsid w:val="00444F68"/>
    <w:rsid w:val="00444FA3"/>
    <w:rsid w:val="004454EB"/>
    <w:rsid w:val="00445608"/>
    <w:rsid w:val="00445A60"/>
    <w:rsid w:val="00445B23"/>
    <w:rsid w:val="00445C04"/>
    <w:rsid w:val="00445C65"/>
    <w:rsid w:val="00445CB8"/>
    <w:rsid w:val="00445F7E"/>
    <w:rsid w:val="00445FCF"/>
    <w:rsid w:val="00446004"/>
    <w:rsid w:val="00446203"/>
    <w:rsid w:val="00446262"/>
    <w:rsid w:val="0044634C"/>
    <w:rsid w:val="004464F6"/>
    <w:rsid w:val="00446577"/>
    <w:rsid w:val="0044658D"/>
    <w:rsid w:val="004465B1"/>
    <w:rsid w:val="00446704"/>
    <w:rsid w:val="004469AF"/>
    <w:rsid w:val="00446A5C"/>
    <w:rsid w:val="00446BC5"/>
    <w:rsid w:val="00446D4C"/>
    <w:rsid w:val="00446F8A"/>
    <w:rsid w:val="0044708C"/>
    <w:rsid w:val="00447211"/>
    <w:rsid w:val="004475AE"/>
    <w:rsid w:val="00447627"/>
    <w:rsid w:val="00447712"/>
    <w:rsid w:val="00447A52"/>
    <w:rsid w:val="00447AD3"/>
    <w:rsid w:val="00447B5D"/>
    <w:rsid w:val="00447B83"/>
    <w:rsid w:val="00447C6B"/>
    <w:rsid w:val="0045012E"/>
    <w:rsid w:val="004502FF"/>
    <w:rsid w:val="0045032A"/>
    <w:rsid w:val="004505FB"/>
    <w:rsid w:val="00450669"/>
    <w:rsid w:val="0045088A"/>
    <w:rsid w:val="004508C9"/>
    <w:rsid w:val="00450C0D"/>
    <w:rsid w:val="004511F6"/>
    <w:rsid w:val="00451228"/>
    <w:rsid w:val="0045123C"/>
    <w:rsid w:val="004513AB"/>
    <w:rsid w:val="004513E1"/>
    <w:rsid w:val="004514A6"/>
    <w:rsid w:val="004514AB"/>
    <w:rsid w:val="0045151F"/>
    <w:rsid w:val="0045156F"/>
    <w:rsid w:val="004516CC"/>
    <w:rsid w:val="0045180E"/>
    <w:rsid w:val="00451893"/>
    <w:rsid w:val="004519EF"/>
    <w:rsid w:val="00451BCA"/>
    <w:rsid w:val="00451F0F"/>
    <w:rsid w:val="00451F37"/>
    <w:rsid w:val="00452287"/>
    <w:rsid w:val="004522F2"/>
    <w:rsid w:val="004523FA"/>
    <w:rsid w:val="0045266F"/>
    <w:rsid w:val="00452779"/>
    <w:rsid w:val="00452839"/>
    <w:rsid w:val="004529AD"/>
    <w:rsid w:val="00452AC3"/>
    <w:rsid w:val="00452C94"/>
    <w:rsid w:val="00452E07"/>
    <w:rsid w:val="004530EC"/>
    <w:rsid w:val="00453478"/>
    <w:rsid w:val="0045350D"/>
    <w:rsid w:val="004535E6"/>
    <w:rsid w:val="0045392F"/>
    <w:rsid w:val="00453A8D"/>
    <w:rsid w:val="00453C28"/>
    <w:rsid w:val="00454109"/>
    <w:rsid w:val="00454296"/>
    <w:rsid w:val="0045439E"/>
    <w:rsid w:val="0045453B"/>
    <w:rsid w:val="004545C2"/>
    <w:rsid w:val="00454634"/>
    <w:rsid w:val="00454A6B"/>
    <w:rsid w:val="00454ABF"/>
    <w:rsid w:val="00454C9A"/>
    <w:rsid w:val="004553AD"/>
    <w:rsid w:val="00455C98"/>
    <w:rsid w:val="00455DE1"/>
    <w:rsid w:val="00455EBB"/>
    <w:rsid w:val="0045657F"/>
    <w:rsid w:val="004565AD"/>
    <w:rsid w:val="004567F3"/>
    <w:rsid w:val="00456AB2"/>
    <w:rsid w:val="00456B30"/>
    <w:rsid w:val="00456D05"/>
    <w:rsid w:val="00456D20"/>
    <w:rsid w:val="00456DB0"/>
    <w:rsid w:val="00456ED3"/>
    <w:rsid w:val="00457176"/>
    <w:rsid w:val="0045719E"/>
    <w:rsid w:val="00457238"/>
    <w:rsid w:val="00457642"/>
    <w:rsid w:val="0045764B"/>
    <w:rsid w:val="004577DC"/>
    <w:rsid w:val="00457A48"/>
    <w:rsid w:val="00457A69"/>
    <w:rsid w:val="00457ABC"/>
    <w:rsid w:val="00457D44"/>
    <w:rsid w:val="00457E0B"/>
    <w:rsid w:val="00457E74"/>
    <w:rsid w:val="00457E94"/>
    <w:rsid w:val="00457EE1"/>
    <w:rsid w:val="004601F1"/>
    <w:rsid w:val="00460271"/>
    <w:rsid w:val="00460446"/>
    <w:rsid w:val="0046045C"/>
    <w:rsid w:val="00460507"/>
    <w:rsid w:val="004605D9"/>
    <w:rsid w:val="004605E4"/>
    <w:rsid w:val="004606C4"/>
    <w:rsid w:val="00460B95"/>
    <w:rsid w:val="00460BB4"/>
    <w:rsid w:val="00460D2F"/>
    <w:rsid w:val="00460DA0"/>
    <w:rsid w:val="004611CD"/>
    <w:rsid w:val="0046129C"/>
    <w:rsid w:val="00461393"/>
    <w:rsid w:val="004614EB"/>
    <w:rsid w:val="00461564"/>
    <w:rsid w:val="004616A6"/>
    <w:rsid w:val="00461734"/>
    <w:rsid w:val="004618B0"/>
    <w:rsid w:val="004618CB"/>
    <w:rsid w:val="00461E07"/>
    <w:rsid w:val="00461E92"/>
    <w:rsid w:val="0046223C"/>
    <w:rsid w:val="00462347"/>
    <w:rsid w:val="0046238C"/>
    <w:rsid w:val="00462408"/>
    <w:rsid w:val="004624EE"/>
    <w:rsid w:val="00462586"/>
    <w:rsid w:val="00462691"/>
    <w:rsid w:val="00462789"/>
    <w:rsid w:val="004627B9"/>
    <w:rsid w:val="004627E8"/>
    <w:rsid w:val="00462AC6"/>
    <w:rsid w:val="00462B2C"/>
    <w:rsid w:val="00462B6A"/>
    <w:rsid w:val="00463403"/>
    <w:rsid w:val="004637DF"/>
    <w:rsid w:val="00463937"/>
    <w:rsid w:val="00463962"/>
    <w:rsid w:val="00463C96"/>
    <w:rsid w:val="00463E70"/>
    <w:rsid w:val="00463F38"/>
    <w:rsid w:val="00464075"/>
    <w:rsid w:val="00464232"/>
    <w:rsid w:val="00464394"/>
    <w:rsid w:val="004645DC"/>
    <w:rsid w:val="004647B6"/>
    <w:rsid w:val="004647B9"/>
    <w:rsid w:val="00464958"/>
    <w:rsid w:val="0046495F"/>
    <w:rsid w:val="00464A39"/>
    <w:rsid w:val="00464E7D"/>
    <w:rsid w:val="00464E85"/>
    <w:rsid w:val="004651AB"/>
    <w:rsid w:val="00465464"/>
    <w:rsid w:val="0046589D"/>
    <w:rsid w:val="00465959"/>
    <w:rsid w:val="00465AD9"/>
    <w:rsid w:val="00465D47"/>
    <w:rsid w:val="00465F4E"/>
    <w:rsid w:val="004664D4"/>
    <w:rsid w:val="0046668F"/>
    <w:rsid w:val="0046689A"/>
    <w:rsid w:val="00466944"/>
    <w:rsid w:val="00466A16"/>
    <w:rsid w:val="00466A52"/>
    <w:rsid w:val="00466A77"/>
    <w:rsid w:val="00466E1A"/>
    <w:rsid w:val="00466E93"/>
    <w:rsid w:val="00466F8D"/>
    <w:rsid w:val="0046703C"/>
    <w:rsid w:val="00467055"/>
    <w:rsid w:val="00467292"/>
    <w:rsid w:val="004677B9"/>
    <w:rsid w:val="00467C39"/>
    <w:rsid w:val="00470144"/>
    <w:rsid w:val="0047014C"/>
    <w:rsid w:val="00470458"/>
    <w:rsid w:val="0047048B"/>
    <w:rsid w:val="00470592"/>
    <w:rsid w:val="004708B8"/>
    <w:rsid w:val="00470E91"/>
    <w:rsid w:val="00470FD3"/>
    <w:rsid w:val="0047131A"/>
    <w:rsid w:val="00471B17"/>
    <w:rsid w:val="00471B33"/>
    <w:rsid w:val="00471B5D"/>
    <w:rsid w:val="00471B99"/>
    <w:rsid w:val="00471BDA"/>
    <w:rsid w:val="00471C50"/>
    <w:rsid w:val="00471E00"/>
    <w:rsid w:val="00471E9F"/>
    <w:rsid w:val="00471EC3"/>
    <w:rsid w:val="00471F10"/>
    <w:rsid w:val="00471F86"/>
    <w:rsid w:val="00472006"/>
    <w:rsid w:val="004720A3"/>
    <w:rsid w:val="004721C9"/>
    <w:rsid w:val="0047222F"/>
    <w:rsid w:val="00472287"/>
    <w:rsid w:val="00472425"/>
    <w:rsid w:val="0047242B"/>
    <w:rsid w:val="004724CA"/>
    <w:rsid w:val="0047257F"/>
    <w:rsid w:val="00472814"/>
    <w:rsid w:val="00472A27"/>
    <w:rsid w:val="00472B3E"/>
    <w:rsid w:val="00472D42"/>
    <w:rsid w:val="004730E1"/>
    <w:rsid w:val="004731D7"/>
    <w:rsid w:val="00473498"/>
    <w:rsid w:val="00473499"/>
    <w:rsid w:val="004734A4"/>
    <w:rsid w:val="00473529"/>
    <w:rsid w:val="004735FA"/>
    <w:rsid w:val="00473941"/>
    <w:rsid w:val="00473D04"/>
    <w:rsid w:val="00473E9D"/>
    <w:rsid w:val="00473F19"/>
    <w:rsid w:val="004745CA"/>
    <w:rsid w:val="0047471E"/>
    <w:rsid w:val="004748F2"/>
    <w:rsid w:val="00474B82"/>
    <w:rsid w:val="00474C3F"/>
    <w:rsid w:val="00474EB3"/>
    <w:rsid w:val="00474FE2"/>
    <w:rsid w:val="0047523A"/>
    <w:rsid w:val="0047528B"/>
    <w:rsid w:val="004756F3"/>
    <w:rsid w:val="00475721"/>
    <w:rsid w:val="004757DB"/>
    <w:rsid w:val="00475CE8"/>
    <w:rsid w:val="00475D7C"/>
    <w:rsid w:val="00475DD9"/>
    <w:rsid w:val="00475F8A"/>
    <w:rsid w:val="004761D6"/>
    <w:rsid w:val="0047640C"/>
    <w:rsid w:val="0047659A"/>
    <w:rsid w:val="0047669D"/>
    <w:rsid w:val="00476930"/>
    <w:rsid w:val="00476981"/>
    <w:rsid w:val="004769FA"/>
    <w:rsid w:val="00476E9D"/>
    <w:rsid w:val="00476F50"/>
    <w:rsid w:val="00477365"/>
    <w:rsid w:val="00477474"/>
    <w:rsid w:val="0047766C"/>
    <w:rsid w:val="0047767A"/>
    <w:rsid w:val="00477F0F"/>
    <w:rsid w:val="0048003B"/>
    <w:rsid w:val="004801A3"/>
    <w:rsid w:val="0048048F"/>
    <w:rsid w:val="004808A8"/>
    <w:rsid w:val="00480946"/>
    <w:rsid w:val="00480A55"/>
    <w:rsid w:val="00480B51"/>
    <w:rsid w:val="00480B5B"/>
    <w:rsid w:val="00480E86"/>
    <w:rsid w:val="00480EC8"/>
    <w:rsid w:val="00480EF6"/>
    <w:rsid w:val="00481037"/>
    <w:rsid w:val="0048117A"/>
    <w:rsid w:val="004811E9"/>
    <w:rsid w:val="0048143F"/>
    <w:rsid w:val="00481470"/>
    <w:rsid w:val="00481572"/>
    <w:rsid w:val="004816A7"/>
    <w:rsid w:val="004818BD"/>
    <w:rsid w:val="00481CFC"/>
    <w:rsid w:val="00481E96"/>
    <w:rsid w:val="00481EA6"/>
    <w:rsid w:val="00481EC6"/>
    <w:rsid w:val="0048219F"/>
    <w:rsid w:val="004821A6"/>
    <w:rsid w:val="00482458"/>
    <w:rsid w:val="0048253D"/>
    <w:rsid w:val="0048259F"/>
    <w:rsid w:val="004825BF"/>
    <w:rsid w:val="00482878"/>
    <w:rsid w:val="004828C0"/>
    <w:rsid w:val="004829F6"/>
    <w:rsid w:val="00482D09"/>
    <w:rsid w:val="00482FC2"/>
    <w:rsid w:val="004830D7"/>
    <w:rsid w:val="0048319E"/>
    <w:rsid w:val="00483519"/>
    <w:rsid w:val="00483990"/>
    <w:rsid w:val="00483A05"/>
    <w:rsid w:val="00483A68"/>
    <w:rsid w:val="00483B18"/>
    <w:rsid w:val="00483BA0"/>
    <w:rsid w:val="00483E75"/>
    <w:rsid w:val="00483FE8"/>
    <w:rsid w:val="004841BE"/>
    <w:rsid w:val="00484310"/>
    <w:rsid w:val="004843AD"/>
    <w:rsid w:val="0048448C"/>
    <w:rsid w:val="00484519"/>
    <w:rsid w:val="004845ED"/>
    <w:rsid w:val="004848E8"/>
    <w:rsid w:val="00484924"/>
    <w:rsid w:val="00484A4F"/>
    <w:rsid w:val="00484DA8"/>
    <w:rsid w:val="00484F78"/>
    <w:rsid w:val="00484FAF"/>
    <w:rsid w:val="004852A0"/>
    <w:rsid w:val="00485563"/>
    <w:rsid w:val="00485978"/>
    <w:rsid w:val="00485AA9"/>
    <w:rsid w:val="00485B1F"/>
    <w:rsid w:val="004863A1"/>
    <w:rsid w:val="00486642"/>
    <w:rsid w:val="00486880"/>
    <w:rsid w:val="00486A86"/>
    <w:rsid w:val="00486AEB"/>
    <w:rsid w:val="00486BAC"/>
    <w:rsid w:val="00486BB1"/>
    <w:rsid w:val="00486BD0"/>
    <w:rsid w:val="00486BF2"/>
    <w:rsid w:val="00486FB8"/>
    <w:rsid w:val="00486FBD"/>
    <w:rsid w:val="004873BC"/>
    <w:rsid w:val="004874FB"/>
    <w:rsid w:val="00487523"/>
    <w:rsid w:val="004877A3"/>
    <w:rsid w:val="00487807"/>
    <w:rsid w:val="00487A1D"/>
    <w:rsid w:val="00487B01"/>
    <w:rsid w:val="00487C03"/>
    <w:rsid w:val="00487CDF"/>
    <w:rsid w:val="00487FAC"/>
    <w:rsid w:val="004901A4"/>
    <w:rsid w:val="00490255"/>
    <w:rsid w:val="00490430"/>
    <w:rsid w:val="0049044F"/>
    <w:rsid w:val="004905B1"/>
    <w:rsid w:val="004906AD"/>
    <w:rsid w:val="004907C8"/>
    <w:rsid w:val="00490885"/>
    <w:rsid w:val="0049088C"/>
    <w:rsid w:val="0049093C"/>
    <w:rsid w:val="00490AA1"/>
    <w:rsid w:val="00490AF5"/>
    <w:rsid w:val="00490C24"/>
    <w:rsid w:val="00490C60"/>
    <w:rsid w:val="00491217"/>
    <w:rsid w:val="0049131C"/>
    <w:rsid w:val="0049136A"/>
    <w:rsid w:val="004913BC"/>
    <w:rsid w:val="00491474"/>
    <w:rsid w:val="004914B6"/>
    <w:rsid w:val="004915F5"/>
    <w:rsid w:val="004917DB"/>
    <w:rsid w:val="00491A89"/>
    <w:rsid w:val="00491B9F"/>
    <w:rsid w:val="00491C0A"/>
    <w:rsid w:val="00491CBD"/>
    <w:rsid w:val="00491F6C"/>
    <w:rsid w:val="00491FFC"/>
    <w:rsid w:val="004920B9"/>
    <w:rsid w:val="004920C6"/>
    <w:rsid w:val="00492485"/>
    <w:rsid w:val="00492521"/>
    <w:rsid w:val="004926D2"/>
    <w:rsid w:val="004926DE"/>
    <w:rsid w:val="00492706"/>
    <w:rsid w:val="0049272C"/>
    <w:rsid w:val="00492A83"/>
    <w:rsid w:val="00492A9B"/>
    <w:rsid w:val="00492B5D"/>
    <w:rsid w:val="00492BA0"/>
    <w:rsid w:val="00492C19"/>
    <w:rsid w:val="00492E4B"/>
    <w:rsid w:val="00492EA6"/>
    <w:rsid w:val="00493291"/>
    <w:rsid w:val="00493529"/>
    <w:rsid w:val="00493555"/>
    <w:rsid w:val="00493572"/>
    <w:rsid w:val="004935D9"/>
    <w:rsid w:val="00493896"/>
    <w:rsid w:val="004939A7"/>
    <w:rsid w:val="00493A1F"/>
    <w:rsid w:val="00493D67"/>
    <w:rsid w:val="00493DCD"/>
    <w:rsid w:val="00493ED1"/>
    <w:rsid w:val="0049404C"/>
    <w:rsid w:val="004943B5"/>
    <w:rsid w:val="004943DB"/>
    <w:rsid w:val="00494571"/>
    <w:rsid w:val="0049461D"/>
    <w:rsid w:val="00494622"/>
    <w:rsid w:val="004946CD"/>
    <w:rsid w:val="00494705"/>
    <w:rsid w:val="004948A1"/>
    <w:rsid w:val="00494B6E"/>
    <w:rsid w:val="00494CE2"/>
    <w:rsid w:val="00494DCF"/>
    <w:rsid w:val="00495023"/>
    <w:rsid w:val="00495494"/>
    <w:rsid w:val="00495539"/>
    <w:rsid w:val="00495546"/>
    <w:rsid w:val="0049564E"/>
    <w:rsid w:val="004956EF"/>
    <w:rsid w:val="0049588C"/>
    <w:rsid w:val="00495B12"/>
    <w:rsid w:val="00495BD9"/>
    <w:rsid w:val="00495C00"/>
    <w:rsid w:val="00495C99"/>
    <w:rsid w:val="00495D2E"/>
    <w:rsid w:val="00495E87"/>
    <w:rsid w:val="00495FEE"/>
    <w:rsid w:val="00496005"/>
    <w:rsid w:val="00496249"/>
    <w:rsid w:val="0049634F"/>
    <w:rsid w:val="00496779"/>
    <w:rsid w:val="0049683B"/>
    <w:rsid w:val="00496A9D"/>
    <w:rsid w:val="00496B5A"/>
    <w:rsid w:val="00496BAF"/>
    <w:rsid w:val="00496BC8"/>
    <w:rsid w:val="00496C32"/>
    <w:rsid w:val="00496CDF"/>
    <w:rsid w:val="00496F99"/>
    <w:rsid w:val="00497170"/>
    <w:rsid w:val="0049718A"/>
    <w:rsid w:val="00497252"/>
    <w:rsid w:val="00497285"/>
    <w:rsid w:val="00497970"/>
    <w:rsid w:val="004979F0"/>
    <w:rsid w:val="00497A18"/>
    <w:rsid w:val="00497B5F"/>
    <w:rsid w:val="00497E27"/>
    <w:rsid w:val="00497E6E"/>
    <w:rsid w:val="00497E86"/>
    <w:rsid w:val="00497EBA"/>
    <w:rsid w:val="004A04F9"/>
    <w:rsid w:val="004A07E2"/>
    <w:rsid w:val="004A0E0F"/>
    <w:rsid w:val="004A0E42"/>
    <w:rsid w:val="004A0EBB"/>
    <w:rsid w:val="004A0FEF"/>
    <w:rsid w:val="004A0FF4"/>
    <w:rsid w:val="004A1209"/>
    <w:rsid w:val="004A122C"/>
    <w:rsid w:val="004A1375"/>
    <w:rsid w:val="004A17D5"/>
    <w:rsid w:val="004A18AE"/>
    <w:rsid w:val="004A191E"/>
    <w:rsid w:val="004A1A4B"/>
    <w:rsid w:val="004A1A51"/>
    <w:rsid w:val="004A1B5E"/>
    <w:rsid w:val="004A1BFA"/>
    <w:rsid w:val="004A1C99"/>
    <w:rsid w:val="004A1E73"/>
    <w:rsid w:val="004A1EAC"/>
    <w:rsid w:val="004A20B6"/>
    <w:rsid w:val="004A2577"/>
    <w:rsid w:val="004A2613"/>
    <w:rsid w:val="004A262E"/>
    <w:rsid w:val="004A2693"/>
    <w:rsid w:val="004A2A7C"/>
    <w:rsid w:val="004A2BDF"/>
    <w:rsid w:val="004A2CED"/>
    <w:rsid w:val="004A2D18"/>
    <w:rsid w:val="004A2DD5"/>
    <w:rsid w:val="004A2DDA"/>
    <w:rsid w:val="004A2F56"/>
    <w:rsid w:val="004A3407"/>
    <w:rsid w:val="004A34B3"/>
    <w:rsid w:val="004A3744"/>
    <w:rsid w:val="004A3865"/>
    <w:rsid w:val="004A39AD"/>
    <w:rsid w:val="004A3B74"/>
    <w:rsid w:val="004A3C22"/>
    <w:rsid w:val="004A3C3D"/>
    <w:rsid w:val="004A3D1B"/>
    <w:rsid w:val="004A3D31"/>
    <w:rsid w:val="004A42EA"/>
    <w:rsid w:val="004A45B1"/>
    <w:rsid w:val="004A4624"/>
    <w:rsid w:val="004A49BE"/>
    <w:rsid w:val="004A4A1F"/>
    <w:rsid w:val="004A4AB8"/>
    <w:rsid w:val="004A4CBF"/>
    <w:rsid w:val="004A50AD"/>
    <w:rsid w:val="004A51AE"/>
    <w:rsid w:val="004A525C"/>
    <w:rsid w:val="004A55B2"/>
    <w:rsid w:val="004A5659"/>
    <w:rsid w:val="004A5796"/>
    <w:rsid w:val="004A592F"/>
    <w:rsid w:val="004A597F"/>
    <w:rsid w:val="004A5BFA"/>
    <w:rsid w:val="004A5CE2"/>
    <w:rsid w:val="004A5DEB"/>
    <w:rsid w:val="004A5F9F"/>
    <w:rsid w:val="004A6058"/>
    <w:rsid w:val="004A60BC"/>
    <w:rsid w:val="004A60F0"/>
    <w:rsid w:val="004A61FF"/>
    <w:rsid w:val="004A620E"/>
    <w:rsid w:val="004A62F9"/>
    <w:rsid w:val="004A6363"/>
    <w:rsid w:val="004A6726"/>
    <w:rsid w:val="004A6758"/>
    <w:rsid w:val="004A6978"/>
    <w:rsid w:val="004A6A4D"/>
    <w:rsid w:val="004A6A81"/>
    <w:rsid w:val="004A6AE8"/>
    <w:rsid w:val="004A6BEB"/>
    <w:rsid w:val="004A6DFB"/>
    <w:rsid w:val="004A6F0E"/>
    <w:rsid w:val="004A74BC"/>
    <w:rsid w:val="004A74D2"/>
    <w:rsid w:val="004A7609"/>
    <w:rsid w:val="004A778A"/>
    <w:rsid w:val="004A77CE"/>
    <w:rsid w:val="004A7844"/>
    <w:rsid w:val="004A795F"/>
    <w:rsid w:val="004A7BB2"/>
    <w:rsid w:val="004A7D49"/>
    <w:rsid w:val="004A7EAA"/>
    <w:rsid w:val="004A7F11"/>
    <w:rsid w:val="004A7F22"/>
    <w:rsid w:val="004A7F26"/>
    <w:rsid w:val="004B023B"/>
    <w:rsid w:val="004B05BF"/>
    <w:rsid w:val="004B0778"/>
    <w:rsid w:val="004B07D9"/>
    <w:rsid w:val="004B090E"/>
    <w:rsid w:val="004B0AE5"/>
    <w:rsid w:val="004B0B1B"/>
    <w:rsid w:val="004B0B73"/>
    <w:rsid w:val="004B0BF8"/>
    <w:rsid w:val="004B0DB4"/>
    <w:rsid w:val="004B0F5E"/>
    <w:rsid w:val="004B0FCF"/>
    <w:rsid w:val="004B1067"/>
    <w:rsid w:val="004B1129"/>
    <w:rsid w:val="004B1168"/>
    <w:rsid w:val="004B131C"/>
    <w:rsid w:val="004B13BD"/>
    <w:rsid w:val="004B15C5"/>
    <w:rsid w:val="004B1699"/>
    <w:rsid w:val="004B16EA"/>
    <w:rsid w:val="004B1A06"/>
    <w:rsid w:val="004B1AF8"/>
    <w:rsid w:val="004B1B2E"/>
    <w:rsid w:val="004B1B57"/>
    <w:rsid w:val="004B1C2D"/>
    <w:rsid w:val="004B1CFC"/>
    <w:rsid w:val="004B1DBA"/>
    <w:rsid w:val="004B1F66"/>
    <w:rsid w:val="004B2048"/>
    <w:rsid w:val="004B211F"/>
    <w:rsid w:val="004B2177"/>
    <w:rsid w:val="004B24B7"/>
    <w:rsid w:val="004B2511"/>
    <w:rsid w:val="004B2684"/>
    <w:rsid w:val="004B298B"/>
    <w:rsid w:val="004B2A30"/>
    <w:rsid w:val="004B2A37"/>
    <w:rsid w:val="004B2C06"/>
    <w:rsid w:val="004B2C28"/>
    <w:rsid w:val="004B2D83"/>
    <w:rsid w:val="004B2E44"/>
    <w:rsid w:val="004B2E5D"/>
    <w:rsid w:val="004B3054"/>
    <w:rsid w:val="004B319A"/>
    <w:rsid w:val="004B3397"/>
    <w:rsid w:val="004B3453"/>
    <w:rsid w:val="004B34F0"/>
    <w:rsid w:val="004B3606"/>
    <w:rsid w:val="004B3661"/>
    <w:rsid w:val="004B3715"/>
    <w:rsid w:val="004B37A1"/>
    <w:rsid w:val="004B394E"/>
    <w:rsid w:val="004B3AA8"/>
    <w:rsid w:val="004B3BFF"/>
    <w:rsid w:val="004B3CB4"/>
    <w:rsid w:val="004B3D5F"/>
    <w:rsid w:val="004B3FF9"/>
    <w:rsid w:val="004B416B"/>
    <w:rsid w:val="004B440F"/>
    <w:rsid w:val="004B481E"/>
    <w:rsid w:val="004B482E"/>
    <w:rsid w:val="004B4AD4"/>
    <w:rsid w:val="004B4B36"/>
    <w:rsid w:val="004B4B76"/>
    <w:rsid w:val="004B4C76"/>
    <w:rsid w:val="004B4DF2"/>
    <w:rsid w:val="004B538F"/>
    <w:rsid w:val="004B539A"/>
    <w:rsid w:val="004B5439"/>
    <w:rsid w:val="004B55E8"/>
    <w:rsid w:val="004B569D"/>
    <w:rsid w:val="004B56D4"/>
    <w:rsid w:val="004B56D8"/>
    <w:rsid w:val="004B57A6"/>
    <w:rsid w:val="004B57A7"/>
    <w:rsid w:val="004B5838"/>
    <w:rsid w:val="004B5865"/>
    <w:rsid w:val="004B5BCD"/>
    <w:rsid w:val="004B5C20"/>
    <w:rsid w:val="004B5D0F"/>
    <w:rsid w:val="004B5D3E"/>
    <w:rsid w:val="004B5F6D"/>
    <w:rsid w:val="004B5F81"/>
    <w:rsid w:val="004B5FEF"/>
    <w:rsid w:val="004B6057"/>
    <w:rsid w:val="004B6118"/>
    <w:rsid w:val="004B6166"/>
    <w:rsid w:val="004B63B5"/>
    <w:rsid w:val="004B6430"/>
    <w:rsid w:val="004B6849"/>
    <w:rsid w:val="004B6978"/>
    <w:rsid w:val="004B6BE9"/>
    <w:rsid w:val="004B6CFF"/>
    <w:rsid w:val="004B6F1E"/>
    <w:rsid w:val="004B7238"/>
    <w:rsid w:val="004B741C"/>
    <w:rsid w:val="004B74C4"/>
    <w:rsid w:val="004B759D"/>
    <w:rsid w:val="004B75BB"/>
    <w:rsid w:val="004B76C1"/>
    <w:rsid w:val="004B78C3"/>
    <w:rsid w:val="004B79A3"/>
    <w:rsid w:val="004B7AA8"/>
    <w:rsid w:val="004B7BCF"/>
    <w:rsid w:val="004B7D23"/>
    <w:rsid w:val="004B7EAE"/>
    <w:rsid w:val="004C01C6"/>
    <w:rsid w:val="004C040E"/>
    <w:rsid w:val="004C05E7"/>
    <w:rsid w:val="004C0698"/>
    <w:rsid w:val="004C091E"/>
    <w:rsid w:val="004C0AD0"/>
    <w:rsid w:val="004C0B8A"/>
    <w:rsid w:val="004C0BC9"/>
    <w:rsid w:val="004C0C39"/>
    <w:rsid w:val="004C0E82"/>
    <w:rsid w:val="004C133D"/>
    <w:rsid w:val="004C13B8"/>
    <w:rsid w:val="004C1430"/>
    <w:rsid w:val="004C160A"/>
    <w:rsid w:val="004C1735"/>
    <w:rsid w:val="004C18DD"/>
    <w:rsid w:val="004C1932"/>
    <w:rsid w:val="004C19CE"/>
    <w:rsid w:val="004C1F9E"/>
    <w:rsid w:val="004C1FD9"/>
    <w:rsid w:val="004C1FDF"/>
    <w:rsid w:val="004C1FE5"/>
    <w:rsid w:val="004C2200"/>
    <w:rsid w:val="004C2240"/>
    <w:rsid w:val="004C2373"/>
    <w:rsid w:val="004C23A5"/>
    <w:rsid w:val="004C25DD"/>
    <w:rsid w:val="004C285D"/>
    <w:rsid w:val="004C2960"/>
    <w:rsid w:val="004C29A5"/>
    <w:rsid w:val="004C2BEE"/>
    <w:rsid w:val="004C2C04"/>
    <w:rsid w:val="004C2D31"/>
    <w:rsid w:val="004C2E55"/>
    <w:rsid w:val="004C2EE3"/>
    <w:rsid w:val="004C30FA"/>
    <w:rsid w:val="004C31B6"/>
    <w:rsid w:val="004C32EB"/>
    <w:rsid w:val="004C3905"/>
    <w:rsid w:val="004C3A44"/>
    <w:rsid w:val="004C3A54"/>
    <w:rsid w:val="004C3B26"/>
    <w:rsid w:val="004C3E49"/>
    <w:rsid w:val="004C41A5"/>
    <w:rsid w:val="004C41CF"/>
    <w:rsid w:val="004C433D"/>
    <w:rsid w:val="004C43C7"/>
    <w:rsid w:val="004C43DE"/>
    <w:rsid w:val="004C442F"/>
    <w:rsid w:val="004C4643"/>
    <w:rsid w:val="004C4655"/>
    <w:rsid w:val="004C47A0"/>
    <w:rsid w:val="004C4809"/>
    <w:rsid w:val="004C4920"/>
    <w:rsid w:val="004C49C0"/>
    <w:rsid w:val="004C4BF1"/>
    <w:rsid w:val="004C4C38"/>
    <w:rsid w:val="004C4C84"/>
    <w:rsid w:val="004C4D0F"/>
    <w:rsid w:val="004C4D89"/>
    <w:rsid w:val="004C50DC"/>
    <w:rsid w:val="004C5121"/>
    <w:rsid w:val="004C55AC"/>
    <w:rsid w:val="004C595C"/>
    <w:rsid w:val="004C59D0"/>
    <w:rsid w:val="004C5B7E"/>
    <w:rsid w:val="004C5BAA"/>
    <w:rsid w:val="004C5D2B"/>
    <w:rsid w:val="004C5D3F"/>
    <w:rsid w:val="004C606A"/>
    <w:rsid w:val="004C6114"/>
    <w:rsid w:val="004C614E"/>
    <w:rsid w:val="004C67A5"/>
    <w:rsid w:val="004C6A1E"/>
    <w:rsid w:val="004C6D94"/>
    <w:rsid w:val="004C6EF9"/>
    <w:rsid w:val="004C70F2"/>
    <w:rsid w:val="004C732C"/>
    <w:rsid w:val="004C74DE"/>
    <w:rsid w:val="004C78A5"/>
    <w:rsid w:val="004C797C"/>
    <w:rsid w:val="004C7CC3"/>
    <w:rsid w:val="004C7E29"/>
    <w:rsid w:val="004C7E43"/>
    <w:rsid w:val="004D0337"/>
    <w:rsid w:val="004D0520"/>
    <w:rsid w:val="004D0703"/>
    <w:rsid w:val="004D0B01"/>
    <w:rsid w:val="004D0EB7"/>
    <w:rsid w:val="004D0F10"/>
    <w:rsid w:val="004D0F75"/>
    <w:rsid w:val="004D10BD"/>
    <w:rsid w:val="004D10FE"/>
    <w:rsid w:val="004D13AF"/>
    <w:rsid w:val="004D14B4"/>
    <w:rsid w:val="004D1938"/>
    <w:rsid w:val="004D19CB"/>
    <w:rsid w:val="004D22E1"/>
    <w:rsid w:val="004D2330"/>
    <w:rsid w:val="004D258D"/>
    <w:rsid w:val="004D2627"/>
    <w:rsid w:val="004D28B9"/>
    <w:rsid w:val="004D2B67"/>
    <w:rsid w:val="004D2C0A"/>
    <w:rsid w:val="004D2E39"/>
    <w:rsid w:val="004D30B2"/>
    <w:rsid w:val="004D3183"/>
    <w:rsid w:val="004D34A0"/>
    <w:rsid w:val="004D360D"/>
    <w:rsid w:val="004D36F4"/>
    <w:rsid w:val="004D3A86"/>
    <w:rsid w:val="004D3ABB"/>
    <w:rsid w:val="004D3AD5"/>
    <w:rsid w:val="004D3B89"/>
    <w:rsid w:val="004D3D12"/>
    <w:rsid w:val="004D3FA9"/>
    <w:rsid w:val="004D40F0"/>
    <w:rsid w:val="004D4230"/>
    <w:rsid w:val="004D4527"/>
    <w:rsid w:val="004D46F9"/>
    <w:rsid w:val="004D47BE"/>
    <w:rsid w:val="004D4813"/>
    <w:rsid w:val="004D4881"/>
    <w:rsid w:val="004D4EF6"/>
    <w:rsid w:val="004D4FA0"/>
    <w:rsid w:val="004D5038"/>
    <w:rsid w:val="004D5136"/>
    <w:rsid w:val="004D53A3"/>
    <w:rsid w:val="004D560C"/>
    <w:rsid w:val="004D567E"/>
    <w:rsid w:val="004D569C"/>
    <w:rsid w:val="004D583F"/>
    <w:rsid w:val="004D59CC"/>
    <w:rsid w:val="004D5B36"/>
    <w:rsid w:val="004D5BBC"/>
    <w:rsid w:val="004D5BE7"/>
    <w:rsid w:val="004D5D5C"/>
    <w:rsid w:val="004D5D9A"/>
    <w:rsid w:val="004D5DD4"/>
    <w:rsid w:val="004D5F8C"/>
    <w:rsid w:val="004D6037"/>
    <w:rsid w:val="004D63AD"/>
    <w:rsid w:val="004D6502"/>
    <w:rsid w:val="004D6A01"/>
    <w:rsid w:val="004D6A22"/>
    <w:rsid w:val="004D6C45"/>
    <w:rsid w:val="004D6C6D"/>
    <w:rsid w:val="004D6E81"/>
    <w:rsid w:val="004D714A"/>
    <w:rsid w:val="004D73D7"/>
    <w:rsid w:val="004D770E"/>
    <w:rsid w:val="004D797B"/>
    <w:rsid w:val="004D79D4"/>
    <w:rsid w:val="004D7A38"/>
    <w:rsid w:val="004D7AB6"/>
    <w:rsid w:val="004D7AD3"/>
    <w:rsid w:val="004D7CB9"/>
    <w:rsid w:val="004D7EE8"/>
    <w:rsid w:val="004E08A2"/>
    <w:rsid w:val="004E08D3"/>
    <w:rsid w:val="004E0C20"/>
    <w:rsid w:val="004E0FBC"/>
    <w:rsid w:val="004E1104"/>
    <w:rsid w:val="004E124F"/>
    <w:rsid w:val="004E15A1"/>
    <w:rsid w:val="004E15CE"/>
    <w:rsid w:val="004E170A"/>
    <w:rsid w:val="004E1746"/>
    <w:rsid w:val="004E1785"/>
    <w:rsid w:val="004E19DA"/>
    <w:rsid w:val="004E1B73"/>
    <w:rsid w:val="004E1DEF"/>
    <w:rsid w:val="004E1E3D"/>
    <w:rsid w:val="004E2140"/>
    <w:rsid w:val="004E21A4"/>
    <w:rsid w:val="004E2303"/>
    <w:rsid w:val="004E249A"/>
    <w:rsid w:val="004E256A"/>
    <w:rsid w:val="004E2576"/>
    <w:rsid w:val="004E2703"/>
    <w:rsid w:val="004E2793"/>
    <w:rsid w:val="004E28E1"/>
    <w:rsid w:val="004E29BD"/>
    <w:rsid w:val="004E2A6D"/>
    <w:rsid w:val="004E2C06"/>
    <w:rsid w:val="004E2E55"/>
    <w:rsid w:val="004E2EAB"/>
    <w:rsid w:val="004E32E3"/>
    <w:rsid w:val="004E3375"/>
    <w:rsid w:val="004E33F3"/>
    <w:rsid w:val="004E349C"/>
    <w:rsid w:val="004E34C0"/>
    <w:rsid w:val="004E3514"/>
    <w:rsid w:val="004E3580"/>
    <w:rsid w:val="004E363A"/>
    <w:rsid w:val="004E37F4"/>
    <w:rsid w:val="004E399C"/>
    <w:rsid w:val="004E3A59"/>
    <w:rsid w:val="004E3B80"/>
    <w:rsid w:val="004E3FD5"/>
    <w:rsid w:val="004E4152"/>
    <w:rsid w:val="004E4253"/>
    <w:rsid w:val="004E427D"/>
    <w:rsid w:val="004E43C2"/>
    <w:rsid w:val="004E440B"/>
    <w:rsid w:val="004E4729"/>
    <w:rsid w:val="004E481F"/>
    <w:rsid w:val="004E4828"/>
    <w:rsid w:val="004E488A"/>
    <w:rsid w:val="004E4A99"/>
    <w:rsid w:val="004E4AE8"/>
    <w:rsid w:val="004E4AF3"/>
    <w:rsid w:val="004E4B61"/>
    <w:rsid w:val="004E4EE2"/>
    <w:rsid w:val="004E4FB3"/>
    <w:rsid w:val="004E50D7"/>
    <w:rsid w:val="004E50FA"/>
    <w:rsid w:val="004E541A"/>
    <w:rsid w:val="004E56D1"/>
    <w:rsid w:val="004E58A2"/>
    <w:rsid w:val="004E5B85"/>
    <w:rsid w:val="004E5C4B"/>
    <w:rsid w:val="004E5CAF"/>
    <w:rsid w:val="004E5E5E"/>
    <w:rsid w:val="004E5EF3"/>
    <w:rsid w:val="004E5FFD"/>
    <w:rsid w:val="004E609C"/>
    <w:rsid w:val="004E676A"/>
    <w:rsid w:val="004E67A4"/>
    <w:rsid w:val="004E68D5"/>
    <w:rsid w:val="004E6939"/>
    <w:rsid w:val="004E6BBE"/>
    <w:rsid w:val="004E6C15"/>
    <w:rsid w:val="004E6E5F"/>
    <w:rsid w:val="004E6E99"/>
    <w:rsid w:val="004E6F24"/>
    <w:rsid w:val="004E7422"/>
    <w:rsid w:val="004E7430"/>
    <w:rsid w:val="004E746C"/>
    <w:rsid w:val="004E74B7"/>
    <w:rsid w:val="004E74C7"/>
    <w:rsid w:val="004E771A"/>
    <w:rsid w:val="004E7738"/>
    <w:rsid w:val="004E7807"/>
    <w:rsid w:val="004E78C2"/>
    <w:rsid w:val="004E7A79"/>
    <w:rsid w:val="004E7D33"/>
    <w:rsid w:val="004E7EF1"/>
    <w:rsid w:val="004E7F7B"/>
    <w:rsid w:val="004E7F81"/>
    <w:rsid w:val="004F009F"/>
    <w:rsid w:val="004F01A0"/>
    <w:rsid w:val="004F01BF"/>
    <w:rsid w:val="004F030D"/>
    <w:rsid w:val="004F05A4"/>
    <w:rsid w:val="004F08D8"/>
    <w:rsid w:val="004F0CC9"/>
    <w:rsid w:val="004F0CF5"/>
    <w:rsid w:val="004F0EA0"/>
    <w:rsid w:val="004F1181"/>
    <w:rsid w:val="004F1294"/>
    <w:rsid w:val="004F12C8"/>
    <w:rsid w:val="004F1491"/>
    <w:rsid w:val="004F1832"/>
    <w:rsid w:val="004F18A4"/>
    <w:rsid w:val="004F195E"/>
    <w:rsid w:val="004F1A53"/>
    <w:rsid w:val="004F1BCC"/>
    <w:rsid w:val="004F1E5B"/>
    <w:rsid w:val="004F1F91"/>
    <w:rsid w:val="004F21C0"/>
    <w:rsid w:val="004F22B4"/>
    <w:rsid w:val="004F22FF"/>
    <w:rsid w:val="004F23A6"/>
    <w:rsid w:val="004F24C8"/>
    <w:rsid w:val="004F29AD"/>
    <w:rsid w:val="004F2A19"/>
    <w:rsid w:val="004F2A50"/>
    <w:rsid w:val="004F2B9E"/>
    <w:rsid w:val="004F2D81"/>
    <w:rsid w:val="004F2E6F"/>
    <w:rsid w:val="004F32C2"/>
    <w:rsid w:val="004F352A"/>
    <w:rsid w:val="004F352C"/>
    <w:rsid w:val="004F37BF"/>
    <w:rsid w:val="004F381D"/>
    <w:rsid w:val="004F3B61"/>
    <w:rsid w:val="004F3B9B"/>
    <w:rsid w:val="004F3C6D"/>
    <w:rsid w:val="004F3DC6"/>
    <w:rsid w:val="004F3E91"/>
    <w:rsid w:val="004F3EB4"/>
    <w:rsid w:val="004F40EC"/>
    <w:rsid w:val="004F4151"/>
    <w:rsid w:val="004F4193"/>
    <w:rsid w:val="004F41A2"/>
    <w:rsid w:val="004F42EF"/>
    <w:rsid w:val="004F449C"/>
    <w:rsid w:val="004F44FD"/>
    <w:rsid w:val="004F46FF"/>
    <w:rsid w:val="004F473A"/>
    <w:rsid w:val="004F4855"/>
    <w:rsid w:val="004F49B1"/>
    <w:rsid w:val="004F4A88"/>
    <w:rsid w:val="004F4EAD"/>
    <w:rsid w:val="004F4EC3"/>
    <w:rsid w:val="004F50A2"/>
    <w:rsid w:val="004F5151"/>
    <w:rsid w:val="004F52EB"/>
    <w:rsid w:val="004F5321"/>
    <w:rsid w:val="004F556A"/>
    <w:rsid w:val="004F5787"/>
    <w:rsid w:val="004F5A0B"/>
    <w:rsid w:val="004F5B9E"/>
    <w:rsid w:val="004F5EDD"/>
    <w:rsid w:val="004F6034"/>
    <w:rsid w:val="004F60F6"/>
    <w:rsid w:val="004F612F"/>
    <w:rsid w:val="004F621B"/>
    <w:rsid w:val="004F662B"/>
    <w:rsid w:val="004F68D3"/>
    <w:rsid w:val="004F699A"/>
    <w:rsid w:val="004F6A7C"/>
    <w:rsid w:val="004F6A80"/>
    <w:rsid w:val="004F6B01"/>
    <w:rsid w:val="004F6B20"/>
    <w:rsid w:val="004F6C5D"/>
    <w:rsid w:val="004F6F45"/>
    <w:rsid w:val="004F7219"/>
    <w:rsid w:val="004F74FF"/>
    <w:rsid w:val="004F75CC"/>
    <w:rsid w:val="004F7915"/>
    <w:rsid w:val="004F7A62"/>
    <w:rsid w:val="004F7C4E"/>
    <w:rsid w:val="004F7D84"/>
    <w:rsid w:val="0050013D"/>
    <w:rsid w:val="0050039C"/>
    <w:rsid w:val="00500867"/>
    <w:rsid w:val="005008AF"/>
    <w:rsid w:val="00500C72"/>
    <w:rsid w:val="00500E9A"/>
    <w:rsid w:val="00500F7E"/>
    <w:rsid w:val="00500F91"/>
    <w:rsid w:val="0050109A"/>
    <w:rsid w:val="005011A4"/>
    <w:rsid w:val="005011AD"/>
    <w:rsid w:val="00501270"/>
    <w:rsid w:val="005013C0"/>
    <w:rsid w:val="0050155E"/>
    <w:rsid w:val="0050167A"/>
    <w:rsid w:val="005019AC"/>
    <w:rsid w:val="00501BBB"/>
    <w:rsid w:val="00501CFA"/>
    <w:rsid w:val="00501D15"/>
    <w:rsid w:val="005020AB"/>
    <w:rsid w:val="0050230D"/>
    <w:rsid w:val="00502393"/>
    <w:rsid w:val="00502556"/>
    <w:rsid w:val="005025F0"/>
    <w:rsid w:val="00502610"/>
    <w:rsid w:val="0050278E"/>
    <w:rsid w:val="005027C7"/>
    <w:rsid w:val="00502828"/>
    <w:rsid w:val="00502860"/>
    <w:rsid w:val="00502922"/>
    <w:rsid w:val="00502997"/>
    <w:rsid w:val="00502A09"/>
    <w:rsid w:val="00502A99"/>
    <w:rsid w:val="00502DB3"/>
    <w:rsid w:val="0050305F"/>
    <w:rsid w:val="005030CB"/>
    <w:rsid w:val="005031C4"/>
    <w:rsid w:val="00503247"/>
    <w:rsid w:val="005033C1"/>
    <w:rsid w:val="00503505"/>
    <w:rsid w:val="0050379F"/>
    <w:rsid w:val="005038A5"/>
    <w:rsid w:val="00503E8B"/>
    <w:rsid w:val="00503F42"/>
    <w:rsid w:val="00504027"/>
    <w:rsid w:val="005041C0"/>
    <w:rsid w:val="005041D0"/>
    <w:rsid w:val="00504205"/>
    <w:rsid w:val="00504214"/>
    <w:rsid w:val="005046C3"/>
    <w:rsid w:val="0050475E"/>
    <w:rsid w:val="00504810"/>
    <w:rsid w:val="00504823"/>
    <w:rsid w:val="0050495E"/>
    <w:rsid w:val="00504B7B"/>
    <w:rsid w:val="00504B95"/>
    <w:rsid w:val="00504EA7"/>
    <w:rsid w:val="0050520B"/>
    <w:rsid w:val="00505222"/>
    <w:rsid w:val="005052C7"/>
    <w:rsid w:val="005056E3"/>
    <w:rsid w:val="00505745"/>
    <w:rsid w:val="00505846"/>
    <w:rsid w:val="00505880"/>
    <w:rsid w:val="00505911"/>
    <w:rsid w:val="00505BB0"/>
    <w:rsid w:val="00505E86"/>
    <w:rsid w:val="00505F3A"/>
    <w:rsid w:val="005060F2"/>
    <w:rsid w:val="00506488"/>
    <w:rsid w:val="0050651F"/>
    <w:rsid w:val="005068B2"/>
    <w:rsid w:val="00506B65"/>
    <w:rsid w:val="00506C23"/>
    <w:rsid w:val="00506DC0"/>
    <w:rsid w:val="00506DC5"/>
    <w:rsid w:val="00506FB3"/>
    <w:rsid w:val="005077CF"/>
    <w:rsid w:val="0050796A"/>
    <w:rsid w:val="005079B6"/>
    <w:rsid w:val="00507A02"/>
    <w:rsid w:val="00507B3A"/>
    <w:rsid w:val="00507C57"/>
    <w:rsid w:val="00507E3D"/>
    <w:rsid w:val="00507FB2"/>
    <w:rsid w:val="005106F1"/>
    <w:rsid w:val="005107AE"/>
    <w:rsid w:val="005107C4"/>
    <w:rsid w:val="00510D1A"/>
    <w:rsid w:val="00510E06"/>
    <w:rsid w:val="005110C0"/>
    <w:rsid w:val="00511265"/>
    <w:rsid w:val="00511437"/>
    <w:rsid w:val="0051158F"/>
    <w:rsid w:val="005116C4"/>
    <w:rsid w:val="005116DA"/>
    <w:rsid w:val="0051179A"/>
    <w:rsid w:val="0051203D"/>
    <w:rsid w:val="00512842"/>
    <w:rsid w:val="0051293C"/>
    <w:rsid w:val="005129CD"/>
    <w:rsid w:val="00512CDC"/>
    <w:rsid w:val="00512DCE"/>
    <w:rsid w:val="00513122"/>
    <w:rsid w:val="005132A7"/>
    <w:rsid w:val="005132E2"/>
    <w:rsid w:val="00513573"/>
    <w:rsid w:val="00513793"/>
    <w:rsid w:val="005137AB"/>
    <w:rsid w:val="00513858"/>
    <w:rsid w:val="0051399D"/>
    <w:rsid w:val="00513AAB"/>
    <w:rsid w:val="0051403A"/>
    <w:rsid w:val="00514087"/>
    <w:rsid w:val="0051409E"/>
    <w:rsid w:val="00514134"/>
    <w:rsid w:val="005141BF"/>
    <w:rsid w:val="005141D4"/>
    <w:rsid w:val="005142CD"/>
    <w:rsid w:val="0051440A"/>
    <w:rsid w:val="00514579"/>
    <w:rsid w:val="0051458F"/>
    <w:rsid w:val="00514629"/>
    <w:rsid w:val="00514631"/>
    <w:rsid w:val="00514B68"/>
    <w:rsid w:val="0051509E"/>
    <w:rsid w:val="00515132"/>
    <w:rsid w:val="0051518B"/>
    <w:rsid w:val="0051556C"/>
    <w:rsid w:val="00515572"/>
    <w:rsid w:val="00515A51"/>
    <w:rsid w:val="00515D79"/>
    <w:rsid w:val="00515DB3"/>
    <w:rsid w:val="00515E3A"/>
    <w:rsid w:val="00515EBA"/>
    <w:rsid w:val="00515EFE"/>
    <w:rsid w:val="00515F33"/>
    <w:rsid w:val="00516023"/>
    <w:rsid w:val="00516626"/>
    <w:rsid w:val="00516A0E"/>
    <w:rsid w:val="00516DAB"/>
    <w:rsid w:val="00516EBE"/>
    <w:rsid w:val="0051737A"/>
    <w:rsid w:val="005175DA"/>
    <w:rsid w:val="00517610"/>
    <w:rsid w:val="00517745"/>
    <w:rsid w:val="00517847"/>
    <w:rsid w:val="005179E5"/>
    <w:rsid w:val="00517BD8"/>
    <w:rsid w:val="00517D1C"/>
    <w:rsid w:val="00520061"/>
    <w:rsid w:val="005200F4"/>
    <w:rsid w:val="00520237"/>
    <w:rsid w:val="005203E0"/>
    <w:rsid w:val="005204CE"/>
    <w:rsid w:val="00520543"/>
    <w:rsid w:val="0052054B"/>
    <w:rsid w:val="005205D9"/>
    <w:rsid w:val="005209B6"/>
    <w:rsid w:val="00520A0A"/>
    <w:rsid w:val="00520D24"/>
    <w:rsid w:val="00520DD3"/>
    <w:rsid w:val="00520F28"/>
    <w:rsid w:val="0052151A"/>
    <w:rsid w:val="005219BB"/>
    <w:rsid w:val="00521C42"/>
    <w:rsid w:val="00521DCE"/>
    <w:rsid w:val="00521E02"/>
    <w:rsid w:val="00521F0C"/>
    <w:rsid w:val="0052201D"/>
    <w:rsid w:val="00522123"/>
    <w:rsid w:val="0052226D"/>
    <w:rsid w:val="005222C6"/>
    <w:rsid w:val="005226AB"/>
    <w:rsid w:val="00522A70"/>
    <w:rsid w:val="00522D86"/>
    <w:rsid w:val="00522F45"/>
    <w:rsid w:val="005230CB"/>
    <w:rsid w:val="00523108"/>
    <w:rsid w:val="005234DD"/>
    <w:rsid w:val="005236BB"/>
    <w:rsid w:val="00523CFC"/>
    <w:rsid w:val="00523E93"/>
    <w:rsid w:val="00523ECB"/>
    <w:rsid w:val="00523F3F"/>
    <w:rsid w:val="00524181"/>
    <w:rsid w:val="005243F5"/>
    <w:rsid w:val="0052456A"/>
    <w:rsid w:val="005246C4"/>
    <w:rsid w:val="005247C8"/>
    <w:rsid w:val="00524B90"/>
    <w:rsid w:val="00524C2E"/>
    <w:rsid w:val="00524C82"/>
    <w:rsid w:val="00524C8A"/>
    <w:rsid w:val="00524DF6"/>
    <w:rsid w:val="00524E61"/>
    <w:rsid w:val="00524E77"/>
    <w:rsid w:val="00524F67"/>
    <w:rsid w:val="005250C6"/>
    <w:rsid w:val="005252BF"/>
    <w:rsid w:val="005252FD"/>
    <w:rsid w:val="00525334"/>
    <w:rsid w:val="0052538E"/>
    <w:rsid w:val="00525434"/>
    <w:rsid w:val="005255DE"/>
    <w:rsid w:val="00525633"/>
    <w:rsid w:val="00525952"/>
    <w:rsid w:val="00525953"/>
    <w:rsid w:val="0052620B"/>
    <w:rsid w:val="00526298"/>
    <w:rsid w:val="00526334"/>
    <w:rsid w:val="005263CE"/>
    <w:rsid w:val="005265D7"/>
    <w:rsid w:val="005268CF"/>
    <w:rsid w:val="00526B11"/>
    <w:rsid w:val="00526B1F"/>
    <w:rsid w:val="005271BE"/>
    <w:rsid w:val="005271EC"/>
    <w:rsid w:val="0052722A"/>
    <w:rsid w:val="0052725A"/>
    <w:rsid w:val="00527283"/>
    <w:rsid w:val="00527337"/>
    <w:rsid w:val="005273BC"/>
    <w:rsid w:val="005274B1"/>
    <w:rsid w:val="005274BC"/>
    <w:rsid w:val="0052765A"/>
    <w:rsid w:val="005278CC"/>
    <w:rsid w:val="00527A3F"/>
    <w:rsid w:val="00527D5D"/>
    <w:rsid w:val="00530316"/>
    <w:rsid w:val="005304DD"/>
    <w:rsid w:val="0053056B"/>
    <w:rsid w:val="005305E2"/>
    <w:rsid w:val="005307C0"/>
    <w:rsid w:val="0053089E"/>
    <w:rsid w:val="00530AF4"/>
    <w:rsid w:val="00530BEE"/>
    <w:rsid w:val="00530BFB"/>
    <w:rsid w:val="00530C74"/>
    <w:rsid w:val="00530E3F"/>
    <w:rsid w:val="00530F08"/>
    <w:rsid w:val="00531095"/>
    <w:rsid w:val="005310FC"/>
    <w:rsid w:val="005311AC"/>
    <w:rsid w:val="00531985"/>
    <w:rsid w:val="00531A65"/>
    <w:rsid w:val="00531D64"/>
    <w:rsid w:val="00531D8A"/>
    <w:rsid w:val="00531D8B"/>
    <w:rsid w:val="00531EE8"/>
    <w:rsid w:val="00531F0E"/>
    <w:rsid w:val="00531F86"/>
    <w:rsid w:val="00531F96"/>
    <w:rsid w:val="0053200A"/>
    <w:rsid w:val="005320C1"/>
    <w:rsid w:val="00532169"/>
    <w:rsid w:val="00532851"/>
    <w:rsid w:val="0053292E"/>
    <w:rsid w:val="00532B60"/>
    <w:rsid w:val="00532CE9"/>
    <w:rsid w:val="00533391"/>
    <w:rsid w:val="0053349B"/>
    <w:rsid w:val="00533561"/>
    <w:rsid w:val="00533569"/>
    <w:rsid w:val="00533694"/>
    <w:rsid w:val="00533958"/>
    <w:rsid w:val="00534008"/>
    <w:rsid w:val="005340BA"/>
    <w:rsid w:val="00534295"/>
    <w:rsid w:val="00534510"/>
    <w:rsid w:val="005345A6"/>
    <w:rsid w:val="0053468C"/>
    <w:rsid w:val="00534C2C"/>
    <w:rsid w:val="00534CE7"/>
    <w:rsid w:val="00534D15"/>
    <w:rsid w:val="00534F67"/>
    <w:rsid w:val="005350A7"/>
    <w:rsid w:val="005350E1"/>
    <w:rsid w:val="00535270"/>
    <w:rsid w:val="00535436"/>
    <w:rsid w:val="00535442"/>
    <w:rsid w:val="00535809"/>
    <w:rsid w:val="005358F5"/>
    <w:rsid w:val="00535A35"/>
    <w:rsid w:val="00535B32"/>
    <w:rsid w:val="00535C37"/>
    <w:rsid w:val="00535E1A"/>
    <w:rsid w:val="00535F8D"/>
    <w:rsid w:val="00536063"/>
    <w:rsid w:val="00536973"/>
    <w:rsid w:val="00536D1E"/>
    <w:rsid w:val="00536D32"/>
    <w:rsid w:val="00537013"/>
    <w:rsid w:val="00537145"/>
    <w:rsid w:val="00537190"/>
    <w:rsid w:val="0053730E"/>
    <w:rsid w:val="0053731E"/>
    <w:rsid w:val="00537399"/>
    <w:rsid w:val="005375B0"/>
    <w:rsid w:val="0053766F"/>
    <w:rsid w:val="0053774C"/>
    <w:rsid w:val="0053799A"/>
    <w:rsid w:val="00537AA4"/>
    <w:rsid w:val="00537F72"/>
    <w:rsid w:val="005405C1"/>
    <w:rsid w:val="0054088E"/>
    <w:rsid w:val="005408DA"/>
    <w:rsid w:val="00540A6E"/>
    <w:rsid w:val="00540EC6"/>
    <w:rsid w:val="00540EE8"/>
    <w:rsid w:val="00541015"/>
    <w:rsid w:val="0054143E"/>
    <w:rsid w:val="00541581"/>
    <w:rsid w:val="0054162A"/>
    <w:rsid w:val="00541650"/>
    <w:rsid w:val="0054167F"/>
    <w:rsid w:val="005418A3"/>
    <w:rsid w:val="0054193F"/>
    <w:rsid w:val="00541989"/>
    <w:rsid w:val="00541B69"/>
    <w:rsid w:val="00541BA9"/>
    <w:rsid w:val="00541C70"/>
    <w:rsid w:val="00541E1F"/>
    <w:rsid w:val="00541EA3"/>
    <w:rsid w:val="00541ECF"/>
    <w:rsid w:val="0054215F"/>
    <w:rsid w:val="005424D1"/>
    <w:rsid w:val="005424EC"/>
    <w:rsid w:val="00542721"/>
    <w:rsid w:val="0054279C"/>
    <w:rsid w:val="00542809"/>
    <w:rsid w:val="00542A58"/>
    <w:rsid w:val="00542B10"/>
    <w:rsid w:val="00543316"/>
    <w:rsid w:val="00543494"/>
    <w:rsid w:val="00543582"/>
    <w:rsid w:val="005435C9"/>
    <w:rsid w:val="005437F2"/>
    <w:rsid w:val="00543868"/>
    <w:rsid w:val="0054404A"/>
    <w:rsid w:val="005441F3"/>
    <w:rsid w:val="00544215"/>
    <w:rsid w:val="00544216"/>
    <w:rsid w:val="0054434D"/>
    <w:rsid w:val="005443B1"/>
    <w:rsid w:val="005444BA"/>
    <w:rsid w:val="005444D2"/>
    <w:rsid w:val="005445AE"/>
    <w:rsid w:val="00544CB0"/>
    <w:rsid w:val="00544EB2"/>
    <w:rsid w:val="00545270"/>
    <w:rsid w:val="00545338"/>
    <w:rsid w:val="005453BC"/>
    <w:rsid w:val="00545430"/>
    <w:rsid w:val="005457D2"/>
    <w:rsid w:val="005458C4"/>
    <w:rsid w:val="005458CF"/>
    <w:rsid w:val="005459B2"/>
    <w:rsid w:val="00545AA1"/>
    <w:rsid w:val="00545D53"/>
    <w:rsid w:val="00545F37"/>
    <w:rsid w:val="00545FCC"/>
    <w:rsid w:val="005460B0"/>
    <w:rsid w:val="005460EE"/>
    <w:rsid w:val="005465BB"/>
    <w:rsid w:val="00546901"/>
    <w:rsid w:val="00546A6C"/>
    <w:rsid w:val="00546AE3"/>
    <w:rsid w:val="00546CE0"/>
    <w:rsid w:val="00546D76"/>
    <w:rsid w:val="00546D9D"/>
    <w:rsid w:val="00546E28"/>
    <w:rsid w:val="00546F3A"/>
    <w:rsid w:val="005472E9"/>
    <w:rsid w:val="00547391"/>
    <w:rsid w:val="00547421"/>
    <w:rsid w:val="005474C8"/>
    <w:rsid w:val="005475B2"/>
    <w:rsid w:val="005477B9"/>
    <w:rsid w:val="00547B5C"/>
    <w:rsid w:val="00547F6C"/>
    <w:rsid w:val="00547F98"/>
    <w:rsid w:val="00550028"/>
    <w:rsid w:val="005500B0"/>
    <w:rsid w:val="0055017F"/>
    <w:rsid w:val="0055021A"/>
    <w:rsid w:val="00550244"/>
    <w:rsid w:val="00550267"/>
    <w:rsid w:val="0055070E"/>
    <w:rsid w:val="00550728"/>
    <w:rsid w:val="00550767"/>
    <w:rsid w:val="005507B4"/>
    <w:rsid w:val="0055080A"/>
    <w:rsid w:val="005509B5"/>
    <w:rsid w:val="00550AC1"/>
    <w:rsid w:val="00550B85"/>
    <w:rsid w:val="00550C9A"/>
    <w:rsid w:val="00550F9A"/>
    <w:rsid w:val="00551164"/>
    <w:rsid w:val="00551170"/>
    <w:rsid w:val="0055136F"/>
    <w:rsid w:val="00551376"/>
    <w:rsid w:val="00551572"/>
    <w:rsid w:val="005516E0"/>
    <w:rsid w:val="005519DA"/>
    <w:rsid w:val="00551C93"/>
    <w:rsid w:val="00551CF3"/>
    <w:rsid w:val="00551EF1"/>
    <w:rsid w:val="005524B4"/>
    <w:rsid w:val="00552514"/>
    <w:rsid w:val="005525BF"/>
    <w:rsid w:val="005528C4"/>
    <w:rsid w:val="005528C9"/>
    <w:rsid w:val="005528EF"/>
    <w:rsid w:val="00552965"/>
    <w:rsid w:val="00552AAE"/>
    <w:rsid w:val="00552B18"/>
    <w:rsid w:val="00552CA5"/>
    <w:rsid w:val="00552D9A"/>
    <w:rsid w:val="00552EFF"/>
    <w:rsid w:val="00552F6E"/>
    <w:rsid w:val="00552F92"/>
    <w:rsid w:val="00552FE3"/>
    <w:rsid w:val="00553373"/>
    <w:rsid w:val="005536FA"/>
    <w:rsid w:val="0055381B"/>
    <w:rsid w:val="0055388F"/>
    <w:rsid w:val="00553B7A"/>
    <w:rsid w:val="00553C3F"/>
    <w:rsid w:val="00553D6B"/>
    <w:rsid w:val="00553DB7"/>
    <w:rsid w:val="0055425A"/>
    <w:rsid w:val="00554579"/>
    <w:rsid w:val="005545F2"/>
    <w:rsid w:val="0055465F"/>
    <w:rsid w:val="005546CE"/>
    <w:rsid w:val="00554723"/>
    <w:rsid w:val="00554768"/>
    <w:rsid w:val="00554939"/>
    <w:rsid w:val="00554BAF"/>
    <w:rsid w:val="00554E6B"/>
    <w:rsid w:val="00554FB3"/>
    <w:rsid w:val="005556B7"/>
    <w:rsid w:val="00555767"/>
    <w:rsid w:val="005557E2"/>
    <w:rsid w:val="005558CC"/>
    <w:rsid w:val="00555A29"/>
    <w:rsid w:val="00555AE1"/>
    <w:rsid w:val="00555B73"/>
    <w:rsid w:val="00555E25"/>
    <w:rsid w:val="0055620E"/>
    <w:rsid w:val="005567C2"/>
    <w:rsid w:val="005567C6"/>
    <w:rsid w:val="005569A1"/>
    <w:rsid w:val="005569AE"/>
    <w:rsid w:val="00556BC7"/>
    <w:rsid w:val="00556C9D"/>
    <w:rsid w:val="00556D27"/>
    <w:rsid w:val="00556DD8"/>
    <w:rsid w:val="00556E0F"/>
    <w:rsid w:val="00556E12"/>
    <w:rsid w:val="0055720C"/>
    <w:rsid w:val="005572ED"/>
    <w:rsid w:val="00557301"/>
    <w:rsid w:val="00557A7D"/>
    <w:rsid w:val="00557C8D"/>
    <w:rsid w:val="00557E1F"/>
    <w:rsid w:val="00557FFC"/>
    <w:rsid w:val="00560031"/>
    <w:rsid w:val="00560073"/>
    <w:rsid w:val="005600F8"/>
    <w:rsid w:val="00560402"/>
    <w:rsid w:val="005604A1"/>
    <w:rsid w:val="005608F0"/>
    <w:rsid w:val="0056099F"/>
    <w:rsid w:val="005609DA"/>
    <w:rsid w:val="00560D2A"/>
    <w:rsid w:val="00560DA5"/>
    <w:rsid w:val="00560E3F"/>
    <w:rsid w:val="00560E90"/>
    <w:rsid w:val="00561046"/>
    <w:rsid w:val="005611C6"/>
    <w:rsid w:val="00561274"/>
    <w:rsid w:val="005614CD"/>
    <w:rsid w:val="0056172D"/>
    <w:rsid w:val="00561737"/>
    <w:rsid w:val="00561DD0"/>
    <w:rsid w:val="00561FA2"/>
    <w:rsid w:val="00562239"/>
    <w:rsid w:val="0056236A"/>
    <w:rsid w:val="00562466"/>
    <w:rsid w:val="00562738"/>
    <w:rsid w:val="00562905"/>
    <w:rsid w:val="0056298E"/>
    <w:rsid w:val="00562BB1"/>
    <w:rsid w:val="00562BD2"/>
    <w:rsid w:val="00562EDD"/>
    <w:rsid w:val="00563236"/>
    <w:rsid w:val="00563423"/>
    <w:rsid w:val="005635C4"/>
    <w:rsid w:val="0056367C"/>
    <w:rsid w:val="00563D0C"/>
    <w:rsid w:val="00563E0C"/>
    <w:rsid w:val="00564136"/>
    <w:rsid w:val="00564375"/>
    <w:rsid w:val="005645D1"/>
    <w:rsid w:val="0056464F"/>
    <w:rsid w:val="00564716"/>
    <w:rsid w:val="00564829"/>
    <w:rsid w:val="0056492C"/>
    <w:rsid w:val="005652A4"/>
    <w:rsid w:val="00565415"/>
    <w:rsid w:val="00565454"/>
    <w:rsid w:val="0056550E"/>
    <w:rsid w:val="00565517"/>
    <w:rsid w:val="005655EE"/>
    <w:rsid w:val="0056560B"/>
    <w:rsid w:val="00565804"/>
    <w:rsid w:val="005659CF"/>
    <w:rsid w:val="00565A25"/>
    <w:rsid w:val="00565C9A"/>
    <w:rsid w:val="00565E94"/>
    <w:rsid w:val="00565F97"/>
    <w:rsid w:val="0056604D"/>
    <w:rsid w:val="005661A9"/>
    <w:rsid w:val="005662A7"/>
    <w:rsid w:val="005664D0"/>
    <w:rsid w:val="0056674D"/>
    <w:rsid w:val="005667D5"/>
    <w:rsid w:val="005668DA"/>
    <w:rsid w:val="00566C31"/>
    <w:rsid w:val="00566EE2"/>
    <w:rsid w:val="00566EFB"/>
    <w:rsid w:val="00567099"/>
    <w:rsid w:val="00567181"/>
    <w:rsid w:val="005672E1"/>
    <w:rsid w:val="005673CD"/>
    <w:rsid w:val="00567546"/>
    <w:rsid w:val="005675EF"/>
    <w:rsid w:val="00567754"/>
    <w:rsid w:val="00567940"/>
    <w:rsid w:val="005679A3"/>
    <w:rsid w:val="00567A1F"/>
    <w:rsid w:val="00570161"/>
    <w:rsid w:val="005701EA"/>
    <w:rsid w:val="0057030B"/>
    <w:rsid w:val="0057049B"/>
    <w:rsid w:val="00570768"/>
    <w:rsid w:val="005707EB"/>
    <w:rsid w:val="00570AC8"/>
    <w:rsid w:val="00570D7A"/>
    <w:rsid w:val="00570E75"/>
    <w:rsid w:val="00570E92"/>
    <w:rsid w:val="00570FFE"/>
    <w:rsid w:val="0057100A"/>
    <w:rsid w:val="00571536"/>
    <w:rsid w:val="00571541"/>
    <w:rsid w:val="00571579"/>
    <w:rsid w:val="0057160D"/>
    <w:rsid w:val="00571849"/>
    <w:rsid w:val="005718FB"/>
    <w:rsid w:val="0057192B"/>
    <w:rsid w:val="00571D8D"/>
    <w:rsid w:val="00571E4A"/>
    <w:rsid w:val="00571F12"/>
    <w:rsid w:val="00571F2B"/>
    <w:rsid w:val="00571F3A"/>
    <w:rsid w:val="00572062"/>
    <w:rsid w:val="00572128"/>
    <w:rsid w:val="005721E5"/>
    <w:rsid w:val="0057229C"/>
    <w:rsid w:val="005722AC"/>
    <w:rsid w:val="005723A2"/>
    <w:rsid w:val="00573042"/>
    <w:rsid w:val="0057319B"/>
    <w:rsid w:val="00573408"/>
    <w:rsid w:val="00573668"/>
    <w:rsid w:val="005737F0"/>
    <w:rsid w:val="00573AC1"/>
    <w:rsid w:val="00573C85"/>
    <w:rsid w:val="00573E1E"/>
    <w:rsid w:val="00573E93"/>
    <w:rsid w:val="00573ED0"/>
    <w:rsid w:val="00573FDC"/>
    <w:rsid w:val="0057409C"/>
    <w:rsid w:val="00574157"/>
    <w:rsid w:val="005742BC"/>
    <w:rsid w:val="005742C8"/>
    <w:rsid w:val="0057469D"/>
    <w:rsid w:val="005746FD"/>
    <w:rsid w:val="0057496E"/>
    <w:rsid w:val="00574971"/>
    <w:rsid w:val="00574E83"/>
    <w:rsid w:val="0057513C"/>
    <w:rsid w:val="0057546B"/>
    <w:rsid w:val="0057565F"/>
    <w:rsid w:val="00575ED3"/>
    <w:rsid w:val="005760A8"/>
    <w:rsid w:val="005760EE"/>
    <w:rsid w:val="005761F6"/>
    <w:rsid w:val="00576399"/>
    <w:rsid w:val="005763A5"/>
    <w:rsid w:val="005764BA"/>
    <w:rsid w:val="0057660C"/>
    <w:rsid w:val="005766C8"/>
    <w:rsid w:val="005768E5"/>
    <w:rsid w:val="00576B9D"/>
    <w:rsid w:val="00576C42"/>
    <w:rsid w:val="00576DFD"/>
    <w:rsid w:val="00576E22"/>
    <w:rsid w:val="00576E77"/>
    <w:rsid w:val="00576E9F"/>
    <w:rsid w:val="00576F74"/>
    <w:rsid w:val="005773B1"/>
    <w:rsid w:val="0057760C"/>
    <w:rsid w:val="00577700"/>
    <w:rsid w:val="00577768"/>
    <w:rsid w:val="00577C21"/>
    <w:rsid w:val="00577E37"/>
    <w:rsid w:val="00577E3D"/>
    <w:rsid w:val="00580021"/>
    <w:rsid w:val="0058019B"/>
    <w:rsid w:val="0058027D"/>
    <w:rsid w:val="005802F7"/>
    <w:rsid w:val="005804DA"/>
    <w:rsid w:val="005806A1"/>
    <w:rsid w:val="005809B6"/>
    <w:rsid w:val="00580A28"/>
    <w:rsid w:val="00580B72"/>
    <w:rsid w:val="00580D24"/>
    <w:rsid w:val="00580D45"/>
    <w:rsid w:val="00580DF2"/>
    <w:rsid w:val="005811F7"/>
    <w:rsid w:val="005812CE"/>
    <w:rsid w:val="005813C9"/>
    <w:rsid w:val="0058147A"/>
    <w:rsid w:val="00581584"/>
    <w:rsid w:val="005816EA"/>
    <w:rsid w:val="005817C9"/>
    <w:rsid w:val="00581970"/>
    <w:rsid w:val="00581A26"/>
    <w:rsid w:val="00581B09"/>
    <w:rsid w:val="00581B1C"/>
    <w:rsid w:val="00581BA9"/>
    <w:rsid w:val="00581C03"/>
    <w:rsid w:val="00581ED3"/>
    <w:rsid w:val="00581F34"/>
    <w:rsid w:val="00581F53"/>
    <w:rsid w:val="00581F74"/>
    <w:rsid w:val="00582121"/>
    <w:rsid w:val="0058237F"/>
    <w:rsid w:val="0058297B"/>
    <w:rsid w:val="00582B18"/>
    <w:rsid w:val="00582B7F"/>
    <w:rsid w:val="00582BEF"/>
    <w:rsid w:val="00582EBB"/>
    <w:rsid w:val="00582F93"/>
    <w:rsid w:val="00583090"/>
    <w:rsid w:val="005830BE"/>
    <w:rsid w:val="00583266"/>
    <w:rsid w:val="005834D6"/>
    <w:rsid w:val="00583587"/>
    <w:rsid w:val="005835D8"/>
    <w:rsid w:val="00583710"/>
    <w:rsid w:val="00583829"/>
    <w:rsid w:val="00583983"/>
    <w:rsid w:val="00583B91"/>
    <w:rsid w:val="00583F16"/>
    <w:rsid w:val="005844E7"/>
    <w:rsid w:val="00584595"/>
    <w:rsid w:val="00584630"/>
    <w:rsid w:val="005848C2"/>
    <w:rsid w:val="00584B95"/>
    <w:rsid w:val="00584BF5"/>
    <w:rsid w:val="00585196"/>
    <w:rsid w:val="0058546F"/>
    <w:rsid w:val="00585635"/>
    <w:rsid w:val="00585677"/>
    <w:rsid w:val="0058568C"/>
    <w:rsid w:val="005857A1"/>
    <w:rsid w:val="00585A9E"/>
    <w:rsid w:val="00585C0E"/>
    <w:rsid w:val="00585CC2"/>
    <w:rsid w:val="00585D26"/>
    <w:rsid w:val="00585EE6"/>
    <w:rsid w:val="00586122"/>
    <w:rsid w:val="005863A5"/>
    <w:rsid w:val="00586563"/>
    <w:rsid w:val="005868BD"/>
    <w:rsid w:val="005868FC"/>
    <w:rsid w:val="0058695A"/>
    <w:rsid w:val="00586B12"/>
    <w:rsid w:val="00587107"/>
    <w:rsid w:val="0058748C"/>
    <w:rsid w:val="005874BF"/>
    <w:rsid w:val="00587705"/>
    <w:rsid w:val="005877F8"/>
    <w:rsid w:val="005879CA"/>
    <w:rsid w:val="00587AA1"/>
    <w:rsid w:val="00587E97"/>
    <w:rsid w:val="0059003C"/>
    <w:rsid w:val="0059053F"/>
    <w:rsid w:val="00590735"/>
    <w:rsid w:val="005908AE"/>
    <w:rsid w:val="00590B19"/>
    <w:rsid w:val="00590B52"/>
    <w:rsid w:val="00590C21"/>
    <w:rsid w:val="00590C6B"/>
    <w:rsid w:val="00590EC5"/>
    <w:rsid w:val="00590F58"/>
    <w:rsid w:val="00590F5B"/>
    <w:rsid w:val="005910EC"/>
    <w:rsid w:val="005911BD"/>
    <w:rsid w:val="005911FB"/>
    <w:rsid w:val="00591232"/>
    <w:rsid w:val="00591305"/>
    <w:rsid w:val="00591359"/>
    <w:rsid w:val="00591538"/>
    <w:rsid w:val="005915FE"/>
    <w:rsid w:val="0059162E"/>
    <w:rsid w:val="0059166F"/>
    <w:rsid w:val="00591800"/>
    <w:rsid w:val="005919E7"/>
    <w:rsid w:val="00591A0E"/>
    <w:rsid w:val="00591C3A"/>
    <w:rsid w:val="00591CA3"/>
    <w:rsid w:val="00591E6A"/>
    <w:rsid w:val="00592062"/>
    <w:rsid w:val="0059215C"/>
    <w:rsid w:val="00592314"/>
    <w:rsid w:val="005928B7"/>
    <w:rsid w:val="0059296E"/>
    <w:rsid w:val="00592A29"/>
    <w:rsid w:val="00592ABF"/>
    <w:rsid w:val="00592B8C"/>
    <w:rsid w:val="00592D8F"/>
    <w:rsid w:val="00592DFC"/>
    <w:rsid w:val="0059313C"/>
    <w:rsid w:val="00593203"/>
    <w:rsid w:val="005934EF"/>
    <w:rsid w:val="00593557"/>
    <w:rsid w:val="005935CD"/>
    <w:rsid w:val="005936B0"/>
    <w:rsid w:val="0059399E"/>
    <w:rsid w:val="005939B9"/>
    <w:rsid w:val="00593A0E"/>
    <w:rsid w:val="00593D14"/>
    <w:rsid w:val="00593FC1"/>
    <w:rsid w:val="00594052"/>
    <w:rsid w:val="00594506"/>
    <w:rsid w:val="0059475C"/>
    <w:rsid w:val="005948D1"/>
    <w:rsid w:val="00594991"/>
    <w:rsid w:val="00594A1E"/>
    <w:rsid w:val="00594FD5"/>
    <w:rsid w:val="005952E4"/>
    <w:rsid w:val="00595306"/>
    <w:rsid w:val="005956F3"/>
    <w:rsid w:val="005957A3"/>
    <w:rsid w:val="00595810"/>
    <w:rsid w:val="0059592C"/>
    <w:rsid w:val="00595A8C"/>
    <w:rsid w:val="00595D3E"/>
    <w:rsid w:val="00595D4B"/>
    <w:rsid w:val="00595D4C"/>
    <w:rsid w:val="00595D77"/>
    <w:rsid w:val="00595EB0"/>
    <w:rsid w:val="00595F3B"/>
    <w:rsid w:val="00596238"/>
    <w:rsid w:val="0059624A"/>
    <w:rsid w:val="0059632C"/>
    <w:rsid w:val="005963D4"/>
    <w:rsid w:val="00596851"/>
    <w:rsid w:val="005969DC"/>
    <w:rsid w:val="005969E5"/>
    <w:rsid w:val="00596C72"/>
    <w:rsid w:val="00596CB3"/>
    <w:rsid w:val="00596E0B"/>
    <w:rsid w:val="00596E4B"/>
    <w:rsid w:val="0059705C"/>
    <w:rsid w:val="00597214"/>
    <w:rsid w:val="00597376"/>
    <w:rsid w:val="005974B2"/>
    <w:rsid w:val="0059753D"/>
    <w:rsid w:val="0059772D"/>
    <w:rsid w:val="00597B39"/>
    <w:rsid w:val="00597B50"/>
    <w:rsid w:val="00597DB5"/>
    <w:rsid w:val="00597E2D"/>
    <w:rsid w:val="00597ECB"/>
    <w:rsid w:val="00597F96"/>
    <w:rsid w:val="005A00E2"/>
    <w:rsid w:val="005A0109"/>
    <w:rsid w:val="005A02FB"/>
    <w:rsid w:val="005A0302"/>
    <w:rsid w:val="005A096F"/>
    <w:rsid w:val="005A0973"/>
    <w:rsid w:val="005A0AFC"/>
    <w:rsid w:val="005A0B90"/>
    <w:rsid w:val="005A0C73"/>
    <w:rsid w:val="005A0CE7"/>
    <w:rsid w:val="005A0E7A"/>
    <w:rsid w:val="005A0E8B"/>
    <w:rsid w:val="005A0FA3"/>
    <w:rsid w:val="005A0FB4"/>
    <w:rsid w:val="005A1117"/>
    <w:rsid w:val="005A1429"/>
    <w:rsid w:val="005A15CD"/>
    <w:rsid w:val="005A1D6B"/>
    <w:rsid w:val="005A1EDB"/>
    <w:rsid w:val="005A2022"/>
    <w:rsid w:val="005A20F4"/>
    <w:rsid w:val="005A2290"/>
    <w:rsid w:val="005A2375"/>
    <w:rsid w:val="005A2392"/>
    <w:rsid w:val="005A259F"/>
    <w:rsid w:val="005A25E2"/>
    <w:rsid w:val="005A29FC"/>
    <w:rsid w:val="005A2B84"/>
    <w:rsid w:val="005A2B90"/>
    <w:rsid w:val="005A2D5C"/>
    <w:rsid w:val="005A331C"/>
    <w:rsid w:val="005A3437"/>
    <w:rsid w:val="005A345E"/>
    <w:rsid w:val="005A3832"/>
    <w:rsid w:val="005A3AB4"/>
    <w:rsid w:val="005A3D55"/>
    <w:rsid w:val="005A4016"/>
    <w:rsid w:val="005A46DA"/>
    <w:rsid w:val="005A4853"/>
    <w:rsid w:val="005A4AC8"/>
    <w:rsid w:val="005A4B7E"/>
    <w:rsid w:val="005A4D20"/>
    <w:rsid w:val="005A4D25"/>
    <w:rsid w:val="005A4F1D"/>
    <w:rsid w:val="005A508E"/>
    <w:rsid w:val="005A526D"/>
    <w:rsid w:val="005A56F0"/>
    <w:rsid w:val="005A5707"/>
    <w:rsid w:val="005A571C"/>
    <w:rsid w:val="005A5743"/>
    <w:rsid w:val="005A5BFC"/>
    <w:rsid w:val="005A5D82"/>
    <w:rsid w:val="005A5F31"/>
    <w:rsid w:val="005A606F"/>
    <w:rsid w:val="005A633C"/>
    <w:rsid w:val="005A6389"/>
    <w:rsid w:val="005A63BD"/>
    <w:rsid w:val="005A64E9"/>
    <w:rsid w:val="005A6B4F"/>
    <w:rsid w:val="005A6C34"/>
    <w:rsid w:val="005A6CEC"/>
    <w:rsid w:val="005A6CF0"/>
    <w:rsid w:val="005A6D94"/>
    <w:rsid w:val="005A6D9D"/>
    <w:rsid w:val="005A6E21"/>
    <w:rsid w:val="005A6F5F"/>
    <w:rsid w:val="005A73E6"/>
    <w:rsid w:val="005A7518"/>
    <w:rsid w:val="005A7700"/>
    <w:rsid w:val="005A771F"/>
    <w:rsid w:val="005A7814"/>
    <w:rsid w:val="005A795E"/>
    <w:rsid w:val="005A7A99"/>
    <w:rsid w:val="005A7FDB"/>
    <w:rsid w:val="005B01FB"/>
    <w:rsid w:val="005B0549"/>
    <w:rsid w:val="005B058E"/>
    <w:rsid w:val="005B0809"/>
    <w:rsid w:val="005B0911"/>
    <w:rsid w:val="005B0939"/>
    <w:rsid w:val="005B0943"/>
    <w:rsid w:val="005B0AA2"/>
    <w:rsid w:val="005B0BC7"/>
    <w:rsid w:val="005B0C41"/>
    <w:rsid w:val="005B0D7C"/>
    <w:rsid w:val="005B0E43"/>
    <w:rsid w:val="005B100E"/>
    <w:rsid w:val="005B115B"/>
    <w:rsid w:val="005B126F"/>
    <w:rsid w:val="005B15A9"/>
    <w:rsid w:val="005B15F9"/>
    <w:rsid w:val="005B170A"/>
    <w:rsid w:val="005B177A"/>
    <w:rsid w:val="005B187D"/>
    <w:rsid w:val="005B18A6"/>
    <w:rsid w:val="005B1A38"/>
    <w:rsid w:val="005B1A70"/>
    <w:rsid w:val="005B1E0E"/>
    <w:rsid w:val="005B1EF8"/>
    <w:rsid w:val="005B1F70"/>
    <w:rsid w:val="005B226D"/>
    <w:rsid w:val="005B235F"/>
    <w:rsid w:val="005B23AF"/>
    <w:rsid w:val="005B25D5"/>
    <w:rsid w:val="005B26BD"/>
    <w:rsid w:val="005B2737"/>
    <w:rsid w:val="005B27B9"/>
    <w:rsid w:val="005B2869"/>
    <w:rsid w:val="005B2892"/>
    <w:rsid w:val="005B2FBB"/>
    <w:rsid w:val="005B3127"/>
    <w:rsid w:val="005B3167"/>
    <w:rsid w:val="005B3275"/>
    <w:rsid w:val="005B32FB"/>
    <w:rsid w:val="005B3320"/>
    <w:rsid w:val="005B335A"/>
    <w:rsid w:val="005B3412"/>
    <w:rsid w:val="005B35AF"/>
    <w:rsid w:val="005B3755"/>
    <w:rsid w:val="005B3C7C"/>
    <w:rsid w:val="005B3CE9"/>
    <w:rsid w:val="005B4016"/>
    <w:rsid w:val="005B41B2"/>
    <w:rsid w:val="005B4379"/>
    <w:rsid w:val="005B47B6"/>
    <w:rsid w:val="005B47F5"/>
    <w:rsid w:val="005B495F"/>
    <w:rsid w:val="005B4A76"/>
    <w:rsid w:val="005B4B83"/>
    <w:rsid w:val="005B4BC2"/>
    <w:rsid w:val="005B4F07"/>
    <w:rsid w:val="005B50F5"/>
    <w:rsid w:val="005B52C7"/>
    <w:rsid w:val="005B568B"/>
    <w:rsid w:val="005B5C5B"/>
    <w:rsid w:val="005B5D13"/>
    <w:rsid w:val="005B632E"/>
    <w:rsid w:val="005B652A"/>
    <w:rsid w:val="005B669D"/>
    <w:rsid w:val="005B6785"/>
    <w:rsid w:val="005B68B4"/>
    <w:rsid w:val="005B69C5"/>
    <w:rsid w:val="005B6B14"/>
    <w:rsid w:val="005B6F19"/>
    <w:rsid w:val="005B7258"/>
    <w:rsid w:val="005B7543"/>
    <w:rsid w:val="005B7821"/>
    <w:rsid w:val="005B7899"/>
    <w:rsid w:val="005B790F"/>
    <w:rsid w:val="005B7ACB"/>
    <w:rsid w:val="005B7C51"/>
    <w:rsid w:val="005B7CBB"/>
    <w:rsid w:val="005B7D26"/>
    <w:rsid w:val="005B7D8D"/>
    <w:rsid w:val="005C019D"/>
    <w:rsid w:val="005C038B"/>
    <w:rsid w:val="005C03D3"/>
    <w:rsid w:val="005C0440"/>
    <w:rsid w:val="005C0605"/>
    <w:rsid w:val="005C0662"/>
    <w:rsid w:val="005C08FA"/>
    <w:rsid w:val="005C0927"/>
    <w:rsid w:val="005C0C27"/>
    <w:rsid w:val="005C0C70"/>
    <w:rsid w:val="005C0E57"/>
    <w:rsid w:val="005C0EBB"/>
    <w:rsid w:val="005C0F91"/>
    <w:rsid w:val="005C108F"/>
    <w:rsid w:val="005C110A"/>
    <w:rsid w:val="005C11F2"/>
    <w:rsid w:val="005C153F"/>
    <w:rsid w:val="005C1565"/>
    <w:rsid w:val="005C16EF"/>
    <w:rsid w:val="005C1825"/>
    <w:rsid w:val="005C18C7"/>
    <w:rsid w:val="005C1A8D"/>
    <w:rsid w:val="005C1CCF"/>
    <w:rsid w:val="005C1CD1"/>
    <w:rsid w:val="005C1D65"/>
    <w:rsid w:val="005C1DE6"/>
    <w:rsid w:val="005C1E46"/>
    <w:rsid w:val="005C25A8"/>
    <w:rsid w:val="005C273B"/>
    <w:rsid w:val="005C2A5A"/>
    <w:rsid w:val="005C2C9D"/>
    <w:rsid w:val="005C2ED9"/>
    <w:rsid w:val="005C2F82"/>
    <w:rsid w:val="005C30C6"/>
    <w:rsid w:val="005C3258"/>
    <w:rsid w:val="005C3303"/>
    <w:rsid w:val="005C37D8"/>
    <w:rsid w:val="005C3949"/>
    <w:rsid w:val="005C3AF1"/>
    <w:rsid w:val="005C3D96"/>
    <w:rsid w:val="005C3E90"/>
    <w:rsid w:val="005C3F17"/>
    <w:rsid w:val="005C3F7A"/>
    <w:rsid w:val="005C3F9D"/>
    <w:rsid w:val="005C3FB2"/>
    <w:rsid w:val="005C44FE"/>
    <w:rsid w:val="005C4894"/>
    <w:rsid w:val="005C489D"/>
    <w:rsid w:val="005C48C7"/>
    <w:rsid w:val="005C490C"/>
    <w:rsid w:val="005C4D6F"/>
    <w:rsid w:val="005C4DC9"/>
    <w:rsid w:val="005C4EB5"/>
    <w:rsid w:val="005C5277"/>
    <w:rsid w:val="005C5286"/>
    <w:rsid w:val="005C54CE"/>
    <w:rsid w:val="005C5775"/>
    <w:rsid w:val="005C590C"/>
    <w:rsid w:val="005C592C"/>
    <w:rsid w:val="005C5B24"/>
    <w:rsid w:val="005C5BE4"/>
    <w:rsid w:val="005C5C6A"/>
    <w:rsid w:val="005C5F5D"/>
    <w:rsid w:val="005C6067"/>
    <w:rsid w:val="005C60A3"/>
    <w:rsid w:val="005C618A"/>
    <w:rsid w:val="005C62E5"/>
    <w:rsid w:val="005C6395"/>
    <w:rsid w:val="005C639E"/>
    <w:rsid w:val="005C6621"/>
    <w:rsid w:val="005C67B1"/>
    <w:rsid w:val="005C69AB"/>
    <w:rsid w:val="005C6AD0"/>
    <w:rsid w:val="005C6BFA"/>
    <w:rsid w:val="005C6C36"/>
    <w:rsid w:val="005C754D"/>
    <w:rsid w:val="005C7645"/>
    <w:rsid w:val="005C7709"/>
    <w:rsid w:val="005C788D"/>
    <w:rsid w:val="005C7891"/>
    <w:rsid w:val="005C797B"/>
    <w:rsid w:val="005C7CC3"/>
    <w:rsid w:val="005C7D75"/>
    <w:rsid w:val="005C7EAB"/>
    <w:rsid w:val="005C7EDC"/>
    <w:rsid w:val="005C7EE0"/>
    <w:rsid w:val="005D023B"/>
    <w:rsid w:val="005D02BA"/>
    <w:rsid w:val="005D0409"/>
    <w:rsid w:val="005D0577"/>
    <w:rsid w:val="005D06A9"/>
    <w:rsid w:val="005D070F"/>
    <w:rsid w:val="005D0898"/>
    <w:rsid w:val="005D0A39"/>
    <w:rsid w:val="005D0BF3"/>
    <w:rsid w:val="005D0CCC"/>
    <w:rsid w:val="005D0E23"/>
    <w:rsid w:val="005D0F64"/>
    <w:rsid w:val="005D10DA"/>
    <w:rsid w:val="005D12E6"/>
    <w:rsid w:val="005D148D"/>
    <w:rsid w:val="005D149A"/>
    <w:rsid w:val="005D15EF"/>
    <w:rsid w:val="005D1898"/>
    <w:rsid w:val="005D1993"/>
    <w:rsid w:val="005D1B06"/>
    <w:rsid w:val="005D1D21"/>
    <w:rsid w:val="005D1D8C"/>
    <w:rsid w:val="005D1FC7"/>
    <w:rsid w:val="005D22D2"/>
    <w:rsid w:val="005D23EB"/>
    <w:rsid w:val="005D255E"/>
    <w:rsid w:val="005D261B"/>
    <w:rsid w:val="005D277E"/>
    <w:rsid w:val="005D289A"/>
    <w:rsid w:val="005D2A8B"/>
    <w:rsid w:val="005D2AC0"/>
    <w:rsid w:val="005D2D51"/>
    <w:rsid w:val="005D2EA9"/>
    <w:rsid w:val="005D2F53"/>
    <w:rsid w:val="005D2FFC"/>
    <w:rsid w:val="005D317D"/>
    <w:rsid w:val="005D319B"/>
    <w:rsid w:val="005D38A9"/>
    <w:rsid w:val="005D390E"/>
    <w:rsid w:val="005D39E0"/>
    <w:rsid w:val="005D3E0F"/>
    <w:rsid w:val="005D3FB1"/>
    <w:rsid w:val="005D4067"/>
    <w:rsid w:val="005D40AB"/>
    <w:rsid w:val="005D4113"/>
    <w:rsid w:val="005D42B7"/>
    <w:rsid w:val="005D43EE"/>
    <w:rsid w:val="005D4612"/>
    <w:rsid w:val="005D4829"/>
    <w:rsid w:val="005D490F"/>
    <w:rsid w:val="005D495A"/>
    <w:rsid w:val="005D4A29"/>
    <w:rsid w:val="005D4A35"/>
    <w:rsid w:val="005D4F9A"/>
    <w:rsid w:val="005D50DA"/>
    <w:rsid w:val="005D5131"/>
    <w:rsid w:val="005D51AD"/>
    <w:rsid w:val="005D54E2"/>
    <w:rsid w:val="005D56EB"/>
    <w:rsid w:val="005D57A0"/>
    <w:rsid w:val="005D5A1E"/>
    <w:rsid w:val="005D5B25"/>
    <w:rsid w:val="005D5D2A"/>
    <w:rsid w:val="005D5F7F"/>
    <w:rsid w:val="005D602E"/>
    <w:rsid w:val="005D623F"/>
    <w:rsid w:val="005D659E"/>
    <w:rsid w:val="005D6936"/>
    <w:rsid w:val="005D6AAE"/>
    <w:rsid w:val="005D6B59"/>
    <w:rsid w:val="005D6B73"/>
    <w:rsid w:val="005D6E88"/>
    <w:rsid w:val="005D6F90"/>
    <w:rsid w:val="005D7001"/>
    <w:rsid w:val="005D7122"/>
    <w:rsid w:val="005D71F1"/>
    <w:rsid w:val="005D7469"/>
    <w:rsid w:val="005D7676"/>
    <w:rsid w:val="005D7938"/>
    <w:rsid w:val="005D7CCF"/>
    <w:rsid w:val="005D7DFB"/>
    <w:rsid w:val="005D7E07"/>
    <w:rsid w:val="005D7E44"/>
    <w:rsid w:val="005D7FBA"/>
    <w:rsid w:val="005E0239"/>
    <w:rsid w:val="005E0518"/>
    <w:rsid w:val="005E0586"/>
    <w:rsid w:val="005E0657"/>
    <w:rsid w:val="005E0ACF"/>
    <w:rsid w:val="005E0C58"/>
    <w:rsid w:val="005E0D8E"/>
    <w:rsid w:val="005E0F49"/>
    <w:rsid w:val="005E10B3"/>
    <w:rsid w:val="005E1274"/>
    <w:rsid w:val="005E17E2"/>
    <w:rsid w:val="005E1862"/>
    <w:rsid w:val="005E1883"/>
    <w:rsid w:val="005E1A6F"/>
    <w:rsid w:val="005E1A82"/>
    <w:rsid w:val="005E1BF1"/>
    <w:rsid w:val="005E1D0D"/>
    <w:rsid w:val="005E1F6B"/>
    <w:rsid w:val="005E1FFE"/>
    <w:rsid w:val="005E210C"/>
    <w:rsid w:val="005E222D"/>
    <w:rsid w:val="005E25EA"/>
    <w:rsid w:val="005E2643"/>
    <w:rsid w:val="005E278C"/>
    <w:rsid w:val="005E2827"/>
    <w:rsid w:val="005E2BA9"/>
    <w:rsid w:val="005E2CD5"/>
    <w:rsid w:val="005E2DE5"/>
    <w:rsid w:val="005E31C0"/>
    <w:rsid w:val="005E31C5"/>
    <w:rsid w:val="005E3337"/>
    <w:rsid w:val="005E3392"/>
    <w:rsid w:val="005E3616"/>
    <w:rsid w:val="005E3672"/>
    <w:rsid w:val="005E3787"/>
    <w:rsid w:val="005E388D"/>
    <w:rsid w:val="005E3922"/>
    <w:rsid w:val="005E3975"/>
    <w:rsid w:val="005E3A7C"/>
    <w:rsid w:val="005E3BB4"/>
    <w:rsid w:val="005E3E53"/>
    <w:rsid w:val="005E4210"/>
    <w:rsid w:val="005E4412"/>
    <w:rsid w:val="005E4563"/>
    <w:rsid w:val="005E456F"/>
    <w:rsid w:val="005E4983"/>
    <w:rsid w:val="005E4C79"/>
    <w:rsid w:val="005E4DF5"/>
    <w:rsid w:val="005E4E3E"/>
    <w:rsid w:val="005E4EBD"/>
    <w:rsid w:val="005E4EFB"/>
    <w:rsid w:val="005E4F9C"/>
    <w:rsid w:val="005E53D5"/>
    <w:rsid w:val="005E53E4"/>
    <w:rsid w:val="005E5720"/>
    <w:rsid w:val="005E5842"/>
    <w:rsid w:val="005E5895"/>
    <w:rsid w:val="005E58FF"/>
    <w:rsid w:val="005E5E7A"/>
    <w:rsid w:val="005E5EA3"/>
    <w:rsid w:val="005E6356"/>
    <w:rsid w:val="005E6392"/>
    <w:rsid w:val="005E67DE"/>
    <w:rsid w:val="005E68B0"/>
    <w:rsid w:val="005E6B0A"/>
    <w:rsid w:val="005E6B90"/>
    <w:rsid w:val="005E6EF9"/>
    <w:rsid w:val="005E6FBF"/>
    <w:rsid w:val="005E7222"/>
    <w:rsid w:val="005E7390"/>
    <w:rsid w:val="005E7661"/>
    <w:rsid w:val="005E7907"/>
    <w:rsid w:val="005E7D84"/>
    <w:rsid w:val="005E7E6A"/>
    <w:rsid w:val="005F05C7"/>
    <w:rsid w:val="005F0666"/>
    <w:rsid w:val="005F07D0"/>
    <w:rsid w:val="005F0D50"/>
    <w:rsid w:val="005F0F8B"/>
    <w:rsid w:val="005F10E7"/>
    <w:rsid w:val="005F1145"/>
    <w:rsid w:val="005F14E6"/>
    <w:rsid w:val="005F1A72"/>
    <w:rsid w:val="005F1BC5"/>
    <w:rsid w:val="005F1CDF"/>
    <w:rsid w:val="005F22F4"/>
    <w:rsid w:val="005F2967"/>
    <w:rsid w:val="005F2B5A"/>
    <w:rsid w:val="005F2F87"/>
    <w:rsid w:val="005F32F1"/>
    <w:rsid w:val="005F34D4"/>
    <w:rsid w:val="005F3677"/>
    <w:rsid w:val="005F3718"/>
    <w:rsid w:val="005F3B65"/>
    <w:rsid w:val="005F3E67"/>
    <w:rsid w:val="005F3F68"/>
    <w:rsid w:val="005F415D"/>
    <w:rsid w:val="005F41C7"/>
    <w:rsid w:val="005F46B5"/>
    <w:rsid w:val="005F46C1"/>
    <w:rsid w:val="005F4704"/>
    <w:rsid w:val="005F48CF"/>
    <w:rsid w:val="005F48FC"/>
    <w:rsid w:val="005F49D8"/>
    <w:rsid w:val="005F49FD"/>
    <w:rsid w:val="005F4DF0"/>
    <w:rsid w:val="005F4EAD"/>
    <w:rsid w:val="005F5173"/>
    <w:rsid w:val="005F5276"/>
    <w:rsid w:val="005F566C"/>
    <w:rsid w:val="005F569F"/>
    <w:rsid w:val="005F5AE0"/>
    <w:rsid w:val="005F5B6B"/>
    <w:rsid w:val="005F5D81"/>
    <w:rsid w:val="005F5D98"/>
    <w:rsid w:val="005F6084"/>
    <w:rsid w:val="005F6345"/>
    <w:rsid w:val="005F6347"/>
    <w:rsid w:val="005F6982"/>
    <w:rsid w:val="005F6C73"/>
    <w:rsid w:val="005F6CA5"/>
    <w:rsid w:val="005F6D40"/>
    <w:rsid w:val="005F6DB4"/>
    <w:rsid w:val="005F6E06"/>
    <w:rsid w:val="005F6F68"/>
    <w:rsid w:val="005F704C"/>
    <w:rsid w:val="005F70DC"/>
    <w:rsid w:val="005F7141"/>
    <w:rsid w:val="005F714F"/>
    <w:rsid w:val="005F7181"/>
    <w:rsid w:val="005F7252"/>
    <w:rsid w:val="005F72B0"/>
    <w:rsid w:val="005F74A3"/>
    <w:rsid w:val="005F75FA"/>
    <w:rsid w:val="005F768A"/>
    <w:rsid w:val="005F76F1"/>
    <w:rsid w:val="005F7794"/>
    <w:rsid w:val="005F7860"/>
    <w:rsid w:val="005F7882"/>
    <w:rsid w:val="005F78FB"/>
    <w:rsid w:val="005F7C20"/>
    <w:rsid w:val="005F7DC3"/>
    <w:rsid w:val="005F7F36"/>
    <w:rsid w:val="0060004A"/>
    <w:rsid w:val="00600063"/>
    <w:rsid w:val="006000E0"/>
    <w:rsid w:val="0060021C"/>
    <w:rsid w:val="00600268"/>
    <w:rsid w:val="006002C4"/>
    <w:rsid w:val="0060044B"/>
    <w:rsid w:val="006005A5"/>
    <w:rsid w:val="006005E4"/>
    <w:rsid w:val="006006B5"/>
    <w:rsid w:val="006006B6"/>
    <w:rsid w:val="00600729"/>
    <w:rsid w:val="00600947"/>
    <w:rsid w:val="00600BA9"/>
    <w:rsid w:val="00600C10"/>
    <w:rsid w:val="00600DD4"/>
    <w:rsid w:val="00600EA1"/>
    <w:rsid w:val="00600ED1"/>
    <w:rsid w:val="00600FAF"/>
    <w:rsid w:val="0060114A"/>
    <w:rsid w:val="0060114C"/>
    <w:rsid w:val="006012D4"/>
    <w:rsid w:val="0060147C"/>
    <w:rsid w:val="00601514"/>
    <w:rsid w:val="00601544"/>
    <w:rsid w:val="006015D5"/>
    <w:rsid w:val="0060176C"/>
    <w:rsid w:val="0060189E"/>
    <w:rsid w:val="006018D4"/>
    <w:rsid w:val="006019A3"/>
    <w:rsid w:val="006019F1"/>
    <w:rsid w:val="00601C5A"/>
    <w:rsid w:val="00601D22"/>
    <w:rsid w:val="00601F23"/>
    <w:rsid w:val="00601FE3"/>
    <w:rsid w:val="0060294A"/>
    <w:rsid w:val="00602AD7"/>
    <w:rsid w:val="00602C34"/>
    <w:rsid w:val="00602E8C"/>
    <w:rsid w:val="00602FD9"/>
    <w:rsid w:val="006033FC"/>
    <w:rsid w:val="006034EE"/>
    <w:rsid w:val="00603551"/>
    <w:rsid w:val="006036B3"/>
    <w:rsid w:val="006036D8"/>
    <w:rsid w:val="006037FF"/>
    <w:rsid w:val="00603833"/>
    <w:rsid w:val="00603B36"/>
    <w:rsid w:val="00603C54"/>
    <w:rsid w:val="00603D3E"/>
    <w:rsid w:val="00603D72"/>
    <w:rsid w:val="0060421A"/>
    <w:rsid w:val="0060449F"/>
    <w:rsid w:val="00604709"/>
    <w:rsid w:val="0060470A"/>
    <w:rsid w:val="00604841"/>
    <w:rsid w:val="006049BA"/>
    <w:rsid w:val="00604BE9"/>
    <w:rsid w:val="00604C5A"/>
    <w:rsid w:val="00604D74"/>
    <w:rsid w:val="00605059"/>
    <w:rsid w:val="006050D4"/>
    <w:rsid w:val="006055CB"/>
    <w:rsid w:val="006056CE"/>
    <w:rsid w:val="006056F7"/>
    <w:rsid w:val="00605788"/>
    <w:rsid w:val="00605806"/>
    <w:rsid w:val="00605BEA"/>
    <w:rsid w:val="00605ED8"/>
    <w:rsid w:val="006062F8"/>
    <w:rsid w:val="0060632D"/>
    <w:rsid w:val="0060635E"/>
    <w:rsid w:val="0060694D"/>
    <w:rsid w:val="0060695C"/>
    <w:rsid w:val="00606A13"/>
    <w:rsid w:val="00606A9E"/>
    <w:rsid w:val="00606B55"/>
    <w:rsid w:val="00606D85"/>
    <w:rsid w:val="00606EE7"/>
    <w:rsid w:val="00606FAD"/>
    <w:rsid w:val="006070A6"/>
    <w:rsid w:val="00607480"/>
    <w:rsid w:val="00607489"/>
    <w:rsid w:val="006074E5"/>
    <w:rsid w:val="00607668"/>
    <w:rsid w:val="006076EF"/>
    <w:rsid w:val="006077E1"/>
    <w:rsid w:val="006077E2"/>
    <w:rsid w:val="006078CF"/>
    <w:rsid w:val="0060797F"/>
    <w:rsid w:val="00607B16"/>
    <w:rsid w:val="00607DF2"/>
    <w:rsid w:val="00607E5F"/>
    <w:rsid w:val="00607F86"/>
    <w:rsid w:val="00610029"/>
    <w:rsid w:val="00610387"/>
    <w:rsid w:val="00610488"/>
    <w:rsid w:val="0061054F"/>
    <w:rsid w:val="00610680"/>
    <w:rsid w:val="006107E2"/>
    <w:rsid w:val="006108B7"/>
    <w:rsid w:val="00610CED"/>
    <w:rsid w:val="00610DBC"/>
    <w:rsid w:val="00610E7A"/>
    <w:rsid w:val="00610FC0"/>
    <w:rsid w:val="0061112C"/>
    <w:rsid w:val="00611262"/>
    <w:rsid w:val="00611424"/>
    <w:rsid w:val="00611553"/>
    <w:rsid w:val="00611815"/>
    <w:rsid w:val="00611A49"/>
    <w:rsid w:val="00611ABE"/>
    <w:rsid w:val="00611AD9"/>
    <w:rsid w:val="00611B27"/>
    <w:rsid w:val="00611B37"/>
    <w:rsid w:val="00611D36"/>
    <w:rsid w:val="00611D57"/>
    <w:rsid w:val="00612028"/>
    <w:rsid w:val="0061215C"/>
    <w:rsid w:val="006121D9"/>
    <w:rsid w:val="006123BE"/>
    <w:rsid w:val="00612576"/>
    <w:rsid w:val="00612634"/>
    <w:rsid w:val="00612695"/>
    <w:rsid w:val="006129A1"/>
    <w:rsid w:val="00612B79"/>
    <w:rsid w:val="00612CF9"/>
    <w:rsid w:val="00613083"/>
    <w:rsid w:val="00613859"/>
    <w:rsid w:val="00613BCA"/>
    <w:rsid w:val="00613D75"/>
    <w:rsid w:val="00613E26"/>
    <w:rsid w:val="00614681"/>
    <w:rsid w:val="006146BC"/>
    <w:rsid w:val="00614B68"/>
    <w:rsid w:val="00614D98"/>
    <w:rsid w:val="00614E17"/>
    <w:rsid w:val="00614F19"/>
    <w:rsid w:val="00614FB0"/>
    <w:rsid w:val="00615038"/>
    <w:rsid w:val="006151B6"/>
    <w:rsid w:val="00615275"/>
    <w:rsid w:val="00615409"/>
    <w:rsid w:val="0061542E"/>
    <w:rsid w:val="00615B09"/>
    <w:rsid w:val="00615C0C"/>
    <w:rsid w:val="00615C8E"/>
    <w:rsid w:val="00615F15"/>
    <w:rsid w:val="00615F46"/>
    <w:rsid w:val="00615FED"/>
    <w:rsid w:val="006162A8"/>
    <w:rsid w:val="006162E6"/>
    <w:rsid w:val="006162F5"/>
    <w:rsid w:val="006163CF"/>
    <w:rsid w:val="006164C4"/>
    <w:rsid w:val="006165C8"/>
    <w:rsid w:val="00616B0D"/>
    <w:rsid w:val="00616C3A"/>
    <w:rsid w:val="00616D1A"/>
    <w:rsid w:val="00616DC7"/>
    <w:rsid w:val="0061716D"/>
    <w:rsid w:val="0061736B"/>
    <w:rsid w:val="006174F9"/>
    <w:rsid w:val="006175D8"/>
    <w:rsid w:val="0061794F"/>
    <w:rsid w:val="00617AB6"/>
    <w:rsid w:val="00617D62"/>
    <w:rsid w:val="00617FF0"/>
    <w:rsid w:val="006200E0"/>
    <w:rsid w:val="00620262"/>
    <w:rsid w:val="0062033D"/>
    <w:rsid w:val="006204E0"/>
    <w:rsid w:val="0062051E"/>
    <w:rsid w:val="00620584"/>
    <w:rsid w:val="006205C8"/>
    <w:rsid w:val="00620652"/>
    <w:rsid w:val="00620684"/>
    <w:rsid w:val="00620CA6"/>
    <w:rsid w:val="006211CF"/>
    <w:rsid w:val="00621446"/>
    <w:rsid w:val="00621452"/>
    <w:rsid w:val="006214CC"/>
    <w:rsid w:val="006215E5"/>
    <w:rsid w:val="006215E8"/>
    <w:rsid w:val="006218DC"/>
    <w:rsid w:val="00621A05"/>
    <w:rsid w:val="00621B64"/>
    <w:rsid w:val="00621FB4"/>
    <w:rsid w:val="006222BB"/>
    <w:rsid w:val="00622411"/>
    <w:rsid w:val="0062248C"/>
    <w:rsid w:val="00622500"/>
    <w:rsid w:val="00622882"/>
    <w:rsid w:val="0062292B"/>
    <w:rsid w:val="00622A25"/>
    <w:rsid w:val="00622AB2"/>
    <w:rsid w:val="00622FBA"/>
    <w:rsid w:val="0062322F"/>
    <w:rsid w:val="006232F8"/>
    <w:rsid w:val="0062348A"/>
    <w:rsid w:val="006236D0"/>
    <w:rsid w:val="00623931"/>
    <w:rsid w:val="00623D2C"/>
    <w:rsid w:val="00623DEB"/>
    <w:rsid w:val="00623F44"/>
    <w:rsid w:val="00623F73"/>
    <w:rsid w:val="00623FBA"/>
    <w:rsid w:val="006240B1"/>
    <w:rsid w:val="00624182"/>
    <w:rsid w:val="006243C6"/>
    <w:rsid w:val="0062442E"/>
    <w:rsid w:val="0062476B"/>
    <w:rsid w:val="0062478C"/>
    <w:rsid w:val="006248DD"/>
    <w:rsid w:val="006248FB"/>
    <w:rsid w:val="00624910"/>
    <w:rsid w:val="00624AC4"/>
    <w:rsid w:val="00624B40"/>
    <w:rsid w:val="00624BC8"/>
    <w:rsid w:val="00624C80"/>
    <w:rsid w:val="00624D26"/>
    <w:rsid w:val="00624DFD"/>
    <w:rsid w:val="006250A5"/>
    <w:rsid w:val="00625257"/>
    <w:rsid w:val="00625546"/>
    <w:rsid w:val="00625661"/>
    <w:rsid w:val="006256AF"/>
    <w:rsid w:val="006258C5"/>
    <w:rsid w:val="00625AC9"/>
    <w:rsid w:val="00625AD3"/>
    <w:rsid w:val="00625D92"/>
    <w:rsid w:val="00625FC2"/>
    <w:rsid w:val="0062636F"/>
    <w:rsid w:val="00626585"/>
    <w:rsid w:val="00626AE6"/>
    <w:rsid w:val="00626B8D"/>
    <w:rsid w:val="00626C17"/>
    <w:rsid w:val="00627976"/>
    <w:rsid w:val="00627D9C"/>
    <w:rsid w:val="00627F77"/>
    <w:rsid w:val="0063015E"/>
    <w:rsid w:val="006301B7"/>
    <w:rsid w:val="006304A8"/>
    <w:rsid w:val="0063054B"/>
    <w:rsid w:val="006306BE"/>
    <w:rsid w:val="006307E8"/>
    <w:rsid w:val="0063097F"/>
    <w:rsid w:val="00630AC3"/>
    <w:rsid w:val="00630D8A"/>
    <w:rsid w:val="00630FAB"/>
    <w:rsid w:val="0063101C"/>
    <w:rsid w:val="00631067"/>
    <w:rsid w:val="00631503"/>
    <w:rsid w:val="006316A0"/>
    <w:rsid w:val="006316BE"/>
    <w:rsid w:val="006317B7"/>
    <w:rsid w:val="006318EC"/>
    <w:rsid w:val="00631BD2"/>
    <w:rsid w:val="00631D61"/>
    <w:rsid w:val="00631DAB"/>
    <w:rsid w:val="00631EE9"/>
    <w:rsid w:val="00631F77"/>
    <w:rsid w:val="00631FD2"/>
    <w:rsid w:val="006322C2"/>
    <w:rsid w:val="00632359"/>
    <w:rsid w:val="00632370"/>
    <w:rsid w:val="006323FF"/>
    <w:rsid w:val="00632570"/>
    <w:rsid w:val="00632821"/>
    <w:rsid w:val="00632D1F"/>
    <w:rsid w:val="00632F03"/>
    <w:rsid w:val="00633265"/>
    <w:rsid w:val="006332F7"/>
    <w:rsid w:val="00633344"/>
    <w:rsid w:val="0063367B"/>
    <w:rsid w:val="00633862"/>
    <w:rsid w:val="006339FF"/>
    <w:rsid w:val="00633A76"/>
    <w:rsid w:val="00633D6C"/>
    <w:rsid w:val="00633F11"/>
    <w:rsid w:val="00633F37"/>
    <w:rsid w:val="00633FB2"/>
    <w:rsid w:val="006343A2"/>
    <w:rsid w:val="006344AF"/>
    <w:rsid w:val="0063450A"/>
    <w:rsid w:val="006345C6"/>
    <w:rsid w:val="00634862"/>
    <w:rsid w:val="00634A89"/>
    <w:rsid w:val="00634D01"/>
    <w:rsid w:val="00635244"/>
    <w:rsid w:val="006352BD"/>
    <w:rsid w:val="0063543C"/>
    <w:rsid w:val="0063547F"/>
    <w:rsid w:val="006354BE"/>
    <w:rsid w:val="006355DB"/>
    <w:rsid w:val="0063569F"/>
    <w:rsid w:val="006358B2"/>
    <w:rsid w:val="006359BD"/>
    <w:rsid w:val="00635A4F"/>
    <w:rsid w:val="00635CE1"/>
    <w:rsid w:val="00635E66"/>
    <w:rsid w:val="00635EAE"/>
    <w:rsid w:val="00636243"/>
    <w:rsid w:val="00636427"/>
    <w:rsid w:val="006364E2"/>
    <w:rsid w:val="00636803"/>
    <w:rsid w:val="0063686F"/>
    <w:rsid w:val="00636955"/>
    <w:rsid w:val="006369BB"/>
    <w:rsid w:val="00636A20"/>
    <w:rsid w:val="00636A77"/>
    <w:rsid w:val="00636C2C"/>
    <w:rsid w:val="00636CF4"/>
    <w:rsid w:val="00636D76"/>
    <w:rsid w:val="00636E31"/>
    <w:rsid w:val="006371F7"/>
    <w:rsid w:val="00637277"/>
    <w:rsid w:val="00637366"/>
    <w:rsid w:val="0063743F"/>
    <w:rsid w:val="00637541"/>
    <w:rsid w:val="006376FD"/>
    <w:rsid w:val="006378CB"/>
    <w:rsid w:val="00637922"/>
    <w:rsid w:val="00637981"/>
    <w:rsid w:val="006379AB"/>
    <w:rsid w:val="00637AB5"/>
    <w:rsid w:val="00637BAB"/>
    <w:rsid w:val="00637CF7"/>
    <w:rsid w:val="00637DCE"/>
    <w:rsid w:val="0064042B"/>
    <w:rsid w:val="00640558"/>
    <w:rsid w:val="00640C62"/>
    <w:rsid w:val="00640F15"/>
    <w:rsid w:val="00640FB6"/>
    <w:rsid w:val="00641092"/>
    <w:rsid w:val="006412A6"/>
    <w:rsid w:val="00641354"/>
    <w:rsid w:val="006414AA"/>
    <w:rsid w:val="006417D8"/>
    <w:rsid w:val="0064189B"/>
    <w:rsid w:val="00641913"/>
    <w:rsid w:val="00641944"/>
    <w:rsid w:val="00641BBF"/>
    <w:rsid w:val="00641DD1"/>
    <w:rsid w:val="00641E22"/>
    <w:rsid w:val="00641F9C"/>
    <w:rsid w:val="0064207D"/>
    <w:rsid w:val="00642413"/>
    <w:rsid w:val="006425E2"/>
    <w:rsid w:val="0064277C"/>
    <w:rsid w:val="0064285D"/>
    <w:rsid w:val="006429BC"/>
    <w:rsid w:val="00642BE3"/>
    <w:rsid w:val="00642D17"/>
    <w:rsid w:val="00643147"/>
    <w:rsid w:val="006431B8"/>
    <w:rsid w:val="00643211"/>
    <w:rsid w:val="006435E3"/>
    <w:rsid w:val="00643676"/>
    <w:rsid w:val="00643778"/>
    <w:rsid w:val="006438A5"/>
    <w:rsid w:val="006438AE"/>
    <w:rsid w:val="006439E0"/>
    <w:rsid w:val="00643C4E"/>
    <w:rsid w:val="00643EF7"/>
    <w:rsid w:val="00643FB3"/>
    <w:rsid w:val="0064404F"/>
    <w:rsid w:val="006441BC"/>
    <w:rsid w:val="006441D3"/>
    <w:rsid w:val="00644210"/>
    <w:rsid w:val="00644223"/>
    <w:rsid w:val="006444D9"/>
    <w:rsid w:val="00644B4D"/>
    <w:rsid w:val="00644CBC"/>
    <w:rsid w:val="00644E5D"/>
    <w:rsid w:val="00644F72"/>
    <w:rsid w:val="00645388"/>
    <w:rsid w:val="00645418"/>
    <w:rsid w:val="00645605"/>
    <w:rsid w:val="0064563F"/>
    <w:rsid w:val="00645BF8"/>
    <w:rsid w:val="00646105"/>
    <w:rsid w:val="0064634E"/>
    <w:rsid w:val="00646406"/>
    <w:rsid w:val="00646491"/>
    <w:rsid w:val="006465FD"/>
    <w:rsid w:val="00646668"/>
    <w:rsid w:val="00646858"/>
    <w:rsid w:val="00646DFE"/>
    <w:rsid w:val="0064704B"/>
    <w:rsid w:val="006470E2"/>
    <w:rsid w:val="006471F4"/>
    <w:rsid w:val="0064727E"/>
    <w:rsid w:val="006472AE"/>
    <w:rsid w:val="006472D1"/>
    <w:rsid w:val="006473AB"/>
    <w:rsid w:val="00647F7B"/>
    <w:rsid w:val="0065009E"/>
    <w:rsid w:val="00650163"/>
    <w:rsid w:val="006506E0"/>
    <w:rsid w:val="00650970"/>
    <w:rsid w:val="006509A7"/>
    <w:rsid w:val="00650AD3"/>
    <w:rsid w:val="00650B80"/>
    <w:rsid w:val="00650C39"/>
    <w:rsid w:val="00650D67"/>
    <w:rsid w:val="00650FFE"/>
    <w:rsid w:val="006510A5"/>
    <w:rsid w:val="006510EA"/>
    <w:rsid w:val="00651356"/>
    <w:rsid w:val="0065139E"/>
    <w:rsid w:val="0065163B"/>
    <w:rsid w:val="006516E7"/>
    <w:rsid w:val="00651E29"/>
    <w:rsid w:val="00651F33"/>
    <w:rsid w:val="00652087"/>
    <w:rsid w:val="006526E3"/>
    <w:rsid w:val="00652771"/>
    <w:rsid w:val="006527CA"/>
    <w:rsid w:val="006529B2"/>
    <w:rsid w:val="00652A44"/>
    <w:rsid w:val="00652CA0"/>
    <w:rsid w:val="00652D69"/>
    <w:rsid w:val="00653000"/>
    <w:rsid w:val="00653033"/>
    <w:rsid w:val="0065346E"/>
    <w:rsid w:val="006534CD"/>
    <w:rsid w:val="006535B0"/>
    <w:rsid w:val="006536BF"/>
    <w:rsid w:val="0065376B"/>
    <w:rsid w:val="00653B03"/>
    <w:rsid w:val="00653B73"/>
    <w:rsid w:val="00653D55"/>
    <w:rsid w:val="00653D7D"/>
    <w:rsid w:val="00653FEC"/>
    <w:rsid w:val="006541C3"/>
    <w:rsid w:val="00654323"/>
    <w:rsid w:val="00654351"/>
    <w:rsid w:val="006544CA"/>
    <w:rsid w:val="00654736"/>
    <w:rsid w:val="006548A7"/>
    <w:rsid w:val="00654C0E"/>
    <w:rsid w:val="00654DFC"/>
    <w:rsid w:val="0065502D"/>
    <w:rsid w:val="00655393"/>
    <w:rsid w:val="006555B0"/>
    <w:rsid w:val="006556C0"/>
    <w:rsid w:val="0065579A"/>
    <w:rsid w:val="00655813"/>
    <w:rsid w:val="006558F1"/>
    <w:rsid w:val="00655A8E"/>
    <w:rsid w:val="00655CBF"/>
    <w:rsid w:val="00655CF3"/>
    <w:rsid w:val="00655EA6"/>
    <w:rsid w:val="00655F7B"/>
    <w:rsid w:val="00655F8D"/>
    <w:rsid w:val="00656388"/>
    <w:rsid w:val="0065676B"/>
    <w:rsid w:val="0065698A"/>
    <w:rsid w:val="00656A55"/>
    <w:rsid w:val="00656BE6"/>
    <w:rsid w:val="00656E53"/>
    <w:rsid w:val="00656F4F"/>
    <w:rsid w:val="00657138"/>
    <w:rsid w:val="00657180"/>
    <w:rsid w:val="006574D9"/>
    <w:rsid w:val="00657665"/>
    <w:rsid w:val="00657669"/>
    <w:rsid w:val="00657741"/>
    <w:rsid w:val="00657894"/>
    <w:rsid w:val="00657992"/>
    <w:rsid w:val="00657BE5"/>
    <w:rsid w:val="00657CC5"/>
    <w:rsid w:val="0066001E"/>
    <w:rsid w:val="0066006B"/>
    <w:rsid w:val="006600B5"/>
    <w:rsid w:val="00660240"/>
    <w:rsid w:val="0066046B"/>
    <w:rsid w:val="006605B3"/>
    <w:rsid w:val="006606A4"/>
    <w:rsid w:val="0066073D"/>
    <w:rsid w:val="0066083B"/>
    <w:rsid w:val="00660952"/>
    <w:rsid w:val="00660977"/>
    <w:rsid w:val="00660DDA"/>
    <w:rsid w:val="00660F41"/>
    <w:rsid w:val="0066111B"/>
    <w:rsid w:val="0066119C"/>
    <w:rsid w:val="00661396"/>
    <w:rsid w:val="006613BA"/>
    <w:rsid w:val="00661537"/>
    <w:rsid w:val="006617A7"/>
    <w:rsid w:val="006619C1"/>
    <w:rsid w:val="00661B89"/>
    <w:rsid w:val="00661B9C"/>
    <w:rsid w:val="00661E56"/>
    <w:rsid w:val="00661E84"/>
    <w:rsid w:val="00661F31"/>
    <w:rsid w:val="00662239"/>
    <w:rsid w:val="00662364"/>
    <w:rsid w:val="00662368"/>
    <w:rsid w:val="00662388"/>
    <w:rsid w:val="00662411"/>
    <w:rsid w:val="006624B2"/>
    <w:rsid w:val="00662654"/>
    <w:rsid w:val="0066297E"/>
    <w:rsid w:val="00662A83"/>
    <w:rsid w:val="00662B29"/>
    <w:rsid w:val="00662C67"/>
    <w:rsid w:val="00662E1C"/>
    <w:rsid w:val="00662E25"/>
    <w:rsid w:val="00662E37"/>
    <w:rsid w:val="00662F79"/>
    <w:rsid w:val="0066314B"/>
    <w:rsid w:val="0066317B"/>
    <w:rsid w:val="006632BC"/>
    <w:rsid w:val="0066333A"/>
    <w:rsid w:val="0066336D"/>
    <w:rsid w:val="00663459"/>
    <w:rsid w:val="00663493"/>
    <w:rsid w:val="00663738"/>
    <w:rsid w:val="00663894"/>
    <w:rsid w:val="00663A81"/>
    <w:rsid w:val="00663B82"/>
    <w:rsid w:val="00663E3E"/>
    <w:rsid w:val="00663EC5"/>
    <w:rsid w:val="00664057"/>
    <w:rsid w:val="00664423"/>
    <w:rsid w:val="00664635"/>
    <w:rsid w:val="00664734"/>
    <w:rsid w:val="00664CBE"/>
    <w:rsid w:val="00664D8D"/>
    <w:rsid w:val="00664F12"/>
    <w:rsid w:val="006650A1"/>
    <w:rsid w:val="006652F7"/>
    <w:rsid w:val="00665574"/>
    <w:rsid w:val="006657C0"/>
    <w:rsid w:val="00665BDD"/>
    <w:rsid w:val="00665DBE"/>
    <w:rsid w:val="00665E27"/>
    <w:rsid w:val="00666177"/>
    <w:rsid w:val="006661AE"/>
    <w:rsid w:val="006661C9"/>
    <w:rsid w:val="00666273"/>
    <w:rsid w:val="00666569"/>
    <w:rsid w:val="006665C5"/>
    <w:rsid w:val="006665E6"/>
    <w:rsid w:val="006666E7"/>
    <w:rsid w:val="0066674C"/>
    <w:rsid w:val="006668C5"/>
    <w:rsid w:val="0066691B"/>
    <w:rsid w:val="00666978"/>
    <w:rsid w:val="00666BAF"/>
    <w:rsid w:val="00666C8B"/>
    <w:rsid w:val="00666D47"/>
    <w:rsid w:val="00666E4A"/>
    <w:rsid w:val="00666E94"/>
    <w:rsid w:val="00667319"/>
    <w:rsid w:val="006675B7"/>
    <w:rsid w:val="006675EF"/>
    <w:rsid w:val="006678DE"/>
    <w:rsid w:val="00667956"/>
    <w:rsid w:val="00667963"/>
    <w:rsid w:val="00667C3B"/>
    <w:rsid w:val="00670360"/>
    <w:rsid w:val="00670654"/>
    <w:rsid w:val="0067069E"/>
    <w:rsid w:val="00670802"/>
    <w:rsid w:val="00670C68"/>
    <w:rsid w:val="00670F12"/>
    <w:rsid w:val="006710C8"/>
    <w:rsid w:val="006712FE"/>
    <w:rsid w:val="00671842"/>
    <w:rsid w:val="006718DF"/>
    <w:rsid w:val="00671B76"/>
    <w:rsid w:val="00671C7D"/>
    <w:rsid w:val="00671E00"/>
    <w:rsid w:val="006720E3"/>
    <w:rsid w:val="00672261"/>
    <w:rsid w:val="006722EB"/>
    <w:rsid w:val="00672385"/>
    <w:rsid w:val="00672460"/>
    <w:rsid w:val="006724EA"/>
    <w:rsid w:val="006728D0"/>
    <w:rsid w:val="00672C63"/>
    <w:rsid w:val="00672F36"/>
    <w:rsid w:val="0067314D"/>
    <w:rsid w:val="00673319"/>
    <w:rsid w:val="006733A2"/>
    <w:rsid w:val="00673608"/>
    <w:rsid w:val="00673767"/>
    <w:rsid w:val="006737D6"/>
    <w:rsid w:val="00673976"/>
    <w:rsid w:val="00673986"/>
    <w:rsid w:val="00673E42"/>
    <w:rsid w:val="006740BD"/>
    <w:rsid w:val="00674328"/>
    <w:rsid w:val="0067438F"/>
    <w:rsid w:val="00674408"/>
    <w:rsid w:val="0067462F"/>
    <w:rsid w:val="00674674"/>
    <w:rsid w:val="006747ED"/>
    <w:rsid w:val="00674968"/>
    <w:rsid w:val="0067497C"/>
    <w:rsid w:val="00674A02"/>
    <w:rsid w:val="00674CD8"/>
    <w:rsid w:val="00674E26"/>
    <w:rsid w:val="00674F25"/>
    <w:rsid w:val="0067518D"/>
    <w:rsid w:val="00675401"/>
    <w:rsid w:val="0067548B"/>
    <w:rsid w:val="00675857"/>
    <w:rsid w:val="00675AA2"/>
    <w:rsid w:val="00675B35"/>
    <w:rsid w:val="00675BAE"/>
    <w:rsid w:val="00675E62"/>
    <w:rsid w:val="0067603C"/>
    <w:rsid w:val="006760D7"/>
    <w:rsid w:val="00676171"/>
    <w:rsid w:val="006762EB"/>
    <w:rsid w:val="00676366"/>
    <w:rsid w:val="0067636E"/>
    <w:rsid w:val="00676494"/>
    <w:rsid w:val="006765FC"/>
    <w:rsid w:val="006766BB"/>
    <w:rsid w:val="006766DF"/>
    <w:rsid w:val="00676C7A"/>
    <w:rsid w:val="00676D64"/>
    <w:rsid w:val="00676EA9"/>
    <w:rsid w:val="00677056"/>
    <w:rsid w:val="006770FE"/>
    <w:rsid w:val="0067735D"/>
    <w:rsid w:val="00677656"/>
    <w:rsid w:val="00677800"/>
    <w:rsid w:val="006779E0"/>
    <w:rsid w:val="00677A45"/>
    <w:rsid w:val="00677ACB"/>
    <w:rsid w:val="006801CB"/>
    <w:rsid w:val="0068027B"/>
    <w:rsid w:val="006803A7"/>
    <w:rsid w:val="006803BD"/>
    <w:rsid w:val="0068045C"/>
    <w:rsid w:val="006804AF"/>
    <w:rsid w:val="006804F2"/>
    <w:rsid w:val="0068069A"/>
    <w:rsid w:val="006808C5"/>
    <w:rsid w:val="00680BCA"/>
    <w:rsid w:val="00680E9C"/>
    <w:rsid w:val="0068104A"/>
    <w:rsid w:val="006811C2"/>
    <w:rsid w:val="00681751"/>
    <w:rsid w:val="00681980"/>
    <w:rsid w:val="006819A6"/>
    <w:rsid w:val="00681E97"/>
    <w:rsid w:val="00681F21"/>
    <w:rsid w:val="00681FC3"/>
    <w:rsid w:val="00681FFF"/>
    <w:rsid w:val="0068208D"/>
    <w:rsid w:val="0068219B"/>
    <w:rsid w:val="00682343"/>
    <w:rsid w:val="0068274F"/>
    <w:rsid w:val="00682852"/>
    <w:rsid w:val="006828EF"/>
    <w:rsid w:val="00682951"/>
    <w:rsid w:val="00682970"/>
    <w:rsid w:val="00682DF9"/>
    <w:rsid w:val="00682F44"/>
    <w:rsid w:val="00682F58"/>
    <w:rsid w:val="0068306E"/>
    <w:rsid w:val="00683358"/>
    <w:rsid w:val="00683389"/>
    <w:rsid w:val="006833AA"/>
    <w:rsid w:val="006835EB"/>
    <w:rsid w:val="0068384E"/>
    <w:rsid w:val="006838E7"/>
    <w:rsid w:val="006838FA"/>
    <w:rsid w:val="00683922"/>
    <w:rsid w:val="00683AEA"/>
    <w:rsid w:val="00683B6C"/>
    <w:rsid w:val="00683BF4"/>
    <w:rsid w:val="00683F07"/>
    <w:rsid w:val="00684179"/>
    <w:rsid w:val="00684209"/>
    <w:rsid w:val="006842C5"/>
    <w:rsid w:val="0068447A"/>
    <w:rsid w:val="00684BF8"/>
    <w:rsid w:val="00684DA1"/>
    <w:rsid w:val="00684E8C"/>
    <w:rsid w:val="00684E9B"/>
    <w:rsid w:val="00685343"/>
    <w:rsid w:val="00685743"/>
    <w:rsid w:val="0068575A"/>
    <w:rsid w:val="006857DA"/>
    <w:rsid w:val="00685817"/>
    <w:rsid w:val="00685989"/>
    <w:rsid w:val="006868EA"/>
    <w:rsid w:val="00686A5E"/>
    <w:rsid w:val="00686AA5"/>
    <w:rsid w:val="00686AF6"/>
    <w:rsid w:val="00686E34"/>
    <w:rsid w:val="006870E5"/>
    <w:rsid w:val="0068718C"/>
    <w:rsid w:val="006872CE"/>
    <w:rsid w:val="0068733A"/>
    <w:rsid w:val="00687362"/>
    <w:rsid w:val="0068749F"/>
    <w:rsid w:val="00687592"/>
    <w:rsid w:val="00687851"/>
    <w:rsid w:val="00687A31"/>
    <w:rsid w:val="00687DB5"/>
    <w:rsid w:val="00687E7B"/>
    <w:rsid w:val="0069036B"/>
    <w:rsid w:val="006903A2"/>
    <w:rsid w:val="006903CF"/>
    <w:rsid w:val="0069048A"/>
    <w:rsid w:val="00690701"/>
    <w:rsid w:val="00690713"/>
    <w:rsid w:val="00690945"/>
    <w:rsid w:val="00690A2D"/>
    <w:rsid w:val="00690A66"/>
    <w:rsid w:val="00690A88"/>
    <w:rsid w:val="00690C51"/>
    <w:rsid w:val="00690D25"/>
    <w:rsid w:val="00690E46"/>
    <w:rsid w:val="00690EC2"/>
    <w:rsid w:val="00691023"/>
    <w:rsid w:val="006911B7"/>
    <w:rsid w:val="006911D9"/>
    <w:rsid w:val="0069124C"/>
    <w:rsid w:val="0069156F"/>
    <w:rsid w:val="006915DE"/>
    <w:rsid w:val="00691A71"/>
    <w:rsid w:val="00691C14"/>
    <w:rsid w:val="00691E18"/>
    <w:rsid w:val="00691EC9"/>
    <w:rsid w:val="00691F82"/>
    <w:rsid w:val="00691FBE"/>
    <w:rsid w:val="0069208A"/>
    <w:rsid w:val="00692151"/>
    <w:rsid w:val="006924DC"/>
    <w:rsid w:val="006925E8"/>
    <w:rsid w:val="00692AD1"/>
    <w:rsid w:val="00692D27"/>
    <w:rsid w:val="006930DA"/>
    <w:rsid w:val="006933EE"/>
    <w:rsid w:val="006935C0"/>
    <w:rsid w:val="00693789"/>
    <w:rsid w:val="006937A3"/>
    <w:rsid w:val="00693A01"/>
    <w:rsid w:val="00693A43"/>
    <w:rsid w:val="00693B20"/>
    <w:rsid w:val="00693B53"/>
    <w:rsid w:val="00694152"/>
    <w:rsid w:val="00694248"/>
    <w:rsid w:val="0069430A"/>
    <w:rsid w:val="006943E1"/>
    <w:rsid w:val="0069444C"/>
    <w:rsid w:val="00694499"/>
    <w:rsid w:val="006946C0"/>
    <w:rsid w:val="00694B3C"/>
    <w:rsid w:val="00694CFE"/>
    <w:rsid w:val="00694D46"/>
    <w:rsid w:val="00694FAE"/>
    <w:rsid w:val="006953A2"/>
    <w:rsid w:val="006956C7"/>
    <w:rsid w:val="00695797"/>
    <w:rsid w:val="006957C3"/>
    <w:rsid w:val="0069596D"/>
    <w:rsid w:val="006959E0"/>
    <w:rsid w:val="006959F1"/>
    <w:rsid w:val="00695AC4"/>
    <w:rsid w:val="00695AF8"/>
    <w:rsid w:val="00695BD3"/>
    <w:rsid w:val="00695E10"/>
    <w:rsid w:val="00695F0D"/>
    <w:rsid w:val="00695F39"/>
    <w:rsid w:val="00696038"/>
    <w:rsid w:val="00696164"/>
    <w:rsid w:val="00696547"/>
    <w:rsid w:val="00696559"/>
    <w:rsid w:val="00696734"/>
    <w:rsid w:val="00696877"/>
    <w:rsid w:val="00696A1E"/>
    <w:rsid w:val="00696B98"/>
    <w:rsid w:val="00696C27"/>
    <w:rsid w:val="00696C3F"/>
    <w:rsid w:val="00696D79"/>
    <w:rsid w:val="00696E44"/>
    <w:rsid w:val="00696E7B"/>
    <w:rsid w:val="00696F65"/>
    <w:rsid w:val="0069701D"/>
    <w:rsid w:val="0069712F"/>
    <w:rsid w:val="00697199"/>
    <w:rsid w:val="0069722A"/>
    <w:rsid w:val="006972E0"/>
    <w:rsid w:val="006974A8"/>
    <w:rsid w:val="0069779D"/>
    <w:rsid w:val="006977A5"/>
    <w:rsid w:val="0069791D"/>
    <w:rsid w:val="006979B9"/>
    <w:rsid w:val="00697AF4"/>
    <w:rsid w:val="00697BE7"/>
    <w:rsid w:val="00697D67"/>
    <w:rsid w:val="00697F18"/>
    <w:rsid w:val="006A020D"/>
    <w:rsid w:val="006A07F9"/>
    <w:rsid w:val="006A09F0"/>
    <w:rsid w:val="006A0AA9"/>
    <w:rsid w:val="006A0B03"/>
    <w:rsid w:val="006A0C92"/>
    <w:rsid w:val="006A0D75"/>
    <w:rsid w:val="006A0FE9"/>
    <w:rsid w:val="006A102D"/>
    <w:rsid w:val="006A106C"/>
    <w:rsid w:val="006A1146"/>
    <w:rsid w:val="006A1224"/>
    <w:rsid w:val="006A12CB"/>
    <w:rsid w:val="006A14AC"/>
    <w:rsid w:val="006A1588"/>
    <w:rsid w:val="006A15B0"/>
    <w:rsid w:val="006A1BCC"/>
    <w:rsid w:val="006A1C53"/>
    <w:rsid w:val="006A1F4B"/>
    <w:rsid w:val="006A235B"/>
    <w:rsid w:val="006A2445"/>
    <w:rsid w:val="006A26A9"/>
    <w:rsid w:val="006A27B2"/>
    <w:rsid w:val="006A2889"/>
    <w:rsid w:val="006A2AFB"/>
    <w:rsid w:val="006A2E80"/>
    <w:rsid w:val="006A308D"/>
    <w:rsid w:val="006A310C"/>
    <w:rsid w:val="006A324B"/>
    <w:rsid w:val="006A32B5"/>
    <w:rsid w:val="006A3355"/>
    <w:rsid w:val="006A3547"/>
    <w:rsid w:val="006A354C"/>
    <w:rsid w:val="006A3644"/>
    <w:rsid w:val="006A37E0"/>
    <w:rsid w:val="006A37FF"/>
    <w:rsid w:val="006A38F8"/>
    <w:rsid w:val="006A394A"/>
    <w:rsid w:val="006A39BC"/>
    <w:rsid w:val="006A3C86"/>
    <w:rsid w:val="006A3C8E"/>
    <w:rsid w:val="006A4124"/>
    <w:rsid w:val="006A41F5"/>
    <w:rsid w:val="006A43BB"/>
    <w:rsid w:val="006A4705"/>
    <w:rsid w:val="006A48CC"/>
    <w:rsid w:val="006A498D"/>
    <w:rsid w:val="006A49A6"/>
    <w:rsid w:val="006A49CB"/>
    <w:rsid w:val="006A4B6A"/>
    <w:rsid w:val="006A4B8C"/>
    <w:rsid w:val="006A50A2"/>
    <w:rsid w:val="006A518A"/>
    <w:rsid w:val="006A536D"/>
    <w:rsid w:val="006A542F"/>
    <w:rsid w:val="006A5523"/>
    <w:rsid w:val="006A55D3"/>
    <w:rsid w:val="006A5607"/>
    <w:rsid w:val="006A5611"/>
    <w:rsid w:val="006A58E8"/>
    <w:rsid w:val="006A5ABA"/>
    <w:rsid w:val="006A5AC2"/>
    <w:rsid w:val="006A5B01"/>
    <w:rsid w:val="006A60B3"/>
    <w:rsid w:val="006A620E"/>
    <w:rsid w:val="006A622C"/>
    <w:rsid w:val="006A62EE"/>
    <w:rsid w:val="006A63C6"/>
    <w:rsid w:val="006A6557"/>
    <w:rsid w:val="006A66DF"/>
    <w:rsid w:val="006A6860"/>
    <w:rsid w:val="006A6B01"/>
    <w:rsid w:val="006A6C84"/>
    <w:rsid w:val="006A6F49"/>
    <w:rsid w:val="006A72FF"/>
    <w:rsid w:val="006A7521"/>
    <w:rsid w:val="006A7547"/>
    <w:rsid w:val="006A7626"/>
    <w:rsid w:val="006A765A"/>
    <w:rsid w:val="006A7756"/>
    <w:rsid w:val="006A78EF"/>
    <w:rsid w:val="006A7A0B"/>
    <w:rsid w:val="006A7A9B"/>
    <w:rsid w:val="006A7D08"/>
    <w:rsid w:val="006A7E47"/>
    <w:rsid w:val="006A7E8D"/>
    <w:rsid w:val="006B01DC"/>
    <w:rsid w:val="006B0252"/>
    <w:rsid w:val="006B048A"/>
    <w:rsid w:val="006B04E4"/>
    <w:rsid w:val="006B0538"/>
    <w:rsid w:val="006B061A"/>
    <w:rsid w:val="006B093F"/>
    <w:rsid w:val="006B097A"/>
    <w:rsid w:val="006B0C0E"/>
    <w:rsid w:val="006B0D0F"/>
    <w:rsid w:val="006B0D1C"/>
    <w:rsid w:val="006B0D55"/>
    <w:rsid w:val="006B1158"/>
    <w:rsid w:val="006B1211"/>
    <w:rsid w:val="006B142A"/>
    <w:rsid w:val="006B1521"/>
    <w:rsid w:val="006B1940"/>
    <w:rsid w:val="006B19CA"/>
    <w:rsid w:val="006B1A82"/>
    <w:rsid w:val="006B1AC0"/>
    <w:rsid w:val="006B1BE7"/>
    <w:rsid w:val="006B1D51"/>
    <w:rsid w:val="006B1DA7"/>
    <w:rsid w:val="006B1E0B"/>
    <w:rsid w:val="006B22D2"/>
    <w:rsid w:val="006B23ED"/>
    <w:rsid w:val="006B2462"/>
    <w:rsid w:val="006B25D4"/>
    <w:rsid w:val="006B2674"/>
    <w:rsid w:val="006B2716"/>
    <w:rsid w:val="006B2B25"/>
    <w:rsid w:val="006B2D58"/>
    <w:rsid w:val="006B2E7E"/>
    <w:rsid w:val="006B3066"/>
    <w:rsid w:val="006B3172"/>
    <w:rsid w:val="006B33ED"/>
    <w:rsid w:val="006B35A4"/>
    <w:rsid w:val="006B378E"/>
    <w:rsid w:val="006B3939"/>
    <w:rsid w:val="006B3FEB"/>
    <w:rsid w:val="006B409C"/>
    <w:rsid w:val="006B4426"/>
    <w:rsid w:val="006B46BC"/>
    <w:rsid w:val="006B476A"/>
    <w:rsid w:val="006B488A"/>
    <w:rsid w:val="006B494D"/>
    <w:rsid w:val="006B4B06"/>
    <w:rsid w:val="006B4B39"/>
    <w:rsid w:val="006B4CEF"/>
    <w:rsid w:val="006B5151"/>
    <w:rsid w:val="006B52C2"/>
    <w:rsid w:val="006B53D4"/>
    <w:rsid w:val="006B566A"/>
    <w:rsid w:val="006B6520"/>
    <w:rsid w:val="006B65DF"/>
    <w:rsid w:val="006B694E"/>
    <w:rsid w:val="006B6C85"/>
    <w:rsid w:val="006B6C8D"/>
    <w:rsid w:val="006B6C97"/>
    <w:rsid w:val="006B6CA7"/>
    <w:rsid w:val="006B6E36"/>
    <w:rsid w:val="006B703F"/>
    <w:rsid w:val="006B7736"/>
    <w:rsid w:val="006B773B"/>
    <w:rsid w:val="006B77FC"/>
    <w:rsid w:val="006B78B0"/>
    <w:rsid w:val="006B7ABA"/>
    <w:rsid w:val="006B7AFF"/>
    <w:rsid w:val="006B7B1F"/>
    <w:rsid w:val="006B7F28"/>
    <w:rsid w:val="006C0123"/>
    <w:rsid w:val="006C02A4"/>
    <w:rsid w:val="006C02F7"/>
    <w:rsid w:val="006C0443"/>
    <w:rsid w:val="006C05AE"/>
    <w:rsid w:val="006C073F"/>
    <w:rsid w:val="006C0838"/>
    <w:rsid w:val="006C08AC"/>
    <w:rsid w:val="006C08BA"/>
    <w:rsid w:val="006C0A20"/>
    <w:rsid w:val="006C0A4A"/>
    <w:rsid w:val="006C0CA5"/>
    <w:rsid w:val="006C0D31"/>
    <w:rsid w:val="006C0EB0"/>
    <w:rsid w:val="006C1095"/>
    <w:rsid w:val="006C11DE"/>
    <w:rsid w:val="006C12AB"/>
    <w:rsid w:val="006C133C"/>
    <w:rsid w:val="006C135D"/>
    <w:rsid w:val="006C14FA"/>
    <w:rsid w:val="006C15BE"/>
    <w:rsid w:val="006C1620"/>
    <w:rsid w:val="006C16DA"/>
    <w:rsid w:val="006C188D"/>
    <w:rsid w:val="006C1978"/>
    <w:rsid w:val="006C1A95"/>
    <w:rsid w:val="006C1AD9"/>
    <w:rsid w:val="006C1AF8"/>
    <w:rsid w:val="006C1C1D"/>
    <w:rsid w:val="006C1CB7"/>
    <w:rsid w:val="006C1E50"/>
    <w:rsid w:val="006C1FA1"/>
    <w:rsid w:val="006C2282"/>
    <w:rsid w:val="006C2691"/>
    <w:rsid w:val="006C26F3"/>
    <w:rsid w:val="006C2827"/>
    <w:rsid w:val="006C2A23"/>
    <w:rsid w:val="006C2B60"/>
    <w:rsid w:val="006C2BAD"/>
    <w:rsid w:val="006C2CBF"/>
    <w:rsid w:val="006C2CD5"/>
    <w:rsid w:val="006C2CDC"/>
    <w:rsid w:val="006C2D9F"/>
    <w:rsid w:val="006C2DB1"/>
    <w:rsid w:val="006C2E5F"/>
    <w:rsid w:val="006C302A"/>
    <w:rsid w:val="006C3060"/>
    <w:rsid w:val="006C32CD"/>
    <w:rsid w:val="006C3528"/>
    <w:rsid w:val="006C36C3"/>
    <w:rsid w:val="006C3721"/>
    <w:rsid w:val="006C39E7"/>
    <w:rsid w:val="006C39F7"/>
    <w:rsid w:val="006C3AE9"/>
    <w:rsid w:val="006C3B74"/>
    <w:rsid w:val="006C3DD8"/>
    <w:rsid w:val="006C4046"/>
    <w:rsid w:val="006C4054"/>
    <w:rsid w:val="006C410C"/>
    <w:rsid w:val="006C4164"/>
    <w:rsid w:val="006C43D1"/>
    <w:rsid w:val="006C43D8"/>
    <w:rsid w:val="006C44B2"/>
    <w:rsid w:val="006C44B5"/>
    <w:rsid w:val="006C45D4"/>
    <w:rsid w:val="006C4614"/>
    <w:rsid w:val="006C4697"/>
    <w:rsid w:val="006C481A"/>
    <w:rsid w:val="006C4899"/>
    <w:rsid w:val="006C4AC3"/>
    <w:rsid w:val="006C4B8F"/>
    <w:rsid w:val="006C4C83"/>
    <w:rsid w:val="006C4D06"/>
    <w:rsid w:val="006C50B3"/>
    <w:rsid w:val="006C5153"/>
    <w:rsid w:val="006C52E6"/>
    <w:rsid w:val="006C5548"/>
    <w:rsid w:val="006C5654"/>
    <w:rsid w:val="006C5C75"/>
    <w:rsid w:val="006C5CD6"/>
    <w:rsid w:val="006C5F85"/>
    <w:rsid w:val="006C5FA2"/>
    <w:rsid w:val="006C5FE0"/>
    <w:rsid w:val="006C623C"/>
    <w:rsid w:val="006C62F2"/>
    <w:rsid w:val="006C63BD"/>
    <w:rsid w:val="006C6521"/>
    <w:rsid w:val="006C6841"/>
    <w:rsid w:val="006C684E"/>
    <w:rsid w:val="006C68ED"/>
    <w:rsid w:val="006C6985"/>
    <w:rsid w:val="006C6A01"/>
    <w:rsid w:val="006C6A59"/>
    <w:rsid w:val="006C6C24"/>
    <w:rsid w:val="006C6CB4"/>
    <w:rsid w:val="006C6E53"/>
    <w:rsid w:val="006C6F72"/>
    <w:rsid w:val="006C7053"/>
    <w:rsid w:val="006C7459"/>
    <w:rsid w:val="006C74A0"/>
    <w:rsid w:val="006C74AC"/>
    <w:rsid w:val="006C7799"/>
    <w:rsid w:val="006C7925"/>
    <w:rsid w:val="006C7A7B"/>
    <w:rsid w:val="006C7A83"/>
    <w:rsid w:val="006C7AF6"/>
    <w:rsid w:val="006C7D21"/>
    <w:rsid w:val="006D004C"/>
    <w:rsid w:val="006D018E"/>
    <w:rsid w:val="006D0592"/>
    <w:rsid w:val="006D05BA"/>
    <w:rsid w:val="006D08F6"/>
    <w:rsid w:val="006D0A60"/>
    <w:rsid w:val="006D0A61"/>
    <w:rsid w:val="006D0C5C"/>
    <w:rsid w:val="006D0E1B"/>
    <w:rsid w:val="006D0EA9"/>
    <w:rsid w:val="006D0FC2"/>
    <w:rsid w:val="006D1055"/>
    <w:rsid w:val="006D1CC5"/>
    <w:rsid w:val="006D1DDA"/>
    <w:rsid w:val="006D1DDE"/>
    <w:rsid w:val="006D1E39"/>
    <w:rsid w:val="006D1F57"/>
    <w:rsid w:val="006D2003"/>
    <w:rsid w:val="006D203C"/>
    <w:rsid w:val="006D20E9"/>
    <w:rsid w:val="006D2115"/>
    <w:rsid w:val="006D21A5"/>
    <w:rsid w:val="006D228A"/>
    <w:rsid w:val="006D2467"/>
    <w:rsid w:val="006D2521"/>
    <w:rsid w:val="006D268E"/>
    <w:rsid w:val="006D271D"/>
    <w:rsid w:val="006D285A"/>
    <w:rsid w:val="006D2CA0"/>
    <w:rsid w:val="006D2E15"/>
    <w:rsid w:val="006D2E39"/>
    <w:rsid w:val="006D2FE8"/>
    <w:rsid w:val="006D309B"/>
    <w:rsid w:val="006D30C8"/>
    <w:rsid w:val="006D3182"/>
    <w:rsid w:val="006D318B"/>
    <w:rsid w:val="006D35E2"/>
    <w:rsid w:val="006D367A"/>
    <w:rsid w:val="006D36F0"/>
    <w:rsid w:val="006D3892"/>
    <w:rsid w:val="006D39C8"/>
    <w:rsid w:val="006D3B81"/>
    <w:rsid w:val="006D3C24"/>
    <w:rsid w:val="006D3D29"/>
    <w:rsid w:val="006D3D84"/>
    <w:rsid w:val="006D3D9B"/>
    <w:rsid w:val="006D3E54"/>
    <w:rsid w:val="006D3EB7"/>
    <w:rsid w:val="006D4057"/>
    <w:rsid w:val="006D40C6"/>
    <w:rsid w:val="006D4312"/>
    <w:rsid w:val="006D433F"/>
    <w:rsid w:val="006D45DB"/>
    <w:rsid w:val="006D4701"/>
    <w:rsid w:val="006D4913"/>
    <w:rsid w:val="006D4A78"/>
    <w:rsid w:val="006D4B31"/>
    <w:rsid w:val="006D4BAB"/>
    <w:rsid w:val="006D50AD"/>
    <w:rsid w:val="006D53AB"/>
    <w:rsid w:val="006D54B0"/>
    <w:rsid w:val="006D5750"/>
    <w:rsid w:val="006D589A"/>
    <w:rsid w:val="006D59B8"/>
    <w:rsid w:val="006D5A26"/>
    <w:rsid w:val="006D5CA7"/>
    <w:rsid w:val="006D5EA2"/>
    <w:rsid w:val="006D5F81"/>
    <w:rsid w:val="006D63AC"/>
    <w:rsid w:val="006D6478"/>
    <w:rsid w:val="006D64F1"/>
    <w:rsid w:val="006D6571"/>
    <w:rsid w:val="006D663C"/>
    <w:rsid w:val="006D6C75"/>
    <w:rsid w:val="006D6DB9"/>
    <w:rsid w:val="006D6E9F"/>
    <w:rsid w:val="006D6EF7"/>
    <w:rsid w:val="006D6FA1"/>
    <w:rsid w:val="006D7309"/>
    <w:rsid w:val="006D76F0"/>
    <w:rsid w:val="006D7718"/>
    <w:rsid w:val="006D7949"/>
    <w:rsid w:val="006D7C3F"/>
    <w:rsid w:val="006D7DD0"/>
    <w:rsid w:val="006D7F86"/>
    <w:rsid w:val="006E00A1"/>
    <w:rsid w:val="006E00DE"/>
    <w:rsid w:val="006E011D"/>
    <w:rsid w:val="006E0218"/>
    <w:rsid w:val="006E02F1"/>
    <w:rsid w:val="006E0408"/>
    <w:rsid w:val="006E048F"/>
    <w:rsid w:val="006E0662"/>
    <w:rsid w:val="006E06C2"/>
    <w:rsid w:val="006E06E3"/>
    <w:rsid w:val="006E094A"/>
    <w:rsid w:val="006E0D2B"/>
    <w:rsid w:val="006E0F04"/>
    <w:rsid w:val="006E11EA"/>
    <w:rsid w:val="006E19A0"/>
    <w:rsid w:val="006E1CB5"/>
    <w:rsid w:val="006E20E2"/>
    <w:rsid w:val="006E2306"/>
    <w:rsid w:val="006E234B"/>
    <w:rsid w:val="006E2366"/>
    <w:rsid w:val="006E25D7"/>
    <w:rsid w:val="006E28A8"/>
    <w:rsid w:val="006E2CD0"/>
    <w:rsid w:val="006E2E0C"/>
    <w:rsid w:val="006E2E96"/>
    <w:rsid w:val="006E2FD2"/>
    <w:rsid w:val="006E301A"/>
    <w:rsid w:val="006E3226"/>
    <w:rsid w:val="006E33FE"/>
    <w:rsid w:val="006E3437"/>
    <w:rsid w:val="006E381C"/>
    <w:rsid w:val="006E3C89"/>
    <w:rsid w:val="006E3CC6"/>
    <w:rsid w:val="006E3E3C"/>
    <w:rsid w:val="006E3E65"/>
    <w:rsid w:val="006E3FDD"/>
    <w:rsid w:val="006E3FF0"/>
    <w:rsid w:val="006E3FF5"/>
    <w:rsid w:val="006E41AB"/>
    <w:rsid w:val="006E4314"/>
    <w:rsid w:val="006E432B"/>
    <w:rsid w:val="006E4347"/>
    <w:rsid w:val="006E43A2"/>
    <w:rsid w:val="006E43E9"/>
    <w:rsid w:val="006E455D"/>
    <w:rsid w:val="006E48A8"/>
    <w:rsid w:val="006E48FE"/>
    <w:rsid w:val="006E4AC2"/>
    <w:rsid w:val="006E4E28"/>
    <w:rsid w:val="006E4EF3"/>
    <w:rsid w:val="006E5090"/>
    <w:rsid w:val="006E5393"/>
    <w:rsid w:val="006E539C"/>
    <w:rsid w:val="006E53BE"/>
    <w:rsid w:val="006E53CC"/>
    <w:rsid w:val="006E5532"/>
    <w:rsid w:val="006E5569"/>
    <w:rsid w:val="006E57FD"/>
    <w:rsid w:val="006E5909"/>
    <w:rsid w:val="006E5977"/>
    <w:rsid w:val="006E5A4B"/>
    <w:rsid w:val="006E5BFE"/>
    <w:rsid w:val="006E5EFB"/>
    <w:rsid w:val="006E6073"/>
    <w:rsid w:val="006E6195"/>
    <w:rsid w:val="006E6287"/>
    <w:rsid w:val="006E6555"/>
    <w:rsid w:val="006E6726"/>
    <w:rsid w:val="006E69BC"/>
    <w:rsid w:val="006E6A13"/>
    <w:rsid w:val="006E6C20"/>
    <w:rsid w:val="006E6DE8"/>
    <w:rsid w:val="006E6EAD"/>
    <w:rsid w:val="006E713B"/>
    <w:rsid w:val="006E72E0"/>
    <w:rsid w:val="006E74ED"/>
    <w:rsid w:val="006E780A"/>
    <w:rsid w:val="006E7951"/>
    <w:rsid w:val="006E7956"/>
    <w:rsid w:val="006E79B3"/>
    <w:rsid w:val="006E79CE"/>
    <w:rsid w:val="006E7AD9"/>
    <w:rsid w:val="006E7C59"/>
    <w:rsid w:val="006E7EE6"/>
    <w:rsid w:val="006F02EB"/>
    <w:rsid w:val="006F0314"/>
    <w:rsid w:val="006F0337"/>
    <w:rsid w:val="006F0510"/>
    <w:rsid w:val="006F064B"/>
    <w:rsid w:val="006F0752"/>
    <w:rsid w:val="006F0768"/>
    <w:rsid w:val="006F0782"/>
    <w:rsid w:val="006F0833"/>
    <w:rsid w:val="006F09F9"/>
    <w:rsid w:val="006F0A08"/>
    <w:rsid w:val="006F0B05"/>
    <w:rsid w:val="006F0C8E"/>
    <w:rsid w:val="006F0D0F"/>
    <w:rsid w:val="006F0E9B"/>
    <w:rsid w:val="006F0EBC"/>
    <w:rsid w:val="006F0F3A"/>
    <w:rsid w:val="006F1050"/>
    <w:rsid w:val="006F11FD"/>
    <w:rsid w:val="006F12DA"/>
    <w:rsid w:val="006F15B3"/>
    <w:rsid w:val="006F1623"/>
    <w:rsid w:val="006F16A6"/>
    <w:rsid w:val="006F17C8"/>
    <w:rsid w:val="006F1B6D"/>
    <w:rsid w:val="006F1C3F"/>
    <w:rsid w:val="006F1C8D"/>
    <w:rsid w:val="006F1D31"/>
    <w:rsid w:val="006F26DB"/>
    <w:rsid w:val="006F2867"/>
    <w:rsid w:val="006F2993"/>
    <w:rsid w:val="006F2B50"/>
    <w:rsid w:val="006F2D0A"/>
    <w:rsid w:val="006F2D2E"/>
    <w:rsid w:val="006F2D9A"/>
    <w:rsid w:val="006F2EA0"/>
    <w:rsid w:val="006F308A"/>
    <w:rsid w:val="006F3754"/>
    <w:rsid w:val="006F385B"/>
    <w:rsid w:val="006F3B37"/>
    <w:rsid w:val="006F3E78"/>
    <w:rsid w:val="006F3EB3"/>
    <w:rsid w:val="006F4235"/>
    <w:rsid w:val="006F4567"/>
    <w:rsid w:val="006F4657"/>
    <w:rsid w:val="006F4A8A"/>
    <w:rsid w:val="006F4C26"/>
    <w:rsid w:val="006F4E34"/>
    <w:rsid w:val="006F4F13"/>
    <w:rsid w:val="006F4F23"/>
    <w:rsid w:val="006F4F81"/>
    <w:rsid w:val="006F5191"/>
    <w:rsid w:val="006F553E"/>
    <w:rsid w:val="006F5727"/>
    <w:rsid w:val="006F5842"/>
    <w:rsid w:val="006F5965"/>
    <w:rsid w:val="006F5AB8"/>
    <w:rsid w:val="006F5B16"/>
    <w:rsid w:val="006F5FA1"/>
    <w:rsid w:val="006F61AB"/>
    <w:rsid w:val="006F6352"/>
    <w:rsid w:val="006F637B"/>
    <w:rsid w:val="006F643A"/>
    <w:rsid w:val="006F6548"/>
    <w:rsid w:val="006F65C7"/>
    <w:rsid w:val="006F6A60"/>
    <w:rsid w:val="006F6AA0"/>
    <w:rsid w:val="006F6C18"/>
    <w:rsid w:val="006F6C88"/>
    <w:rsid w:val="006F6D62"/>
    <w:rsid w:val="006F7196"/>
    <w:rsid w:val="006F71EE"/>
    <w:rsid w:val="006F7409"/>
    <w:rsid w:val="006F7707"/>
    <w:rsid w:val="006F77A8"/>
    <w:rsid w:val="006F78D2"/>
    <w:rsid w:val="006F7CC6"/>
    <w:rsid w:val="006F7D5E"/>
    <w:rsid w:val="006F7F9A"/>
    <w:rsid w:val="007000A6"/>
    <w:rsid w:val="00700158"/>
    <w:rsid w:val="00700384"/>
    <w:rsid w:val="00700842"/>
    <w:rsid w:val="00700879"/>
    <w:rsid w:val="00700884"/>
    <w:rsid w:val="00700AA5"/>
    <w:rsid w:val="00700B30"/>
    <w:rsid w:val="00700B4C"/>
    <w:rsid w:val="00700BBF"/>
    <w:rsid w:val="00700C63"/>
    <w:rsid w:val="00700CAE"/>
    <w:rsid w:val="00700DDF"/>
    <w:rsid w:val="00700F89"/>
    <w:rsid w:val="00700FA2"/>
    <w:rsid w:val="007010C1"/>
    <w:rsid w:val="0070122A"/>
    <w:rsid w:val="0070122D"/>
    <w:rsid w:val="007013EA"/>
    <w:rsid w:val="00701483"/>
    <w:rsid w:val="007017FB"/>
    <w:rsid w:val="0070185A"/>
    <w:rsid w:val="0070188F"/>
    <w:rsid w:val="007019E4"/>
    <w:rsid w:val="00701C3C"/>
    <w:rsid w:val="00701D13"/>
    <w:rsid w:val="00701E73"/>
    <w:rsid w:val="00701F2A"/>
    <w:rsid w:val="007022ED"/>
    <w:rsid w:val="007023D9"/>
    <w:rsid w:val="007024BD"/>
    <w:rsid w:val="00702BFB"/>
    <w:rsid w:val="00702D09"/>
    <w:rsid w:val="00702E14"/>
    <w:rsid w:val="00703176"/>
    <w:rsid w:val="0070318D"/>
    <w:rsid w:val="0070351C"/>
    <w:rsid w:val="007035CE"/>
    <w:rsid w:val="007037D3"/>
    <w:rsid w:val="00703E50"/>
    <w:rsid w:val="0070418C"/>
    <w:rsid w:val="00704632"/>
    <w:rsid w:val="00704B3A"/>
    <w:rsid w:val="00704B7E"/>
    <w:rsid w:val="00704BE2"/>
    <w:rsid w:val="00704C6C"/>
    <w:rsid w:val="00704F17"/>
    <w:rsid w:val="00704FA7"/>
    <w:rsid w:val="007050B4"/>
    <w:rsid w:val="007053F7"/>
    <w:rsid w:val="007054B0"/>
    <w:rsid w:val="007057B1"/>
    <w:rsid w:val="00705902"/>
    <w:rsid w:val="00705A20"/>
    <w:rsid w:val="00705BDA"/>
    <w:rsid w:val="00705BF3"/>
    <w:rsid w:val="00705C2E"/>
    <w:rsid w:val="00705C9E"/>
    <w:rsid w:val="00705E13"/>
    <w:rsid w:val="00705F15"/>
    <w:rsid w:val="00706263"/>
    <w:rsid w:val="0070627B"/>
    <w:rsid w:val="007062B4"/>
    <w:rsid w:val="007064BA"/>
    <w:rsid w:val="007065D3"/>
    <w:rsid w:val="0070674E"/>
    <w:rsid w:val="007067F1"/>
    <w:rsid w:val="00706B18"/>
    <w:rsid w:val="00706B56"/>
    <w:rsid w:val="00706B64"/>
    <w:rsid w:val="00706CB4"/>
    <w:rsid w:val="00706CC3"/>
    <w:rsid w:val="00706D63"/>
    <w:rsid w:val="00706D9F"/>
    <w:rsid w:val="0070707C"/>
    <w:rsid w:val="0070715A"/>
    <w:rsid w:val="00707251"/>
    <w:rsid w:val="007072F4"/>
    <w:rsid w:val="00707396"/>
    <w:rsid w:val="007075B6"/>
    <w:rsid w:val="007075BF"/>
    <w:rsid w:val="007075D0"/>
    <w:rsid w:val="00707B60"/>
    <w:rsid w:val="00707C6A"/>
    <w:rsid w:val="00707C8C"/>
    <w:rsid w:val="00707CF8"/>
    <w:rsid w:val="00707E54"/>
    <w:rsid w:val="00707FA8"/>
    <w:rsid w:val="007101CB"/>
    <w:rsid w:val="007102CE"/>
    <w:rsid w:val="007104D7"/>
    <w:rsid w:val="007107A6"/>
    <w:rsid w:val="007107B0"/>
    <w:rsid w:val="007108BB"/>
    <w:rsid w:val="00710AE5"/>
    <w:rsid w:val="00710D5D"/>
    <w:rsid w:val="00710DEB"/>
    <w:rsid w:val="00710E28"/>
    <w:rsid w:val="00710F55"/>
    <w:rsid w:val="00711051"/>
    <w:rsid w:val="0071105A"/>
    <w:rsid w:val="007114C2"/>
    <w:rsid w:val="0071150E"/>
    <w:rsid w:val="00711610"/>
    <w:rsid w:val="007117BE"/>
    <w:rsid w:val="00711915"/>
    <w:rsid w:val="00711925"/>
    <w:rsid w:val="00711B22"/>
    <w:rsid w:val="00711CE4"/>
    <w:rsid w:val="00711D79"/>
    <w:rsid w:val="00712148"/>
    <w:rsid w:val="00712304"/>
    <w:rsid w:val="00712490"/>
    <w:rsid w:val="007124F6"/>
    <w:rsid w:val="007125DF"/>
    <w:rsid w:val="00712683"/>
    <w:rsid w:val="0071289E"/>
    <w:rsid w:val="00712C69"/>
    <w:rsid w:val="0071323D"/>
    <w:rsid w:val="00713442"/>
    <w:rsid w:val="0071346B"/>
    <w:rsid w:val="007134C9"/>
    <w:rsid w:val="00713546"/>
    <w:rsid w:val="00713593"/>
    <w:rsid w:val="007136EA"/>
    <w:rsid w:val="00713945"/>
    <w:rsid w:val="00713975"/>
    <w:rsid w:val="00713995"/>
    <w:rsid w:val="00713A12"/>
    <w:rsid w:val="00713A8E"/>
    <w:rsid w:val="00713D3D"/>
    <w:rsid w:val="00713D97"/>
    <w:rsid w:val="00713E8B"/>
    <w:rsid w:val="00713FD2"/>
    <w:rsid w:val="00714112"/>
    <w:rsid w:val="0071418A"/>
    <w:rsid w:val="00714226"/>
    <w:rsid w:val="007144EE"/>
    <w:rsid w:val="0071475B"/>
    <w:rsid w:val="0071477C"/>
    <w:rsid w:val="007149F1"/>
    <w:rsid w:val="00714B9D"/>
    <w:rsid w:val="00714CB8"/>
    <w:rsid w:val="00714CB9"/>
    <w:rsid w:val="00714E67"/>
    <w:rsid w:val="00714FEF"/>
    <w:rsid w:val="007150FD"/>
    <w:rsid w:val="0071554B"/>
    <w:rsid w:val="007155A9"/>
    <w:rsid w:val="00715AFB"/>
    <w:rsid w:val="00715C35"/>
    <w:rsid w:val="00715E5A"/>
    <w:rsid w:val="00715F69"/>
    <w:rsid w:val="00715F87"/>
    <w:rsid w:val="0071602A"/>
    <w:rsid w:val="00716314"/>
    <w:rsid w:val="007163CE"/>
    <w:rsid w:val="00716585"/>
    <w:rsid w:val="00716928"/>
    <w:rsid w:val="0071696E"/>
    <w:rsid w:val="00716970"/>
    <w:rsid w:val="00716F74"/>
    <w:rsid w:val="007173BF"/>
    <w:rsid w:val="007175C2"/>
    <w:rsid w:val="007177F8"/>
    <w:rsid w:val="00717B1A"/>
    <w:rsid w:val="00717C02"/>
    <w:rsid w:val="00717D29"/>
    <w:rsid w:val="00720063"/>
    <w:rsid w:val="007204D6"/>
    <w:rsid w:val="007206B4"/>
    <w:rsid w:val="0072074A"/>
    <w:rsid w:val="0072078A"/>
    <w:rsid w:val="007208E2"/>
    <w:rsid w:val="00720A61"/>
    <w:rsid w:val="00720FBD"/>
    <w:rsid w:val="0072109B"/>
    <w:rsid w:val="007210D9"/>
    <w:rsid w:val="0072137F"/>
    <w:rsid w:val="00721489"/>
    <w:rsid w:val="0072182A"/>
    <w:rsid w:val="00721E1E"/>
    <w:rsid w:val="00721FBD"/>
    <w:rsid w:val="007222AD"/>
    <w:rsid w:val="00722363"/>
    <w:rsid w:val="00722385"/>
    <w:rsid w:val="00722474"/>
    <w:rsid w:val="00722502"/>
    <w:rsid w:val="007227D8"/>
    <w:rsid w:val="00722808"/>
    <w:rsid w:val="0072283F"/>
    <w:rsid w:val="00722E86"/>
    <w:rsid w:val="00723058"/>
    <w:rsid w:val="007232AA"/>
    <w:rsid w:val="00723417"/>
    <w:rsid w:val="007236E6"/>
    <w:rsid w:val="0072377C"/>
    <w:rsid w:val="00723CBA"/>
    <w:rsid w:val="00723DB6"/>
    <w:rsid w:val="00723DF9"/>
    <w:rsid w:val="00723E5D"/>
    <w:rsid w:val="00723F8D"/>
    <w:rsid w:val="00723FA6"/>
    <w:rsid w:val="00724013"/>
    <w:rsid w:val="00724050"/>
    <w:rsid w:val="007242CC"/>
    <w:rsid w:val="00724338"/>
    <w:rsid w:val="00724641"/>
    <w:rsid w:val="00724769"/>
    <w:rsid w:val="007248CD"/>
    <w:rsid w:val="00724B16"/>
    <w:rsid w:val="00724D0D"/>
    <w:rsid w:val="00724EFD"/>
    <w:rsid w:val="007250C5"/>
    <w:rsid w:val="0072546B"/>
    <w:rsid w:val="0072553E"/>
    <w:rsid w:val="00725766"/>
    <w:rsid w:val="0072587A"/>
    <w:rsid w:val="007258B3"/>
    <w:rsid w:val="00725941"/>
    <w:rsid w:val="00725A71"/>
    <w:rsid w:val="00725AC7"/>
    <w:rsid w:val="00725C72"/>
    <w:rsid w:val="00725DC5"/>
    <w:rsid w:val="007260D2"/>
    <w:rsid w:val="007260F6"/>
    <w:rsid w:val="00726161"/>
    <w:rsid w:val="007262D1"/>
    <w:rsid w:val="00726372"/>
    <w:rsid w:val="00726483"/>
    <w:rsid w:val="007264A8"/>
    <w:rsid w:val="007265FB"/>
    <w:rsid w:val="007266D7"/>
    <w:rsid w:val="00726D24"/>
    <w:rsid w:val="00726D9B"/>
    <w:rsid w:val="00727154"/>
    <w:rsid w:val="007275D5"/>
    <w:rsid w:val="007276DE"/>
    <w:rsid w:val="00727778"/>
    <w:rsid w:val="00727920"/>
    <w:rsid w:val="00727D42"/>
    <w:rsid w:val="00727F5B"/>
    <w:rsid w:val="00730124"/>
    <w:rsid w:val="00730257"/>
    <w:rsid w:val="007304FF"/>
    <w:rsid w:val="007305E2"/>
    <w:rsid w:val="007307AB"/>
    <w:rsid w:val="00730825"/>
    <w:rsid w:val="007308F1"/>
    <w:rsid w:val="0073091C"/>
    <w:rsid w:val="007309D2"/>
    <w:rsid w:val="00730CDF"/>
    <w:rsid w:val="00730E16"/>
    <w:rsid w:val="00730E40"/>
    <w:rsid w:val="00730E5B"/>
    <w:rsid w:val="00730ED7"/>
    <w:rsid w:val="00730F77"/>
    <w:rsid w:val="00730FC3"/>
    <w:rsid w:val="0073137D"/>
    <w:rsid w:val="00731594"/>
    <w:rsid w:val="007317DF"/>
    <w:rsid w:val="007318D6"/>
    <w:rsid w:val="0073193E"/>
    <w:rsid w:val="00731953"/>
    <w:rsid w:val="00731A46"/>
    <w:rsid w:val="00731C44"/>
    <w:rsid w:val="00731D01"/>
    <w:rsid w:val="007321FD"/>
    <w:rsid w:val="0073261D"/>
    <w:rsid w:val="007327BA"/>
    <w:rsid w:val="0073296B"/>
    <w:rsid w:val="00732B17"/>
    <w:rsid w:val="00732E94"/>
    <w:rsid w:val="007333B7"/>
    <w:rsid w:val="0073364D"/>
    <w:rsid w:val="00733974"/>
    <w:rsid w:val="0073397F"/>
    <w:rsid w:val="00733BB6"/>
    <w:rsid w:val="00733E84"/>
    <w:rsid w:val="00733F89"/>
    <w:rsid w:val="0073418F"/>
    <w:rsid w:val="0073437E"/>
    <w:rsid w:val="007345CE"/>
    <w:rsid w:val="00734664"/>
    <w:rsid w:val="0073466C"/>
    <w:rsid w:val="007348A6"/>
    <w:rsid w:val="00734956"/>
    <w:rsid w:val="007349B3"/>
    <w:rsid w:val="007349DE"/>
    <w:rsid w:val="00734A2F"/>
    <w:rsid w:val="00734A9E"/>
    <w:rsid w:val="00734B1D"/>
    <w:rsid w:val="00734B36"/>
    <w:rsid w:val="00734BB1"/>
    <w:rsid w:val="00734C15"/>
    <w:rsid w:val="00734CAA"/>
    <w:rsid w:val="00734E65"/>
    <w:rsid w:val="00734EAB"/>
    <w:rsid w:val="007350DF"/>
    <w:rsid w:val="007351B6"/>
    <w:rsid w:val="0073538B"/>
    <w:rsid w:val="00735857"/>
    <w:rsid w:val="0073595F"/>
    <w:rsid w:val="00735CCE"/>
    <w:rsid w:val="00736101"/>
    <w:rsid w:val="0073611C"/>
    <w:rsid w:val="007366DB"/>
    <w:rsid w:val="0073681E"/>
    <w:rsid w:val="007368D7"/>
    <w:rsid w:val="007369C9"/>
    <w:rsid w:val="00736D48"/>
    <w:rsid w:val="0073727C"/>
    <w:rsid w:val="007373D5"/>
    <w:rsid w:val="00737725"/>
    <w:rsid w:val="0073784B"/>
    <w:rsid w:val="0073793B"/>
    <w:rsid w:val="00737BAC"/>
    <w:rsid w:val="00737BEA"/>
    <w:rsid w:val="00737C13"/>
    <w:rsid w:val="0074016F"/>
    <w:rsid w:val="00740187"/>
    <w:rsid w:val="007401F5"/>
    <w:rsid w:val="007402B5"/>
    <w:rsid w:val="00740339"/>
    <w:rsid w:val="0074033E"/>
    <w:rsid w:val="007404C8"/>
    <w:rsid w:val="00740748"/>
    <w:rsid w:val="00740A65"/>
    <w:rsid w:val="00740B0E"/>
    <w:rsid w:val="00740B5E"/>
    <w:rsid w:val="007410B2"/>
    <w:rsid w:val="007410B9"/>
    <w:rsid w:val="00741161"/>
    <w:rsid w:val="00741256"/>
    <w:rsid w:val="007413A6"/>
    <w:rsid w:val="00741597"/>
    <w:rsid w:val="00741B47"/>
    <w:rsid w:val="00741D3A"/>
    <w:rsid w:val="00741E48"/>
    <w:rsid w:val="0074200B"/>
    <w:rsid w:val="007422E7"/>
    <w:rsid w:val="00742467"/>
    <w:rsid w:val="00742512"/>
    <w:rsid w:val="00742677"/>
    <w:rsid w:val="00742812"/>
    <w:rsid w:val="00742951"/>
    <w:rsid w:val="007429BE"/>
    <w:rsid w:val="00742E2A"/>
    <w:rsid w:val="00742E64"/>
    <w:rsid w:val="00742E69"/>
    <w:rsid w:val="00742E8B"/>
    <w:rsid w:val="00742EDD"/>
    <w:rsid w:val="00743366"/>
    <w:rsid w:val="00743371"/>
    <w:rsid w:val="007435D6"/>
    <w:rsid w:val="00743714"/>
    <w:rsid w:val="00743A8F"/>
    <w:rsid w:val="00743CE3"/>
    <w:rsid w:val="00743D42"/>
    <w:rsid w:val="00743DDF"/>
    <w:rsid w:val="00743E02"/>
    <w:rsid w:val="00744118"/>
    <w:rsid w:val="007441FF"/>
    <w:rsid w:val="0074424E"/>
    <w:rsid w:val="00744312"/>
    <w:rsid w:val="0074440D"/>
    <w:rsid w:val="007444E7"/>
    <w:rsid w:val="00744507"/>
    <w:rsid w:val="00744547"/>
    <w:rsid w:val="007448E2"/>
    <w:rsid w:val="00744A48"/>
    <w:rsid w:val="00744C80"/>
    <w:rsid w:val="00744CFE"/>
    <w:rsid w:val="00745021"/>
    <w:rsid w:val="00745103"/>
    <w:rsid w:val="00745123"/>
    <w:rsid w:val="0074514C"/>
    <w:rsid w:val="00745534"/>
    <w:rsid w:val="00745639"/>
    <w:rsid w:val="0074574D"/>
    <w:rsid w:val="00745808"/>
    <w:rsid w:val="0074585E"/>
    <w:rsid w:val="007458FE"/>
    <w:rsid w:val="00745A0E"/>
    <w:rsid w:val="00745A8B"/>
    <w:rsid w:val="00745E0C"/>
    <w:rsid w:val="00745E8F"/>
    <w:rsid w:val="00745F67"/>
    <w:rsid w:val="00746041"/>
    <w:rsid w:val="0074605E"/>
    <w:rsid w:val="0074627F"/>
    <w:rsid w:val="0074630A"/>
    <w:rsid w:val="007464D1"/>
    <w:rsid w:val="0074659F"/>
    <w:rsid w:val="007469F1"/>
    <w:rsid w:val="00746B92"/>
    <w:rsid w:val="00746E53"/>
    <w:rsid w:val="00746EEB"/>
    <w:rsid w:val="00747071"/>
    <w:rsid w:val="00747271"/>
    <w:rsid w:val="0074730C"/>
    <w:rsid w:val="0074730F"/>
    <w:rsid w:val="00747449"/>
    <w:rsid w:val="007475AB"/>
    <w:rsid w:val="007475B0"/>
    <w:rsid w:val="007476A7"/>
    <w:rsid w:val="0074785D"/>
    <w:rsid w:val="007478D6"/>
    <w:rsid w:val="0074790B"/>
    <w:rsid w:val="00747B28"/>
    <w:rsid w:val="00750401"/>
    <w:rsid w:val="0075047C"/>
    <w:rsid w:val="007506BC"/>
    <w:rsid w:val="00750883"/>
    <w:rsid w:val="00750A64"/>
    <w:rsid w:val="00750CAB"/>
    <w:rsid w:val="00750CB4"/>
    <w:rsid w:val="00750E9D"/>
    <w:rsid w:val="00750EE0"/>
    <w:rsid w:val="0075123E"/>
    <w:rsid w:val="00751274"/>
    <w:rsid w:val="00751722"/>
    <w:rsid w:val="0075193F"/>
    <w:rsid w:val="007519AA"/>
    <w:rsid w:val="00751C5B"/>
    <w:rsid w:val="00751D9D"/>
    <w:rsid w:val="00751E3C"/>
    <w:rsid w:val="00751F2E"/>
    <w:rsid w:val="00751FC7"/>
    <w:rsid w:val="00752157"/>
    <w:rsid w:val="0075219E"/>
    <w:rsid w:val="00752495"/>
    <w:rsid w:val="007524FF"/>
    <w:rsid w:val="0075259B"/>
    <w:rsid w:val="007525D2"/>
    <w:rsid w:val="007525FD"/>
    <w:rsid w:val="0075265B"/>
    <w:rsid w:val="0075270F"/>
    <w:rsid w:val="0075296E"/>
    <w:rsid w:val="00752A96"/>
    <w:rsid w:val="00752B24"/>
    <w:rsid w:val="00752B57"/>
    <w:rsid w:val="00752C96"/>
    <w:rsid w:val="00752EB8"/>
    <w:rsid w:val="007533F3"/>
    <w:rsid w:val="0075344C"/>
    <w:rsid w:val="007534B3"/>
    <w:rsid w:val="007535A2"/>
    <w:rsid w:val="007536CC"/>
    <w:rsid w:val="007536EF"/>
    <w:rsid w:val="00753764"/>
    <w:rsid w:val="0075378C"/>
    <w:rsid w:val="00753CD7"/>
    <w:rsid w:val="00753DE9"/>
    <w:rsid w:val="00753EBA"/>
    <w:rsid w:val="00754194"/>
    <w:rsid w:val="00754462"/>
    <w:rsid w:val="00754560"/>
    <w:rsid w:val="007545A4"/>
    <w:rsid w:val="0075493C"/>
    <w:rsid w:val="00754A7C"/>
    <w:rsid w:val="00754F09"/>
    <w:rsid w:val="00754F3B"/>
    <w:rsid w:val="00755135"/>
    <w:rsid w:val="00755206"/>
    <w:rsid w:val="00755253"/>
    <w:rsid w:val="0075532B"/>
    <w:rsid w:val="007554E2"/>
    <w:rsid w:val="00755538"/>
    <w:rsid w:val="00755547"/>
    <w:rsid w:val="00755973"/>
    <w:rsid w:val="007559F9"/>
    <w:rsid w:val="00755B91"/>
    <w:rsid w:val="00755D7A"/>
    <w:rsid w:val="00756072"/>
    <w:rsid w:val="0075616B"/>
    <w:rsid w:val="007563D1"/>
    <w:rsid w:val="007563D8"/>
    <w:rsid w:val="0075646A"/>
    <w:rsid w:val="007566B2"/>
    <w:rsid w:val="0075673B"/>
    <w:rsid w:val="00756877"/>
    <w:rsid w:val="00756932"/>
    <w:rsid w:val="00756971"/>
    <w:rsid w:val="00756A45"/>
    <w:rsid w:val="00756BA3"/>
    <w:rsid w:val="00756D81"/>
    <w:rsid w:val="00756EC9"/>
    <w:rsid w:val="007571AD"/>
    <w:rsid w:val="007574FB"/>
    <w:rsid w:val="007575F3"/>
    <w:rsid w:val="007575F4"/>
    <w:rsid w:val="0075763C"/>
    <w:rsid w:val="00757658"/>
    <w:rsid w:val="00757686"/>
    <w:rsid w:val="00757739"/>
    <w:rsid w:val="00757BFE"/>
    <w:rsid w:val="00757C40"/>
    <w:rsid w:val="00757DB4"/>
    <w:rsid w:val="00760309"/>
    <w:rsid w:val="007605CA"/>
    <w:rsid w:val="00760F32"/>
    <w:rsid w:val="007610F6"/>
    <w:rsid w:val="00761225"/>
    <w:rsid w:val="00761440"/>
    <w:rsid w:val="00761619"/>
    <w:rsid w:val="00761673"/>
    <w:rsid w:val="0076171A"/>
    <w:rsid w:val="00761750"/>
    <w:rsid w:val="00761920"/>
    <w:rsid w:val="00761A9E"/>
    <w:rsid w:val="00761B52"/>
    <w:rsid w:val="00761B69"/>
    <w:rsid w:val="00761D2C"/>
    <w:rsid w:val="007621DD"/>
    <w:rsid w:val="007621DF"/>
    <w:rsid w:val="00762527"/>
    <w:rsid w:val="0076256F"/>
    <w:rsid w:val="0076266D"/>
    <w:rsid w:val="00762786"/>
    <w:rsid w:val="00762907"/>
    <w:rsid w:val="00762F0D"/>
    <w:rsid w:val="00763017"/>
    <w:rsid w:val="007630CF"/>
    <w:rsid w:val="00763168"/>
    <w:rsid w:val="00763289"/>
    <w:rsid w:val="0076337F"/>
    <w:rsid w:val="00763451"/>
    <w:rsid w:val="00763477"/>
    <w:rsid w:val="00763506"/>
    <w:rsid w:val="0076356E"/>
    <w:rsid w:val="007636E0"/>
    <w:rsid w:val="007636F2"/>
    <w:rsid w:val="007639C8"/>
    <w:rsid w:val="00763D90"/>
    <w:rsid w:val="00763FBD"/>
    <w:rsid w:val="00763FDE"/>
    <w:rsid w:val="00764074"/>
    <w:rsid w:val="00764210"/>
    <w:rsid w:val="007645E5"/>
    <w:rsid w:val="007648D5"/>
    <w:rsid w:val="007648FE"/>
    <w:rsid w:val="00764A59"/>
    <w:rsid w:val="00764AB3"/>
    <w:rsid w:val="00764B3D"/>
    <w:rsid w:val="00764B81"/>
    <w:rsid w:val="00764DEC"/>
    <w:rsid w:val="00764FEA"/>
    <w:rsid w:val="00765635"/>
    <w:rsid w:val="00765736"/>
    <w:rsid w:val="007657A5"/>
    <w:rsid w:val="0076580F"/>
    <w:rsid w:val="00765906"/>
    <w:rsid w:val="007659B1"/>
    <w:rsid w:val="00765D9D"/>
    <w:rsid w:val="0076623D"/>
    <w:rsid w:val="00766326"/>
    <w:rsid w:val="00766395"/>
    <w:rsid w:val="00766607"/>
    <w:rsid w:val="00766665"/>
    <w:rsid w:val="0076667E"/>
    <w:rsid w:val="007668DE"/>
    <w:rsid w:val="00766985"/>
    <w:rsid w:val="00766A2E"/>
    <w:rsid w:val="00766EA1"/>
    <w:rsid w:val="00766F7E"/>
    <w:rsid w:val="0076706A"/>
    <w:rsid w:val="0076709E"/>
    <w:rsid w:val="00767182"/>
    <w:rsid w:val="00767305"/>
    <w:rsid w:val="007673EA"/>
    <w:rsid w:val="007674D7"/>
    <w:rsid w:val="00767511"/>
    <w:rsid w:val="00767599"/>
    <w:rsid w:val="007675A1"/>
    <w:rsid w:val="007676E6"/>
    <w:rsid w:val="0076783C"/>
    <w:rsid w:val="00767A7B"/>
    <w:rsid w:val="00767BE3"/>
    <w:rsid w:val="00767D3B"/>
    <w:rsid w:val="00767DA7"/>
    <w:rsid w:val="00767E3A"/>
    <w:rsid w:val="00767F2F"/>
    <w:rsid w:val="00767F46"/>
    <w:rsid w:val="007701AC"/>
    <w:rsid w:val="007708C9"/>
    <w:rsid w:val="00770A2B"/>
    <w:rsid w:val="00770A3A"/>
    <w:rsid w:val="00770B68"/>
    <w:rsid w:val="00770C2F"/>
    <w:rsid w:val="00770C9B"/>
    <w:rsid w:val="00770DAF"/>
    <w:rsid w:val="00771086"/>
    <w:rsid w:val="007719C2"/>
    <w:rsid w:val="00771C0B"/>
    <w:rsid w:val="00771D9E"/>
    <w:rsid w:val="00771E98"/>
    <w:rsid w:val="007723C5"/>
    <w:rsid w:val="00772437"/>
    <w:rsid w:val="00772A72"/>
    <w:rsid w:val="00772B2C"/>
    <w:rsid w:val="00772BEA"/>
    <w:rsid w:val="00772FBE"/>
    <w:rsid w:val="007732B8"/>
    <w:rsid w:val="0077332F"/>
    <w:rsid w:val="0077379C"/>
    <w:rsid w:val="00773A18"/>
    <w:rsid w:val="00773A53"/>
    <w:rsid w:val="00773B21"/>
    <w:rsid w:val="00773B3E"/>
    <w:rsid w:val="00773BB4"/>
    <w:rsid w:val="00773BB6"/>
    <w:rsid w:val="00773F71"/>
    <w:rsid w:val="0077403E"/>
    <w:rsid w:val="00774346"/>
    <w:rsid w:val="00774433"/>
    <w:rsid w:val="00774548"/>
    <w:rsid w:val="0077454F"/>
    <w:rsid w:val="00774988"/>
    <w:rsid w:val="00774A5F"/>
    <w:rsid w:val="00774ADE"/>
    <w:rsid w:val="00774B20"/>
    <w:rsid w:val="00774CD9"/>
    <w:rsid w:val="00774D20"/>
    <w:rsid w:val="007750B1"/>
    <w:rsid w:val="007750B2"/>
    <w:rsid w:val="0077527B"/>
    <w:rsid w:val="0077582C"/>
    <w:rsid w:val="00775877"/>
    <w:rsid w:val="00775951"/>
    <w:rsid w:val="00775B1E"/>
    <w:rsid w:val="00775B38"/>
    <w:rsid w:val="00775EF7"/>
    <w:rsid w:val="00775FF6"/>
    <w:rsid w:val="007761D9"/>
    <w:rsid w:val="007762C9"/>
    <w:rsid w:val="007762D8"/>
    <w:rsid w:val="00776347"/>
    <w:rsid w:val="007765A6"/>
    <w:rsid w:val="00776676"/>
    <w:rsid w:val="00776DBD"/>
    <w:rsid w:val="00776F60"/>
    <w:rsid w:val="00777123"/>
    <w:rsid w:val="0077715B"/>
    <w:rsid w:val="00777401"/>
    <w:rsid w:val="007774C8"/>
    <w:rsid w:val="007775DE"/>
    <w:rsid w:val="007775F4"/>
    <w:rsid w:val="007776FA"/>
    <w:rsid w:val="00777773"/>
    <w:rsid w:val="007777F5"/>
    <w:rsid w:val="0077786C"/>
    <w:rsid w:val="007778A4"/>
    <w:rsid w:val="0077799B"/>
    <w:rsid w:val="00777D6D"/>
    <w:rsid w:val="00777DFA"/>
    <w:rsid w:val="00777E46"/>
    <w:rsid w:val="00777E73"/>
    <w:rsid w:val="00777EEF"/>
    <w:rsid w:val="007800C5"/>
    <w:rsid w:val="00780572"/>
    <w:rsid w:val="0078057C"/>
    <w:rsid w:val="007808DF"/>
    <w:rsid w:val="00780B2E"/>
    <w:rsid w:val="00780E31"/>
    <w:rsid w:val="00780F1F"/>
    <w:rsid w:val="0078101F"/>
    <w:rsid w:val="007810C4"/>
    <w:rsid w:val="007813BB"/>
    <w:rsid w:val="007813EE"/>
    <w:rsid w:val="007813F8"/>
    <w:rsid w:val="007816CE"/>
    <w:rsid w:val="00781759"/>
    <w:rsid w:val="0078198A"/>
    <w:rsid w:val="00781AC3"/>
    <w:rsid w:val="00781B0E"/>
    <w:rsid w:val="00781D50"/>
    <w:rsid w:val="00781E1A"/>
    <w:rsid w:val="00781E6E"/>
    <w:rsid w:val="00781F20"/>
    <w:rsid w:val="00781FDF"/>
    <w:rsid w:val="0078232D"/>
    <w:rsid w:val="007823B9"/>
    <w:rsid w:val="007824FE"/>
    <w:rsid w:val="0078273E"/>
    <w:rsid w:val="007828EA"/>
    <w:rsid w:val="00782B75"/>
    <w:rsid w:val="00782E81"/>
    <w:rsid w:val="00783084"/>
    <w:rsid w:val="007831D7"/>
    <w:rsid w:val="007833F5"/>
    <w:rsid w:val="00783751"/>
    <w:rsid w:val="007837C9"/>
    <w:rsid w:val="00783861"/>
    <w:rsid w:val="00783B0F"/>
    <w:rsid w:val="00783D97"/>
    <w:rsid w:val="00783E76"/>
    <w:rsid w:val="00783F2E"/>
    <w:rsid w:val="00783FF6"/>
    <w:rsid w:val="0078401B"/>
    <w:rsid w:val="00784026"/>
    <w:rsid w:val="00784243"/>
    <w:rsid w:val="007842FC"/>
    <w:rsid w:val="00784648"/>
    <w:rsid w:val="00784691"/>
    <w:rsid w:val="00784794"/>
    <w:rsid w:val="007847A9"/>
    <w:rsid w:val="00784910"/>
    <w:rsid w:val="007849A4"/>
    <w:rsid w:val="007849F1"/>
    <w:rsid w:val="00784B36"/>
    <w:rsid w:val="00784C02"/>
    <w:rsid w:val="00784FB7"/>
    <w:rsid w:val="0078515E"/>
    <w:rsid w:val="007851BF"/>
    <w:rsid w:val="007854E7"/>
    <w:rsid w:val="00785696"/>
    <w:rsid w:val="0078570C"/>
    <w:rsid w:val="007857F2"/>
    <w:rsid w:val="00785866"/>
    <w:rsid w:val="00785896"/>
    <w:rsid w:val="00785964"/>
    <w:rsid w:val="00785BA5"/>
    <w:rsid w:val="00785ED3"/>
    <w:rsid w:val="007860CC"/>
    <w:rsid w:val="00786189"/>
    <w:rsid w:val="0078621D"/>
    <w:rsid w:val="007862DD"/>
    <w:rsid w:val="007862F4"/>
    <w:rsid w:val="00786307"/>
    <w:rsid w:val="00786403"/>
    <w:rsid w:val="00786505"/>
    <w:rsid w:val="00786777"/>
    <w:rsid w:val="00786936"/>
    <w:rsid w:val="007869C2"/>
    <w:rsid w:val="00786F98"/>
    <w:rsid w:val="00787206"/>
    <w:rsid w:val="007873C6"/>
    <w:rsid w:val="007874EA"/>
    <w:rsid w:val="007875FA"/>
    <w:rsid w:val="007879BE"/>
    <w:rsid w:val="00787AFE"/>
    <w:rsid w:val="00787CC7"/>
    <w:rsid w:val="00787D8E"/>
    <w:rsid w:val="00790025"/>
    <w:rsid w:val="0079003C"/>
    <w:rsid w:val="0079022E"/>
    <w:rsid w:val="007902B2"/>
    <w:rsid w:val="007902FF"/>
    <w:rsid w:val="0079031E"/>
    <w:rsid w:val="00790375"/>
    <w:rsid w:val="00790705"/>
    <w:rsid w:val="0079074F"/>
    <w:rsid w:val="007907CE"/>
    <w:rsid w:val="007909E1"/>
    <w:rsid w:val="00790A0B"/>
    <w:rsid w:val="00790B1C"/>
    <w:rsid w:val="00790B48"/>
    <w:rsid w:val="00790B4A"/>
    <w:rsid w:val="00790B4F"/>
    <w:rsid w:val="00790B79"/>
    <w:rsid w:val="00790C79"/>
    <w:rsid w:val="00790ED9"/>
    <w:rsid w:val="00791088"/>
    <w:rsid w:val="007911BD"/>
    <w:rsid w:val="007911E9"/>
    <w:rsid w:val="00791370"/>
    <w:rsid w:val="007916D7"/>
    <w:rsid w:val="0079198C"/>
    <w:rsid w:val="00791A68"/>
    <w:rsid w:val="00791B5B"/>
    <w:rsid w:val="00791C5A"/>
    <w:rsid w:val="00791DB8"/>
    <w:rsid w:val="00791E30"/>
    <w:rsid w:val="00791F58"/>
    <w:rsid w:val="00791FB2"/>
    <w:rsid w:val="00792041"/>
    <w:rsid w:val="0079204D"/>
    <w:rsid w:val="0079206A"/>
    <w:rsid w:val="0079206B"/>
    <w:rsid w:val="00792112"/>
    <w:rsid w:val="007921A1"/>
    <w:rsid w:val="0079226A"/>
    <w:rsid w:val="007922C6"/>
    <w:rsid w:val="007929D8"/>
    <w:rsid w:val="00792B0B"/>
    <w:rsid w:val="00792E47"/>
    <w:rsid w:val="00792EAD"/>
    <w:rsid w:val="00792F8F"/>
    <w:rsid w:val="00792F91"/>
    <w:rsid w:val="00793028"/>
    <w:rsid w:val="00793381"/>
    <w:rsid w:val="0079348E"/>
    <w:rsid w:val="00793505"/>
    <w:rsid w:val="007938CE"/>
    <w:rsid w:val="00793B75"/>
    <w:rsid w:val="00793E08"/>
    <w:rsid w:val="00793E15"/>
    <w:rsid w:val="00793EAC"/>
    <w:rsid w:val="00793F6B"/>
    <w:rsid w:val="00794125"/>
    <w:rsid w:val="0079426E"/>
    <w:rsid w:val="0079436C"/>
    <w:rsid w:val="007946C1"/>
    <w:rsid w:val="0079493C"/>
    <w:rsid w:val="00794B88"/>
    <w:rsid w:val="00794BD0"/>
    <w:rsid w:val="00794C0C"/>
    <w:rsid w:val="00794C4D"/>
    <w:rsid w:val="00794D43"/>
    <w:rsid w:val="00794E8E"/>
    <w:rsid w:val="00794F9A"/>
    <w:rsid w:val="007951D0"/>
    <w:rsid w:val="007953F6"/>
    <w:rsid w:val="00795A1A"/>
    <w:rsid w:val="00795D35"/>
    <w:rsid w:val="00795D7A"/>
    <w:rsid w:val="00795D98"/>
    <w:rsid w:val="00795DC1"/>
    <w:rsid w:val="007961EA"/>
    <w:rsid w:val="00796530"/>
    <w:rsid w:val="00796645"/>
    <w:rsid w:val="007966B8"/>
    <w:rsid w:val="00796755"/>
    <w:rsid w:val="00796766"/>
    <w:rsid w:val="0079676A"/>
    <w:rsid w:val="00796835"/>
    <w:rsid w:val="00796B12"/>
    <w:rsid w:val="00796B43"/>
    <w:rsid w:val="00796D0E"/>
    <w:rsid w:val="00796DA1"/>
    <w:rsid w:val="0079745F"/>
    <w:rsid w:val="00797617"/>
    <w:rsid w:val="007976DE"/>
    <w:rsid w:val="007977CF"/>
    <w:rsid w:val="007978BB"/>
    <w:rsid w:val="0079798E"/>
    <w:rsid w:val="007979EA"/>
    <w:rsid w:val="00797B61"/>
    <w:rsid w:val="00797C95"/>
    <w:rsid w:val="00797E7F"/>
    <w:rsid w:val="007A01FD"/>
    <w:rsid w:val="007A0222"/>
    <w:rsid w:val="007A0246"/>
    <w:rsid w:val="007A0260"/>
    <w:rsid w:val="007A03DA"/>
    <w:rsid w:val="007A0401"/>
    <w:rsid w:val="007A064A"/>
    <w:rsid w:val="007A0911"/>
    <w:rsid w:val="007A0C00"/>
    <w:rsid w:val="007A0D64"/>
    <w:rsid w:val="007A0D87"/>
    <w:rsid w:val="007A0E7A"/>
    <w:rsid w:val="007A0EEE"/>
    <w:rsid w:val="007A1434"/>
    <w:rsid w:val="007A14EB"/>
    <w:rsid w:val="007A1502"/>
    <w:rsid w:val="007A183D"/>
    <w:rsid w:val="007A1A91"/>
    <w:rsid w:val="007A1B87"/>
    <w:rsid w:val="007A1CB8"/>
    <w:rsid w:val="007A1E29"/>
    <w:rsid w:val="007A1ED4"/>
    <w:rsid w:val="007A21BD"/>
    <w:rsid w:val="007A2231"/>
    <w:rsid w:val="007A230C"/>
    <w:rsid w:val="007A231E"/>
    <w:rsid w:val="007A232A"/>
    <w:rsid w:val="007A24D2"/>
    <w:rsid w:val="007A2533"/>
    <w:rsid w:val="007A265A"/>
    <w:rsid w:val="007A26E0"/>
    <w:rsid w:val="007A2793"/>
    <w:rsid w:val="007A294C"/>
    <w:rsid w:val="007A3092"/>
    <w:rsid w:val="007A32B3"/>
    <w:rsid w:val="007A3413"/>
    <w:rsid w:val="007A34CB"/>
    <w:rsid w:val="007A34D2"/>
    <w:rsid w:val="007A39C4"/>
    <w:rsid w:val="007A39E4"/>
    <w:rsid w:val="007A3BFB"/>
    <w:rsid w:val="007A3E40"/>
    <w:rsid w:val="007A3F68"/>
    <w:rsid w:val="007A3FE5"/>
    <w:rsid w:val="007A405C"/>
    <w:rsid w:val="007A4241"/>
    <w:rsid w:val="007A433C"/>
    <w:rsid w:val="007A4431"/>
    <w:rsid w:val="007A445E"/>
    <w:rsid w:val="007A44D1"/>
    <w:rsid w:val="007A4517"/>
    <w:rsid w:val="007A4723"/>
    <w:rsid w:val="007A4745"/>
    <w:rsid w:val="007A47C5"/>
    <w:rsid w:val="007A47E7"/>
    <w:rsid w:val="007A4D17"/>
    <w:rsid w:val="007A4D5B"/>
    <w:rsid w:val="007A50BF"/>
    <w:rsid w:val="007A52D5"/>
    <w:rsid w:val="007A5628"/>
    <w:rsid w:val="007A571D"/>
    <w:rsid w:val="007A5842"/>
    <w:rsid w:val="007A5989"/>
    <w:rsid w:val="007A5AF5"/>
    <w:rsid w:val="007A61DB"/>
    <w:rsid w:val="007A640C"/>
    <w:rsid w:val="007A6736"/>
    <w:rsid w:val="007A69AA"/>
    <w:rsid w:val="007A6B62"/>
    <w:rsid w:val="007A6C11"/>
    <w:rsid w:val="007A6C77"/>
    <w:rsid w:val="007A6D86"/>
    <w:rsid w:val="007A6E0C"/>
    <w:rsid w:val="007A6E8B"/>
    <w:rsid w:val="007A7035"/>
    <w:rsid w:val="007A708E"/>
    <w:rsid w:val="007A70B3"/>
    <w:rsid w:val="007A713B"/>
    <w:rsid w:val="007A72B2"/>
    <w:rsid w:val="007A72C4"/>
    <w:rsid w:val="007A733D"/>
    <w:rsid w:val="007A746D"/>
    <w:rsid w:val="007A7548"/>
    <w:rsid w:val="007A7883"/>
    <w:rsid w:val="007A7B90"/>
    <w:rsid w:val="007A7DD7"/>
    <w:rsid w:val="007A7F91"/>
    <w:rsid w:val="007B00BF"/>
    <w:rsid w:val="007B00DF"/>
    <w:rsid w:val="007B0147"/>
    <w:rsid w:val="007B015B"/>
    <w:rsid w:val="007B0434"/>
    <w:rsid w:val="007B04A9"/>
    <w:rsid w:val="007B0501"/>
    <w:rsid w:val="007B0612"/>
    <w:rsid w:val="007B062F"/>
    <w:rsid w:val="007B0699"/>
    <w:rsid w:val="007B071B"/>
    <w:rsid w:val="007B0748"/>
    <w:rsid w:val="007B0A42"/>
    <w:rsid w:val="007B0B0B"/>
    <w:rsid w:val="007B0C76"/>
    <w:rsid w:val="007B0D6C"/>
    <w:rsid w:val="007B0DE0"/>
    <w:rsid w:val="007B0EC1"/>
    <w:rsid w:val="007B139C"/>
    <w:rsid w:val="007B1430"/>
    <w:rsid w:val="007B1C1E"/>
    <w:rsid w:val="007B1C43"/>
    <w:rsid w:val="007B1E0B"/>
    <w:rsid w:val="007B1E77"/>
    <w:rsid w:val="007B1EE9"/>
    <w:rsid w:val="007B1F5F"/>
    <w:rsid w:val="007B1FAA"/>
    <w:rsid w:val="007B23E4"/>
    <w:rsid w:val="007B2B69"/>
    <w:rsid w:val="007B2C72"/>
    <w:rsid w:val="007B2D8C"/>
    <w:rsid w:val="007B2FE8"/>
    <w:rsid w:val="007B3039"/>
    <w:rsid w:val="007B3118"/>
    <w:rsid w:val="007B35B1"/>
    <w:rsid w:val="007B3875"/>
    <w:rsid w:val="007B3A9C"/>
    <w:rsid w:val="007B3B0F"/>
    <w:rsid w:val="007B3B13"/>
    <w:rsid w:val="007B3E75"/>
    <w:rsid w:val="007B4187"/>
    <w:rsid w:val="007B47AC"/>
    <w:rsid w:val="007B4897"/>
    <w:rsid w:val="007B4A28"/>
    <w:rsid w:val="007B4DEE"/>
    <w:rsid w:val="007B4E9C"/>
    <w:rsid w:val="007B4EC9"/>
    <w:rsid w:val="007B5072"/>
    <w:rsid w:val="007B507A"/>
    <w:rsid w:val="007B50E7"/>
    <w:rsid w:val="007B54D9"/>
    <w:rsid w:val="007B54E1"/>
    <w:rsid w:val="007B54EB"/>
    <w:rsid w:val="007B571A"/>
    <w:rsid w:val="007B57E0"/>
    <w:rsid w:val="007B5840"/>
    <w:rsid w:val="007B589E"/>
    <w:rsid w:val="007B5F70"/>
    <w:rsid w:val="007B5FBF"/>
    <w:rsid w:val="007B602D"/>
    <w:rsid w:val="007B60A0"/>
    <w:rsid w:val="007B6165"/>
    <w:rsid w:val="007B6191"/>
    <w:rsid w:val="007B622A"/>
    <w:rsid w:val="007B633E"/>
    <w:rsid w:val="007B69D5"/>
    <w:rsid w:val="007B6AD0"/>
    <w:rsid w:val="007B6B66"/>
    <w:rsid w:val="007B6BAF"/>
    <w:rsid w:val="007B6C08"/>
    <w:rsid w:val="007B6CA0"/>
    <w:rsid w:val="007B6D41"/>
    <w:rsid w:val="007B6D58"/>
    <w:rsid w:val="007B6E59"/>
    <w:rsid w:val="007B6EF5"/>
    <w:rsid w:val="007B6F27"/>
    <w:rsid w:val="007B70D6"/>
    <w:rsid w:val="007B7189"/>
    <w:rsid w:val="007B72E6"/>
    <w:rsid w:val="007B73A8"/>
    <w:rsid w:val="007B7477"/>
    <w:rsid w:val="007B74C1"/>
    <w:rsid w:val="007B763C"/>
    <w:rsid w:val="007B76E1"/>
    <w:rsid w:val="007B7749"/>
    <w:rsid w:val="007B79D9"/>
    <w:rsid w:val="007B7A36"/>
    <w:rsid w:val="007B7A7B"/>
    <w:rsid w:val="007B7B01"/>
    <w:rsid w:val="007B7B6F"/>
    <w:rsid w:val="007B7CCD"/>
    <w:rsid w:val="007B7DB1"/>
    <w:rsid w:val="007B7E0A"/>
    <w:rsid w:val="007B7EE2"/>
    <w:rsid w:val="007B7F7D"/>
    <w:rsid w:val="007C004D"/>
    <w:rsid w:val="007C02D9"/>
    <w:rsid w:val="007C03E0"/>
    <w:rsid w:val="007C046A"/>
    <w:rsid w:val="007C070C"/>
    <w:rsid w:val="007C0998"/>
    <w:rsid w:val="007C099F"/>
    <w:rsid w:val="007C0A5F"/>
    <w:rsid w:val="007C0B59"/>
    <w:rsid w:val="007C0B62"/>
    <w:rsid w:val="007C0BF0"/>
    <w:rsid w:val="007C0C1A"/>
    <w:rsid w:val="007C0DD0"/>
    <w:rsid w:val="007C0F6E"/>
    <w:rsid w:val="007C0FE3"/>
    <w:rsid w:val="007C1042"/>
    <w:rsid w:val="007C1349"/>
    <w:rsid w:val="007C159E"/>
    <w:rsid w:val="007C15CA"/>
    <w:rsid w:val="007C1ABE"/>
    <w:rsid w:val="007C1B2C"/>
    <w:rsid w:val="007C1F40"/>
    <w:rsid w:val="007C21E2"/>
    <w:rsid w:val="007C23B6"/>
    <w:rsid w:val="007C2515"/>
    <w:rsid w:val="007C277E"/>
    <w:rsid w:val="007C2A94"/>
    <w:rsid w:val="007C2CAF"/>
    <w:rsid w:val="007C2D90"/>
    <w:rsid w:val="007C2EA6"/>
    <w:rsid w:val="007C2F83"/>
    <w:rsid w:val="007C328C"/>
    <w:rsid w:val="007C33E4"/>
    <w:rsid w:val="007C34F9"/>
    <w:rsid w:val="007C37D9"/>
    <w:rsid w:val="007C39E5"/>
    <w:rsid w:val="007C3A11"/>
    <w:rsid w:val="007C3A15"/>
    <w:rsid w:val="007C3EE4"/>
    <w:rsid w:val="007C451A"/>
    <w:rsid w:val="007C4594"/>
    <w:rsid w:val="007C482E"/>
    <w:rsid w:val="007C49A8"/>
    <w:rsid w:val="007C4C0A"/>
    <w:rsid w:val="007C4DAB"/>
    <w:rsid w:val="007C5010"/>
    <w:rsid w:val="007C51CB"/>
    <w:rsid w:val="007C52D3"/>
    <w:rsid w:val="007C5365"/>
    <w:rsid w:val="007C5499"/>
    <w:rsid w:val="007C5793"/>
    <w:rsid w:val="007C5A98"/>
    <w:rsid w:val="007C5ADA"/>
    <w:rsid w:val="007C5D42"/>
    <w:rsid w:val="007C5DD0"/>
    <w:rsid w:val="007C5DD3"/>
    <w:rsid w:val="007C5F00"/>
    <w:rsid w:val="007C61A1"/>
    <w:rsid w:val="007C640C"/>
    <w:rsid w:val="007C6603"/>
    <w:rsid w:val="007C6A08"/>
    <w:rsid w:val="007C6BB5"/>
    <w:rsid w:val="007C6C1E"/>
    <w:rsid w:val="007C6C5F"/>
    <w:rsid w:val="007C6D24"/>
    <w:rsid w:val="007C6F92"/>
    <w:rsid w:val="007C704D"/>
    <w:rsid w:val="007C7106"/>
    <w:rsid w:val="007C7116"/>
    <w:rsid w:val="007C7A89"/>
    <w:rsid w:val="007C7FE8"/>
    <w:rsid w:val="007D002B"/>
    <w:rsid w:val="007D00EB"/>
    <w:rsid w:val="007D0145"/>
    <w:rsid w:val="007D028A"/>
    <w:rsid w:val="007D0300"/>
    <w:rsid w:val="007D0537"/>
    <w:rsid w:val="007D058D"/>
    <w:rsid w:val="007D05B1"/>
    <w:rsid w:val="007D05E2"/>
    <w:rsid w:val="007D068F"/>
    <w:rsid w:val="007D06AD"/>
    <w:rsid w:val="007D06D9"/>
    <w:rsid w:val="007D0784"/>
    <w:rsid w:val="007D0D03"/>
    <w:rsid w:val="007D0D8F"/>
    <w:rsid w:val="007D0D93"/>
    <w:rsid w:val="007D0F50"/>
    <w:rsid w:val="007D0F9E"/>
    <w:rsid w:val="007D115E"/>
    <w:rsid w:val="007D11FA"/>
    <w:rsid w:val="007D12F0"/>
    <w:rsid w:val="007D1445"/>
    <w:rsid w:val="007D152E"/>
    <w:rsid w:val="007D167C"/>
    <w:rsid w:val="007D16A5"/>
    <w:rsid w:val="007D16C3"/>
    <w:rsid w:val="007D18D4"/>
    <w:rsid w:val="007D1AC0"/>
    <w:rsid w:val="007D1F7A"/>
    <w:rsid w:val="007D207C"/>
    <w:rsid w:val="007D2173"/>
    <w:rsid w:val="007D21B7"/>
    <w:rsid w:val="007D21E4"/>
    <w:rsid w:val="007D2230"/>
    <w:rsid w:val="007D228E"/>
    <w:rsid w:val="007D2308"/>
    <w:rsid w:val="007D23F8"/>
    <w:rsid w:val="007D2463"/>
    <w:rsid w:val="007D25A1"/>
    <w:rsid w:val="007D25BE"/>
    <w:rsid w:val="007D282F"/>
    <w:rsid w:val="007D29A6"/>
    <w:rsid w:val="007D2A63"/>
    <w:rsid w:val="007D311D"/>
    <w:rsid w:val="007D3120"/>
    <w:rsid w:val="007D3199"/>
    <w:rsid w:val="007D33B1"/>
    <w:rsid w:val="007D3550"/>
    <w:rsid w:val="007D3B28"/>
    <w:rsid w:val="007D3BEB"/>
    <w:rsid w:val="007D3CA3"/>
    <w:rsid w:val="007D3D00"/>
    <w:rsid w:val="007D3E42"/>
    <w:rsid w:val="007D4140"/>
    <w:rsid w:val="007D4239"/>
    <w:rsid w:val="007D42B3"/>
    <w:rsid w:val="007D4409"/>
    <w:rsid w:val="007D4439"/>
    <w:rsid w:val="007D4708"/>
    <w:rsid w:val="007D476D"/>
    <w:rsid w:val="007D4778"/>
    <w:rsid w:val="007D47AF"/>
    <w:rsid w:val="007D4818"/>
    <w:rsid w:val="007D49CA"/>
    <w:rsid w:val="007D4A23"/>
    <w:rsid w:val="007D4EB5"/>
    <w:rsid w:val="007D51AF"/>
    <w:rsid w:val="007D5318"/>
    <w:rsid w:val="007D5590"/>
    <w:rsid w:val="007D572C"/>
    <w:rsid w:val="007D5748"/>
    <w:rsid w:val="007D58D6"/>
    <w:rsid w:val="007D59B5"/>
    <w:rsid w:val="007D5BF7"/>
    <w:rsid w:val="007D5EB5"/>
    <w:rsid w:val="007D5EEF"/>
    <w:rsid w:val="007D619A"/>
    <w:rsid w:val="007D61EF"/>
    <w:rsid w:val="007D6225"/>
    <w:rsid w:val="007D625E"/>
    <w:rsid w:val="007D6332"/>
    <w:rsid w:val="007D66C3"/>
    <w:rsid w:val="007D680E"/>
    <w:rsid w:val="007D68C2"/>
    <w:rsid w:val="007D6A5F"/>
    <w:rsid w:val="007D6C0B"/>
    <w:rsid w:val="007D6D4A"/>
    <w:rsid w:val="007D7081"/>
    <w:rsid w:val="007D715E"/>
    <w:rsid w:val="007D7176"/>
    <w:rsid w:val="007D7262"/>
    <w:rsid w:val="007D7540"/>
    <w:rsid w:val="007D779A"/>
    <w:rsid w:val="007D77A7"/>
    <w:rsid w:val="007D7B3E"/>
    <w:rsid w:val="007D7B61"/>
    <w:rsid w:val="007D7C1F"/>
    <w:rsid w:val="007D7C8C"/>
    <w:rsid w:val="007D7F32"/>
    <w:rsid w:val="007E012C"/>
    <w:rsid w:val="007E0151"/>
    <w:rsid w:val="007E048B"/>
    <w:rsid w:val="007E05E0"/>
    <w:rsid w:val="007E0651"/>
    <w:rsid w:val="007E08C7"/>
    <w:rsid w:val="007E0992"/>
    <w:rsid w:val="007E0A7D"/>
    <w:rsid w:val="007E11B7"/>
    <w:rsid w:val="007E1271"/>
    <w:rsid w:val="007E130A"/>
    <w:rsid w:val="007E141C"/>
    <w:rsid w:val="007E143A"/>
    <w:rsid w:val="007E14F0"/>
    <w:rsid w:val="007E1571"/>
    <w:rsid w:val="007E15FB"/>
    <w:rsid w:val="007E172A"/>
    <w:rsid w:val="007E1979"/>
    <w:rsid w:val="007E1A2D"/>
    <w:rsid w:val="007E1D67"/>
    <w:rsid w:val="007E1F1B"/>
    <w:rsid w:val="007E1F23"/>
    <w:rsid w:val="007E1F84"/>
    <w:rsid w:val="007E2021"/>
    <w:rsid w:val="007E2214"/>
    <w:rsid w:val="007E2351"/>
    <w:rsid w:val="007E2465"/>
    <w:rsid w:val="007E2471"/>
    <w:rsid w:val="007E24E9"/>
    <w:rsid w:val="007E256D"/>
    <w:rsid w:val="007E25BC"/>
    <w:rsid w:val="007E28B4"/>
    <w:rsid w:val="007E2AAD"/>
    <w:rsid w:val="007E2B2E"/>
    <w:rsid w:val="007E2C40"/>
    <w:rsid w:val="007E2ECE"/>
    <w:rsid w:val="007E30B6"/>
    <w:rsid w:val="007E316F"/>
    <w:rsid w:val="007E329F"/>
    <w:rsid w:val="007E3682"/>
    <w:rsid w:val="007E3AE8"/>
    <w:rsid w:val="007E3C3A"/>
    <w:rsid w:val="007E3E93"/>
    <w:rsid w:val="007E4061"/>
    <w:rsid w:val="007E44A2"/>
    <w:rsid w:val="007E4549"/>
    <w:rsid w:val="007E45B3"/>
    <w:rsid w:val="007E45E6"/>
    <w:rsid w:val="007E4928"/>
    <w:rsid w:val="007E49D6"/>
    <w:rsid w:val="007E49E6"/>
    <w:rsid w:val="007E4A38"/>
    <w:rsid w:val="007E4A58"/>
    <w:rsid w:val="007E4AE0"/>
    <w:rsid w:val="007E4B8E"/>
    <w:rsid w:val="007E4DA6"/>
    <w:rsid w:val="007E4FA4"/>
    <w:rsid w:val="007E5029"/>
    <w:rsid w:val="007E5094"/>
    <w:rsid w:val="007E51CF"/>
    <w:rsid w:val="007E5291"/>
    <w:rsid w:val="007E534B"/>
    <w:rsid w:val="007E5359"/>
    <w:rsid w:val="007E5587"/>
    <w:rsid w:val="007E5785"/>
    <w:rsid w:val="007E57B0"/>
    <w:rsid w:val="007E5845"/>
    <w:rsid w:val="007E587C"/>
    <w:rsid w:val="007E58B8"/>
    <w:rsid w:val="007E59A3"/>
    <w:rsid w:val="007E59B5"/>
    <w:rsid w:val="007E5A34"/>
    <w:rsid w:val="007E5E57"/>
    <w:rsid w:val="007E5F6D"/>
    <w:rsid w:val="007E632B"/>
    <w:rsid w:val="007E633E"/>
    <w:rsid w:val="007E6378"/>
    <w:rsid w:val="007E63C2"/>
    <w:rsid w:val="007E64B6"/>
    <w:rsid w:val="007E65FC"/>
    <w:rsid w:val="007E67B5"/>
    <w:rsid w:val="007E68C6"/>
    <w:rsid w:val="007E6D23"/>
    <w:rsid w:val="007E6D52"/>
    <w:rsid w:val="007E6E7B"/>
    <w:rsid w:val="007E71E9"/>
    <w:rsid w:val="007E7316"/>
    <w:rsid w:val="007E732D"/>
    <w:rsid w:val="007E77C1"/>
    <w:rsid w:val="007E7881"/>
    <w:rsid w:val="007E7BAF"/>
    <w:rsid w:val="007E7C34"/>
    <w:rsid w:val="007E7D18"/>
    <w:rsid w:val="007E7D34"/>
    <w:rsid w:val="007E7EC0"/>
    <w:rsid w:val="007F03D3"/>
    <w:rsid w:val="007F03E7"/>
    <w:rsid w:val="007F0520"/>
    <w:rsid w:val="007F0737"/>
    <w:rsid w:val="007F08FE"/>
    <w:rsid w:val="007F0B4E"/>
    <w:rsid w:val="007F0DAC"/>
    <w:rsid w:val="007F0F1A"/>
    <w:rsid w:val="007F10E2"/>
    <w:rsid w:val="007F138D"/>
    <w:rsid w:val="007F146F"/>
    <w:rsid w:val="007F1724"/>
    <w:rsid w:val="007F173E"/>
    <w:rsid w:val="007F189F"/>
    <w:rsid w:val="007F18A0"/>
    <w:rsid w:val="007F18DC"/>
    <w:rsid w:val="007F1B40"/>
    <w:rsid w:val="007F1D15"/>
    <w:rsid w:val="007F1E59"/>
    <w:rsid w:val="007F1EE2"/>
    <w:rsid w:val="007F1F28"/>
    <w:rsid w:val="007F227B"/>
    <w:rsid w:val="007F23A6"/>
    <w:rsid w:val="007F254D"/>
    <w:rsid w:val="007F2576"/>
    <w:rsid w:val="007F275B"/>
    <w:rsid w:val="007F288B"/>
    <w:rsid w:val="007F2D77"/>
    <w:rsid w:val="007F3058"/>
    <w:rsid w:val="007F32D0"/>
    <w:rsid w:val="007F333A"/>
    <w:rsid w:val="007F33AF"/>
    <w:rsid w:val="007F356C"/>
    <w:rsid w:val="007F35B9"/>
    <w:rsid w:val="007F3711"/>
    <w:rsid w:val="007F3847"/>
    <w:rsid w:val="007F38AC"/>
    <w:rsid w:val="007F3AAE"/>
    <w:rsid w:val="007F3D91"/>
    <w:rsid w:val="007F3DDC"/>
    <w:rsid w:val="007F3DF5"/>
    <w:rsid w:val="007F403C"/>
    <w:rsid w:val="007F43CE"/>
    <w:rsid w:val="007F4426"/>
    <w:rsid w:val="007F4617"/>
    <w:rsid w:val="007F463F"/>
    <w:rsid w:val="007F4646"/>
    <w:rsid w:val="007F46B6"/>
    <w:rsid w:val="007F49EA"/>
    <w:rsid w:val="007F4BC0"/>
    <w:rsid w:val="007F4C87"/>
    <w:rsid w:val="007F4CCE"/>
    <w:rsid w:val="007F4CE6"/>
    <w:rsid w:val="007F4FC2"/>
    <w:rsid w:val="007F5088"/>
    <w:rsid w:val="007F50B0"/>
    <w:rsid w:val="007F518A"/>
    <w:rsid w:val="007F5222"/>
    <w:rsid w:val="007F53D3"/>
    <w:rsid w:val="007F590C"/>
    <w:rsid w:val="007F5A87"/>
    <w:rsid w:val="007F5D89"/>
    <w:rsid w:val="007F5E36"/>
    <w:rsid w:val="007F5E5B"/>
    <w:rsid w:val="007F5F7A"/>
    <w:rsid w:val="007F61AA"/>
    <w:rsid w:val="007F61AB"/>
    <w:rsid w:val="007F61F5"/>
    <w:rsid w:val="007F626B"/>
    <w:rsid w:val="007F671E"/>
    <w:rsid w:val="007F6753"/>
    <w:rsid w:val="007F6ADF"/>
    <w:rsid w:val="007F6C3F"/>
    <w:rsid w:val="007F6CDA"/>
    <w:rsid w:val="007F6E9E"/>
    <w:rsid w:val="007F6F24"/>
    <w:rsid w:val="007F6F66"/>
    <w:rsid w:val="007F7184"/>
    <w:rsid w:val="007F72FC"/>
    <w:rsid w:val="007F77F3"/>
    <w:rsid w:val="007F7999"/>
    <w:rsid w:val="007F7A85"/>
    <w:rsid w:val="007F7BBD"/>
    <w:rsid w:val="007F7DF9"/>
    <w:rsid w:val="0080014B"/>
    <w:rsid w:val="00800192"/>
    <w:rsid w:val="008004BA"/>
    <w:rsid w:val="00800A00"/>
    <w:rsid w:val="00800C56"/>
    <w:rsid w:val="00800D28"/>
    <w:rsid w:val="00800DC1"/>
    <w:rsid w:val="00800EF5"/>
    <w:rsid w:val="0080109F"/>
    <w:rsid w:val="008010AD"/>
    <w:rsid w:val="008013E9"/>
    <w:rsid w:val="008016E3"/>
    <w:rsid w:val="00801759"/>
    <w:rsid w:val="008018E8"/>
    <w:rsid w:val="008019B6"/>
    <w:rsid w:val="00801B19"/>
    <w:rsid w:val="00801B24"/>
    <w:rsid w:val="00801BB5"/>
    <w:rsid w:val="00801DE1"/>
    <w:rsid w:val="00801E32"/>
    <w:rsid w:val="00802395"/>
    <w:rsid w:val="008024A0"/>
    <w:rsid w:val="008024E4"/>
    <w:rsid w:val="008025A4"/>
    <w:rsid w:val="00802B27"/>
    <w:rsid w:val="00802B30"/>
    <w:rsid w:val="00802DDE"/>
    <w:rsid w:val="00802EA0"/>
    <w:rsid w:val="00802F0D"/>
    <w:rsid w:val="00803524"/>
    <w:rsid w:val="008035F9"/>
    <w:rsid w:val="00803861"/>
    <w:rsid w:val="00803CD5"/>
    <w:rsid w:val="00803D1A"/>
    <w:rsid w:val="00803DE2"/>
    <w:rsid w:val="00803E93"/>
    <w:rsid w:val="00803FCF"/>
    <w:rsid w:val="00804DC9"/>
    <w:rsid w:val="00804E34"/>
    <w:rsid w:val="00805034"/>
    <w:rsid w:val="008050C8"/>
    <w:rsid w:val="00805207"/>
    <w:rsid w:val="00805333"/>
    <w:rsid w:val="008055EF"/>
    <w:rsid w:val="0080583E"/>
    <w:rsid w:val="00805995"/>
    <w:rsid w:val="00805AD9"/>
    <w:rsid w:val="00805C92"/>
    <w:rsid w:val="00805F9E"/>
    <w:rsid w:val="008063AA"/>
    <w:rsid w:val="008065E6"/>
    <w:rsid w:val="008068AE"/>
    <w:rsid w:val="00806A19"/>
    <w:rsid w:val="00806E84"/>
    <w:rsid w:val="00806EB3"/>
    <w:rsid w:val="00806F07"/>
    <w:rsid w:val="00807243"/>
    <w:rsid w:val="00807246"/>
    <w:rsid w:val="008072B1"/>
    <w:rsid w:val="00807665"/>
    <w:rsid w:val="00807668"/>
    <w:rsid w:val="00807680"/>
    <w:rsid w:val="008078BD"/>
    <w:rsid w:val="00807A59"/>
    <w:rsid w:val="00807A61"/>
    <w:rsid w:val="00807E8A"/>
    <w:rsid w:val="00807F74"/>
    <w:rsid w:val="00807FAB"/>
    <w:rsid w:val="00810087"/>
    <w:rsid w:val="00810146"/>
    <w:rsid w:val="008102C9"/>
    <w:rsid w:val="00810344"/>
    <w:rsid w:val="00810642"/>
    <w:rsid w:val="0081066C"/>
    <w:rsid w:val="008106EE"/>
    <w:rsid w:val="008107F6"/>
    <w:rsid w:val="00810848"/>
    <w:rsid w:val="00810AC0"/>
    <w:rsid w:val="00810E87"/>
    <w:rsid w:val="00810EEF"/>
    <w:rsid w:val="00810F09"/>
    <w:rsid w:val="00810F8E"/>
    <w:rsid w:val="0081101B"/>
    <w:rsid w:val="00811158"/>
    <w:rsid w:val="00811309"/>
    <w:rsid w:val="00811316"/>
    <w:rsid w:val="0081136B"/>
    <w:rsid w:val="00811378"/>
    <w:rsid w:val="00811735"/>
    <w:rsid w:val="00811894"/>
    <w:rsid w:val="00811B48"/>
    <w:rsid w:val="00811C27"/>
    <w:rsid w:val="00811CC8"/>
    <w:rsid w:val="00811D0D"/>
    <w:rsid w:val="00811EE9"/>
    <w:rsid w:val="008120E5"/>
    <w:rsid w:val="00812102"/>
    <w:rsid w:val="0081212C"/>
    <w:rsid w:val="008121AB"/>
    <w:rsid w:val="008122C6"/>
    <w:rsid w:val="00812311"/>
    <w:rsid w:val="0081239D"/>
    <w:rsid w:val="008123B9"/>
    <w:rsid w:val="008123DB"/>
    <w:rsid w:val="00812803"/>
    <w:rsid w:val="00812B94"/>
    <w:rsid w:val="00812CA5"/>
    <w:rsid w:val="00812CFB"/>
    <w:rsid w:val="00812DE8"/>
    <w:rsid w:val="00812DF6"/>
    <w:rsid w:val="00812ED8"/>
    <w:rsid w:val="00813060"/>
    <w:rsid w:val="0081310F"/>
    <w:rsid w:val="00813414"/>
    <w:rsid w:val="00813502"/>
    <w:rsid w:val="00813515"/>
    <w:rsid w:val="0081372D"/>
    <w:rsid w:val="008138D2"/>
    <w:rsid w:val="00813983"/>
    <w:rsid w:val="008139C7"/>
    <w:rsid w:val="00813B38"/>
    <w:rsid w:val="00813BF6"/>
    <w:rsid w:val="00813C62"/>
    <w:rsid w:val="00813CAF"/>
    <w:rsid w:val="00813EF5"/>
    <w:rsid w:val="00813FFF"/>
    <w:rsid w:val="0081407A"/>
    <w:rsid w:val="00814109"/>
    <w:rsid w:val="0081413F"/>
    <w:rsid w:val="0081424E"/>
    <w:rsid w:val="0081425C"/>
    <w:rsid w:val="008143A7"/>
    <w:rsid w:val="0081443B"/>
    <w:rsid w:val="00814644"/>
    <w:rsid w:val="008146C2"/>
    <w:rsid w:val="008146F5"/>
    <w:rsid w:val="00814731"/>
    <w:rsid w:val="008147E9"/>
    <w:rsid w:val="00814850"/>
    <w:rsid w:val="00814B7A"/>
    <w:rsid w:val="00815357"/>
    <w:rsid w:val="00815404"/>
    <w:rsid w:val="0081571D"/>
    <w:rsid w:val="008157EC"/>
    <w:rsid w:val="00815DBA"/>
    <w:rsid w:val="00816221"/>
    <w:rsid w:val="00816331"/>
    <w:rsid w:val="00816428"/>
    <w:rsid w:val="00816467"/>
    <w:rsid w:val="00816502"/>
    <w:rsid w:val="008165D2"/>
    <w:rsid w:val="008165E8"/>
    <w:rsid w:val="00816917"/>
    <w:rsid w:val="00816A71"/>
    <w:rsid w:val="00816AFD"/>
    <w:rsid w:val="00816B79"/>
    <w:rsid w:val="00816BAC"/>
    <w:rsid w:val="00816E18"/>
    <w:rsid w:val="00817465"/>
    <w:rsid w:val="0081758A"/>
    <w:rsid w:val="008175F5"/>
    <w:rsid w:val="00817991"/>
    <w:rsid w:val="00817A95"/>
    <w:rsid w:val="00817B16"/>
    <w:rsid w:val="00820002"/>
    <w:rsid w:val="00820118"/>
    <w:rsid w:val="008202AE"/>
    <w:rsid w:val="00820357"/>
    <w:rsid w:val="0082045F"/>
    <w:rsid w:val="00820665"/>
    <w:rsid w:val="008208A9"/>
    <w:rsid w:val="008209AE"/>
    <w:rsid w:val="00820A41"/>
    <w:rsid w:val="00820D68"/>
    <w:rsid w:val="008213D8"/>
    <w:rsid w:val="008213FF"/>
    <w:rsid w:val="0082147B"/>
    <w:rsid w:val="00821533"/>
    <w:rsid w:val="0082168A"/>
    <w:rsid w:val="0082193F"/>
    <w:rsid w:val="00821970"/>
    <w:rsid w:val="008219B6"/>
    <w:rsid w:val="00821D8D"/>
    <w:rsid w:val="00821D9A"/>
    <w:rsid w:val="00821F77"/>
    <w:rsid w:val="00821FDB"/>
    <w:rsid w:val="00822039"/>
    <w:rsid w:val="0082203C"/>
    <w:rsid w:val="008221FA"/>
    <w:rsid w:val="008222EF"/>
    <w:rsid w:val="0082230E"/>
    <w:rsid w:val="0082231F"/>
    <w:rsid w:val="0082259E"/>
    <w:rsid w:val="008226A6"/>
    <w:rsid w:val="0082271F"/>
    <w:rsid w:val="00822916"/>
    <w:rsid w:val="00822DBD"/>
    <w:rsid w:val="00822E13"/>
    <w:rsid w:val="00822EAE"/>
    <w:rsid w:val="00823116"/>
    <w:rsid w:val="0082324F"/>
    <w:rsid w:val="008232B3"/>
    <w:rsid w:val="008233A9"/>
    <w:rsid w:val="0082389A"/>
    <w:rsid w:val="0082397F"/>
    <w:rsid w:val="00823AE9"/>
    <w:rsid w:val="00823B1D"/>
    <w:rsid w:val="00823CA6"/>
    <w:rsid w:val="00823DDF"/>
    <w:rsid w:val="00823FEC"/>
    <w:rsid w:val="00824373"/>
    <w:rsid w:val="00824741"/>
    <w:rsid w:val="00824760"/>
    <w:rsid w:val="008248F0"/>
    <w:rsid w:val="00824936"/>
    <w:rsid w:val="00824A2C"/>
    <w:rsid w:val="00824C94"/>
    <w:rsid w:val="00824CC1"/>
    <w:rsid w:val="00824FA1"/>
    <w:rsid w:val="00825118"/>
    <w:rsid w:val="008252D7"/>
    <w:rsid w:val="0082569E"/>
    <w:rsid w:val="008259EF"/>
    <w:rsid w:val="00825AEC"/>
    <w:rsid w:val="00825CD7"/>
    <w:rsid w:val="00825D77"/>
    <w:rsid w:val="00825DD0"/>
    <w:rsid w:val="00826066"/>
    <w:rsid w:val="0082670A"/>
    <w:rsid w:val="0082677D"/>
    <w:rsid w:val="008269A6"/>
    <w:rsid w:val="008269A9"/>
    <w:rsid w:val="00826AD5"/>
    <w:rsid w:val="00826BFA"/>
    <w:rsid w:val="00826C29"/>
    <w:rsid w:val="00826C7E"/>
    <w:rsid w:val="00826D19"/>
    <w:rsid w:val="00826F10"/>
    <w:rsid w:val="008271AB"/>
    <w:rsid w:val="008277F4"/>
    <w:rsid w:val="00827888"/>
    <w:rsid w:val="008278D7"/>
    <w:rsid w:val="00830107"/>
    <w:rsid w:val="00830438"/>
    <w:rsid w:val="008305B7"/>
    <w:rsid w:val="0083064F"/>
    <w:rsid w:val="0083092D"/>
    <w:rsid w:val="00830AD9"/>
    <w:rsid w:val="00830DA8"/>
    <w:rsid w:val="00831075"/>
    <w:rsid w:val="008310DF"/>
    <w:rsid w:val="00831214"/>
    <w:rsid w:val="00831222"/>
    <w:rsid w:val="00831420"/>
    <w:rsid w:val="00831648"/>
    <w:rsid w:val="008317D7"/>
    <w:rsid w:val="00831885"/>
    <w:rsid w:val="00831B15"/>
    <w:rsid w:val="00831CD6"/>
    <w:rsid w:val="00831CE3"/>
    <w:rsid w:val="00831FEC"/>
    <w:rsid w:val="0083239F"/>
    <w:rsid w:val="00832A7F"/>
    <w:rsid w:val="00832C04"/>
    <w:rsid w:val="00832EF5"/>
    <w:rsid w:val="008330DC"/>
    <w:rsid w:val="008330F2"/>
    <w:rsid w:val="008331AA"/>
    <w:rsid w:val="00833350"/>
    <w:rsid w:val="0083351F"/>
    <w:rsid w:val="00833538"/>
    <w:rsid w:val="00833819"/>
    <w:rsid w:val="008338A0"/>
    <w:rsid w:val="008338A8"/>
    <w:rsid w:val="00833B64"/>
    <w:rsid w:val="00833BE1"/>
    <w:rsid w:val="00833C4F"/>
    <w:rsid w:val="00833EA2"/>
    <w:rsid w:val="00833EDE"/>
    <w:rsid w:val="00833FF9"/>
    <w:rsid w:val="00834020"/>
    <w:rsid w:val="008344DB"/>
    <w:rsid w:val="008345B3"/>
    <w:rsid w:val="008347CA"/>
    <w:rsid w:val="00834AE8"/>
    <w:rsid w:val="00835017"/>
    <w:rsid w:val="008351D6"/>
    <w:rsid w:val="00835316"/>
    <w:rsid w:val="00835690"/>
    <w:rsid w:val="008358D9"/>
    <w:rsid w:val="0083590D"/>
    <w:rsid w:val="00835C08"/>
    <w:rsid w:val="00835C0E"/>
    <w:rsid w:val="00835DE2"/>
    <w:rsid w:val="00835E11"/>
    <w:rsid w:val="00836105"/>
    <w:rsid w:val="00836117"/>
    <w:rsid w:val="008366C1"/>
    <w:rsid w:val="00836710"/>
    <w:rsid w:val="008367E3"/>
    <w:rsid w:val="0083686E"/>
    <w:rsid w:val="008368EE"/>
    <w:rsid w:val="00836AF1"/>
    <w:rsid w:val="00836B0E"/>
    <w:rsid w:val="00836D10"/>
    <w:rsid w:val="00836DE2"/>
    <w:rsid w:val="00836E55"/>
    <w:rsid w:val="00836EAB"/>
    <w:rsid w:val="00837233"/>
    <w:rsid w:val="008375F0"/>
    <w:rsid w:val="00837621"/>
    <w:rsid w:val="00837B8F"/>
    <w:rsid w:val="00837D6E"/>
    <w:rsid w:val="00837DC7"/>
    <w:rsid w:val="00837DFC"/>
    <w:rsid w:val="008401EA"/>
    <w:rsid w:val="008404BE"/>
    <w:rsid w:val="008404E6"/>
    <w:rsid w:val="008405BD"/>
    <w:rsid w:val="008405E6"/>
    <w:rsid w:val="0084073C"/>
    <w:rsid w:val="00840D41"/>
    <w:rsid w:val="00840E7F"/>
    <w:rsid w:val="008410AD"/>
    <w:rsid w:val="0084120B"/>
    <w:rsid w:val="008413F0"/>
    <w:rsid w:val="00841553"/>
    <w:rsid w:val="00841560"/>
    <w:rsid w:val="008415B9"/>
    <w:rsid w:val="0084165B"/>
    <w:rsid w:val="00841782"/>
    <w:rsid w:val="00841835"/>
    <w:rsid w:val="0084194B"/>
    <w:rsid w:val="00841C46"/>
    <w:rsid w:val="008420CF"/>
    <w:rsid w:val="00842265"/>
    <w:rsid w:val="008425E7"/>
    <w:rsid w:val="0084282B"/>
    <w:rsid w:val="00842A15"/>
    <w:rsid w:val="00842D01"/>
    <w:rsid w:val="00842E29"/>
    <w:rsid w:val="00842FA2"/>
    <w:rsid w:val="00842FB6"/>
    <w:rsid w:val="0084300D"/>
    <w:rsid w:val="0084301D"/>
    <w:rsid w:val="00843184"/>
    <w:rsid w:val="0084325E"/>
    <w:rsid w:val="00843360"/>
    <w:rsid w:val="0084352E"/>
    <w:rsid w:val="0084374F"/>
    <w:rsid w:val="00843D3B"/>
    <w:rsid w:val="00843E71"/>
    <w:rsid w:val="00843E96"/>
    <w:rsid w:val="008440CD"/>
    <w:rsid w:val="00844258"/>
    <w:rsid w:val="00844420"/>
    <w:rsid w:val="008445C0"/>
    <w:rsid w:val="008446E1"/>
    <w:rsid w:val="0084488D"/>
    <w:rsid w:val="00844927"/>
    <w:rsid w:val="00844B60"/>
    <w:rsid w:val="00844CAF"/>
    <w:rsid w:val="00844E8E"/>
    <w:rsid w:val="0084501B"/>
    <w:rsid w:val="00845138"/>
    <w:rsid w:val="008451F7"/>
    <w:rsid w:val="008451FF"/>
    <w:rsid w:val="00845261"/>
    <w:rsid w:val="008455FC"/>
    <w:rsid w:val="00845696"/>
    <w:rsid w:val="0084569E"/>
    <w:rsid w:val="00845AB2"/>
    <w:rsid w:val="00845ADF"/>
    <w:rsid w:val="00845E22"/>
    <w:rsid w:val="00845E48"/>
    <w:rsid w:val="00845E91"/>
    <w:rsid w:val="00845F77"/>
    <w:rsid w:val="008463C1"/>
    <w:rsid w:val="008463EE"/>
    <w:rsid w:val="00846469"/>
    <w:rsid w:val="0084656A"/>
    <w:rsid w:val="0084679F"/>
    <w:rsid w:val="008467B6"/>
    <w:rsid w:val="008467E8"/>
    <w:rsid w:val="008467F7"/>
    <w:rsid w:val="00846884"/>
    <w:rsid w:val="0084688C"/>
    <w:rsid w:val="00846971"/>
    <w:rsid w:val="00846A38"/>
    <w:rsid w:val="00846C67"/>
    <w:rsid w:val="00846C88"/>
    <w:rsid w:val="00846CD4"/>
    <w:rsid w:val="00846D5D"/>
    <w:rsid w:val="0084703F"/>
    <w:rsid w:val="00847063"/>
    <w:rsid w:val="008472B8"/>
    <w:rsid w:val="008472C6"/>
    <w:rsid w:val="00847608"/>
    <w:rsid w:val="00847690"/>
    <w:rsid w:val="008477DA"/>
    <w:rsid w:val="008478BE"/>
    <w:rsid w:val="0084799B"/>
    <w:rsid w:val="00847AE2"/>
    <w:rsid w:val="00847B91"/>
    <w:rsid w:val="00847EF6"/>
    <w:rsid w:val="00850016"/>
    <w:rsid w:val="00850126"/>
    <w:rsid w:val="00850293"/>
    <w:rsid w:val="00850604"/>
    <w:rsid w:val="0085063F"/>
    <w:rsid w:val="00850710"/>
    <w:rsid w:val="00850A15"/>
    <w:rsid w:val="00850B46"/>
    <w:rsid w:val="00850C48"/>
    <w:rsid w:val="00850DC2"/>
    <w:rsid w:val="00850E28"/>
    <w:rsid w:val="00850EF2"/>
    <w:rsid w:val="00850F0C"/>
    <w:rsid w:val="00851208"/>
    <w:rsid w:val="00851465"/>
    <w:rsid w:val="00851477"/>
    <w:rsid w:val="00851E4E"/>
    <w:rsid w:val="00852221"/>
    <w:rsid w:val="00852310"/>
    <w:rsid w:val="00852496"/>
    <w:rsid w:val="0085259C"/>
    <w:rsid w:val="0085269D"/>
    <w:rsid w:val="00852912"/>
    <w:rsid w:val="00852A44"/>
    <w:rsid w:val="00852D93"/>
    <w:rsid w:val="00852F27"/>
    <w:rsid w:val="0085334A"/>
    <w:rsid w:val="008533C3"/>
    <w:rsid w:val="00853413"/>
    <w:rsid w:val="008534F9"/>
    <w:rsid w:val="00853533"/>
    <w:rsid w:val="008535A8"/>
    <w:rsid w:val="00853704"/>
    <w:rsid w:val="0085375C"/>
    <w:rsid w:val="00853934"/>
    <w:rsid w:val="00853A53"/>
    <w:rsid w:val="00853C09"/>
    <w:rsid w:val="00853EE5"/>
    <w:rsid w:val="00853F8F"/>
    <w:rsid w:val="008542FF"/>
    <w:rsid w:val="008543AD"/>
    <w:rsid w:val="0085442F"/>
    <w:rsid w:val="008545F2"/>
    <w:rsid w:val="00854699"/>
    <w:rsid w:val="0085493E"/>
    <w:rsid w:val="00854A88"/>
    <w:rsid w:val="00854CCE"/>
    <w:rsid w:val="008550EB"/>
    <w:rsid w:val="00855263"/>
    <w:rsid w:val="008552E5"/>
    <w:rsid w:val="00855589"/>
    <w:rsid w:val="00855648"/>
    <w:rsid w:val="00855706"/>
    <w:rsid w:val="00855804"/>
    <w:rsid w:val="00855AF3"/>
    <w:rsid w:val="00855B09"/>
    <w:rsid w:val="00855C36"/>
    <w:rsid w:val="00855D35"/>
    <w:rsid w:val="00855EF8"/>
    <w:rsid w:val="008560F8"/>
    <w:rsid w:val="0085630C"/>
    <w:rsid w:val="00856332"/>
    <w:rsid w:val="00856499"/>
    <w:rsid w:val="0085649B"/>
    <w:rsid w:val="008566A1"/>
    <w:rsid w:val="008566FB"/>
    <w:rsid w:val="00856703"/>
    <w:rsid w:val="00856785"/>
    <w:rsid w:val="0085687B"/>
    <w:rsid w:val="0085688B"/>
    <w:rsid w:val="00856924"/>
    <w:rsid w:val="00856928"/>
    <w:rsid w:val="00856E09"/>
    <w:rsid w:val="00856FD5"/>
    <w:rsid w:val="008571E0"/>
    <w:rsid w:val="008573C9"/>
    <w:rsid w:val="008574D4"/>
    <w:rsid w:val="0085756B"/>
    <w:rsid w:val="0085785A"/>
    <w:rsid w:val="00857896"/>
    <w:rsid w:val="008578F2"/>
    <w:rsid w:val="00857A38"/>
    <w:rsid w:val="00857CDE"/>
    <w:rsid w:val="00857D48"/>
    <w:rsid w:val="00857DE2"/>
    <w:rsid w:val="00857F12"/>
    <w:rsid w:val="00857F32"/>
    <w:rsid w:val="00857FAE"/>
    <w:rsid w:val="0086003D"/>
    <w:rsid w:val="008603BB"/>
    <w:rsid w:val="0086042B"/>
    <w:rsid w:val="00860572"/>
    <w:rsid w:val="00860648"/>
    <w:rsid w:val="00860781"/>
    <w:rsid w:val="008607AC"/>
    <w:rsid w:val="008608E6"/>
    <w:rsid w:val="00860B00"/>
    <w:rsid w:val="00860D04"/>
    <w:rsid w:val="00860EC1"/>
    <w:rsid w:val="008614D2"/>
    <w:rsid w:val="008615B2"/>
    <w:rsid w:val="008616D8"/>
    <w:rsid w:val="008618B7"/>
    <w:rsid w:val="00861D39"/>
    <w:rsid w:val="00861F53"/>
    <w:rsid w:val="00862165"/>
    <w:rsid w:val="00862226"/>
    <w:rsid w:val="008624D8"/>
    <w:rsid w:val="00862552"/>
    <w:rsid w:val="0086259D"/>
    <w:rsid w:val="0086261D"/>
    <w:rsid w:val="00862685"/>
    <w:rsid w:val="008627EF"/>
    <w:rsid w:val="00862A5C"/>
    <w:rsid w:val="00862BDE"/>
    <w:rsid w:val="00862BE9"/>
    <w:rsid w:val="00862D47"/>
    <w:rsid w:val="00862EF1"/>
    <w:rsid w:val="00862FC8"/>
    <w:rsid w:val="0086336C"/>
    <w:rsid w:val="00863938"/>
    <w:rsid w:val="00863ACB"/>
    <w:rsid w:val="00863C3C"/>
    <w:rsid w:val="00863EB3"/>
    <w:rsid w:val="00863FD3"/>
    <w:rsid w:val="00864193"/>
    <w:rsid w:val="00864686"/>
    <w:rsid w:val="008647FE"/>
    <w:rsid w:val="00864A8E"/>
    <w:rsid w:val="00864AAB"/>
    <w:rsid w:val="00864E1B"/>
    <w:rsid w:val="0086512C"/>
    <w:rsid w:val="0086523F"/>
    <w:rsid w:val="0086549E"/>
    <w:rsid w:val="00865557"/>
    <w:rsid w:val="0086557B"/>
    <w:rsid w:val="00865596"/>
    <w:rsid w:val="00865725"/>
    <w:rsid w:val="0086573C"/>
    <w:rsid w:val="00865C28"/>
    <w:rsid w:val="00865E04"/>
    <w:rsid w:val="00866040"/>
    <w:rsid w:val="008661C1"/>
    <w:rsid w:val="008661F4"/>
    <w:rsid w:val="008665E7"/>
    <w:rsid w:val="008667A6"/>
    <w:rsid w:val="008667E4"/>
    <w:rsid w:val="00866AD1"/>
    <w:rsid w:val="00866DA2"/>
    <w:rsid w:val="00866DD6"/>
    <w:rsid w:val="00866F00"/>
    <w:rsid w:val="008672D8"/>
    <w:rsid w:val="008673DC"/>
    <w:rsid w:val="00867517"/>
    <w:rsid w:val="0086787A"/>
    <w:rsid w:val="00867B59"/>
    <w:rsid w:val="00867BA7"/>
    <w:rsid w:val="00867C1A"/>
    <w:rsid w:val="00867CFD"/>
    <w:rsid w:val="00867D81"/>
    <w:rsid w:val="00870017"/>
    <w:rsid w:val="00870221"/>
    <w:rsid w:val="0087042E"/>
    <w:rsid w:val="008706AA"/>
    <w:rsid w:val="00870920"/>
    <w:rsid w:val="0087093F"/>
    <w:rsid w:val="0087097B"/>
    <w:rsid w:val="00870AC6"/>
    <w:rsid w:val="00870FAD"/>
    <w:rsid w:val="0087107F"/>
    <w:rsid w:val="008710A8"/>
    <w:rsid w:val="008712C2"/>
    <w:rsid w:val="00871393"/>
    <w:rsid w:val="008714EF"/>
    <w:rsid w:val="0087167A"/>
    <w:rsid w:val="00871B4D"/>
    <w:rsid w:val="00871BF0"/>
    <w:rsid w:val="00871C7E"/>
    <w:rsid w:val="00871E37"/>
    <w:rsid w:val="00871E78"/>
    <w:rsid w:val="008720EE"/>
    <w:rsid w:val="0087227E"/>
    <w:rsid w:val="00872938"/>
    <w:rsid w:val="00872C07"/>
    <w:rsid w:val="00872C69"/>
    <w:rsid w:val="00872CF2"/>
    <w:rsid w:val="00872DA1"/>
    <w:rsid w:val="00872EE9"/>
    <w:rsid w:val="00872F49"/>
    <w:rsid w:val="0087315B"/>
    <w:rsid w:val="00873186"/>
    <w:rsid w:val="008733EF"/>
    <w:rsid w:val="008735E9"/>
    <w:rsid w:val="0087386E"/>
    <w:rsid w:val="008738DB"/>
    <w:rsid w:val="00873B0B"/>
    <w:rsid w:val="00873BED"/>
    <w:rsid w:val="00873ED2"/>
    <w:rsid w:val="00873FA5"/>
    <w:rsid w:val="0087412B"/>
    <w:rsid w:val="00874161"/>
    <w:rsid w:val="008742EB"/>
    <w:rsid w:val="0087431A"/>
    <w:rsid w:val="00874326"/>
    <w:rsid w:val="00874488"/>
    <w:rsid w:val="00874510"/>
    <w:rsid w:val="00874A69"/>
    <w:rsid w:val="00874B85"/>
    <w:rsid w:val="00874BBF"/>
    <w:rsid w:val="00874C3D"/>
    <w:rsid w:val="00874C64"/>
    <w:rsid w:val="00874C68"/>
    <w:rsid w:val="00874DCC"/>
    <w:rsid w:val="00874E0D"/>
    <w:rsid w:val="00874FA6"/>
    <w:rsid w:val="00874FB9"/>
    <w:rsid w:val="008750AF"/>
    <w:rsid w:val="008755EA"/>
    <w:rsid w:val="00875607"/>
    <w:rsid w:val="00875866"/>
    <w:rsid w:val="00875ACD"/>
    <w:rsid w:val="00875C74"/>
    <w:rsid w:val="00875E86"/>
    <w:rsid w:val="00875F6A"/>
    <w:rsid w:val="008763B4"/>
    <w:rsid w:val="008766DA"/>
    <w:rsid w:val="008769F5"/>
    <w:rsid w:val="00876D7D"/>
    <w:rsid w:val="0087727F"/>
    <w:rsid w:val="0087745D"/>
    <w:rsid w:val="008774A2"/>
    <w:rsid w:val="0087794A"/>
    <w:rsid w:val="0087799A"/>
    <w:rsid w:val="00877ABA"/>
    <w:rsid w:val="00877CFB"/>
    <w:rsid w:val="00877D4F"/>
    <w:rsid w:val="00880144"/>
    <w:rsid w:val="00880177"/>
    <w:rsid w:val="00880461"/>
    <w:rsid w:val="008806BC"/>
    <w:rsid w:val="0088075F"/>
    <w:rsid w:val="0088083F"/>
    <w:rsid w:val="00880849"/>
    <w:rsid w:val="00880AA7"/>
    <w:rsid w:val="00880C95"/>
    <w:rsid w:val="00880D64"/>
    <w:rsid w:val="00880DA2"/>
    <w:rsid w:val="00880E62"/>
    <w:rsid w:val="0088100C"/>
    <w:rsid w:val="00881186"/>
    <w:rsid w:val="008812C0"/>
    <w:rsid w:val="0088148F"/>
    <w:rsid w:val="008815B3"/>
    <w:rsid w:val="00881A6E"/>
    <w:rsid w:val="00881B39"/>
    <w:rsid w:val="00881C00"/>
    <w:rsid w:val="00881ED3"/>
    <w:rsid w:val="00881EE0"/>
    <w:rsid w:val="00881F4B"/>
    <w:rsid w:val="00881F4C"/>
    <w:rsid w:val="0088204E"/>
    <w:rsid w:val="0088218A"/>
    <w:rsid w:val="0088224E"/>
    <w:rsid w:val="0088228D"/>
    <w:rsid w:val="0088231D"/>
    <w:rsid w:val="0088245C"/>
    <w:rsid w:val="00882720"/>
    <w:rsid w:val="0088277E"/>
    <w:rsid w:val="008827A5"/>
    <w:rsid w:val="008827F4"/>
    <w:rsid w:val="0088295B"/>
    <w:rsid w:val="00882C33"/>
    <w:rsid w:val="00882DAF"/>
    <w:rsid w:val="00882E2D"/>
    <w:rsid w:val="00883038"/>
    <w:rsid w:val="008832F2"/>
    <w:rsid w:val="008833CE"/>
    <w:rsid w:val="008834E1"/>
    <w:rsid w:val="00883703"/>
    <w:rsid w:val="00883947"/>
    <w:rsid w:val="00883B09"/>
    <w:rsid w:val="00883D40"/>
    <w:rsid w:val="00883E8C"/>
    <w:rsid w:val="00883F9D"/>
    <w:rsid w:val="008840A4"/>
    <w:rsid w:val="00884177"/>
    <w:rsid w:val="00884215"/>
    <w:rsid w:val="00884B69"/>
    <w:rsid w:val="00884BB6"/>
    <w:rsid w:val="00884D49"/>
    <w:rsid w:val="00884ED9"/>
    <w:rsid w:val="00885031"/>
    <w:rsid w:val="008851AC"/>
    <w:rsid w:val="0088530D"/>
    <w:rsid w:val="00885595"/>
    <w:rsid w:val="0088589B"/>
    <w:rsid w:val="0088590E"/>
    <w:rsid w:val="00885979"/>
    <w:rsid w:val="008859C3"/>
    <w:rsid w:val="00885BA4"/>
    <w:rsid w:val="00885E93"/>
    <w:rsid w:val="0088608A"/>
    <w:rsid w:val="00886462"/>
    <w:rsid w:val="00886495"/>
    <w:rsid w:val="008866CA"/>
    <w:rsid w:val="00886760"/>
    <w:rsid w:val="00886AB5"/>
    <w:rsid w:val="00886BFA"/>
    <w:rsid w:val="00886E18"/>
    <w:rsid w:val="00886E6B"/>
    <w:rsid w:val="00886EC6"/>
    <w:rsid w:val="00886FAD"/>
    <w:rsid w:val="00886FFD"/>
    <w:rsid w:val="00887280"/>
    <w:rsid w:val="008872B7"/>
    <w:rsid w:val="008873F9"/>
    <w:rsid w:val="00887622"/>
    <w:rsid w:val="00887A09"/>
    <w:rsid w:val="00887B83"/>
    <w:rsid w:val="00887C4D"/>
    <w:rsid w:val="00887CDC"/>
    <w:rsid w:val="00887E14"/>
    <w:rsid w:val="00887E2B"/>
    <w:rsid w:val="00890163"/>
    <w:rsid w:val="0089016D"/>
    <w:rsid w:val="00890405"/>
    <w:rsid w:val="0089057D"/>
    <w:rsid w:val="00890692"/>
    <w:rsid w:val="00890EEF"/>
    <w:rsid w:val="00891038"/>
    <w:rsid w:val="00891279"/>
    <w:rsid w:val="008912CD"/>
    <w:rsid w:val="00891354"/>
    <w:rsid w:val="0089136A"/>
    <w:rsid w:val="0089149C"/>
    <w:rsid w:val="008914C8"/>
    <w:rsid w:val="008914E6"/>
    <w:rsid w:val="0089158E"/>
    <w:rsid w:val="00891B00"/>
    <w:rsid w:val="00891B02"/>
    <w:rsid w:val="00891B3F"/>
    <w:rsid w:val="00891B4E"/>
    <w:rsid w:val="00891CF4"/>
    <w:rsid w:val="00891E6C"/>
    <w:rsid w:val="00892337"/>
    <w:rsid w:val="008924AC"/>
    <w:rsid w:val="00892976"/>
    <w:rsid w:val="00892977"/>
    <w:rsid w:val="00893123"/>
    <w:rsid w:val="0089371B"/>
    <w:rsid w:val="00893906"/>
    <w:rsid w:val="008939BD"/>
    <w:rsid w:val="00893AA1"/>
    <w:rsid w:val="00893B28"/>
    <w:rsid w:val="00893DB8"/>
    <w:rsid w:val="00893ECF"/>
    <w:rsid w:val="0089400B"/>
    <w:rsid w:val="008944A5"/>
    <w:rsid w:val="008945A3"/>
    <w:rsid w:val="00894769"/>
    <w:rsid w:val="0089479F"/>
    <w:rsid w:val="00894970"/>
    <w:rsid w:val="00894BAA"/>
    <w:rsid w:val="00894ECE"/>
    <w:rsid w:val="00894EE5"/>
    <w:rsid w:val="00894FEB"/>
    <w:rsid w:val="0089537C"/>
    <w:rsid w:val="008953E0"/>
    <w:rsid w:val="00895498"/>
    <w:rsid w:val="00895590"/>
    <w:rsid w:val="00895592"/>
    <w:rsid w:val="00895836"/>
    <w:rsid w:val="008959A1"/>
    <w:rsid w:val="00895A32"/>
    <w:rsid w:val="00895AC1"/>
    <w:rsid w:val="00895D52"/>
    <w:rsid w:val="00895DE7"/>
    <w:rsid w:val="00895E1C"/>
    <w:rsid w:val="00895F6F"/>
    <w:rsid w:val="00895FC3"/>
    <w:rsid w:val="00896292"/>
    <w:rsid w:val="008962C9"/>
    <w:rsid w:val="008964EE"/>
    <w:rsid w:val="00896528"/>
    <w:rsid w:val="008966B8"/>
    <w:rsid w:val="00896972"/>
    <w:rsid w:val="00896C19"/>
    <w:rsid w:val="00896C8D"/>
    <w:rsid w:val="00896CCC"/>
    <w:rsid w:val="00896D5C"/>
    <w:rsid w:val="00896DEB"/>
    <w:rsid w:val="00896E98"/>
    <w:rsid w:val="00897151"/>
    <w:rsid w:val="0089722F"/>
    <w:rsid w:val="00897582"/>
    <w:rsid w:val="008975E2"/>
    <w:rsid w:val="008975E8"/>
    <w:rsid w:val="008977AE"/>
    <w:rsid w:val="008979C0"/>
    <w:rsid w:val="00897A02"/>
    <w:rsid w:val="00897C0B"/>
    <w:rsid w:val="00897CD6"/>
    <w:rsid w:val="008A013F"/>
    <w:rsid w:val="008A03D5"/>
    <w:rsid w:val="008A050F"/>
    <w:rsid w:val="008A07DF"/>
    <w:rsid w:val="008A0C5F"/>
    <w:rsid w:val="008A0F01"/>
    <w:rsid w:val="008A1064"/>
    <w:rsid w:val="008A11FB"/>
    <w:rsid w:val="008A12C1"/>
    <w:rsid w:val="008A13AC"/>
    <w:rsid w:val="008A1489"/>
    <w:rsid w:val="008A1494"/>
    <w:rsid w:val="008A1553"/>
    <w:rsid w:val="008A1570"/>
    <w:rsid w:val="008A1605"/>
    <w:rsid w:val="008A180B"/>
    <w:rsid w:val="008A19E3"/>
    <w:rsid w:val="008A1A20"/>
    <w:rsid w:val="008A1BA2"/>
    <w:rsid w:val="008A1E1F"/>
    <w:rsid w:val="008A1F0C"/>
    <w:rsid w:val="008A20A7"/>
    <w:rsid w:val="008A26CD"/>
    <w:rsid w:val="008A2981"/>
    <w:rsid w:val="008A2A5D"/>
    <w:rsid w:val="008A2B22"/>
    <w:rsid w:val="008A2EA1"/>
    <w:rsid w:val="008A303F"/>
    <w:rsid w:val="008A317A"/>
    <w:rsid w:val="008A322B"/>
    <w:rsid w:val="008A323A"/>
    <w:rsid w:val="008A334F"/>
    <w:rsid w:val="008A342C"/>
    <w:rsid w:val="008A38C6"/>
    <w:rsid w:val="008A38EA"/>
    <w:rsid w:val="008A3CCD"/>
    <w:rsid w:val="008A3E31"/>
    <w:rsid w:val="008A4053"/>
    <w:rsid w:val="008A406A"/>
    <w:rsid w:val="008A4125"/>
    <w:rsid w:val="008A424A"/>
    <w:rsid w:val="008A4365"/>
    <w:rsid w:val="008A44EC"/>
    <w:rsid w:val="008A4770"/>
    <w:rsid w:val="008A497C"/>
    <w:rsid w:val="008A4AD9"/>
    <w:rsid w:val="008A4B18"/>
    <w:rsid w:val="008A4DA2"/>
    <w:rsid w:val="008A514F"/>
    <w:rsid w:val="008A5317"/>
    <w:rsid w:val="008A550E"/>
    <w:rsid w:val="008A55A8"/>
    <w:rsid w:val="008A5844"/>
    <w:rsid w:val="008A5846"/>
    <w:rsid w:val="008A58CA"/>
    <w:rsid w:val="008A5AE7"/>
    <w:rsid w:val="008A5BEC"/>
    <w:rsid w:val="008A5EC3"/>
    <w:rsid w:val="008A5F9A"/>
    <w:rsid w:val="008A6067"/>
    <w:rsid w:val="008A62CB"/>
    <w:rsid w:val="008A62CC"/>
    <w:rsid w:val="008A63BB"/>
    <w:rsid w:val="008A6426"/>
    <w:rsid w:val="008A654E"/>
    <w:rsid w:val="008A6573"/>
    <w:rsid w:val="008A662F"/>
    <w:rsid w:val="008A69F5"/>
    <w:rsid w:val="008A6B04"/>
    <w:rsid w:val="008A6B77"/>
    <w:rsid w:val="008A6DE5"/>
    <w:rsid w:val="008A755F"/>
    <w:rsid w:val="008A773C"/>
    <w:rsid w:val="008A7781"/>
    <w:rsid w:val="008A77DD"/>
    <w:rsid w:val="008A793A"/>
    <w:rsid w:val="008A7A1C"/>
    <w:rsid w:val="008A7A94"/>
    <w:rsid w:val="008A7BCB"/>
    <w:rsid w:val="008A7CF9"/>
    <w:rsid w:val="008A7DC3"/>
    <w:rsid w:val="008A7DE6"/>
    <w:rsid w:val="008B00B8"/>
    <w:rsid w:val="008B023D"/>
    <w:rsid w:val="008B047D"/>
    <w:rsid w:val="008B0548"/>
    <w:rsid w:val="008B0630"/>
    <w:rsid w:val="008B0670"/>
    <w:rsid w:val="008B088C"/>
    <w:rsid w:val="008B08DC"/>
    <w:rsid w:val="008B0B72"/>
    <w:rsid w:val="008B0BE2"/>
    <w:rsid w:val="008B0D21"/>
    <w:rsid w:val="008B10D3"/>
    <w:rsid w:val="008B11E5"/>
    <w:rsid w:val="008B1323"/>
    <w:rsid w:val="008B1824"/>
    <w:rsid w:val="008B1984"/>
    <w:rsid w:val="008B19FB"/>
    <w:rsid w:val="008B1BB1"/>
    <w:rsid w:val="008B1DE8"/>
    <w:rsid w:val="008B222A"/>
    <w:rsid w:val="008B2267"/>
    <w:rsid w:val="008B2550"/>
    <w:rsid w:val="008B269E"/>
    <w:rsid w:val="008B2766"/>
    <w:rsid w:val="008B2AFB"/>
    <w:rsid w:val="008B2C34"/>
    <w:rsid w:val="008B2D5F"/>
    <w:rsid w:val="008B2F84"/>
    <w:rsid w:val="008B2FDA"/>
    <w:rsid w:val="008B3269"/>
    <w:rsid w:val="008B35F4"/>
    <w:rsid w:val="008B3616"/>
    <w:rsid w:val="008B38EE"/>
    <w:rsid w:val="008B396B"/>
    <w:rsid w:val="008B3A68"/>
    <w:rsid w:val="008B3B01"/>
    <w:rsid w:val="008B3C95"/>
    <w:rsid w:val="008B3CB1"/>
    <w:rsid w:val="008B3DAA"/>
    <w:rsid w:val="008B3FF5"/>
    <w:rsid w:val="008B41C2"/>
    <w:rsid w:val="008B429F"/>
    <w:rsid w:val="008B43E9"/>
    <w:rsid w:val="008B43EF"/>
    <w:rsid w:val="008B45C3"/>
    <w:rsid w:val="008B4744"/>
    <w:rsid w:val="008B4823"/>
    <w:rsid w:val="008B4AC4"/>
    <w:rsid w:val="008B4ADB"/>
    <w:rsid w:val="008B4B4E"/>
    <w:rsid w:val="008B4CD2"/>
    <w:rsid w:val="008B4D19"/>
    <w:rsid w:val="008B4DDF"/>
    <w:rsid w:val="008B4E20"/>
    <w:rsid w:val="008B4E73"/>
    <w:rsid w:val="008B5371"/>
    <w:rsid w:val="008B543F"/>
    <w:rsid w:val="008B551C"/>
    <w:rsid w:val="008B56E7"/>
    <w:rsid w:val="008B5A26"/>
    <w:rsid w:val="008B5A89"/>
    <w:rsid w:val="008B5AA4"/>
    <w:rsid w:val="008B5C3E"/>
    <w:rsid w:val="008B5C65"/>
    <w:rsid w:val="008B5DF6"/>
    <w:rsid w:val="008B5EC6"/>
    <w:rsid w:val="008B5F48"/>
    <w:rsid w:val="008B5F5A"/>
    <w:rsid w:val="008B610E"/>
    <w:rsid w:val="008B6194"/>
    <w:rsid w:val="008B62BF"/>
    <w:rsid w:val="008B63B3"/>
    <w:rsid w:val="008B640D"/>
    <w:rsid w:val="008B646F"/>
    <w:rsid w:val="008B654C"/>
    <w:rsid w:val="008B65D8"/>
    <w:rsid w:val="008B6743"/>
    <w:rsid w:val="008B679A"/>
    <w:rsid w:val="008B6949"/>
    <w:rsid w:val="008B6A12"/>
    <w:rsid w:val="008B6C11"/>
    <w:rsid w:val="008B6F25"/>
    <w:rsid w:val="008B719E"/>
    <w:rsid w:val="008B722D"/>
    <w:rsid w:val="008B766C"/>
    <w:rsid w:val="008B771D"/>
    <w:rsid w:val="008B79B5"/>
    <w:rsid w:val="008B7D8B"/>
    <w:rsid w:val="008B7EA5"/>
    <w:rsid w:val="008B7ECD"/>
    <w:rsid w:val="008B7F54"/>
    <w:rsid w:val="008C01E2"/>
    <w:rsid w:val="008C03A9"/>
    <w:rsid w:val="008C03E8"/>
    <w:rsid w:val="008C0848"/>
    <w:rsid w:val="008C0BFE"/>
    <w:rsid w:val="008C0FCF"/>
    <w:rsid w:val="008C1085"/>
    <w:rsid w:val="008C10DD"/>
    <w:rsid w:val="008C1199"/>
    <w:rsid w:val="008C1200"/>
    <w:rsid w:val="008C131C"/>
    <w:rsid w:val="008C1568"/>
    <w:rsid w:val="008C1626"/>
    <w:rsid w:val="008C16E6"/>
    <w:rsid w:val="008C1A11"/>
    <w:rsid w:val="008C1C34"/>
    <w:rsid w:val="008C1D7C"/>
    <w:rsid w:val="008C1E2E"/>
    <w:rsid w:val="008C1E52"/>
    <w:rsid w:val="008C1E91"/>
    <w:rsid w:val="008C1F01"/>
    <w:rsid w:val="008C21CD"/>
    <w:rsid w:val="008C23A0"/>
    <w:rsid w:val="008C24CB"/>
    <w:rsid w:val="008C26A0"/>
    <w:rsid w:val="008C27E6"/>
    <w:rsid w:val="008C280D"/>
    <w:rsid w:val="008C2825"/>
    <w:rsid w:val="008C2A7D"/>
    <w:rsid w:val="008C2CB9"/>
    <w:rsid w:val="008C2D14"/>
    <w:rsid w:val="008C2EA9"/>
    <w:rsid w:val="008C3144"/>
    <w:rsid w:val="008C3236"/>
    <w:rsid w:val="008C338F"/>
    <w:rsid w:val="008C3405"/>
    <w:rsid w:val="008C34BF"/>
    <w:rsid w:val="008C356D"/>
    <w:rsid w:val="008C3810"/>
    <w:rsid w:val="008C3897"/>
    <w:rsid w:val="008C3921"/>
    <w:rsid w:val="008C3B6A"/>
    <w:rsid w:val="008C3D9C"/>
    <w:rsid w:val="008C3E17"/>
    <w:rsid w:val="008C3E6E"/>
    <w:rsid w:val="008C4036"/>
    <w:rsid w:val="008C4055"/>
    <w:rsid w:val="008C4387"/>
    <w:rsid w:val="008C4549"/>
    <w:rsid w:val="008C4667"/>
    <w:rsid w:val="008C47C3"/>
    <w:rsid w:val="008C49A5"/>
    <w:rsid w:val="008C4D9E"/>
    <w:rsid w:val="008C4E5E"/>
    <w:rsid w:val="008C4E7D"/>
    <w:rsid w:val="008C4EE6"/>
    <w:rsid w:val="008C50C8"/>
    <w:rsid w:val="008C51B1"/>
    <w:rsid w:val="008C5262"/>
    <w:rsid w:val="008C5641"/>
    <w:rsid w:val="008C5665"/>
    <w:rsid w:val="008C56CB"/>
    <w:rsid w:val="008C5796"/>
    <w:rsid w:val="008C5C16"/>
    <w:rsid w:val="008C5D77"/>
    <w:rsid w:val="008C5E41"/>
    <w:rsid w:val="008C5FA2"/>
    <w:rsid w:val="008C5FE7"/>
    <w:rsid w:val="008C60D9"/>
    <w:rsid w:val="008C63A4"/>
    <w:rsid w:val="008C63DB"/>
    <w:rsid w:val="008C6940"/>
    <w:rsid w:val="008C69B9"/>
    <w:rsid w:val="008C6F0C"/>
    <w:rsid w:val="008C7053"/>
    <w:rsid w:val="008C70FD"/>
    <w:rsid w:val="008C7611"/>
    <w:rsid w:val="008C77D1"/>
    <w:rsid w:val="008C7826"/>
    <w:rsid w:val="008C7BA4"/>
    <w:rsid w:val="008C7F55"/>
    <w:rsid w:val="008D01DE"/>
    <w:rsid w:val="008D0488"/>
    <w:rsid w:val="008D0B3D"/>
    <w:rsid w:val="008D0E10"/>
    <w:rsid w:val="008D0E40"/>
    <w:rsid w:val="008D0E51"/>
    <w:rsid w:val="008D0F35"/>
    <w:rsid w:val="008D1224"/>
    <w:rsid w:val="008D12A6"/>
    <w:rsid w:val="008D137D"/>
    <w:rsid w:val="008D14D7"/>
    <w:rsid w:val="008D15E3"/>
    <w:rsid w:val="008D19E1"/>
    <w:rsid w:val="008D1BD3"/>
    <w:rsid w:val="008D1C94"/>
    <w:rsid w:val="008D1C96"/>
    <w:rsid w:val="008D2168"/>
    <w:rsid w:val="008D22C7"/>
    <w:rsid w:val="008D265B"/>
    <w:rsid w:val="008D2804"/>
    <w:rsid w:val="008D291B"/>
    <w:rsid w:val="008D2C5A"/>
    <w:rsid w:val="008D2D09"/>
    <w:rsid w:val="008D2F4F"/>
    <w:rsid w:val="008D3920"/>
    <w:rsid w:val="008D3BB3"/>
    <w:rsid w:val="008D3D13"/>
    <w:rsid w:val="008D3E17"/>
    <w:rsid w:val="008D4043"/>
    <w:rsid w:val="008D4105"/>
    <w:rsid w:val="008D42DA"/>
    <w:rsid w:val="008D4468"/>
    <w:rsid w:val="008D45C1"/>
    <w:rsid w:val="008D45DB"/>
    <w:rsid w:val="008D45EC"/>
    <w:rsid w:val="008D48B5"/>
    <w:rsid w:val="008D48EE"/>
    <w:rsid w:val="008D4972"/>
    <w:rsid w:val="008D4AEB"/>
    <w:rsid w:val="008D4B67"/>
    <w:rsid w:val="008D4BD8"/>
    <w:rsid w:val="008D4C77"/>
    <w:rsid w:val="008D4E82"/>
    <w:rsid w:val="008D512B"/>
    <w:rsid w:val="008D53A6"/>
    <w:rsid w:val="008D54AC"/>
    <w:rsid w:val="008D55C7"/>
    <w:rsid w:val="008D59BE"/>
    <w:rsid w:val="008D5C6C"/>
    <w:rsid w:val="008D5CCD"/>
    <w:rsid w:val="008D5D62"/>
    <w:rsid w:val="008D5DB7"/>
    <w:rsid w:val="008D608D"/>
    <w:rsid w:val="008D6181"/>
    <w:rsid w:val="008D61DC"/>
    <w:rsid w:val="008D622E"/>
    <w:rsid w:val="008D6374"/>
    <w:rsid w:val="008D646A"/>
    <w:rsid w:val="008D64C0"/>
    <w:rsid w:val="008D6806"/>
    <w:rsid w:val="008D687B"/>
    <w:rsid w:val="008D6927"/>
    <w:rsid w:val="008D6A55"/>
    <w:rsid w:val="008D6B60"/>
    <w:rsid w:val="008D6BF3"/>
    <w:rsid w:val="008D6E5E"/>
    <w:rsid w:val="008D6E69"/>
    <w:rsid w:val="008D6E86"/>
    <w:rsid w:val="008D73D6"/>
    <w:rsid w:val="008D742A"/>
    <w:rsid w:val="008D75B8"/>
    <w:rsid w:val="008D761E"/>
    <w:rsid w:val="008D77BB"/>
    <w:rsid w:val="008D78C5"/>
    <w:rsid w:val="008D79D9"/>
    <w:rsid w:val="008D7B37"/>
    <w:rsid w:val="008D7CE9"/>
    <w:rsid w:val="008E01D0"/>
    <w:rsid w:val="008E0720"/>
    <w:rsid w:val="008E098B"/>
    <w:rsid w:val="008E09B8"/>
    <w:rsid w:val="008E0A4C"/>
    <w:rsid w:val="008E0D99"/>
    <w:rsid w:val="008E11CA"/>
    <w:rsid w:val="008E13CE"/>
    <w:rsid w:val="008E1652"/>
    <w:rsid w:val="008E17AF"/>
    <w:rsid w:val="008E183A"/>
    <w:rsid w:val="008E1840"/>
    <w:rsid w:val="008E1854"/>
    <w:rsid w:val="008E19C3"/>
    <w:rsid w:val="008E1C18"/>
    <w:rsid w:val="008E1C5D"/>
    <w:rsid w:val="008E1CC6"/>
    <w:rsid w:val="008E215B"/>
    <w:rsid w:val="008E223A"/>
    <w:rsid w:val="008E2423"/>
    <w:rsid w:val="008E25E1"/>
    <w:rsid w:val="008E2640"/>
    <w:rsid w:val="008E29E2"/>
    <w:rsid w:val="008E2A75"/>
    <w:rsid w:val="008E2ABC"/>
    <w:rsid w:val="008E2C8B"/>
    <w:rsid w:val="008E2CDB"/>
    <w:rsid w:val="008E2DCD"/>
    <w:rsid w:val="008E2E16"/>
    <w:rsid w:val="008E2ED3"/>
    <w:rsid w:val="008E30E8"/>
    <w:rsid w:val="008E31CA"/>
    <w:rsid w:val="008E32FD"/>
    <w:rsid w:val="008E33F8"/>
    <w:rsid w:val="008E351B"/>
    <w:rsid w:val="008E35A0"/>
    <w:rsid w:val="008E35E2"/>
    <w:rsid w:val="008E364A"/>
    <w:rsid w:val="008E36A5"/>
    <w:rsid w:val="008E39AE"/>
    <w:rsid w:val="008E3A69"/>
    <w:rsid w:val="008E3C72"/>
    <w:rsid w:val="008E3D09"/>
    <w:rsid w:val="008E3F74"/>
    <w:rsid w:val="008E3FCB"/>
    <w:rsid w:val="008E3FDE"/>
    <w:rsid w:val="008E40D5"/>
    <w:rsid w:val="008E41CA"/>
    <w:rsid w:val="008E439D"/>
    <w:rsid w:val="008E4485"/>
    <w:rsid w:val="008E4522"/>
    <w:rsid w:val="008E471A"/>
    <w:rsid w:val="008E4735"/>
    <w:rsid w:val="008E47B1"/>
    <w:rsid w:val="008E47F0"/>
    <w:rsid w:val="008E4866"/>
    <w:rsid w:val="008E48CB"/>
    <w:rsid w:val="008E4967"/>
    <w:rsid w:val="008E4B7F"/>
    <w:rsid w:val="008E4B8E"/>
    <w:rsid w:val="008E4B98"/>
    <w:rsid w:val="008E4E09"/>
    <w:rsid w:val="008E4FB7"/>
    <w:rsid w:val="008E505B"/>
    <w:rsid w:val="008E50FE"/>
    <w:rsid w:val="008E5166"/>
    <w:rsid w:val="008E5568"/>
    <w:rsid w:val="008E55DC"/>
    <w:rsid w:val="008E562E"/>
    <w:rsid w:val="008E56B1"/>
    <w:rsid w:val="008E56DE"/>
    <w:rsid w:val="008E58F8"/>
    <w:rsid w:val="008E5B59"/>
    <w:rsid w:val="008E601B"/>
    <w:rsid w:val="008E614F"/>
    <w:rsid w:val="008E676E"/>
    <w:rsid w:val="008E6878"/>
    <w:rsid w:val="008E6C26"/>
    <w:rsid w:val="008E6C6A"/>
    <w:rsid w:val="008E6D19"/>
    <w:rsid w:val="008E6DA6"/>
    <w:rsid w:val="008E70EC"/>
    <w:rsid w:val="008E733D"/>
    <w:rsid w:val="008E7390"/>
    <w:rsid w:val="008E7852"/>
    <w:rsid w:val="008E7A6F"/>
    <w:rsid w:val="008E7B1B"/>
    <w:rsid w:val="008E7F73"/>
    <w:rsid w:val="008E7FC1"/>
    <w:rsid w:val="008F018C"/>
    <w:rsid w:val="008F0202"/>
    <w:rsid w:val="008F0276"/>
    <w:rsid w:val="008F0343"/>
    <w:rsid w:val="008F0ABD"/>
    <w:rsid w:val="008F0D02"/>
    <w:rsid w:val="008F0D29"/>
    <w:rsid w:val="008F0D3E"/>
    <w:rsid w:val="008F114F"/>
    <w:rsid w:val="008F11AC"/>
    <w:rsid w:val="008F1205"/>
    <w:rsid w:val="008F1491"/>
    <w:rsid w:val="008F1880"/>
    <w:rsid w:val="008F196D"/>
    <w:rsid w:val="008F1A41"/>
    <w:rsid w:val="008F1C20"/>
    <w:rsid w:val="008F1C75"/>
    <w:rsid w:val="008F1FEB"/>
    <w:rsid w:val="008F21A0"/>
    <w:rsid w:val="008F229C"/>
    <w:rsid w:val="008F231A"/>
    <w:rsid w:val="008F2374"/>
    <w:rsid w:val="008F2613"/>
    <w:rsid w:val="008F2681"/>
    <w:rsid w:val="008F2690"/>
    <w:rsid w:val="008F2917"/>
    <w:rsid w:val="008F2976"/>
    <w:rsid w:val="008F2A4E"/>
    <w:rsid w:val="008F2B46"/>
    <w:rsid w:val="008F2CC6"/>
    <w:rsid w:val="008F2E02"/>
    <w:rsid w:val="008F2EB6"/>
    <w:rsid w:val="008F2ECC"/>
    <w:rsid w:val="008F3357"/>
    <w:rsid w:val="008F33A0"/>
    <w:rsid w:val="008F34A1"/>
    <w:rsid w:val="008F3607"/>
    <w:rsid w:val="008F3876"/>
    <w:rsid w:val="008F3952"/>
    <w:rsid w:val="008F39A2"/>
    <w:rsid w:val="008F39D7"/>
    <w:rsid w:val="008F3BE1"/>
    <w:rsid w:val="008F3ED9"/>
    <w:rsid w:val="008F42AC"/>
    <w:rsid w:val="008F43F1"/>
    <w:rsid w:val="008F4552"/>
    <w:rsid w:val="008F4554"/>
    <w:rsid w:val="008F482B"/>
    <w:rsid w:val="008F4919"/>
    <w:rsid w:val="008F4DC6"/>
    <w:rsid w:val="008F4F24"/>
    <w:rsid w:val="008F4FBF"/>
    <w:rsid w:val="008F52A0"/>
    <w:rsid w:val="008F55E0"/>
    <w:rsid w:val="008F5690"/>
    <w:rsid w:val="008F585B"/>
    <w:rsid w:val="008F592C"/>
    <w:rsid w:val="008F5949"/>
    <w:rsid w:val="008F5A48"/>
    <w:rsid w:val="008F5D2A"/>
    <w:rsid w:val="008F5DAC"/>
    <w:rsid w:val="008F6015"/>
    <w:rsid w:val="008F60B6"/>
    <w:rsid w:val="008F6758"/>
    <w:rsid w:val="008F6836"/>
    <w:rsid w:val="008F6876"/>
    <w:rsid w:val="008F6A19"/>
    <w:rsid w:val="008F6B6F"/>
    <w:rsid w:val="008F6CDC"/>
    <w:rsid w:val="008F6F5D"/>
    <w:rsid w:val="008F749A"/>
    <w:rsid w:val="008F752F"/>
    <w:rsid w:val="008F7571"/>
    <w:rsid w:val="008F7813"/>
    <w:rsid w:val="008F7897"/>
    <w:rsid w:val="008F7A48"/>
    <w:rsid w:val="008F7DA7"/>
    <w:rsid w:val="008F7E1F"/>
    <w:rsid w:val="008F7ECF"/>
    <w:rsid w:val="008F7F9D"/>
    <w:rsid w:val="009003E4"/>
    <w:rsid w:val="00900457"/>
    <w:rsid w:val="00900668"/>
    <w:rsid w:val="00900685"/>
    <w:rsid w:val="0090094B"/>
    <w:rsid w:val="00900B58"/>
    <w:rsid w:val="00900BAF"/>
    <w:rsid w:val="00900CAA"/>
    <w:rsid w:val="00900D21"/>
    <w:rsid w:val="00900FF7"/>
    <w:rsid w:val="00901097"/>
    <w:rsid w:val="0090122F"/>
    <w:rsid w:val="00901246"/>
    <w:rsid w:val="00901327"/>
    <w:rsid w:val="009015A7"/>
    <w:rsid w:val="00901655"/>
    <w:rsid w:val="009016B1"/>
    <w:rsid w:val="009016FC"/>
    <w:rsid w:val="00901713"/>
    <w:rsid w:val="00901905"/>
    <w:rsid w:val="00901C47"/>
    <w:rsid w:val="00901CBF"/>
    <w:rsid w:val="00901CCD"/>
    <w:rsid w:val="00901CEB"/>
    <w:rsid w:val="00901E7D"/>
    <w:rsid w:val="00902259"/>
    <w:rsid w:val="009023D5"/>
    <w:rsid w:val="009025CA"/>
    <w:rsid w:val="0090287F"/>
    <w:rsid w:val="00902D0C"/>
    <w:rsid w:val="00902F1C"/>
    <w:rsid w:val="00903060"/>
    <w:rsid w:val="00903130"/>
    <w:rsid w:val="00903240"/>
    <w:rsid w:val="009034D1"/>
    <w:rsid w:val="00903665"/>
    <w:rsid w:val="009036C4"/>
    <w:rsid w:val="00903BF2"/>
    <w:rsid w:val="00903F6A"/>
    <w:rsid w:val="00904316"/>
    <w:rsid w:val="00904369"/>
    <w:rsid w:val="009045CF"/>
    <w:rsid w:val="009047E6"/>
    <w:rsid w:val="00904938"/>
    <w:rsid w:val="00904AA5"/>
    <w:rsid w:val="00904B36"/>
    <w:rsid w:val="00904C9B"/>
    <w:rsid w:val="00904D8D"/>
    <w:rsid w:val="009050A5"/>
    <w:rsid w:val="009050DA"/>
    <w:rsid w:val="009053BC"/>
    <w:rsid w:val="009057DD"/>
    <w:rsid w:val="00905AAD"/>
    <w:rsid w:val="00905AC8"/>
    <w:rsid w:val="00905BA5"/>
    <w:rsid w:val="00905C65"/>
    <w:rsid w:val="00905CB0"/>
    <w:rsid w:val="00905E97"/>
    <w:rsid w:val="009066E2"/>
    <w:rsid w:val="0090681D"/>
    <w:rsid w:val="00906994"/>
    <w:rsid w:val="00906C19"/>
    <w:rsid w:val="00906C57"/>
    <w:rsid w:val="00906DCA"/>
    <w:rsid w:val="00906DCD"/>
    <w:rsid w:val="00906E40"/>
    <w:rsid w:val="00906F11"/>
    <w:rsid w:val="00906FF1"/>
    <w:rsid w:val="00907541"/>
    <w:rsid w:val="00907667"/>
    <w:rsid w:val="0090768E"/>
    <w:rsid w:val="009077A1"/>
    <w:rsid w:val="00907844"/>
    <w:rsid w:val="00907AB5"/>
    <w:rsid w:val="00907EDA"/>
    <w:rsid w:val="00907FCE"/>
    <w:rsid w:val="0091001B"/>
    <w:rsid w:val="00910305"/>
    <w:rsid w:val="00910406"/>
    <w:rsid w:val="009104A0"/>
    <w:rsid w:val="009106BF"/>
    <w:rsid w:val="009107D1"/>
    <w:rsid w:val="00910990"/>
    <w:rsid w:val="00910AB6"/>
    <w:rsid w:val="00910AF9"/>
    <w:rsid w:val="00910C49"/>
    <w:rsid w:val="00910C62"/>
    <w:rsid w:val="00910E33"/>
    <w:rsid w:val="00910E72"/>
    <w:rsid w:val="009110E9"/>
    <w:rsid w:val="0091121F"/>
    <w:rsid w:val="00911297"/>
    <w:rsid w:val="009113FD"/>
    <w:rsid w:val="00911421"/>
    <w:rsid w:val="00911687"/>
    <w:rsid w:val="0091190D"/>
    <w:rsid w:val="009119D6"/>
    <w:rsid w:val="00911A82"/>
    <w:rsid w:val="00911AA5"/>
    <w:rsid w:val="00911C6A"/>
    <w:rsid w:val="0091229D"/>
    <w:rsid w:val="00912309"/>
    <w:rsid w:val="009123B6"/>
    <w:rsid w:val="009125D8"/>
    <w:rsid w:val="00912853"/>
    <w:rsid w:val="00912995"/>
    <w:rsid w:val="00912AE3"/>
    <w:rsid w:val="00912CC4"/>
    <w:rsid w:val="009130AE"/>
    <w:rsid w:val="009130D4"/>
    <w:rsid w:val="0091314F"/>
    <w:rsid w:val="009131D4"/>
    <w:rsid w:val="009131E7"/>
    <w:rsid w:val="009132D5"/>
    <w:rsid w:val="00913504"/>
    <w:rsid w:val="00913611"/>
    <w:rsid w:val="00913651"/>
    <w:rsid w:val="00913969"/>
    <w:rsid w:val="009139A7"/>
    <w:rsid w:val="009139F6"/>
    <w:rsid w:val="00913BC9"/>
    <w:rsid w:val="00913BFC"/>
    <w:rsid w:val="00913D71"/>
    <w:rsid w:val="00913F9A"/>
    <w:rsid w:val="00914150"/>
    <w:rsid w:val="00914266"/>
    <w:rsid w:val="00914364"/>
    <w:rsid w:val="0091437D"/>
    <w:rsid w:val="00914624"/>
    <w:rsid w:val="009146CF"/>
    <w:rsid w:val="009146F2"/>
    <w:rsid w:val="00914901"/>
    <w:rsid w:val="00914B09"/>
    <w:rsid w:val="00914C38"/>
    <w:rsid w:val="00914D0F"/>
    <w:rsid w:val="00914D74"/>
    <w:rsid w:val="00914E22"/>
    <w:rsid w:val="00914FCF"/>
    <w:rsid w:val="00915079"/>
    <w:rsid w:val="00915607"/>
    <w:rsid w:val="00915686"/>
    <w:rsid w:val="009156A3"/>
    <w:rsid w:val="0091581F"/>
    <w:rsid w:val="0091586A"/>
    <w:rsid w:val="0091589B"/>
    <w:rsid w:val="00915960"/>
    <w:rsid w:val="00915968"/>
    <w:rsid w:val="00915A2A"/>
    <w:rsid w:val="00915A86"/>
    <w:rsid w:val="00915B4E"/>
    <w:rsid w:val="00915D03"/>
    <w:rsid w:val="00915D93"/>
    <w:rsid w:val="00915F93"/>
    <w:rsid w:val="00916135"/>
    <w:rsid w:val="00916144"/>
    <w:rsid w:val="00916355"/>
    <w:rsid w:val="009164CD"/>
    <w:rsid w:val="0091691E"/>
    <w:rsid w:val="00916AF0"/>
    <w:rsid w:val="00916B6B"/>
    <w:rsid w:val="00916BAD"/>
    <w:rsid w:val="00916E6A"/>
    <w:rsid w:val="00916F04"/>
    <w:rsid w:val="0091701F"/>
    <w:rsid w:val="00917147"/>
    <w:rsid w:val="009171CB"/>
    <w:rsid w:val="009174F8"/>
    <w:rsid w:val="0091756F"/>
    <w:rsid w:val="00917576"/>
    <w:rsid w:val="00917665"/>
    <w:rsid w:val="00917795"/>
    <w:rsid w:val="0091780A"/>
    <w:rsid w:val="00917940"/>
    <w:rsid w:val="00917CE1"/>
    <w:rsid w:val="009203B4"/>
    <w:rsid w:val="00920442"/>
    <w:rsid w:val="00920705"/>
    <w:rsid w:val="00920882"/>
    <w:rsid w:val="00920969"/>
    <w:rsid w:val="00920A3E"/>
    <w:rsid w:val="00920B1A"/>
    <w:rsid w:val="00920B57"/>
    <w:rsid w:val="00920DFE"/>
    <w:rsid w:val="00920F91"/>
    <w:rsid w:val="00921194"/>
    <w:rsid w:val="009212C6"/>
    <w:rsid w:val="009212C8"/>
    <w:rsid w:val="00921A1C"/>
    <w:rsid w:val="00921AF0"/>
    <w:rsid w:val="00921BE3"/>
    <w:rsid w:val="00921C6E"/>
    <w:rsid w:val="00921CD9"/>
    <w:rsid w:val="00921EB8"/>
    <w:rsid w:val="00921ED7"/>
    <w:rsid w:val="00922243"/>
    <w:rsid w:val="00922444"/>
    <w:rsid w:val="009226E0"/>
    <w:rsid w:val="009227D7"/>
    <w:rsid w:val="00922819"/>
    <w:rsid w:val="00922906"/>
    <w:rsid w:val="009229E1"/>
    <w:rsid w:val="00922A7F"/>
    <w:rsid w:val="00922C85"/>
    <w:rsid w:val="00922C95"/>
    <w:rsid w:val="00922DAE"/>
    <w:rsid w:val="00922F8B"/>
    <w:rsid w:val="00923158"/>
    <w:rsid w:val="009234AF"/>
    <w:rsid w:val="009236DF"/>
    <w:rsid w:val="009236F7"/>
    <w:rsid w:val="00923A66"/>
    <w:rsid w:val="00923A7F"/>
    <w:rsid w:val="00923B16"/>
    <w:rsid w:val="00923D89"/>
    <w:rsid w:val="0092407B"/>
    <w:rsid w:val="0092426B"/>
    <w:rsid w:val="0092437A"/>
    <w:rsid w:val="0092449E"/>
    <w:rsid w:val="00924545"/>
    <w:rsid w:val="00924657"/>
    <w:rsid w:val="00924715"/>
    <w:rsid w:val="0092475A"/>
    <w:rsid w:val="0092481B"/>
    <w:rsid w:val="00924873"/>
    <w:rsid w:val="00924956"/>
    <w:rsid w:val="00924B62"/>
    <w:rsid w:val="00924D12"/>
    <w:rsid w:val="00924EC4"/>
    <w:rsid w:val="00924F22"/>
    <w:rsid w:val="00924F86"/>
    <w:rsid w:val="00925105"/>
    <w:rsid w:val="00925121"/>
    <w:rsid w:val="0092561A"/>
    <w:rsid w:val="00925627"/>
    <w:rsid w:val="00925735"/>
    <w:rsid w:val="0092574F"/>
    <w:rsid w:val="0092578C"/>
    <w:rsid w:val="00925B5B"/>
    <w:rsid w:val="00925B5C"/>
    <w:rsid w:val="00925B93"/>
    <w:rsid w:val="00925D2B"/>
    <w:rsid w:val="00925E08"/>
    <w:rsid w:val="00926033"/>
    <w:rsid w:val="00926416"/>
    <w:rsid w:val="00926AA7"/>
    <w:rsid w:val="00926C3C"/>
    <w:rsid w:val="00926F2E"/>
    <w:rsid w:val="0092703A"/>
    <w:rsid w:val="0092711A"/>
    <w:rsid w:val="009271B8"/>
    <w:rsid w:val="0092722E"/>
    <w:rsid w:val="009272F8"/>
    <w:rsid w:val="00927354"/>
    <w:rsid w:val="00927523"/>
    <w:rsid w:val="009275AA"/>
    <w:rsid w:val="009275CA"/>
    <w:rsid w:val="009279CB"/>
    <w:rsid w:val="00927A52"/>
    <w:rsid w:val="00927BC8"/>
    <w:rsid w:val="00927D15"/>
    <w:rsid w:val="00927F8B"/>
    <w:rsid w:val="00930271"/>
    <w:rsid w:val="00930621"/>
    <w:rsid w:val="0093084E"/>
    <w:rsid w:val="00930A07"/>
    <w:rsid w:val="00930A60"/>
    <w:rsid w:val="00930B26"/>
    <w:rsid w:val="00930C55"/>
    <w:rsid w:val="00930D99"/>
    <w:rsid w:val="00930DF1"/>
    <w:rsid w:val="00930E25"/>
    <w:rsid w:val="00930FB2"/>
    <w:rsid w:val="00931001"/>
    <w:rsid w:val="009310AA"/>
    <w:rsid w:val="00931994"/>
    <w:rsid w:val="00931E4C"/>
    <w:rsid w:val="0093218A"/>
    <w:rsid w:val="00932270"/>
    <w:rsid w:val="0093237E"/>
    <w:rsid w:val="0093239B"/>
    <w:rsid w:val="009327A6"/>
    <w:rsid w:val="00932B6A"/>
    <w:rsid w:val="00932D77"/>
    <w:rsid w:val="00932FB5"/>
    <w:rsid w:val="00933053"/>
    <w:rsid w:val="009330EF"/>
    <w:rsid w:val="009331F0"/>
    <w:rsid w:val="009332F6"/>
    <w:rsid w:val="00933640"/>
    <w:rsid w:val="00933768"/>
    <w:rsid w:val="009337C2"/>
    <w:rsid w:val="00933B47"/>
    <w:rsid w:val="00933BFB"/>
    <w:rsid w:val="00933DA6"/>
    <w:rsid w:val="00934054"/>
    <w:rsid w:val="0093420C"/>
    <w:rsid w:val="00934316"/>
    <w:rsid w:val="00934317"/>
    <w:rsid w:val="00934348"/>
    <w:rsid w:val="00934386"/>
    <w:rsid w:val="0093456C"/>
    <w:rsid w:val="0093468E"/>
    <w:rsid w:val="00934832"/>
    <w:rsid w:val="009349D8"/>
    <w:rsid w:val="00934A2E"/>
    <w:rsid w:val="00934C0E"/>
    <w:rsid w:val="00934C76"/>
    <w:rsid w:val="00934F05"/>
    <w:rsid w:val="00934F17"/>
    <w:rsid w:val="0093539D"/>
    <w:rsid w:val="009354C6"/>
    <w:rsid w:val="009355F5"/>
    <w:rsid w:val="009358C7"/>
    <w:rsid w:val="00935915"/>
    <w:rsid w:val="00935BAC"/>
    <w:rsid w:val="00935E93"/>
    <w:rsid w:val="00935FD8"/>
    <w:rsid w:val="0093602B"/>
    <w:rsid w:val="00936327"/>
    <w:rsid w:val="00936444"/>
    <w:rsid w:val="00936596"/>
    <w:rsid w:val="009365EC"/>
    <w:rsid w:val="009368D3"/>
    <w:rsid w:val="00936B78"/>
    <w:rsid w:val="00936C94"/>
    <w:rsid w:val="00936E0E"/>
    <w:rsid w:val="00936F62"/>
    <w:rsid w:val="0093796A"/>
    <w:rsid w:val="00937A56"/>
    <w:rsid w:val="00937B14"/>
    <w:rsid w:val="00937B9A"/>
    <w:rsid w:val="00937BCD"/>
    <w:rsid w:val="00937CAE"/>
    <w:rsid w:val="00937CF8"/>
    <w:rsid w:val="0094007F"/>
    <w:rsid w:val="0094011D"/>
    <w:rsid w:val="009403B5"/>
    <w:rsid w:val="0094048D"/>
    <w:rsid w:val="00940529"/>
    <w:rsid w:val="0094058B"/>
    <w:rsid w:val="009408D4"/>
    <w:rsid w:val="009409A9"/>
    <w:rsid w:val="009409B2"/>
    <w:rsid w:val="00940DA6"/>
    <w:rsid w:val="00940DF7"/>
    <w:rsid w:val="00940FDD"/>
    <w:rsid w:val="00941278"/>
    <w:rsid w:val="00941377"/>
    <w:rsid w:val="00941409"/>
    <w:rsid w:val="0094153A"/>
    <w:rsid w:val="0094154A"/>
    <w:rsid w:val="009416C7"/>
    <w:rsid w:val="00941734"/>
    <w:rsid w:val="009417AD"/>
    <w:rsid w:val="009418AE"/>
    <w:rsid w:val="00941923"/>
    <w:rsid w:val="009419BC"/>
    <w:rsid w:val="00941A70"/>
    <w:rsid w:val="00941E14"/>
    <w:rsid w:val="00941F5A"/>
    <w:rsid w:val="00941FBE"/>
    <w:rsid w:val="00941FFB"/>
    <w:rsid w:val="009420BC"/>
    <w:rsid w:val="00942545"/>
    <w:rsid w:val="00942A04"/>
    <w:rsid w:val="00942B98"/>
    <w:rsid w:val="00942BB6"/>
    <w:rsid w:val="00942CAC"/>
    <w:rsid w:val="00942CCF"/>
    <w:rsid w:val="009430A2"/>
    <w:rsid w:val="0094318C"/>
    <w:rsid w:val="009432B1"/>
    <w:rsid w:val="00943335"/>
    <w:rsid w:val="009433A3"/>
    <w:rsid w:val="009434DF"/>
    <w:rsid w:val="00943549"/>
    <w:rsid w:val="0094355F"/>
    <w:rsid w:val="0094362F"/>
    <w:rsid w:val="0094368E"/>
    <w:rsid w:val="00943F3B"/>
    <w:rsid w:val="00944245"/>
    <w:rsid w:val="0094433B"/>
    <w:rsid w:val="009443C0"/>
    <w:rsid w:val="009445C8"/>
    <w:rsid w:val="009446C9"/>
    <w:rsid w:val="009448F0"/>
    <w:rsid w:val="009449F4"/>
    <w:rsid w:val="00944ADD"/>
    <w:rsid w:val="00944B0C"/>
    <w:rsid w:val="00944CB0"/>
    <w:rsid w:val="00944F65"/>
    <w:rsid w:val="009450E8"/>
    <w:rsid w:val="00945192"/>
    <w:rsid w:val="00945D41"/>
    <w:rsid w:val="00945D97"/>
    <w:rsid w:val="00945E1D"/>
    <w:rsid w:val="00945E83"/>
    <w:rsid w:val="00945EAD"/>
    <w:rsid w:val="00945F72"/>
    <w:rsid w:val="00945FFA"/>
    <w:rsid w:val="0094638C"/>
    <w:rsid w:val="00946508"/>
    <w:rsid w:val="009465A6"/>
    <w:rsid w:val="00946754"/>
    <w:rsid w:val="009467E4"/>
    <w:rsid w:val="0094697F"/>
    <w:rsid w:val="00946A62"/>
    <w:rsid w:val="00946C4A"/>
    <w:rsid w:val="00946CEF"/>
    <w:rsid w:val="009470F1"/>
    <w:rsid w:val="00947182"/>
    <w:rsid w:val="009471F2"/>
    <w:rsid w:val="009472BF"/>
    <w:rsid w:val="00947515"/>
    <w:rsid w:val="00947732"/>
    <w:rsid w:val="009478B1"/>
    <w:rsid w:val="0094794C"/>
    <w:rsid w:val="00947AAE"/>
    <w:rsid w:val="00947AEC"/>
    <w:rsid w:val="00947BCE"/>
    <w:rsid w:val="00947DC0"/>
    <w:rsid w:val="0095023F"/>
    <w:rsid w:val="00950279"/>
    <w:rsid w:val="00950384"/>
    <w:rsid w:val="009503B8"/>
    <w:rsid w:val="00950CF7"/>
    <w:rsid w:val="009510A1"/>
    <w:rsid w:val="0095111E"/>
    <w:rsid w:val="00951393"/>
    <w:rsid w:val="00951450"/>
    <w:rsid w:val="00951630"/>
    <w:rsid w:val="00951647"/>
    <w:rsid w:val="009517D4"/>
    <w:rsid w:val="00951CE8"/>
    <w:rsid w:val="00951D34"/>
    <w:rsid w:val="00951E8C"/>
    <w:rsid w:val="00952274"/>
    <w:rsid w:val="0095255A"/>
    <w:rsid w:val="009525B4"/>
    <w:rsid w:val="00952D3D"/>
    <w:rsid w:val="00952E07"/>
    <w:rsid w:val="00952F55"/>
    <w:rsid w:val="00952FC2"/>
    <w:rsid w:val="009530E1"/>
    <w:rsid w:val="00953217"/>
    <w:rsid w:val="0095332F"/>
    <w:rsid w:val="00953514"/>
    <w:rsid w:val="009535C0"/>
    <w:rsid w:val="00953752"/>
    <w:rsid w:val="00953A7A"/>
    <w:rsid w:val="00953B7E"/>
    <w:rsid w:val="00953CD1"/>
    <w:rsid w:val="00953D56"/>
    <w:rsid w:val="00953D8D"/>
    <w:rsid w:val="00953EFC"/>
    <w:rsid w:val="00953FD2"/>
    <w:rsid w:val="00954069"/>
    <w:rsid w:val="0095438A"/>
    <w:rsid w:val="00954460"/>
    <w:rsid w:val="00954673"/>
    <w:rsid w:val="009548C4"/>
    <w:rsid w:val="009548E3"/>
    <w:rsid w:val="009549CD"/>
    <w:rsid w:val="00954AF9"/>
    <w:rsid w:val="00954CC6"/>
    <w:rsid w:val="00954D06"/>
    <w:rsid w:val="00954F6C"/>
    <w:rsid w:val="0095505E"/>
    <w:rsid w:val="009551A9"/>
    <w:rsid w:val="009553E9"/>
    <w:rsid w:val="00955748"/>
    <w:rsid w:val="00955852"/>
    <w:rsid w:val="00955898"/>
    <w:rsid w:val="009559A8"/>
    <w:rsid w:val="00955A9F"/>
    <w:rsid w:val="00955DA9"/>
    <w:rsid w:val="00955DD3"/>
    <w:rsid w:val="00955E71"/>
    <w:rsid w:val="0095610F"/>
    <w:rsid w:val="00956124"/>
    <w:rsid w:val="009561DF"/>
    <w:rsid w:val="00956584"/>
    <w:rsid w:val="00956809"/>
    <w:rsid w:val="00956A03"/>
    <w:rsid w:val="00956B15"/>
    <w:rsid w:val="00956CF9"/>
    <w:rsid w:val="00957015"/>
    <w:rsid w:val="00957294"/>
    <w:rsid w:val="00957515"/>
    <w:rsid w:val="00957786"/>
    <w:rsid w:val="0095788F"/>
    <w:rsid w:val="00957B63"/>
    <w:rsid w:val="00957F35"/>
    <w:rsid w:val="00957F67"/>
    <w:rsid w:val="00957FAD"/>
    <w:rsid w:val="00960093"/>
    <w:rsid w:val="00960239"/>
    <w:rsid w:val="0096071A"/>
    <w:rsid w:val="00960B30"/>
    <w:rsid w:val="00960C53"/>
    <w:rsid w:val="00960CE2"/>
    <w:rsid w:val="00960D0B"/>
    <w:rsid w:val="00960D49"/>
    <w:rsid w:val="00960E3C"/>
    <w:rsid w:val="009612D2"/>
    <w:rsid w:val="009613D8"/>
    <w:rsid w:val="00961516"/>
    <w:rsid w:val="009616DD"/>
    <w:rsid w:val="00961875"/>
    <w:rsid w:val="009618A7"/>
    <w:rsid w:val="00961946"/>
    <w:rsid w:val="0096195B"/>
    <w:rsid w:val="00961A73"/>
    <w:rsid w:val="00961B8F"/>
    <w:rsid w:val="00961BDD"/>
    <w:rsid w:val="00961EE2"/>
    <w:rsid w:val="00961F5F"/>
    <w:rsid w:val="00962103"/>
    <w:rsid w:val="009621EB"/>
    <w:rsid w:val="00962240"/>
    <w:rsid w:val="0096239C"/>
    <w:rsid w:val="0096240D"/>
    <w:rsid w:val="009624B8"/>
    <w:rsid w:val="00962584"/>
    <w:rsid w:val="009628F6"/>
    <w:rsid w:val="00962A40"/>
    <w:rsid w:val="00962A68"/>
    <w:rsid w:val="00962CCF"/>
    <w:rsid w:val="00962F38"/>
    <w:rsid w:val="00963094"/>
    <w:rsid w:val="00963371"/>
    <w:rsid w:val="009633F2"/>
    <w:rsid w:val="0096346B"/>
    <w:rsid w:val="00963667"/>
    <w:rsid w:val="00963717"/>
    <w:rsid w:val="0096379E"/>
    <w:rsid w:val="00963929"/>
    <w:rsid w:val="00963ED5"/>
    <w:rsid w:val="00963F23"/>
    <w:rsid w:val="00964193"/>
    <w:rsid w:val="009642C6"/>
    <w:rsid w:val="0096441B"/>
    <w:rsid w:val="009644C5"/>
    <w:rsid w:val="009645C2"/>
    <w:rsid w:val="00964669"/>
    <w:rsid w:val="00964677"/>
    <w:rsid w:val="00964712"/>
    <w:rsid w:val="009647FC"/>
    <w:rsid w:val="00964A96"/>
    <w:rsid w:val="00964BC1"/>
    <w:rsid w:val="00964DBB"/>
    <w:rsid w:val="00964EE0"/>
    <w:rsid w:val="00964EFE"/>
    <w:rsid w:val="00965276"/>
    <w:rsid w:val="00965402"/>
    <w:rsid w:val="0096545F"/>
    <w:rsid w:val="009654E7"/>
    <w:rsid w:val="009655D9"/>
    <w:rsid w:val="009657BB"/>
    <w:rsid w:val="00965A07"/>
    <w:rsid w:val="00965B66"/>
    <w:rsid w:val="00965C95"/>
    <w:rsid w:val="00966380"/>
    <w:rsid w:val="00966879"/>
    <w:rsid w:val="00966B18"/>
    <w:rsid w:val="00966B64"/>
    <w:rsid w:val="00966B95"/>
    <w:rsid w:val="00966CCB"/>
    <w:rsid w:val="00966D15"/>
    <w:rsid w:val="00966E62"/>
    <w:rsid w:val="00966EC4"/>
    <w:rsid w:val="0096718B"/>
    <w:rsid w:val="00967289"/>
    <w:rsid w:val="009678F9"/>
    <w:rsid w:val="009679C9"/>
    <w:rsid w:val="00967A20"/>
    <w:rsid w:val="00967BC0"/>
    <w:rsid w:val="00967BEB"/>
    <w:rsid w:val="00970045"/>
    <w:rsid w:val="009707D2"/>
    <w:rsid w:val="009708E0"/>
    <w:rsid w:val="0097093D"/>
    <w:rsid w:val="00970CA4"/>
    <w:rsid w:val="00970E9D"/>
    <w:rsid w:val="00970F76"/>
    <w:rsid w:val="00971239"/>
    <w:rsid w:val="0097158B"/>
    <w:rsid w:val="009716AE"/>
    <w:rsid w:val="009717FC"/>
    <w:rsid w:val="00971945"/>
    <w:rsid w:val="009719E3"/>
    <w:rsid w:val="00971AC1"/>
    <w:rsid w:val="00971ADB"/>
    <w:rsid w:val="00971C3B"/>
    <w:rsid w:val="00971DD6"/>
    <w:rsid w:val="00971FB4"/>
    <w:rsid w:val="009720F3"/>
    <w:rsid w:val="009721D9"/>
    <w:rsid w:val="00972298"/>
    <w:rsid w:val="00972656"/>
    <w:rsid w:val="0097266B"/>
    <w:rsid w:val="009729D2"/>
    <w:rsid w:val="00972D3B"/>
    <w:rsid w:val="00972EA7"/>
    <w:rsid w:val="0097304E"/>
    <w:rsid w:val="0097316B"/>
    <w:rsid w:val="00973182"/>
    <w:rsid w:val="00973240"/>
    <w:rsid w:val="00973438"/>
    <w:rsid w:val="00973464"/>
    <w:rsid w:val="009736FF"/>
    <w:rsid w:val="00973B1C"/>
    <w:rsid w:val="00973B5F"/>
    <w:rsid w:val="00973CE0"/>
    <w:rsid w:val="00973F10"/>
    <w:rsid w:val="00973F62"/>
    <w:rsid w:val="00974177"/>
    <w:rsid w:val="009741FA"/>
    <w:rsid w:val="009743D6"/>
    <w:rsid w:val="009745F2"/>
    <w:rsid w:val="00974648"/>
    <w:rsid w:val="009747C8"/>
    <w:rsid w:val="0097493C"/>
    <w:rsid w:val="00974B13"/>
    <w:rsid w:val="00974CDE"/>
    <w:rsid w:val="00974E2F"/>
    <w:rsid w:val="00974F10"/>
    <w:rsid w:val="00975043"/>
    <w:rsid w:val="00975310"/>
    <w:rsid w:val="00975395"/>
    <w:rsid w:val="009753AB"/>
    <w:rsid w:val="009754F4"/>
    <w:rsid w:val="00975965"/>
    <w:rsid w:val="00975995"/>
    <w:rsid w:val="00975B86"/>
    <w:rsid w:val="00975C37"/>
    <w:rsid w:val="00975F8E"/>
    <w:rsid w:val="009762FC"/>
    <w:rsid w:val="00976633"/>
    <w:rsid w:val="009766ED"/>
    <w:rsid w:val="00976904"/>
    <w:rsid w:val="00976C8B"/>
    <w:rsid w:val="00976CB0"/>
    <w:rsid w:val="00976D53"/>
    <w:rsid w:val="00976DD2"/>
    <w:rsid w:val="00976E7F"/>
    <w:rsid w:val="00976E8B"/>
    <w:rsid w:val="009770F0"/>
    <w:rsid w:val="00977266"/>
    <w:rsid w:val="00977521"/>
    <w:rsid w:val="0097766B"/>
    <w:rsid w:val="00977ACD"/>
    <w:rsid w:val="00977C93"/>
    <w:rsid w:val="00977D1C"/>
    <w:rsid w:val="00977D1D"/>
    <w:rsid w:val="00977E8B"/>
    <w:rsid w:val="00980257"/>
    <w:rsid w:val="009802ED"/>
    <w:rsid w:val="009804B8"/>
    <w:rsid w:val="00980641"/>
    <w:rsid w:val="00980675"/>
    <w:rsid w:val="0098093D"/>
    <w:rsid w:val="0098096E"/>
    <w:rsid w:val="00980B5E"/>
    <w:rsid w:val="00980F66"/>
    <w:rsid w:val="00980F9E"/>
    <w:rsid w:val="00980FA9"/>
    <w:rsid w:val="009810BD"/>
    <w:rsid w:val="00981321"/>
    <w:rsid w:val="009816DE"/>
    <w:rsid w:val="009817AD"/>
    <w:rsid w:val="009817D6"/>
    <w:rsid w:val="00981841"/>
    <w:rsid w:val="00981E76"/>
    <w:rsid w:val="009820F5"/>
    <w:rsid w:val="00982121"/>
    <w:rsid w:val="009821F5"/>
    <w:rsid w:val="00982384"/>
    <w:rsid w:val="00982956"/>
    <w:rsid w:val="00982962"/>
    <w:rsid w:val="009829E0"/>
    <w:rsid w:val="00982B6D"/>
    <w:rsid w:val="00982D2D"/>
    <w:rsid w:val="00982EB2"/>
    <w:rsid w:val="00982F0B"/>
    <w:rsid w:val="009834EB"/>
    <w:rsid w:val="0098353A"/>
    <w:rsid w:val="00983E14"/>
    <w:rsid w:val="00984071"/>
    <w:rsid w:val="0098426A"/>
    <w:rsid w:val="009842BB"/>
    <w:rsid w:val="009843BC"/>
    <w:rsid w:val="009843DE"/>
    <w:rsid w:val="0098442C"/>
    <w:rsid w:val="009844B5"/>
    <w:rsid w:val="0098451A"/>
    <w:rsid w:val="009845B8"/>
    <w:rsid w:val="009846C7"/>
    <w:rsid w:val="0098471E"/>
    <w:rsid w:val="00984948"/>
    <w:rsid w:val="00984BBC"/>
    <w:rsid w:val="00984C42"/>
    <w:rsid w:val="00984D15"/>
    <w:rsid w:val="00984E97"/>
    <w:rsid w:val="00984F12"/>
    <w:rsid w:val="00984FDB"/>
    <w:rsid w:val="009851A8"/>
    <w:rsid w:val="0098536A"/>
    <w:rsid w:val="009855EB"/>
    <w:rsid w:val="00985707"/>
    <w:rsid w:val="00985818"/>
    <w:rsid w:val="009858CE"/>
    <w:rsid w:val="00985C99"/>
    <w:rsid w:val="00985D99"/>
    <w:rsid w:val="009863B4"/>
    <w:rsid w:val="0098653B"/>
    <w:rsid w:val="00986681"/>
    <w:rsid w:val="00986733"/>
    <w:rsid w:val="009868BB"/>
    <w:rsid w:val="00986BE2"/>
    <w:rsid w:val="00986DA5"/>
    <w:rsid w:val="00986ECD"/>
    <w:rsid w:val="009870E6"/>
    <w:rsid w:val="009872AF"/>
    <w:rsid w:val="009872C7"/>
    <w:rsid w:val="00987672"/>
    <w:rsid w:val="00987B1E"/>
    <w:rsid w:val="00987DDA"/>
    <w:rsid w:val="00987E5D"/>
    <w:rsid w:val="00990199"/>
    <w:rsid w:val="009901F5"/>
    <w:rsid w:val="00990229"/>
    <w:rsid w:val="009909CC"/>
    <w:rsid w:val="00990B59"/>
    <w:rsid w:val="00990CF9"/>
    <w:rsid w:val="00991252"/>
    <w:rsid w:val="00991296"/>
    <w:rsid w:val="009912AE"/>
    <w:rsid w:val="009912B4"/>
    <w:rsid w:val="00991303"/>
    <w:rsid w:val="009916B3"/>
    <w:rsid w:val="00991855"/>
    <w:rsid w:val="009918D2"/>
    <w:rsid w:val="009918D6"/>
    <w:rsid w:val="009919B4"/>
    <w:rsid w:val="00991B3E"/>
    <w:rsid w:val="00991CA2"/>
    <w:rsid w:val="009921D1"/>
    <w:rsid w:val="00992350"/>
    <w:rsid w:val="009923EF"/>
    <w:rsid w:val="009924A9"/>
    <w:rsid w:val="00992764"/>
    <w:rsid w:val="009928D7"/>
    <w:rsid w:val="00992D2C"/>
    <w:rsid w:val="00992E0C"/>
    <w:rsid w:val="00992EDB"/>
    <w:rsid w:val="00992EFD"/>
    <w:rsid w:val="00992F29"/>
    <w:rsid w:val="00993139"/>
    <w:rsid w:val="00993250"/>
    <w:rsid w:val="0099350E"/>
    <w:rsid w:val="00993568"/>
    <w:rsid w:val="009935C0"/>
    <w:rsid w:val="00993655"/>
    <w:rsid w:val="009936BB"/>
    <w:rsid w:val="00993741"/>
    <w:rsid w:val="0099376C"/>
    <w:rsid w:val="009938E0"/>
    <w:rsid w:val="009939B3"/>
    <w:rsid w:val="009939F6"/>
    <w:rsid w:val="00993A12"/>
    <w:rsid w:val="00993A79"/>
    <w:rsid w:val="00993AC8"/>
    <w:rsid w:val="00993BB4"/>
    <w:rsid w:val="00993BEB"/>
    <w:rsid w:val="00993FA1"/>
    <w:rsid w:val="00994218"/>
    <w:rsid w:val="00994350"/>
    <w:rsid w:val="009943EA"/>
    <w:rsid w:val="00994412"/>
    <w:rsid w:val="009944DF"/>
    <w:rsid w:val="00994770"/>
    <w:rsid w:val="009947C9"/>
    <w:rsid w:val="00994A53"/>
    <w:rsid w:val="00994CD1"/>
    <w:rsid w:val="00994E36"/>
    <w:rsid w:val="0099537C"/>
    <w:rsid w:val="00995619"/>
    <w:rsid w:val="009957A1"/>
    <w:rsid w:val="00995835"/>
    <w:rsid w:val="0099589D"/>
    <w:rsid w:val="00995904"/>
    <w:rsid w:val="00995962"/>
    <w:rsid w:val="00995B56"/>
    <w:rsid w:val="00995D68"/>
    <w:rsid w:val="00995D76"/>
    <w:rsid w:val="00995DCE"/>
    <w:rsid w:val="00995F39"/>
    <w:rsid w:val="00996353"/>
    <w:rsid w:val="009963E0"/>
    <w:rsid w:val="0099679A"/>
    <w:rsid w:val="0099682F"/>
    <w:rsid w:val="00996945"/>
    <w:rsid w:val="00996A37"/>
    <w:rsid w:val="00996EC0"/>
    <w:rsid w:val="00996F06"/>
    <w:rsid w:val="00996F49"/>
    <w:rsid w:val="00996FCB"/>
    <w:rsid w:val="009970A8"/>
    <w:rsid w:val="00997154"/>
    <w:rsid w:val="009973D9"/>
    <w:rsid w:val="009973DD"/>
    <w:rsid w:val="009974D8"/>
    <w:rsid w:val="009975C6"/>
    <w:rsid w:val="0099765C"/>
    <w:rsid w:val="0099767F"/>
    <w:rsid w:val="009976B1"/>
    <w:rsid w:val="00997756"/>
    <w:rsid w:val="009978F1"/>
    <w:rsid w:val="00997A4E"/>
    <w:rsid w:val="00997B4C"/>
    <w:rsid w:val="00997F21"/>
    <w:rsid w:val="00997F3B"/>
    <w:rsid w:val="009A0577"/>
    <w:rsid w:val="009A0733"/>
    <w:rsid w:val="009A07FD"/>
    <w:rsid w:val="009A0913"/>
    <w:rsid w:val="009A09EE"/>
    <w:rsid w:val="009A0D63"/>
    <w:rsid w:val="009A0DA6"/>
    <w:rsid w:val="009A104C"/>
    <w:rsid w:val="009A10A1"/>
    <w:rsid w:val="009A1290"/>
    <w:rsid w:val="009A1556"/>
    <w:rsid w:val="009A156F"/>
    <w:rsid w:val="009A18C2"/>
    <w:rsid w:val="009A1A35"/>
    <w:rsid w:val="009A1D3B"/>
    <w:rsid w:val="009A1E2D"/>
    <w:rsid w:val="009A1E9C"/>
    <w:rsid w:val="009A1F97"/>
    <w:rsid w:val="009A201A"/>
    <w:rsid w:val="009A2291"/>
    <w:rsid w:val="009A22AC"/>
    <w:rsid w:val="009A2A8A"/>
    <w:rsid w:val="009A2C51"/>
    <w:rsid w:val="009A2C8E"/>
    <w:rsid w:val="009A2E4A"/>
    <w:rsid w:val="009A2E6D"/>
    <w:rsid w:val="009A30B1"/>
    <w:rsid w:val="009A323E"/>
    <w:rsid w:val="009A35E9"/>
    <w:rsid w:val="009A3657"/>
    <w:rsid w:val="009A37D7"/>
    <w:rsid w:val="009A39E4"/>
    <w:rsid w:val="009A3B0A"/>
    <w:rsid w:val="009A3BC9"/>
    <w:rsid w:val="009A3E51"/>
    <w:rsid w:val="009A3FD0"/>
    <w:rsid w:val="009A403E"/>
    <w:rsid w:val="009A405E"/>
    <w:rsid w:val="009A41F4"/>
    <w:rsid w:val="009A4368"/>
    <w:rsid w:val="009A4754"/>
    <w:rsid w:val="009A4757"/>
    <w:rsid w:val="009A47B4"/>
    <w:rsid w:val="009A4A51"/>
    <w:rsid w:val="009A4A86"/>
    <w:rsid w:val="009A4EA5"/>
    <w:rsid w:val="009A5489"/>
    <w:rsid w:val="009A55ED"/>
    <w:rsid w:val="009A569F"/>
    <w:rsid w:val="009A5708"/>
    <w:rsid w:val="009A573B"/>
    <w:rsid w:val="009A5A81"/>
    <w:rsid w:val="009A5AEF"/>
    <w:rsid w:val="009A5B3B"/>
    <w:rsid w:val="009A5BBB"/>
    <w:rsid w:val="009A5F4E"/>
    <w:rsid w:val="009A640A"/>
    <w:rsid w:val="009A64FB"/>
    <w:rsid w:val="009A655C"/>
    <w:rsid w:val="009A6570"/>
    <w:rsid w:val="009A66E5"/>
    <w:rsid w:val="009A68EA"/>
    <w:rsid w:val="009A69D0"/>
    <w:rsid w:val="009A69E2"/>
    <w:rsid w:val="009A6BD5"/>
    <w:rsid w:val="009A6D47"/>
    <w:rsid w:val="009A6DD2"/>
    <w:rsid w:val="009A6E9C"/>
    <w:rsid w:val="009A7633"/>
    <w:rsid w:val="009A7642"/>
    <w:rsid w:val="009A7656"/>
    <w:rsid w:val="009A76DF"/>
    <w:rsid w:val="009A7901"/>
    <w:rsid w:val="009A7DC2"/>
    <w:rsid w:val="009B00D6"/>
    <w:rsid w:val="009B016C"/>
    <w:rsid w:val="009B0352"/>
    <w:rsid w:val="009B03C9"/>
    <w:rsid w:val="009B0876"/>
    <w:rsid w:val="009B08D4"/>
    <w:rsid w:val="009B09BA"/>
    <w:rsid w:val="009B09C9"/>
    <w:rsid w:val="009B0AA2"/>
    <w:rsid w:val="009B0AD1"/>
    <w:rsid w:val="009B0BE5"/>
    <w:rsid w:val="009B0E70"/>
    <w:rsid w:val="009B0F58"/>
    <w:rsid w:val="009B0F67"/>
    <w:rsid w:val="009B0F71"/>
    <w:rsid w:val="009B115D"/>
    <w:rsid w:val="009B144A"/>
    <w:rsid w:val="009B16C7"/>
    <w:rsid w:val="009B17AE"/>
    <w:rsid w:val="009B1C5E"/>
    <w:rsid w:val="009B1E0D"/>
    <w:rsid w:val="009B1EBC"/>
    <w:rsid w:val="009B2221"/>
    <w:rsid w:val="009B226A"/>
    <w:rsid w:val="009B22D1"/>
    <w:rsid w:val="009B23AC"/>
    <w:rsid w:val="009B24BA"/>
    <w:rsid w:val="009B26C1"/>
    <w:rsid w:val="009B2788"/>
    <w:rsid w:val="009B2997"/>
    <w:rsid w:val="009B299B"/>
    <w:rsid w:val="009B2A9E"/>
    <w:rsid w:val="009B2C99"/>
    <w:rsid w:val="009B2DC0"/>
    <w:rsid w:val="009B2EFA"/>
    <w:rsid w:val="009B2F57"/>
    <w:rsid w:val="009B2F9C"/>
    <w:rsid w:val="009B303D"/>
    <w:rsid w:val="009B30AA"/>
    <w:rsid w:val="009B36EF"/>
    <w:rsid w:val="009B3723"/>
    <w:rsid w:val="009B382E"/>
    <w:rsid w:val="009B39E5"/>
    <w:rsid w:val="009B3A3C"/>
    <w:rsid w:val="009B3C46"/>
    <w:rsid w:val="009B3EFC"/>
    <w:rsid w:val="009B41D7"/>
    <w:rsid w:val="009B41FD"/>
    <w:rsid w:val="009B43E6"/>
    <w:rsid w:val="009B445B"/>
    <w:rsid w:val="009B4832"/>
    <w:rsid w:val="009B4971"/>
    <w:rsid w:val="009B4B60"/>
    <w:rsid w:val="009B4F3A"/>
    <w:rsid w:val="009B4F58"/>
    <w:rsid w:val="009B504E"/>
    <w:rsid w:val="009B5135"/>
    <w:rsid w:val="009B5234"/>
    <w:rsid w:val="009B529A"/>
    <w:rsid w:val="009B5306"/>
    <w:rsid w:val="009B568E"/>
    <w:rsid w:val="009B580C"/>
    <w:rsid w:val="009B5B77"/>
    <w:rsid w:val="009B5B7A"/>
    <w:rsid w:val="009B5BEC"/>
    <w:rsid w:val="009B5C26"/>
    <w:rsid w:val="009B6090"/>
    <w:rsid w:val="009B622F"/>
    <w:rsid w:val="009B6463"/>
    <w:rsid w:val="009B65A1"/>
    <w:rsid w:val="009B66D0"/>
    <w:rsid w:val="009B6771"/>
    <w:rsid w:val="009B69B3"/>
    <w:rsid w:val="009B6AC3"/>
    <w:rsid w:val="009B6B65"/>
    <w:rsid w:val="009B6BA7"/>
    <w:rsid w:val="009B6CF9"/>
    <w:rsid w:val="009B6EFC"/>
    <w:rsid w:val="009B6FBC"/>
    <w:rsid w:val="009B7103"/>
    <w:rsid w:val="009B724A"/>
    <w:rsid w:val="009B75F3"/>
    <w:rsid w:val="009B764F"/>
    <w:rsid w:val="009B7A5D"/>
    <w:rsid w:val="009B7BA6"/>
    <w:rsid w:val="009B7C79"/>
    <w:rsid w:val="009B7F22"/>
    <w:rsid w:val="009C0486"/>
    <w:rsid w:val="009C064A"/>
    <w:rsid w:val="009C072D"/>
    <w:rsid w:val="009C08E6"/>
    <w:rsid w:val="009C0910"/>
    <w:rsid w:val="009C0A97"/>
    <w:rsid w:val="009C0D37"/>
    <w:rsid w:val="009C0D66"/>
    <w:rsid w:val="009C0E02"/>
    <w:rsid w:val="009C0E3B"/>
    <w:rsid w:val="009C0EFD"/>
    <w:rsid w:val="009C108F"/>
    <w:rsid w:val="009C1245"/>
    <w:rsid w:val="009C12B9"/>
    <w:rsid w:val="009C13CD"/>
    <w:rsid w:val="009C1407"/>
    <w:rsid w:val="009C1454"/>
    <w:rsid w:val="009C17F6"/>
    <w:rsid w:val="009C1882"/>
    <w:rsid w:val="009C1D35"/>
    <w:rsid w:val="009C1FB2"/>
    <w:rsid w:val="009C201A"/>
    <w:rsid w:val="009C2469"/>
    <w:rsid w:val="009C27E3"/>
    <w:rsid w:val="009C2940"/>
    <w:rsid w:val="009C2B58"/>
    <w:rsid w:val="009C2BCB"/>
    <w:rsid w:val="009C2E22"/>
    <w:rsid w:val="009C2F29"/>
    <w:rsid w:val="009C3221"/>
    <w:rsid w:val="009C3224"/>
    <w:rsid w:val="009C337E"/>
    <w:rsid w:val="009C3387"/>
    <w:rsid w:val="009C36C9"/>
    <w:rsid w:val="009C37CC"/>
    <w:rsid w:val="009C3902"/>
    <w:rsid w:val="009C3991"/>
    <w:rsid w:val="009C399D"/>
    <w:rsid w:val="009C3B16"/>
    <w:rsid w:val="009C3B30"/>
    <w:rsid w:val="009C3BA6"/>
    <w:rsid w:val="009C3C38"/>
    <w:rsid w:val="009C3C73"/>
    <w:rsid w:val="009C3D16"/>
    <w:rsid w:val="009C3DBD"/>
    <w:rsid w:val="009C46E1"/>
    <w:rsid w:val="009C48D2"/>
    <w:rsid w:val="009C49B2"/>
    <w:rsid w:val="009C4BE7"/>
    <w:rsid w:val="009C4C82"/>
    <w:rsid w:val="009C4DB6"/>
    <w:rsid w:val="009C51A5"/>
    <w:rsid w:val="009C51AD"/>
    <w:rsid w:val="009C5393"/>
    <w:rsid w:val="009C55E5"/>
    <w:rsid w:val="009C5628"/>
    <w:rsid w:val="009C5647"/>
    <w:rsid w:val="009C5C3C"/>
    <w:rsid w:val="009C5D11"/>
    <w:rsid w:val="009C5D23"/>
    <w:rsid w:val="009C5E51"/>
    <w:rsid w:val="009C625C"/>
    <w:rsid w:val="009C63E0"/>
    <w:rsid w:val="009C6729"/>
    <w:rsid w:val="009C6763"/>
    <w:rsid w:val="009C6B9E"/>
    <w:rsid w:val="009C6C77"/>
    <w:rsid w:val="009C6E12"/>
    <w:rsid w:val="009C6F4D"/>
    <w:rsid w:val="009C7041"/>
    <w:rsid w:val="009C72D5"/>
    <w:rsid w:val="009C765E"/>
    <w:rsid w:val="009C7853"/>
    <w:rsid w:val="009C78F7"/>
    <w:rsid w:val="009C7AFD"/>
    <w:rsid w:val="009C7C03"/>
    <w:rsid w:val="009D00E5"/>
    <w:rsid w:val="009D02D3"/>
    <w:rsid w:val="009D030F"/>
    <w:rsid w:val="009D0478"/>
    <w:rsid w:val="009D058D"/>
    <w:rsid w:val="009D081E"/>
    <w:rsid w:val="009D0A9B"/>
    <w:rsid w:val="009D0C6B"/>
    <w:rsid w:val="009D108A"/>
    <w:rsid w:val="009D10A5"/>
    <w:rsid w:val="009D119D"/>
    <w:rsid w:val="009D1329"/>
    <w:rsid w:val="009D13D8"/>
    <w:rsid w:val="009D152D"/>
    <w:rsid w:val="009D16D9"/>
    <w:rsid w:val="009D17D5"/>
    <w:rsid w:val="009D1AEA"/>
    <w:rsid w:val="009D1B02"/>
    <w:rsid w:val="009D1CC9"/>
    <w:rsid w:val="009D1E67"/>
    <w:rsid w:val="009D1E8B"/>
    <w:rsid w:val="009D1FF9"/>
    <w:rsid w:val="009D20B0"/>
    <w:rsid w:val="009D20E5"/>
    <w:rsid w:val="009D21EA"/>
    <w:rsid w:val="009D2302"/>
    <w:rsid w:val="009D2343"/>
    <w:rsid w:val="009D234A"/>
    <w:rsid w:val="009D23C5"/>
    <w:rsid w:val="009D243C"/>
    <w:rsid w:val="009D2659"/>
    <w:rsid w:val="009D289A"/>
    <w:rsid w:val="009D2A3A"/>
    <w:rsid w:val="009D2A63"/>
    <w:rsid w:val="009D2BA3"/>
    <w:rsid w:val="009D2C19"/>
    <w:rsid w:val="009D2D7F"/>
    <w:rsid w:val="009D303E"/>
    <w:rsid w:val="009D313A"/>
    <w:rsid w:val="009D3365"/>
    <w:rsid w:val="009D34EA"/>
    <w:rsid w:val="009D37EB"/>
    <w:rsid w:val="009D3A0C"/>
    <w:rsid w:val="009D3BE3"/>
    <w:rsid w:val="009D3C16"/>
    <w:rsid w:val="009D3D6A"/>
    <w:rsid w:val="009D3F68"/>
    <w:rsid w:val="009D4040"/>
    <w:rsid w:val="009D4127"/>
    <w:rsid w:val="009D4287"/>
    <w:rsid w:val="009D431F"/>
    <w:rsid w:val="009D435E"/>
    <w:rsid w:val="009D4365"/>
    <w:rsid w:val="009D4563"/>
    <w:rsid w:val="009D4683"/>
    <w:rsid w:val="009D49B6"/>
    <w:rsid w:val="009D4A62"/>
    <w:rsid w:val="009D4B05"/>
    <w:rsid w:val="009D4BAD"/>
    <w:rsid w:val="009D4C8C"/>
    <w:rsid w:val="009D4DF6"/>
    <w:rsid w:val="009D4ED4"/>
    <w:rsid w:val="009D4FE5"/>
    <w:rsid w:val="009D503F"/>
    <w:rsid w:val="009D5350"/>
    <w:rsid w:val="009D548E"/>
    <w:rsid w:val="009D5519"/>
    <w:rsid w:val="009D55BE"/>
    <w:rsid w:val="009D56CB"/>
    <w:rsid w:val="009D5752"/>
    <w:rsid w:val="009D5930"/>
    <w:rsid w:val="009D5B70"/>
    <w:rsid w:val="009D60E6"/>
    <w:rsid w:val="009D6108"/>
    <w:rsid w:val="009D6335"/>
    <w:rsid w:val="009D64D7"/>
    <w:rsid w:val="009D6563"/>
    <w:rsid w:val="009D65AD"/>
    <w:rsid w:val="009D661A"/>
    <w:rsid w:val="009D668F"/>
    <w:rsid w:val="009D6746"/>
    <w:rsid w:val="009D69FE"/>
    <w:rsid w:val="009D6B82"/>
    <w:rsid w:val="009D6EA7"/>
    <w:rsid w:val="009D707C"/>
    <w:rsid w:val="009D70AE"/>
    <w:rsid w:val="009D70C6"/>
    <w:rsid w:val="009D715D"/>
    <w:rsid w:val="009D7616"/>
    <w:rsid w:val="009D76BC"/>
    <w:rsid w:val="009D7709"/>
    <w:rsid w:val="009D7912"/>
    <w:rsid w:val="009D7B9B"/>
    <w:rsid w:val="009D7C5C"/>
    <w:rsid w:val="009D7D6C"/>
    <w:rsid w:val="009D7E48"/>
    <w:rsid w:val="009E0113"/>
    <w:rsid w:val="009E05A4"/>
    <w:rsid w:val="009E0712"/>
    <w:rsid w:val="009E08C5"/>
    <w:rsid w:val="009E0A7F"/>
    <w:rsid w:val="009E0FEC"/>
    <w:rsid w:val="009E114F"/>
    <w:rsid w:val="009E145B"/>
    <w:rsid w:val="009E154A"/>
    <w:rsid w:val="009E17E1"/>
    <w:rsid w:val="009E1ACE"/>
    <w:rsid w:val="009E1D83"/>
    <w:rsid w:val="009E2235"/>
    <w:rsid w:val="009E2362"/>
    <w:rsid w:val="009E256D"/>
    <w:rsid w:val="009E27D8"/>
    <w:rsid w:val="009E2826"/>
    <w:rsid w:val="009E28F7"/>
    <w:rsid w:val="009E2BE1"/>
    <w:rsid w:val="009E2C92"/>
    <w:rsid w:val="009E2EBB"/>
    <w:rsid w:val="009E30B1"/>
    <w:rsid w:val="009E3161"/>
    <w:rsid w:val="009E3751"/>
    <w:rsid w:val="009E3850"/>
    <w:rsid w:val="009E3A0B"/>
    <w:rsid w:val="009E3B1C"/>
    <w:rsid w:val="009E3DB7"/>
    <w:rsid w:val="009E3EC3"/>
    <w:rsid w:val="009E41B1"/>
    <w:rsid w:val="009E41F1"/>
    <w:rsid w:val="009E4342"/>
    <w:rsid w:val="009E452D"/>
    <w:rsid w:val="009E462E"/>
    <w:rsid w:val="009E4757"/>
    <w:rsid w:val="009E485F"/>
    <w:rsid w:val="009E48A0"/>
    <w:rsid w:val="009E4972"/>
    <w:rsid w:val="009E4C90"/>
    <w:rsid w:val="009E4E84"/>
    <w:rsid w:val="009E510D"/>
    <w:rsid w:val="009E51C1"/>
    <w:rsid w:val="009E5473"/>
    <w:rsid w:val="009E569D"/>
    <w:rsid w:val="009E570B"/>
    <w:rsid w:val="009E57C1"/>
    <w:rsid w:val="009E59F9"/>
    <w:rsid w:val="009E5AEB"/>
    <w:rsid w:val="009E5E69"/>
    <w:rsid w:val="009E60F0"/>
    <w:rsid w:val="009E60F4"/>
    <w:rsid w:val="009E60FB"/>
    <w:rsid w:val="009E635E"/>
    <w:rsid w:val="009E661E"/>
    <w:rsid w:val="009E6771"/>
    <w:rsid w:val="009E68DA"/>
    <w:rsid w:val="009E6D50"/>
    <w:rsid w:val="009E6FFA"/>
    <w:rsid w:val="009E7042"/>
    <w:rsid w:val="009E71FA"/>
    <w:rsid w:val="009E7266"/>
    <w:rsid w:val="009E7455"/>
    <w:rsid w:val="009E745D"/>
    <w:rsid w:val="009E75D7"/>
    <w:rsid w:val="009E762C"/>
    <w:rsid w:val="009E774A"/>
    <w:rsid w:val="009E77D1"/>
    <w:rsid w:val="009E7D2D"/>
    <w:rsid w:val="009E7DDD"/>
    <w:rsid w:val="009E7F44"/>
    <w:rsid w:val="009F01A9"/>
    <w:rsid w:val="009F02FA"/>
    <w:rsid w:val="009F056F"/>
    <w:rsid w:val="009F06EF"/>
    <w:rsid w:val="009F08DB"/>
    <w:rsid w:val="009F09F4"/>
    <w:rsid w:val="009F0D75"/>
    <w:rsid w:val="009F0F61"/>
    <w:rsid w:val="009F0FE8"/>
    <w:rsid w:val="009F10AB"/>
    <w:rsid w:val="009F12D0"/>
    <w:rsid w:val="009F1373"/>
    <w:rsid w:val="009F1711"/>
    <w:rsid w:val="009F173F"/>
    <w:rsid w:val="009F17E1"/>
    <w:rsid w:val="009F1867"/>
    <w:rsid w:val="009F1CC9"/>
    <w:rsid w:val="009F20DD"/>
    <w:rsid w:val="009F20F8"/>
    <w:rsid w:val="009F231B"/>
    <w:rsid w:val="009F23DC"/>
    <w:rsid w:val="009F25D5"/>
    <w:rsid w:val="009F2A56"/>
    <w:rsid w:val="009F2C70"/>
    <w:rsid w:val="009F2D6C"/>
    <w:rsid w:val="009F3175"/>
    <w:rsid w:val="009F31EC"/>
    <w:rsid w:val="009F39CB"/>
    <w:rsid w:val="009F3A0F"/>
    <w:rsid w:val="009F3A53"/>
    <w:rsid w:val="009F3A6C"/>
    <w:rsid w:val="009F3B1F"/>
    <w:rsid w:val="009F3B35"/>
    <w:rsid w:val="009F3C3B"/>
    <w:rsid w:val="009F3F85"/>
    <w:rsid w:val="009F4485"/>
    <w:rsid w:val="009F4608"/>
    <w:rsid w:val="009F46B4"/>
    <w:rsid w:val="009F4799"/>
    <w:rsid w:val="009F49C7"/>
    <w:rsid w:val="009F4C5A"/>
    <w:rsid w:val="009F4CE3"/>
    <w:rsid w:val="009F4D28"/>
    <w:rsid w:val="009F4D43"/>
    <w:rsid w:val="009F5020"/>
    <w:rsid w:val="009F51F6"/>
    <w:rsid w:val="009F51F7"/>
    <w:rsid w:val="009F52B8"/>
    <w:rsid w:val="009F53F9"/>
    <w:rsid w:val="009F5658"/>
    <w:rsid w:val="009F5C27"/>
    <w:rsid w:val="009F5D4C"/>
    <w:rsid w:val="009F614B"/>
    <w:rsid w:val="009F64DD"/>
    <w:rsid w:val="009F6519"/>
    <w:rsid w:val="009F67AD"/>
    <w:rsid w:val="009F67B2"/>
    <w:rsid w:val="009F6E47"/>
    <w:rsid w:val="009F71CA"/>
    <w:rsid w:val="009F740D"/>
    <w:rsid w:val="009F7423"/>
    <w:rsid w:val="009F75EE"/>
    <w:rsid w:val="009F7703"/>
    <w:rsid w:val="009F771C"/>
    <w:rsid w:val="009F772D"/>
    <w:rsid w:val="009F77B9"/>
    <w:rsid w:val="009F7BA9"/>
    <w:rsid w:val="009F7CB5"/>
    <w:rsid w:val="009F7D93"/>
    <w:rsid w:val="009F7DA0"/>
    <w:rsid w:val="009F7DCE"/>
    <w:rsid w:val="009F7DDC"/>
    <w:rsid w:val="009F7FB2"/>
    <w:rsid w:val="00A0006F"/>
    <w:rsid w:val="00A00272"/>
    <w:rsid w:val="00A0032B"/>
    <w:rsid w:val="00A00334"/>
    <w:rsid w:val="00A003BD"/>
    <w:rsid w:val="00A0053A"/>
    <w:rsid w:val="00A006C1"/>
    <w:rsid w:val="00A0093D"/>
    <w:rsid w:val="00A00A9E"/>
    <w:rsid w:val="00A00AFF"/>
    <w:rsid w:val="00A00B01"/>
    <w:rsid w:val="00A00F54"/>
    <w:rsid w:val="00A0113E"/>
    <w:rsid w:val="00A0141D"/>
    <w:rsid w:val="00A01494"/>
    <w:rsid w:val="00A015BD"/>
    <w:rsid w:val="00A015C7"/>
    <w:rsid w:val="00A015D0"/>
    <w:rsid w:val="00A0178F"/>
    <w:rsid w:val="00A01790"/>
    <w:rsid w:val="00A018FA"/>
    <w:rsid w:val="00A01965"/>
    <w:rsid w:val="00A01A59"/>
    <w:rsid w:val="00A01A77"/>
    <w:rsid w:val="00A01B76"/>
    <w:rsid w:val="00A01C8B"/>
    <w:rsid w:val="00A01CD4"/>
    <w:rsid w:val="00A01FC1"/>
    <w:rsid w:val="00A01FC4"/>
    <w:rsid w:val="00A01FF0"/>
    <w:rsid w:val="00A0210E"/>
    <w:rsid w:val="00A02138"/>
    <w:rsid w:val="00A02203"/>
    <w:rsid w:val="00A022B1"/>
    <w:rsid w:val="00A022DD"/>
    <w:rsid w:val="00A0240E"/>
    <w:rsid w:val="00A02536"/>
    <w:rsid w:val="00A02CF0"/>
    <w:rsid w:val="00A033B2"/>
    <w:rsid w:val="00A033BB"/>
    <w:rsid w:val="00A033F9"/>
    <w:rsid w:val="00A034A6"/>
    <w:rsid w:val="00A03693"/>
    <w:rsid w:val="00A036C6"/>
    <w:rsid w:val="00A0374C"/>
    <w:rsid w:val="00A03A2C"/>
    <w:rsid w:val="00A03BAD"/>
    <w:rsid w:val="00A03D8D"/>
    <w:rsid w:val="00A03F2E"/>
    <w:rsid w:val="00A04125"/>
    <w:rsid w:val="00A04225"/>
    <w:rsid w:val="00A04369"/>
    <w:rsid w:val="00A04727"/>
    <w:rsid w:val="00A047E7"/>
    <w:rsid w:val="00A04856"/>
    <w:rsid w:val="00A04917"/>
    <w:rsid w:val="00A04941"/>
    <w:rsid w:val="00A04A9C"/>
    <w:rsid w:val="00A04C31"/>
    <w:rsid w:val="00A04D6E"/>
    <w:rsid w:val="00A04E1C"/>
    <w:rsid w:val="00A04E66"/>
    <w:rsid w:val="00A04E9F"/>
    <w:rsid w:val="00A04FA0"/>
    <w:rsid w:val="00A05265"/>
    <w:rsid w:val="00A052A5"/>
    <w:rsid w:val="00A054B8"/>
    <w:rsid w:val="00A05940"/>
    <w:rsid w:val="00A05CBD"/>
    <w:rsid w:val="00A05CCE"/>
    <w:rsid w:val="00A05EDA"/>
    <w:rsid w:val="00A05F58"/>
    <w:rsid w:val="00A05F9F"/>
    <w:rsid w:val="00A06082"/>
    <w:rsid w:val="00A06212"/>
    <w:rsid w:val="00A06338"/>
    <w:rsid w:val="00A06369"/>
    <w:rsid w:val="00A0653B"/>
    <w:rsid w:val="00A06680"/>
    <w:rsid w:val="00A06803"/>
    <w:rsid w:val="00A0688F"/>
    <w:rsid w:val="00A06A05"/>
    <w:rsid w:val="00A06AC0"/>
    <w:rsid w:val="00A06B28"/>
    <w:rsid w:val="00A06CAB"/>
    <w:rsid w:val="00A06D3E"/>
    <w:rsid w:val="00A06EDB"/>
    <w:rsid w:val="00A06F77"/>
    <w:rsid w:val="00A071B9"/>
    <w:rsid w:val="00A071F3"/>
    <w:rsid w:val="00A07208"/>
    <w:rsid w:val="00A072B8"/>
    <w:rsid w:val="00A072E9"/>
    <w:rsid w:val="00A073F1"/>
    <w:rsid w:val="00A0741A"/>
    <w:rsid w:val="00A074AA"/>
    <w:rsid w:val="00A07582"/>
    <w:rsid w:val="00A0777C"/>
    <w:rsid w:val="00A077D9"/>
    <w:rsid w:val="00A078DC"/>
    <w:rsid w:val="00A07971"/>
    <w:rsid w:val="00A100D8"/>
    <w:rsid w:val="00A10394"/>
    <w:rsid w:val="00A103B6"/>
    <w:rsid w:val="00A10581"/>
    <w:rsid w:val="00A1070B"/>
    <w:rsid w:val="00A10A92"/>
    <w:rsid w:val="00A10B54"/>
    <w:rsid w:val="00A10B5D"/>
    <w:rsid w:val="00A10CE9"/>
    <w:rsid w:val="00A10D0F"/>
    <w:rsid w:val="00A10D9D"/>
    <w:rsid w:val="00A110C1"/>
    <w:rsid w:val="00A11477"/>
    <w:rsid w:val="00A11479"/>
    <w:rsid w:val="00A11505"/>
    <w:rsid w:val="00A1152F"/>
    <w:rsid w:val="00A119D7"/>
    <w:rsid w:val="00A11A41"/>
    <w:rsid w:val="00A11ED5"/>
    <w:rsid w:val="00A11EE0"/>
    <w:rsid w:val="00A12215"/>
    <w:rsid w:val="00A1221A"/>
    <w:rsid w:val="00A12400"/>
    <w:rsid w:val="00A124A3"/>
    <w:rsid w:val="00A1281A"/>
    <w:rsid w:val="00A12831"/>
    <w:rsid w:val="00A1284C"/>
    <w:rsid w:val="00A129E9"/>
    <w:rsid w:val="00A12A4A"/>
    <w:rsid w:val="00A12AC7"/>
    <w:rsid w:val="00A12B2E"/>
    <w:rsid w:val="00A12B65"/>
    <w:rsid w:val="00A131AB"/>
    <w:rsid w:val="00A132A5"/>
    <w:rsid w:val="00A13661"/>
    <w:rsid w:val="00A1366D"/>
    <w:rsid w:val="00A137B7"/>
    <w:rsid w:val="00A1384C"/>
    <w:rsid w:val="00A138A0"/>
    <w:rsid w:val="00A139F5"/>
    <w:rsid w:val="00A13BF8"/>
    <w:rsid w:val="00A13E68"/>
    <w:rsid w:val="00A13E87"/>
    <w:rsid w:val="00A141D3"/>
    <w:rsid w:val="00A14389"/>
    <w:rsid w:val="00A143EF"/>
    <w:rsid w:val="00A14400"/>
    <w:rsid w:val="00A1457C"/>
    <w:rsid w:val="00A14681"/>
    <w:rsid w:val="00A146DC"/>
    <w:rsid w:val="00A149E2"/>
    <w:rsid w:val="00A14C60"/>
    <w:rsid w:val="00A1503E"/>
    <w:rsid w:val="00A15128"/>
    <w:rsid w:val="00A15315"/>
    <w:rsid w:val="00A15575"/>
    <w:rsid w:val="00A15700"/>
    <w:rsid w:val="00A15736"/>
    <w:rsid w:val="00A15899"/>
    <w:rsid w:val="00A1589B"/>
    <w:rsid w:val="00A15968"/>
    <w:rsid w:val="00A15B52"/>
    <w:rsid w:val="00A15D98"/>
    <w:rsid w:val="00A15F3D"/>
    <w:rsid w:val="00A16537"/>
    <w:rsid w:val="00A169F6"/>
    <w:rsid w:val="00A16AF2"/>
    <w:rsid w:val="00A16C25"/>
    <w:rsid w:val="00A16EEB"/>
    <w:rsid w:val="00A1743F"/>
    <w:rsid w:val="00A174A0"/>
    <w:rsid w:val="00A1782C"/>
    <w:rsid w:val="00A1783E"/>
    <w:rsid w:val="00A17882"/>
    <w:rsid w:val="00A20065"/>
    <w:rsid w:val="00A2018F"/>
    <w:rsid w:val="00A201E8"/>
    <w:rsid w:val="00A203BD"/>
    <w:rsid w:val="00A20579"/>
    <w:rsid w:val="00A2057A"/>
    <w:rsid w:val="00A2061C"/>
    <w:rsid w:val="00A206CE"/>
    <w:rsid w:val="00A209D9"/>
    <w:rsid w:val="00A20A7E"/>
    <w:rsid w:val="00A20F55"/>
    <w:rsid w:val="00A2115A"/>
    <w:rsid w:val="00A21161"/>
    <w:rsid w:val="00A214F2"/>
    <w:rsid w:val="00A2168C"/>
    <w:rsid w:val="00A2183E"/>
    <w:rsid w:val="00A2199E"/>
    <w:rsid w:val="00A21C75"/>
    <w:rsid w:val="00A21D4D"/>
    <w:rsid w:val="00A21D9F"/>
    <w:rsid w:val="00A224EB"/>
    <w:rsid w:val="00A2255B"/>
    <w:rsid w:val="00A225CF"/>
    <w:rsid w:val="00A227AE"/>
    <w:rsid w:val="00A229E0"/>
    <w:rsid w:val="00A22D43"/>
    <w:rsid w:val="00A22E5E"/>
    <w:rsid w:val="00A22EC7"/>
    <w:rsid w:val="00A230A7"/>
    <w:rsid w:val="00A231A2"/>
    <w:rsid w:val="00A23301"/>
    <w:rsid w:val="00A23366"/>
    <w:rsid w:val="00A2358C"/>
    <w:rsid w:val="00A2361B"/>
    <w:rsid w:val="00A23A47"/>
    <w:rsid w:val="00A23D63"/>
    <w:rsid w:val="00A23F86"/>
    <w:rsid w:val="00A23FF8"/>
    <w:rsid w:val="00A24171"/>
    <w:rsid w:val="00A2434D"/>
    <w:rsid w:val="00A2439A"/>
    <w:rsid w:val="00A2445C"/>
    <w:rsid w:val="00A245A1"/>
    <w:rsid w:val="00A24862"/>
    <w:rsid w:val="00A24952"/>
    <w:rsid w:val="00A24B72"/>
    <w:rsid w:val="00A24E34"/>
    <w:rsid w:val="00A24E72"/>
    <w:rsid w:val="00A24EBE"/>
    <w:rsid w:val="00A24F0C"/>
    <w:rsid w:val="00A25034"/>
    <w:rsid w:val="00A25185"/>
    <w:rsid w:val="00A2536E"/>
    <w:rsid w:val="00A25494"/>
    <w:rsid w:val="00A25735"/>
    <w:rsid w:val="00A25B8D"/>
    <w:rsid w:val="00A25D54"/>
    <w:rsid w:val="00A25D8D"/>
    <w:rsid w:val="00A25DFF"/>
    <w:rsid w:val="00A25FD4"/>
    <w:rsid w:val="00A25FF3"/>
    <w:rsid w:val="00A26048"/>
    <w:rsid w:val="00A260F4"/>
    <w:rsid w:val="00A26194"/>
    <w:rsid w:val="00A26195"/>
    <w:rsid w:val="00A262C7"/>
    <w:rsid w:val="00A26C5A"/>
    <w:rsid w:val="00A26DF4"/>
    <w:rsid w:val="00A26FE8"/>
    <w:rsid w:val="00A271AD"/>
    <w:rsid w:val="00A2722A"/>
    <w:rsid w:val="00A2739D"/>
    <w:rsid w:val="00A276E1"/>
    <w:rsid w:val="00A2771F"/>
    <w:rsid w:val="00A27B71"/>
    <w:rsid w:val="00A27BC0"/>
    <w:rsid w:val="00A27EA7"/>
    <w:rsid w:val="00A27F0D"/>
    <w:rsid w:val="00A303D6"/>
    <w:rsid w:val="00A305BE"/>
    <w:rsid w:val="00A30640"/>
    <w:rsid w:val="00A306A1"/>
    <w:rsid w:val="00A308DA"/>
    <w:rsid w:val="00A308F6"/>
    <w:rsid w:val="00A309C2"/>
    <w:rsid w:val="00A30B73"/>
    <w:rsid w:val="00A30FB4"/>
    <w:rsid w:val="00A30FC8"/>
    <w:rsid w:val="00A30FF1"/>
    <w:rsid w:val="00A31071"/>
    <w:rsid w:val="00A31472"/>
    <w:rsid w:val="00A315C5"/>
    <w:rsid w:val="00A315CE"/>
    <w:rsid w:val="00A31644"/>
    <w:rsid w:val="00A318BC"/>
    <w:rsid w:val="00A318BE"/>
    <w:rsid w:val="00A31928"/>
    <w:rsid w:val="00A31B5A"/>
    <w:rsid w:val="00A31C14"/>
    <w:rsid w:val="00A31E85"/>
    <w:rsid w:val="00A31F72"/>
    <w:rsid w:val="00A321FF"/>
    <w:rsid w:val="00A323AE"/>
    <w:rsid w:val="00A3243B"/>
    <w:rsid w:val="00A32455"/>
    <w:rsid w:val="00A328AF"/>
    <w:rsid w:val="00A32AC7"/>
    <w:rsid w:val="00A32D36"/>
    <w:rsid w:val="00A32D56"/>
    <w:rsid w:val="00A32E9A"/>
    <w:rsid w:val="00A32EDE"/>
    <w:rsid w:val="00A33082"/>
    <w:rsid w:val="00A33301"/>
    <w:rsid w:val="00A33377"/>
    <w:rsid w:val="00A33751"/>
    <w:rsid w:val="00A33A48"/>
    <w:rsid w:val="00A33BE3"/>
    <w:rsid w:val="00A33CCB"/>
    <w:rsid w:val="00A340A1"/>
    <w:rsid w:val="00A341BE"/>
    <w:rsid w:val="00A34398"/>
    <w:rsid w:val="00A34556"/>
    <w:rsid w:val="00A3477A"/>
    <w:rsid w:val="00A34B80"/>
    <w:rsid w:val="00A34DEB"/>
    <w:rsid w:val="00A34E3B"/>
    <w:rsid w:val="00A34EF4"/>
    <w:rsid w:val="00A350C2"/>
    <w:rsid w:val="00A3516D"/>
    <w:rsid w:val="00A357D0"/>
    <w:rsid w:val="00A3584E"/>
    <w:rsid w:val="00A359CC"/>
    <w:rsid w:val="00A36384"/>
    <w:rsid w:val="00A3639B"/>
    <w:rsid w:val="00A368FB"/>
    <w:rsid w:val="00A36904"/>
    <w:rsid w:val="00A36A4A"/>
    <w:rsid w:val="00A36C5F"/>
    <w:rsid w:val="00A36F2D"/>
    <w:rsid w:val="00A36F48"/>
    <w:rsid w:val="00A36FAE"/>
    <w:rsid w:val="00A372EF"/>
    <w:rsid w:val="00A37873"/>
    <w:rsid w:val="00A37AF9"/>
    <w:rsid w:val="00A37DCA"/>
    <w:rsid w:val="00A37F8B"/>
    <w:rsid w:val="00A4019E"/>
    <w:rsid w:val="00A402C2"/>
    <w:rsid w:val="00A409D4"/>
    <w:rsid w:val="00A40B76"/>
    <w:rsid w:val="00A40B93"/>
    <w:rsid w:val="00A40D00"/>
    <w:rsid w:val="00A40D09"/>
    <w:rsid w:val="00A40D38"/>
    <w:rsid w:val="00A40D55"/>
    <w:rsid w:val="00A40DEF"/>
    <w:rsid w:val="00A41012"/>
    <w:rsid w:val="00A41067"/>
    <w:rsid w:val="00A4108F"/>
    <w:rsid w:val="00A41344"/>
    <w:rsid w:val="00A416B5"/>
    <w:rsid w:val="00A4199D"/>
    <w:rsid w:val="00A41A38"/>
    <w:rsid w:val="00A41B87"/>
    <w:rsid w:val="00A41E34"/>
    <w:rsid w:val="00A41EC7"/>
    <w:rsid w:val="00A41F04"/>
    <w:rsid w:val="00A42687"/>
    <w:rsid w:val="00A42898"/>
    <w:rsid w:val="00A42ADB"/>
    <w:rsid w:val="00A42E88"/>
    <w:rsid w:val="00A43045"/>
    <w:rsid w:val="00A4309E"/>
    <w:rsid w:val="00A430F6"/>
    <w:rsid w:val="00A43199"/>
    <w:rsid w:val="00A4365A"/>
    <w:rsid w:val="00A4400A"/>
    <w:rsid w:val="00A44148"/>
    <w:rsid w:val="00A44236"/>
    <w:rsid w:val="00A44331"/>
    <w:rsid w:val="00A44343"/>
    <w:rsid w:val="00A44616"/>
    <w:rsid w:val="00A446C1"/>
    <w:rsid w:val="00A44791"/>
    <w:rsid w:val="00A447AC"/>
    <w:rsid w:val="00A448C5"/>
    <w:rsid w:val="00A44A26"/>
    <w:rsid w:val="00A44B5F"/>
    <w:rsid w:val="00A44C04"/>
    <w:rsid w:val="00A44C2A"/>
    <w:rsid w:val="00A44C5F"/>
    <w:rsid w:val="00A44D58"/>
    <w:rsid w:val="00A4518C"/>
    <w:rsid w:val="00A4521D"/>
    <w:rsid w:val="00A453B0"/>
    <w:rsid w:val="00A456E5"/>
    <w:rsid w:val="00A45709"/>
    <w:rsid w:val="00A4580E"/>
    <w:rsid w:val="00A45816"/>
    <w:rsid w:val="00A4581C"/>
    <w:rsid w:val="00A45852"/>
    <w:rsid w:val="00A458CE"/>
    <w:rsid w:val="00A4591B"/>
    <w:rsid w:val="00A45A7C"/>
    <w:rsid w:val="00A45ECA"/>
    <w:rsid w:val="00A45EED"/>
    <w:rsid w:val="00A45F1D"/>
    <w:rsid w:val="00A460FE"/>
    <w:rsid w:val="00A46147"/>
    <w:rsid w:val="00A46187"/>
    <w:rsid w:val="00A461BA"/>
    <w:rsid w:val="00A4620E"/>
    <w:rsid w:val="00A46266"/>
    <w:rsid w:val="00A46325"/>
    <w:rsid w:val="00A46456"/>
    <w:rsid w:val="00A464C2"/>
    <w:rsid w:val="00A466DA"/>
    <w:rsid w:val="00A46882"/>
    <w:rsid w:val="00A4698A"/>
    <w:rsid w:val="00A46C40"/>
    <w:rsid w:val="00A46C47"/>
    <w:rsid w:val="00A46E15"/>
    <w:rsid w:val="00A46E58"/>
    <w:rsid w:val="00A46FFD"/>
    <w:rsid w:val="00A47458"/>
    <w:rsid w:val="00A474BD"/>
    <w:rsid w:val="00A474C3"/>
    <w:rsid w:val="00A4752B"/>
    <w:rsid w:val="00A4763D"/>
    <w:rsid w:val="00A47CE0"/>
    <w:rsid w:val="00A47DBA"/>
    <w:rsid w:val="00A47ED1"/>
    <w:rsid w:val="00A47F4C"/>
    <w:rsid w:val="00A5014D"/>
    <w:rsid w:val="00A5022B"/>
    <w:rsid w:val="00A50842"/>
    <w:rsid w:val="00A511E9"/>
    <w:rsid w:val="00A5136C"/>
    <w:rsid w:val="00A51540"/>
    <w:rsid w:val="00A51658"/>
    <w:rsid w:val="00A5170E"/>
    <w:rsid w:val="00A5181A"/>
    <w:rsid w:val="00A51886"/>
    <w:rsid w:val="00A51928"/>
    <w:rsid w:val="00A51A32"/>
    <w:rsid w:val="00A51A74"/>
    <w:rsid w:val="00A51CD9"/>
    <w:rsid w:val="00A51DDA"/>
    <w:rsid w:val="00A5219F"/>
    <w:rsid w:val="00A52232"/>
    <w:rsid w:val="00A522AB"/>
    <w:rsid w:val="00A523F8"/>
    <w:rsid w:val="00A5247F"/>
    <w:rsid w:val="00A524E4"/>
    <w:rsid w:val="00A5261C"/>
    <w:rsid w:val="00A5271A"/>
    <w:rsid w:val="00A5281D"/>
    <w:rsid w:val="00A528EB"/>
    <w:rsid w:val="00A52AAB"/>
    <w:rsid w:val="00A52BE6"/>
    <w:rsid w:val="00A52C2F"/>
    <w:rsid w:val="00A52CD0"/>
    <w:rsid w:val="00A52D5C"/>
    <w:rsid w:val="00A52DAB"/>
    <w:rsid w:val="00A52F25"/>
    <w:rsid w:val="00A53070"/>
    <w:rsid w:val="00A53140"/>
    <w:rsid w:val="00A53485"/>
    <w:rsid w:val="00A5349A"/>
    <w:rsid w:val="00A53733"/>
    <w:rsid w:val="00A5376E"/>
    <w:rsid w:val="00A538C9"/>
    <w:rsid w:val="00A53A12"/>
    <w:rsid w:val="00A53C8A"/>
    <w:rsid w:val="00A53D03"/>
    <w:rsid w:val="00A53D5E"/>
    <w:rsid w:val="00A53DDC"/>
    <w:rsid w:val="00A5429E"/>
    <w:rsid w:val="00A54429"/>
    <w:rsid w:val="00A545F3"/>
    <w:rsid w:val="00A5497E"/>
    <w:rsid w:val="00A54999"/>
    <w:rsid w:val="00A549A5"/>
    <w:rsid w:val="00A54C04"/>
    <w:rsid w:val="00A54EFC"/>
    <w:rsid w:val="00A5502C"/>
    <w:rsid w:val="00A55288"/>
    <w:rsid w:val="00A55378"/>
    <w:rsid w:val="00A554A5"/>
    <w:rsid w:val="00A55A24"/>
    <w:rsid w:val="00A55A6F"/>
    <w:rsid w:val="00A55DDE"/>
    <w:rsid w:val="00A55FEB"/>
    <w:rsid w:val="00A561E0"/>
    <w:rsid w:val="00A562B6"/>
    <w:rsid w:val="00A562DA"/>
    <w:rsid w:val="00A56422"/>
    <w:rsid w:val="00A56647"/>
    <w:rsid w:val="00A5682A"/>
    <w:rsid w:val="00A56A77"/>
    <w:rsid w:val="00A56B22"/>
    <w:rsid w:val="00A56BCE"/>
    <w:rsid w:val="00A56CF4"/>
    <w:rsid w:val="00A57105"/>
    <w:rsid w:val="00A57388"/>
    <w:rsid w:val="00A57562"/>
    <w:rsid w:val="00A577F6"/>
    <w:rsid w:val="00A57850"/>
    <w:rsid w:val="00A57BAE"/>
    <w:rsid w:val="00A57D14"/>
    <w:rsid w:val="00A57D17"/>
    <w:rsid w:val="00A57D9C"/>
    <w:rsid w:val="00A57FB0"/>
    <w:rsid w:val="00A602A1"/>
    <w:rsid w:val="00A6030F"/>
    <w:rsid w:val="00A60593"/>
    <w:rsid w:val="00A605B1"/>
    <w:rsid w:val="00A60B8E"/>
    <w:rsid w:val="00A60BE0"/>
    <w:rsid w:val="00A60BFC"/>
    <w:rsid w:val="00A60BFE"/>
    <w:rsid w:val="00A60C28"/>
    <w:rsid w:val="00A60D4D"/>
    <w:rsid w:val="00A60E96"/>
    <w:rsid w:val="00A60EEF"/>
    <w:rsid w:val="00A60FE4"/>
    <w:rsid w:val="00A60FF0"/>
    <w:rsid w:val="00A6105D"/>
    <w:rsid w:val="00A6112D"/>
    <w:rsid w:val="00A612EA"/>
    <w:rsid w:val="00A61C94"/>
    <w:rsid w:val="00A61EF7"/>
    <w:rsid w:val="00A62022"/>
    <w:rsid w:val="00A620F7"/>
    <w:rsid w:val="00A6261C"/>
    <w:rsid w:val="00A62A26"/>
    <w:rsid w:val="00A62FBD"/>
    <w:rsid w:val="00A63058"/>
    <w:rsid w:val="00A631D8"/>
    <w:rsid w:val="00A6343F"/>
    <w:rsid w:val="00A6346B"/>
    <w:rsid w:val="00A63B9D"/>
    <w:rsid w:val="00A63BB0"/>
    <w:rsid w:val="00A63D80"/>
    <w:rsid w:val="00A63E58"/>
    <w:rsid w:val="00A63EB3"/>
    <w:rsid w:val="00A64154"/>
    <w:rsid w:val="00A641BD"/>
    <w:rsid w:val="00A641F9"/>
    <w:rsid w:val="00A64296"/>
    <w:rsid w:val="00A642D4"/>
    <w:rsid w:val="00A6443A"/>
    <w:rsid w:val="00A64666"/>
    <w:rsid w:val="00A647D1"/>
    <w:rsid w:val="00A6491E"/>
    <w:rsid w:val="00A64CBE"/>
    <w:rsid w:val="00A64E58"/>
    <w:rsid w:val="00A64FA7"/>
    <w:rsid w:val="00A651B8"/>
    <w:rsid w:val="00A6524C"/>
    <w:rsid w:val="00A65564"/>
    <w:rsid w:val="00A655F0"/>
    <w:rsid w:val="00A65856"/>
    <w:rsid w:val="00A65D14"/>
    <w:rsid w:val="00A65E09"/>
    <w:rsid w:val="00A65F52"/>
    <w:rsid w:val="00A65FC8"/>
    <w:rsid w:val="00A661F2"/>
    <w:rsid w:val="00A6623E"/>
    <w:rsid w:val="00A662B9"/>
    <w:rsid w:val="00A662EE"/>
    <w:rsid w:val="00A663A4"/>
    <w:rsid w:val="00A6640D"/>
    <w:rsid w:val="00A66432"/>
    <w:rsid w:val="00A668B0"/>
    <w:rsid w:val="00A66994"/>
    <w:rsid w:val="00A66C43"/>
    <w:rsid w:val="00A670B0"/>
    <w:rsid w:val="00A67112"/>
    <w:rsid w:val="00A67294"/>
    <w:rsid w:val="00A672B8"/>
    <w:rsid w:val="00A67320"/>
    <w:rsid w:val="00A673E3"/>
    <w:rsid w:val="00A67405"/>
    <w:rsid w:val="00A67469"/>
    <w:rsid w:val="00A67884"/>
    <w:rsid w:val="00A67D93"/>
    <w:rsid w:val="00A67E61"/>
    <w:rsid w:val="00A70012"/>
    <w:rsid w:val="00A70065"/>
    <w:rsid w:val="00A70192"/>
    <w:rsid w:val="00A7023E"/>
    <w:rsid w:val="00A7044F"/>
    <w:rsid w:val="00A70478"/>
    <w:rsid w:val="00A70A5D"/>
    <w:rsid w:val="00A70AE0"/>
    <w:rsid w:val="00A70B57"/>
    <w:rsid w:val="00A70B6C"/>
    <w:rsid w:val="00A70E44"/>
    <w:rsid w:val="00A70ED0"/>
    <w:rsid w:val="00A710BB"/>
    <w:rsid w:val="00A711D4"/>
    <w:rsid w:val="00A71353"/>
    <w:rsid w:val="00A71398"/>
    <w:rsid w:val="00A715DC"/>
    <w:rsid w:val="00A716EB"/>
    <w:rsid w:val="00A7179B"/>
    <w:rsid w:val="00A717AE"/>
    <w:rsid w:val="00A71B82"/>
    <w:rsid w:val="00A71CF5"/>
    <w:rsid w:val="00A71EFC"/>
    <w:rsid w:val="00A71F9D"/>
    <w:rsid w:val="00A720E4"/>
    <w:rsid w:val="00A7225F"/>
    <w:rsid w:val="00A72377"/>
    <w:rsid w:val="00A72420"/>
    <w:rsid w:val="00A7255A"/>
    <w:rsid w:val="00A7277E"/>
    <w:rsid w:val="00A72968"/>
    <w:rsid w:val="00A729CC"/>
    <w:rsid w:val="00A72C77"/>
    <w:rsid w:val="00A72D80"/>
    <w:rsid w:val="00A72DEA"/>
    <w:rsid w:val="00A72E9D"/>
    <w:rsid w:val="00A73048"/>
    <w:rsid w:val="00A7308A"/>
    <w:rsid w:val="00A7318F"/>
    <w:rsid w:val="00A733A4"/>
    <w:rsid w:val="00A737BB"/>
    <w:rsid w:val="00A739D9"/>
    <w:rsid w:val="00A73AE0"/>
    <w:rsid w:val="00A73B0C"/>
    <w:rsid w:val="00A73F11"/>
    <w:rsid w:val="00A73F98"/>
    <w:rsid w:val="00A74496"/>
    <w:rsid w:val="00A749EA"/>
    <w:rsid w:val="00A74BD3"/>
    <w:rsid w:val="00A74C10"/>
    <w:rsid w:val="00A74CCC"/>
    <w:rsid w:val="00A74CF9"/>
    <w:rsid w:val="00A74E71"/>
    <w:rsid w:val="00A750C2"/>
    <w:rsid w:val="00A750EF"/>
    <w:rsid w:val="00A751B8"/>
    <w:rsid w:val="00A7543B"/>
    <w:rsid w:val="00A754B2"/>
    <w:rsid w:val="00A75630"/>
    <w:rsid w:val="00A756BB"/>
    <w:rsid w:val="00A759F9"/>
    <w:rsid w:val="00A75BF7"/>
    <w:rsid w:val="00A75C2C"/>
    <w:rsid w:val="00A75DE6"/>
    <w:rsid w:val="00A75F24"/>
    <w:rsid w:val="00A75F2B"/>
    <w:rsid w:val="00A75F6D"/>
    <w:rsid w:val="00A7609F"/>
    <w:rsid w:val="00A761F8"/>
    <w:rsid w:val="00A76242"/>
    <w:rsid w:val="00A765AB"/>
    <w:rsid w:val="00A766AF"/>
    <w:rsid w:val="00A7691A"/>
    <w:rsid w:val="00A7691B"/>
    <w:rsid w:val="00A76AA9"/>
    <w:rsid w:val="00A76BDF"/>
    <w:rsid w:val="00A76BF9"/>
    <w:rsid w:val="00A76C71"/>
    <w:rsid w:val="00A76DB6"/>
    <w:rsid w:val="00A76F61"/>
    <w:rsid w:val="00A77031"/>
    <w:rsid w:val="00A77045"/>
    <w:rsid w:val="00A77395"/>
    <w:rsid w:val="00A7739F"/>
    <w:rsid w:val="00A774A3"/>
    <w:rsid w:val="00A776EB"/>
    <w:rsid w:val="00A7776C"/>
    <w:rsid w:val="00A77790"/>
    <w:rsid w:val="00A77934"/>
    <w:rsid w:val="00A77979"/>
    <w:rsid w:val="00A779E1"/>
    <w:rsid w:val="00A779F5"/>
    <w:rsid w:val="00A779F9"/>
    <w:rsid w:val="00A77BB5"/>
    <w:rsid w:val="00A80078"/>
    <w:rsid w:val="00A804B2"/>
    <w:rsid w:val="00A804F7"/>
    <w:rsid w:val="00A80714"/>
    <w:rsid w:val="00A807EB"/>
    <w:rsid w:val="00A80EFB"/>
    <w:rsid w:val="00A810F3"/>
    <w:rsid w:val="00A81335"/>
    <w:rsid w:val="00A81363"/>
    <w:rsid w:val="00A8185A"/>
    <w:rsid w:val="00A81944"/>
    <w:rsid w:val="00A8198A"/>
    <w:rsid w:val="00A81A97"/>
    <w:rsid w:val="00A82000"/>
    <w:rsid w:val="00A82304"/>
    <w:rsid w:val="00A8234B"/>
    <w:rsid w:val="00A82532"/>
    <w:rsid w:val="00A828CA"/>
    <w:rsid w:val="00A82CAA"/>
    <w:rsid w:val="00A82D10"/>
    <w:rsid w:val="00A82F3E"/>
    <w:rsid w:val="00A83048"/>
    <w:rsid w:val="00A8351D"/>
    <w:rsid w:val="00A835A6"/>
    <w:rsid w:val="00A835AE"/>
    <w:rsid w:val="00A838BC"/>
    <w:rsid w:val="00A838D0"/>
    <w:rsid w:val="00A838E3"/>
    <w:rsid w:val="00A83AF7"/>
    <w:rsid w:val="00A83C93"/>
    <w:rsid w:val="00A83CDD"/>
    <w:rsid w:val="00A83D45"/>
    <w:rsid w:val="00A83E2B"/>
    <w:rsid w:val="00A84193"/>
    <w:rsid w:val="00A84272"/>
    <w:rsid w:val="00A8439F"/>
    <w:rsid w:val="00A84BF3"/>
    <w:rsid w:val="00A84E62"/>
    <w:rsid w:val="00A84ED1"/>
    <w:rsid w:val="00A8504C"/>
    <w:rsid w:val="00A852BB"/>
    <w:rsid w:val="00A85631"/>
    <w:rsid w:val="00A85732"/>
    <w:rsid w:val="00A85A32"/>
    <w:rsid w:val="00A85B50"/>
    <w:rsid w:val="00A85BFD"/>
    <w:rsid w:val="00A85C6A"/>
    <w:rsid w:val="00A85D4D"/>
    <w:rsid w:val="00A85F1B"/>
    <w:rsid w:val="00A861F7"/>
    <w:rsid w:val="00A86534"/>
    <w:rsid w:val="00A865F6"/>
    <w:rsid w:val="00A86667"/>
    <w:rsid w:val="00A8668D"/>
    <w:rsid w:val="00A86742"/>
    <w:rsid w:val="00A86B60"/>
    <w:rsid w:val="00A86BB0"/>
    <w:rsid w:val="00A86C55"/>
    <w:rsid w:val="00A870DD"/>
    <w:rsid w:val="00A87285"/>
    <w:rsid w:val="00A8759C"/>
    <w:rsid w:val="00A87699"/>
    <w:rsid w:val="00A87817"/>
    <w:rsid w:val="00A8787F"/>
    <w:rsid w:val="00A878E7"/>
    <w:rsid w:val="00A879FC"/>
    <w:rsid w:val="00A87A40"/>
    <w:rsid w:val="00A87D89"/>
    <w:rsid w:val="00A90032"/>
    <w:rsid w:val="00A90086"/>
    <w:rsid w:val="00A9008C"/>
    <w:rsid w:val="00A909B3"/>
    <w:rsid w:val="00A909EB"/>
    <w:rsid w:val="00A90B5D"/>
    <w:rsid w:val="00A90C8D"/>
    <w:rsid w:val="00A90EAF"/>
    <w:rsid w:val="00A90F2F"/>
    <w:rsid w:val="00A90F3B"/>
    <w:rsid w:val="00A9116A"/>
    <w:rsid w:val="00A911FB"/>
    <w:rsid w:val="00A912E7"/>
    <w:rsid w:val="00A915E5"/>
    <w:rsid w:val="00A91698"/>
    <w:rsid w:val="00A916F5"/>
    <w:rsid w:val="00A91710"/>
    <w:rsid w:val="00A9192F"/>
    <w:rsid w:val="00A91981"/>
    <w:rsid w:val="00A91AA1"/>
    <w:rsid w:val="00A91AAC"/>
    <w:rsid w:val="00A91AE8"/>
    <w:rsid w:val="00A91B57"/>
    <w:rsid w:val="00A91C42"/>
    <w:rsid w:val="00A91E25"/>
    <w:rsid w:val="00A91EA0"/>
    <w:rsid w:val="00A921BD"/>
    <w:rsid w:val="00A922B0"/>
    <w:rsid w:val="00A92F15"/>
    <w:rsid w:val="00A92F35"/>
    <w:rsid w:val="00A92F9E"/>
    <w:rsid w:val="00A930D8"/>
    <w:rsid w:val="00A93328"/>
    <w:rsid w:val="00A93330"/>
    <w:rsid w:val="00A93463"/>
    <w:rsid w:val="00A9366C"/>
    <w:rsid w:val="00A936A1"/>
    <w:rsid w:val="00A938F3"/>
    <w:rsid w:val="00A93B0E"/>
    <w:rsid w:val="00A93B82"/>
    <w:rsid w:val="00A93BC3"/>
    <w:rsid w:val="00A94022"/>
    <w:rsid w:val="00A9418B"/>
    <w:rsid w:val="00A9426F"/>
    <w:rsid w:val="00A9447A"/>
    <w:rsid w:val="00A94633"/>
    <w:rsid w:val="00A9466D"/>
    <w:rsid w:val="00A94D1B"/>
    <w:rsid w:val="00A94D76"/>
    <w:rsid w:val="00A94E35"/>
    <w:rsid w:val="00A9502C"/>
    <w:rsid w:val="00A95206"/>
    <w:rsid w:val="00A956F0"/>
    <w:rsid w:val="00A9571A"/>
    <w:rsid w:val="00A958AC"/>
    <w:rsid w:val="00A95A4F"/>
    <w:rsid w:val="00A95AC0"/>
    <w:rsid w:val="00A95EF6"/>
    <w:rsid w:val="00A9601A"/>
    <w:rsid w:val="00A96571"/>
    <w:rsid w:val="00A96583"/>
    <w:rsid w:val="00A965AD"/>
    <w:rsid w:val="00A96643"/>
    <w:rsid w:val="00A966F4"/>
    <w:rsid w:val="00A96700"/>
    <w:rsid w:val="00A96748"/>
    <w:rsid w:val="00A967C1"/>
    <w:rsid w:val="00A967D8"/>
    <w:rsid w:val="00A96B74"/>
    <w:rsid w:val="00A96E11"/>
    <w:rsid w:val="00A96E3A"/>
    <w:rsid w:val="00A96F51"/>
    <w:rsid w:val="00A9748D"/>
    <w:rsid w:val="00A97717"/>
    <w:rsid w:val="00A9776C"/>
    <w:rsid w:val="00A97936"/>
    <w:rsid w:val="00A97DFF"/>
    <w:rsid w:val="00A97EC0"/>
    <w:rsid w:val="00A97F4E"/>
    <w:rsid w:val="00AA01FC"/>
    <w:rsid w:val="00AA0374"/>
    <w:rsid w:val="00AA08E9"/>
    <w:rsid w:val="00AA0A48"/>
    <w:rsid w:val="00AA0D28"/>
    <w:rsid w:val="00AA0DCB"/>
    <w:rsid w:val="00AA1071"/>
    <w:rsid w:val="00AA11FA"/>
    <w:rsid w:val="00AA1291"/>
    <w:rsid w:val="00AA1707"/>
    <w:rsid w:val="00AA1759"/>
    <w:rsid w:val="00AA1844"/>
    <w:rsid w:val="00AA1A88"/>
    <w:rsid w:val="00AA1C80"/>
    <w:rsid w:val="00AA1D8A"/>
    <w:rsid w:val="00AA210B"/>
    <w:rsid w:val="00AA212B"/>
    <w:rsid w:val="00AA22C0"/>
    <w:rsid w:val="00AA234D"/>
    <w:rsid w:val="00AA235E"/>
    <w:rsid w:val="00AA259D"/>
    <w:rsid w:val="00AA265C"/>
    <w:rsid w:val="00AA2694"/>
    <w:rsid w:val="00AA2809"/>
    <w:rsid w:val="00AA284A"/>
    <w:rsid w:val="00AA2901"/>
    <w:rsid w:val="00AA29E0"/>
    <w:rsid w:val="00AA2C26"/>
    <w:rsid w:val="00AA2C41"/>
    <w:rsid w:val="00AA2C64"/>
    <w:rsid w:val="00AA3155"/>
    <w:rsid w:val="00AA3236"/>
    <w:rsid w:val="00AA32A4"/>
    <w:rsid w:val="00AA336D"/>
    <w:rsid w:val="00AA3671"/>
    <w:rsid w:val="00AA3783"/>
    <w:rsid w:val="00AA3967"/>
    <w:rsid w:val="00AA39B5"/>
    <w:rsid w:val="00AA3C2E"/>
    <w:rsid w:val="00AA3D62"/>
    <w:rsid w:val="00AA3D65"/>
    <w:rsid w:val="00AA3DC3"/>
    <w:rsid w:val="00AA4073"/>
    <w:rsid w:val="00AA4226"/>
    <w:rsid w:val="00AA469F"/>
    <w:rsid w:val="00AA46D3"/>
    <w:rsid w:val="00AA4784"/>
    <w:rsid w:val="00AA4838"/>
    <w:rsid w:val="00AA48ED"/>
    <w:rsid w:val="00AA4B48"/>
    <w:rsid w:val="00AA4CA7"/>
    <w:rsid w:val="00AA4FBA"/>
    <w:rsid w:val="00AA5221"/>
    <w:rsid w:val="00AA535B"/>
    <w:rsid w:val="00AA5757"/>
    <w:rsid w:val="00AA5D02"/>
    <w:rsid w:val="00AA5FBA"/>
    <w:rsid w:val="00AA60BF"/>
    <w:rsid w:val="00AA63DB"/>
    <w:rsid w:val="00AA654E"/>
    <w:rsid w:val="00AA66F9"/>
    <w:rsid w:val="00AA6704"/>
    <w:rsid w:val="00AA67DC"/>
    <w:rsid w:val="00AA6D2A"/>
    <w:rsid w:val="00AA6D5A"/>
    <w:rsid w:val="00AA6F4D"/>
    <w:rsid w:val="00AA6F8B"/>
    <w:rsid w:val="00AA6FE0"/>
    <w:rsid w:val="00AA7096"/>
    <w:rsid w:val="00AA73E2"/>
    <w:rsid w:val="00AA73E8"/>
    <w:rsid w:val="00AA7455"/>
    <w:rsid w:val="00AA762C"/>
    <w:rsid w:val="00AA7796"/>
    <w:rsid w:val="00AA77F9"/>
    <w:rsid w:val="00AA785B"/>
    <w:rsid w:val="00AA79E7"/>
    <w:rsid w:val="00AA7B7D"/>
    <w:rsid w:val="00AA7D4D"/>
    <w:rsid w:val="00AA7E97"/>
    <w:rsid w:val="00AA7E9E"/>
    <w:rsid w:val="00AA7EAB"/>
    <w:rsid w:val="00AB030D"/>
    <w:rsid w:val="00AB0546"/>
    <w:rsid w:val="00AB09A6"/>
    <w:rsid w:val="00AB0AA7"/>
    <w:rsid w:val="00AB0BE9"/>
    <w:rsid w:val="00AB0F51"/>
    <w:rsid w:val="00AB1078"/>
    <w:rsid w:val="00AB1288"/>
    <w:rsid w:val="00AB143A"/>
    <w:rsid w:val="00AB14EC"/>
    <w:rsid w:val="00AB1652"/>
    <w:rsid w:val="00AB167C"/>
    <w:rsid w:val="00AB16D9"/>
    <w:rsid w:val="00AB18F1"/>
    <w:rsid w:val="00AB194E"/>
    <w:rsid w:val="00AB1A60"/>
    <w:rsid w:val="00AB1C47"/>
    <w:rsid w:val="00AB1FFB"/>
    <w:rsid w:val="00AB21B1"/>
    <w:rsid w:val="00AB22F1"/>
    <w:rsid w:val="00AB2315"/>
    <w:rsid w:val="00AB236F"/>
    <w:rsid w:val="00AB254C"/>
    <w:rsid w:val="00AB2876"/>
    <w:rsid w:val="00AB2909"/>
    <w:rsid w:val="00AB29F7"/>
    <w:rsid w:val="00AB2A7F"/>
    <w:rsid w:val="00AB2BF0"/>
    <w:rsid w:val="00AB2C88"/>
    <w:rsid w:val="00AB2CF6"/>
    <w:rsid w:val="00AB2D24"/>
    <w:rsid w:val="00AB2EBF"/>
    <w:rsid w:val="00AB2F3B"/>
    <w:rsid w:val="00AB2F7C"/>
    <w:rsid w:val="00AB2FC5"/>
    <w:rsid w:val="00AB3234"/>
    <w:rsid w:val="00AB3683"/>
    <w:rsid w:val="00AB388A"/>
    <w:rsid w:val="00AB39F8"/>
    <w:rsid w:val="00AB3A13"/>
    <w:rsid w:val="00AB3B30"/>
    <w:rsid w:val="00AB3E65"/>
    <w:rsid w:val="00AB3EF3"/>
    <w:rsid w:val="00AB41EA"/>
    <w:rsid w:val="00AB42FE"/>
    <w:rsid w:val="00AB457A"/>
    <w:rsid w:val="00AB45E7"/>
    <w:rsid w:val="00AB46B4"/>
    <w:rsid w:val="00AB47BD"/>
    <w:rsid w:val="00AB494A"/>
    <w:rsid w:val="00AB4B22"/>
    <w:rsid w:val="00AB4CA9"/>
    <w:rsid w:val="00AB4F43"/>
    <w:rsid w:val="00AB4FAC"/>
    <w:rsid w:val="00AB4FD5"/>
    <w:rsid w:val="00AB51BD"/>
    <w:rsid w:val="00AB5214"/>
    <w:rsid w:val="00AB52B5"/>
    <w:rsid w:val="00AB54A0"/>
    <w:rsid w:val="00AB550B"/>
    <w:rsid w:val="00AB58EC"/>
    <w:rsid w:val="00AB590D"/>
    <w:rsid w:val="00AB596F"/>
    <w:rsid w:val="00AB5A0D"/>
    <w:rsid w:val="00AB5BA2"/>
    <w:rsid w:val="00AB5C89"/>
    <w:rsid w:val="00AB5D98"/>
    <w:rsid w:val="00AB60B9"/>
    <w:rsid w:val="00AB611D"/>
    <w:rsid w:val="00AB6423"/>
    <w:rsid w:val="00AB64EF"/>
    <w:rsid w:val="00AB6566"/>
    <w:rsid w:val="00AB65F2"/>
    <w:rsid w:val="00AB67CF"/>
    <w:rsid w:val="00AB699A"/>
    <w:rsid w:val="00AB6B7C"/>
    <w:rsid w:val="00AB6B99"/>
    <w:rsid w:val="00AB6CD9"/>
    <w:rsid w:val="00AB6CEE"/>
    <w:rsid w:val="00AB6D84"/>
    <w:rsid w:val="00AB6DB3"/>
    <w:rsid w:val="00AB6F10"/>
    <w:rsid w:val="00AB7118"/>
    <w:rsid w:val="00AB71AD"/>
    <w:rsid w:val="00AB72B7"/>
    <w:rsid w:val="00AB7416"/>
    <w:rsid w:val="00AB7438"/>
    <w:rsid w:val="00AB7694"/>
    <w:rsid w:val="00AB76B6"/>
    <w:rsid w:val="00AB76F5"/>
    <w:rsid w:val="00AB776D"/>
    <w:rsid w:val="00AB788A"/>
    <w:rsid w:val="00AB7B06"/>
    <w:rsid w:val="00AB7BA4"/>
    <w:rsid w:val="00AB7BB2"/>
    <w:rsid w:val="00AB7E92"/>
    <w:rsid w:val="00AC0063"/>
    <w:rsid w:val="00AC0105"/>
    <w:rsid w:val="00AC0357"/>
    <w:rsid w:val="00AC082D"/>
    <w:rsid w:val="00AC0907"/>
    <w:rsid w:val="00AC0E28"/>
    <w:rsid w:val="00AC10E2"/>
    <w:rsid w:val="00AC1318"/>
    <w:rsid w:val="00AC13B7"/>
    <w:rsid w:val="00AC144E"/>
    <w:rsid w:val="00AC1EB3"/>
    <w:rsid w:val="00AC22B4"/>
    <w:rsid w:val="00AC22FA"/>
    <w:rsid w:val="00AC2458"/>
    <w:rsid w:val="00AC24A6"/>
    <w:rsid w:val="00AC2535"/>
    <w:rsid w:val="00AC2575"/>
    <w:rsid w:val="00AC2934"/>
    <w:rsid w:val="00AC29B5"/>
    <w:rsid w:val="00AC2B9A"/>
    <w:rsid w:val="00AC2D35"/>
    <w:rsid w:val="00AC2D3F"/>
    <w:rsid w:val="00AC30B4"/>
    <w:rsid w:val="00AC3109"/>
    <w:rsid w:val="00AC3118"/>
    <w:rsid w:val="00AC33D0"/>
    <w:rsid w:val="00AC3415"/>
    <w:rsid w:val="00AC34BB"/>
    <w:rsid w:val="00AC3576"/>
    <w:rsid w:val="00AC3866"/>
    <w:rsid w:val="00AC3912"/>
    <w:rsid w:val="00AC3966"/>
    <w:rsid w:val="00AC3B1F"/>
    <w:rsid w:val="00AC3C92"/>
    <w:rsid w:val="00AC4016"/>
    <w:rsid w:val="00AC41C4"/>
    <w:rsid w:val="00AC459B"/>
    <w:rsid w:val="00AC4B18"/>
    <w:rsid w:val="00AC4D9E"/>
    <w:rsid w:val="00AC4E17"/>
    <w:rsid w:val="00AC4F7C"/>
    <w:rsid w:val="00AC525C"/>
    <w:rsid w:val="00AC53F8"/>
    <w:rsid w:val="00AC543C"/>
    <w:rsid w:val="00AC54C5"/>
    <w:rsid w:val="00AC567B"/>
    <w:rsid w:val="00AC5748"/>
    <w:rsid w:val="00AC5940"/>
    <w:rsid w:val="00AC5A25"/>
    <w:rsid w:val="00AC5C3E"/>
    <w:rsid w:val="00AC63A1"/>
    <w:rsid w:val="00AC63F0"/>
    <w:rsid w:val="00AC668B"/>
    <w:rsid w:val="00AC69CD"/>
    <w:rsid w:val="00AC6C14"/>
    <w:rsid w:val="00AC6F0A"/>
    <w:rsid w:val="00AC705C"/>
    <w:rsid w:val="00AC7378"/>
    <w:rsid w:val="00AC768B"/>
    <w:rsid w:val="00AC76AF"/>
    <w:rsid w:val="00AC7711"/>
    <w:rsid w:val="00AC7746"/>
    <w:rsid w:val="00AC77E6"/>
    <w:rsid w:val="00AC785C"/>
    <w:rsid w:val="00AC7878"/>
    <w:rsid w:val="00AC7910"/>
    <w:rsid w:val="00AC7B5E"/>
    <w:rsid w:val="00AC7C7D"/>
    <w:rsid w:val="00AC7F00"/>
    <w:rsid w:val="00AD02E8"/>
    <w:rsid w:val="00AD02F3"/>
    <w:rsid w:val="00AD0304"/>
    <w:rsid w:val="00AD0871"/>
    <w:rsid w:val="00AD08DE"/>
    <w:rsid w:val="00AD0A19"/>
    <w:rsid w:val="00AD0B45"/>
    <w:rsid w:val="00AD0D12"/>
    <w:rsid w:val="00AD0E98"/>
    <w:rsid w:val="00AD0F56"/>
    <w:rsid w:val="00AD113C"/>
    <w:rsid w:val="00AD12FD"/>
    <w:rsid w:val="00AD17FA"/>
    <w:rsid w:val="00AD19F9"/>
    <w:rsid w:val="00AD1A23"/>
    <w:rsid w:val="00AD2049"/>
    <w:rsid w:val="00AD205D"/>
    <w:rsid w:val="00AD2190"/>
    <w:rsid w:val="00AD234D"/>
    <w:rsid w:val="00AD24E8"/>
    <w:rsid w:val="00AD2532"/>
    <w:rsid w:val="00AD25C6"/>
    <w:rsid w:val="00AD2667"/>
    <w:rsid w:val="00AD2760"/>
    <w:rsid w:val="00AD3166"/>
    <w:rsid w:val="00AD326D"/>
    <w:rsid w:val="00AD32BB"/>
    <w:rsid w:val="00AD3419"/>
    <w:rsid w:val="00AD34C5"/>
    <w:rsid w:val="00AD395A"/>
    <w:rsid w:val="00AD3997"/>
    <w:rsid w:val="00AD3B1B"/>
    <w:rsid w:val="00AD3C0F"/>
    <w:rsid w:val="00AD3C59"/>
    <w:rsid w:val="00AD3CFA"/>
    <w:rsid w:val="00AD4136"/>
    <w:rsid w:val="00AD41FA"/>
    <w:rsid w:val="00AD4505"/>
    <w:rsid w:val="00AD4596"/>
    <w:rsid w:val="00AD4653"/>
    <w:rsid w:val="00AD46DF"/>
    <w:rsid w:val="00AD477B"/>
    <w:rsid w:val="00AD485F"/>
    <w:rsid w:val="00AD48F0"/>
    <w:rsid w:val="00AD4C9F"/>
    <w:rsid w:val="00AD4FF8"/>
    <w:rsid w:val="00AD5123"/>
    <w:rsid w:val="00AD51C2"/>
    <w:rsid w:val="00AD51F2"/>
    <w:rsid w:val="00AD5622"/>
    <w:rsid w:val="00AD563C"/>
    <w:rsid w:val="00AD567E"/>
    <w:rsid w:val="00AD56A4"/>
    <w:rsid w:val="00AD58F7"/>
    <w:rsid w:val="00AD5930"/>
    <w:rsid w:val="00AD5A94"/>
    <w:rsid w:val="00AD5C51"/>
    <w:rsid w:val="00AD600C"/>
    <w:rsid w:val="00AD6193"/>
    <w:rsid w:val="00AD65AF"/>
    <w:rsid w:val="00AD65BD"/>
    <w:rsid w:val="00AD68BA"/>
    <w:rsid w:val="00AD6977"/>
    <w:rsid w:val="00AD6A69"/>
    <w:rsid w:val="00AD6C0B"/>
    <w:rsid w:val="00AD6CE1"/>
    <w:rsid w:val="00AD6D19"/>
    <w:rsid w:val="00AD6E12"/>
    <w:rsid w:val="00AD6ED4"/>
    <w:rsid w:val="00AD7079"/>
    <w:rsid w:val="00AD7241"/>
    <w:rsid w:val="00AD74C5"/>
    <w:rsid w:val="00AD7646"/>
    <w:rsid w:val="00AD772A"/>
    <w:rsid w:val="00AD7927"/>
    <w:rsid w:val="00AD7BDC"/>
    <w:rsid w:val="00AD7D8E"/>
    <w:rsid w:val="00AD7E99"/>
    <w:rsid w:val="00AD7EE7"/>
    <w:rsid w:val="00AE0060"/>
    <w:rsid w:val="00AE040F"/>
    <w:rsid w:val="00AE04A3"/>
    <w:rsid w:val="00AE072A"/>
    <w:rsid w:val="00AE087C"/>
    <w:rsid w:val="00AE0BDA"/>
    <w:rsid w:val="00AE0D47"/>
    <w:rsid w:val="00AE0DA7"/>
    <w:rsid w:val="00AE12C6"/>
    <w:rsid w:val="00AE13F3"/>
    <w:rsid w:val="00AE147A"/>
    <w:rsid w:val="00AE1500"/>
    <w:rsid w:val="00AE151D"/>
    <w:rsid w:val="00AE190C"/>
    <w:rsid w:val="00AE1C5E"/>
    <w:rsid w:val="00AE1E3F"/>
    <w:rsid w:val="00AE2244"/>
    <w:rsid w:val="00AE2338"/>
    <w:rsid w:val="00AE23D8"/>
    <w:rsid w:val="00AE2419"/>
    <w:rsid w:val="00AE24A0"/>
    <w:rsid w:val="00AE25E6"/>
    <w:rsid w:val="00AE278E"/>
    <w:rsid w:val="00AE2793"/>
    <w:rsid w:val="00AE2863"/>
    <w:rsid w:val="00AE28AF"/>
    <w:rsid w:val="00AE2AFC"/>
    <w:rsid w:val="00AE2B77"/>
    <w:rsid w:val="00AE30A3"/>
    <w:rsid w:val="00AE311A"/>
    <w:rsid w:val="00AE31D0"/>
    <w:rsid w:val="00AE31EB"/>
    <w:rsid w:val="00AE3316"/>
    <w:rsid w:val="00AE3516"/>
    <w:rsid w:val="00AE35A6"/>
    <w:rsid w:val="00AE362F"/>
    <w:rsid w:val="00AE36C7"/>
    <w:rsid w:val="00AE3879"/>
    <w:rsid w:val="00AE38BD"/>
    <w:rsid w:val="00AE399C"/>
    <w:rsid w:val="00AE3A76"/>
    <w:rsid w:val="00AE3C0C"/>
    <w:rsid w:val="00AE3CBA"/>
    <w:rsid w:val="00AE3CF9"/>
    <w:rsid w:val="00AE434E"/>
    <w:rsid w:val="00AE4415"/>
    <w:rsid w:val="00AE4422"/>
    <w:rsid w:val="00AE4519"/>
    <w:rsid w:val="00AE496F"/>
    <w:rsid w:val="00AE49A1"/>
    <w:rsid w:val="00AE4A0E"/>
    <w:rsid w:val="00AE4BAB"/>
    <w:rsid w:val="00AE4FA5"/>
    <w:rsid w:val="00AE5166"/>
    <w:rsid w:val="00AE51AF"/>
    <w:rsid w:val="00AE5307"/>
    <w:rsid w:val="00AE5315"/>
    <w:rsid w:val="00AE53A3"/>
    <w:rsid w:val="00AE545F"/>
    <w:rsid w:val="00AE551E"/>
    <w:rsid w:val="00AE556E"/>
    <w:rsid w:val="00AE558C"/>
    <w:rsid w:val="00AE594A"/>
    <w:rsid w:val="00AE5A35"/>
    <w:rsid w:val="00AE5AC9"/>
    <w:rsid w:val="00AE5C43"/>
    <w:rsid w:val="00AE60CA"/>
    <w:rsid w:val="00AE615E"/>
    <w:rsid w:val="00AE62C3"/>
    <w:rsid w:val="00AE633F"/>
    <w:rsid w:val="00AE6356"/>
    <w:rsid w:val="00AE63C5"/>
    <w:rsid w:val="00AE643C"/>
    <w:rsid w:val="00AE6462"/>
    <w:rsid w:val="00AE648C"/>
    <w:rsid w:val="00AE658E"/>
    <w:rsid w:val="00AE6868"/>
    <w:rsid w:val="00AE68C1"/>
    <w:rsid w:val="00AE6983"/>
    <w:rsid w:val="00AE6B4D"/>
    <w:rsid w:val="00AE6E0D"/>
    <w:rsid w:val="00AE6E4F"/>
    <w:rsid w:val="00AE6FCA"/>
    <w:rsid w:val="00AE7032"/>
    <w:rsid w:val="00AE7231"/>
    <w:rsid w:val="00AE72C4"/>
    <w:rsid w:val="00AE7439"/>
    <w:rsid w:val="00AE767E"/>
    <w:rsid w:val="00AE78B7"/>
    <w:rsid w:val="00AE7BBA"/>
    <w:rsid w:val="00AE7D84"/>
    <w:rsid w:val="00AE7F61"/>
    <w:rsid w:val="00AF0158"/>
    <w:rsid w:val="00AF017D"/>
    <w:rsid w:val="00AF01CA"/>
    <w:rsid w:val="00AF0221"/>
    <w:rsid w:val="00AF035E"/>
    <w:rsid w:val="00AF0590"/>
    <w:rsid w:val="00AF0629"/>
    <w:rsid w:val="00AF06BD"/>
    <w:rsid w:val="00AF078A"/>
    <w:rsid w:val="00AF09FE"/>
    <w:rsid w:val="00AF0BBF"/>
    <w:rsid w:val="00AF0C21"/>
    <w:rsid w:val="00AF0C66"/>
    <w:rsid w:val="00AF0D07"/>
    <w:rsid w:val="00AF0D90"/>
    <w:rsid w:val="00AF0DDF"/>
    <w:rsid w:val="00AF1151"/>
    <w:rsid w:val="00AF12F0"/>
    <w:rsid w:val="00AF1437"/>
    <w:rsid w:val="00AF1531"/>
    <w:rsid w:val="00AF174A"/>
    <w:rsid w:val="00AF18BB"/>
    <w:rsid w:val="00AF18E4"/>
    <w:rsid w:val="00AF1956"/>
    <w:rsid w:val="00AF1A7E"/>
    <w:rsid w:val="00AF1ADE"/>
    <w:rsid w:val="00AF1B0C"/>
    <w:rsid w:val="00AF1B77"/>
    <w:rsid w:val="00AF1D28"/>
    <w:rsid w:val="00AF1D88"/>
    <w:rsid w:val="00AF1DE9"/>
    <w:rsid w:val="00AF1F22"/>
    <w:rsid w:val="00AF20E2"/>
    <w:rsid w:val="00AF21E3"/>
    <w:rsid w:val="00AF22C8"/>
    <w:rsid w:val="00AF23FB"/>
    <w:rsid w:val="00AF2460"/>
    <w:rsid w:val="00AF2485"/>
    <w:rsid w:val="00AF252C"/>
    <w:rsid w:val="00AF2756"/>
    <w:rsid w:val="00AF2823"/>
    <w:rsid w:val="00AF29ED"/>
    <w:rsid w:val="00AF2D41"/>
    <w:rsid w:val="00AF2DC5"/>
    <w:rsid w:val="00AF2E1F"/>
    <w:rsid w:val="00AF2E97"/>
    <w:rsid w:val="00AF3110"/>
    <w:rsid w:val="00AF3186"/>
    <w:rsid w:val="00AF356E"/>
    <w:rsid w:val="00AF3580"/>
    <w:rsid w:val="00AF3791"/>
    <w:rsid w:val="00AF37C5"/>
    <w:rsid w:val="00AF37F0"/>
    <w:rsid w:val="00AF39E5"/>
    <w:rsid w:val="00AF3EB5"/>
    <w:rsid w:val="00AF3F31"/>
    <w:rsid w:val="00AF4042"/>
    <w:rsid w:val="00AF40F3"/>
    <w:rsid w:val="00AF4173"/>
    <w:rsid w:val="00AF42A2"/>
    <w:rsid w:val="00AF43A0"/>
    <w:rsid w:val="00AF43E2"/>
    <w:rsid w:val="00AF441A"/>
    <w:rsid w:val="00AF45B2"/>
    <w:rsid w:val="00AF45DA"/>
    <w:rsid w:val="00AF4977"/>
    <w:rsid w:val="00AF49B4"/>
    <w:rsid w:val="00AF4D78"/>
    <w:rsid w:val="00AF4D85"/>
    <w:rsid w:val="00AF4F8A"/>
    <w:rsid w:val="00AF51B8"/>
    <w:rsid w:val="00AF531A"/>
    <w:rsid w:val="00AF53EC"/>
    <w:rsid w:val="00AF5646"/>
    <w:rsid w:val="00AF5763"/>
    <w:rsid w:val="00AF598C"/>
    <w:rsid w:val="00AF5A45"/>
    <w:rsid w:val="00AF5A6B"/>
    <w:rsid w:val="00AF5DB3"/>
    <w:rsid w:val="00AF5DBD"/>
    <w:rsid w:val="00AF5DC9"/>
    <w:rsid w:val="00AF5E85"/>
    <w:rsid w:val="00AF5EB9"/>
    <w:rsid w:val="00AF5FA6"/>
    <w:rsid w:val="00AF606D"/>
    <w:rsid w:val="00AF6293"/>
    <w:rsid w:val="00AF657B"/>
    <w:rsid w:val="00AF6582"/>
    <w:rsid w:val="00AF65FA"/>
    <w:rsid w:val="00AF67DD"/>
    <w:rsid w:val="00AF69F2"/>
    <w:rsid w:val="00AF6AA4"/>
    <w:rsid w:val="00AF6F4B"/>
    <w:rsid w:val="00AF709F"/>
    <w:rsid w:val="00AF7489"/>
    <w:rsid w:val="00AF7625"/>
    <w:rsid w:val="00AF78C8"/>
    <w:rsid w:val="00AF78CE"/>
    <w:rsid w:val="00AF7DF2"/>
    <w:rsid w:val="00B00042"/>
    <w:rsid w:val="00B00202"/>
    <w:rsid w:val="00B00213"/>
    <w:rsid w:val="00B005C9"/>
    <w:rsid w:val="00B0097C"/>
    <w:rsid w:val="00B0098F"/>
    <w:rsid w:val="00B00A74"/>
    <w:rsid w:val="00B00BD2"/>
    <w:rsid w:val="00B00C83"/>
    <w:rsid w:val="00B00CE9"/>
    <w:rsid w:val="00B00EBE"/>
    <w:rsid w:val="00B00F41"/>
    <w:rsid w:val="00B012A9"/>
    <w:rsid w:val="00B014B5"/>
    <w:rsid w:val="00B014D4"/>
    <w:rsid w:val="00B018DD"/>
    <w:rsid w:val="00B01A2E"/>
    <w:rsid w:val="00B01B14"/>
    <w:rsid w:val="00B01E1B"/>
    <w:rsid w:val="00B02137"/>
    <w:rsid w:val="00B0219E"/>
    <w:rsid w:val="00B021BC"/>
    <w:rsid w:val="00B024A6"/>
    <w:rsid w:val="00B025E6"/>
    <w:rsid w:val="00B02910"/>
    <w:rsid w:val="00B02D01"/>
    <w:rsid w:val="00B030D4"/>
    <w:rsid w:val="00B0323E"/>
    <w:rsid w:val="00B032F4"/>
    <w:rsid w:val="00B03833"/>
    <w:rsid w:val="00B03B73"/>
    <w:rsid w:val="00B03EC9"/>
    <w:rsid w:val="00B03EEA"/>
    <w:rsid w:val="00B03F98"/>
    <w:rsid w:val="00B04229"/>
    <w:rsid w:val="00B0425E"/>
    <w:rsid w:val="00B0434F"/>
    <w:rsid w:val="00B04913"/>
    <w:rsid w:val="00B04EBD"/>
    <w:rsid w:val="00B04ECE"/>
    <w:rsid w:val="00B05006"/>
    <w:rsid w:val="00B0514B"/>
    <w:rsid w:val="00B052B9"/>
    <w:rsid w:val="00B05984"/>
    <w:rsid w:val="00B05D75"/>
    <w:rsid w:val="00B05EA2"/>
    <w:rsid w:val="00B05F30"/>
    <w:rsid w:val="00B05F34"/>
    <w:rsid w:val="00B06081"/>
    <w:rsid w:val="00B06099"/>
    <w:rsid w:val="00B0616C"/>
    <w:rsid w:val="00B061FE"/>
    <w:rsid w:val="00B062DE"/>
    <w:rsid w:val="00B063B1"/>
    <w:rsid w:val="00B06419"/>
    <w:rsid w:val="00B064CD"/>
    <w:rsid w:val="00B064DF"/>
    <w:rsid w:val="00B06796"/>
    <w:rsid w:val="00B06962"/>
    <w:rsid w:val="00B06A82"/>
    <w:rsid w:val="00B06B65"/>
    <w:rsid w:val="00B06CB3"/>
    <w:rsid w:val="00B07088"/>
    <w:rsid w:val="00B072A4"/>
    <w:rsid w:val="00B072B6"/>
    <w:rsid w:val="00B07408"/>
    <w:rsid w:val="00B0741A"/>
    <w:rsid w:val="00B075AA"/>
    <w:rsid w:val="00B076EB"/>
    <w:rsid w:val="00B07775"/>
    <w:rsid w:val="00B07793"/>
    <w:rsid w:val="00B07796"/>
    <w:rsid w:val="00B077BA"/>
    <w:rsid w:val="00B07B66"/>
    <w:rsid w:val="00B07BFA"/>
    <w:rsid w:val="00B07D5A"/>
    <w:rsid w:val="00B07EB2"/>
    <w:rsid w:val="00B07FF2"/>
    <w:rsid w:val="00B1005A"/>
    <w:rsid w:val="00B100A6"/>
    <w:rsid w:val="00B10287"/>
    <w:rsid w:val="00B102D9"/>
    <w:rsid w:val="00B1043B"/>
    <w:rsid w:val="00B104FD"/>
    <w:rsid w:val="00B10587"/>
    <w:rsid w:val="00B106C5"/>
    <w:rsid w:val="00B106ED"/>
    <w:rsid w:val="00B10825"/>
    <w:rsid w:val="00B10A32"/>
    <w:rsid w:val="00B10C8F"/>
    <w:rsid w:val="00B10D20"/>
    <w:rsid w:val="00B10ED0"/>
    <w:rsid w:val="00B1105E"/>
    <w:rsid w:val="00B11376"/>
    <w:rsid w:val="00B113E8"/>
    <w:rsid w:val="00B1143F"/>
    <w:rsid w:val="00B115EA"/>
    <w:rsid w:val="00B11632"/>
    <w:rsid w:val="00B11908"/>
    <w:rsid w:val="00B11C2A"/>
    <w:rsid w:val="00B11C5C"/>
    <w:rsid w:val="00B11EF0"/>
    <w:rsid w:val="00B12329"/>
    <w:rsid w:val="00B12555"/>
    <w:rsid w:val="00B12663"/>
    <w:rsid w:val="00B12672"/>
    <w:rsid w:val="00B1283D"/>
    <w:rsid w:val="00B12A26"/>
    <w:rsid w:val="00B12B3A"/>
    <w:rsid w:val="00B12BBF"/>
    <w:rsid w:val="00B12C39"/>
    <w:rsid w:val="00B13276"/>
    <w:rsid w:val="00B1329A"/>
    <w:rsid w:val="00B1331B"/>
    <w:rsid w:val="00B13376"/>
    <w:rsid w:val="00B133F0"/>
    <w:rsid w:val="00B1349D"/>
    <w:rsid w:val="00B134C6"/>
    <w:rsid w:val="00B1350F"/>
    <w:rsid w:val="00B13A65"/>
    <w:rsid w:val="00B13F8A"/>
    <w:rsid w:val="00B13FF1"/>
    <w:rsid w:val="00B14024"/>
    <w:rsid w:val="00B14042"/>
    <w:rsid w:val="00B1435C"/>
    <w:rsid w:val="00B143E5"/>
    <w:rsid w:val="00B14448"/>
    <w:rsid w:val="00B1454C"/>
    <w:rsid w:val="00B147B1"/>
    <w:rsid w:val="00B149D5"/>
    <w:rsid w:val="00B14B6F"/>
    <w:rsid w:val="00B14B8E"/>
    <w:rsid w:val="00B14DAD"/>
    <w:rsid w:val="00B14EF2"/>
    <w:rsid w:val="00B1500A"/>
    <w:rsid w:val="00B1526B"/>
    <w:rsid w:val="00B15873"/>
    <w:rsid w:val="00B15C98"/>
    <w:rsid w:val="00B15E4F"/>
    <w:rsid w:val="00B15E6A"/>
    <w:rsid w:val="00B160CF"/>
    <w:rsid w:val="00B1620E"/>
    <w:rsid w:val="00B165FD"/>
    <w:rsid w:val="00B167D8"/>
    <w:rsid w:val="00B16DB7"/>
    <w:rsid w:val="00B16F41"/>
    <w:rsid w:val="00B17026"/>
    <w:rsid w:val="00B171D1"/>
    <w:rsid w:val="00B1726E"/>
    <w:rsid w:val="00B1728E"/>
    <w:rsid w:val="00B172F6"/>
    <w:rsid w:val="00B17341"/>
    <w:rsid w:val="00B17371"/>
    <w:rsid w:val="00B17434"/>
    <w:rsid w:val="00B17570"/>
    <w:rsid w:val="00B1767A"/>
    <w:rsid w:val="00B17949"/>
    <w:rsid w:val="00B17E38"/>
    <w:rsid w:val="00B200E9"/>
    <w:rsid w:val="00B2019B"/>
    <w:rsid w:val="00B20342"/>
    <w:rsid w:val="00B20780"/>
    <w:rsid w:val="00B20852"/>
    <w:rsid w:val="00B20A6F"/>
    <w:rsid w:val="00B20CA5"/>
    <w:rsid w:val="00B20CC1"/>
    <w:rsid w:val="00B20E73"/>
    <w:rsid w:val="00B20E81"/>
    <w:rsid w:val="00B21069"/>
    <w:rsid w:val="00B2109B"/>
    <w:rsid w:val="00B21146"/>
    <w:rsid w:val="00B2114E"/>
    <w:rsid w:val="00B215DC"/>
    <w:rsid w:val="00B215DE"/>
    <w:rsid w:val="00B2177A"/>
    <w:rsid w:val="00B21A80"/>
    <w:rsid w:val="00B21EFF"/>
    <w:rsid w:val="00B221D0"/>
    <w:rsid w:val="00B224CC"/>
    <w:rsid w:val="00B2274E"/>
    <w:rsid w:val="00B227E3"/>
    <w:rsid w:val="00B228AF"/>
    <w:rsid w:val="00B22C84"/>
    <w:rsid w:val="00B22EB7"/>
    <w:rsid w:val="00B22EED"/>
    <w:rsid w:val="00B2311C"/>
    <w:rsid w:val="00B2328B"/>
    <w:rsid w:val="00B2339E"/>
    <w:rsid w:val="00B23496"/>
    <w:rsid w:val="00B235CF"/>
    <w:rsid w:val="00B235F7"/>
    <w:rsid w:val="00B23BEC"/>
    <w:rsid w:val="00B23C82"/>
    <w:rsid w:val="00B23D93"/>
    <w:rsid w:val="00B23DB5"/>
    <w:rsid w:val="00B23ED0"/>
    <w:rsid w:val="00B23F4E"/>
    <w:rsid w:val="00B24000"/>
    <w:rsid w:val="00B24653"/>
    <w:rsid w:val="00B24739"/>
    <w:rsid w:val="00B2494E"/>
    <w:rsid w:val="00B249D8"/>
    <w:rsid w:val="00B24F11"/>
    <w:rsid w:val="00B25001"/>
    <w:rsid w:val="00B250DB"/>
    <w:rsid w:val="00B2515E"/>
    <w:rsid w:val="00B25205"/>
    <w:rsid w:val="00B254F8"/>
    <w:rsid w:val="00B25A18"/>
    <w:rsid w:val="00B25D6B"/>
    <w:rsid w:val="00B25D7C"/>
    <w:rsid w:val="00B269BE"/>
    <w:rsid w:val="00B26A03"/>
    <w:rsid w:val="00B26A29"/>
    <w:rsid w:val="00B26D56"/>
    <w:rsid w:val="00B271B2"/>
    <w:rsid w:val="00B271E5"/>
    <w:rsid w:val="00B2732D"/>
    <w:rsid w:val="00B27691"/>
    <w:rsid w:val="00B27B2E"/>
    <w:rsid w:val="00B27D0B"/>
    <w:rsid w:val="00B27D79"/>
    <w:rsid w:val="00B27E8E"/>
    <w:rsid w:val="00B27F9E"/>
    <w:rsid w:val="00B3007C"/>
    <w:rsid w:val="00B3014F"/>
    <w:rsid w:val="00B30179"/>
    <w:rsid w:val="00B30472"/>
    <w:rsid w:val="00B3062A"/>
    <w:rsid w:val="00B306FB"/>
    <w:rsid w:val="00B308CD"/>
    <w:rsid w:val="00B308E8"/>
    <w:rsid w:val="00B30A5D"/>
    <w:rsid w:val="00B30B7C"/>
    <w:rsid w:val="00B30DC7"/>
    <w:rsid w:val="00B30F39"/>
    <w:rsid w:val="00B31272"/>
    <w:rsid w:val="00B31291"/>
    <w:rsid w:val="00B31B71"/>
    <w:rsid w:val="00B31C81"/>
    <w:rsid w:val="00B31FBA"/>
    <w:rsid w:val="00B3202C"/>
    <w:rsid w:val="00B321ED"/>
    <w:rsid w:val="00B321FD"/>
    <w:rsid w:val="00B32608"/>
    <w:rsid w:val="00B32975"/>
    <w:rsid w:val="00B32A16"/>
    <w:rsid w:val="00B32DD8"/>
    <w:rsid w:val="00B32ECC"/>
    <w:rsid w:val="00B32F0F"/>
    <w:rsid w:val="00B32FEC"/>
    <w:rsid w:val="00B33085"/>
    <w:rsid w:val="00B33171"/>
    <w:rsid w:val="00B3339A"/>
    <w:rsid w:val="00B333D2"/>
    <w:rsid w:val="00B33A2E"/>
    <w:rsid w:val="00B33A9D"/>
    <w:rsid w:val="00B33BFF"/>
    <w:rsid w:val="00B33CD9"/>
    <w:rsid w:val="00B3408D"/>
    <w:rsid w:val="00B3421D"/>
    <w:rsid w:val="00B34283"/>
    <w:rsid w:val="00B34402"/>
    <w:rsid w:val="00B345C9"/>
    <w:rsid w:val="00B34709"/>
    <w:rsid w:val="00B348C2"/>
    <w:rsid w:val="00B34C5A"/>
    <w:rsid w:val="00B34CCD"/>
    <w:rsid w:val="00B34E34"/>
    <w:rsid w:val="00B34E93"/>
    <w:rsid w:val="00B3512B"/>
    <w:rsid w:val="00B351D6"/>
    <w:rsid w:val="00B35445"/>
    <w:rsid w:val="00B355F8"/>
    <w:rsid w:val="00B356C0"/>
    <w:rsid w:val="00B3589F"/>
    <w:rsid w:val="00B35A27"/>
    <w:rsid w:val="00B35D86"/>
    <w:rsid w:val="00B35DFA"/>
    <w:rsid w:val="00B35E5A"/>
    <w:rsid w:val="00B35E9D"/>
    <w:rsid w:val="00B35FFA"/>
    <w:rsid w:val="00B360B5"/>
    <w:rsid w:val="00B360D7"/>
    <w:rsid w:val="00B36100"/>
    <w:rsid w:val="00B36330"/>
    <w:rsid w:val="00B36585"/>
    <w:rsid w:val="00B366AA"/>
    <w:rsid w:val="00B367FE"/>
    <w:rsid w:val="00B36FF0"/>
    <w:rsid w:val="00B37266"/>
    <w:rsid w:val="00B373E7"/>
    <w:rsid w:val="00B375CF"/>
    <w:rsid w:val="00B375D2"/>
    <w:rsid w:val="00B3772A"/>
    <w:rsid w:val="00B37ABE"/>
    <w:rsid w:val="00B37B42"/>
    <w:rsid w:val="00B37EED"/>
    <w:rsid w:val="00B4012E"/>
    <w:rsid w:val="00B40254"/>
    <w:rsid w:val="00B40675"/>
    <w:rsid w:val="00B407CF"/>
    <w:rsid w:val="00B4089F"/>
    <w:rsid w:val="00B409B3"/>
    <w:rsid w:val="00B411E6"/>
    <w:rsid w:val="00B413A6"/>
    <w:rsid w:val="00B41447"/>
    <w:rsid w:val="00B4152B"/>
    <w:rsid w:val="00B415A5"/>
    <w:rsid w:val="00B41713"/>
    <w:rsid w:val="00B4179C"/>
    <w:rsid w:val="00B4180F"/>
    <w:rsid w:val="00B41AF1"/>
    <w:rsid w:val="00B41CBB"/>
    <w:rsid w:val="00B420AE"/>
    <w:rsid w:val="00B422EB"/>
    <w:rsid w:val="00B4233D"/>
    <w:rsid w:val="00B42459"/>
    <w:rsid w:val="00B426F0"/>
    <w:rsid w:val="00B428BB"/>
    <w:rsid w:val="00B429BF"/>
    <w:rsid w:val="00B429F9"/>
    <w:rsid w:val="00B42B0E"/>
    <w:rsid w:val="00B42C9B"/>
    <w:rsid w:val="00B42DA1"/>
    <w:rsid w:val="00B431D2"/>
    <w:rsid w:val="00B43387"/>
    <w:rsid w:val="00B43405"/>
    <w:rsid w:val="00B4352D"/>
    <w:rsid w:val="00B43731"/>
    <w:rsid w:val="00B438F8"/>
    <w:rsid w:val="00B43A27"/>
    <w:rsid w:val="00B43B4D"/>
    <w:rsid w:val="00B43D5D"/>
    <w:rsid w:val="00B44162"/>
    <w:rsid w:val="00B441B6"/>
    <w:rsid w:val="00B44234"/>
    <w:rsid w:val="00B4431A"/>
    <w:rsid w:val="00B44494"/>
    <w:rsid w:val="00B44500"/>
    <w:rsid w:val="00B44549"/>
    <w:rsid w:val="00B44877"/>
    <w:rsid w:val="00B44C0E"/>
    <w:rsid w:val="00B44F2B"/>
    <w:rsid w:val="00B452EC"/>
    <w:rsid w:val="00B45387"/>
    <w:rsid w:val="00B45671"/>
    <w:rsid w:val="00B45857"/>
    <w:rsid w:val="00B4585C"/>
    <w:rsid w:val="00B45C41"/>
    <w:rsid w:val="00B45DB0"/>
    <w:rsid w:val="00B45E66"/>
    <w:rsid w:val="00B46219"/>
    <w:rsid w:val="00B462AD"/>
    <w:rsid w:val="00B46683"/>
    <w:rsid w:val="00B467A6"/>
    <w:rsid w:val="00B4686A"/>
    <w:rsid w:val="00B46889"/>
    <w:rsid w:val="00B46BC9"/>
    <w:rsid w:val="00B46EF3"/>
    <w:rsid w:val="00B4703C"/>
    <w:rsid w:val="00B4705E"/>
    <w:rsid w:val="00B4726F"/>
    <w:rsid w:val="00B4727A"/>
    <w:rsid w:val="00B4771B"/>
    <w:rsid w:val="00B4785D"/>
    <w:rsid w:val="00B47932"/>
    <w:rsid w:val="00B50319"/>
    <w:rsid w:val="00B5054D"/>
    <w:rsid w:val="00B505BD"/>
    <w:rsid w:val="00B506E7"/>
    <w:rsid w:val="00B50C29"/>
    <w:rsid w:val="00B50C3C"/>
    <w:rsid w:val="00B50E6B"/>
    <w:rsid w:val="00B50E9A"/>
    <w:rsid w:val="00B51219"/>
    <w:rsid w:val="00B512D1"/>
    <w:rsid w:val="00B5158F"/>
    <w:rsid w:val="00B5159C"/>
    <w:rsid w:val="00B515FE"/>
    <w:rsid w:val="00B5196A"/>
    <w:rsid w:val="00B519E2"/>
    <w:rsid w:val="00B51A42"/>
    <w:rsid w:val="00B51A9D"/>
    <w:rsid w:val="00B51C65"/>
    <w:rsid w:val="00B51CA9"/>
    <w:rsid w:val="00B51E26"/>
    <w:rsid w:val="00B51E6F"/>
    <w:rsid w:val="00B51F3F"/>
    <w:rsid w:val="00B52056"/>
    <w:rsid w:val="00B52362"/>
    <w:rsid w:val="00B523E3"/>
    <w:rsid w:val="00B5252B"/>
    <w:rsid w:val="00B526FE"/>
    <w:rsid w:val="00B527FC"/>
    <w:rsid w:val="00B52867"/>
    <w:rsid w:val="00B528C3"/>
    <w:rsid w:val="00B52A03"/>
    <w:rsid w:val="00B52A12"/>
    <w:rsid w:val="00B52B0F"/>
    <w:rsid w:val="00B52BEC"/>
    <w:rsid w:val="00B52E84"/>
    <w:rsid w:val="00B52EE3"/>
    <w:rsid w:val="00B52F0F"/>
    <w:rsid w:val="00B5310F"/>
    <w:rsid w:val="00B5316C"/>
    <w:rsid w:val="00B53619"/>
    <w:rsid w:val="00B53674"/>
    <w:rsid w:val="00B53750"/>
    <w:rsid w:val="00B53CAF"/>
    <w:rsid w:val="00B53E2E"/>
    <w:rsid w:val="00B5402C"/>
    <w:rsid w:val="00B544A7"/>
    <w:rsid w:val="00B5465A"/>
    <w:rsid w:val="00B5481F"/>
    <w:rsid w:val="00B54879"/>
    <w:rsid w:val="00B548BD"/>
    <w:rsid w:val="00B54B64"/>
    <w:rsid w:val="00B54CBF"/>
    <w:rsid w:val="00B55391"/>
    <w:rsid w:val="00B55568"/>
    <w:rsid w:val="00B557DE"/>
    <w:rsid w:val="00B55C94"/>
    <w:rsid w:val="00B55CA9"/>
    <w:rsid w:val="00B55CD4"/>
    <w:rsid w:val="00B55DAC"/>
    <w:rsid w:val="00B55FB2"/>
    <w:rsid w:val="00B560E6"/>
    <w:rsid w:val="00B56114"/>
    <w:rsid w:val="00B56256"/>
    <w:rsid w:val="00B56757"/>
    <w:rsid w:val="00B567C2"/>
    <w:rsid w:val="00B569F1"/>
    <w:rsid w:val="00B56A4D"/>
    <w:rsid w:val="00B56AC6"/>
    <w:rsid w:val="00B56E6C"/>
    <w:rsid w:val="00B56E92"/>
    <w:rsid w:val="00B56EE7"/>
    <w:rsid w:val="00B57021"/>
    <w:rsid w:val="00B5727B"/>
    <w:rsid w:val="00B575F4"/>
    <w:rsid w:val="00B576BD"/>
    <w:rsid w:val="00B57833"/>
    <w:rsid w:val="00B578B7"/>
    <w:rsid w:val="00B578E3"/>
    <w:rsid w:val="00B57BB6"/>
    <w:rsid w:val="00B57DA1"/>
    <w:rsid w:val="00B57E36"/>
    <w:rsid w:val="00B6004D"/>
    <w:rsid w:val="00B600F5"/>
    <w:rsid w:val="00B60407"/>
    <w:rsid w:val="00B606B0"/>
    <w:rsid w:val="00B60770"/>
    <w:rsid w:val="00B60971"/>
    <w:rsid w:val="00B60992"/>
    <w:rsid w:val="00B60C1C"/>
    <w:rsid w:val="00B60CDF"/>
    <w:rsid w:val="00B60F90"/>
    <w:rsid w:val="00B611CB"/>
    <w:rsid w:val="00B61301"/>
    <w:rsid w:val="00B61832"/>
    <w:rsid w:val="00B6186A"/>
    <w:rsid w:val="00B619ED"/>
    <w:rsid w:val="00B61A67"/>
    <w:rsid w:val="00B61C2E"/>
    <w:rsid w:val="00B61DD3"/>
    <w:rsid w:val="00B61E75"/>
    <w:rsid w:val="00B61FFE"/>
    <w:rsid w:val="00B62042"/>
    <w:rsid w:val="00B62089"/>
    <w:rsid w:val="00B620BC"/>
    <w:rsid w:val="00B62113"/>
    <w:rsid w:val="00B62521"/>
    <w:rsid w:val="00B626FD"/>
    <w:rsid w:val="00B62796"/>
    <w:rsid w:val="00B627C9"/>
    <w:rsid w:val="00B629B4"/>
    <w:rsid w:val="00B629E6"/>
    <w:rsid w:val="00B629FE"/>
    <w:rsid w:val="00B62CD5"/>
    <w:rsid w:val="00B62CD7"/>
    <w:rsid w:val="00B62DC1"/>
    <w:rsid w:val="00B63083"/>
    <w:rsid w:val="00B631F1"/>
    <w:rsid w:val="00B6332C"/>
    <w:rsid w:val="00B63460"/>
    <w:rsid w:val="00B634D2"/>
    <w:rsid w:val="00B6353C"/>
    <w:rsid w:val="00B6386F"/>
    <w:rsid w:val="00B638C6"/>
    <w:rsid w:val="00B63A67"/>
    <w:rsid w:val="00B63BC1"/>
    <w:rsid w:val="00B63C02"/>
    <w:rsid w:val="00B63D53"/>
    <w:rsid w:val="00B64100"/>
    <w:rsid w:val="00B64122"/>
    <w:rsid w:val="00B642A9"/>
    <w:rsid w:val="00B647EB"/>
    <w:rsid w:val="00B64862"/>
    <w:rsid w:val="00B64A06"/>
    <w:rsid w:val="00B64B1F"/>
    <w:rsid w:val="00B64C63"/>
    <w:rsid w:val="00B64CE0"/>
    <w:rsid w:val="00B64D54"/>
    <w:rsid w:val="00B64E95"/>
    <w:rsid w:val="00B65199"/>
    <w:rsid w:val="00B65414"/>
    <w:rsid w:val="00B65433"/>
    <w:rsid w:val="00B6549B"/>
    <w:rsid w:val="00B6590E"/>
    <w:rsid w:val="00B6596B"/>
    <w:rsid w:val="00B659DA"/>
    <w:rsid w:val="00B65FCE"/>
    <w:rsid w:val="00B66076"/>
    <w:rsid w:val="00B661B0"/>
    <w:rsid w:val="00B6641F"/>
    <w:rsid w:val="00B666CD"/>
    <w:rsid w:val="00B666F7"/>
    <w:rsid w:val="00B66748"/>
    <w:rsid w:val="00B66794"/>
    <w:rsid w:val="00B66A5F"/>
    <w:rsid w:val="00B66B6A"/>
    <w:rsid w:val="00B66C4E"/>
    <w:rsid w:val="00B66D0A"/>
    <w:rsid w:val="00B66D3B"/>
    <w:rsid w:val="00B66DF5"/>
    <w:rsid w:val="00B66E7A"/>
    <w:rsid w:val="00B66EB8"/>
    <w:rsid w:val="00B67138"/>
    <w:rsid w:val="00B67191"/>
    <w:rsid w:val="00B672AE"/>
    <w:rsid w:val="00B673FE"/>
    <w:rsid w:val="00B67419"/>
    <w:rsid w:val="00B6749B"/>
    <w:rsid w:val="00B67545"/>
    <w:rsid w:val="00B6793A"/>
    <w:rsid w:val="00B679E5"/>
    <w:rsid w:val="00B67A1D"/>
    <w:rsid w:val="00B67A35"/>
    <w:rsid w:val="00B67AF8"/>
    <w:rsid w:val="00B67CE1"/>
    <w:rsid w:val="00B67DFF"/>
    <w:rsid w:val="00B70026"/>
    <w:rsid w:val="00B7012A"/>
    <w:rsid w:val="00B70160"/>
    <w:rsid w:val="00B70422"/>
    <w:rsid w:val="00B70742"/>
    <w:rsid w:val="00B707FC"/>
    <w:rsid w:val="00B70865"/>
    <w:rsid w:val="00B70898"/>
    <w:rsid w:val="00B708A0"/>
    <w:rsid w:val="00B70B3C"/>
    <w:rsid w:val="00B70CA8"/>
    <w:rsid w:val="00B70D74"/>
    <w:rsid w:val="00B70EDD"/>
    <w:rsid w:val="00B7115F"/>
    <w:rsid w:val="00B71271"/>
    <w:rsid w:val="00B712C5"/>
    <w:rsid w:val="00B715DB"/>
    <w:rsid w:val="00B71676"/>
    <w:rsid w:val="00B716D1"/>
    <w:rsid w:val="00B71C68"/>
    <w:rsid w:val="00B71FAB"/>
    <w:rsid w:val="00B720C9"/>
    <w:rsid w:val="00B721CE"/>
    <w:rsid w:val="00B7222D"/>
    <w:rsid w:val="00B72543"/>
    <w:rsid w:val="00B725A0"/>
    <w:rsid w:val="00B72A46"/>
    <w:rsid w:val="00B72AE6"/>
    <w:rsid w:val="00B72AF8"/>
    <w:rsid w:val="00B72D7F"/>
    <w:rsid w:val="00B73162"/>
    <w:rsid w:val="00B73164"/>
    <w:rsid w:val="00B7325C"/>
    <w:rsid w:val="00B73451"/>
    <w:rsid w:val="00B73494"/>
    <w:rsid w:val="00B734F0"/>
    <w:rsid w:val="00B73819"/>
    <w:rsid w:val="00B73989"/>
    <w:rsid w:val="00B73A38"/>
    <w:rsid w:val="00B73C60"/>
    <w:rsid w:val="00B73CBB"/>
    <w:rsid w:val="00B7416A"/>
    <w:rsid w:val="00B74220"/>
    <w:rsid w:val="00B74335"/>
    <w:rsid w:val="00B743C7"/>
    <w:rsid w:val="00B743E3"/>
    <w:rsid w:val="00B744E6"/>
    <w:rsid w:val="00B74805"/>
    <w:rsid w:val="00B74968"/>
    <w:rsid w:val="00B74AD4"/>
    <w:rsid w:val="00B74C53"/>
    <w:rsid w:val="00B74DD6"/>
    <w:rsid w:val="00B74E4D"/>
    <w:rsid w:val="00B74EB0"/>
    <w:rsid w:val="00B74FA5"/>
    <w:rsid w:val="00B750D7"/>
    <w:rsid w:val="00B7510C"/>
    <w:rsid w:val="00B752CB"/>
    <w:rsid w:val="00B752DC"/>
    <w:rsid w:val="00B752F6"/>
    <w:rsid w:val="00B753D7"/>
    <w:rsid w:val="00B7550C"/>
    <w:rsid w:val="00B75704"/>
    <w:rsid w:val="00B7574D"/>
    <w:rsid w:val="00B759C6"/>
    <w:rsid w:val="00B75FA2"/>
    <w:rsid w:val="00B7612D"/>
    <w:rsid w:val="00B76179"/>
    <w:rsid w:val="00B76364"/>
    <w:rsid w:val="00B7642A"/>
    <w:rsid w:val="00B765BA"/>
    <w:rsid w:val="00B766F9"/>
    <w:rsid w:val="00B76716"/>
    <w:rsid w:val="00B7671C"/>
    <w:rsid w:val="00B767A0"/>
    <w:rsid w:val="00B76A09"/>
    <w:rsid w:val="00B76ADA"/>
    <w:rsid w:val="00B76DFD"/>
    <w:rsid w:val="00B76E4B"/>
    <w:rsid w:val="00B770AD"/>
    <w:rsid w:val="00B770BA"/>
    <w:rsid w:val="00B77103"/>
    <w:rsid w:val="00B77191"/>
    <w:rsid w:val="00B771E3"/>
    <w:rsid w:val="00B772CC"/>
    <w:rsid w:val="00B77397"/>
    <w:rsid w:val="00B773D3"/>
    <w:rsid w:val="00B77630"/>
    <w:rsid w:val="00B77744"/>
    <w:rsid w:val="00B7777E"/>
    <w:rsid w:val="00B77788"/>
    <w:rsid w:val="00B7798C"/>
    <w:rsid w:val="00B77A41"/>
    <w:rsid w:val="00B77BC5"/>
    <w:rsid w:val="00B77C45"/>
    <w:rsid w:val="00B77D4E"/>
    <w:rsid w:val="00B77EC0"/>
    <w:rsid w:val="00B8012D"/>
    <w:rsid w:val="00B801E9"/>
    <w:rsid w:val="00B802E4"/>
    <w:rsid w:val="00B802FA"/>
    <w:rsid w:val="00B80343"/>
    <w:rsid w:val="00B80414"/>
    <w:rsid w:val="00B8057E"/>
    <w:rsid w:val="00B80780"/>
    <w:rsid w:val="00B807C2"/>
    <w:rsid w:val="00B808ED"/>
    <w:rsid w:val="00B809C1"/>
    <w:rsid w:val="00B80BE0"/>
    <w:rsid w:val="00B80C38"/>
    <w:rsid w:val="00B80DC3"/>
    <w:rsid w:val="00B81058"/>
    <w:rsid w:val="00B81190"/>
    <w:rsid w:val="00B8139D"/>
    <w:rsid w:val="00B81892"/>
    <w:rsid w:val="00B81975"/>
    <w:rsid w:val="00B81F30"/>
    <w:rsid w:val="00B82011"/>
    <w:rsid w:val="00B820A8"/>
    <w:rsid w:val="00B82526"/>
    <w:rsid w:val="00B82784"/>
    <w:rsid w:val="00B82A1A"/>
    <w:rsid w:val="00B82B5F"/>
    <w:rsid w:val="00B82D76"/>
    <w:rsid w:val="00B82F40"/>
    <w:rsid w:val="00B83112"/>
    <w:rsid w:val="00B83248"/>
    <w:rsid w:val="00B83454"/>
    <w:rsid w:val="00B835AE"/>
    <w:rsid w:val="00B8379D"/>
    <w:rsid w:val="00B8386B"/>
    <w:rsid w:val="00B83AAB"/>
    <w:rsid w:val="00B8414D"/>
    <w:rsid w:val="00B841E0"/>
    <w:rsid w:val="00B84391"/>
    <w:rsid w:val="00B84426"/>
    <w:rsid w:val="00B845A3"/>
    <w:rsid w:val="00B84A64"/>
    <w:rsid w:val="00B84BF4"/>
    <w:rsid w:val="00B84ED1"/>
    <w:rsid w:val="00B85058"/>
    <w:rsid w:val="00B850CE"/>
    <w:rsid w:val="00B852F6"/>
    <w:rsid w:val="00B85369"/>
    <w:rsid w:val="00B8541E"/>
    <w:rsid w:val="00B854C5"/>
    <w:rsid w:val="00B8557A"/>
    <w:rsid w:val="00B85CC9"/>
    <w:rsid w:val="00B85E7C"/>
    <w:rsid w:val="00B86273"/>
    <w:rsid w:val="00B86296"/>
    <w:rsid w:val="00B86515"/>
    <w:rsid w:val="00B8651A"/>
    <w:rsid w:val="00B86AED"/>
    <w:rsid w:val="00B86E54"/>
    <w:rsid w:val="00B86EB3"/>
    <w:rsid w:val="00B86F31"/>
    <w:rsid w:val="00B86F70"/>
    <w:rsid w:val="00B87205"/>
    <w:rsid w:val="00B875D5"/>
    <w:rsid w:val="00B87B0E"/>
    <w:rsid w:val="00B87C2A"/>
    <w:rsid w:val="00B90061"/>
    <w:rsid w:val="00B90151"/>
    <w:rsid w:val="00B90189"/>
    <w:rsid w:val="00B908F1"/>
    <w:rsid w:val="00B90BF0"/>
    <w:rsid w:val="00B90C2C"/>
    <w:rsid w:val="00B90CD5"/>
    <w:rsid w:val="00B91150"/>
    <w:rsid w:val="00B913D4"/>
    <w:rsid w:val="00B9146B"/>
    <w:rsid w:val="00B91494"/>
    <w:rsid w:val="00B91585"/>
    <w:rsid w:val="00B918CB"/>
    <w:rsid w:val="00B918F3"/>
    <w:rsid w:val="00B91BCD"/>
    <w:rsid w:val="00B91CFE"/>
    <w:rsid w:val="00B91DDF"/>
    <w:rsid w:val="00B91FA0"/>
    <w:rsid w:val="00B92193"/>
    <w:rsid w:val="00B92331"/>
    <w:rsid w:val="00B9280D"/>
    <w:rsid w:val="00B92E35"/>
    <w:rsid w:val="00B92E45"/>
    <w:rsid w:val="00B92F1E"/>
    <w:rsid w:val="00B93266"/>
    <w:rsid w:val="00B932C7"/>
    <w:rsid w:val="00B93319"/>
    <w:rsid w:val="00B9359C"/>
    <w:rsid w:val="00B93637"/>
    <w:rsid w:val="00B936B7"/>
    <w:rsid w:val="00B9374E"/>
    <w:rsid w:val="00B93836"/>
    <w:rsid w:val="00B9391B"/>
    <w:rsid w:val="00B93B32"/>
    <w:rsid w:val="00B93B77"/>
    <w:rsid w:val="00B93DA7"/>
    <w:rsid w:val="00B93E84"/>
    <w:rsid w:val="00B93EED"/>
    <w:rsid w:val="00B93F55"/>
    <w:rsid w:val="00B94307"/>
    <w:rsid w:val="00B9432A"/>
    <w:rsid w:val="00B943DC"/>
    <w:rsid w:val="00B9446D"/>
    <w:rsid w:val="00B94928"/>
    <w:rsid w:val="00B94BC0"/>
    <w:rsid w:val="00B94C36"/>
    <w:rsid w:val="00B94E3C"/>
    <w:rsid w:val="00B94FD7"/>
    <w:rsid w:val="00B94FE2"/>
    <w:rsid w:val="00B9502D"/>
    <w:rsid w:val="00B9506C"/>
    <w:rsid w:val="00B95136"/>
    <w:rsid w:val="00B9576F"/>
    <w:rsid w:val="00B95813"/>
    <w:rsid w:val="00B9595F"/>
    <w:rsid w:val="00B95C99"/>
    <w:rsid w:val="00B95F21"/>
    <w:rsid w:val="00B96453"/>
    <w:rsid w:val="00B9646A"/>
    <w:rsid w:val="00B9646E"/>
    <w:rsid w:val="00B965A6"/>
    <w:rsid w:val="00B9661B"/>
    <w:rsid w:val="00B967C0"/>
    <w:rsid w:val="00B969E6"/>
    <w:rsid w:val="00B96EC5"/>
    <w:rsid w:val="00B96EE7"/>
    <w:rsid w:val="00B97023"/>
    <w:rsid w:val="00B9702D"/>
    <w:rsid w:val="00B97190"/>
    <w:rsid w:val="00B97297"/>
    <w:rsid w:val="00B9739F"/>
    <w:rsid w:val="00B975D4"/>
    <w:rsid w:val="00B97B02"/>
    <w:rsid w:val="00B97DAF"/>
    <w:rsid w:val="00BA0100"/>
    <w:rsid w:val="00BA0354"/>
    <w:rsid w:val="00BA05D3"/>
    <w:rsid w:val="00BA06DB"/>
    <w:rsid w:val="00BA06F4"/>
    <w:rsid w:val="00BA0708"/>
    <w:rsid w:val="00BA08C9"/>
    <w:rsid w:val="00BA0928"/>
    <w:rsid w:val="00BA0939"/>
    <w:rsid w:val="00BA09FE"/>
    <w:rsid w:val="00BA0A82"/>
    <w:rsid w:val="00BA0B3E"/>
    <w:rsid w:val="00BA0B57"/>
    <w:rsid w:val="00BA0BDC"/>
    <w:rsid w:val="00BA0EF6"/>
    <w:rsid w:val="00BA0F9F"/>
    <w:rsid w:val="00BA1228"/>
    <w:rsid w:val="00BA12DD"/>
    <w:rsid w:val="00BA12F8"/>
    <w:rsid w:val="00BA152E"/>
    <w:rsid w:val="00BA1CD6"/>
    <w:rsid w:val="00BA2215"/>
    <w:rsid w:val="00BA2218"/>
    <w:rsid w:val="00BA278D"/>
    <w:rsid w:val="00BA2826"/>
    <w:rsid w:val="00BA2A97"/>
    <w:rsid w:val="00BA2B4F"/>
    <w:rsid w:val="00BA2BFE"/>
    <w:rsid w:val="00BA2CA8"/>
    <w:rsid w:val="00BA2D31"/>
    <w:rsid w:val="00BA3013"/>
    <w:rsid w:val="00BA306B"/>
    <w:rsid w:val="00BA30A1"/>
    <w:rsid w:val="00BA334B"/>
    <w:rsid w:val="00BA345B"/>
    <w:rsid w:val="00BA3666"/>
    <w:rsid w:val="00BA3A6E"/>
    <w:rsid w:val="00BA3AB7"/>
    <w:rsid w:val="00BA3AE3"/>
    <w:rsid w:val="00BA3BFA"/>
    <w:rsid w:val="00BA3C75"/>
    <w:rsid w:val="00BA3D5D"/>
    <w:rsid w:val="00BA3DD7"/>
    <w:rsid w:val="00BA3E3B"/>
    <w:rsid w:val="00BA4150"/>
    <w:rsid w:val="00BA447E"/>
    <w:rsid w:val="00BA4591"/>
    <w:rsid w:val="00BA45A8"/>
    <w:rsid w:val="00BA45CB"/>
    <w:rsid w:val="00BA45E1"/>
    <w:rsid w:val="00BA45FC"/>
    <w:rsid w:val="00BA47A5"/>
    <w:rsid w:val="00BA47B5"/>
    <w:rsid w:val="00BA481D"/>
    <w:rsid w:val="00BA48E5"/>
    <w:rsid w:val="00BA4E49"/>
    <w:rsid w:val="00BA500A"/>
    <w:rsid w:val="00BA5018"/>
    <w:rsid w:val="00BA5205"/>
    <w:rsid w:val="00BA52C0"/>
    <w:rsid w:val="00BA5324"/>
    <w:rsid w:val="00BA56B6"/>
    <w:rsid w:val="00BA590C"/>
    <w:rsid w:val="00BA5B93"/>
    <w:rsid w:val="00BA5BB2"/>
    <w:rsid w:val="00BA5D8D"/>
    <w:rsid w:val="00BA5ECC"/>
    <w:rsid w:val="00BA6472"/>
    <w:rsid w:val="00BA654D"/>
    <w:rsid w:val="00BA6CC1"/>
    <w:rsid w:val="00BA6D3F"/>
    <w:rsid w:val="00BA6D6A"/>
    <w:rsid w:val="00BA6ED6"/>
    <w:rsid w:val="00BA6F08"/>
    <w:rsid w:val="00BA729E"/>
    <w:rsid w:val="00BA72E8"/>
    <w:rsid w:val="00BA77E6"/>
    <w:rsid w:val="00BA77E9"/>
    <w:rsid w:val="00BA7A3C"/>
    <w:rsid w:val="00BB023D"/>
    <w:rsid w:val="00BB0292"/>
    <w:rsid w:val="00BB02DB"/>
    <w:rsid w:val="00BB07D4"/>
    <w:rsid w:val="00BB09D2"/>
    <w:rsid w:val="00BB09E3"/>
    <w:rsid w:val="00BB0A40"/>
    <w:rsid w:val="00BB0A6F"/>
    <w:rsid w:val="00BB142F"/>
    <w:rsid w:val="00BB1481"/>
    <w:rsid w:val="00BB16F2"/>
    <w:rsid w:val="00BB1716"/>
    <w:rsid w:val="00BB1B8F"/>
    <w:rsid w:val="00BB1DBC"/>
    <w:rsid w:val="00BB2011"/>
    <w:rsid w:val="00BB20FE"/>
    <w:rsid w:val="00BB2294"/>
    <w:rsid w:val="00BB2513"/>
    <w:rsid w:val="00BB2625"/>
    <w:rsid w:val="00BB2822"/>
    <w:rsid w:val="00BB2939"/>
    <w:rsid w:val="00BB2AA2"/>
    <w:rsid w:val="00BB2F83"/>
    <w:rsid w:val="00BB3189"/>
    <w:rsid w:val="00BB3385"/>
    <w:rsid w:val="00BB33A0"/>
    <w:rsid w:val="00BB33DD"/>
    <w:rsid w:val="00BB3652"/>
    <w:rsid w:val="00BB368B"/>
    <w:rsid w:val="00BB36F4"/>
    <w:rsid w:val="00BB38C5"/>
    <w:rsid w:val="00BB3C07"/>
    <w:rsid w:val="00BB3D22"/>
    <w:rsid w:val="00BB3DB7"/>
    <w:rsid w:val="00BB4752"/>
    <w:rsid w:val="00BB4912"/>
    <w:rsid w:val="00BB4980"/>
    <w:rsid w:val="00BB4B61"/>
    <w:rsid w:val="00BB4DC8"/>
    <w:rsid w:val="00BB5236"/>
    <w:rsid w:val="00BB5288"/>
    <w:rsid w:val="00BB54F8"/>
    <w:rsid w:val="00BB5609"/>
    <w:rsid w:val="00BB56B5"/>
    <w:rsid w:val="00BB57B8"/>
    <w:rsid w:val="00BB57CA"/>
    <w:rsid w:val="00BB59D2"/>
    <w:rsid w:val="00BB5AAC"/>
    <w:rsid w:val="00BB5D6C"/>
    <w:rsid w:val="00BB5DB6"/>
    <w:rsid w:val="00BB6154"/>
    <w:rsid w:val="00BB64F1"/>
    <w:rsid w:val="00BB664B"/>
    <w:rsid w:val="00BB6A29"/>
    <w:rsid w:val="00BB6D86"/>
    <w:rsid w:val="00BB6DFA"/>
    <w:rsid w:val="00BB6EB5"/>
    <w:rsid w:val="00BB70AA"/>
    <w:rsid w:val="00BB70C6"/>
    <w:rsid w:val="00BB70F3"/>
    <w:rsid w:val="00BB726A"/>
    <w:rsid w:val="00BB7490"/>
    <w:rsid w:val="00BB7592"/>
    <w:rsid w:val="00BB765F"/>
    <w:rsid w:val="00BB7790"/>
    <w:rsid w:val="00BB7798"/>
    <w:rsid w:val="00BB77AB"/>
    <w:rsid w:val="00BB7B57"/>
    <w:rsid w:val="00BB7FFC"/>
    <w:rsid w:val="00BC0010"/>
    <w:rsid w:val="00BC01CE"/>
    <w:rsid w:val="00BC071D"/>
    <w:rsid w:val="00BC07F7"/>
    <w:rsid w:val="00BC0937"/>
    <w:rsid w:val="00BC134F"/>
    <w:rsid w:val="00BC1407"/>
    <w:rsid w:val="00BC15DD"/>
    <w:rsid w:val="00BC1706"/>
    <w:rsid w:val="00BC172E"/>
    <w:rsid w:val="00BC19AC"/>
    <w:rsid w:val="00BC1BB2"/>
    <w:rsid w:val="00BC1D56"/>
    <w:rsid w:val="00BC1EB2"/>
    <w:rsid w:val="00BC2015"/>
    <w:rsid w:val="00BC203A"/>
    <w:rsid w:val="00BC241A"/>
    <w:rsid w:val="00BC2506"/>
    <w:rsid w:val="00BC2526"/>
    <w:rsid w:val="00BC2736"/>
    <w:rsid w:val="00BC2809"/>
    <w:rsid w:val="00BC28A0"/>
    <w:rsid w:val="00BC2A52"/>
    <w:rsid w:val="00BC2AB4"/>
    <w:rsid w:val="00BC2ACB"/>
    <w:rsid w:val="00BC2CF2"/>
    <w:rsid w:val="00BC2D52"/>
    <w:rsid w:val="00BC2D8D"/>
    <w:rsid w:val="00BC2DF2"/>
    <w:rsid w:val="00BC2FA7"/>
    <w:rsid w:val="00BC31A3"/>
    <w:rsid w:val="00BC31B5"/>
    <w:rsid w:val="00BC3297"/>
    <w:rsid w:val="00BC32D1"/>
    <w:rsid w:val="00BC346D"/>
    <w:rsid w:val="00BC3618"/>
    <w:rsid w:val="00BC37E2"/>
    <w:rsid w:val="00BC3962"/>
    <w:rsid w:val="00BC3B76"/>
    <w:rsid w:val="00BC3E1F"/>
    <w:rsid w:val="00BC3F1D"/>
    <w:rsid w:val="00BC4172"/>
    <w:rsid w:val="00BC42D5"/>
    <w:rsid w:val="00BC4800"/>
    <w:rsid w:val="00BC4903"/>
    <w:rsid w:val="00BC4B4B"/>
    <w:rsid w:val="00BC4BEE"/>
    <w:rsid w:val="00BC4CAF"/>
    <w:rsid w:val="00BC501D"/>
    <w:rsid w:val="00BC502D"/>
    <w:rsid w:val="00BC5043"/>
    <w:rsid w:val="00BC52D8"/>
    <w:rsid w:val="00BC53EB"/>
    <w:rsid w:val="00BC5660"/>
    <w:rsid w:val="00BC5667"/>
    <w:rsid w:val="00BC570B"/>
    <w:rsid w:val="00BC57B2"/>
    <w:rsid w:val="00BC59C3"/>
    <w:rsid w:val="00BC5A13"/>
    <w:rsid w:val="00BC5D37"/>
    <w:rsid w:val="00BC63D5"/>
    <w:rsid w:val="00BC65E6"/>
    <w:rsid w:val="00BC6872"/>
    <w:rsid w:val="00BC69C5"/>
    <w:rsid w:val="00BC6AC4"/>
    <w:rsid w:val="00BC6AFB"/>
    <w:rsid w:val="00BC6BFC"/>
    <w:rsid w:val="00BC7344"/>
    <w:rsid w:val="00BC74DD"/>
    <w:rsid w:val="00BC7A7C"/>
    <w:rsid w:val="00BC7BDC"/>
    <w:rsid w:val="00BC7C30"/>
    <w:rsid w:val="00BC7DDC"/>
    <w:rsid w:val="00BC7F3C"/>
    <w:rsid w:val="00BC7FD7"/>
    <w:rsid w:val="00BD04D3"/>
    <w:rsid w:val="00BD05A1"/>
    <w:rsid w:val="00BD05C6"/>
    <w:rsid w:val="00BD07B6"/>
    <w:rsid w:val="00BD089E"/>
    <w:rsid w:val="00BD08A5"/>
    <w:rsid w:val="00BD0BDA"/>
    <w:rsid w:val="00BD0D9B"/>
    <w:rsid w:val="00BD0DEB"/>
    <w:rsid w:val="00BD0F53"/>
    <w:rsid w:val="00BD12F6"/>
    <w:rsid w:val="00BD1356"/>
    <w:rsid w:val="00BD1358"/>
    <w:rsid w:val="00BD167E"/>
    <w:rsid w:val="00BD16D2"/>
    <w:rsid w:val="00BD17DB"/>
    <w:rsid w:val="00BD19BE"/>
    <w:rsid w:val="00BD1A7C"/>
    <w:rsid w:val="00BD1F79"/>
    <w:rsid w:val="00BD1FAD"/>
    <w:rsid w:val="00BD1FB4"/>
    <w:rsid w:val="00BD1FC1"/>
    <w:rsid w:val="00BD1FF4"/>
    <w:rsid w:val="00BD1FF8"/>
    <w:rsid w:val="00BD236F"/>
    <w:rsid w:val="00BD23F5"/>
    <w:rsid w:val="00BD24A9"/>
    <w:rsid w:val="00BD2980"/>
    <w:rsid w:val="00BD2A35"/>
    <w:rsid w:val="00BD2BDD"/>
    <w:rsid w:val="00BD314A"/>
    <w:rsid w:val="00BD33A8"/>
    <w:rsid w:val="00BD3485"/>
    <w:rsid w:val="00BD360F"/>
    <w:rsid w:val="00BD36E1"/>
    <w:rsid w:val="00BD3746"/>
    <w:rsid w:val="00BD37DD"/>
    <w:rsid w:val="00BD3CF2"/>
    <w:rsid w:val="00BD3E23"/>
    <w:rsid w:val="00BD403A"/>
    <w:rsid w:val="00BD4056"/>
    <w:rsid w:val="00BD4974"/>
    <w:rsid w:val="00BD4B84"/>
    <w:rsid w:val="00BD4E81"/>
    <w:rsid w:val="00BD526A"/>
    <w:rsid w:val="00BD52F2"/>
    <w:rsid w:val="00BD5935"/>
    <w:rsid w:val="00BD5941"/>
    <w:rsid w:val="00BD5AD9"/>
    <w:rsid w:val="00BD5B6F"/>
    <w:rsid w:val="00BD5BEE"/>
    <w:rsid w:val="00BD5D87"/>
    <w:rsid w:val="00BD5DFA"/>
    <w:rsid w:val="00BD5F36"/>
    <w:rsid w:val="00BD5F3F"/>
    <w:rsid w:val="00BD6152"/>
    <w:rsid w:val="00BD6652"/>
    <w:rsid w:val="00BD69FA"/>
    <w:rsid w:val="00BD6B26"/>
    <w:rsid w:val="00BD6E28"/>
    <w:rsid w:val="00BD6EA4"/>
    <w:rsid w:val="00BD7078"/>
    <w:rsid w:val="00BD713D"/>
    <w:rsid w:val="00BD73C4"/>
    <w:rsid w:val="00BD78FD"/>
    <w:rsid w:val="00BD7988"/>
    <w:rsid w:val="00BD7AFD"/>
    <w:rsid w:val="00BD7CE2"/>
    <w:rsid w:val="00BD7FD4"/>
    <w:rsid w:val="00BE0122"/>
    <w:rsid w:val="00BE03CC"/>
    <w:rsid w:val="00BE062C"/>
    <w:rsid w:val="00BE06F8"/>
    <w:rsid w:val="00BE08C8"/>
    <w:rsid w:val="00BE090A"/>
    <w:rsid w:val="00BE09F5"/>
    <w:rsid w:val="00BE0AFD"/>
    <w:rsid w:val="00BE0B5B"/>
    <w:rsid w:val="00BE0E99"/>
    <w:rsid w:val="00BE0FDB"/>
    <w:rsid w:val="00BE13F2"/>
    <w:rsid w:val="00BE1521"/>
    <w:rsid w:val="00BE15C8"/>
    <w:rsid w:val="00BE1669"/>
    <w:rsid w:val="00BE16EA"/>
    <w:rsid w:val="00BE1748"/>
    <w:rsid w:val="00BE17F6"/>
    <w:rsid w:val="00BE1894"/>
    <w:rsid w:val="00BE1EE9"/>
    <w:rsid w:val="00BE225B"/>
    <w:rsid w:val="00BE261C"/>
    <w:rsid w:val="00BE27BD"/>
    <w:rsid w:val="00BE2995"/>
    <w:rsid w:val="00BE2A39"/>
    <w:rsid w:val="00BE2B54"/>
    <w:rsid w:val="00BE2C81"/>
    <w:rsid w:val="00BE36BF"/>
    <w:rsid w:val="00BE36DD"/>
    <w:rsid w:val="00BE371B"/>
    <w:rsid w:val="00BE3B14"/>
    <w:rsid w:val="00BE3BB5"/>
    <w:rsid w:val="00BE3C8F"/>
    <w:rsid w:val="00BE3D6D"/>
    <w:rsid w:val="00BE3EA2"/>
    <w:rsid w:val="00BE3FBB"/>
    <w:rsid w:val="00BE43A7"/>
    <w:rsid w:val="00BE466F"/>
    <w:rsid w:val="00BE46DF"/>
    <w:rsid w:val="00BE484D"/>
    <w:rsid w:val="00BE48C0"/>
    <w:rsid w:val="00BE4A8C"/>
    <w:rsid w:val="00BE4AA5"/>
    <w:rsid w:val="00BE4AAB"/>
    <w:rsid w:val="00BE53A8"/>
    <w:rsid w:val="00BE5BEA"/>
    <w:rsid w:val="00BE6127"/>
    <w:rsid w:val="00BE6138"/>
    <w:rsid w:val="00BE63E6"/>
    <w:rsid w:val="00BE650E"/>
    <w:rsid w:val="00BE6866"/>
    <w:rsid w:val="00BE696B"/>
    <w:rsid w:val="00BE69B5"/>
    <w:rsid w:val="00BE6A14"/>
    <w:rsid w:val="00BE6AD5"/>
    <w:rsid w:val="00BE6E62"/>
    <w:rsid w:val="00BE6E87"/>
    <w:rsid w:val="00BE6FDF"/>
    <w:rsid w:val="00BE7566"/>
    <w:rsid w:val="00BE76E7"/>
    <w:rsid w:val="00BE7BFF"/>
    <w:rsid w:val="00BF00E6"/>
    <w:rsid w:val="00BF0194"/>
    <w:rsid w:val="00BF039A"/>
    <w:rsid w:val="00BF03EA"/>
    <w:rsid w:val="00BF09E1"/>
    <w:rsid w:val="00BF0AC8"/>
    <w:rsid w:val="00BF0BCC"/>
    <w:rsid w:val="00BF0BE7"/>
    <w:rsid w:val="00BF0D31"/>
    <w:rsid w:val="00BF0D48"/>
    <w:rsid w:val="00BF0DE9"/>
    <w:rsid w:val="00BF0FAC"/>
    <w:rsid w:val="00BF134F"/>
    <w:rsid w:val="00BF138E"/>
    <w:rsid w:val="00BF13CE"/>
    <w:rsid w:val="00BF1561"/>
    <w:rsid w:val="00BF19D2"/>
    <w:rsid w:val="00BF1BD4"/>
    <w:rsid w:val="00BF2180"/>
    <w:rsid w:val="00BF2219"/>
    <w:rsid w:val="00BF280E"/>
    <w:rsid w:val="00BF2851"/>
    <w:rsid w:val="00BF2B48"/>
    <w:rsid w:val="00BF3024"/>
    <w:rsid w:val="00BF3050"/>
    <w:rsid w:val="00BF3301"/>
    <w:rsid w:val="00BF369D"/>
    <w:rsid w:val="00BF38D6"/>
    <w:rsid w:val="00BF39A0"/>
    <w:rsid w:val="00BF3A93"/>
    <w:rsid w:val="00BF3BCB"/>
    <w:rsid w:val="00BF3EDE"/>
    <w:rsid w:val="00BF42C0"/>
    <w:rsid w:val="00BF42C1"/>
    <w:rsid w:val="00BF4374"/>
    <w:rsid w:val="00BF4E24"/>
    <w:rsid w:val="00BF4E3D"/>
    <w:rsid w:val="00BF510C"/>
    <w:rsid w:val="00BF52C5"/>
    <w:rsid w:val="00BF53A9"/>
    <w:rsid w:val="00BF53D1"/>
    <w:rsid w:val="00BF5461"/>
    <w:rsid w:val="00BF546B"/>
    <w:rsid w:val="00BF55AA"/>
    <w:rsid w:val="00BF55DC"/>
    <w:rsid w:val="00BF5742"/>
    <w:rsid w:val="00BF59B7"/>
    <w:rsid w:val="00BF59CF"/>
    <w:rsid w:val="00BF59DA"/>
    <w:rsid w:val="00BF5C15"/>
    <w:rsid w:val="00BF5EAD"/>
    <w:rsid w:val="00BF608D"/>
    <w:rsid w:val="00BF6301"/>
    <w:rsid w:val="00BF63E1"/>
    <w:rsid w:val="00BF63F3"/>
    <w:rsid w:val="00BF63F8"/>
    <w:rsid w:val="00BF64C8"/>
    <w:rsid w:val="00BF6790"/>
    <w:rsid w:val="00BF6812"/>
    <w:rsid w:val="00BF6937"/>
    <w:rsid w:val="00BF6B84"/>
    <w:rsid w:val="00BF6C3B"/>
    <w:rsid w:val="00BF6CC8"/>
    <w:rsid w:val="00BF6EF6"/>
    <w:rsid w:val="00BF7041"/>
    <w:rsid w:val="00BF70C9"/>
    <w:rsid w:val="00BF7177"/>
    <w:rsid w:val="00BF7801"/>
    <w:rsid w:val="00BF787A"/>
    <w:rsid w:val="00BF7AC3"/>
    <w:rsid w:val="00BF7F52"/>
    <w:rsid w:val="00BF7F6D"/>
    <w:rsid w:val="00C000C4"/>
    <w:rsid w:val="00C0025B"/>
    <w:rsid w:val="00C00491"/>
    <w:rsid w:val="00C004AF"/>
    <w:rsid w:val="00C004F6"/>
    <w:rsid w:val="00C0065A"/>
    <w:rsid w:val="00C00754"/>
    <w:rsid w:val="00C00B4C"/>
    <w:rsid w:val="00C00B67"/>
    <w:rsid w:val="00C00FE5"/>
    <w:rsid w:val="00C01242"/>
    <w:rsid w:val="00C016B4"/>
    <w:rsid w:val="00C016E0"/>
    <w:rsid w:val="00C01701"/>
    <w:rsid w:val="00C01C4B"/>
    <w:rsid w:val="00C01C55"/>
    <w:rsid w:val="00C01CDB"/>
    <w:rsid w:val="00C01E0A"/>
    <w:rsid w:val="00C01FBC"/>
    <w:rsid w:val="00C020F1"/>
    <w:rsid w:val="00C0231D"/>
    <w:rsid w:val="00C02337"/>
    <w:rsid w:val="00C02CF1"/>
    <w:rsid w:val="00C02D80"/>
    <w:rsid w:val="00C02D93"/>
    <w:rsid w:val="00C02DE2"/>
    <w:rsid w:val="00C02E4C"/>
    <w:rsid w:val="00C030A2"/>
    <w:rsid w:val="00C0322F"/>
    <w:rsid w:val="00C033BC"/>
    <w:rsid w:val="00C03519"/>
    <w:rsid w:val="00C0355E"/>
    <w:rsid w:val="00C03AB8"/>
    <w:rsid w:val="00C03CC1"/>
    <w:rsid w:val="00C03EAE"/>
    <w:rsid w:val="00C03F3C"/>
    <w:rsid w:val="00C04057"/>
    <w:rsid w:val="00C04235"/>
    <w:rsid w:val="00C0426F"/>
    <w:rsid w:val="00C04287"/>
    <w:rsid w:val="00C04433"/>
    <w:rsid w:val="00C044B8"/>
    <w:rsid w:val="00C0455F"/>
    <w:rsid w:val="00C045A2"/>
    <w:rsid w:val="00C046CD"/>
    <w:rsid w:val="00C0470C"/>
    <w:rsid w:val="00C048C5"/>
    <w:rsid w:val="00C0493D"/>
    <w:rsid w:val="00C0499E"/>
    <w:rsid w:val="00C04A29"/>
    <w:rsid w:val="00C04BEB"/>
    <w:rsid w:val="00C04C36"/>
    <w:rsid w:val="00C04E13"/>
    <w:rsid w:val="00C0500E"/>
    <w:rsid w:val="00C05053"/>
    <w:rsid w:val="00C054AD"/>
    <w:rsid w:val="00C05516"/>
    <w:rsid w:val="00C05574"/>
    <w:rsid w:val="00C055E8"/>
    <w:rsid w:val="00C05841"/>
    <w:rsid w:val="00C0585C"/>
    <w:rsid w:val="00C058C0"/>
    <w:rsid w:val="00C058C2"/>
    <w:rsid w:val="00C05DDE"/>
    <w:rsid w:val="00C061F3"/>
    <w:rsid w:val="00C063B6"/>
    <w:rsid w:val="00C0658C"/>
    <w:rsid w:val="00C066A9"/>
    <w:rsid w:val="00C066F9"/>
    <w:rsid w:val="00C06709"/>
    <w:rsid w:val="00C06AC2"/>
    <w:rsid w:val="00C06B3C"/>
    <w:rsid w:val="00C06BA0"/>
    <w:rsid w:val="00C06CEE"/>
    <w:rsid w:val="00C07323"/>
    <w:rsid w:val="00C07702"/>
    <w:rsid w:val="00C0787D"/>
    <w:rsid w:val="00C078C6"/>
    <w:rsid w:val="00C07949"/>
    <w:rsid w:val="00C07C1F"/>
    <w:rsid w:val="00C07D9E"/>
    <w:rsid w:val="00C1024B"/>
    <w:rsid w:val="00C10262"/>
    <w:rsid w:val="00C10290"/>
    <w:rsid w:val="00C103F7"/>
    <w:rsid w:val="00C10545"/>
    <w:rsid w:val="00C10730"/>
    <w:rsid w:val="00C107A8"/>
    <w:rsid w:val="00C1084B"/>
    <w:rsid w:val="00C108D5"/>
    <w:rsid w:val="00C10A56"/>
    <w:rsid w:val="00C10C63"/>
    <w:rsid w:val="00C10CEA"/>
    <w:rsid w:val="00C10E8D"/>
    <w:rsid w:val="00C10E92"/>
    <w:rsid w:val="00C112AF"/>
    <w:rsid w:val="00C114DA"/>
    <w:rsid w:val="00C11628"/>
    <w:rsid w:val="00C117F7"/>
    <w:rsid w:val="00C1187B"/>
    <w:rsid w:val="00C11A62"/>
    <w:rsid w:val="00C11A7A"/>
    <w:rsid w:val="00C11C38"/>
    <w:rsid w:val="00C11CBD"/>
    <w:rsid w:val="00C11D85"/>
    <w:rsid w:val="00C120CC"/>
    <w:rsid w:val="00C120EC"/>
    <w:rsid w:val="00C12120"/>
    <w:rsid w:val="00C12361"/>
    <w:rsid w:val="00C126F0"/>
    <w:rsid w:val="00C1279D"/>
    <w:rsid w:val="00C12875"/>
    <w:rsid w:val="00C12B03"/>
    <w:rsid w:val="00C12E41"/>
    <w:rsid w:val="00C12E7E"/>
    <w:rsid w:val="00C12EA1"/>
    <w:rsid w:val="00C12ECE"/>
    <w:rsid w:val="00C12F5D"/>
    <w:rsid w:val="00C13325"/>
    <w:rsid w:val="00C13742"/>
    <w:rsid w:val="00C137D9"/>
    <w:rsid w:val="00C13BBE"/>
    <w:rsid w:val="00C13C99"/>
    <w:rsid w:val="00C13CBC"/>
    <w:rsid w:val="00C13E68"/>
    <w:rsid w:val="00C14000"/>
    <w:rsid w:val="00C14107"/>
    <w:rsid w:val="00C142E5"/>
    <w:rsid w:val="00C14537"/>
    <w:rsid w:val="00C14612"/>
    <w:rsid w:val="00C14621"/>
    <w:rsid w:val="00C147D7"/>
    <w:rsid w:val="00C14889"/>
    <w:rsid w:val="00C149F4"/>
    <w:rsid w:val="00C14A25"/>
    <w:rsid w:val="00C14A7F"/>
    <w:rsid w:val="00C14A90"/>
    <w:rsid w:val="00C14AC6"/>
    <w:rsid w:val="00C14C60"/>
    <w:rsid w:val="00C14CAF"/>
    <w:rsid w:val="00C1514D"/>
    <w:rsid w:val="00C15426"/>
    <w:rsid w:val="00C15837"/>
    <w:rsid w:val="00C15AB7"/>
    <w:rsid w:val="00C15EB2"/>
    <w:rsid w:val="00C1609B"/>
    <w:rsid w:val="00C161E8"/>
    <w:rsid w:val="00C162EA"/>
    <w:rsid w:val="00C164F4"/>
    <w:rsid w:val="00C16999"/>
    <w:rsid w:val="00C16DE6"/>
    <w:rsid w:val="00C16E1B"/>
    <w:rsid w:val="00C172DE"/>
    <w:rsid w:val="00C172F1"/>
    <w:rsid w:val="00C17358"/>
    <w:rsid w:val="00C1762B"/>
    <w:rsid w:val="00C17662"/>
    <w:rsid w:val="00C177EE"/>
    <w:rsid w:val="00C17D27"/>
    <w:rsid w:val="00C17D49"/>
    <w:rsid w:val="00C17F33"/>
    <w:rsid w:val="00C202C1"/>
    <w:rsid w:val="00C203EB"/>
    <w:rsid w:val="00C2053C"/>
    <w:rsid w:val="00C20556"/>
    <w:rsid w:val="00C208D5"/>
    <w:rsid w:val="00C209DA"/>
    <w:rsid w:val="00C20A9E"/>
    <w:rsid w:val="00C20BDC"/>
    <w:rsid w:val="00C20CAA"/>
    <w:rsid w:val="00C20CB1"/>
    <w:rsid w:val="00C20CE5"/>
    <w:rsid w:val="00C20D38"/>
    <w:rsid w:val="00C20E08"/>
    <w:rsid w:val="00C20E40"/>
    <w:rsid w:val="00C20F6B"/>
    <w:rsid w:val="00C212D9"/>
    <w:rsid w:val="00C213A1"/>
    <w:rsid w:val="00C2148E"/>
    <w:rsid w:val="00C2156C"/>
    <w:rsid w:val="00C21783"/>
    <w:rsid w:val="00C2180C"/>
    <w:rsid w:val="00C219AF"/>
    <w:rsid w:val="00C21E38"/>
    <w:rsid w:val="00C221E9"/>
    <w:rsid w:val="00C22559"/>
    <w:rsid w:val="00C227A9"/>
    <w:rsid w:val="00C227B2"/>
    <w:rsid w:val="00C2287B"/>
    <w:rsid w:val="00C22C92"/>
    <w:rsid w:val="00C22D45"/>
    <w:rsid w:val="00C22E1D"/>
    <w:rsid w:val="00C230BE"/>
    <w:rsid w:val="00C23121"/>
    <w:rsid w:val="00C231C3"/>
    <w:rsid w:val="00C23232"/>
    <w:rsid w:val="00C238AA"/>
    <w:rsid w:val="00C23A2D"/>
    <w:rsid w:val="00C23ACA"/>
    <w:rsid w:val="00C23B6A"/>
    <w:rsid w:val="00C23CCC"/>
    <w:rsid w:val="00C23D3E"/>
    <w:rsid w:val="00C23DD8"/>
    <w:rsid w:val="00C23FAF"/>
    <w:rsid w:val="00C23FEE"/>
    <w:rsid w:val="00C24161"/>
    <w:rsid w:val="00C246E1"/>
    <w:rsid w:val="00C247FB"/>
    <w:rsid w:val="00C248E9"/>
    <w:rsid w:val="00C24AA4"/>
    <w:rsid w:val="00C24CC5"/>
    <w:rsid w:val="00C24D35"/>
    <w:rsid w:val="00C24E74"/>
    <w:rsid w:val="00C24F66"/>
    <w:rsid w:val="00C24F8F"/>
    <w:rsid w:val="00C251C6"/>
    <w:rsid w:val="00C2520D"/>
    <w:rsid w:val="00C25281"/>
    <w:rsid w:val="00C253B7"/>
    <w:rsid w:val="00C25520"/>
    <w:rsid w:val="00C25651"/>
    <w:rsid w:val="00C25678"/>
    <w:rsid w:val="00C2577B"/>
    <w:rsid w:val="00C258F1"/>
    <w:rsid w:val="00C25A8C"/>
    <w:rsid w:val="00C25C39"/>
    <w:rsid w:val="00C25D13"/>
    <w:rsid w:val="00C25DFF"/>
    <w:rsid w:val="00C26045"/>
    <w:rsid w:val="00C261D0"/>
    <w:rsid w:val="00C2626B"/>
    <w:rsid w:val="00C2627F"/>
    <w:rsid w:val="00C26285"/>
    <w:rsid w:val="00C26290"/>
    <w:rsid w:val="00C262D7"/>
    <w:rsid w:val="00C264C8"/>
    <w:rsid w:val="00C26502"/>
    <w:rsid w:val="00C26564"/>
    <w:rsid w:val="00C2683C"/>
    <w:rsid w:val="00C26CC7"/>
    <w:rsid w:val="00C26EC1"/>
    <w:rsid w:val="00C26F2B"/>
    <w:rsid w:val="00C270BE"/>
    <w:rsid w:val="00C2710E"/>
    <w:rsid w:val="00C27162"/>
    <w:rsid w:val="00C27233"/>
    <w:rsid w:val="00C27327"/>
    <w:rsid w:val="00C275C4"/>
    <w:rsid w:val="00C276F2"/>
    <w:rsid w:val="00C27A52"/>
    <w:rsid w:val="00C27E2C"/>
    <w:rsid w:val="00C27E49"/>
    <w:rsid w:val="00C27F0C"/>
    <w:rsid w:val="00C3041D"/>
    <w:rsid w:val="00C30643"/>
    <w:rsid w:val="00C308AC"/>
    <w:rsid w:val="00C30B2E"/>
    <w:rsid w:val="00C30C64"/>
    <w:rsid w:val="00C30CC4"/>
    <w:rsid w:val="00C30CFF"/>
    <w:rsid w:val="00C30DA5"/>
    <w:rsid w:val="00C30F9F"/>
    <w:rsid w:val="00C30FCF"/>
    <w:rsid w:val="00C310DA"/>
    <w:rsid w:val="00C31215"/>
    <w:rsid w:val="00C3168C"/>
    <w:rsid w:val="00C31984"/>
    <w:rsid w:val="00C31A14"/>
    <w:rsid w:val="00C31A7D"/>
    <w:rsid w:val="00C31D7B"/>
    <w:rsid w:val="00C3221F"/>
    <w:rsid w:val="00C324D4"/>
    <w:rsid w:val="00C324E8"/>
    <w:rsid w:val="00C326CF"/>
    <w:rsid w:val="00C32801"/>
    <w:rsid w:val="00C32885"/>
    <w:rsid w:val="00C328A6"/>
    <w:rsid w:val="00C32AD0"/>
    <w:rsid w:val="00C32D95"/>
    <w:rsid w:val="00C32EAC"/>
    <w:rsid w:val="00C33115"/>
    <w:rsid w:val="00C33149"/>
    <w:rsid w:val="00C331F2"/>
    <w:rsid w:val="00C3333C"/>
    <w:rsid w:val="00C334D0"/>
    <w:rsid w:val="00C338AE"/>
    <w:rsid w:val="00C33C63"/>
    <w:rsid w:val="00C33C80"/>
    <w:rsid w:val="00C33DB3"/>
    <w:rsid w:val="00C33EAF"/>
    <w:rsid w:val="00C34039"/>
    <w:rsid w:val="00C34060"/>
    <w:rsid w:val="00C3409D"/>
    <w:rsid w:val="00C341D0"/>
    <w:rsid w:val="00C342A6"/>
    <w:rsid w:val="00C34351"/>
    <w:rsid w:val="00C34862"/>
    <w:rsid w:val="00C348E9"/>
    <w:rsid w:val="00C34B96"/>
    <w:rsid w:val="00C34DF8"/>
    <w:rsid w:val="00C34E94"/>
    <w:rsid w:val="00C351F4"/>
    <w:rsid w:val="00C35270"/>
    <w:rsid w:val="00C35328"/>
    <w:rsid w:val="00C35553"/>
    <w:rsid w:val="00C35CAD"/>
    <w:rsid w:val="00C35DF3"/>
    <w:rsid w:val="00C36392"/>
    <w:rsid w:val="00C363E9"/>
    <w:rsid w:val="00C3681D"/>
    <w:rsid w:val="00C368BE"/>
    <w:rsid w:val="00C368EE"/>
    <w:rsid w:val="00C36AEC"/>
    <w:rsid w:val="00C36BEA"/>
    <w:rsid w:val="00C36D3C"/>
    <w:rsid w:val="00C36F3B"/>
    <w:rsid w:val="00C3700A"/>
    <w:rsid w:val="00C3701C"/>
    <w:rsid w:val="00C3715D"/>
    <w:rsid w:val="00C371AF"/>
    <w:rsid w:val="00C371F6"/>
    <w:rsid w:val="00C37437"/>
    <w:rsid w:val="00C374B9"/>
    <w:rsid w:val="00C3759C"/>
    <w:rsid w:val="00C37685"/>
    <w:rsid w:val="00C377EC"/>
    <w:rsid w:val="00C37CE1"/>
    <w:rsid w:val="00C37E1A"/>
    <w:rsid w:val="00C37F82"/>
    <w:rsid w:val="00C400EB"/>
    <w:rsid w:val="00C4067B"/>
    <w:rsid w:val="00C406CD"/>
    <w:rsid w:val="00C40958"/>
    <w:rsid w:val="00C4115B"/>
    <w:rsid w:val="00C41223"/>
    <w:rsid w:val="00C41231"/>
    <w:rsid w:val="00C41583"/>
    <w:rsid w:val="00C417AB"/>
    <w:rsid w:val="00C4180F"/>
    <w:rsid w:val="00C41852"/>
    <w:rsid w:val="00C41FD7"/>
    <w:rsid w:val="00C4203F"/>
    <w:rsid w:val="00C42136"/>
    <w:rsid w:val="00C42138"/>
    <w:rsid w:val="00C424A1"/>
    <w:rsid w:val="00C42599"/>
    <w:rsid w:val="00C428E0"/>
    <w:rsid w:val="00C429A6"/>
    <w:rsid w:val="00C42AB1"/>
    <w:rsid w:val="00C42C60"/>
    <w:rsid w:val="00C42D59"/>
    <w:rsid w:val="00C42D96"/>
    <w:rsid w:val="00C4320E"/>
    <w:rsid w:val="00C43282"/>
    <w:rsid w:val="00C43628"/>
    <w:rsid w:val="00C436C7"/>
    <w:rsid w:val="00C43B7E"/>
    <w:rsid w:val="00C43B8C"/>
    <w:rsid w:val="00C43CD9"/>
    <w:rsid w:val="00C43D09"/>
    <w:rsid w:val="00C44281"/>
    <w:rsid w:val="00C44387"/>
    <w:rsid w:val="00C4449D"/>
    <w:rsid w:val="00C44535"/>
    <w:rsid w:val="00C445CA"/>
    <w:rsid w:val="00C4468A"/>
    <w:rsid w:val="00C4469C"/>
    <w:rsid w:val="00C446F1"/>
    <w:rsid w:val="00C448EC"/>
    <w:rsid w:val="00C44BEC"/>
    <w:rsid w:val="00C44C0D"/>
    <w:rsid w:val="00C44CA9"/>
    <w:rsid w:val="00C44E0D"/>
    <w:rsid w:val="00C44F7A"/>
    <w:rsid w:val="00C44FC4"/>
    <w:rsid w:val="00C44FDC"/>
    <w:rsid w:val="00C45095"/>
    <w:rsid w:val="00C45293"/>
    <w:rsid w:val="00C45306"/>
    <w:rsid w:val="00C45425"/>
    <w:rsid w:val="00C45671"/>
    <w:rsid w:val="00C4584D"/>
    <w:rsid w:val="00C45BE1"/>
    <w:rsid w:val="00C463CB"/>
    <w:rsid w:val="00C46495"/>
    <w:rsid w:val="00C464A0"/>
    <w:rsid w:val="00C4667A"/>
    <w:rsid w:val="00C46C13"/>
    <w:rsid w:val="00C46C59"/>
    <w:rsid w:val="00C46D40"/>
    <w:rsid w:val="00C46E49"/>
    <w:rsid w:val="00C46EB2"/>
    <w:rsid w:val="00C46F2F"/>
    <w:rsid w:val="00C46FD1"/>
    <w:rsid w:val="00C470C0"/>
    <w:rsid w:val="00C47103"/>
    <w:rsid w:val="00C474E0"/>
    <w:rsid w:val="00C4774B"/>
    <w:rsid w:val="00C47ABE"/>
    <w:rsid w:val="00C47BC6"/>
    <w:rsid w:val="00C47CE6"/>
    <w:rsid w:val="00C47D96"/>
    <w:rsid w:val="00C47DD4"/>
    <w:rsid w:val="00C47FA8"/>
    <w:rsid w:val="00C50001"/>
    <w:rsid w:val="00C50175"/>
    <w:rsid w:val="00C50284"/>
    <w:rsid w:val="00C50330"/>
    <w:rsid w:val="00C5034F"/>
    <w:rsid w:val="00C503C0"/>
    <w:rsid w:val="00C5046D"/>
    <w:rsid w:val="00C50622"/>
    <w:rsid w:val="00C507D9"/>
    <w:rsid w:val="00C50BC7"/>
    <w:rsid w:val="00C50D53"/>
    <w:rsid w:val="00C50D91"/>
    <w:rsid w:val="00C50F58"/>
    <w:rsid w:val="00C511A8"/>
    <w:rsid w:val="00C5140D"/>
    <w:rsid w:val="00C51723"/>
    <w:rsid w:val="00C51763"/>
    <w:rsid w:val="00C51A20"/>
    <w:rsid w:val="00C51B1B"/>
    <w:rsid w:val="00C51C1F"/>
    <w:rsid w:val="00C51EAC"/>
    <w:rsid w:val="00C5209D"/>
    <w:rsid w:val="00C52283"/>
    <w:rsid w:val="00C5240C"/>
    <w:rsid w:val="00C524DC"/>
    <w:rsid w:val="00C5254E"/>
    <w:rsid w:val="00C5275D"/>
    <w:rsid w:val="00C52B02"/>
    <w:rsid w:val="00C52B66"/>
    <w:rsid w:val="00C52E39"/>
    <w:rsid w:val="00C52EB1"/>
    <w:rsid w:val="00C52EB9"/>
    <w:rsid w:val="00C52ED9"/>
    <w:rsid w:val="00C52F3D"/>
    <w:rsid w:val="00C530C0"/>
    <w:rsid w:val="00C531FF"/>
    <w:rsid w:val="00C53357"/>
    <w:rsid w:val="00C5358E"/>
    <w:rsid w:val="00C53610"/>
    <w:rsid w:val="00C53A99"/>
    <w:rsid w:val="00C53AA6"/>
    <w:rsid w:val="00C53BFB"/>
    <w:rsid w:val="00C53D11"/>
    <w:rsid w:val="00C54119"/>
    <w:rsid w:val="00C54190"/>
    <w:rsid w:val="00C542EF"/>
    <w:rsid w:val="00C54340"/>
    <w:rsid w:val="00C5443F"/>
    <w:rsid w:val="00C549F5"/>
    <w:rsid w:val="00C54A35"/>
    <w:rsid w:val="00C54A80"/>
    <w:rsid w:val="00C55155"/>
    <w:rsid w:val="00C55180"/>
    <w:rsid w:val="00C55277"/>
    <w:rsid w:val="00C552FF"/>
    <w:rsid w:val="00C5553C"/>
    <w:rsid w:val="00C5559F"/>
    <w:rsid w:val="00C55620"/>
    <w:rsid w:val="00C557BA"/>
    <w:rsid w:val="00C55857"/>
    <w:rsid w:val="00C558DD"/>
    <w:rsid w:val="00C558F0"/>
    <w:rsid w:val="00C55909"/>
    <w:rsid w:val="00C55A94"/>
    <w:rsid w:val="00C55C89"/>
    <w:rsid w:val="00C55E6A"/>
    <w:rsid w:val="00C55E7D"/>
    <w:rsid w:val="00C560D9"/>
    <w:rsid w:val="00C562BF"/>
    <w:rsid w:val="00C5631C"/>
    <w:rsid w:val="00C564FA"/>
    <w:rsid w:val="00C56529"/>
    <w:rsid w:val="00C5671A"/>
    <w:rsid w:val="00C5684B"/>
    <w:rsid w:val="00C568B0"/>
    <w:rsid w:val="00C56AF7"/>
    <w:rsid w:val="00C56B0E"/>
    <w:rsid w:val="00C56C60"/>
    <w:rsid w:val="00C56D30"/>
    <w:rsid w:val="00C56F63"/>
    <w:rsid w:val="00C57040"/>
    <w:rsid w:val="00C57087"/>
    <w:rsid w:val="00C5709A"/>
    <w:rsid w:val="00C570B4"/>
    <w:rsid w:val="00C57135"/>
    <w:rsid w:val="00C572AA"/>
    <w:rsid w:val="00C572EA"/>
    <w:rsid w:val="00C57498"/>
    <w:rsid w:val="00C574C3"/>
    <w:rsid w:val="00C57516"/>
    <w:rsid w:val="00C57542"/>
    <w:rsid w:val="00C576F3"/>
    <w:rsid w:val="00C579FC"/>
    <w:rsid w:val="00C57A00"/>
    <w:rsid w:val="00C57DE5"/>
    <w:rsid w:val="00C57E64"/>
    <w:rsid w:val="00C6027D"/>
    <w:rsid w:val="00C60474"/>
    <w:rsid w:val="00C6069A"/>
    <w:rsid w:val="00C60884"/>
    <w:rsid w:val="00C6091F"/>
    <w:rsid w:val="00C609A9"/>
    <w:rsid w:val="00C60AAD"/>
    <w:rsid w:val="00C60CE4"/>
    <w:rsid w:val="00C60DC0"/>
    <w:rsid w:val="00C60FA2"/>
    <w:rsid w:val="00C6130C"/>
    <w:rsid w:val="00C61376"/>
    <w:rsid w:val="00C616A4"/>
    <w:rsid w:val="00C618BF"/>
    <w:rsid w:val="00C61A5F"/>
    <w:rsid w:val="00C61C01"/>
    <w:rsid w:val="00C61D3F"/>
    <w:rsid w:val="00C61EC8"/>
    <w:rsid w:val="00C61F2C"/>
    <w:rsid w:val="00C623D7"/>
    <w:rsid w:val="00C6247D"/>
    <w:rsid w:val="00C625AE"/>
    <w:rsid w:val="00C626EA"/>
    <w:rsid w:val="00C62785"/>
    <w:rsid w:val="00C62801"/>
    <w:rsid w:val="00C6281B"/>
    <w:rsid w:val="00C62A6F"/>
    <w:rsid w:val="00C62BC1"/>
    <w:rsid w:val="00C62C06"/>
    <w:rsid w:val="00C62C7D"/>
    <w:rsid w:val="00C62D31"/>
    <w:rsid w:val="00C62D60"/>
    <w:rsid w:val="00C62E25"/>
    <w:rsid w:val="00C62EB1"/>
    <w:rsid w:val="00C62EC1"/>
    <w:rsid w:val="00C62EC2"/>
    <w:rsid w:val="00C62FF7"/>
    <w:rsid w:val="00C6300D"/>
    <w:rsid w:val="00C6301B"/>
    <w:rsid w:val="00C632DC"/>
    <w:rsid w:val="00C63313"/>
    <w:rsid w:val="00C633B1"/>
    <w:rsid w:val="00C635CD"/>
    <w:rsid w:val="00C638D9"/>
    <w:rsid w:val="00C63924"/>
    <w:rsid w:val="00C63A35"/>
    <w:rsid w:val="00C63A6F"/>
    <w:rsid w:val="00C63A95"/>
    <w:rsid w:val="00C63F3E"/>
    <w:rsid w:val="00C63F42"/>
    <w:rsid w:val="00C63FAB"/>
    <w:rsid w:val="00C640C3"/>
    <w:rsid w:val="00C6426F"/>
    <w:rsid w:val="00C645D5"/>
    <w:rsid w:val="00C646AE"/>
    <w:rsid w:val="00C6490E"/>
    <w:rsid w:val="00C649A3"/>
    <w:rsid w:val="00C64A68"/>
    <w:rsid w:val="00C64E51"/>
    <w:rsid w:val="00C64EB5"/>
    <w:rsid w:val="00C64FC7"/>
    <w:rsid w:val="00C6527E"/>
    <w:rsid w:val="00C65325"/>
    <w:rsid w:val="00C65767"/>
    <w:rsid w:val="00C6585C"/>
    <w:rsid w:val="00C659DC"/>
    <w:rsid w:val="00C65CCA"/>
    <w:rsid w:val="00C65FF8"/>
    <w:rsid w:val="00C661CA"/>
    <w:rsid w:val="00C6649E"/>
    <w:rsid w:val="00C664E3"/>
    <w:rsid w:val="00C66569"/>
    <w:rsid w:val="00C66694"/>
    <w:rsid w:val="00C66733"/>
    <w:rsid w:val="00C668AE"/>
    <w:rsid w:val="00C66B01"/>
    <w:rsid w:val="00C66B76"/>
    <w:rsid w:val="00C66B7F"/>
    <w:rsid w:val="00C66CF4"/>
    <w:rsid w:val="00C66DFE"/>
    <w:rsid w:val="00C67428"/>
    <w:rsid w:val="00C67471"/>
    <w:rsid w:val="00C6749D"/>
    <w:rsid w:val="00C677A8"/>
    <w:rsid w:val="00C679D9"/>
    <w:rsid w:val="00C679E9"/>
    <w:rsid w:val="00C67A02"/>
    <w:rsid w:val="00C67E87"/>
    <w:rsid w:val="00C67EB6"/>
    <w:rsid w:val="00C7008A"/>
    <w:rsid w:val="00C7056A"/>
    <w:rsid w:val="00C70646"/>
    <w:rsid w:val="00C70649"/>
    <w:rsid w:val="00C70730"/>
    <w:rsid w:val="00C707AF"/>
    <w:rsid w:val="00C708C9"/>
    <w:rsid w:val="00C70968"/>
    <w:rsid w:val="00C70A83"/>
    <w:rsid w:val="00C70C99"/>
    <w:rsid w:val="00C70EC9"/>
    <w:rsid w:val="00C71128"/>
    <w:rsid w:val="00C71196"/>
    <w:rsid w:val="00C7134F"/>
    <w:rsid w:val="00C71361"/>
    <w:rsid w:val="00C71558"/>
    <w:rsid w:val="00C715F6"/>
    <w:rsid w:val="00C7160C"/>
    <w:rsid w:val="00C7161C"/>
    <w:rsid w:val="00C7184E"/>
    <w:rsid w:val="00C71898"/>
    <w:rsid w:val="00C719D2"/>
    <w:rsid w:val="00C71AF9"/>
    <w:rsid w:val="00C71D86"/>
    <w:rsid w:val="00C7202E"/>
    <w:rsid w:val="00C72050"/>
    <w:rsid w:val="00C7210E"/>
    <w:rsid w:val="00C7246C"/>
    <w:rsid w:val="00C7259B"/>
    <w:rsid w:val="00C726D9"/>
    <w:rsid w:val="00C72743"/>
    <w:rsid w:val="00C7296E"/>
    <w:rsid w:val="00C72A6D"/>
    <w:rsid w:val="00C72BDB"/>
    <w:rsid w:val="00C72C4D"/>
    <w:rsid w:val="00C72C7B"/>
    <w:rsid w:val="00C732F6"/>
    <w:rsid w:val="00C73487"/>
    <w:rsid w:val="00C734F3"/>
    <w:rsid w:val="00C73546"/>
    <w:rsid w:val="00C73759"/>
    <w:rsid w:val="00C737CA"/>
    <w:rsid w:val="00C73B6E"/>
    <w:rsid w:val="00C73EBC"/>
    <w:rsid w:val="00C73FA1"/>
    <w:rsid w:val="00C74154"/>
    <w:rsid w:val="00C741CA"/>
    <w:rsid w:val="00C741E9"/>
    <w:rsid w:val="00C74407"/>
    <w:rsid w:val="00C74B50"/>
    <w:rsid w:val="00C74B54"/>
    <w:rsid w:val="00C74B92"/>
    <w:rsid w:val="00C74E07"/>
    <w:rsid w:val="00C74F4C"/>
    <w:rsid w:val="00C7513D"/>
    <w:rsid w:val="00C751A7"/>
    <w:rsid w:val="00C75207"/>
    <w:rsid w:val="00C75668"/>
    <w:rsid w:val="00C759D7"/>
    <w:rsid w:val="00C75B83"/>
    <w:rsid w:val="00C75C3D"/>
    <w:rsid w:val="00C75EAE"/>
    <w:rsid w:val="00C75FE4"/>
    <w:rsid w:val="00C75FEC"/>
    <w:rsid w:val="00C76250"/>
    <w:rsid w:val="00C7648A"/>
    <w:rsid w:val="00C76737"/>
    <w:rsid w:val="00C768CC"/>
    <w:rsid w:val="00C76926"/>
    <w:rsid w:val="00C7694E"/>
    <w:rsid w:val="00C76A65"/>
    <w:rsid w:val="00C76BFB"/>
    <w:rsid w:val="00C76C4E"/>
    <w:rsid w:val="00C77341"/>
    <w:rsid w:val="00C775F9"/>
    <w:rsid w:val="00C77616"/>
    <w:rsid w:val="00C77679"/>
    <w:rsid w:val="00C77951"/>
    <w:rsid w:val="00C8017B"/>
    <w:rsid w:val="00C801DD"/>
    <w:rsid w:val="00C802A8"/>
    <w:rsid w:val="00C80589"/>
    <w:rsid w:val="00C8063C"/>
    <w:rsid w:val="00C806C1"/>
    <w:rsid w:val="00C80822"/>
    <w:rsid w:val="00C80A57"/>
    <w:rsid w:val="00C80B5C"/>
    <w:rsid w:val="00C80DD3"/>
    <w:rsid w:val="00C80E47"/>
    <w:rsid w:val="00C80EA6"/>
    <w:rsid w:val="00C80FFA"/>
    <w:rsid w:val="00C81117"/>
    <w:rsid w:val="00C81186"/>
    <w:rsid w:val="00C812D4"/>
    <w:rsid w:val="00C8145C"/>
    <w:rsid w:val="00C81493"/>
    <w:rsid w:val="00C814F9"/>
    <w:rsid w:val="00C8156B"/>
    <w:rsid w:val="00C81587"/>
    <w:rsid w:val="00C818F1"/>
    <w:rsid w:val="00C81A44"/>
    <w:rsid w:val="00C81B80"/>
    <w:rsid w:val="00C81FB0"/>
    <w:rsid w:val="00C8208E"/>
    <w:rsid w:val="00C82123"/>
    <w:rsid w:val="00C82501"/>
    <w:rsid w:val="00C82503"/>
    <w:rsid w:val="00C82633"/>
    <w:rsid w:val="00C82723"/>
    <w:rsid w:val="00C828CE"/>
    <w:rsid w:val="00C82E86"/>
    <w:rsid w:val="00C83364"/>
    <w:rsid w:val="00C83A0C"/>
    <w:rsid w:val="00C83D17"/>
    <w:rsid w:val="00C83E0E"/>
    <w:rsid w:val="00C83F6C"/>
    <w:rsid w:val="00C840BA"/>
    <w:rsid w:val="00C8419A"/>
    <w:rsid w:val="00C8419C"/>
    <w:rsid w:val="00C841EE"/>
    <w:rsid w:val="00C84215"/>
    <w:rsid w:val="00C84304"/>
    <w:rsid w:val="00C844F6"/>
    <w:rsid w:val="00C84518"/>
    <w:rsid w:val="00C846E6"/>
    <w:rsid w:val="00C84C8F"/>
    <w:rsid w:val="00C84E20"/>
    <w:rsid w:val="00C84F36"/>
    <w:rsid w:val="00C851E2"/>
    <w:rsid w:val="00C85ACA"/>
    <w:rsid w:val="00C85C54"/>
    <w:rsid w:val="00C85DFF"/>
    <w:rsid w:val="00C85EC8"/>
    <w:rsid w:val="00C861DF"/>
    <w:rsid w:val="00C86239"/>
    <w:rsid w:val="00C86280"/>
    <w:rsid w:val="00C862CC"/>
    <w:rsid w:val="00C86439"/>
    <w:rsid w:val="00C86489"/>
    <w:rsid w:val="00C865A8"/>
    <w:rsid w:val="00C86940"/>
    <w:rsid w:val="00C86A0B"/>
    <w:rsid w:val="00C86AB1"/>
    <w:rsid w:val="00C86E70"/>
    <w:rsid w:val="00C86F0F"/>
    <w:rsid w:val="00C86FD8"/>
    <w:rsid w:val="00C87089"/>
    <w:rsid w:val="00C8757B"/>
    <w:rsid w:val="00C875CD"/>
    <w:rsid w:val="00C879C0"/>
    <w:rsid w:val="00C87D6B"/>
    <w:rsid w:val="00C87E8F"/>
    <w:rsid w:val="00C87EFA"/>
    <w:rsid w:val="00C90067"/>
    <w:rsid w:val="00C90097"/>
    <w:rsid w:val="00C90A0E"/>
    <w:rsid w:val="00C90ADC"/>
    <w:rsid w:val="00C90B44"/>
    <w:rsid w:val="00C90E16"/>
    <w:rsid w:val="00C90EC6"/>
    <w:rsid w:val="00C9103A"/>
    <w:rsid w:val="00C91371"/>
    <w:rsid w:val="00C91766"/>
    <w:rsid w:val="00C91855"/>
    <w:rsid w:val="00C918C8"/>
    <w:rsid w:val="00C919D6"/>
    <w:rsid w:val="00C91DFF"/>
    <w:rsid w:val="00C91FF3"/>
    <w:rsid w:val="00C92142"/>
    <w:rsid w:val="00C924D5"/>
    <w:rsid w:val="00C924FC"/>
    <w:rsid w:val="00C92950"/>
    <w:rsid w:val="00C92A2A"/>
    <w:rsid w:val="00C92C3D"/>
    <w:rsid w:val="00C92EB4"/>
    <w:rsid w:val="00C9347E"/>
    <w:rsid w:val="00C934D2"/>
    <w:rsid w:val="00C93754"/>
    <w:rsid w:val="00C938A0"/>
    <w:rsid w:val="00C93A85"/>
    <w:rsid w:val="00C93AAA"/>
    <w:rsid w:val="00C93CED"/>
    <w:rsid w:val="00C93DB9"/>
    <w:rsid w:val="00C93E85"/>
    <w:rsid w:val="00C94174"/>
    <w:rsid w:val="00C943D6"/>
    <w:rsid w:val="00C9443A"/>
    <w:rsid w:val="00C944C4"/>
    <w:rsid w:val="00C94598"/>
    <w:rsid w:val="00C94856"/>
    <w:rsid w:val="00C949F8"/>
    <w:rsid w:val="00C94BB5"/>
    <w:rsid w:val="00C94D8F"/>
    <w:rsid w:val="00C95093"/>
    <w:rsid w:val="00C95461"/>
    <w:rsid w:val="00C954B1"/>
    <w:rsid w:val="00C95575"/>
    <w:rsid w:val="00C955FB"/>
    <w:rsid w:val="00C95739"/>
    <w:rsid w:val="00C95868"/>
    <w:rsid w:val="00C95BBB"/>
    <w:rsid w:val="00C96002"/>
    <w:rsid w:val="00C960D6"/>
    <w:rsid w:val="00C9627F"/>
    <w:rsid w:val="00C962E2"/>
    <w:rsid w:val="00C96339"/>
    <w:rsid w:val="00C964A3"/>
    <w:rsid w:val="00C965EF"/>
    <w:rsid w:val="00C96709"/>
    <w:rsid w:val="00C96718"/>
    <w:rsid w:val="00C96837"/>
    <w:rsid w:val="00C9697B"/>
    <w:rsid w:val="00C96EEE"/>
    <w:rsid w:val="00C96FE8"/>
    <w:rsid w:val="00C976C6"/>
    <w:rsid w:val="00C9771A"/>
    <w:rsid w:val="00C97A83"/>
    <w:rsid w:val="00C97EF9"/>
    <w:rsid w:val="00CA0306"/>
    <w:rsid w:val="00CA0589"/>
    <w:rsid w:val="00CA05E0"/>
    <w:rsid w:val="00CA0943"/>
    <w:rsid w:val="00CA0AFC"/>
    <w:rsid w:val="00CA0D17"/>
    <w:rsid w:val="00CA10E8"/>
    <w:rsid w:val="00CA139C"/>
    <w:rsid w:val="00CA1550"/>
    <w:rsid w:val="00CA16A3"/>
    <w:rsid w:val="00CA16DB"/>
    <w:rsid w:val="00CA17B9"/>
    <w:rsid w:val="00CA192B"/>
    <w:rsid w:val="00CA19F6"/>
    <w:rsid w:val="00CA1BA8"/>
    <w:rsid w:val="00CA1C09"/>
    <w:rsid w:val="00CA1DF7"/>
    <w:rsid w:val="00CA1F73"/>
    <w:rsid w:val="00CA2117"/>
    <w:rsid w:val="00CA212E"/>
    <w:rsid w:val="00CA2235"/>
    <w:rsid w:val="00CA2644"/>
    <w:rsid w:val="00CA29BE"/>
    <w:rsid w:val="00CA303E"/>
    <w:rsid w:val="00CA33ED"/>
    <w:rsid w:val="00CA36FA"/>
    <w:rsid w:val="00CA3720"/>
    <w:rsid w:val="00CA3A2E"/>
    <w:rsid w:val="00CA3B80"/>
    <w:rsid w:val="00CA3C30"/>
    <w:rsid w:val="00CA3DB6"/>
    <w:rsid w:val="00CA3DD2"/>
    <w:rsid w:val="00CA3F3C"/>
    <w:rsid w:val="00CA3FE0"/>
    <w:rsid w:val="00CA442F"/>
    <w:rsid w:val="00CA448A"/>
    <w:rsid w:val="00CA44C1"/>
    <w:rsid w:val="00CA46FE"/>
    <w:rsid w:val="00CA473D"/>
    <w:rsid w:val="00CA47E4"/>
    <w:rsid w:val="00CA4B40"/>
    <w:rsid w:val="00CA4CB8"/>
    <w:rsid w:val="00CA4DA1"/>
    <w:rsid w:val="00CA4DD5"/>
    <w:rsid w:val="00CA527F"/>
    <w:rsid w:val="00CA529B"/>
    <w:rsid w:val="00CA53DF"/>
    <w:rsid w:val="00CA5468"/>
    <w:rsid w:val="00CA54E4"/>
    <w:rsid w:val="00CA57E0"/>
    <w:rsid w:val="00CA5892"/>
    <w:rsid w:val="00CA58F0"/>
    <w:rsid w:val="00CA58F6"/>
    <w:rsid w:val="00CA598D"/>
    <w:rsid w:val="00CA59BC"/>
    <w:rsid w:val="00CA5B45"/>
    <w:rsid w:val="00CA5CBC"/>
    <w:rsid w:val="00CA5CDA"/>
    <w:rsid w:val="00CA5E28"/>
    <w:rsid w:val="00CA62B9"/>
    <w:rsid w:val="00CA673F"/>
    <w:rsid w:val="00CA68C0"/>
    <w:rsid w:val="00CA6B78"/>
    <w:rsid w:val="00CA6D1C"/>
    <w:rsid w:val="00CA6E14"/>
    <w:rsid w:val="00CA6F1A"/>
    <w:rsid w:val="00CA708D"/>
    <w:rsid w:val="00CA7235"/>
    <w:rsid w:val="00CA73E1"/>
    <w:rsid w:val="00CA7426"/>
    <w:rsid w:val="00CA7612"/>
    <w:rsid w:val="00CA76DB"/>
    <w:rsid w:val="00CA7840"/>
    <w:rsid w:val="00CA795B"/>
    <w:rsid w:val="00CA796C"/>
    <w:rsid w:val="00CA7C50"/>
    <w:rsid w:val="00CB016B"/>
    <w:rsid w:val="00CB0594"/>
    <w:rsid w:val="00CB05D9"/>
    <w:rsid w:val="00CB070B"/>
    <w:rsid w:val="00CB0B41"/>
    <w:rsid w:val="00CB0E07"/>
    <w:rsid w:val="00CB0FEF"/>
    <w:rsid w:val="00CB10B8"/>
    <w:rsid w:val="00CB10DF"/>
    <w:rsid w:val="00CB14B4"/>
    <w:rsid w:val="00CB156D"/>
    <w:rsid w:val="00CB1626"/>
    <w:rsid w:val="00CB16AC"/>
    <w:rsid w:val="00CB1906"/>
    <w:rsid w:val="00CB1A3C"/>
    <w:rsid w:val="00CB1AA9"/>
    <w:rsid w:val="00CB1AF8"/>
    <w:rsid w:val="00CB1B24"/>
    <w:rsid w:val="00CB1C86"/>
    <w:rsid w:val="00CB1DD4"/>
    <w:rsid w:val="00CB1EBE"/>
    <w:rsid w:val="00CB1F8A"/>
    <w:rsid w:val="00CB1FB2"/>
    <w:rsid w:val="00CB1FC1"/>
    <w:rsid w:val="00CB20FE"/>
    <w:rsid w:val="00CB22D0"/>
    <w:rsid w:val="00CB2576"/>
    <w:rsid w:val="00CB2599"/>
    <w:rsid w:val="00CB2729"/>
    <w:rsid w:val="00CB2741"/>
    <w:rsid w:val="00CB28EE"/>
    <w:rsid w:val="00CB2BEB"/>
    <w:rsid w:val="00CB2CEF"/>
    <w:rsid w:val="00CB2EB0"/>
    <w:rsid w:val="00CB3025"/>
    <w:rsid w:val="00CB3371"/>
    <w:rsid w:val="00CB33E3"/>
    <w:rsid w:val="00CB347C"/>
    <w:rsid w:val="00CB3B73"/>
    <w:rsid w:val="00CB3C0C"/>
    <w:rsid w:val="00CB3DF8"/>
    <w:rsid w:val="00CB3E66"/>
    <w:rsid w:val="00CB3EC4"/>
    <w:rsid w:val="00CB3F6B"/>
    <w:rsid w:val="00CB4246"/>
    <w:rsid w:val="00CB4253"/>
    <w:rsid w:val="00CB440E"/>
    <w:rsid w:val="00CB44C9"/>
    <w:rsid w:val="00CB45BD"/>
    <w:rsid w:val="00CB45F4"/>
    <w:rsid w:val="00CB4A5A"/>
    <w:rsid w:val="00CB4D1A"/>
    <w:rsid w:val="00CB4D25"/>
    <w:rsid w:val="00CB4E6D"/>
    <w:rsid w:val="00CB4EF8"/>
    <w:rsid w:val="00CB4F20"/>
    <w:rsid w:val="00CB51EE"/>
    <w:rsid w:val="00CB5231"/>
    <w:rsid w:val="00CB5332"/>
    <w:rsid w:val="00CB545F"/>
    <w:rsid w:val="00CB57F0"/>
    <w:rsid w:val="00CB581D"/>
    <w:rsid w:val="00CB5990"/>
    <w:rsid w:val="00CB5BD6"/>
    <w:rsid w:val="00CB626F"/>
    <w:rsid w:val="00CB63A0"/>
    <w:rsid w:val="00CB643C"/>
    <w:rsid w:val="00CB6847"/>
    <w:rsid w:val="00CB68F3"/>
    <w:rsid w:val="00CB693B"/>
    <w:rsid w:val="00CB6B74"/>
    <w:rsid w:val="00CB72AE"/>
    <w:rsid w:val="00CB737E"/>
    <w:rsid w:val="00CB739C"/>
    <w:rsid w:val="00CB765B"/>
    <w:rsid w:val="00CB77E6"/>
    <w:rsid w:val="00CB77F5"/>
    <w:rsid w:val="00CB79E8"/>
    <w:rsid w:val="00CB7B1E"/>
    <w:rsid w:val="00CB7B72"/>
    <w:rsid w:val="00CB7B89"/>
    <w:rsid w:val="00CC0243"/>
    <w:rsid w:val="00CC02B9"/>
    <w:rsid w:val="00CC0479"/>
    <w:rsid w:val="00CC0823"/>
    <w:rsid w:val="00CC0946"/>
    <w:rsid w:val="00CC09BF"/>
    <w:rsid w:val="00CC0B8A"/>
    <w:rsid w:val="00CC1138"/>
    <w:rsid w:val="00CC1180"/>
    <w:rsid w:val="00CC11D1"/>
    <w:rsid w:val="00CC1224"/>
    <w:rsid w:val="00CC17F6"/>
    <w:rsid w:val="00CC1A35"/>
    <w:rsid w:val="00CC1CD2"/>
    <w:rsid w:val="00CC1E04"/>
    <w:rsid w:val="00CC1E07"/>
    <w:rsid w:val="00CC1F4A"/>
    <w:rsid w:val="00CC21C0"/>
    <w:rsid w:val="00CC22AC"/>
    <w:rsid w:val="00CC22D9"/>
    <w:rsid w:val="00CC245D"/>
    <w:rsid w:val="00CC2577"/>
    <w:rsid w:val="00CC2673"/>
    <w:rsid w:val="00CC27F5"/>
    <w:rsid w:val="00CC2979"/>
    <w:rsid w:val="00CC297C"/>
    <w:rsid w:val="00CC2AC8"/>
    <w:rsid w:val="00CC2BA7"/>
    <w:rsid w:val="00CC2C4D"/>
    <w:rsid w:val="00CC2E5E"/>
    <w:rsid w:val="00CC2F28"/>
    <w:rsid w:val="00CC30C5"/>
    <w:rsid w:val="00CC31EE"/>
    <w:rsid w:val="00CC332A"/>
    <w:rsid w:val="00CC3426"/>
    <w:rsid w:val="00CC3508"/>
    <w:rsid w:val="00CC35C3"/>
    <w:rsid w:val="00CC36BF"/>
    <w:rsid w:val="00CC3B1D"/>
    <w:rsid w:val="00CC3BF1"/>
    <w:rsid w:val="00CC3C70"/>
    <w:rsid w:val="00CC3D0D"/>
    <w:rsid w:val="00CC3D37"/>
    <w:rsid w:val="00CC3DC0"/>
    <w:rsid w:val="00CC4054"/>
    <w:rsid w:val="00CC41C6"/>
    <w:rsid w:val="00CC41E1"/>
    <w:rsid w:val="00CC4270"/>
    <w:rsid w:val="00CC4436"/>
    <w:rsid w:val="00CC45D9"/>
    <w:rsid w:val="00CC45FF"/>
    <w:rsid w:val="00CC4708"/>
    <w:rsid w:val="00CC480D"/>
    <w:rsid w:val="00CC4AE8"/>
    <w:rsid w:val="00CC4B6D"/>
    <w:rsid w:val="00CC4B9B"/>
    <w:rsid w:val="00CC4E21"/>
    <w:rsid w:val="00CC4E47"/>
    <w:rsid w:val="00CC4EE8"/>
    <w:rsid w:val="00CC4F4B"/>
    <w:rsid w:val="00CC4FEC"/>
    <w:rsid w:val="00CC5037"/>
    <w:rsid w:val="00CC50CA"/>
    <w:rsid w:val="00CC514E"/>
    <w:rsid w:val="00CC529E"/>
    <w:rsid w:val="00CC53CB"/>
    <w:rsid w:val="00CC55CA"/>
    <w:rsid w:val="00CC5722"/>
    <w:rsid w:val="00CC5824"/>
    <w:rsid w:val="00CC589F"/>
    <w:rsid w:val="00CC58F7"/>
    <w:rsid w:val="00CC594E"/>
    <w:rsid w:val="00CC5A90"/>
    <w:rsid w:val="00CC5B01"/>
    <w:rsid w:val="00CC5B13"/>
    <w:rsid w:val="00CC5CF1"/>
    <w:rsid w:val="00CC60C3"/>
    <w:rsid w:val="00CC62F8"/>
    <w:rsid w:val="00CC6403"/>
    <w:rsid w:val="00CC6762"/>
    <w:rsid w:val="00CC678D"/>
    <w:rsid w:val="00CC67F3"/>
    <w:rsid w:val="00CC68EE"/>
    <w:rsid w:val="00CC6CD4"/>
    <w:rsid w:val="00CC6DDB"/>
    <w:rsid w:val="00CC6E8E"/>
    <w:rsid w:val="00CC7027"/>
    <w:rsid w:val="00CC7072"/>
    <w:rsid w:val="00CC70AB"/>
    <w:rsid w:val="00CC72AA"/>
    <w:rsid w:val="00CC766D"/>
    <w:rsid w:val="00CC76C7"/>
    <w:rsid w:val="00CC7725"/>
    <w:rsid w:val="00CC77F9"/>
    <w:rsid w:val="00CC7988"/>
    <w:rsid w:val="00CD034D"/>
    <w:rsid w:val="00CD03E8"/>
    <w:rsid w:val="00CD0521"/>
    <w:rsid w:val="00CD06D7"/>
    <w:rsid w:val="00CD07AF"/>
    <w:rsid w:val="00CD09A5"/>
    <w:rsid w:val="00CD0B50"/>
    <w:rsid w:val="00CD0E41"/>
    <w:rsid w:val="00CD102A"/>
    <w:rsid w:val="00CD1062"/>
    <w:rsid w:val="00CD123A"/>
    <w:rsid w:val="00CD175F"/>
    <w:rsid w:val="00CD1928"/>
    <w:rsid w:val="00CD19FC"/>
    <w:rsid w:val="00CD1B77"/>
    <w:rsid w:val="00CD1C86"/>
    <w:rsid w:val="00CD1CF9"/>
    <w:rsid w:val="00CD1EC3"/>
    <w:rsid w:val="00CD1F13"/>
    <w:rsid w:val="00CD1FEE"/>
    <w:rsid w:val="00CD22C9"/>
    <w:rsid w:val="00CD22DD"/>
    <w:rsid w:val="00CD2503"/>
    <w:rsid w:val="00CD25E3"/>
    <w:rsid w:val="00CD26B0"/>
    <w:rsid w:val="00CD2931"/>
    <w:rsid w:val="00CD2AA4"/>
    <w:rsid w:val="00CD2B87"/>
    <w:rsid w:val="00CD2BA1"/>
    <w:rsid w:val="00CD2D18"/>
    <w:rsid w:val="00CD2D1D"/>
    <w:rsid w:val="00CD2E1B"/>
    <w:rsid w:val="00CD322C"/>
    <w:rsid w:val="00CD356F"/>
    <w:rsid w:val="00CD35B3"/>
    <w:rsid w:val="00CD39A3"/>
    <w:rsid w:val="00CD3C58"/>
    <w:rsid w:val="00CD3E17"/>
    <w:rsid w:val="00CD3F09"/>
    <w:rsid w:val="00CD3F57"/>
    <w:rsid w:val="00CD4302"/>
    <w:rsid w:val="00CD436E"/>
    <w:rsid w:val="00CD43E8"/>
    <w:rsid w:val="00CD45ED"/>
    <w:rsid w:val="00CD46B8"/>
    <w:rsid w:val="00CD46C4"/>
    <w:rsid w:val="00CD46F7"/>
    <w:rsid w:val="00CD4A0D"/>
    <w:rsid w:val="00CD4A66"/>
    <w:rsid w:val="00CD4B13"/>
    <w:rsid w:val="00CD4B16"/>
    <w:rsid w:val="00CD4B86"/>
    <w:rsid w:val="00CD4F61"/>
    <w:rsid w:val="00CD4F6F"/>
    <w:rsid w:val="00CD5034"/>
    <w:rsid w:val="00CD5089"/>
    <w:rsid w:val="00CD50BE"/>
    <w:rsid w:val="00CD5111"/>
    <w:rsid w:val="00CD53CF"/>
    <w:rsid w:val="00CD546F"/>
    <w:rsid w:val="00CD5765"/>
    <w:rsid w:val="00CD5892"/>
    <w:rsid w:val="00CD58B1"/>
    <w:rsid w:val="00CD58E8"/>
    <w:rsid w:val="00CD5AB7"/>
    <w:rsid w:val="00CD5C23"/>
    <w:rsid w:val="00CD5C5A"/>
    <w:rsid w:val="00CD5DED"/>
    <w:rsid w:val="00CD5F90"/>
    <w:rsid w:val="00CD608E"/>
    <w:rsid w:val="00CD6301"/>
    <w:rsid w:val="00CD6788"/>
    <w:rsid w:val="00CD67BF"/>
    <w:rsid w:val="00CD6946"/>
    <w:rsid w:val="00CD6C5F"/>
    <w:rsid w:val="00CD704E"/>
    <w:rsid w:val="00CD778D"/>
    <w:rsid w:val="00CD7836"/>
    <w:rsid w:val="00CD7910"/>
    <w:rsid w:val="00CD798A"/>
    <w:rsid w:val="00CD79D3"/>
    <w:rsid w:val="00CD7CC8"/>
    <w:rsid w:val="00CD7CCB"/>
    <w:rsid w:val="00CD7DAD"/>
    <w:rsid w:val="00CD7E2D"/>
    <w:rsid w:val="00CD7ED8"/>
    <w:rsid w:val="00CE017D"/>
    <w:rsid w:val="00CE01E5"/>
    <w:rsid w:val="00CE0271"/>
    <w:rsid w:val="00CE03AD"/>
    <w:rsid w:val="00CE0508"/>
    <w:rsid w:val="00CE060A"/>
    <w:rsid w:val="00CE064C"/>
    <w:rsid w:val="00CE06E4"/>
    <w:rsid w:val="00CE077E"/>
    <w:rsid w:val="00CE07D7"/>
    <w:rsid w:val="00CE09A1"/>
    <w:rsid w:val="00CE0A3B"/>
    <w:rsid w:val="00CE0AD7"/>
    <w:rsid w:val="00CE0CAA"/>
    <w:rsid w:val="00CE0E07"/>
    <w:rsid w:val="00CE0EFF"/>
    <w:rsid w:val="00CE0F9A"/>
    <w:rsid w:val="00CE1032"/>
    <w:rsid w:val="00CE1329"/>
    <w:rsid w:val="00CE1527"/>
    <w:rsid w:val="00CE16E2"/>
    <w:rsid w:val="00CE1951"/>
    <w:rsid w:val="00CE1980"/>
    <w:rsid w:val="00CE1A73"/>
    <w:rsid w:val="00CE1DD2"/>
    <w:rsid w:val="00CE1F97"/>
    <w:rsid w:val="00CE205D"/>
    <w:rsid w:val="00CE20F2"/>
    <w:rsid w:val="00CE2280"/>
    <w:rsid w:val="00CE2507"/>
    <w:rsid w:val="00CE250E"/>
    <w:rsid w:val="00CE253F"/>
    <w:rsid w:val="00CE25DD"/>
    <w:rsid w:val="00CE2B82"/>
    <w:rsid w:val="00CE2C77"/>
    <w:rsid w:val="00CE2CBF"/>
    <w:rsid w:val="00CE2FC2"/>
    <w:rsid w:val="00CE309E"/>
    <w:rsid w:val="00CE34E2"/>
    <w:rsid w:val="00CE36C3"/>
    <w:rsid w:val="00CE3892"/>
    <w:rsid w:val="00CE3909"/>
    <w:rsid w:val="00CE3921"/>
    <w:rsid w:val="00CE3B20"/>
    <w:rsid w:val="00CE4156"/>
    <w:rsid w:val="00CE4161"/>
    <w:rsid w:val="00CE4244"/>
    <w:rsid w:val="00CE4A52"/>
    <w:rsid w:val="00CE4A8F"/>
    <w:rsid w:val="00CE4FE5"/>
    <w:rsid w:val="00CE5039"/>
    <w:rsid w:val="00CE578D"/>
    <w:rsid w:val="00CE57D4"/>
    <w:rsid w:val="00CE5AFD"/>
    <w:rsid w:val="00CE5BD0"/>
    <w:rsid w:val="00CE5FF3"/>
    <w:rsid w:val="00CE6015"/>
    <w:rsid w:val="00CE6077"/>
    <w:rsid w:val="00CE61F7"/>
    <w:rsid w:val="00CE634E"/>
    <w:rsid w:val="00CE6527"/>
    <w:rsid w:val="00CE65F9"/>
    <w:rsid w:val="00CE6675"/>
    <w:rsid w:val="00CE68E1"/>
    <w:rsid w:val="00CE6A7C"/>
    <w:rsid w:val="00CE6C66"/>
    <w:rsid w:val="00CE6D39"/>
    <w:rsid w:val="00CE6EF2"/>
    <w:rsid w:val="00CE6FFD"/>
    <w:rsid w:val="00CE7058"/>
    <w:rsid w:val="00CE70F2"/>
    <w:rsid w:val="00CE72D4"/>
    <w:rsid w:val="00CE731A"/>
    <w:rsid w:val="00CE77B9"/>
    <w:rsid w:val="00CE7853"/>
    <w:rsid w:val="00CE79F1"/>
    <w:rsid w:val="00CE7F8B"/>
    <w:rsid w:val="00CF0810"/>
    <w:rsid w:val="00CF09BB"/>
    <w:rsid w:val="00CF0BE0"/>
    <w:rsid w:val="00CF0C87"/>
    <w:rsid w:val="00CF13CC"/>
    <w:rsid w:val="00CF1452"/>
    <w:rsid w:val="00CF1571"/>
    <w:rsid w:val="00CF15CD"/>
    <w:rsid w:val="00CF16A7"/>
    <w:rsid w:val="00CF1BDA"/>
    <w:rsid w:val="00CF1BFD"/>
    <w:rsid w:val="00CF1CE2"/>
    <w:rsid w:val="00CF1CF4"/>
    <w:rsid w:val="00CF1ECC"/>
    <w:rsid w:val="00CF201E"/>
    <w:rsid w:val="00CF222B"/>
    <w:rsid w:val="00CF227A"/>
    <w:rsid w:val="00CF22B1"/>
    <w:rsid w:val="00CF236F"/>
    <w:rsid w:val="00CF239F"/>
    <w:rsid w:val="00CF240C"/>
    <w:rsid w:val="00CF24EC"/>
    <w:rsid w:val="00CF2A72"/>
    <w:rsid w:val="00CF2B24"/>
    <w:rsid w:val="00CF2B49"/>
    <w:rsid w:val="00CF2F1F"/>
    <w:rsid w:val="00CF2FBE"/>
    <w:rsid w:val="00CF307D"/>
    <w:rsid w:val="00CF31DF"/>
    <w:rsid w:val="00CF328C"/>
    <w:rsid w:val="00CF3488"/>
    <w:rsid w:val="00CF3538"/>
    <w:rsid w:val="00CF35BD"/>
    <w:rsid w:val="00CF3656"/>
    <w:rsid w:val="00CF375D"/>
    <w:rsid w:val="00CF38CC"/>
    <w:rsid w:val="00CF3A69"/>
    <w:rsid w:val="00CF3CDE"/>
    <w:rsid w:val="00CF3DC1"/>
    <w:rsid w:val="00CF3F7F"/>
    <w:rsid w:val="00CF41D7"/>
    <w:rsid w:val="00CF41F6"/>
    <w:rsid w:val="00CF41F9"/>
    <w:rsid w:val="00CF421D"/>
    <w:rsid w:val="00CF442B"/>
    <w:rsid w:val="00CF446C"/>
    <w:rsid w:val="00CF446F"/>
    <w:rsid w:val="00CF44E3"/>
    <w:rsid w:val="00CF4578"/>
    <w:rsid w:val="00CF476D"/>
    <w:rsid w:val="00CF4895"/>
    <w:rsid w:val="00CF4AFB"/>
    <w:rsid w:val="00CF4BA3"/>
    <w:rsid w:val="00CF4E37"/>
    <w:rsid w:val="00CF4EBD"/>
    <w:rsid w:val="00CF5105"/>
    <w:rsid w:val="00CF5156"/>
    <w:rsid w:val="00CF5237"/>
    <w:rsid w:val="00CF58A3"/>
    <w:rsid w:val="00CF58E3"/>
    <w:rsid w:val="00CF5919"/>
    <w:rsid w:val="00CF5AB5"/>
    <w:rsid w:val="00CF5AB7"/>
    <w:rsid w:val="00CF5AD2"/>
    <w:rsid w:val="00CF5B38"/>
    <w:rsid w:val="00CF5B5D"/>
    <w:rsid w:val="00CF5CD9"/>
    <w:rsid w:val="00CF5CED"/>
    <w:rsid w:val="00CF5DE0"/>
    <w:rsid w:val="00CF5EAB"/>
    <w:rsid w:val="00CF5FBB"/>
    <w:rsid w:val="00CF612B"/>
    <w:rsid w:val="00CF6183"/>
    <w:rsid w:val="00CF63A8"/>
    <w:rsid w:val="00CF63F6"/>
    <w:rsid w:val="00CF65C8"/>
    <w:rsid w:val="00CF66D2"/>
    <w:rsid w:val="00CF68DB"/>
    <w:rsid w:val="00CF68F1"/>
    <w:rsid w:val="00CF6976"/>
    <w:rsid w:val="00CF6989"/>
    <w:rsid w:val="00CF6A06"/>
    <w:rsid w:val="00CF6B83"/>
    <w:rsid w:val="00CF6C14"/>
    <w:rsid w:val="00CF6DA3"/>
    <w:rsid w:val="00CF6F3F"/>
    <w:rsid w:val="00CF730E"/>
    <w:rsid w:val="00CF7445"/>
    <w:rsid w:val="00CF748D"/>
    <w:rsid w:val="00CF76DF"/>
    <w:rsid w:val="00CF770B"/>
    <w:rsid w:val="00CF792E"/>
    <w:rsid w:val="00CF798B"/>
    <w:rsid w:val="00CF7A11"/>
    <w:rsid w:val="00CF7C3A"/>
    <w:rsid w:val="00CF7D38"/>
    <w:rsid w:val="00D0038E"/>
    <w:rsid w:val="00D0049A"/>
    <w:rsid w:val="00D0070C"/>
    <w:rsid w:val="00D0075E"/>
    <w:rsid w:val="00D0079A"/>
    <w:rsid w:val="00D00959"/>
    <w:rsid w:val="00D00A45"/>
    <w:rsid w:val="00D00BD6"/>
    <w:rsid w:val="00D00DA3"/>
    <w:rsid w:val="00D01419"/>
    <w:rsid w:val="00D01451"/>
    <w:rsid w:val="00D0167A"/>
    <w:rsid w:val="00D01702"/>
    <w:rsid w:val="00D01713"/>
    <w:rsid w:val="00D0192F"/>
    <w:rsid w:val="00D01A8D"/>
    <w:rsid w:val="00D01DF5"/>
    <w:rsid w:val="00D01E3B"/>
    <w:rsid w:val="00D02041"/>
    <w:rsid w:val="00D020BA"/>
    <w:rsid w:val="00D02577"/>
    <w:rsid w:val="00D0264F"/>
    <w:rsid w:val="00D026D2"/>
    <w:rsid w:val="00D027CB"/>
    <w:rsid w:val="00D029B2"/>
    <w:rsid w:val="00D02B6C"/>
    <w:rsid w:val="00D02E95"/>
    <w:rsid w:val="00D03317"/>
    <w:rsid w:val="00D033BD"/>
    <w:rsid w:val="00D033CD"/>
    <w:rsid w:val="00D0353F"/>
    <w:rsid w:val="00D0378C"/>
    <w:rsid w:val="00D03C8F"/>
    <w:rsid w:val="00D03E40"/>
    <w:rsid w:val="00D03F59"/>
    <w:rsid w:val="00D03F9C"/>
    <w:rsid w:val="00D04022"/>
    <w:rsid w:val="00D040E8"/>
    <w:rsid w:val="00D041BE"/>
    <w:rsid w:val="00D0432E"/>
    <w:rsid w:val="00D044CD"/>
    <w:rsid w:val="00D04676"/>
    <w:rsid w:val="00D04792"/>
    <w:rsid w:val="00D047F5"/>
    <w:rsid w:val="00D049A5"/>
    <w:rsid w:val="00D04A96"/>
    <w:rsid w:val="00D04C2E"/>
    <w:rsid w:val="00D04C84"/>
    <w:rsid w:val="00D04DA4"/>
    <w:rsid w:val="00D04E4A"/>
    <w:rsid w:val="00D0506B"/>
    <w:rsid w:val="00D05072"/>
    <w:rsid w:val="00D05093"/>
    <w:rsid w:val="00D0521C"/>
    <w:rsid w:val="00D05A28"/>
    <w:rsid w:val="00D05C2F"/>
    <w:rsid w:val="00D05CDC"/>
    <w:rsid w:val="00D05E43"/>
    <w:rsid w:val="00D06055"/>
    <w:rsid w:val="00D062BD"/>
    <w:rsid w:val="00D06372"/>
    <w:rsid w:val="00D06433"/>
    <w:rsid w:val="00D06876"/>
    <w:rsid w:val="00D069BE"/>
    <w:rsid w:val="00D06C3A"/>
    <w:rsid w:val="00D06DD7"/>
    <w:rsid w:val="00D06F05"/>
    <w:rsid w:val="00D06F25"/>
    <w:rsid w:val="00D0729F"/>
    <w:rsid w:val="00D072C0"/>
    <w:rsid w:val="00D072EA"/>
    <w:rsid w:val="00D0753D"/>
    <w:rsid w:val="00D07910"/>
    <w:rsid w:val="00D07937"/>
    <w:rsid w:val="00D07BF5"/>
    <w:rsid w:val="00D07E0A"/>
    <w:rsid w:val="00D07EC8"/>
    <w:rsid w:val="00D07FC0"/>
    <w:rsid w:val="00D10003"/>
    <w:rsid w:val="00D10129"/>
    <w:rsid w:val="00D10186"/>
    <w:rsid w:val="00D10267"/>
    <w:rsid w:val="00D102B2"/>
    <w:rsid w:val="00D103E2"/>
    <w:rsid w:val="00D1061E"/>
    <w:rsid w:val="00D109F2"/>
    <w:rsid w:val="00D10D9B"/>
    <w:rsid w:val="00D10F94"/>
    <w:rsid w:val="00D10FDB"/>
    <w:rsid w:val="00D11030"/>
    <w:rsid w:val="00D111C8"/>
    <w:rsid w:val="00D11282"/>
    <w:rsid w:val="00D112C7"/>
    <w:rsid w:val="00D11A32"/>
    <w:rsid w:val="00D11A33"/>
    <w:rsid w:val="00D11AB1"/>
    <w:rsid w:val="00D11D05"/>
    <w:rsid w:val="00D11D6E"/>
    <w:rsid w:val="00D11EE8"/>
    <w:rsid w:val="00D12338"/>
    <w:rsid w:val="00D1243E"/>
    <w:rsid w:val="00D125D9"/>
    <w:rsid w:val="00D129D5"/>
    <w:rsid w:val="00D12AC6"/>
    <w:rsid w:val="00D12B6E"/>
    <w:rsid w:val="00D12EDC"/>
    <w:rsid w:val="00D1306A"/>
    <w:rsid w:val="00D13296"/>
    <w:rsid w:val="00D13522"/>
    <w:rsid w:val="00D139BD"/>
    <w:rsid w:val="00D13B4E"/>
    <w:rsid w:val="00D13F24"/>
    <w:rsid w:val="00D14025"/>
    <w:rsid w:val="00D1404E"/>
    <w:rsid w:val="00D14209"/>
    <w:rsid w:val="00D14247"/>
    <w:rsid w:val="00D142F3"/>
    <w:rsid w:val="00D14382"/>
    <w:rsid w:val="00D143CF"/>
    <w:rsid w:val="00D145F6"/>
    <w:rsid w:val="00D14654"/>
    <w:rsid w:val="00D1474C"/>
    <w:rsid w:val="00D14874"/>
    <w:rsid w:val="00D14CA1"/>
    <w:rsid w:val="00D14DA0"/>
    <w:rsid w:val="00D15054"/>
    <w:rsid w:val="00D152A4"/>
    <w:rsid w:val="00D1568A"/>
    <w:rsid w:val="00D158F6"/>
    <w:rsid w:val="00D15A64"/>
    <w:rsid w:val="00D15A6E"/>
    <w:rsid w:val="00D15C1F"/>
    <w:rsid w:val="00D15C9F"/>
    <w:rsid w:val="00D15EEE"/>
    <w:rsid w:val="00D15F3A"/>
    <w:rsid w:val="00D15FE1"/>
    <w:rsid w:val="00D16168"/>
    <w:rsid w:val="00D1654F"/>
    <w:rsid w:val="00D16712"/>
    <w:rsid w:val="00D16738"/>
    <w:rsid w:val="00D16900"/>
    <w:rsid w:val="00D16974"/>
    <w:rsid w:val="00D16A1D"/>
    <w:rsid w:val="00D16DE8"/>
    <w:rsid w:val="00D16EC6"/>
    <w:rsid w:val="00D16F10"/>
    <w:rsid w:val="00D16F7F"/>
    <w:rsid w:val="00D16FE4"/>
    <w:rsid w:val="00D17030"/>
    <w:rsid w:val="00D17328"/>
    <w:rsid w:val="00D174AD"/>
    <w:rsid w:val="00D177D7"/>
    <w:rsid w:val="00D17807"/>
    <w:rsid w:val="00D17848"/>
    <w:rsid w:val="00D17946"/>
    <w:rsid w:val="00D17B14"/>
    <w:rsid w:val="00D17B38"/>
    <w:rsid w:val="00D17D5F"/>
    <w:rsid w:val="00D17DC8"/>
    <w:rsid w:val="00D17E08"/>
    <w:rsid w:val="00D17E56"/>
    <w:rsid w:val="00D17FDC"/>
    <w:rsid w:val="00D17FEC"/>
    <w:rsid w:val="00D201D8"/>
    <w:rsid w:val="00D203C8"/>
    <w:rsid w:val="00D203F9"/>
    <w:rsid w:val="00D20863"/>
    <w:rsid w:val="00D2089B"/>
    <w:rsid w:val="00D20961"/>
    <w:rsid w:val="00D20C85"/>
    <w:rsid w:val="00D20CFB"/>
    <w:rsid w:val="00D20D5C"/>
    <w:rsid w:val="00D210D2"/>
    <w:rsid w:val="00D2117A"/>
    <w:rsid w:val="00D21439"/>
    <w:rsid w:val="00D2148D"/>
    <w:rsid w:val="00D214A1"/>
    <w:rsid w:val="00D215CA"/>
    <w:rsid w:val="00D218FC"/>
    <w:rsid w:val="00D21ECD"/>
    <w:rsid w:val="00D21EF5"/>
    <w:rsid w:val="00D2202C"/>
    <w:rsid w:val="00D220C1"/>
    <w:rsid w:val="00D2234E"/>
    <w:rsid w:val="00D224D2"/>
    <w:rsid w:val="00D226CA"/>
    <w:rsid w:val="00D22810"/>
    <w:rsid w:val="00D229D7"/>
    <w:rsid w:val="00D22D1B"/>
    <w:rsid w:val="00D22DDE"/>
    <w:rsid w:val="00D22EBC"/>
    <w:rsid w:val="00D23030"/>
    <w:rsid w:val="00D230D9"/>
    <w:rsid w:val="00D2319F"/>
    <w:rsid w:val="00D231DF"/>
    <w:rsid w:val="00D2372D"/>
    <w:rsid w:val="00D23942"/>
    <w:rsid w:val="00D23A58"/>
    <w:rsid w:val="00D23B3B"/>
    <w:rsid w:val="00D23C0A"/>
    <w:rsid w:val="00D23CC9"/>
    <w:rsid w:val="00D23D88"/>
    <w:rsid w:val="00D23F17"/>
    <w:rsid w:val="00D240E0"/>
    <w:rsid w:val="00D247DD"/>
    <w:rsid w:val="00D24946"/>
    <w:rsid w:val="00D24AA4"/>
    <w:rsid w:val="00D24AEA"/>
    <w:rsid w:val="00D24AFB"/>
    <w:rsid w:val="00D24B9F"/>
    <w:rsid w:val="00D24C66"/>
    <w:rsid w:val="00D2500B"/>
    <w:rsid w:val="00D25067"/>
    <w:rsid w:val="00D253A3"/>
    <w:rsid w:val="00D254C6"/>
    <w:rsid w:val="00D25A15"/>
    <w:rsid w:val="00D25AA6"/>
    <w:rsid w:val="00D25B80"/>
    <w:rsid w:val="00D25D96"/>
    <w:rsid w:val="00D25F0C"/>
    <w:rsid w:val="00D26113"/>
    <w:rsid w:val="00D2650D"/>
    <w:rsid w:val="00D26547"/>
    <w:rsid w:val="00D26B36"/>
    <w:rsid w:val="00D26D20"/>
    <w:rsid w:val="00D26EE7"/>
    <w:rsid w:val="00D271E9"/>
    <w:rsid w:val="00D271F7"/>
    <w:rsid w:val="00D2727E"/>
    <w:rsid w:val="00D278D9"/>
    <w:rsid w:val="00D2797E"/>
    <w:rsid w:val="00D279A6"/>
    <w:rsid w:val="00D27AF3"/>
    <w:rsid w:val="00D30549"/>
    <w:rsid w:val="00D306A5"/>
    <w:rsid w:val="00D309E4"/>
    <w:rsid w:val="00D30A5D"/>
    <w:rsid w:val="00D30E85"/>
    <w:rsid w:val="00D30F67"/>
    <w:rsid w:val="00D3142A"/>
    <w:rsid w:val="00D315B2"/>
    <w:rsid w:val="00D315C8"/>
    <w:rsid w:val="00D31792"/>
    <w:rsid w:val="00D317E1"/>
    <w:rsid w:val="00D318E1"/>
    <w:rsid w:val="00D31BD0"/>
    <w:rsid w:val="00D31D47"/>
    <w:rsid w:val="00D31EAC"/>
    <w:rsid w:val="00D31F68"/>
    <w:rsid w:val="00D320E6"/>
    <w:rsid w:val="00D321A3"/>
    <w:rsid w:val="00D3263B"/>
    <w:rsid w:val="00D32D47"/>
    <w:rsid w:val="00D32EAA"/>
    <w:rsid w:val="00D33092"/>
    <w:rsid w:val="00D331EB"/>
    <w:rsid w:val="00D33206"/>
    <w:rsid w:val="00D33400"/>
    <w:rsid w:val="00D33428"/>
    <w:rsid w:val="00D338C7"/>
    <w:rsid w:val="00D33926"/>
    <w:rsid w:val="00D3395E"/>
    <w:rsid w:val="00D33B36"/>
    <w:rsid w:val="00D33C1D"/>
    <w:rsid w:val="00D33E5F"/>
    <w:rsid w:val="00D34054"/>
    <w:rsid w:val="00D340BD"/>
    <w:rsid w:val="00D34115"/>
    <w:rsid w:val="00D341B1"/>
    <w:rsid w:val="00D34312"/>
    <w:rsid w:val="00D346F8"/>
    <w:rsid w:val="00D34957"/>
    <w:rsid w:val="00D349F1"/>
    <w:rsid w:val="00D34B07"/>
    <w:rsid w:val="00D34B36"/>
    <w:rsid w:val="00D34DD8"/>
    <w:rsid w:val="00D34EFB"/>
    <w:rsid w:val="00D350CE"/>
    <w:rsid w:val="00D35102"/>
    <w:rsid w:val="00D35103"/>
    <w:rsid w:val="00D35303"/>
    <w:rsid w:val="00D35328"/>
    <w:rsid w:val="00D3538D"/>
    <w:rsid w:val="00D3555C"/>
    <w:rsid w:val="00D355C8"/>
    <w:rsid w:val="00D3576F"/>
    <w:rsid w:val="00D35CA8"/>
    <w:rsid w:val="00D35E48"/>
    <w:rsid w:val="00D3629C"/>
    <w:rsid w:val="00D365FF"/>
    <w:rsid w:val="00D366FE"/>
    <w:rsid w:val="00D36773"/>
    <w:rsid w:val="00D3682E"/>
    <w:rsid w:val="00D36991"/>
    <w:rsid w:val="00D36C71"/>
    <w:rsid w:val="00D36D1E"/>
    <w:rsid w:val="00D36DB2"/>
    <w:rsid w:val="00D36EC2"/>
    <w:rsid w:val="00D370AB"/>
    <w:rsid w:val="00D371DD"/>
    <w:rsid w:val="00D372BA"/>
    <w:rsid w:val="00D373D1"/>
    <w:rsid w:val="00D3744A"/>
    <w:rsid w:val="00D37491"/>
    <w:rsid w:val="00D374B8"/>
    <w:rsid w:val="00D37937"/>
    <w:rsid w:val="00D37951"/>
    <w:rsid w:val="00D37AAB"/>
    <w:rsid w:val="00D37E8A"/>
    <w:rsid w:val="00D37F72"/>
    <w:rsid w:val="00D40893"/>
    <w:rsid w:val="00D40BA2"/>
    <w:rsid w:val="00D40F07"/>
    <w:rsid w:val="00D40F94"/>
    <w:rsid w:val="00D410CB"/>
    <w:rsid w:val="00D412F6"/>
    <w:rsid w:val="00D41499"/>
    <w:rsid w:val="00D414DB"/>
    <w:rsid w:val="00D414DD"/>
    <w:rsid w:val="00D4193D"/>
    <w:rsid w:val="00D41A5E"/>
    <w:rsid w:val="00D41A63"/>
    <w:rsid w:val="00D41BB0"/>
    <w:rsid w:val="00D41C07"/>
    <w:rsid w:val="00D41CC5"/>
    <w:rsid w:val="00D41CE8"/>
    <w:rsid w:val="00D41E17"/>
    <w:rsid w:val="00D420DB"/>
    <w:rsid w:val="00D42141"/>
    <w:rsid w:val="00D423EC"/>
    <w:rsid w:val="00D426AD"/>
    <w:rsid w:val="00D427E9"/>
    <w:rsid w:val="00D42A39"/>
    <w:rsid w:val="00D42A79"/>
    <w:rsid w:val="00D42A7E"/>
    <w:rsid w:val="00D42B1E"/>
    <w:rsid w:val="00D42B48"/>
    <w:rsid w:val="00D42ED9"/>
    <w:rsid w:val="00D42FE6"/>
    <w:rsid w:val="00D43141"/>
    <w:rsid w:val="00D43228"/>
    <w:rsid w:val="00D432A2"/>
    <w:rsid w:val="00D435E5"/>
    <w:rsid w:val="00D4366E"/>
    <w:rsid w:val="00D436F4"/>
    <w:rsid w:val="00D4374C"/>
    <w:rsid w:val="00D43754"/>
    <w:rsid w:val="00D439FF"/>
    <w:rsid w:val="00D43E0C"/>
    <w:rsid w:val="00D43F08"/>
    <w:rsid w:val="00D44037"/>
    <w:rsid w:val="00D4410E"/>
    <w:rsid w:val="00D44358"/>
    <w:rsid w:val="00D44424"/>
    <w:rsid w:val="00D44631"/>
    <w:rsid w:val="00D44705"/>
    <w:rsid w:val="00D447D1"/>
    <w:rsid w:val="00D44855"/>
    <w:rsid w:val="00D44967"/>
    <w:rsid w:val="00D44B7C"/>
    <w:rsid w:val="00D44DBB"/>
    <w:rsid w:val="00D44E3F"/>
    <w:rsid w:val="00D44E7E"/>
    <w:rsid w:val="00D45129"/>
    <w:rsid w:val="00D451CA"/>
    <w:rsid w:val="00D452C1"/>
    <w:rsid w:val="00D4542A"/>
    <w:rsid w:val="00D454C5"/>
    <w:rsid w:val="00D45520"/>
    <w:rsid w:val="00D4552D"/>
    <w:rsid w:val="00D45750"/>
    <w:rsid w:val="00D4588E"/>
    <w:rsid w:val="00D45A50"/>
    <w:rsid w:val="00D45ABC"/>
    <w:rsid w:val="00D46068"/>
    <w:rsid w:val="00D464CD"/>
    <w:rsid w:val="00D4694F"/>
    <w:rsid w:val="00D46983"/>
    <w:rsid w:val="00D469F6"/>
    <w:rsid w:val="00D46DF5"/>
    <w:rsid w:val="00D46E24"/>
    <w:rsid w:val="00D470AA"/>
    <w:rsid w:val="00D472E5"/>
    <w:rsid w:val="00D475AB"/>
    <w:rsid w:val="00D47A3E"/>
    <w:rsid w:val="00D47AC1"/>
    <w:rsid w:val="00D47C5F"/>
    <w:rsid w:val="00D47D95"/>
    <w:rsid w:val="00D47DD6"/>
    <w:rsid w:val="00D50244"/>
    <w:rsid w:val="00D502D9"/>
    <w:rsid w:val="00D502FB"/>
    <w:rsid w:val="00D503D2"/>
    <w:rsid w:val="00D506E0"/>
    <w:rsid w:val="00D50C28"/>
    <w:rsid w:val="00D50F35"/>
    <w:rsid w:val="00D50F52"/>
    <w:rsid w:val="00D5100F"/>
    <w:rsid w:val="00D512BB"/>
    <w:rsid w:val="00D514AA"/>
    <w:rsid w:val="00D514F8"/>
    <w:rsid w:val="00D51559"/>
    <w:rsid w:val="00D5155B"/>
    <w:rsid w:val="00D51632"/>
    <w:rsid w:val="00D51946"/>
    <w:rsid w:val="00D51D71"/>
    <w:rsid w:val="00D51E1E"/>
    <w:rsid w:val="00D51E78"/>
    <w:rsid w:val="00D5245F"/>
    <w:rsid w:val="00D525DB"/>
    <w:rsid w:val="00D52720"/>
    <w:rsid w:val="00D527C0"/>
    <w:rsid w:val="00D527CC"/>
    <w:rsid w:val="00D52892"/>
    <w:rsid w:val="00D528F2"/>
    <w:rsid w:val="00D52ACB"/>
    <w:rsid w:val="00D52B27"/>
    <w:rsid w:val="00D52C57"/>
    <w:rsid w:val="00D52CA2"/>
    <w:rsid w:val="00D52D42"/>
    <w:rsid w:val="00D52EC6"/>
    <w:rsid w:val="00D52F6F"/>
    <w:rsid w:val="00D530CB"/>
    <w:rsid w:val="00D530EC"/>
    <w:rsid w:val="00D53334"/>
    <w:rsid w:val="00D5334F"/>
    <w:rsid w:val="00D538D2"/>
    <w:rsid w:val="00D53931"/>
    <w:rsid w:val="00D53A23"/>
    <w:rsid w:val="00D53A2F"/>
    <w:rsid w:val="00D53AFC"/>
    <w:rsid w:val="00D53BA2"/>
    <w:rsid w:val="00D53D05"/>
    <w:rsid w:val="00D53E5A"/>
    <w:rsid w:val="00D53EF6"/>
    <w:rsid w:val="00D541A7"/>
    <w:rsid w:val="00D5421B"/>
    <w:rsid w:val="00D542A8"/>
    <w:rsid w:val="00D54564"/>
    <w:rsid w:val="00D5458D"/>
    <w:rsid w:val="00D54702"/>
    <w:rsid w:val="00D547C5"/>
    <w:rsid w:val="00D54B20"/>
    <w:rsid w:val="00D54BB0"/>
    <w:rsid w:val="00D54E6D"/>
    <w:rsid w:val="00D54F2D"/>
    <w:rsid w:val="00D55016"/>
    <w:rsid w:val="00D55119"/>
    <w:rsid w:val="00D5524D"/>
    <w:rsid w:val="00D5542E"/>
    <w:rsid w:val="00D5548F"/>
    <w:rsid w:val="00D5561A"/>
    <w:rsid w:val="00D557B0"/>
    <w:rsid w:val="00D558E0"/>
    <w:rsid w:val="00D5593A"/>
    <w:rsid w:val="00D559D0"/>
    <w:rsid w:val="00D55A78"/>
    <w:rsid w:val="00D55C73"/>
    <w:rsid w:val="00D56052"/>
    <w:rsid w:val="00D560FE"/>
    <w:rsid w:val="00D562F7"/>
    <w:rsid w:val="00D56692"/>
    <w:rsid w:val="00D567BD"/>
    <w:rsid w:val="00D567E0"/>
    <w:rsid w:val="00D5685E"/>
    <w:rsid w:val="00D56AD0"/>
    <w:rsid w:val="00D56CC7"/>
    <w:rsid w:val="00D56D8B"/>
    <w:rsid w:val="00D56F2B"/>
    <w:rsid w:val="00D57081"/>
    <w:rsid w:val="00D5722A"/>
    <w:rsid w:val="00D57328"/>
    <w:rsid w:val="00D57676"/>
    <w:rsid w:val="00D57A18"/>
    <w:rsid w:val="00D57AC3"/>
    <w:rsid w:val="00D57B5A"/>
    <w:rsid w:val="00D57C23"/>
    <w:rsid w:val="00D57D72"/>
    <w:rsid w:val="00D57D7B"/>
    <w:rsid w:val="00D57EFF"/>
    <w:rsid w:val="00D57F30"/>
    <w:rsid w:val="00D57F4F"/>
    <w:rsid w:val="00D57F75"/>
    <w:rsid w:val="00D604A4"/>
    <w:rsid w:val="00D6078E"/>
    <w:rsid w:val="00D60940"/>
    <w:rsid w:val="00D60AED"/>
    <w:rsid w:val="00D60BB7"/>
    <w:rsid w:val="00D60D53"/>
    <w:rsid w:val="00D60F08"/>
    <w:rsid w:val="00D610A9"/>
    <w:rsid w:val="00D61377"/>
    <w:rsid w:val="00D61399"/>
    <w:rsid w:val="00D6154D"/>
    <w:rsid w:val="00D6199F"/>
    <w:rsid w:val="00D61A9A"/>
    <w:rsid w:val="00D61C2D"/>
    <w:rsid w:val="00D61FB4"/>
    <w:rsid w:val="00D62446"/>
    <w:rsid w:val="00D62645"/>
    <w:rsid w:val="00D6270F"/>
    <w:rsid w:val="00D62842"/>
    <w:rsid w:val="00D629BA"/>
    <w:rsid w:val="00D62A2A"/>
    <w:rsid w:val="00D62A9B"/>
    <w:rsid w:val="00D62B2F"/>
    <w:rsid w:val="00D62CC1"/>
    <w:rsid w:val="00D62D59"/>
    <w:rsid w:val="00D62D66"/>
    <w:rsid w:val="00D62DF6"/>
    <w:rsid w:val="00D62FD7"/>
    <w:rsid w:val="00D6351E"/>
    <w:rsid w:val="00D6357F"/>
    <w:rsid w:val="00D63A6D"/>
    <w:rsid w:val="00D63B2D"/>
    <w:rsid w:val="00D63C55"/>
    <w:rsid w:val="00D63DD5"/>
    <w:rsid w:val="00D63DF1"/>
    <w:rsid w:val="00D63E6D"/>
    <w:rsid w:val="00D640C2"/>
    <w:rsid w:val="00D64380"/>
    <w:rsid w:val="00D644BB"/>
    <w:rsid w:val="00D6473B"/>
    <w:rsid w:val="00D647E6"/>
    <w:rsid w:val="00D647F3"/>
    <w:rsid w:val="00D648F1"/>
    <w:rsid w:val="00D64B8D"/>
    <w:rsid w:val="00D64D90"/>
    <w:rsid w:val="00D64F9F"/>
    <w:rsid w:val="00D64FAB"/>
    <w:rsid w:val="00D6510B"/>
    <w:rsid w:val="00D651D0"/>
    <w:rsid w:val="00D65399"/>
    <w:rsid w:val="00D6556A"/>
    <w:rsid w:val="00D65663"/>
    <w:rsid w:val="00D656F8"/>
    <w:rsid w:val="00D6571A"/>
    <w:rsid w:val="00D657AF"/>
    <w:rsid w:val="00D65824"/>
    <w:rsid w:val="00D659B0"/>
    <w:rsid w:val="00D65FB3"/>
    <w:rsid w:val="00D66196"/>
    <w:rsid w:val="00D66209"/>
    <w:rsid w:val="00D665F0"/>
    <w:rsid w:val="00D666EA"/>
    <w:rsid w:val="00D667D0"/>
    <w:rsid w:val="00D667DC"/>
    <w:rsid w:val="00D6688F"/>
    <w:rsid w:val="00D669D8"/>
    <w:rsid w:val="00D669E4"/>
    <w:rsid w:val="00D66C91"/>
    <w:rsid w:val="00D66D3E"/>
    <w:rsid w:val="00D67430"/>
    <w:rsid w:val="00D67473"/>
    <w:rsid w:val="00D67629"/>
    <w:rsid w:val="00D67956"/>
    <w:rsid w:val="00D67A38"/>
    <w:rsid w:val="00D67C71"/>
    <w:rsid w:val="00D67C8C"/>
    <w:rsid w:val="00D67D30"/>
    <w:rsid w:val="00D67F54"/>
    <w:rsid w:val="00D7002E"/>
    <w:rsid w:val="00D7004F"/>
    <w:rsid w:val="00D700DE"/>
    <w:rsid w:val="00D702A3"/>
    <w:rsid w:val="00D70700"/>
    <w:rsid w:val="00D707A4"/>
    <w:rsid w:val="00D708C4"/>
    <w:rsid w:val="00D708E5"/>
    <w:rsid w:val="00D70A0A"/>
    <w:rsid w:val="00D70ABC"/>
    <w:rsid w:val="00D7130F"/>
    <w:rsid w:val="00D713F1"/>
    <w:rsid w:val="00D713F4"/>
    <w:rsid w:val="00D713FE"/>
    <w:rsid w:val="00D715FA"/>
    <w:rsid w:val="00D71673"/>
    <w:rsid w:val="00D7174C"/>
    <w:rsid w:val="00D7177C"/>
    <w:rsid w:val="00D718D0"/>
    <w:rsid w:val="00D71AC3"/>
    <w:rsid w:val="00D71D94"/>
    <w:rsid w:val="00D71EDA"/>
    <w:rsid w:val="00D71EDD"/>
    <w:rsid w:val="00D71EF1"/>
    <w:rsid w:val="00D7216D"/>
    <w:rsid w:val="00D72180"/>
    <w:rsid w:val="00D721C0"/>
    <w:rsid w:val="00D7232E"/>
    <w:rsid w:val="00D728A3"/>
    <w:rsid w:val="00D72ADB"/>
    <w:rsid w:val="00D72B90"/>
    <w:rsid w:val="00D72BA6"/>
    <w:rsid w:val="00D72C5A"/>
    <w:rsid w:val="00D72E1F"/>
    <w:rsid w:val="00D72F7F"/>
    <w:rsid w:val="00D731B7"/>
    <w:rsid w:val="00D73331"/>
    <w:rsid w:val="00D73387"/>
    <w:rsid w:val="00D734CA"/>
    <w:rsid w:val="00D73613"/>
    <w:rsid w:val="00D73916"/>
    <w:rsid w:val="00D739B4"/>
    <w:rsid w:val="00D739EA"/>
    <w:rsid w:val="00D73AA6"/>
    <w:rsid w:val="00D73D89"/>
    <w:rsid w:val="00D73DE5"/>
    <w:rsid w:val="00D73F27"/>
    <w:rsid w:val="00D73FA8"/>
    <w:rsid w:val="00D74136"/>
    <w:rsid w:val="00D74194"/>
    <w:rsid w:val="00D7459C"/>
    <w:rsid w:val="00D7467F"/>
    <w:rsid w:val="00D747C2"/>
    <w:rsid w:val="00D749C6"/>
    <w:rsid w:val="00D749CF"/>
    <w:rsid w:val="00D74CCE"/>
    <w:rsid w:val="00D74D0B"/>
    <w:rsid w:val="00D74DE3"/>
    <w:rsid w:val="00D755B8"/>
    <w:rsid w:val="00D756F4"/>
    <w:rsid w:val="00D7571A"/>
    <w:rsid w:val="00D758FB"/>
    <w:rsid w:val="00D7595B"/>
    <w:rsid w:val="00D75A60"/>
    <w:rsid w:val="00D75B2C"/>
    <w:rsid w:val="00D75C0E"/>
    <w:rsid w:val="00D75EB1"/>
    <w:rsid w:val="00D75F23"/>
    <w:rsid w:val="00D760D7"/>
    <w:rsid w:val="00D76125"/>
    <w:rsid w:val="00D76166"/>
    <w:rsid w:val="00D761C0"/>
    <w:rsid w:val="00D762A6"/>
    <w:rsid w:val="00D7658C"/>
    <w:rsid w:val="00D768A7"/>
    <w:rsid w:val="00D76F06"/>
    <w:rsid w:val="00D770A7"/>
    <w:rsid w:val="00D771BF"/>
    <w:rsid w:val="00D772B0"/>
    <w:rsid w:val="00D7735A"/>
    <w:rsid w:val="00D773AC"/>
    <w:rsid w:val="00D77447"/>
    <w:rsid w:val="00D77682"/>
    <w:rsid w:val="00D776B8"/>
    <w:rsid w:val="00D776CE"/>
    <w:rsid w:val="00D777F7"/>
    <w:rsid w:val="00D77864"/>
    <w:rsid w:val="00D77A39"/>
    <w:rsid w:val="00D77AD6"/>
    <w:rsid w:val="00D77C5F"/>
    <w:rsid w:val="00D77DE5"/>
    <w:rsid w:val="00D77EBA"/>
    <w:rsid w:val="00D80043"/>
    <w:rsid w:val="00D8022F"/>
    <w:rsid w:val="00D804E5"/>
    <w:rsid w:val="00D806AB"/>
    <w:rsid w:val="00D80A33"/>
    <w:rsid w:val="00D80AA6"/>
    <w:rsid w:val="00D80CC0"/>
    <w:rsid w:val="00D80E23"/>
    <w:rsid w:val="00D80E6B"/>
    <w:rsid w:val="00D80E72"/>
    <w:rsid w:val="00D80EB4"/>
    <w:rsid w:val="00D81022"/>
    <w:rsid w:val="00D81295"/>
    <w:rsid w:val="00D8131F"/>
    <w:rsid w:val="00D813E8"/>
    <w:rsid w:val="00D814C9"/>
    <w:rsid w:val="00D81529"/>
    <w:rsid w:val="00D81594"/>
    <w:rsid w:val="00D81633"/>
    <w:rsid w:val="00D818B5"/>
    <w:rsid w:val="00D8196A"/>
    <w:rsid w:val="00D81A2D"/>
    <w:rsid w:val="00D81BF8"/>
    <w:rsid w:val="00D81DB4"/>
    <w:rsid w:val="00D81DD2"/>
    <w:rsid w:val="00D82232"/>
    <w:rsid w:val="00D82760"/>
    <w:rsid w:val="00D82AF7"/>
    <w:rsid w:val="00D82D1B"/>
    <w:rsid w:val="00D82E46"/>
    <w:rsid w:val="00D831CB"/>
    <w:rsid w:val="00D83273"/>
    <w:rsid w:val="00D833E3"/>
    <w:rsid w:val="00D8373E"/>
    <w:rsid w:val="00D839BF"/>
    <w:rsid w:val="00D83BB2"/>
    <w:rsid w:val="00D83CFA"/>
    <w:rsid w:val="00D83D3D"/>
    <w:rsid w:val="00D83EBA"/>
    <w:rsid w:val="00D840A6"/>
    <w:rsid w:val="00D84449"/>
    <w:rsid w:val="00D844F7"/>
    <w:rsid w:val="00D847E5"/>
    <w:rsid w:val="00D848A3"/>
    <w:rsid w:val="00D849BC"/>
    <w:rsid w:val="00D84ACD"/>
    <w:rsid w:val="00D84AFE"/>
    <w:rsid w:val="00D84FC0"/>
    <w:rsid w:val="00D84FEA"/>
    <w:rsid w:val="00D85392"/>
    <w:rsid w:val="00D85795"/>
    <w:rsid w:val="00D85A63"/>
    <w:rsid w:val="00D85B21"/>
    <w:rsid w:val="00D85EC9"/>
    <w:rsid w:val="00D86155"/>
    <w:rsid w:val="00D86267"/>
    <w:rsid w:val="00D864EB"/>
    <w:rsid w:val="00D86840"/>
    <w:rsid w:val="00D8686E"/>
    <w:rsid w:val="00D86C6A"/>
    <w:rsid w:val="00D86CFC"/>
    <w:rsid w:val="00D870E9"/>
    <w:rsid w:val="00D87152"/>
    <w:rsid w:val="00D871E5"/>
    <w:rsid w:val="00D8729B"/>
    <w:rsid w:val="00D873C2"/>
    <w:rsid w:val="00D8748E"/>
    <w:rsid w:val="00D87572"/>
    <w:rsid w:val="00D8761E"/>
    <w:rsid w:val="00D878C5"/>
    <w:rsid w:val="00D87962"/>
    <w:rsid w:val="00D87B50"/>
    <w:rsid w:val="00D87EF0"/>
    <w:rsid w:val="00D87F1B"/>
    <w:rsid w:val="00D87F3E"/>
    <w:rsid w:val="00D9004B"/>
    <w:rsid w:val="00D90244"/>
    <w:rsid w:val="00D90285"/>
    <w:rsid w:val="00D905CD"/>
    <w:rsid w:val="00D906BB"/>
    <w:rsid w:val="00D90791"/>
    <w:rsid w:val="00D90925"/>
    <w:rsid w:val="00D90AF8"/>
    <w:rsid w:val="00D90C5B"/>
    <w:rsid w:val="00D90CD1"/>
    <w:rsid w:val="00D90D70"/>
    <w:rsid w:val="00D90DA9"/>
    <w:rsid w:val="00D90F90"/>
    <w:rsid w:val="00D9109D"/>
    <w:rsid w:val="00D91332"/>
    <w:rsid w:val="00D91737"/>
    <w:rsid w:val="00D91A25"/>
    <w:rsid w:val="00D91BCF"/>
    <w:rsid w:val="00D91CD2"/>
    <w:rsid w:val="00D92025"/>
    <w:rsid w:val="00D920A0"/>
    <w:rsid w:val="00D922A6"/>
    <w:rsid w:val="00D923B3"/>
    <w:rsid w:val="00D924E3"/>
    <w:rsid w:val="00D92511"/>
    <w:rsid w:val="00D92789"/>
    <w:rsid w:val="00D9286D"/>
    <w:rsid w:val="00D92CD0"/>
    <w:rsid w:val="00D92D04"/>
    <w:rsid w:val="00D9309F"/>
    <w:rsid w:val="00D93297"/>
    <w:rsid w:val="00D9354B"/>
    <w:rsid w:val="00D9368D"/>
    <w:rsid w:val="00D93780"/>
    <w:rsid w:val="00D9383F"/>
    <w:rsid w:val="00D93C9D"/>
    <w:rsid w:val="00D93D6D"/>
    <w:rsid w:val="00D93FFC"/>
    <w:rsid w:val="00D940FE"/>
    <w:rsid w:val="00D9410F"/>
    <w:rsid w:val="00D9417A"/>
    <w:rsid w:val="00D94199"/>
    <w:rsid w:val="00D9449C"/>
    <w:rsid w:val="00D9454E"/>
    <w:rsid w:val="00D9477F"/>
    <w:rsid w:val="00D947FF"/>
    <w:rsid w:val="00D949BF"/>
    <w:rsid w:val="00D94B2C"/>
    <w:rsid w:val="00D94DA8"/>
    <w:rsid w:val="00D94DCB"/>
    <w:rsid w:val="00D94F6A"/>
    <w:rsid w:val="00D951B3"/>
    <w:rsid w:val="00D954FC"/>
    <w:rsid w:val="00D9556E"/>
    <w:rsid w:val="00D95683"/>
    <w:rsid w:val="00D959ED"/>
    <w:rsid w:val="00D95A2A"/>
    <w:rsid w:val="00D95A8E"/>
    <w:rsid w:val="00D95AA7"/>
    <w:rsid w:val="00D95AB9"/>
    <w:rsid w:val="00D964EE"/>
    <w:rsid w:val="00D965F8"/>
    <w:rsid w:val="00D96C46"/>
    <w:rsid w:val="00D96D15"/>
    <w:rsid w:val="00D96E0F"/>
    <w:rsid w:val="00D96EC9"/>
    <w:rsid w:val="00D971C9"/>
    <w:rsid w:val="00D97590"/>
    <w:rsid w:val="00D975ED"/>
    <w:rsid w:val="00D97655"/>
    <w:rsid w:val="00D97709"/>
    <w:rsid w:val="00D97B62"/>
    <w:rsid w:val="00D97C00"/>
    <w:rsid w:val="00D97C3A"/>
    <w:rsid w:val="00D97DED"/>
    <w:rsid w:val="00D97EA8"/>
    <w:rsid w:val="00DA012C"/>
    <w:rsid w:val="00DA0303"/>
    <w:rsid w:val="00DA0717"/>
    <w:rsid w:val="00DA08F6"/>
    <w:rsid w:val="00DA0953"/>
    <w:rsid w:val="00DA0AF1"/>
    <w:rsid w:val="00DA0B6D"/>
    <w:rsid w:val="00DA0BF9"/>
    <w:rsid w:val="00DA0E48"/>
    <w:rsid w:val="00DA10BA"/>
    <w:rsid w:val="00DA116F"/>
    <w:rsid w:val="00DA117D"/>
    <w:rsid w:val="00DA1401"/>
    <w:rsid w:val="00DA1535"/>
    <w:rsid w:val="00DA1561"/>
    <w:rsid w:val="00DA159C"/>
    <w:rsid w:val="00DA183D"/>
    <w:rsid w:val="00DA1B2E"/>
    <w:rsid w:val="00DA1BEE"/>
    <w:rsid w:val="00DA1C49"/>
    <w:rsid w:val="00DA21F5"/>
    <w:rsid w:val="00DA22FA"/>
    <w:rsid w:val="00DA24EC"/>
    <w:rsid w:val="00DA24EF"/>
    <w:rsid w:val="00DA25E4"/>
    <w:rsid w:val="00DA2677"/>
    <w:rsid w:val="00DA27D2"/>
    <w:rsid w:val="00DA28F7"/>
    <w:rsid w:val="00DA2C1B"/>
    <w:rsid w:val="00DA2D64"/>
    <w:rsid w:val="00DA2DBF"/>
    <w:rsid w:val="00DA2E10"/>
    <w:rsid w:val="00DA2F45"/>
    <w:rsid w:val="00DA32C3"/>
    <w:rsid w:val="00DA3422"/>
    <w:rsid w:val="00DA3477"/>
    <w:rsid w:val="00DA3639"/>
    <w:rsid w:val="00DA367B"/>
    <w:rsid w:val="00DA3749"/>
    <w:rsid w:val="00DA37E3"/>
    <w:rsid w:val="00DA3C15"/>
    <w:rsid w:val="00DA3CF1"/>
    <w:rsid w:val="00DA3EAF"/>
    <w:rsid w:val="00DA3F65"/>
    <w:rsid w:val="00DA4129"/>
    <w:rsid w:val="00DA41EB"/>
    <w:rsid w:val="00DA438D"/>
    <w:rsid w:val="00DA43C0"/>
    <w:rsid w:val="00DA44CD"/>
    <w:rsid w:val="00DA4601"/>
    <w:rsid w:val="00DA467A"/>
    <w:rsid w:val="00DA489E"/>
    <w:rsid w:val="00DA4BD2"/>
    <w:rsid w:val="00DA4C12"/>
    <w:rsid w:val="00DA4D50"/>
    <w:rsid w:val="00DA4D64"/>
    <w:rsid w:val="00DA4ED6"/>
    <w:rsid w:val="00DA4F27"/>
    <w:rsid w:val="00DA50FE"/>
    <w:rsid w:val="00DA528E"/>
    <w:rsid w:val="00DA5547"/>
    <w:rsid w:val="00DA554C"/>
    <w:rsid w:val="00DA55FA"/>
    <w:rsid w:val="00DA55FE"/>
    <w:rsid w:val="00DA5888"/>
    <w:rsid w:val="00DA58CF"/>
    <w:rsid w:val="00DA5DBB"/>
    <w:rsid w:val="00DA6030"/>
    <w:rsid w:val="00DA6061"/>
    <w:rsid w:val="00DA62F5"/>
    <w:rsid w:val="00DA6348"/>
    <w:rsid w:val="00DA6597"/>
    <w:rsid w:val="00DA65AC"/>
    <w:rsid w:val="00DA66D0"/>
    <w:rsid w:val="00DA684D"/>
    <w:rsid w:val="00DA69E2"/>
    <w:rsid w:val="00DA6C07"/>
    <w:rsid w:val="00DA6D0D"/>
    <w:rsid w:val="00DA6F85"/>
    <w:rsid w:val="00DA7147"/>
    <w:rsid w:val="00DA7366"/>
    <w:rsid w:val="00DA7371"/>
    <w:rsid w:val="00DA78E5"/>
    <w:rsid w:val="00DA795B"/>
    <w:rsid w:val="00DA79FA"/>
    <w:rsid w:val="00DA7C36"/>
    <w:rsid w:val="00DA7DC2"/>
    <w:rsid w:val="00DA7EC6"/>
    <w:rsid w:val="00DB009B"/>
    <w:rsid w:val="00DB00C1"/>
    <w:rsid w:val="00DB02BB"/>
    <w:rsid w:val="00DB053B"/>
    <w:rsid w:val="00DB06BE"/>
    <w:rsid w:val="00DB07F4"/>
    <w:rsid w:val="00DB0839"/>
    <w:rsid w:val="00DB0D10"/>
    <w:rsid w:val="00DB0D21"/>
    <w:rsid w:val="00DB0EA6"/>
    <w:rsid w:val="00DB1015"/>
    <w:rsid w:val="00DB124D"/>
    <w:rsid w:val="00DB12A0"/>
    <w:rsid w:val="00DB14EF"/>
    <w:rsid w:val="00DB162D"/>
    <w:rsid w:val="00DB1642"/>
    <w:rsid w:val="00DB16CE"/>
    <w:rsid w:val="00DB16FE"/>
    <w:rsid w:val="00DB19C6"/>
    <w:rsid w:val="00DB21FE"/>
    <w:rsid w:val="00DB2249"/>
    <w:rsid w:val="00DB24D4"/>
    <w:rsid w:val="00DB25B4"/>
    <w:rsid w:val="00DB27C5"/>
    <w:rsid w:val="00DB2838"/>
    <w:rsid w:val="00DB29A7"/>
    <w:rsid w:val="00DB2BB8"/>
    <w:rsid w:val="00DB2CCF"/>
    <w:rsid w:val="00DB2ECB"/>
    <w:rsid w:val="00DB3189"/>
    <w:rsid w:val="00DB31CA"/>
    <w:rsid w:val="00DB399B"/>
    <w:rsid w:val="00DB3E90"/>
    <w:rsid w:val="00DB3F90"/>
    <w:rsid w:val="00DB4276"/>
    <w:rsid w:val="00DB44DD"/>
    <w:rsid w:val="00DB454F"/>
    <w:rsid w:val="00DB4857"/>
    <w:rsid w:val="00DB4912"/>
    <w:rsid w:val="00DB4B0F"/>
    <w:rsid w:val="00DB4E73"/>
    <w:rsid w:val="00DB4F0F"/>
    <w:rsid w:val="00DB5045"/>
    <w:rsid w:val="00DB53FC"/>
    <w:rsid w:val="00DB5601"/>
    <w:rsid w:val="00DB56BD"/>
    <w:rsid w:val="00DB58D4"/>
    <w:rsid w:val="00DB5913"/>
    <w:rsid w:val="00DB5948"/>
    <w:rsid w:val="00DB5A7C"/>
    <w:rsid w:val="00DB5B1A"/>
    <w:rsid w:val="00DB5BA0"/>
    <w:rsid w:val="00DB5C28"/>
    <w:rsid w:val="00DB5CD3"/>
    <w:rsid w:val="00DB5EB5"/>
    <w:rsid w:val="00DB5FAF"/>
    <w:rsid w:val="00DB6046"/>
    <w:rsid w:val="00DB60E2"/>
    <w:rsid w:val="00DB62B0"/>
    <w:rsid w:val="00DB62FF"/>
    <w:rsid w:val="00DB64D7"/>
    <w:rsid w:val="00DB66C7"/>
    <w:rsid w:val="00DB6795"/>
    <w:rsid w:val="00DB67D5"/>
    <w:rsid w:val="00DB6B24"/>
    <w:rsid w:val="00DB6BA7"/>
    <w:rsid w:val="00DB6FB9"/>
    <w:rsid w:val="00DB6FC6"/>
    <w:rsid w:val="00DB744A"/>
    <w:rsid w:val="00DB75DD"/>
    <w:rsid w:val="00DB76BE"/>
    <w:rsid w:val="00DB772E"/>
    <w:rsid w:val="00DB7870"/>
    <w:rsid w:val="00DB79FF"/>
    <w:rsid w:val="00DB7A44"/>
    <w:rsid w:val="00DB7B18"/>
    <w:rsid w:val="00DB7B21"/>
    <w:rsid w:val="00DB7D57"/>
    <w:rsid w:val="00DB7DF9"/>
    <w:rsid w:val="00DC0010"/>
    <w:rsid w:val="00DC00D7"/>
    <w:rsid w:val="00DC0146"/>
    <w:rsid w:val="00DC02A6"/>
    <w:rsid w:val="00DC0319"/>
    <w:rsid w:val="00DC045A"/>
    <w:rsid w:val="00DC0477"/>
    <w:rsid w:val="00DC0581"/>
    <w:rsid w:val="00DC05EF"/>
    <w:rsid w:val="00DC08B7"/>
    <w:rsid w:val="00DC0B8F"/>
    <w:rsid w:val="00DC0B99"/>
    <w:rsid w:val="00DC0BB4"/>
    <w:rsid w:val="00DC0D89"/>
    <w:rsid w:val="00DC0E1C"/>
    <w:rsid w:val="00DC0EC9"/>
    <w:rsid w:val="00DC0F13"/>
    <w:rsid w:val="00DC1061"/>
    <w:rsid w:val="00DC1563"/>
    <w:rsid w:val="00DC1F9A"/>
    <w:rsid w:val="00DC20E2"/>
    <w:rsid w:val="00DC22F8"/>
    <w:rsid w:val="00DC23E2"/>
    <w:rsid w:val="00DC248D"/>
    <w:rsid w:val="00DC2749"/>
    <w:rsid w:val="00DC283E"/>
    <w:rsid w:val="00DC2A5E"/>
    <w:rsid w:val="00DC2C2B"/>
    <w:rsid w:val="00DC2F83"/>
    <w:rsid w:val="00DC30A1"/>
    <w:rsid w:val="00DC30D1"/>
    <w:rsid w:val="00DC3127"/>
    <w:rsid w:val="00DC351B"/>
    <w:rsid w:val="00DC357B"/>
    <w:rsid w:val="00DC36A2"/>
    <w:rsid w:val="00DC3776"/>
    <w:rsid w:val="00DC38AD"/>
    <w:rsid w:val="00DC3E79"/>
    <w:rsid w:val="00DC3FD0"/>
    <w:rsid w:val="00DC4380"/>
    <w:rsid w:val="00DC4617"/>
    <w:rsid w:val="00DC4640"/>
    <w:rsid w:val="00DC472F"/>
    <w:rsid w:val="00DC475D"/>
    <w:rsid w:val="00DC4BBA"/>
    <w:rsid w:val="00DC4CC7"/>
    <w:rsid w:val="00DC50B2"/>
    <w:rsid w:val="00DC5165"/>
    <w:rsid w:val="00DC549D"/>
    <w:rsid w:val="00DC56A0"/>
    <w:rsid w:val="00DC5D58"/>
    <w:rsid w:val="00DC6128"/>
    <w:rsid w:val="00DC6201"/>
    <w:rsid w:val="00DC6284"/>
    <w:rsid w:val="00DC631F"/>
    <w:rsid w:val="00DC66B4"/>
    <w:rsid w:val="00DC6715"/>
    <w:rsid w:val="00DC67ED"/>
    <w:rsid w:val="00DC6992"/>
    <w:rsid w:val="00DC6B41"/>
    <w:rsid w:val="00DC6DB8"/>
    <w:rsid w:val="00DC6E5F"/>
    <w:rsid w:val="00DC6FC1"/>
    <w:rsid w:val="00DC7251"/>
    <w:rsid w:val="00DC7362"/>
    <w:rsid w:val="00DC7456"/>
    <w:rsid w:val="00DC76E9"/>
    <w:rsid w:val="00DC774D"/>
    <w:rsid w:val="00DC77F4"/>
    <w:rsid w:val="00DC789B"/>
    <w:rsid w:val="00DC7B40"/>
    <w:rsid w:val="00DC7D9B"/>
    <w:rsid w:val="00DC7DBD"/>
    <w:rsid w:val="00DC7FA6"/>
    <w:rsid w:val="00DD0162"/>
    <w:rsid w:val="00DD0183"/>
    <w:rsid w:val="00DD0310"/>
    <w:rsid w:val="00DD04D4"/>
    <w:rsid w:val="00DD08DA"/>
    <w:rsid w:val="00DD08DF"/>
    <w:rsid w:val="00DD0959"/>
    <w:rsid w:val="00DD0AFC"/>
    <w:rsid w:val="00DD0D75"/>
    <w:rsid w:val="00DD0E95"/>
    <w:rsid w:val="00DD0FBC"/>
    <w:rsid w:val="00DD1447"/>
    <w:rsid w:val="00DD1617"/>
    <w:rsid w:val="00DD1661"/>
    <w:rsid w:val="00DD1766"/>
    <w:rsid w:val="00DD1987"/>
    <w:rsid w:val="00DD1C92"/>
    <w:rsid w:val="00DD1CE1"/>
    <w:rsid w:val="00DD1CE3"/>
    <w:rsid w:val="00DD1D55"/>
    <w:rsid w:val="00DD1E21"/>
    <w:rsid w:val="00DD20BB"/>
    <w:rsid w:val="00DD21F9"/>
    <w:rsid w:val="00DD2290"/>
    <w:rsid w:val="00DD2353"/>
    <w:rsid w:val="00DD2847"/>
    <w:rsid w:val="00DD28BC"/>
    <w:rsid w:val="00DD292C"/>
    <w:rsid w:val="00DD2A6C"/>
    <w:rsid w:val="00DD2F74"/>
    <w:rsid w:val="00DD3019"/>
    <w:rsid w:val="00DD3208"/>
    <w:rsid w:val="00DD327B"/>
    <w:rsid w:val="00DD32B3"/>
    <w:rsid w:val="00DD341F"/>
    <w:rsid w:val="00DD3534"/>
    <w:rsid w:val="00DD3556"/>
    <w:rsid w:val="00DD35B0"/>
    <w:rsid w:val="00DD35F7"/>
    <w:rsid w:val="00DD3665"/>
    <w:rsid w:val="00DD3763"/>
    <w:rsid w:val="00DD3794"/>
    <w:rsid w:val="00DD386D"/>
    <w:rsid w:val="00DD389B"/>
    <w:rsid w:val="00DD38A7"/>
    <w:rsid w:val="00DD38E2"/>
    <w:rsid w:val="00DD3939"/>
    <w:rsid w:val="00DD3D7A"/>
    <w:rsid w:val="00DD3DF8"/>
    <w:rsid w:val="00DD3E72"/>
    <w:rsid w:val="00DD3FC4"/>
    <w:rsid w:val="00DD4213"/>
    <w:rsid w:val="00DD424B"/>
    <w:rsid w:val="00DD42DA"/>
    <w:rsid w:val="00DD4531"/>
    <w:rsid w:val="00DD4649"/>
    <w:rsid w:val="00DD46C8"/>
    <w:rsid w:val="00DD481E"/>
    <w:rsid w:val="00DD486C"/>
    <w:rsid w:val="00DD4991"/>
    <w:rsid w:val="00DD4CDC"/>
    <w:rsid w:val="00DD4F8B"/>
    <w:rsid w:val="00DD513A"/>
    <w:rsid w:val="00DD525C"/>
    <w:rsid w:val="00DD54B9"/>
    <w:rsid w:val="00DD5530"/>
    <w:rsid w:val="00DD5552"/>
    <w:rsid w:val="00DD5564"/>
    <w:rsid w:val="00DD5630"/>
    <w:rsid w:val="00DD568B"/>
    <w:rsid w:val="00DD57CA"/>
    <w:rsid w:val="00DD5BC2"/>
    <w:rsid w:val="00DD5E8E"/>
    <w:rsid w:val="00DD5F62"/>
    <w:rsid w:val="00DD5FE0"/>
    <w:rsid w:val="00DD60C2"/>
    <w:rsid w:val="00DD6110"/>
    <w:rsid w:val="00DD651A"/>
    <w:rsid w:val="00DD6A76"/>
    <w:rsid w:val="00DD6BBD"/>
    <w:rsid w:val="00DD6BDF"/>
    <w:rsid w:val="00DD6C11"/>
    <w:rsid w:val="00DD7122"/>
    <w:rsid w:val="00DD7388"/>
    <w:rsid w:val="00DD7698"/>
    <w:rsid w:val="00DD7708"/>
    <w:rsid w:val="00DD7750"/>
    <w:rsid w:val="00DD7DDD"/>
    <w:rsid w:val="00DE00E3"/>
    <w:rsid w:val="00DE016E"/>
    <w:rsid w:val="00DE0283"/>
    <w:rsid w:val="00DE03F4"/>
    <w:rsid w:val="00DE0486"/>
    <w:rsid w:val="00DE0A2C"/>
    <w:rsid w:val="00DE0F01"/>
    <w:rsid w:val="00DE1063"/>
    <w:rsid w:val="00DE1144"/>
    <w:rsid w:val="00DE117E"/>
    <w:rsid w:val="00DE12A1"/>
    <w:rsid w:val="00DE13A3"/>
    <w:rsid w:val="00DE1602"/>
    <w:rsid w:val="00DE176E"/>
    <w:rsid w:val="00DE17AD"/>
    <w:rsid w:val="00DE1AD9"/>
    <w:rsid w:val="00DE1CA1"/>
    <w:rsid w:val="00DE1D22"/>
    <w:rsid w:val="00DE1EBE"/>
    <w:rsid w:val="00DE1F43"/>
    <w:rsid w:val="00DE21F2"/>
    <w:rsid w:val="00DE2225"/>
    <w:rsid w:val="00DE224D"/>
    <w:rsid w:val="00DE26AE"/>
    <w:rsid w:val="00DE29BA"/>
    <w:rsid w:val="00DE2A8E"/>
    <w:rsid w:val="00DE2B4E"/>
    <w:rsid w:val="00DE2BE5"/>
    <w:rsid w:val="00DE315D"/>
    <w:rsid w:val="00DE32DC"/>
    <w:rsid w:val="00DE36BF"/>
    <w:rsid w:val="00DE36D7"/>
    <w:rsid w:val="00DE3903"/>
    <w:rsid w:val="00DE397F"/>
    <w:rsid w:val="00DE3A5F"/>
    <w:rsid w:val="00DE3AE8"/>
    <w:rsid w:val="00DE3C22"/>
    <w:rsid w:val="00DE3D44"/>
    <w:rsid w:val="00DE3EF7"/>
    <w:rsid w:val="00DE408F"/>
    <w:rsid w:val="00DE4311"/>
    <w:rsid w:val="00DE437F"/>
    <w:rsid w:val="00DE4504"/>
    <w:rsid w:val="00DE47D8"/>
    <w:rsid w:val="00DE47F5"/>
    <w:rsid w:val="00DE48A8"/>
    <w:rsid w:val="00DE48D9"/>
    <w:rsid w:val="00DE4974"/>
    <w:rsid w:val="00DE4A1A"/>
    <w:rsid w:val="00DE4AB4"/>
    <w:rsid w:val="00DE4C8D"/>
    <w:rsid w:val="00DE54D0"/>
    <w:rsid w:val="00DE5613"/>
    <w:rsid w:val="00DE5B8B"/>
    <w:rsid w:val="00DE5BF4"/>
    <w:rsid w:val="00DE5C78"/>
    <w:rsid w:val="00DE5D47"/>
    <w:rsid w:val="00DE5E0F"/>
    <w:rsid w:val="00DE5F7B"/>
    <w:rsid w:val="00DE5FBD"/>
    <w:rsid w:val="00DE5FFF"/>
    <w:rsid w:val="00DE60BE"/>
    <w:rsid w:val="00DE62D2"/>
    <w:rsid w:val="00DE6540"/>
    <w:rsid w:val="00DE6592"/>
    <w:rsid w:val="00DE6698"/>
    <w:rsid w:val="00DE683C"/>
    <w:rsid w:val="00DE68A8"/>
    <w:rsid w:val="00DE6AB1"/>
    <w:rsid w:val="00DE6F02"/>
    <w:rsid w:val="00DE6F08"/>
    <w:rsid w:val="00DE6FAA"/>
    <w:rsid w:val="00DE7037"/>
    <w:rsid w:val="00DE7596"/>
    <w:rsid w:val="00DE7C34"/>
    <w:rsid w:val="00DE7C4F"/>
    <w:rsid w:val="00DE7C9B"/>
    <w:rsid w:val="00DE7E87"/>
    <w:rsid w:val="00DE7EA0"/>
    <w:rsid w:val="00DE7EDB"/>
    <w:rsid w:val="00DE7FEC"/>
    <w:rsid w:val="00DF00B5"/>
    <w:rsid w:val="00DF10C2"/>
    <w:rsid w:val="00DF127D"/>
    <w:rsid w:val="00DF1388"/>
    <w:rsid w:val="00DF13BB"/>
    <w:rsid w:val="00DF1593"/>
    <w:rsid w:val="00DF1995"/>
    <w:rsid w:val="00DF1B64"/>
    <w:rsid w:val="00DF1CEA"/>
    <w:rsid w:val="00DF23F0"/>
    <w:rsid w:val="00DF24DD"/>
    <w:rsid w:val="00DF27EF"/>
    <w:rsid w:val="00DF2941"/>
    <w:rsid w:val="00DF2A5F"/>
    <w:rsid w:val="00DF2BC1"/>
    <w:rsid w:val="00DF2D4F"/>
    <w:rsid w:val="00DF3010"/>
    <w:rsid w:val="00DF305E"/>
    <w:rsid w:val="00DF35E8"/>
    <w:rsid w:val="00DF3874"/>
    <w:rsid w:val="00DF3EDB"/>
    <w:rsid w:val="00DF3F42"/>
    <w:rsid w:val="00DF4011"/>
    <w:rsid w:val="00DF42F4"/>
    <w:rsid w:val="00DF46A0"/>
    <w:rsid w:val="00DF4704"/>
    <w:rsid w:val="00DF48EB"/>
    <w:rsid w:val="00DF4B65"/>
    <w:rsid w:val="00DF4B70"/>
    <w:rsid w:val="00DF4B76"/>
    <w:rsid w:val="00DF4C74"/>
    <w:rsid w:val="00DF5050"/>
    <w:rsid w:val="00DF52E3"/>
    <w:rsid w:val="00DF5699"/>
    <w:rsid w:val="00DF57B9"/>
    <w:rsid w:val="00DF5992"/>
    <w:rsid w:val="00DF59B2"/>
    <w:rsid w:val="00DF5CDF"/>
    <w:rsid w:val="00DF5D87"/>
    <w:rsid w:val="00DF5EF1"/>
    <w:rsid w:val="00DF5F9A"/>
    <w:rsid w:val="00DF606A"/>
    <w:rsid w:val="00DF622D"/>
    <w:rsid w:val="00DF62CF"/>
    <w:rsid w:val="00DF62FC"/>
    <w:rsid w:val="00DF6480"/>
    <w:rsid w:val="00DF66E4"/>
    <w:rsid w:val="00DF66FA"/>
    <w:rsid w:val="00DF6755"/>
    <w:rsid w:val="00DF68A5"/>
    <w:rsid w:val="00DF6AA0"/>
    <w:rsid w:val="00DF6D64"/>
    <w:rsid w:val="00DF6EC2"/>
    <w:rsid w:val="00DF72AC"/>
    <w:rsid w:val="00DF72B9"/>
    <w:rsid w:val="00DF7422"/>
    <w:rsid w:val="00DF7438"/>
    <w:rsid w:val="00DF7492"/>
    <w:rsid w:val="00DF7899"/>
    <w:rsid w:val="00DF7A5C"/>
    <w:rsid w:val="00DF7B3D"/>
    <w:rsid w:val="00DF7D91"/>
    <w:rsid w:val="00DF7D98"/>
    <w:rsid w:val="00E00000"/>
    <w:rsid w:val="00E0000E"/>
    <w:rsid w:val="00E0026C"/>
    <w:rsid w:val="00E002A5"/>
    <w:rsid w:val="00E0034F"/>
    <w:rsid w:val="00E00464"/>
    <w:rsid w:val="00E00615"/>
    <w:rsid w:val="00E0072F"/>
    <w:rsid w:val="00E007D2"/>
    <w:rsid w:val="00E007FC"/>
    <w:rsid w:val="00E00D41"/>
    <w:rsid w:val="00E011B1"/>
    <w:rsid w:val="00E013F9"/>
    <w:rsid w:val="00E0147B"/>
    <w:rsid w:val="00E017FB"/>
    <w:rsid w:val="00E018FF"/>
    <w:rsid w:val="00E01A31"/>
    <w:rsid w:val="00E01AD1"/>
    <w:rsid w:val="00E01BFA"/>
    <w:rsid w:val="00E01C57"/>
    <w:rsid w:val="00E01CB5"/>
    <w:rsid w:val="00E01E0D"/>
    <w:rsid w:val="00E01F22"/>
    <w:rsid w:val="00E01F7E"/>
    <w:rsid w:val="00E02367"/>
    <w:rsid w:val="00E02769"/>
    <w:rsid w:val="00E0281E"/>
    <w:rsid w:val="00E028D7"/>
    <w:rsid w:val="00E02B5A"/>
    <w:rsid w:val="00E02C27"/>
    <w:rsid w:val="00E03388"/>
    <w:rsid w:val="00E03419"/>
    <w:rsid w:val="00E03448"/>
    <w:rsid w:val="00E0364A"/>
    <w:rsid w:val="00E03BE7"/>
    <w:rsid w:val="00E03DF1"/>
    <w:rsid w:val="00E03DF2"/>
    <w:rsid w:val="00E03E5C"/>
    <w:rsid w:val="00E04177"/>
    <w:rsid w:val="00E0424E"/>
    <w:rsid w:val="00E044B2"/>
    <w:rsid w:val="00E04710"/>
    <w:rsid w:val="00E04FB2"/>
    <w:rsid w:val="00E055C3"/>
    <w:rsid w:val="00E056B7"/>
    <w:rsid w:val="00E05D62"/>
    <w:rsid w:val="00E061CA"/>
    <w:rsid w:val="00E0628C"/>
    <w:rsid w:val="00E063D4"/>
    <w:rsid w:val="00E065FC"/>
    <w:rsid w:val="00E0660C"/>
    <w:rsid w:val="00E0661E"/>
    <w:rsid w:val="00E068DE"/>
    <w:rsid w:val="00E069E1"/>
    <w:rsid w:val="00E069F3"/>
    <w:rsid w:val="00E06E20"/>
    <w:rsid w:val="00E06EB2"/>
    <w:rsid w:val="00E06EDA"/>
    <w:rsid w:val="00E06F5C"/>
    <w:rsid w:val="00E072DA"/>
    <w:rsid w:val="00E07994"/>
    <w:rsid w:val="00E103C2"/>
    <w:rsid w:val="00E10607"/>
    <w:rsid w:val="00E10669"/>
    <w:rsid w:val="00E106ED"/>
    <w:rsid w:val="00E10A19"/>
    <w:rsid w:val="00E10D63"/>
    <w:rsid w:val="00E10E35"/>
    <w:rsid w:val="00E112C3"/>
    <w:rsid w:val="00E1132C"/>
    <w:rsid w:val="00E11396"/>
    <w:rsid w:val="00E11418"/>
    <w:rsid w:val="00E1182D"/>
    <w:rsid w:val="00E118CA"/>
    <w:rsid w:val="00E118D1"/>
    <w:rsid w:val="00E118DC"/>
    <w:rsid w:val="00E1195B"/>
    <w:rsid w:val="00E119F6"/>
    <w:rsid w:val="00E11C65"/>
    <w:rsid w:val="00E11D58"/>
    <w:rsid w:val="00E120E9"/>
    <w:rsid w:val="00E12638"/>
    <w:rsid w:val="00E127D9"/>
    <w:rsid w:val="00E12803"/>
    <w:rsid w:val="00E12C34"/>
    <w:rsid w:val="00E12D65"/>
    <w:rsid w:val="00E12D66"/>
    <w:rsid w:val="00E13364"/>
    <w:rsid w:val="00E134FA"/>
    <w:rsid w:val="00E137AE"/>
    <w:rsid w:val="00E137F8"/>
    <w:rsid w:val="00E138DC"/>
    <w:rsid w:val="00E13C3F"/>
    <w:rsid w:val="00E13CB6"/>
    <w:rsid w:val="00E13D88"/>
    <w:rsid w:val="00E13EB1"/>
    <w:rsid w:val="00E13EF4"/>
    <w:rsid w:val="00E13FF8"/>
    <w:rsid w:val="00E141F6"/>
    <w:rsid w:val="00E142B6"/>
    <w:rsid w:val="00E1434C"/>
    <w:rsid w:val="00E144DE"/>
    <w:rsid w:val="00E1461A"/>
    <w:rsid w:val="00E146B9"/>
    <w:rsid w:val="00E14812"/>
    <w:rsid w:val="00E149B4"/>
    <w:rsid w:val="00E14A99"/>
    <w:rsid w:val="00E14B40"/>
    <w:rsid w:val="00E14B9B"/>
    <w:rsid w:val="00E15036"/>
    <w:rsid w:val="00E1510E"/>
    <w:rsid w:val="00E1512D"/>
    <w:rsid w:val="00E1526C"/>
    <w:rsid w:val="00E152BD"/>
    <w:rsid w:val="00E154CE"/>
    <w:rsid w:val="00E155C8"/>
    <w:rsid w:val="00E15632"/>
    <w:rsid w:val="00E1563E"/>
    <w:rsid w:val="00E15788"/>
    <w:rsid w:val="00E159F8"/>
    <w:rsid w:val="00E15B41"/>
    <w:rsid w:val="00E15C40"/>
    <w:rsid w:val="00E15DEA"/>
    <w:rsid w:val="00E15E02"/>
    <w:rsid w:val="00E1615F"/>
    <w:rsid w:val="00E16386"/>
    <w:rsid w:val="00E164D5"/>
    <w:rsid w:val="00E16732"/>
    <w:rsid w:val="00E16892"/>
    <w:rsid w:val="00E16A89"/>
    <w:rsid w:val="00E16E7B"/>
    <w:rsid w:val="00E170CD"/>
    <w:rsid w:val="00E17522"/>
    <w:rsid w:val="00E1759D"/>
    <w:rsid w:val="00E175D6"/>
    <w:rsid w:val="00E1786F"/>
    <w:rsid w:val="00E1787F"/>
    <w:rsid w:val="00E1794B"/>
    <w:rsid w:val="00E17B34"/>
    <w:rsid w:val="00E17B95"/>
    <w:rsid w:val="00E17EC7"/>
    <w:rsid w:val="00E17F0A"/>
    <w:rsid w:val="00E20004"/>
    <w:rsid w:val="00E2004F"/>
    <w:rsid w:val="00E20164"/>
    <w:rsid w:val="00E20201"/>
    <w:rsid w:val="00E2027A"/>
    <w:rsid w:val="00E20334"/>
    <w:rsid w:val="00E20459"/>
    <w:rsid w:val="00E204BB"/>
    <w:rsid w:val="00E207DF"/>
    <w:rsid w:val="00E209A3"/>
    <w:rsid w:val="00E20BC0"/>
    <w:rsid w:val="00E20D93"/>
    <w:rsid w:val="00E20E5F"/>
    <w:rsid w:val="00E20F6F"/>
    <w:rsid w:val="00E20F95"/>
    <w:rsid w:val="00E211AE"/>
    <w:rsid w:val="00E21995"/>
    <w:rsid w:val="00E21A90"/>
    <w:rsid w:val="00E21BF1"/>
    <w:rsid w:val="00E21C54"/>
    <w:rsid w:val="00E21CDF"/>
    <w:rsid w:val="00E21CE0"/>
    <w:rsid w:val="00E21FFC"/>
    <w:rsid w:val="00E22395"/>
    <w:rsid w:val="00E224B1"/>
    <w:rsid w:val="00E226E8"/>
    <w:rsid w:val="00E227F0"/>
    <w:rsid w:val="00E228CA"/>
    <w:rsid w:val="00E22C7E"/>
    <w:rsid w:val="00E22D02"/>
    <w:rsid w:val="00E22D78"/>
    <w:rsid w:val="00E23481"/>
    <w:rsid w:val="00E236AC"/>
    <w:rsid w:val="00E239FF"/>
    <w:rsid w:val="00E23A7D"/>
    <w:rsid w:val="00E23AC2"/>
    <w:rsid w:val="00E23B03"/>
    <w:rsid w:val="00E24061"/>
    <w:rsid w:val="00E240DD"/>
    <w:rsid w:val="00E24268"/>
    <w:rsid w:val="00E24652"/>
    <w:rsid w:val="00E247E4"/>
    <w:rsid w:val="00E24802"/>
    <w:rsid w:val="00E24AE3"/>
    <w:rsid w:val="00E24B4C"/>
    <w:rsid w:val="00E24BC5"/>
    <w:rsid w:val="00E24C5C"/>
    <w:rsid w:val="00E24C9C"/>
    <w:rsid w:val="00E24CAF"/>
    <w:rsid w:val="00E24DB7"/>
    <w:rsid w:val="00E24FC1"/>
    <w:rsid w:val="00E24FF5"/>
    <w:rsid w:val="00E2503C"/>
    <w:rsid w:val="00E250A9"/>
    <w:rsid w:val="00E251A6"/>
    <w:rsid w:val="00E2561B"/>
    <w:rsid w:val="00E2570F"/>
    <w:rsid w:val="00E2581A"/>
    <w:rsid w:val="00E258E0"/>
    <w:rsid w:val="00E25992"/>
    <w:rsid w:val="00E25A24"/>
    <w:rsid w:val="00E25D80"/>
    <w:rsid w:val="00E25DA0"/>
    <w:rsid w:val="00E2620E"/>
    <w:rsid w:val="00E26421"/>
    <w:rsid w:val="00E2644E"/>
    <w:rsid w:val="00E26585"/>
    <w:rsid w:val="00E26621"/>
    <w:rsid w:val="00E26730"/>
    <w:rsid w:val="00E26A38"/>
    <w:rsid w:val="00E26B4C"/>
    <w:rsid w:val="00E26CF7"/>
    <w:rsid w:val="00E26D50"/>
    <w:rsid w:val="00E26F9D"/>
    <w:rsid w:val="00E26FAA"/>
    <w:rsid w:val="00E27041"/>
    <w:rsid w:val="00E27082"/>
    <w:rsid w:val="00E271E2"/>
    <w:rsid w:val="00E273B4"/>
    <w:rsid w:val="00E27526"/>
    <w:rsid w:val="00E27593"/>
    <w:rsid w:val="00E27DC3"/>
    <w:rsid w:val="00E27DD6"/>
    <w:rsid w:val="00E27E64"/>
    <w:rsid w:val="00E27EBC"/>
    <w:rsid w:val="00E27F55"/>
    <w:rsid w:val="00E27F8F"/>
    <w:rsid w:val="00E27FA8"/>
    <w:rsid w:val="00E301E7"/>
    <w:rsid w:val="00E304D1"/>
    <w:rsid w:val="00E3061D"/>
    <w:rsid w:val="00E30690"/>
    <w:rsid w:val="00E30747"/>
    <w:rsid w:val="00E3074B"/>
    <w:rsid w:val="00E30999"/>
    <w:rsid w:val="00E30A14"/>
    <w:rsid w:val="00E30D58"/>
    <w:rsid w:val="00E30E53"/>
    <w:rsid w:val="00E30E6A"/>
    <w:rsid w:val="00E30F62"/>
    <w:rsid w:val="00E30F64"/>
    <w:rsid w:val="00E30F6D"/>
    <w:rsid w:val="00E30F82"/>
    <w:rsid w:val="00E30FBE"/>
    <w:rsid w:val="00E311CB"/>
    <w:rsid w:val="00E311D6"/>
    <w:rsid w:val="00E313C1"/>
    <w:rsid w:val="00E3158C"/>
    <w:rsid w:val="00E3169B"/>
    <w:rsid w:val="00E317E2"/>
    <w:rsid w:val="00E31812"/>
    <w:rsid w:val="00E3188C"/>
    <w:rsid w:val="00E318F2"/>
    <w:rsid w:val="00E31A09"/>
    <w:rsid w:val="00E31A9E"/>
    <w:rsid w:val="00E31B3A"/>
    <w:rsid w:val="00E31BE2"/>
    <w:rsid w:val="00E31C7F"/>
    <w:rsid w:val="00E31D1D"/>
    <w:rsid w:val="00E31EF6"/>
    <w:rsid w:val="00E3202A"/>
    <w:rsid w:val="00E3203C"/>
    <w:rsid w:val="00E32402"/>
    <w:rsid w:val="00E32426"/>
    <w:rsid w:val="00E326A3"/>
    <w:rsid w:val="00E327E7"/>
    <w:rsid w:val="00E328A9"/>
    <w:rsid w:val="00E32936"/>
    <w:rsid w:val="00E329C0"/>
    <w:rsid w:val="00E329EE"/>
    <w:rsid w:val="00E32C89"/>
    <w:rsid w:val="00E32E6E"/>
    <w:rsid w:val="00E32F9F"/>
    <w:rsid w:val="00E32FA8"/>
    <w:rsid w:val="00E33154"/>
    <w:rsid w:val="00E3315E"/>
    <w:rsid w:val="00E331D3"/>
    <w:rsid w:val="00E335D0"/>
    <w:rsid w:val="00E338EC"/>
    <w:rsid w:val="00E33998"/>
    <w:rsid w:val="00E33DFB"/>
    <w:rsid w:val="00E33F14"/>
    <w:rsid w:val="00E34660"/>
    <w:rsid w:val="00E34B6E"/>
    <w:rsid w:val="00E34BE2"/>
    <w:rsid w:val="00E34CC2"/>
    <w:rsid w:val="00E34D91"/>
    <w:rsid w:val="00E34E69"/>
    <w:rsid w:val="00E34F4C"/>
    <w:rsid w:val="00E352A7"/>
    <w:rsid w:val="00E354F7"/>
    <w:rsid w:val="00E35540"/>
    <w:rsid w:val="00E3587B"/>
    <w:rsid w:val="00E35A7B"/>
    <w:rsid w:val="00E35A92"/>
    <w:rsid w:val="00E35B8A"/>
    <w:rsid w:val="00E35BE8"/>
    <w:rsid w:val="00E35E19"/>
    <w:rsid w:val="00E35E4E"/>
    <w:rsid w:val="00E35FCC"/>
    <w:rsid w:val="00E35FFD"/>
    <w:rsid w:val="00E36226"/>
    <w:rsid w:val="00E36319"/>
    <w:rsid w:val="00E36423"/>
    <w:rsid w:val="00E3651A"/>
    <w:rsid w:val="00E365CA"/>
    <w:rsid w:val="00E36800"/>
    <w:rsid w:val="00E369D9"/>
    <w:rsid w:val="00E36D0E"/>
    <w:rsid w:val="00E36D9D"/>
    <w:rsid w:val="00E36DB6"/>
    <w:rsid w:val="00E36E1A"/>
    <w:rsid w:val="00E36EC2"/>
    <w:rsid w:val="00E37115"/>
    <w:rsid w:val="00E37177"/>
    <w:rsid w:val="00E3734D"/>
    <w:rsid w:val="00E373C2"/>
    <w:rsid w:val="00E37456"/>
    <w:rsid w:val="00E37752"/>
    <w:rsid w:val="00E378F5"/>
    <w:rsid w:val="00E378F9"/>
    <w:rsid w:val="00E379AA"/>
    <w:rsid w:val="00E37A7D"/>
    <w:rsid w:val="00E37AA9"/>
    <w:rsid w:val="00E37C2F"/>
    <w:rsid w:val="00E37C33"/>
    <w:rsid w:val="00E37C41"/>
    <w:rsid w:val="00E37D59"/>
    <w:rsid w:val="00E37DBF"/>
    <w:rsid w:val="00E40005"/>
    <w:rsid w:val="00E400A5"/>
    <w:rsid w:val="00E402BC"/>
    <w:rsid w:val="00E403E0"/>
    <w:rsid w:val="00E404C8"/>
    <w:rsid w:val="00E40C5D"/>
    <w:rsid w:val="00E40D96"/>
    <w:rsid w:val="00E40EED"/>
    <w:rsid w:val="00E40F0B"/>
    <w:rsid w:val="00E41012"/>
    <w:rsid w:val="00E410C8"/>
    <w:rsid w:val="00E41189"/>
    <w:rsid w:val="00E41224"/>
    <w:rsid w:val="00E413A5"/>
    <w:rsid w:val="00E4179A"/>
    <w:rsid w:val="00E41B50"/>
    <w:rsid w:val="00E41EBB"/>
    <w:rsid w:val="00E4210F"/>
    <w:rsid w:val="00E425C9"/>
    <w:rsid w:val="00E42632"/>
    <w:rsid w:val="00E426DF"/>
    <w:rsid w:val="00E42722"/>
    <w:rsid w:val="00E427CD"/>
    <w:rsid w:val="00E4286D"/>
    <w:rsid w:val="00E428E3"/>
    <w:rsid w:val="00E42920"/>
    <w:rsid w:val="00E4299B"/>
    <w:rsid w:val="00E42A3A"/>
    <w:rsid w:val="00E42BA1"/>
    <w:rsid w:val="00E430E1"/>
    <w:rsid w:val="00E4324E"/>
    <w:rsid w:val="00E43276"/>
    <w:rsid w:val="00E432B9"/>
    <w:rsid w:val="00E435BD"/>
    <w:rsid w:val="00E43673"/>
    <w:rsid w:val="00E4378A"/>
    <w:rsid w:val="00E43B4C"/>
    <w:rsid w:val="00E43EF7"/>
    <w:rsid w:val="00E44029"/>
    <w:rsid w:val="00E4403E"/>
    <w:rsid w:val="00E44107"/>
    <w:rsid w:val="00E442A9"/>
    <w:rsid w:val="00E44542"/>
    <w:rsid w:val="00E4458E"/>
    <w:rsid w:val="00E44640"/>
    <w:rsid w:val="00E4472B"/>
    <w:rsid w:val="00E44B5F"/>
    <w:rsid w:val="00E44CE7"/>
    <w:rsid w:val="00E44DF5"/>
    <w:rsid w:val="00E44F3F"/>
    <w:rsid w:val="00E44FEB"/>
    <w:rsid w:val="00E45114"/>
    <w:rsid w:val="00E451C7"/>
    <w:rsid w:val="00E451DB"/>
    <w:rsid w:val="00E4589D"/>
    <w:rsid w:val="00E45970"/>
    <w:rsid w:val="00E45A78"/>
    <w:rsid w:val="00E45D33"/>
    <w:rsid w:val="00E45DAA"/>
    <w:rsid w:val="00E46226"/>
    <w:rsid w:val="00E46284"/>
    <w:rsid w:val="00E4644A"/>
    <w:rsid w:val="00E46699"/>
    <w:rsid w:val="00E46E58"/>
    <w:rsid w:val="00E47170"/>
    <w:rsid w:val="00E47183"/>
    <w:rsid w:val="00E4739C"/>
    <w:rsid w:val="00E47716"/>
    <w:rsid w:val="00E47807"/>
    <w:rsid w:val="00E47928"/>
    <w:rsid w:val="00E47D13"/>
    <w:rsid w:val="00E47D6A"/>
    <w:rsid w:val="00E47DD9"/>
    <w:rsid w:val="00E47E20"/>
    <w:rsid w:val="00E47E70"/>
    <w:rsid w:val="00E47F21"/>
    <w:rsid w:val="00E47FA7"/>
    <w:rsid w:val="00E50155"/>
    <w:rsid w:val="00E5038E"/>
    <w:rsid w:val="00E50436"/>
    <w:rsid w:val="00E5044B"/>
    <w:rsid w:val="00E504DC"/>
    <w:rsid w:val="00E5059B"/>
    <w:rsid w:val="00E50664"/>
    <w:rsid w:val="00E50752"/>
    <w:rsid w:val="00E50BD3"/>
    <w:rsid w:val="00E50F10"/>
    <w:rsid w:val="00E51013"/>
    <w:rsid w:val="00E510F5"/>
    <w:rsid w:val="00E51153"/>
    <w:rsid w:val="00E512A6"/>
    <w:rsid w:val="00E51379"/>
    <w:rsid w:val="00E5157B"/>
    <w:rsid w:val="00E51667"/>
    <w:rsid w:val="00E51853"/>
    <w:rsid w:val="00E51879"/>
    <w:rsid w:val="00E519F3"/>
    <w:rsid w:val="00E51A11"/>
    <w:rsid w:val="00E51A60"/>
    <w:rsid w:val="00E51B1E"/>
    <w:rsid w:val="00E51BAB"/>
    <w:rsid w:val="00E5226A"/>
    <w:rsid w:val="00E5229E"/>
    <w:rsid w:val="00E524C6"/>
    <w:rsid w:val="00E526AD"/>
    <w:rsid w:val="00E52823"/>
    <w:rsid w:val="00E529E3"/>
    <w:rsid w:val="00E52BE2"/>
    <w:rsid w:val="00E52BE5"/>
    <w:rsid w:val="00E52D45"/>
    <w:rsid w:val="00E5309D"/>
    <w:rsid w:val="00E53187"/>
    <w:rsid w:val="00E53263"/>
    <w:rsid w:val="00E534CE"/>
    <w:rsid w:val="00E536D9"/>
    <w:rsid w:val="00E5390F"/>
    <w:rsid w:val="00E53BB3"/>
    <w:rsid w:val="00E53D27"/>
    <w:rsid w:val="00E53ED6"/>
    <w:rsid w:val="00E53EEC"/>
    <w:rsid w:val="00E5409F"/>
    <w:rsid w:val="00E5412F"/>
    <w:rsid w:val="00E5431F"/>
    <w:rsid w:val="00E5437A"/>
    <w:rsid w:val="00E5447E"/>
    <w:rsid w:val="00E5457A"/>
    <w:rsid w:val="00E54593"/>
    <w:rsid w:val="00E5493D"/>
    <w:rsid w:val="00E54EAB"/>
    <w:rsid w:val="00E54F3B"/>
    <w:rsid w:val="00E54F44"/>
    <w:rsid w:val="00E54F84"/>
    <w:rsid w:val="00E55113"/>
    <w:rsid w:val="00E55314"/>
    <w:rsid w:val="00E55359"/>
    <w:rsid w:val="00E5537C"/>
    <w:rsid w:val="00E55396"/>
    <w:rsid w:val="00E55652"/>
    <w:rsid w:val="00E557AE"/>
    <w:rsid w:val="00E55928"/>
    <w:rsid w:val="00E559F6"/>
    <w:rsid w:val="00E55AE2"/>
    <w:rsid w:val="00E55C91"/>
    <w:rsid w:val="00E55E8D"/>
    <w:rsid w:val="00E56124"/>
    <w:rsid w:val="00E56207"/>
    <w:rsid w:val="00E5624A"/>
    <w:rsid w:val="00E56449"/>
    <w:rsid w:val="00E56569"/>
    <w:rsid w:val="00E56662"/>
    <w:rsid w:val="00E569C8"/>
    <w:rsid w:val="00E56D19"/>
    <w:rsid w:val="00E56D55"/>
    <w:rsid w:val="00E5702A"/>
    <w:rsid w:val="00E570C0"/>
    <w:rsid w:val="00E571FF"/>
    <w:rsid w:val="00E57932"/>
    <w:rsid w:val="00E57A68"/>
    <w:rsid w:val="00E57E4C"/>
    <w:rsid w:val="00E57F5B"/>
    <w:rsid w:val="00E60030"/>
    <w:rsid w:val="00E6020D"/>
    <w:rsid w:val="00E6076C"/>
    <w:rsid w:val="00E6087F"/>
    <w:rsid w:val="00E6097F"/>
    <w:rsid w:val="00E60A9B"/>
    <w:rsid w:val="00E60AAC"/>
    <w:rsid w:val="00E60AB9"/>
    <w:rsid w:val="00E610EE"/>
    <w:rsid w:val="00E612B0"/>
    <w:rsid w:val="00E614BE"/>
    <w:rsid w:val="00E61604"/>
    <w:rsid w:val="00E61665"/>
    <w:rsid w:val="00E616B9"/>
    <w:rsid w:val="00E616D6"/>
    <w:rsid w:val="00E617E8"/>
    <w:rsid w:val="00E617F1"/>
    <w:rsid w:val="00E61B33"/>
    <w:rsid w:val="00E61D32"/>
    <w:rsid w:val="00E61E94"/>
    <w:rsid w:val="00E62118"/>
    <w:rsid w:val="00E62442"/>
    <w:rsid w:val="00E6286F"/>
    <w:rsid w:val="00E62966"/>
    <w:rsid w:val="00E62A9E"/>
    <w:rsid w:val="00E62B22"/>
    <w:rsid w:val="00E62E1D"/>
    <w:rsid w:val="00E62FB3"/>
    <w:rsid w:val="00E634AC"/>
    <w:rsid w:val="00E634DA"/>
    <w:rsid w:val="00E6352C"/>
    <w:rsid w:val="00E6353C"/>
    <w:rsid w:val="00E63894"/>
    <w:rsid w:val="00E63BA6"/>
    <w:rsid w:val="00E63C72"/>
    <w:rsid w:val="00E63E26"/>
    <w:rsid w:val="00E63E45"/>
    <w:rsid w:val="00E63E6E"/>
    <w:rsid w:val="00E63E8C"/>
    <w:rsid w:val="00E63FDF"/>
    <w:rsid w:val="00E64125"/>
    <w:rsid w:val="00E64249"/>
    <w:rsid w:val="00E642A9"/>
    <w:rsid w:val="00E6438F"/>
    <w:rsid w:val="00E64461"/>
    <w:rsid w:val="00E646EC"/>
    <w:rsid w:val="00E647C6"/>
    <w:rsid w:val="00E648F0"/>
    <w:rsid w:val="00E6497D"/>
    <w:rsid w:val="00E64DE5"/>
    <w:rsid w:val="00E64E74"/>
    <w:rsid w:val="00E64EB9"/>
    <w:rsid w:val="00E650ED"/>
    <w:rsid w:val="00E6560B"/>
    <w:rsid w:val="00E659B3"/>
    <w:rsid w:val="00E65BC2"/>
    <w:rsid w:val="00E65FB3"/>
    <w:rsid w:val="00E662BA"/>
    <w:rsid w:val="00E66514"/>
    <w:rsid w:val="00E66679"/>
    <w:rsid w:val="00E6679C"/>
    <w:rsid w:val="00E66E85"/>
    <w:rsid w:val="00E66E90"/>
    <w:rsid w:val="00E673E1"/>
    <w:rsid w:val="00E67574"/>
    <w:rsid w:val="00E676D5"/>
    <w:rsid w:val="00E6770E"/>
    <w:rsid w:val="00E67759"/>
    <w:rsid w:val="00E6798F"/>
    <w:rsid w:val="00E67ABC"/>
    <w:rsid w:val="00E67AF4"/>
    <w:rsid w:val="00E67BA7"/>
    <w:rsid w:val="00E67F08"/>
    <w:rsid w:val="00E67FC6"/>
    <w:rsid w:val="00E702B8"/>
    <w:rsid w:val="00E705D0"/>
    <w:rsid w:val="00E70798"/>
    <w:rsid w:val="00E70916"/>
    <w:rsid w:val="00E71146"/>
    <w:rsid w:val="00E71461"/>
    <w:rsid w:val="00E7164D"/>
    <w:rsid w:val="00E71805"/>
    <w:rsid w:val="00E718CD"/>
    <w:rsid w:val="00E71E1F"/>
    <w:rsid w:val="00E71E4F"/>
    <w:rsid w:val="00E71F43"/>
    <w:rsid w:val="00E720D9"/>
    <w:rsid w:val="00E72413"/>
    <w:rsid w:val="00E72483"/>
    <w:rsid w:val="00E72617"/>
    <w:rsid w:val="00E72A22"/>
    <w:rsid w:val="00E72BD4"/>
    <w:rsid w:val="00E72EE8"/>
    <w:rsid w:val="00E73277"/>
    <w:rsid w:val="00E732BD"/>
    <w:rsid w:val="00E733DE"/>
    <w:rsid w:val="00E733F2"/>
    <w:rsid w:val="00E73673"/>
    <w:rsid w:val="00E7371E"/>
    <w:rsid w:val="00E738FC"/>
    <w:rsid w:val="00E73B4D"/>
    <w:rsid w:val="00E73CB7"/>
    <w:rsid w:val="00E73DA5"/>
    <w:rsid w:val="00E73DED"/>
    <w:rsid w:val="00E73F1B"/>
    <w:rsid w:val="00E73F4E"/>
    <w:rsid w:val="00E7453D"/>
    <w:rsid w:val="00E746A9"/>
    <w:rsid w:val="00E747E8"/>
    <w:rsid w:val="00E74AF6"/>
    <w:rsid w:val="00E74B6A"/>
    <w:rsid w:val="00E74C0D"/>
    <w:rsid w:val="00E74EF3"/>
    <w:rsid w:val="00E7505D"/>
    <w:rsid w:val="00E75269"/>
    <w:rsid w:val="00E75745"/>
    <w:rsid w:val="00E757D8"/>
    <w:rsid w:val="00E75B78"/>
    <w:rsid w:val="00E7618D"/>
    <w:rsid w:val="00E762EA"/>
    <w:rsid w:val="00E7646A"/>
    <w:rsid w:val="00E7647B"/>
    <w:rsid w:val="00E7659A"/>
    <w:rsid w:val="00E765F6"/>
    <w:rsid w:val="00E76896"/>
    <w:rsid w:val="00E76B6E"/>
    <w:rsid w:val="00E76C2E"/>
    <w:rsid w:val="00E76D8E"/>
    <w:rsid w:val="00E76E57"/>
    <w:rsid w:val="00E7746A"/>
    <w:rsid w:val="00E7768C"/>
    <w:rsid w:val="00E77799"/>
    <w:rsid w:val="00E77DF6"/>
    <w:rsid w:val="00E77F8D"/>
    <w:rsid w:val="00E8039F"/>
    <w:rsid w:val="00E80420"/>
    <w:rsid w:val="00E80542"/>
    <w:rsid w:val="00E80637"/>
    <w:rsid w:val="00E809C4"/>
    <w:rsid w:val="00E80F95"/>
    <w:rsid w:val="00E81014"/>
    <w:rsid w:val="00E81044"/>
    <w:rsid w:val="00E8135F"/>
    <w:rsid w:val="00E814A1"/>
    <w:rsid w:val="00E8180A"/>
    <w:rsid w:val="00E81921"/>
    <w:rsid w:val="00E819A8"/>
    <w:rsid w:val="00E81B56"/>
    <w:rsid w:val="00E81C01"/>
    <w:rsid w:val="00E81CE8"/>
    <w:rsid w:val="00E82093"/>
    <w:rsid w:val="00E82150"/>
    <w:rsid w:val="00E821F8"/>
    <w:rsid w:val="00E827B9"/>
    <w:rsid w:val="00E829ED"/>
    <w:rsid w:val="00E82B0A"/>
    <w:rsid w:val="00E82BCC"/>
    <w:rsid w:val="00E82D88"/>
    <w:rsid w:val="00E82ED8"/>
    <w:rsid w:val="00E83208"/>
    <w:rsid w:val="00E8323E"/>
    <w:rsid w:val="00E8367E"/>
    <w:rsid w:val="00E8376C"/>
    <w:rsid w:val="00E83830"/>
    <w:rsid w:val="00E83A46"/>
    <w:rsid w:val="00E83A5D"/>
    <w:rsid w:val="00E83D13"/>
    <w:rsid w:val="00E83E81"/>
    <w:rsid w:val="00E83EBA"/>
    <w:rsid w:val="00E83F0B"/>
    <w:rsid w:val="00E84510"/>
    <w:rsid w:val="00E84646"/>
    <w:rsid w:val="00E84786"/>
    <w:rsid w:val="00E849B4"/>
    <w:rsid w:val="00E84DE7"/>
    <w:rsid w:val="00E84F45"/>
    <w:rsid w:val="00E851E7"/>
    <w:rsid w:val="00E853C4"/>
    <w:rsid w:val="00E85439"/>
    <w:rsid w:val="00E85649"/>
    <w:rsid w:val="00E85DCC"/>
    <w:rsid w:val="00E86156"/>
    <w:rsid w:val="00E862AF"/>
    <w:rsid w:val="00E86585"/>
    <w:rsid w:val="00E8665C"/>
    <w:rsid w:val="00E86787"/>
    <w:rsid w:val="00E86A48"/>
    <w:rsid w:val="00E86D88"/>
    <w:rsid w:val="00E86D8D"/>
    <w:rsid w:val="00E86F97"/>
    <w:rsid w:val="00E87033"/>
    <w:rsid w:val="00E87198"/>
    <w:rsid w:val="00E8719A"/>
    <w:rsid w:val="00E871FB"/>
    <w:rsid w:val="00E875A9"/>
    <w:rsid w:val="00E876A2"/>
    <w:rsid w:val="00E876B8"/>
    <w:rsid w:val="00E876EF"/>
    <w:rsid w:val="00E8786E"/>
    <w:rsid w:val="00E87B3C"/>
    <w:rsid w:val="00E87D85"/>
    <w:rsid w:val="00E87EC6"/>
    <w:rsid w:val="00E901AB"/>
    <w:rsid w:val="00E901CC"/>
    <w:rsid w:val="00E90314"/>
    <w:rsid w:val="00E9039C"/>
    <w:rsid w:val="00E904BE"/>
    <w:rsid w:val="00E90796"/>
    <w:rsid w:val="00E908C3"/>
    <w:rsid w:val="00E9097B"/>
    <w:rsid w:val="00E909C4"/>
    <w:rsid w:val="00E90C2E"/>
    <w:rsid w:val="00E90DD5"/>
    <w:rsid w:val="00E90FDA"/>
    <w:rsid w:val="00E910A3"/>
    <w:rsid w:val="00E911C8"/>
    <w:rsid w:val="00E91296"/>
    <w:rsid w:val="00E9134A"/>
    <w:rsid w:val="00E91715"/>
    <w:rsid w:val="00E9184D"/>
    <w:rsid w:val="00E918CE"/>
    <w:rsid w:val="00E918EA"/>
    <w:rsid w:val="00E91CE2"/>
    <w:rsid w:val="00E9207A"/>
    <w:rsid w:val="00E92128"/>
    <w:rsid w:val="00E9269D"/>
    <w:rsid w:val="00E92769"/>
    <w:rsid w:val="00E927D9"/>
    <w:rsid w:val="00E92882"/>
    <w:rsid w:val="00E929B7"/>
    <w:rsid w:val="00E92AD0"/>
    <w:rsid w:val="00E92BC4"/>
    <w:rsid w:val="00E92ECA"/>
    <w:rsid w:val="00E92F9A"/>
    <w:rsid w:val="00E92FD5"/>
    <w:rsid w:val="00E93478"/>
    <w:rsid w:val="00E9354C"/>
    <w:rsid w:val="00E93753"/>
    <w:rsid w:val="00E938E3"/>
    <w:rsid w:val="00E939BB"/>
    <w:rsid w:val="00E93BA4"/>
    <w:rsid w:val="00E93D3E"/>
    <w:rsid w:val="00E93D68"/>
    <w:rsid w:val="00E93D6C"/>
    <w:rsid w:val="00E93E79"/>
    <w:rsid w:val="00E93EB7"/>
    <w:rsid w:val="00E9401E"/>
    <w:rsid w:val="00E94084"/>
    <w:rsid w:val="00E941E6"/>
    <w:rsid w:val="00E9486A"/>
    <w:rsid w:val="00E94B4E"/>
    <w:rsid w:val="00E94EE8"/>
    <w:rsid w:val="00E95158"/>
    <w:rsid w:val="00E952C4"/>
    <w:rsid w:val="00E95309"/>
    <w:rsid w:val="00E9550B"/>
    <w:rsid w:val="00E9561C"/>
    <w:rsid w:val="00E956B2"/>
    <w:rsid w:val="00E95760"/>
    <w:rsid w:val="00E9584A"/>
    <w:rsid w:val="00E958C2"/>
    <w:rsid w:val="00E95BEF"/>
    <w:rsid w:val="00E95C0D"/>
    <w:rsid w:val="00E95D7C"/>
    <w:rsid w:val="00E95DC9"/>
    <w:rsid w:val="00E95E60"/>
    <w:rsid w:val="00E95F5B"/>
    <w:rsid w:val="00E960D3"/>
    <w:rsid w:val="00E962D2"/>
    <w:rsid w:val="00E96A09"/>
    <w:rsid w:val="00E96AA7"/>
    <w:rsid w:val="00E96CC1"/>
    <w:rsid w:val="00E96D5E"/>
    <w:rsid w:val="00E96DC6"/>
    <w:rsid w:val="00E97050"/>
    <w:rsid w:val="00E97102"/>
    <w:rsid w:val="00E976CB"/>
    <w:rsid w:val="00E9780A"/>
    <w:rsid w:val="00E97A03"/>
    <w:rsid w:val="00E97C05"/>
    <w:rsid w:val="00E97DBD"/>
    <w:rsid w:val="00E97F10"/>
    <w:rsid w:val="00E97F80"/>
    <w:rsid w:val="00E97FAB"/>
    <w:rsid w:val="00EA04DA"/>
    <w:rsid w:val="00EA050E"/>
    <w:rsid w:val="00EA052B"/>
    <w:rsid w:val="00EA089C"/>
    <w:rsid w:val="00EA0916"/>
    <w:rsid w:val="00EA098C"/>
    <w:rsid w:val="00EA0BFC"/>
    <w:rsid w:val="00EA0C98"/>
    <w:rsid w:val="00EA0E17"/>
    <w:rsid w:val="00EA107D"/>
    <w:rsid w:val="00EA1161"/>
    <w:rsid w:val="00EA11BB"/>
    <w:rsid w:val="00EA13AD"/>
    <w:rsid w:val="00EA13B1"/>
    <w:rsid w:val="00EA1436"/>
    <w:rsid w:val="00EA14A5"/>
    <w:rsid w:val="00EA1560"/>
    <w:rsid w:val="00EA19F6"/>
    <w:rsid w:val="00EA1CA2"/>
    <w:rsid w:val="00EA1E21"/>
    <w:rsid w:val="00EA243B"/>
    <w:rsid w:val="00EA25C3"/>
    <w:rsid w:val="00EA2676"/>
    <w:rsid w:val="00EA26ED"/>
    <w:rsid w:val="00EA2AC4"/>
    <w:rsid w:val="00EA2C1B"/>
    <w:rsid w:val="00EA2D1A"/>
    <w:rsid w:val="00EA2DF2"/>
    <w:rsid w:val="00EA31D4"/>
    <w:rsid w:val="00EA3209"/>
    <w:rsid w:val="00EA322F"/>
    <w:rsid w:val="00EA32D5"/>
    <w:rsid w:val="00EA36E6"/>
    <w:rsid w:val="00EA376D"/>
    <w:rsid w:val="00EA3C43"/>
    <w:rsid w:val="00EA3DB9"/>
    <w:rsid w:val="00EA3FC2"/>
    <w:rsid w:val="00EA406C"/>
    <w:rsid w:val="00EA407A"/>
    <w:rsid w:val="00EA42ED"/>
    <w:rsid w:val="00EA43C4"/>
    <w:rsid w:val="00EA43F6"/>
    <w:rsid w:val="00EA4485"/>
    <w:rsid w:val="00EA451D"/>
    <w:rsid w:val="00EA454A"/>
    <w:rsid w:val="00EA462F"/>
    <w:rsid w:val="00EA4745"/>
    <w:rsid w:val="00EA4C2F"/>
    <w:rsid w:val="00EA4C5B"/>
    <w:rsid w:val="00EA4C79"/>
    <w:rsid w:val="00EA4D1D"/>
    <w:rsid w:val="00EA4ED4"/>
    <w:rsid w:val="00EA4F48"/>
    <w:rsid w:val="00EA4F6B"/>
    <w:rsid w:val="00EA510D"/>
    <w:rsid w:val="00EA5384"/>
    <w:rsid w:val="00EA555C"/>
    <w:rsid w:val="00EA5669"/>
    <w:rsid w:val="00EA577B"/>
    <w:rsid w:val="00EA57A2"/>
    <w:rsid w:val="00EA587D"/>
    <w:rsid w:val="00EA5E34"/>
    <w:rsid w:val="00EA5EED"/>
    <w:rsid w:val="00EA5F2D"/>
    <w:rsid w:val="00EA5FE0"/>
    <w:rsid w:val="00EA60C4"/>
    <w:rsid w:val="00EA60DB"/>
    <w:rsid w:val="00EA610B"/>
    <w:rsid w:val="00EA61E1"/>
    <w:rsid w:val="00EA61FB"/>
    <w:rsid w:val="00EA681F"/>
    <w:rsid w:val="00EA68A3"/>
    <w:rsid w:val="00EA69A0"/>
    <w:rsid w:val="00EA6AC9"/>
    <w:rsid w:val="00EA6AE6"/>
    <w:rsid w:val="00EA6E4A"/>
    <w:rsid w:val="00EA6F1F"/>
    <w:rsid w:val="00EA6F5F"/>
    <w:rsid w:val="00EA6F76"/>
    <w:rsid w:val="00EA6F7A"/>
    <w:rsid w:val="00EA7210"/>
    <w:rsid w:val="00EA763E"/>
    <w:rsid w:val="00EA772D"/>
    <w:rsid w:val="00EA7813"/>
    <w:rsid w:val="00EA78B9"/>
    <w:rsid w:val="00EA792B"/>
    <w:rsid w:val="00EA7934"/>
    <w:rsid w:val="00EB0407"/>
    <w:rsid w:val="00EB051C"/>
    <w:rsid w:val="00EB068B"/>
    <w:rsid w:val="00EB0743"/>
    <w:rsid w:val="00EB0876"/>
    <w:rsid w:val="00EB093C"/>
    <w:rsid w:val="00EB09C1"/>
    <w:rsid w:val="00EB0A3A"/>
    <w:rsid w:val="00EB0AFF"/>
    <w:rsid w:val="00EB0C1F"/>
    <w:rsid w:val="00EB0C9E"/>
    <w:rsid w:val="00EB0F0E"/>
    <w:rsid w:val="00EB1020"/>
    <w:rsid w:val="00EB10FE"/>
    <w:rsid w:val="00EB131F"/>
    <w:rsid w:val="00EB1361"/>
    <w:rsid w:val="00EB167D"/>
    <w:rsid w:val="00EB16A5"/>
    <w:rsid w:val="00EB18D1"/>
    <w:rsid w:val="00EB1932"/>
    <w:rsid w:val="00EB1FD2"/>
    <w:rsid w:val="00EB24E9"/>
    <w:rsid w:val="00EB24FF"/>
    <w:rsid w:val="00EB2530"/>
    <w:rsid w:val="00EB2662"/>
    <w:rsid w:val="00EB27F7"/>
    <w:rsid w:val="00EB2878"/>
    <w:rsid w:val="00EB2E07"/>
    <w:rsid w:val="00EB32CB"/>
    <w:rsid w:val="00EB32F0"/>
    <w:rsid w:val="00EB3331"/>
    <w:rsid w:val="00EB3359"/>
    <w:rsid w:val="00EB3399"/>
    <w:rsid w:val="00EB33AC"/>
    <w:rsid w:val="00EB33FF"/>
    <w:rsid w:val="00EB37C8"/>
    <w:rsid w:val="00EB3FF6"/>
    <w:rsid w:val="00EB4046"/>
    <w:rsid w:val="00EB4099"/>
    <w:rsid w:val="00EB41F4"/>
    <w:rsid w:val="00EB42BC"/>
    <w:rsid w:val="00EB4365"/>
    <w:rsid w:val="00EB473E"/>
    <w:rsid w:val="00EB4821"/>
    <w:rsid w:val="00EB4B5C"/>
    <w:rsid w:val="00EB4BCD"/>
    <w:rsid w:val="00EB4CB0"/>
    <w:rsid w:val="00EB4CBA"/>
    <w:rsid w:val="00EB4E83"/>
    <w:rsid w:val="00EB4F3B"/>
    <w:rsid w:val="00EB522B"/>
    <w:rsid w:val="00EB5318"/>
    <w:rsid w:val="00EB571B"/>
    <w:rsid w:val="00EB5AAE"/>
    <w:rsid w:val="00EB5E44"/>
    <w:rsid w:val="00EB5E46"/>
    <w:rsid w:val="00EB5F37"/>
    <w:rsid w:val="00EB6478"/>
    <w:rsid w:val="00EB64F5"/>
    <w:rsid w:val="00EB6566"/>
    <w:rsid w:val="00EB6998"/>
    <w:rsid w:val="00EB702E"/>
    <w:rsid w:val="00EB706B"/>
    <w:rsid w:val="00EB75EB"/>
    <w:rsid w:val="00EB7720"/>
    <w:rsid w:val="00EB7745"/>
    <w:rsid w:val="00EB780F"/>
    <w:rsid w:val="00EB786E"/>
    <w:rsid w:val="00EB7B49"/>
    <w:rsid w:val="00EB7CB7"/>
    <w:rsid w:val="00EB7DF5"/>
    <w:rsid w:val="00EB7EDB"/>
    <w:rsid w:val="00EB7EF3"/>
    <w:rsid w:val="00EB7F67"/>
    <w:rsid w:val="00EB7FDA"/>
    <w:rsid w:val="00EC0187"/>
    <w:rsid w:val="00EC0533"/>
    <w:rsid w:val="00EC0982"/>
    <w:rsid w:val="00EC0A46"/>
    <w:rsid w:val="00EC0CF3"/>
    <w:rsid w:val="00EC0E2D"/>
    <w:rsid w:val="00EC1206"/>
    <w:rsid w:val="00EC130B"/>
    <w:rsid w:val="00EC14F6"/>
    <w:rsid w:val="00EC152C"/>
    <w:rsid w:val="00EC174F"/>
    <w:rsid w:val="00EC1823"/>
    <w:rsid w:val="00EC1845"/>
    <w:rsid w:val="00EC1B9C"/>
    <w:rsid w:val="00EC1CDB"/>
    <w:rsid w:val="00EC1D76"/>
    <w:rsid w:val="00EC2264"/>
    <w:rsid w:val="00EC25A5"/>
    <w:rsid w:val="00EC25C9"/>
    <w:rsid w:val="00EC25FB"/>
    <w:rsid w:val="00EC26F0"/>
    <w:rsid w:val="00EC2CE5"/>
    <w:rsid w:val="00EC2F7C"/>
    <w:rsid w:val="00EC3421"/>
    <w:rsid w:val="00EC3467"/>
    <w:rsid w:val="00EC366D"/>
    <w:rsid w:val="00EC384C"/>
    <w:rsid w:val="00EC3878"/>
    <w:rsid w:val="00EC3B41"/>
    <w:rsid w:val="00EC3F11"/>
    <w:rsid w:val="00EC444F"/>
    <w:rsid w:val="00EC45CB"/>
    <w:rsid w:val="00EC46CA"/>
    <w:rsid w:val="00EC4767"/>
    <w:rsid w:val="00EC4AF6"/>
    <w:rsid w:val="00EC4DB7"/>
    <w:rsid w:val="00EC52E1"/>
    <w:rsid w:val="00EC5391"/>
    <w:rsid w:val="00EC53C3"/>
    <w:rsid w:val="00EC549A"/>
    <w:rsid w:val="00EC55F0"/>
    <w:rsid w:val="00EC5C85"/>
    <w:rsid w:val="00EC5CED"/>
    <w:rsid w:val="00EC5E1F"/>
    <w:rsid w:val="00EC60CD"/>
    <w:rsid w:val="00EC61D8"/>
    <w:rsid w:val="00EC61F3"/>
    <w:rsid w:val="00EC6373"/>
    <w:rsid w:val="00EC6589"/>
    <w:rsid w:val="00EC659D"/>
    <w:rsid w:val="00EC6616"/>
    <w:rsid w:val="00EC6634"/>
    <w:rsid w:val="00EC6995"/>
    <w:rsid w:val="00EC6CC0"/>
    <w:rsid w:val="00EC6F16"/>
    <w:rsid w:val="00EC71B8"/>
    <w:rsid w:val="00EC71EF"/>
    <w:rsid w:val="00EC7203"/>
    <w:rsid w:val="00EC735D"/>
    <w:rsid w:val="00EC76DC"/>
    <w:rsid w:val="00EC78D9"/>
    <w:rsid w:val="00EC78E3"/>
    <w:rsid w:val="00EC7AAC"/>
    <w:rsid w:val="00EC7BD0"/>
    <w:rsid w:val="00EC7D0B"/>
    <w:rsid w:val="00EC7FF6"/>
    <w:rsid w:val="00ED0149"/>
    <w:rsid w:val="00ED0474"/>
    <w:rsid w:val="00ED06A2"/>
    <w:rsid w:val="00ED07E0"/>
    <w:rsid w:val="00ED093A"/>
    <w:rsid w:val="00ED09E5"/>
    <w:rsid w:val="00ED0B07"/>
    <w:rsid w:val="00ED0CED"/>
    <w:rsid w:val="00ED0D23"/>
    <w:rsid w:val="00ED0D41"/>
    <w:rsid w:val="00ED0F4F"/>
    <w:rsid w:val="00ED1029"/>
    <w:rsid w:val="00ED114D"/>
    <w:rsid w:val="00ED13E8"/>
    <w:rsid w:val="00ED1403"/>
    <w:rsid w:val="00ED1614"/>
    <w:rsid w:val="00ED1796"/>
    <w:rsid w:val="00ED1945"/>
    <w:rsid w:val="00ED1982"/>
    <w:rsid w:val="00ED1BD6"/>
    <w:rsid w:val="00ED1E39"/>
    <w:rsid w:val="00ED1F44"/>
    <w:rsid w:val="00ED1FA6"/>
    <w:rsid w:val="00ED2023"/>
    <w:rsid w:val="00ED2159"/>
    <w:rsid w:val="00ED21BE"/>
    <w:rsid w:val="00ED21CF"/>
    <w:rsid w:val="00ED22CD"/>
    <w:rsid w:val="00ED25B7"/>
    <w:rsid w:val="00ED283B"/>
    <w:rsid w:val="00ED2917"/>
    <w:rsid w:val="00ED2940"/>
    <w:rsid w:val="00ED29F3"/>
    <w:rsid w:val="00ED2DA7"/>
    <w:rsid w:val="00ED2DBB"/>
    <w:rsid w:val="00ED2E99"/>
    <w:rsid w:val="00ED2F0D"/>
    <w:rsid w:val="00ED2F4F"/>
    <w:rsid w:val="00ED2F5E"/>
    <w:rsid w:val="00ED30F1"/>
    <w:rsid w:val="00ED32A1"/>
    <w:rsid w:val="00ED33C4"/>
    <w:rsid w:val="00ED3479"/>
    <w:rsid w:val="00ED3612"/>
    <w:rsid w:val="00ED37F2"/>
    <w:rsid w:val="00ED3901"/>
    <w:rsid w:val="00ED3968"/>
    <w:rsid w:val="00ED3996"/>
    <w:rsid w:val="00ED3B23"/>
    <w:rsid w:val="00ED402C"/>
    <w:rsid w:val="00ED4125"/>
    <w:rsid w:val="00ED422C"/>
    <w:rsid w:val="00ED433A"/>
    <w:rsid w:val="00ED433C"/>
    <w:rsid w:val="00ED442E"/>
    <w:rsid w:val="00ED44DF"/>
    <w:rsid w:val="00ED4520"/>
    <w:rsid w:val="00ED4549"/>
    <w:rsid w:val="00ED45C0"/>
    <w:rsid w:val="00ED4798"/>
    <w:rsid w:val="00ED47A6"/>
    <w:rsid w:val="00ED4ADE"/>
    <w:rsid w:val="00ED4AE9"/>
    <w:rsid w:val="00ED4AFC"/>
    <w:rsid w:val="00ED4CAB"/>
    <w:rsid w:val="00ED4FCC"/>
    <w:rsid w:val="00ED51CE"/>
    <w:rsid w:val="00ED53F3"/>
    <w:rsid w:val="00ED5B7C"/>
    <w:rsid w:val="00ED5CD1"/>
    <w:rsid w:val="00ED5EE8"/>
    <w:rsid w:val="00ED6343"/>
    <w:rsid w:val="00ED6785"/>
    <w:rsid w:val="00ED68DD"/>
    <w:rsid w:val="00ED68E0"/>
    <w:rsid w:val="00ED6ABC"/>
    <w:rsid w:val="00ED6BCB"/>
    <w:rsid w:val="00ED6CEF"/>
    <w:rsid w:val="00ED6EC6"/>
    <w:rsid w:val="00ED704B"/>
    <w:rsid w:val="00ED7071"/>
    <w:rsid w:val="00ED7390"/>
    <w:rsid w:val="00ED7BB1"/>
    <w:rsid w:val="00ED7C0D"/>
    <w:rsid w:val="00ED7C76"/>
    <w:rsid w:val="00ED7CCE"/>
    <w:rsid w:val="00ED7D13"/>
    <w:rsid w:val="00ED7F33"/>
    <w:rsid w:val="00EE002F"/>
    <w:rsid w:val="00EE0148"/>
    <w:rsid w:val="00EE01AF"/>
    <w:rsid w:val="00EE05D6"/>
    <w:rsid w:val="00EE071C"/>
    <w:rsid w:val="00EE08BC"/>
    <w:rsid w:val="00EE0AB6"/>
    <w:rsid w:val="00EE0E4E"/>
    <w:rsid w:val="00EE1075"/>
    <w:rsid w:val="00EE15C3"/>
    <w:rsid w:val="00EE1657"/>
    <w:rsid w:val="00EE17DB"/>
    <w:rsid w:val="00EE1895"/>
    <w:rsid w:val="00EE1A73"/>
    <w:rsid w:val="00EE1B22"/>
    <w:rsid w:val="00EE1B50"/>
    <w:rsid w:val="00EE1D0C"/>
    <w:rsid w:val="00EE1EB2"/>
    <w:rsid w:val="00EE1ED0"/>
    <w:rsid w:val="00EE1EDD"/>
    <w:rsid w:val="00EE2235"/>
    <w:rsid w:val="00EE2330"/>
    <w:rsid w:val="00EE23A9"/>
    <w:rsid w:val="00EE2798"/>
    <w:rsid w:val="00EE2A28"/>
    <w:rsid w:val="00EE2AA0"/>
    <w:rsid w:val="00EE3321"/>
    <w:rsid w:val="00EE33EB"/>
    <w:rsid w:val="00EE368C"/>
    <w:rsid w:val="00EE38ED"/>
    <w:rsid w:val="00EE3A4F"/>
    <w:rsid w:val="00EE3E2E"/>
    <w:rsid w:val="00EE3E96"/>
    <w:rsid w:val="00EE3F66"/>
    <w:rsid w:val="00EE429E"/>
    <w:rsid w:val="00EE43FF"/>
    <w:rsid w:val="00EE4468"/>
    <w:rsid w:val="00EE457B"/>
    <w:rsid w:val="00EE45CD"/>
    <w:rsid w:val="00EE48A2"/>
    <w:rsid w:val="00EE493E"/>
    <w:rsid w:val="00EE49C1"/>
    <w:rsid w:val="00EE4F46"/>
    <w:rsid w:val="00EE4F6C"/>
    <w:rsid w:val="00EE51A8"/>
    <w:rsid w:val="00EE522D"/>
    <w:rsid w:val="00EE5428"/>
    <w:rsid w:val="00EE54D7"/>
    <w:rsid w:val="00EE564F"/>
    <w:rsid w:val="00EE56D0"/>
    <w:rsid w:val="00EE58A1"/>
    <w:rsid w:val="00EE5921"/>
    <w:rsid w:val="00EE5A06"/>
    <w:rsid w:val="00EE5A98"/>
    <w:rsid w:val="00EE5BDD"/>
    <w:rsid w:val="00EE5EF0"/>
    <w:rsid w:val="00EE5EF4"/>
    <w:rsid w:val="00EE5F5B"/>
    <w:rsid w:val="00EE63B8"/>
    <w:rsid w:val="00EE63E6"/>
    <w:rsid w:val="00EE651D"/>
    <w:rsid w:val="00EE6662"/>
    <w:rsid w:val="00EE6A68"/>
    <w:rsid w:val="00EE6AB0"/>
    <w:rsid w:val="00EE6AC6"/>
    <w:rsid w:val="00EE6AC7"/>
    <w:rsid w:val="00EE6C0E"/>
    <w:rsid w:val="00EE6C6C"/>
    <w:rsid w:val="00EE6EAE"/>
    <w:rsid w:val="00EE7104"/>
    <w:rsid w:val="00EE7259"/>
    <w:rsid w:val="00EE72A9"/>
    <w:rsid w:val="00EE7548"/>
    <w:rsid w:val="00EE756C"/>
    <w:rsid w:val="00EE7736"/>
    <w:rsid w:val="00EE775E"/>
    <w:rsid w:val="00EE7C6B"/>
    <w:rsid w:val="00EE7DA0"/>
    <w:rsid w:val="00EE7F09"/>
    <w:rsid w:val="00EE7F58"/>
    <w:rsid w:val="00EE7F6A"/>
    <w:rsid w:val="00EF00CD"/>
    <w:rsid w:val="00EF0293"/>
    <w:rsid w:val="00EF0375"/>
    <w:rsid w:val="00EF05C0"/>
    <w:rsid w:val="00EF08C9"/>
    <w:rsid w:val="00EF09D3"/>
    <w:rsid w:val="00EF0A4C"/>
    <w:rsid w:val="00EF0A63"/>
    <w:rsid w:val="00EF0AAC"/>
    <w:rsid w:val="00EF0D18"/>
    <w:rsid w:val="00EF0D42"/>
    <w:rsid w:val="00EF14B3"/>
    <w:rsid w:val="00EF1720"/>
    <w:rsid w:val="00EF1C4C"/>
    <w:rsid w:val="00EF1C4D"/>
    <w:rsid w:val="00EF1EBA"/>
    <w:rsid w:val="00EF1ECD"/>
    <w:rsid w:val="00EF1F59"/>
    <w:rsid w:val="00EF1FA6"/>
    <w:rsid w:val="00EF202B"/>
    <w:rsid w:val="00EF2149"/>
    <w:rsid w:val="00EF253D"/>
    <w:rsid w:val="00EF25BF"/>
    <w:rsid w:val="00EF2633"/>
    <w:rsid w:val="00EF26FD"/>
    <w:rsid w:val="00EF2C25"/>
    <w:rsid w:val="00EF2C53"/>
    <w:rsid w:val="00EF2E29"/>
    <w:rsid w:val="00EF2FC7"/>
    <w:rsid w:val="00EF2FEB"/>
    <w:rsid w:val="00EF30B6"/>
    <w:rsid w:val="00EF359D"/>
    <w:rsid w:val="00EF35B7"/>
    <w:rsid w:val="00EF367F"/>
    <w:rsid w:val="00EF3786"/>
    <w:rsid w:val="00EF39B7"/>
    <w:rsid w:val="00EF3C25"/>
    <w:rsid w:val="00EF3C8B"/>
    <w:rsid w:val="00EF3EEF"/>
    <w:rsid w:val="00EF3F8C"/>
    <w:rsid w:val="00EF422B"/>
    <w:rsid w:val="00EF428A"/>
    <w:rsid w:val="00EF4396"/>
    <w:rsid w:val="00EF43B6"/>
    <w:rsid w:val="00EF44F9"/>
    <w:rsid w:val="00EF4519"/>
    <w:rsid w:val="00EF469F"/>
    <w:rsid w:val="00EF46A8"/>
    <w:rsid w:val="00EF47B5"/>
    <w:rsid w:val="00EF491F"/>
    <w:rsid w:val="00EF4DF7"/>
    <w:rsid w:val="00EF5096"/>
    <w:rsid w:val="00EF53D1"/>
    <w:rsid w:val="00EF53DA"/>
    <w:rsid w:val="00EF557E"/>
    <w:rsid w:val="00EF58D2"/>
    <w:rsid w:val="00EF594B"/>
    <w:rsid w:val="00EF5B0D"/>
    <w:rsid w:val="00EF5DBA"/>
    <w:rsid w:val="00EF6373"/>
    <w:rsid w:val="00EF63E5"/>
    <w:rsid w:val="00EF6406"/>
    <w:rsid w:val="00EF6593"/>
    <w:rsid w:val="00EF65CC"/>
    <w:rsid w:val="00EF66DF"/>
    <w:rsid w:val="00EF674E"/>
    <w:rsid w:val="00EF691E"/>
    <w:rsid w:val="00EF6C67"/>
    <w:rsid w:val="00EF6CA6"/>
    <w:rsid w:val="00EF6E1D"/>
    <w:rsid w:val="00EF6E62"/>
    <w:rsid w:val="00EF6F80"/>
    <w:rsid w:val="00EF6FC2"/>
    <w:rsid w:val="00EF7133"/>
    <w:rsid w:val="00EF718C"/>
    <w:rsid w:val="00EF7437"/>
    <w:rsid w:val="00EF75B7"/>
    <w:rsid w:val="00EF75E3"/>
    <w:rsid w:val="00EF7BAD"/>
    <w:rsid w:val="00EF7CDF"/>
    <w:rsid w:val="00EF7D34"/>
    <w:rsid w:val="00EF7EB0"/>
    <w:rsid w:val="00EF7F31"/>
    <w:rsid w:val="00F00075"/>
    <w:rsid w:val="00F003E1"/>
    <w:rsid w:val="00F00417"/>
    <w:rsid w:val="00F004F8"/>
    <w:rsid w:val="00F00642"/>
    <w:rsid w:val="00F007B4"/>
    <w:rsid w:val="00F00981"/>
    <w:rsid w:val="00F009A9"/>
    <w:rsid w:val="00F00C9F"/>
    <w:rsid w:val="00F010E1"/>
    <w:rsid w:val="00F01274"/>
    <w:rsid w:val="00F01471"/>
    <w:rsid w:val="00F014AF"/>
    <w:rsid w:val="00F0154A"/>
    <w:rsid w:val="00F01636"/>
    <w:rsid w:val="00F01687"/>
    <w:rsid w:val="00F01702"/>
    <w:rsid w:val="00F01709"/>
    <w:rsid w:val="00F017E3"/>
    <w:rsid w:val="00F01951"/>
    <w:rsid w:val="00F02084"/>
    <w:rsid w:val="00F020C1"/>
    <w:rsid w:val="00F02196"/>
    <w:rsid w:val="00F02227"/>
    <w:rsid w:val="00F023D4"/>
    <w:rsid w:val="00F02756"/>
    <w:rsid w:val="00F029F1"/>
    <w:rsid w:val="00F02A27"/>
    <w:rsid w:val="00F02D85"/>
    <w:rsid w:val="00F02EEE"/>
    <w:rsid w:val="00F02F67"/>
    <w:rsid w:val="00F032BA"/>
    <w:rsid w:val="00F0337E"/>
    <w:rsid w:val="00F033A4"/>
    <w:rsid w:val="00F03416"/>
    <w:rsid w:val="00F037C4"/>
    <w:rsid w:val="00F0388E"/>
    <w:rsid w:val="00F039E3"/>
    <w:rsid w:val="00F03BE7"/>
    <w:rsid w:val="00F03C6B"/>
    <w:rsid w:val="00F03E04"/>
    <w:rsid w:val="00F03FA8"/>
    <w:rsid w:val="00F04190"/>
    <w:rsid w:val="00F043D1"/>
    <w:rsid w:val="00F048D6"/>
    <w:rsid w:val="00F048E0"/>
    <w:rsid w:val="00F0490B"/>
    <w:rsid w:val="00F049EE"/>
    <w:rsid w:val="00F04A0D"/>
    <w:rsid w:val="00F04A5B"/>
    <w:rsid w:val="00F04BA1"/>
    <w:rsid w:val="00F04C70"/>
    <w:rsid w:val="00F04CD9"/>
    <w:rsid w:val="00F04CFB"/>
    <w:rsid w:val="00F04E7C"/>
    <w:rsid w:val="00F05768"/>
    <w:rsid w:val="00F058BB"/>
    <w:rsid w:val="00F05BFF"/>
    <w:rsid w:val="00F05C22"/>
    <w:rsid w:val="00F05EFE"/>
    <w:rsid w:val="00F060A2"/>
    <w:rsid w:val="00F0620E"/>
    <w:rsid w:val="00F062CC"/>
    <w:rsid w:val="00F0640E"/>
    <w:rsid w:val="00F0650C"/>
    <w:rsid w:val="00F065D2"/>
    <w:rsid w:val="00F0661B"/>
    <w:rsid w:val="00F0671C"/>
    <w:rsid w:val="00F06B94"/>
    <w:rsid w:val="00F06E0B"/>
    <w:rsid w:val="00F0742B"/>
    <w:rsid w:val="00F0755E"/>
    <w:rsid w:val="00F076A5"/>
    <w:rsid w:val="00F079BE"/>
    <w:rsid w:val="00F079D8"/>
    <w:rsid w:val="00F07BB7"/>
    <w:rsid w:val="00F07C80"/>
    <w:rsid w:val="00F10033"/>
    <w:rsid w:val="00F102A5"/>
    <w:rsid w:val="00F1030F"/>
    <w:rsid w:val="00F10601"/>
    <w:rsid w:val="00F107A6"/>
    <w:rsid w:val="00F107EE"/>
    <w:rsid w:val="00F10EA4"/>
    <w:rsid w:val="00F114CF"/>
    <w:rsid w:val="00F11755"/>
    <w:rsid w:val="00F118F8"/>
    <w:rsid w:val="00F11B3B"/>
    <w:rsid w:val="00F11ED3"/>
    <w:rsid w:val="00F1232B"/>
    <w:rsid w:val="00F124B7"/>
    <w:rsid w:val="00F12A50"/>
    <w:rsid w:val="00F12BF1"/>
    <w:rsid w:val="00F12D3D"/>
    <w:rsid w:val="00F12F21"/>
    <w:rsid w:val="00F130BF"/>
    <w:rsid w:val="00F13348"/>
    <w:rsid w:val="00F13488"/>
    <w:rsid w:val="00F134EE"/>
    <w:rsid w:val="00F137B5"/>
    <w:rsid w:val="00F13DD1"/>
    <w:rsid w:val="00F13E5E"/>
    <w:rsid w:val="00F13FB7"/>
    <w:rsid w:val="00F1406F"/>
    <w:rsid w:val="00F140FC"/>
    <w:rsid w:val="00F1415D"/>
    <w:rsid w:val="00F142CD"/>
    <w:rsid w:val="00F14832"/>
    <w:rsid w:val="00F1497F"/>
    <w:rsid w:val="00F149B7"/>
    <w:rsid w:val="00F14B2A"/>
    <w:rsid w:val="00F14BD8"/>
    <w:rsid w:val="00F1515A"/>
    <w:rsid w:val="00F154A7"/>
    <w:rsid w:val="00F154CC"/>
    <w:rsid w:val="00F155AB"/>
    <w:rsid w:val="00F15652"/>
    <w:rsid w:val="00F1577E"/>
    <w:rsid w:val="00F15818"/>
    <w:rsid w:val="00F15BE8"/>
    <w:rsid w:val="00F15E50"/>
    <w:rsid w:val="00F15F7D"/>
    <w:rsid w:val="00F160E7"/>
    <w:rsid w:val="00F1615D"/>
    <w:rsid w:val="00F1618B"/>
    <w:rsid w:val="00F161DE"/>
    <w:rsid w:val="00F16228"/>
    <w:rsid w:val="00F162A8"/>
    <w:rsid w:val="00F16467"/>
    <w:rsid w:val="00F164B5"/>
    <w:rsid w:val="00F16518"/>
    <w:rsid w:val="00F1658F"/>
    <w:rsid w:val="00F165F7"/>
    <w:rsid w:val="00F16728"/>
    <w:rsid w:val="00F16A03"/>
    <w:rsid w:val="00F16D19"/>
    <w:rsid w:val="00F16D38"/>
    <w:rsid w:val="00F16ECD"/>
    <w:rsid w:val="00F16F5B"/>
    <w:rsid w:val="00F17047"/>
    <w:rsid w:val="00F17048"/>
    <w:rsid w:val="00F171AB"/>
    <w:rsid w:val="00F17240"/>
    <w:rsid w:val="00F17349"/>
    <w:rsid w:val="00F17480"/>
    <w:rsid w:val="00F17975"/>
    <w:rsid w:val="00F20121"/>
    <w:rsid w:val="00F20122"/>
    <w:rsid w:val="00F20238"/>
    <w:rsid w:val="00F20294"/>
    <w:rsid w:val="00F20456"/>
    <w:rsid w:val="00F20525"/>
    <w:rsid w:val="00F20854"/>
    <w:rsid w:val="00F20917"/>
    <w:rsid w:val="00F2092E"/>
    <w:rsid w:val="00F2097F"/>
    <w:rsid w:val="00F209FD"/>
    <w:rsid w:val="00F20AE5"/>
    <w:rsid w:val="00F20BF8"/>
    <w:rsid w:val="00F20E77"/>
    <w:rsid w:val="00F20F6E"/>
    <w:rsid w:val="00F2114E"/>
    <w:rsid w:val="00F21735"/>
    <w:rsid w:val="00F217DB"/>
    <w:rsid w:val="00F21B47"/>
    <w:rsid w:val="00F21D2B"/>
    <w:rsid w:val="00F22041"/>
    <w:rsid w:val="00F2226C"/>
    <w:rsid w:val="00F22499"/>
    <w:rsid w:val="00F22743"/>
    <w:rsid w:val="00F227DC"/>
    <w:rsid w:val="00F22944"/>
    <w:rsid w:val="00F22A65"/>
    <w:rsid w:val="00F22A96"/>
    <w:rsid w:val="00F22AF1"/>
    <w:rsid w:val="00F22BBB"/>
    <w:rsid w:val="00F22E1D"/>
    <w:rsid w:val="00F22EC0"/>
    <w:rsid w:val="00F232C8"/>
    <w:rsid w:val="00F23437"/>
    <w:rsid w:val="00F235AA"/>
    <w:rsid w:val="00F235E6"/>
    <w:rsid w:val="00F2389F"/>
    <w:rsid w:val="00F23B8E"/>
    <w:rsid w:val="00F23E92"/>
    <w:rsid w:val="00F24079"/>
    <w:rsid w:val="00F242B1"/>
    <w:rsid w:val="00F242E6"/>
    <w:rsid w:val="00F244E9"/>
    <w:rsid w:val="00F246A9"/>
    <w:rsid w:val="00F24740"/>
    <w:rsid w:val="00F2486F"/>
    <w:rsid w:val="00F24CF6"/>
    <w:rsid w:val="00F24F39"/>
    <w:rsid w:val="00F252C1"/>
    <w:rsid w:val="00F252D6"/>
    <w:rsid w:val="00F255EB"/>
    <w:rsid w:val="00F257C6"/>
    <w:rsid w:val="00F258C7"/>
    <w:rsid w:val="00F25A2F"/>
    <w:rsid w:val="00F25E41"/>
    <w:rsid w:val="00F25F96"/>
    <w:rsid w:val="00F26040"/>
    <w:rsid w:val="00F26098"/>
    <w:rsid w:val="00F26230"/>
    <w:rsid w:val="00F264A5"/>
    <w:rsid w:val="00F26984"/>
    <w:rsid w:val="00F26C61"/>
    <w:rsid w:val="00F26C79"/>
    <w:rsid w:val="00F26C9D"/>
    <w:rsid w:val="00F26CBC"/>
    <w:rsid w:val="00F26DCE"/>
    <w:rsid w:val="00F26E6F"/>
    <w:rsid w:val="00F26EE0"/>
    <w:rsid w:val="00F26EF9"/>
    <w:rsid w:val="00F2719B"/>
    <w:rsid w:val="00F27396"/>
    <w:rsid w:val="00F27467"/>
    <w:rsid w:val="00F27490"/>
    <w:rsid w:val="00F2784B"/>
    <w:rsid w:val="00F27934"/>
    <w:rsid w:val="00F2795B"/>
    <w:rsid w:val="00F279DE"/>
    <w:rsid w:val="00F27A7F"/>
    <w:rsid w:val="00F27A93"/>
    <w:rsid w:val="00F27C3F"/>
    <w:rsid w:val="00F27D2C"/>
    <w:rsid w:val="00F27E38"/>
    <w:rsid w:val="00F300B7"/>
    <w:rsid w:val="00F30101"/>
    <w:rsid w:val="00F30109"/>
    <w:rsid w:val="00F305A0"/>
    <w:rsid w:val="00F306CE"/>
    <w:rsid w:val="00F3092F"/>
    <w:rsid w:val="00F30AB1"/>
    <w:rsid w:val="00F30ADC"/>
    <w:rsid w:val="00F30B0C"/>
    <w:rsid w:val="00F30BB2"/>
    <w:rsid w:val="00F30C92"/>
    <w:rsid w:val="00F30D27"/>
    <w:rsid w:val="00F30D46"/>
    <w:rsid w:val="00F3104E"/>
    <w:rsid w:val="00F311E4"/>
    <w:rsid w:val="00F31274"/>
    <w:rsid w:val="00F31275"/>
    <w:rsid w:val="00F3161A"/>
    <w:rsid w:val="00F316CF"/>
    <w:rsid w:val="00F318F1"/>
    <w:rsid w:val="00F31932"/>
    <w:rsid w:val="00F31A73"/>
    <w:rsid w:val="00F31BC5"/>
    <w:rsid w:val="00F31C34"/>
    <w:rsid w:val="00F31DBE"/>
    <w:rsid w:val="00F32044"/>
    <w:rsid w:val="00F320CD"/>
    <w:rsid w:val="00F32359"/>
    <w:rsid w:val="00F32469"/>
    <w:rsid w:val="00F32523"/>
    <w:rsid w:val="00F326B1"/>
    <w:rsid w:val="00F32707"/>
    <w:rsid w:val="00F3286F"/>
    <w:rsid w:val="00F329BF"/>
    <w:rsid w:val="00F32B12"/>
    <w:rsid w:val="00F32B20"/>
    <w:rsid w:val="00F32DB6"/>
    <w:rsid w:val="00F32EC5"/>
    <w:rsid w:val="00F3313D"/>
    <w:rsid w:val="00F331A2"/>
    <w:rsid w:val="00F33388"/>
    <w:rsid w:val="00F337B6"/>
    <w:rsid w:val="00F337EA"/>
    <w:rsid w:val="00F338A9"/>
    <w:rsid w:val="00F33B99"/>
    <w:rsid w:val="00F33C28"/>
    <w:rsid w:val="00F33C88"/>
    <w:rsid w:val="00F33D39"/>
    <w:rsid w:val="00F33D5B"/>
    <w:rsid w:val="00F33E4D"/>
    <w:rsid w:val="00F33F58"/>
    <w:rsid w:val="00F34042"/>
    <w:rsid w:val="00F340DC"/>
    <w:rsid w:val="00F346F4"/>
    <w:rsid w:val="00F3482E"/>
    <w:rsid w:val="00F3485B"/>
    <w:rsid w:val="00F34C6E"/>
    <w:rsid w:val="00F34CDD"/>
    <w:rsid w:val="00F34D3E"/>
    <w:rsid w:val="00F34E8A"/>
    <w:rsid w:val="00F35088"/>
    <w:rsid w:val="00F351A1"/>
    <w:rsid w:val="00F35253"/>
    <w:rsid w:val="00F352FF"/>
    <w:rsid w:val="00F35338"/>
    <w:rsid w:val="00F35374"/>
    <w:rsid w:val="00F354A7"/>
    <w:rsid w:val="00F354A9"/>
    <w:rsid w:val="00F35564"/>
    <w:rsid w:val="00F35877"/>
    <w:rsid w:val="00F3592F"/>
    <w:rsid w:val="00F35B05"/>
    <w:rsid w:val="00F35D03"/>
    <w:rsid w:val="00F35E5F"/>
    <w:rsid w:val="00F36027"/>
    <w:rsid w:val="00F360AF"/>
    <w:rsid w:val="00F360C1"/>
    <w:rsid w:val="00F3615F"/>
    <w:rsid w:val="00F3618E"/>
    <w:rsid w:val="00F364FE"/>
    <w:rsid w:val="00F36885"/>
    <w:rsid w:val="00F369D1"/>
    <w:rsid w:val="00F36A72"/>
    <w:rsid w:val="00F36D34"/>
    <w:rsid w:val="00F36DD9"/>
    <w:rsid w:val="00F37129"/>
    <w:rsid w:val="00F3713D"/>
    <w:rsid w:val="00F371AF"/>
    <w:rsid w:val="00F371CB"/>
    <w:rsid w:val="00F37511"/>
    <w:rsid w:val="00F376BB"/>
    <w:rsid w:val="00F3771B"/>
    <w:rsid w:val="00F378D2"/>
    <w:rsid w:val="00F37AF1"/>
    <w:rsid w:val="00F37C27"/>
    <w:rsid w:val="00F37C36"/>
    <w:rsid w:val="00F37C97"/>
    <w:rsid w:val="00F37D8A"/>
    <w:rsid w:val="00F4007C"/>
    <w:rsid w:val="00F4032C"/>
    <w:rsid w:val="00F40414"/>
    <w:rsid w:val="00F40464"/>
    <w:rsid w:val="00F404F1"/>
    <w:rsid w:val="00F40822"/>
    <w:rsid w:val="00F40F16"/>
    <w:rsid w:val="00F40F67"/>
    <w:rsid w:val="00F41132"/>
    <w:rsid w:val="00F41134"/>
    <w:rsid w:val="00F41162"/>
    <w:rsid w:val="00F412CC"/>
    <w:rsid w:val="00F4137E"/>
    <w:rsid w:val="00F414C9"/>
    <w:rsid w:val="00F41505"/>
    <w:rsid w:val="00F41610"/>
    <w:rsid w:val="00F417E3"/>
    <w:rsid w:val="00F41B29"/>
    <w:rsid w:val="00F41FFA"/>
    <w:rsid w:val="00F421DA"/>
    <w:rsid w:val="00F421F4"/>
    <w:rsid w:val="00F423CE"/>
    <w:rsid w:val="00F423DC"/>
    <w:rsid w:val="00F425DA"/>
    <w:rsid w:val="00F428EC"/>
    <w:rsid w:val="00F428F3"/>
    <w:rsid w:val="00F42998"/>
    <w:rsid w:val="00F429B0"/>
    <w:rsid w:val="00F42A68"/>
    <w:rsid w:val="00F42AB2"/>
    <w:rsid w:val="00F42D23"/>
    <w:rsid w:val="00F43097"/>
    <w:rsid w:val="00F43438"/>
    <w:rsid w:val="00F434BE"/>
    <w:rsid w:val="00F43895"/>
    <w:rsid w:val="00F439FD"/>
    <w:rsid w:val="00F43ABC"/>
    <w:rsid w:val="00F43AE4"/>
    <w:rsid w:val="00F43C4F"/>
    <w:rsid w:val="00F43ECD"/>
    <w:rsid w:val="00F44020"/>
    <w:rsid w:val="00F44255"/>
    <w:rsid w:val="00F4437E"/>
    <w:rsid w:val="00F44659"/>
    <w:rsid w:val="00F44833"/>
    <w:rsid w:val="00F44846"/>
    <w:rsid w:val="00F44D04"/>
    <w:rsid w:val="00F44D08"/>
    <w:rsid w:val="00F44D20"/>
    <w:rsid w:val="00F451CD"/>
    <w:rsid w:val="00F45326"/>
    <w:rsid w:val="00F453D2"/>
    <w:rsid w:val="00F455FB"/>
    <w:rsid w:val="00F4569F"/>
    <w:rsid w:val="00F458A3"/>
    <w:rsid w:val="00F4599B"/>
    <w:rsid w:val="00F45C74"/>
    <w:rsid w:val="00F45E4E"/>
    <w:rsid w:val="00F45F29"/>
    <w:rsid w:val="00F45F92"/>
    <w:rsid w:val="00F46316"/>
    <w:rsid w:val="00F464B0"/>
    <w:rsid w:val="00F46520"/>
    <w:rsid w:val="00F46529"/>
    <w:rsid w:val="00F4660F"/>
    <w:rsid w:val="00F468E6"/>
    <w:rsid w:val="00F46BAE"/>
    <w:rsid w:val="00F46BD6"/>
    <w:rsid w:val="00F46D58"/>
    <w:rsid w:val="00F46E44"/>
    <w:rsid w:val="00F4722A"/>
    <w:rsid w:val="00F47412"/>
    <w:rsid w:val="00F47497"/>
    <w:rsid w:val="00F474DB"/>
    <w:rsid w:val="00F47939"/>
    <w:rsid w:val="00F47A62"/>
    <w:rsid w:val="00F47DA2"/>
    <w:rsid w:val="00F501E3"/>
    <w:rsid w:val="00F50230"/>
    <w:rsid w:val="00F50297"/>
    <w:rsid w:val="00F50298"/>
    <w:rsid w:val="00F50818"/>
    <w:rsid w:val="00F50885"/>
    <w:rsid w:val="00F50A0C"/>
    <w:rsid w:val="00F50A97"/>
    <w:rsid w:val="00F50AD6"/>
    <w:rsid w:val="00F50ED6"/>
    <w:rsid w:val="00F50F22"/>
    <w:rsid w:val="00F512D0"/>
    <w:rsid w:val="00F51364"/>
    <w:rsid w:val="00F51428"/>
    <w:rsid w:val="00F5143F"/>
    <w:rsid w:val="00F5149E"/>
    <w:rsid w:val="00F5150F"/>
    <w:rsid w:val="00F51772"/>
    <w:rsid w:val="00F51944"/>
    <w:rsid w:val="00F51B10"/>
    <w:rsid w:val="00F51BF6"/>
    <w:rsid w:val="00F51C66"/>
    <w:rsid w:val="00F51CA5"/>
    <w:rsid w:val="00F51D3C"/>
    <w:rsid w:val="00F51F69"/>
    <w:rsid w:val="00F52152"/>
    <w:rsid w:val="00F522C7"/>
    <w:rsid w:val="00F5236D"/>
    <w:rsid w:val="00F5243F"/>
    <w:rsid w:val="00F52529"/>
    <w:rsid w:val="00F5261A"/>
    <w:rsid w:val="00F527BD"/>
    <w:rsid w:val="00F52B05"/>
    <w:rsid w:val="00F52B0E"/>
    <w:rsid w:val="00F52C77"/>
    <w:rsid w:val="00F52E61"/>
    <w:rsid w:val="00F52EB7"/>
    <w:rsid w:val="00F53167"/>
    <w:rsid w:val="00F53183"/>
    <w:rsid w:val="00F534C8"/>
    <w:rsid w:val="00F53889"/>
    <w:rsid w:val="00F5399F"/>
    <w:rsid w:val="00F53A9F"/>
    <w:rsid w:val="00F53BAE"/>
    <w:rsid w:val="00F53E43"/>
    <w:rsid w:val="00F53E9E"/>
    <w:rsid w:val="00F53EE2"/>
    <w:rsid w:val="00F54006"/>
    <w:rsid w:val="00F54017"/>
    <w:rsid w:val="00F54706"/>
    <w:rsid w:val="00F54EA5"/>
    <w:rsid w:val="00F552F0"/>
    <w:rsid w:val="00F554C6"/>
    <w:rsid w:val="00F5558D"/>
    <w:rsid w:val="00F5598D"/>
    <w:rsid w:val="00F559BC"/>
    <w:rsid w:val="00F559C4"/>
    <w:rsid w:val="00F55A07"/>
    <w:rsid w:val="00F55AFD"/>
    <w:rsid w:val="00F55B62"/>
    <w:rsid w:val="00F55B89"/>
    <w:rsid w:val="00F55C2D"/>
    <w:rsid w:val="00F56669"/>
    <w:rsid w:val="00F566F0"/>
    <w:rsid w:val="00F567AA"/>
    <w:rsid w:val="00F5690C"/>
    <w:rsid w:val="00F56D83"/>
    <w:rsid w:val="00F56F69"/>
    <w:rsid w:val="00F57068"/>
    <w:rsid w:val="00F57125"/>
    <w:rsid w:val="00F5712B"/>
    <w:rsid w:val="00F57188"/>
    <w:rsid w:val="00F5731F"/>
    <w:rsid w:val="00F575D2"/>
    <w:rsid w:val="00F575F9"/>
    <w:rsid w:val="00F578C9"/>
    <w:rsid w:val="00F579C1"/>
    <w:rsid w:val="00F57A2C"/>
    <w:rsid w:val="00F57C0E"/>
    <w:rsid w:val="00F57E03"/>
    <w:rsid w:val="00F57E56"/>
    <w:rsid w:val="00F601A1"/>
    <w:rsid w:val="00F60290"/>
    <w:rsid w:val="00F60393"/>
    <w:rsid w:val="00F603A3"/>
    <w:rsid w:val="00F60533"/>
    <w:rsid w:val="00F605FF"/>
    <w:rsid w:val="00F6064A"/>
    <w:rsid w:val="00F6072D"/>
    <w:rsid w:val="00F6074B"/>
    <w:rsid w:val="00F60786"/>
    <w:rsid w:val="00F6079C"/>
    <w:rsid w:val="00F60957"/>
    <w:rsid w:val="00F60A6B"/>
    <w:rsid w:val="00F60B70"/>
    <w:rsid w:val="00F60C34"/>
    <w:rsid w:val="00F60D76"/>
    <w:rsid w:val="00F60D9A"/>
    <w:rsid w:val="00F60EDF"/>
    <w:rsid w:val="00F60F05"/>
    <w:rsid w:val="00F60FF8"/>
    <w:rsid w:val="00F612C1"/>
    <w:rsid w:val="00F61344"/>
    <w:rsid w:val="00F617F1"/>
    <w:rsid w:val="00F61913"/>
    <w:rsid w:val="00F61A2E"/>
    <w:rsid w:val="00F61A8F"/>
    <w:rsid w:val="00F61AD3"/>
    <w:rsid w:val="00F62172"/>
    <w:rsid w:val="00F621B5"/>
    <w:rsid w:val="00F623B8"/>
    <w:rsid w:val="00F6269E"/>
    <w:rsid w:val="00F62B6C"/>
    <w:rsid w:val="00F62D59"/>
    <w:rsid w:val="00F62F5C"/>
    <w:rsid w:val="00F6322E"/>
    <w:rsid w:val="00F6328B"/>
    <w:rsid w:val="00F63388"/>
    <w:rsid w:val="00F633D7"/>
    <w:rsid w:val="00F6358A"/>
    <w:rsid w:val="00F635B2"/>
    <w:rsid w:val="00F6369D"/>
    <w:rsid w:val="00F639BF"/>
    <w:rsid w:val="00F63B8D"/>
    <w:rsid w:val="00F63E44"/>
    <w:rsid w:val="00F63ED4"/>
    <w:rsid w:val="00F64127"/>
    <w:rsid w:val="00F6414F"/>
    <w:rsid w:val="00F64201"/>
    <w:rsid w:val="00F6439E"/>
    <w:rsid w:val="00F646C6"/>
    <w:rsid w:val="00F64707"/>
    <w:rsid w:val="00F6498B"/>
    <w:rsid w:val="00F64BB6"/>
    <w:rsid w:val="00F64D1E"/>
    <w:rsid w:val="00F64DC5"/>
    <w:rsid w:val="00F64F69"/>
    <w:rsid w:val="00F650D1"/>
    <w:rsid w:val="00F65148"/>
    <w:rsid w:val="00F6516F"/>
    <w:rsid w:val="00F65269"/>
    <w:rsid w:val="00F6535C"/>
    <w:rsid w:val="00F65590"/>
    <w:rsid w:val="00F65604"/>
    <w:rsid w:val="00F656CC"/>
    <w:rsid w:val="00F65A28"/>
    <w:rsid w:val="00F65BFB"/>
    <w:rsid w:val="00F65C05"/>
    <w:rsid w:val="00F65E32"/>
    <w:rsid w:val="00F662CF"/>
    <w:rsid w:val="00F6642B"/>
    <w:rsid w:val="00F667AD"/>
    <w:rsid w:val="00F66C15"/>
    <w:rsid w:val="00F66C25"/>
    <w:rsid w:val="00F66C85"/>
    <w:rsid w:val="00F6722D"/>
    <w:rsid w:val="00F674FC"/>
    <w:rsid w:val="00F676A7"/>
    <w:rsid w:val="00F67845"/>
    <w:rsid w:val="00F701E2"/>
    <w:rsid w:val="00F70462"/>
    <w:rsid w:val="00F706D1"/>
    <w:rsid w:val="00F7081A"/>
    <w:rsid w:val="00F70942"/>
    <w:rsid w:val="00F70DB5"/>
    <w:rsid w:val="00F70E0B"/>
    <w:rsid w:val="00F710E1"/>
    <w:rsid w:val="00F711A8"/>
    <w:rsid w:val="00F71618"/>
    <w:rsid w:val="00F71AD2"/>
    <w:rsid w:val="00F71B4B"/>
    <w:rsid w:val="00F71C06"/>
    <w:rsid w:val="00F71CBF"/>
    <w:rsid w:val="00F71D78"/>
    <w:rsid w:val="00F71E9A"/>
    <w:rsid w:val="00F7224D"/>
    <w:rsid w:val="00F725BF"/>
    <w:rsid w:val="00F72935"/>
    <w:rsid w:val="00F7294C"/>
    <w:rsid w:val="00F72C3A"/>
    <w:rsid w:val="00F72E1F"/>
    <w:rsid w:val="00F730B6"/>
    <w:rsid w:val="00F730CB"/>
    <w:rsid w:val="00F730F9"/>
    <w:rsid w:val="00F7317D"/>
    <w:rsid w:val="00F73181"/>
    <w:rsid w:val="00F7336C"/>
    <w:rsid w:val="00F73595"/>
    <w:rsid w:val="00F73893"/>
    <w:rsid w:val="00F738A2"/>
    <w:rsid w:val="00F738E9"/>
    <w:rsid w:val="00F73964"/>
    <w:rsid w:val="00F73BED"/>
    <w:rsid w:val="00F74294"/>
    <w:rsid w:val="00F74534"/>
    <w:rsid w:val="00F74614"/>
    <w:rsid w:val="00F746B8"/>
    <w:rsid w:val="00F749BF"/>
    <w:rsid w:val="00F74D97"/>
    <w:rsid w:val="00F74F22"/>
    <w:rsid w:val="00F74F39"/>
    <w:rsid w:val="00F74FD4"/>
    <w:rsid w:val="00F74FF3"/>
    <w:rsid w:val="00F75056"/>
    <w:rsid w:val="00F7511B"/>
    <w:rsid w:val="00F752A5"/>
    <w:rsid w:val="00F75379"/>
    <w:rsid w:val="00F753BA"/>
    <w:rsid w:val="00F756F6"/>
    <w:rsid w:val="00F75709"/>
    <w:rsid w:val="00F75778"/>
    <w:rsid w:val="00F757E4"/>
    <w:rsid w:val="00F758C3"/>
    <w:rsid w:val="00F75A29"/>
    <w:rsid w:val="00F75AC7"/>
    <w:rsid w:val="00F75AF3"/>
    <w:rsid w:val="00F75F0A"/>
    <w:rsid w:val="00F75F80"/>
    <w:rsid w:val="00F761CF"/>
    <w:rsid w:val="00F7647B"/>
    <w:rsid w:val="00F764E7"/>
    <w:rsid w:val="00F76516"/>
    <w:rsid w:val="00F76821"/>
    <w:rsid w:val="00F76B7D"/>
    <w:rsid w:val="00F76C20"/>
    <w:rsid w:val="00F76D3E"/>
    <w:rsid w:val="00F76DD8"/>
    <w:rsid w:val="00F76ED4"/>
    <w:rsid w:val="00F76EEE"/>
    <w:rsid w:val="00F76F43"/>
    <w:rsid w:val="00F76F9A"/>
    <w:rsid w:val="00F7711E"/>
    <w:rsid w:val="00F77167"/>
    <w:rsid w:val="00F772D3"/>
    <w:rsid w:val="00F77433"/>
    <w:rsid w:val="00F7750D"/>
    <w:rsid w:val="00F77724"/>
    <w:rsid w:val="00F77C61"/>
    <w:rsid w:val="00F77EEB"/>
    <w:rsid w:val="00F80058"/>
    <w:rsid w:val="00F80192"/>
    <w:rsid w:val="00F80398"/>
    <w:rsid w:val="00F80530"/>
    <w:rsid w:val="00F80562"/>
    <w:rsid w:val="00F80597"/>
    <w:rsid w:val="00F808BE"/>
    <w:rsid w:val="00F80958"/>
    <w:rsid w:val="00F80C75"/>
    <w:rsid w:val="00F81074"/>
    <w:rsid w:val="00F81112"/>
    <w:rsid w:val="00F8113C"/>
    <w:rsid w:val="00F81187"/>
    <w:rsid w:val="00F811C7"/>
    <w:rsid w:val="00F8139D"/>
    <w:rsid w:val="00F814DA"/>
    <w:rsid w:val="00F8168C"/>
    <w:rsid w:val="00F816C4"/>
    <w:rsid w:val="00F8175D"/>
    <w:rsid w:val="00F81A99"/>
    <w:rsid w:val="00F81D36"/>
    <w:rsid w:val="00F81EB6"/>
    <w:rsid w:val="00F81EC2"/>
    <w:rsid w:val="00F81F72"/>
    <w:rsid w:val="00F82087"/>
    <w:rsid w:val="00F822EF"/>
    <w:rsid w:val="00F82450"/>
    <w:rsid w:val="00F8259D"/>
    <w:rsid w:val="00F825A1"/>
    <w:rsid w:val="00F825B7"/>
    <w:rsid w:val="00F8260D"/>
    <w:rsid w:val="00F82A76"/>
    <w:rsid w:val="00F82FF5"/>
    <w:rsid w:val="00F83009"/>
    <w:rsid w:val="00F830BA"/>
    <w:rsid w:val="00F830E2"/>
    <w:rsid w:val="00F830FF"/>
    <w:rsid w:val="00F832BC"/>
    <w:rsid w:val="00F8339D"/>
    <w:rsid w:val="00F837FB"/>
    <w:rsid w:val="00F83945"/>
    <w:rsid w:val="00F83B09"/>
    <w:rsid w:val="00F83B5C"/>
    <w:rsid w:val="00F83DF4"/>
    <w:rsid w:val="00F83E32"/>
    <w:rsid w:val="00F840E1"/>
    <w:rsid w:val="00F84111"/>
    <w:rsid w:val="00F84424"/>
    <w:rsid w:val="00F84597"/>
    <w:rsid w:val="00F845CF"/>
    <w:rsid w:val="00F849A5"/>
    <w:rsid w:val="00F84A7F"/>
    <w:rsid w:val="00F84D64"/>
    <w:rsid w:val="00F84DB9"/>
    <w:rsid w:val="00F85111"/>
    <w:rsid w:val="00F853A5"/>
    <w:rsid w:val="00F85488"/>
    <w:rsid w:val="00F857F3"/>
    <w:rsid w:val="00F8581C"/>
    <w:rsid w:val="00F858F6"/>
    <w:rsid w:val="00F85A4B"/>
    <w:rsid w:val="00F85AC8"/>
    <w:rsid w:val="00F85D8B"/>
    <w:rsid w:val="00F85EAE"/>
    <w:rsid w:val="00F85FE4"/>
    <w:rsid w:val="00F86117"/>
    <w:rsid w:val="00F86162"/>
    <w:rsid w:val="00F864B3"/>
    <w:rsid w:val="00F86571"/>
    <w:rsid w:val="00F8658E"/>
    <w:rsid w:val="00F865C7"/>
    <w:rsid w:val="00F865DC"/>
    <w:rsid w:val="00F866FB"/>
    <w:rsid w:val="00F86BC3"/>
    <w:rsid w:val="00F86BC9"/>
    <w:rsid w:val="00F86D2C"/>
    <w:rsid w:val="00F86F91"/>
    <w:rsid w:val="00F870C8"/>
    <w:rsid w:val="00F87165"/>
    <w:rsid w:val="00F87236"/>
    <w:rsid w:val="00F87336"/>
    <w:rsid w:val="00F87380"/>
    <w:rsid w:val="00F87487"/>
    <w:rsid w:val="00F87542"/>
    <w:rsid w:val="00F875EE"/>
    <w:rsid w:val="00F876E2"/>
    <w:rsid w:val="00F877F8"/>
    <w:rsid w:val="00F87BED"/>
    <w:rsid w:val="00F87DE7"/>
    <w:rsid w:val="00F9015F"/>
    <w:rsid w:val="00F9030E"/>
    <w:rsid w:val="00F9035D"/>
    <w:rsid w:val="00F90658"/>
    <w:rsid w:val="00F906D5"/>
    <w:rsid w:val="00F90A0A"/>
    <w:rsid w:val="00F90C95"/>
    <w:rsid w:val="00F90E1B"/>
    <w:rsid w:val="00F90E74"/>
    <w:rsid w:val="00F90E9C"/>
    <w:rsid w:val="00F90F82"/>
    <w:rsid w:val="00F90FE3"/>
    <w:rsid w:val="00F91026"/>
    <w:rsid w:val="00F9112F"/>
    <w:rsid w:val="00F91171"/>
    <w:rsid w:val="00F91250"/>
    <w:rsid w:val="00F912F8"/>
    <w:rsid w:val="00F914AF"/>
    <w:rsid w:val="00F9155C"/>
    <w:rsid w:val="00F915AB"/>
    <w:rsid w:val="00F915FE"/>
    <w:rsid w:val="00F91700"/>
    <w:rsid w:val="00F91843"/>
    <w:rsid w:val="00F91B5A"/>
    <w:rsid w:val="00F91BF5"/>
    <w:rsid w:val="00F91BFA"/>
    <w:rsid w:val="00F92052"/>
    <w:rsid w:val="00F92273"/>
    <w:rsid w:val="00F9258A"/>
    <w:rsid w:val="00F92862"/>
    <w:rsid w:val="00F928E9"/>
    <w:rsid w:val="00F92A5D"/>
    <w:rsid w:val="00F92B54"/>
    <w:rsid w:val="00F92C8B"/>
    <w:rsid w:val="00F92E6D"/>
    <w:rsid w:val="00F92EB8"/>
    <w:rsid w:val="00F93063"/>
    <w:rsid w:val="00F93153"/>
    <w:rsid w:val="00F934F4"/>
    <w:rsid w:val="00F93620"/>
    <w:rsid w:val="00F9379B"/>
    <w:rsid w:val="00F93A34"/>
    <w:rsid w:val="00F93B3B"/>
    <w:rsid w:val="00F93E7E"/>
    <w:rsid w:val="00F93FD3"/>
    <w:rsid w:val="00F94177"/>
    <w:rsid w:val="00F9423D"/>
    <w:rsid w:val="00F9436B"/>
    <w:rsid w:val="00F94A5D"/>
    <w:rsid w:val="00F94D30"/>
    <w:rsid w:val="00F94E7B"/>
    <w:rsid w:val="00F94F29"/>
    <w:rsid w:val="00F950F5"/>
    <w:rsid w:val="00F9513F"/>
    <w:rsid w:val="00F9535B"/>
    <w:rsid w:val="00F954BA"/>
    <w:rsid w:val="00F955B8"/>
    <w:rsid w:val="00F955D6"/>
    <w:rsid w:val="00F9566D"/>
    <w:rsid w:val="00F956CD"/>
    <w:rsid w:val="00F95700"/>
    <w:rsid w:val="00F958FE"/>
    <w:rsid w:val="00F95B5D"/>
    <w:rsid w:val="00F95C88"/>
    <w:rsid w:val="00F95D89"/>
    <w:rsid w:val="00F95F07"/>
    <w:rsid w:val="00F961E5"/>
    <w:rsid w:val="00F963B4"/>
    <w:rsid w:val="00F96812"/>
    <w:rsid w:val="00F96934"/>
    <w:rsid w:val="00F96935"/>
    <w:rsid w:val="00F96962"/>
    <w:rsid w:val="00F96E9E"/>
    <w:rsid w:val="00F96FE5"/>
    <w:rsid w:val="00F9720D"/>
    <w:rsid w:val="00F975DE"/>
    <w:rsid w:val="00F978F2"/>
    <w:rsid w:val="00F97E51"/>
    <w:rsid w:val="00F97E5D"/>
    <w:rsid w:val="00F97F38"/>
    <w:rsid w:val="00F97F7E"/>
    <w:rsid w:val="00F97FD5"/>
    <w:rsid w:val="00F97FF6"/>
    <w:rsid w:val="00FA0130"/>
    <w:rsid w:val="00FA01AF"/>
    <w:rsid w:val="00FA0246"/>
    <w:rsid w:val="00FA0510"/>
    <w:rsid w:val="00FA060A"/>
    <w:rsid w:val="00FA0682"/>
    <w:rsid w:val="00FA06EB"/>
    <w:rsid w:val="00FA0700"/>
    <w:rsid w:val="00FA096C"/>
    <w:rsid w:val="00FA0AB7"/>
    <w:rsid w:val="00FA0B8A"/>
    <w:rsid w:val="00FA0B91"/>
    <w:rsid w:val="00FA0CCB"/>
    <w:rsid w:val="00FA0CE4"/>
    <w:rsid w:val="00FA1079"/>
    <w:rsid w:val="00FA1345"/>
    <w:rsid w:val="00FA1A6A"/>
    <w:rsid w:val="00FA1AB1"/>
    <w:rsid w:val="00FA1B8C"/>
    <w:rsid w:val="00FA1BC0"/>
    <w:rsid w:val="00FA1BEE"/>
    <w:rsid w:val="00FA1C14"/>
    <w:rsid w:val="00FA1D9D"/>
    <w:rsid w:val="00FA1F3A"/>
    <w:rsid w:val="00FA206D"/>
    <w:rsid w:val="00FA2494"/>
    <w:rsid w:val="00FA2549"/>
    <w:rsid w:val="00FA2595"/>
    <w:rsid w:val="00FA2773"/>
    <w:rsid w:val="00FA27FB"/>
    <w:rsid w:val="00FA2809"/>
    <w:rsid w:val="00FA2C34"/>
    <w:rsid w:val="00FA2E6E"/>
    <w:rsid w:val="00FA30B1"/>
    <w:rsid w:val="00FA31DE"/>
    <w:rsid w:val="00FA328F"/>
    <w:rsid w:val="00FA32A7"/>
    <w:rsid w:val="00FA3300"/>
    <w:rsid w:val="00FA35DB"/>
    <w:rsid w:val="00FA3654"/>
    <w:rsid w:val="00FA3662"/>
    <w:rsid w:val="00FA366F"/>
    <w:rsid w:val="00FA374D"/>
    <w:rsid w:val="00FA377B"/>
    <w:rsid w:val="00FA37E7"/>
    <w:rsid w:val="00FA38F2"/>
    <w:rsid w:val="00FA3917"/>
    <w:rsid w:val="00FA3977"/>
    <w:rsid w:val="00FA3BB3"/>
    <w:rsid w:val="00FA3D5C"/>
    <w:rsid w:val="00FA3F49"/>
    <w:rsid w:val="00FA3FF4"/>
    <w:rsid w:val="00FA41F8"/>
    <w:rsid w:val="00FA4719"/>
    <w:rsid w:val="00FA4D86"/>
    <w:rsid w:val="00FA4F40"/>
    <w:rsid w:val="00FA4F66"/>
    <w:rsid w:val="00FA4F87"/>
    <w:rsid w:val="00FA512D"/>
    <w:rsid w:val="00FA5573"/>
    <w:rsid w:val="00FA570B"/>
    <w:rsid w:val="00FA57E9"/>
    <w:rsid w:val="00FA583A"/>
    <w:rsid w:val="00FA5D6E"/>
    <w:rsid w:val="00FA5DB4"/>
    <w:rsid w:val="00FA5E02"/>
    <w:rsid w:val="00FA5F62"/>
    <w:rsid w:val="00FA6015"/>
    <w:rsid w:val="00FA6054"/>
    <w:rsid w:val="00FA616B"/>
    <w:rsid w:val="00FA61A1"/>
    <w:rsid w:val="00FA6708"/>
    <w:rsid w:val="00FA6AF4"/>
    <w:rsid w:val="00FA6C8D"/>
    <w:rsid w:val="00FA6E55"/>
    <w:rsid w:val="00FA71CB"/>
    <w:rsid w:val="00FA7260"/>
    <w:rsid w:val="00FA73C7"/>
    <w:rsid w:val="00FA760F"/>
    <w:rsid w:val="00FA7654"/>
    <w:rsid w:val="00FA76DC"/>
    <w:rsid w:val="00FA77C2"/>
    <w:rsid w:val="00FA77EC"/>
    <w:rsid w:val="00FA7C1C"/>
    <w:rsid w:val="00FA7C2B"/>
    <w:rsid w:val="00FA7C9C"/>
    <w:rsid w:val="00FA7D72"/>
    <w:rsid w:val="00FA7DB0"/>
    <w:rsid w:val="00FA7EF4"/>
    <w:rsid w:val="00FB0035"/>
    <w:rsid w:val="00FB008A"/>
    <w:rsid w:val="00FB014D"/>
    <w:rsid w:val="00FB0421"/>
    <w:rsid w:val="00FB0681"/>
    <w:rsid w:val="00FB081F"/>
    <w:rsid w:val="00FB089F"/>
    <w:rsid w:val="00FB0D21"/>
    <w:rsid w:val="00FB0F30"/>
    <w:rsid w:val="00FB0F8E"/>
    <w:rsid w:val="00FB0FFA"/>
    <w:rsid w:val="00FB1003"/>
    <w:rsid w:val="00FB10B9"/>
    <w:rsid w:val="00FB1362"/>
    <w:rsid w:val="00FB14E9"/>
    <w:rsid w:val="00FB1698"/>
    <w:rsid w:val="00FB1702"/>
    <w:rsid w:val="00FB1722"/>
    <w:rsid w:val="00FB1A87"/>
    <w:rsid w:val="00FB1B57"/>
    <w:rsid w:val="00FB1E44"/>
    <w:rsid w:val="00FB1E91"/>
    <w:rsid w:val="00FB23B2"/>
    <w:rsid w:val="00FB247A"/>
    <w:rsid w:val="00FB2655"/>
    <w:rsid w:val="00FB2875"/>
    <w:rsid w:val="00FB2A3F"/>
    <w:rsid w:val="00FB301E"/>
    <w:rsid w:val="00FB30FE"/>
    <w:rsid w:val="00FB3196"/>
    <w:rsid w:val="00FB3456"/>
    <w:rsid w:val="00FB363B"/>
    <w:rsid w:val="00FB3682"/>
    <w:rsid w:val="00FB369C"/>
    <w:rsid w:val="00FB3701"/>
    <w:rsid w:val="00FB3919"/>
    <w:rsid w:val="00FB3ECB"/>
    <w:rsid w:val="00FB418D"/>
    <w:rsid w:val="00FB41CF"/>
    <w:rsid w:val="00FB42E7"/>
    <w:rsid w:val="00FB448C"/>
    <w:rsid w:val="00FB476A"/>
    <w:rsid w:val="00FB4EA4"/>
    <w:rsid w:val="00FB4F45"/>
    <w:rsid w:val="00FB4F7F"/>
    <w:rsid w:val="00FB4FA7"/>
    <w:rsid w:val="00FB4FC5"/>
    <w:rsid w:val="00FB5157"/>
    <w:rsid w:val="00FB51EF"/>
    <w:rsid w:val="00FB56E1"/>
    <w:rsid w:val="00FB5808"/>
    <w:rsid w:val="00FB58ED"/>
    <w:rsid w:val="00FB5A19"/>
    <w:rsid w:val="00FB5BB5"/>
    <w:rsid w:val="00FB5C37"/>
    <w:rsid w:val="00FB5C58"/>
    <w:rsid w:val="00FB5CC5"/>
    <w:rsid w:val="00FB6065"/>
    <w:rsid w:val="00FB6093"/>
    <w:rsid w:val="00FB621E"/>
    <w:rsid w:val="00FB66B8"/>
    <w:rsid w:val="00FB6B27"/>
    <w:rsid w:val="00FB6B54"/>
    <w:rsid w:val="00FB6BC7"/>
    <w:rsid w:val="00FB6C9D"/>
    <w:rsid w:val="00FB6E05"/>
    <w:rsid w:val="00FB6F28"/>
    <w:rsid w:val="00FB6FA5"/>
    <w:rsid w:val="00FB702E"/>
    <w:rsid w:val="00FB7277"/>
    <w:rsid w:val="00FB72A7"/>
    <w:rsid w:val="00FB73A7"/>
    <w:rsid w:val="00FB744D"/>
    <w:rsid w:val="00FB7804"/>
    <w:rsid w:val="00FB79D2"/>
    <w:rsid w:val="00FB7C31"/>
    <w:rsid w:val="00FB7DD9"/>
    <w:rsid w:val="00FB7F86"/>
    <w:rsid w:val="00FC019D"/>
    <w:rsid w:val="00FC01D1"/>
    <w:rsid w:val="00FC054D"/>
    <w:rsid w:val="00FC05B2"/>
    <w:rsid w:val="00FC05C3"/>
    <w:rsid w:val="00FC076B"/>
    <w:rsid w:val="00FC078F"/>
    <w:rsid w:val="00FC08C8"/>
    <w:rsid w:val="00FC0BA9"/>
    <w:rsid w:val="00FC0C7B"/>
    <w:rsid w:val="00FC0D00"/>
    <w:rsid w:val="00FC0E16"/>
    <w:rsid w:val="00FC0EBD"/>
    <w:rsid w:val="00FC1149"/>
    <w:rsid w:val="00FC126E"/>
    <w:rsid w:val="00FC13BC"/>
    <w:rsid w:val="00FC184C"/>
    <w:rsid w:val="00FC18EF"/>
    <w:rsid w:val="00FC1A46"/>
    <w:rsid w:val="00FC1A7C"/>
    <w:rsid w:val="00FC1A7F"/>
    <w:rsid w:val="00FC1C41"/>
    <w:rsid w:val="00FC1C7F"/>
    <w:rsid w:val="00FC1CE1"/>
    <w:rsid w:val="00FC1F0B"/>
    <w:rsid w:val="00FC1FE1"/>
    <w:rsid w:val="00FC226F"/>
    <w:rsid w:val="00FC22EF"/>
    <w:rsid w:val="00FC257B"/>
    <w:rsid w:val="00FC271E"/>
    <w:rsid w:val="00FC2849"/>
    <w:rsid w:val="00FC286A"/>
    <w:rsid w:val="00FC2C40"/>
    <w:rsid w:val="00FC2EF0"/>
    <w:rsid w:val="00FC3018"/>
    <w:rsid w:val="00FC3140"/>
    <w:rsid w:val="00FC36DD"/>
    <w:rsid w:val="00FC3941"/>
    <w:rsid w:val="00FC3CA9"/>
    <w:rsid w:val="00FC3F6C"/>
    <w:rsid w:val="00FC4206"/>
    <w:rsid w:val="00FC4250"/>
    <w:rsid w:val="00FC45AA"/>
    <w:rsid w:val="00FC46FB"/>
    <w:rsid w:val="00FC4912"/>
    <w:rsid w:val="00FC4C67"/>
    <w:rsid w:val="00FC4DA7"/>
    <w:rsid w:val="00FC4F18"/>
    <w:rsid w:val="00FC516A"/>
    <w:rsid w:val="00FC51B7"/>
    <w:rsid w:val="00FC51CF"/>
    <w:rsid w:val="00FC51ED"/>
    <w:rsid w:val="00FC533D"/>
    <w:rsid w:val="00FC57CE"/>
    <w:rsid w:val="00FC5C38"/>
    <w:rsid w:val="00FC5CAA"/>
    <w:rsid w:val="00FC5D26"/>
    <w:rsid w:val="00FC5DBB"/>
    <w:rsid w:val="00FC638A"/>
    <w:rsid w:val="00FC63E9"/>
    <w:rsid w:val="00FC6564"/>
    <w:rsid w:val="00FC6731"/>
    <w:rsid w:val="00FC682C"/>
    <w:rsid w:val="00FC6957"/>
    <w:rsid w:val="00FC6A41"/>
    <w:rsid w:val="00FC6AE1"/>
    <w:rsid w:val="00FC6F27"/>
    <w:rsid w:val="00FC7028"/>
    <w:rsid w:val="00FC70A1"/>
    <w:rsid w:val="00FC72BE"/>
    <w:rsid w:val="00FC7433"/>
    <w:rsid w:val="00FC7825"/>
    <w:rsid w:val="00FC7B65"/>
    <w:rsid w:val="00FC7B7B"/>
    <w:rsid w:val="00FC7CA3"/>
    <w:rsid w:val="00FC7DF6"/>
    <w:rsid w:val="00FC7F06"/>
    <w:rsid w:val="00FD014F"/>
    <w:rsid w:val="00FD0178"/>
    <w:rsid w:val="00FD0257"/>
    <w:rsid w:val="00FD0390"/>
    <w:rsid w:val="00FD0503"/>
    <w:rsid w:val="00FD07CF"/>
    <w:rsid w:val="00FD08DF"/>
    <w:rsid w:val="00FD097A"/>
    <w:rsid w:val="00FD09C2"/>
    <w:rsid w:val="00FD0B3A"/>
    <w:rsid w:val="00FD0B68"/>
    <w:rsid w:val="00FD0C13"/>
    <w:rsid w:val="00FD0C4D"/>
    <w:rsid w:val="00FD0CE3"/>
    <w:rsid w:val="00FD0E4E"/>
    <w:rsid w:val="00FD0E61"/>
    <w:rsid w:val="00FD0F49"/>
    <w:rsid w:val="00FD0F64"/>
    <w:rsid w:val="00FD100E"/>
    <w:rsid w:val="00FD116F"/>
    <w:rsid w:val="00FD14F8"/>
    <w:rsid w:val="00FD177A"/>
    <w:rsid w:val="00FD1831"/>
    <w:rsid w:val="00FD18F4"/>
    <w:rsid w:val="00FD19EC"/>
    <w:rsid w:val="00FD1B5E"/>
    <w:rsid w:val="00FD1B85"/>
    <w:rsid w:val="00FD1FD6"/>
    <w:rsid w:val="00FD217C"/>
    <w:rsid w:val="00FD2236"/>
    <w:rsid w:val="00FD2605"/>
    <w:rsid w:val="00FD27F6"/>
    <w:rsid w:val="00FD285E"/>
    <w:rsid w:val="00FD2935"/>
    <w:rsid w:val="00FD2A5F"/>
    <w:rsid w:val="00FD2AB5"/>
    <w:rsid w:val="00FD2ACC"/>
    <w:rsid w:val="00FD2AF2"/>
    <w:rsid w:val="00FD2BC0"/>
    <w:rsid w:val="00FD2CD3"/>
    <w:rsid w:val="00FD2D08"/>
    <w:rsid w:val="00FD2E56"/>
    <w:rsid w:val="00FD2EF5"/>
    <w:rsid w:val="00FD2F9D"/>
    <w:rsid w:val="00FD3076"/>
    <w:rsid w:val="00FD314B"/>
    <w:rsid w:val="00FD32CF"/>
    <w:rsid w:val="00FD338A"/>
    <w:rsid w:val="00FD369E"/>
    <w:rsid w:val="00FD377B"/>
    <w:rsid w:val="00FD3904"/>
    <w:rsid w:val="00FD3D29"/>
    <w:rsid w:val="00FD3D50"/>
    <w:rsid w:val="00FD3F69"/>
    <w:rsid w:val="00FD465C"/>
    <w:rsid w:val="00FD472D"/>
    <w:rsid w:val="00FD493F"/>
    <w:rsid w:val="00FD4B6B"/>
    <w:rsid w:val="00FD4C09"/>
    <w:rsid w:val="00FD4C66"/>
    <w:rsid w:val="00FD4E2C"/>
    <w:rsid w:val="00FD4EB1"/>
    <w:rsid w:val="00FD508C"/>
    <w:rsid w:val="00FD509D"/>
    <w:rsid w:val="00FD51F6"/>
    <w:rsid w:val="00FD520D"/>
    <w:rsid w:val="00FD53D1"/>
    <w:rsid w:val="00FD547A"/>
    <w:rsid w:val="00FD549A"/>
    <w:rsid w:val="00FD54E0"/>
    <w:rsid w:val="00FD5627"/>
    <w:rsid w:val="00FD567A"/>
    <w:rsid w:val="00FD5890"/>
    <w:rsid w:val="00FD5A7E"/>
    <w:rsid w:val="00FD607A"/>
    <w:rsid w:val="00FD6195"/>
    <w:rsid w:val="00FD61AC"/>
    <w:rsid w:val="00FD61DB"/>
    <w:rsid w:val="00FD6791"/>
    <w:rsid w:val="00FD684C"/>
    <w:rsid w:val="00FD69FC"/>
    <w:rsid w:val="00FD6BBF"/>
    <w:rsid w:val="00FD6D50"/>
    <w:rsid w:val="00FD6DC6"/>
    <w:rsid w:val="00FD6EB9"/>
    <w:rsid w:val="00FD71FD"/>
    <w:rsid w:val="00FD720C"/>
    <w:rsid w:val="00FD727F"/>
    <w:rsid w:val="00FD7431"/>
    <w:rsid w:val="00FD77F1"/>
    <w:rsid w:val="00FD7903"/>
    <w:rsid w:val="00FD7914"/>
    <w:rsid w:val="00FD797F"/>
    <w:rsid w:val="00FD7B1B"/>
    <w:rsid w:val="00FD7B2A"/>
    <w:rsid w:val="00FD7D88"/>
    <w:rsid w:val="00FD7DA7"/>
    <w:rsid w:val="00FE0012"/>
    <w:rsid w:val="00FE0071"/>
    <w:rsid w:val="00FE0141"/>
    <w:rsid w:val="00FE03BF"/>
    <w:rsid w:val="00FE0423"/>
    <w:rsid w:val="00FE0437"/>
    <w:rsid w:val="00FE0514"/>
    <w:rsid w:val="00FE067B"/>
    <w:rsid w:val="00FE0ACA"/>
    <w:rsid w:val="00FE0D79"/>
    <w:rsid w:val="00FE0D7A"/>
    <w:rsid w:val="00FE0E5C"/>
    <w:rsid w:val="00FE1052"/>
    <w:rsid w:val="00FE10D8"/>
    <w:rsid w:val="00FE1115"/>
    <w:rsid w:val="00FE11AA"/>
    <w:rsid w:val="00FE1397"/>
    <w:rsid w:val="00FE168D"/>
    <w:rsid w:val="00FE1719"/>
    <w:rsid w:val="00FE1787"/>
    <w:rsid w:val="00FE1D22"/>
    <w:rsid w:val="00FE1E35"/>
    <w:rsid w:val="00FE2189"/>
    <w:rsid w:val="00FE21A0"/>
    <w:rsid w:val="00FE2289"/>
    <w:rsid w:val="00FE27A4"/>
    <w:rsid w:val="00FE27E9"/>
    <w:rsid w:val="00FE27F9"/>
    <w:rsid w:val="00FE281E"/>
    <w:rsid w:val="00FE28B9"/>
    <w:rsid w:val="00FE295D"/>
    <w:rsid w:val="00FE29DA"/>
    <w:rsid w:val="00FE2C7A"/>
    <w:rsid w:val="00FE2C9D"/>
    <w:rsid w:val="00FE2D06"/>
    <w:rsid w:val="00FE2F05"/>
    <w:rsid w:val="00FE2F75"/>
    <w:rsid w:val="00FE2F93"/>
    <w:rsid w:val="00FE2FFD"/>
    <w:rsid w:val="00FE302D"/>
    <w:rsid w:val="00FE32BB"/>
    <w:rsid w:val="00FE3AFA"/>
    <w:rsid w:val="00FE3B45"/>
    <w:rsid w:val="00FE3B56"/>
    <w:rsid w:val="00FE3CAA"/>
    <w:rsid w:val="00FE40A1"/>
    <w:rsid w:val="00FE4248"/>
    <w:rsid w:val="00FE4396"/>
    <w:rsid w:val="00FE46CA"/>
    <w:rsid w:val="00FE48C8"/>
    <w:rsid w:val="00FE48E1"/>
    <w:rsid w:val="00FE48E3"/>
    <w:rsid w:val="00FE490E"/>
    <w:rsid w:val="00FE4C5E"/>
    <w:rsid w:val="00FE4F34"/>
    <w:rsid w:val="00FE5011"/>
    <w:rsid w:val="00FE50BD"/>
    <w:rsid w:val="00FE5397"/>
    <w:rsid w:val="00FE5422"/>
    <w:rsid w:val="00FE54DE"/>
    <w:rsid w:val="00FE553B"/>
    <w:rsid w:val="00FE56D6"/>
    <w:rsid w:val="00FE5A85"/>
    <w:rsid w:val="00FE5BC5"/>
    <w:rsid w:val="00FE5BE7"/>
    <w:rsid w:val="00FE5D14"/>
    <w:rsid w:val="00FE627F"/>
    <w:rsid w:val="00FE6955"/>
    <w:rsid w:val="00FE6AB3"/>
    <w:rsid w:val="00FE6CF1"/>
    <w:rsid w:val="00FE6D2B"/>
    <w:rsid w:val="00FE6D68"/>
    <w:rsid w:val="00FE6E5A"/>
    <w:rsid w:val="00FE6EE5"/>
    <w:rsid w:val="00FE7096"/>
    <w:rsid w:val="00FE712E"/>
    <w:rsid w:val="00FE720E"/>
    <w:rsid w:val="00FE7472"/>
    <w:rsid w:val="00FE76A1"/>
    <w:rsid w:val="00FE7A53"/>
    <w:rsid w:val="00FE7CE9"/>
    <w:rsid w:val="00FE7DDB"/>
    <w:rsid w:val="00FE7E03"/>
    <w:rsid w:val="00FE7EDD"/>
    <w:rsid w:val="00FF002A"/>
    <w:rsid w:val="00FF0144"/>
    <w:rsid w:val="00FF0210"/>
    <w:rsid w:val="00FF021B"/>
    <w:rsid w:val="00FF0289"/>
    <w:rsid w:val="00FF03CB"/>
    <w:rsid w:val="00FF0407"/>
    <w:rsid w:val="00FF082E"/>
    <w:rsid w:val="00FF088A"/>
    <w:rsid w:val="00FF0AA6"/>
    <w:rsid w:val="00FF0BF3"/>
    <w:rsid w:val="00FF0C7E"/>
    <w:rsid w:val="00FF10BA"/>
    <w:rsid w:val="00FF13F0"/>
    <w:rsid w:val="00FF1525"/>
    <w:rsid w:val="00FF15BF"/>
    <w:rsid w:val="00FF17CC"/>
    <w:rsid w:val="00FF1807"/>
    <w:rsid w:val="00FF1D93"/>
    <w:rsid w:val="00FF2257"/>
    <w:rsid w:val="00FF24D2"/>
    <w:rsid w:val="00FF29B9"/>
    <w:rsid w:val="00FF2C9D"/>
    <w:rsid w:val="00FF2D80"/>
    <w:rsid w:val="00FF2E11"/>
    <w:rsid w:val="00FF3045"/>
    <w:rsid w:val="00FF312A"/>
    <w:rsid w:val="00FF322B"/>
    <w:rsid w:val="00FF32CD"/>
    <w:rsid w:val="00FF32DB"/>
    <w:rsid w:val="00FF3343"/>
    <w:rsid w:val="00FF356E"/>
    <w:rsid w:val="00FF36C0"/>
    <w:rsid w:val="00FF3800"/>
    <w:rsid w:val="00FF3802"/>
    <w:rsid w:val="00FF3B1E"/>
    <w:rsid w:val="00FF3C28"/>
    <w:rsid w:val="00FF3F27"/>
    <w:rsid w:val="00FF3F49"/>
    <w:rsid w:val="00FF3FE1"/>
    <w:rsid w:val="00FF4086"/>
    <w:rsid w:val="00FF40A8"/>
    <w:rsid w:val="00FF4439"/>
    <w:rsid w:val="00FF4501"/>
    <w:rsid w:val="00FF45E9"/>
    <w:rsid w:val="00FF47A3"/>
    <w:rsid w:val="00FF49D4"/>
    <w:rsid w:val="00FF4A2F"/>
    <w:rsid w:val="00FF4CB7"/>
    <w:rsid w:val="00FF4F6F"/>
    <w:rsid w:val="00FF506A"/>
    <w:rsid w:val="00FF5077"/>
    <w:rsid w:val="00FF5219"/>
    <w:rsid w:val="00FF54AF"/>
    <w:rsid w:val="00FF5732"/>
    <w:rsid w:val="00FF57AC"/>
    <w:rsid w:val="00FF57C7"/>
    <w:rsid w:val="00FF57FE"/>
    <w:rsid w:val="00FF58D5"/>
    <w:rsid w:val="00FF597E"/>
    <w:rsid w:val="00FF5CF1"/>
    <w:rsid w:val="00FF5D0D"/>
    <w:rsid w:val="00FF5DE1"/>
    <w:rsid w:val="00FF5DEE"/>
    <w:rsid w:val="00FF5E98"/>
    <w:rsid w:val="00FF5FB1"/>
    <w:rsid w:val="00FF617B"/>
    <w:rsid w:val="00FF6287"/>
    <w:rsid w:val="00FF631A"/>
    <w:rsid w:val="00FF64EB"/>
    <w:rsid w:val="00FF65C4"/>
    <w:rsid w:val="00FF66D5"/>
    <w:rsid w:val="00FF69DF"/>
    <w:rsid w:val="00FF6B84"/>
    <w:rsid w:val="00FF6BC7"/>
    <w:rsid w:val="00FF6BDC"/>
    <w:rsid w:val="00FF6D43"/>
    <w:rsid w:val="00FF6DC5"/>
    <w:rsid w:val="00FF6F03"/>
    <w:rsid w:val="00FF721D"/>
    <w:rsid w:val="00FF73BD"/>
    <w:rsid w:val="00FF7495"/>
    <w:rsid w:val="00FF754D"/>
    <w:rsid w:val="00FF779A"/>
    <w:rsid w:val="00FF7A40"/>
    <w:rsid w:val="00FF7E27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18F888E"/>
  <w15:docId w15:val="{FB13E5F1-40CE-462E-9838-911CFAE97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C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1573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1573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1573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A157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05EA2"/>
    <w:rPr>
      <w:rFonts w:ascii="Arial" w:hAnsi="Arial" w:cs="Times New Roman"/>
      <w:b/>
      <w:bCs/>
      <w:sz w:val="18"/>
      <w:szCs w:val="18"/>
    </w:rPr>
  </w:style>
  <w:style w:type="paragraph" w:styleId="Header">
    <w:name w:val="header"/>
    <w:basedOn w:val="Normal"/>
    <w:link w:val="HeaderChar"/>
    <w:rsid w:val="00A1573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05EA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157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1573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10D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A15736"/>
    <w:rPr>
      <w:rFonts w:cs="Times New Roman"/>
      <w:b/>
      <w:bCs/>
    </w:rPr>
  </w:style>
  <w:style w:type="paragraph" w:styleId="ListBullet">
    <w:name w:val="List Bullet"/>
    <w:basedOn w:val="Normal"/>
    <w:rsid w:val="00A1573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1573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1573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1573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1573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1573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1573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15736"/>
    <w:pPr>
      <w:ind w:left="284"/>
    </w:pPr>
  </w:style>
  <w:style w:type="paragraph" w:customStyle="1" w:styleId="AAFrameAddress">
    <w:name w:val="AA Frame Address"/>
    <w:basedOn w:val="Heading1"/>
    <w:uiPriority w:val="99"/>
    <w:rsid w:val="00A1573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1573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1573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1573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1573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1573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1573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1573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1573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1573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1573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1573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15736"/>
    <w:pPr>
      <w:ind w:left="2552" w:hanging="284"/>
    </w:pPr>
  </w:style>
  <w:style w:type="paragraph" w:styleId="TOC2">
    <w:name w:val="toc 2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1573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1573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1573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1573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1573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1573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15736"/>
    <w:pPr>
      <w:ind w:left="567" w:hanging="567"/>
    </w:pPr>
  </w:style>
  <w:style w:type="paragraph" w:styleId="ListBullet5">
    <w:name w:val="List Bullet 5"/>
    <w:basedOn w:val="Normal"/>
    <w:uiPriority w:val="99"/>
    <w:rsid w:val="00A1573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A1573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345B3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rsid w:val="00A15736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1573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A15736"/>
    <w:pPr>
      <w:ind w:left="284" w:firstLine="284"/>
    </w:pPr>
  </w:style>
  <w:style w:type="character" w:styleId="Strong">
    <w:name w:val="Strong"/>
    <w:uiPriority w:val="99"/>
    <w:qFormat/>
    <w:rsid w:val="00A157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1573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1573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157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573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1573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1573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1573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1573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15736"/>
    <w:pPr>
      <w:framePr w:h="443" w:wrap="around" w:y="8223"/>
    </w:pPr>
  </w:style>
  <w:style w:type="paragraph" w:customStyle="1" w:styleId="a">
    <w:name w:val="¢éÍ¤ÇÒÁ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1573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1573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1573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157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573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1573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B05EA2"/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15736"/>
  </w:style>
  <w:style w:type="paragraph" w:customStyle="1" w:styleId="a0">
    <w:name w:val="Åº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A157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157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B05EA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5EA2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05E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B05EA2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B05EA2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05EA2"/>
    <w:rPr>
      <w:rFonts w:ascii="Calibri" w:hAnsi="Calibri" w:cs="Cordia New"/>
      <w:sz w:val="22"/>
      <w:szCs w:val="22"/>
      <w:lang w:val="en-US" w:eastAsia="en-US" w:bidi="ar-SA"/>
    </w:rPr>
  </w:style>
  <w:style w:type="character" w:styleId="CommentReference">
    <w:name w:val="annotation reference"/>
    <w:uiPriority w:val="99"/>
    <w:rsid w:val="00B05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05E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05E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05E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B05EA2"/>
    <w:rPr>
      <w:rFonts w:ascii="Arial" w:hAnsi="Arial"/>
      <w:b/>
      <w:bCs/>
      <w:szCs w:val="25"/>
    </w:rPr>
  </w:style>
  <w:style w:type="character" w:customStyle="1" w:styleId="HeaderChar1">
    <w:name w:val="Header Char1"/>
    <w:rsid w:val="00C35DF3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35D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5856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85635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iPriority w:val="99"/>
    <w:semiHidden/>
    <w:unhideWhenUsed/>
    <w:rsid w:val="00585635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rsid w:val="003D36D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3D36D8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3D36D8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3D36D8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link w:val="Heading7"/>
    <w:rsid w:val="003D36D8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3D36D8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3D36D8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3D36D8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uiPriority w:val="99"/>
    <w:rsid w:val="003D36D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3D36D8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3D36D8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3D36D8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3D36D8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3D36D8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3D36D8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3D36D8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3D36D8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3D36D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3D36D8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3D36D8"/>
    <w:rPr>
      <w:rFonts w:ascii="Arial" w:hAnsi="Arial" w:cs="Times New Roman"/>
      <w:sz w:val="18"/>
      <w:szCs w:val="18"/>
    </w:rPr>
  </w:style>
  <w:style w:type="paragraph" w:customStyle="1" w:styleId="Graphic">
    <w:name w:val="Graphic"/>
    <w:basedOn w:val="Signature"/>
    <w:rsid w:val="003D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D36D8"/>
    <w:pPr>
      <w:spacing w:after="0"/>
    </w:pPr>
  </w:style>
  <w:style w:type="paragraph" w:customStyle="1" w:styleId="acctdividends">
    <w:name w:val="acct dividends"/>
    <w:aliases w:val="a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D36D8"/>
    <w:pPr>
      <w:spacing w:after="0"/>
    </w:pPr>
  </w:style>
  <w:style w:type="paragraph" w:customStyle="1" w:styleId="acctindent">
    <w:name w:val="acct indent"/>
    <w:aliases w:val="ai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D36D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D36D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D36D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D36D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D36D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D36D8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D36D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D36D8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D36D8"/>
    <w:pPr>
      <w:spacing w:after="0"/>
    </w:pPr>
  </w:style>
  <w:style w:type="paragraph" w:customStyle="1" w:styleId="List1a">
    <w:name w:val="List 1a"/>
    <w:aliases w:val="1a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D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3D36D8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D36D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D36D8"/>
  </w:style>
  <w:style w:type="paragraph" w:customStyle="1" w:styleId="zreportaddinfo">
    <w:name w:val="zreport addinfo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D36D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D36D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D36D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D36D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D36D8"/>
    <w:rPr>
      <w:b/>
      <w:bCs/>
    </w:rPr>
  </w:style>
  <w:style w:type="paragraph" w:customStyle="1" w:styleId="nineptbodytext">
    <w:name w:val="nine pt body text"/>
    <w:aliases w:val="9bt"/>
    <w:basedOn w:val="nineptnormal"/>
    <w:rsid w:val="003D36D8"/>
    <w:pPr>
      <w:spacing w:after="220"/>
    </w:pPr>
  </w:style>
  <w:style w:type="paragraph" w:customStyle="1" w:styleId="nineptnormal">
    <w:name w:val="nine pt normal"/>
    <w:aliases w:val="9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D36D8"/>
    <w:pPr>
      <w:jc w:val="center"/>
    </w:pPr>
  </w:style>
  <w:style w:type="paragraph" w:customStyle="1" w:styleId="heading">
    <w:name w:val="heading"/>
    <w:aliases w:val="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D36D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D36D8"/>
  </w:style>
  <w:style w:type="paragraph" w:customStyle="1" w:styleId="nineptheadingcentredbold">
    <w:name w:val="nine pt heading centred bold"/>
    <w:aliases w:val="9hc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D36D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D36D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D36D8"/>
    <w:rPr>
      <w:b/>
    </w:rPr>
  </w:style>
  <w:style w:type="paragraph" w:customStyle="1" w:styleId="nineptcolumntab1">
    <w:name w:val="nine pt column tab1"/>
    <w:aliases w:val="a91"/>
    <w:basedOn w:val="nineptnormal"/>
    <w:rsid w:val="003D36D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D36D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D36D8"/>
    <w:pPr>
      <w:jc w:val="center"/>
    </w:pPr>
  </w:style>
  <w:style w:type="paragraph" w:customStyle="1" w:styleId="Normalheading">
    <w:name w:val="Normal heading"/>
    <w:aliases w:val="nh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D36D8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D36D8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D36D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D36D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D36D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D36D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D36D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D36D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D36D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D36D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D36D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D36D8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D36D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D36D8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D36D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D36D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D36D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D36D8"/>
    <w:pPr>
      <w:spacing w:after="0"/>
    </w:pPr>
  </w:style>
  <w:style w:type="paragraph" w:customStyle="1" w:styleId="smallreturn">
    <w:name w:val="small return"/>
    <w:aliases w:val="sr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D36D8"/>
    <w:pPr>
      <w:spacing w:after="0"/>
    </w:pPr>
  </w:style>
  <w:style w:type="paragraph" w:customStyle="1" w:styleId="headingbolditalic">
    <w:name w:val="heading bold italic"/>
    <w:aliases w:val="hbi"/>
    <w:basedOn w:val="heading"/>
    <w:rsid w:val="003D36D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D36D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D36D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D36D8"/>
    <w:pPr>
      <w:spacing w:after="0"/>
    </w:pPr>
  </w:style>
  <w:style w:type="paragraph" w:customStyle="1" w:styleId="blockbullet">
    <w:name w:val="block bullet"/>
    <w:aliases w:val="bb"/>
    <w:basedOn w:val="block"/>
    <w:rsid w:val="003D36D8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D36D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D36D8"/>
    <w:pPr>
      <w:spacing w:after="0"/>
    </w:pPr>
  </w:style>
  <w:style w:type="paragraph" w:customStyle="1" w:styleId="eightptnormal">
    <w:name w:val="eight pt normal"/>
    <w:aliases w:val="8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D36D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D36D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D36D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D36D8"/>
    <w:rPr>
      <w:b/>
      <w:bCs/>
    </w:rPr>
  </w:style>
  <w:style w:type="paragraph" w:customStyle="1" w:styleId="eightptbodytext">
    <w:name w:val="eight pt body text"/>
    <w:aliases w:val="8bt"/>
    <w:basedOn w:val="eightptnormal"/>
    <w:rsid w:val="003D36D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D36D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D36D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D36D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D36D8"/>
    <w:pPr>
      <w:spacing w:after="0"/>
    </w:pPr>
  </w:style>
  <w:style w:type="paragraph" w:customStyle="1" w:styleId="eightptblock">
    <w:name w:val="eight pt block"/>
    <w:aliases w:val="8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D36D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D36D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D36D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D36D8"/>
    <w:pPr>
      <w:spacing w:after="0"/>
    </w:pPr>
  </w:style>
  <w:style w:type="paragraph" w:customStyle="1" w:styleId="blockindent">
    <w:name w:val="block indent"/>
    <w:aliases w:val="bi"/>
    <w:basedOn w:val="block"/>
    <w:rsid w:val="003D36D8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D36D8"/>
    <w:pPr>
      <w:jc w:val="center"/>
    </w:pPr>
  </w:style>
  <w:style w:type="paragraph" w:customStyle="1" w:styleId="nineptcol">
    <w:name w:val="nine pt %col"/>
    <w:aliases w:val="9%"/>
    <w:basedOn w:val="nineptnormal"/>
    <w:rsid w:val="003D36D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D36D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D36D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D36D8"/>
    <w:pPr>
      <w:spacing w:after="0"/>
    </w:pPr>
  </w:style>
  <w:style w:type="paragraph" w:customStyle="1" w:styleId="nineptblocklist">
    <w:name w:val="nine pt block list"/>
    <w:aliases w:val="9bl"/>
    <w:basedOn w:val="nineptblock"/>
    <w:rsid w:val="003D36D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D36D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D36D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D36D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D36D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D36D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D36D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D36D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D36D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D36D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D36D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D36D8"/>
    <w:pPr>
      <w:spacing w:after="80"/>
    </w:pPr>
  </w:style>
  <w:style w:type="paragraph" w:customStyle="1" w:styleId="nineptratecol">
    <w:name w:val="nine pt rate col"/>
    <w:aliases w:val="a9r"/>
    <w:basedOn w:val="nineptnormal"/>
    <w:rsid w:val="003D36D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D36D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D36D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D36D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D36D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D36D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D36D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D36D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D36D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D36D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D36D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D36D8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D36D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D36D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D36D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D36D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D36D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D36D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D36D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D36D8"/>
    <w:pPr>
      <w:spacing w:after="80"/>
    </w:pPr>
  </w:style>
  <w:style w:type="paragraph" w:customStyle="1" w:styleId="blockbullet2">
    <w:name w:val="block bullet 2"/>
    <w:aliases w:val="bb2"/>
    <w:basedOn w:val="BodyText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D36D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D36D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D36D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D36D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3D36D8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D36D8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D36D8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D36D8"/>
  </w:style>
  <w:style w:type="paragraph" w:styleId="PlainText">
    <w:name w:val="Plain Text"/>
    <w:basedOn w:val="Normal"/>
    <w:link w:val="PlainTextChar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D36D8"/>
    <w:rPr>
      <w:rFonts w:ascii="Consolas" w:hAnsi="Consolas"/>
      <w:sz w:val="21"/>
      <w:szCs w:val="26"/>
    </w:rPr>
  </w:style>
  <w:style w:type="character" w:customStyle="1" w:styleId="Heading1Char">
    <w:name w:val="Heading 1 Char"/>
    <w:basedOn w:val="DefaultParagraphFont"/>
    <w:locked/>
    <w:rsid w:val="003D36D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3D36D8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3D36D8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3D36D8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3D36D8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3D36D8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odyTextChar1"/>
    <w:uiPriority w:val="99"/>
    <w:locked/>
    <w:rsid w:val="003D36D8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3D36D8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3D36D8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3D36D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D36D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D36D8"/>
    <w:rPr>
      <w:rFonts w:cs="Times New Roman"/>
    </w:rPr>
  </w:style>
  <w:style w:type="character" w:customStyle="1" w:styleId="CharChar22">
    <w:name w:val="Char Char22"/>
    <w:basedOn w:val="DefaultParagraphFont"/>
    <w:rsid w:val="003D36D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D36D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D36D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D36D8"/>
  </w:style>
  <w:style w:type="character" w:styleId="Emphasis">
    <w:name w:val="Emphasis"/>
    <w:basedOn w:val="DefaultParagraphFont"/>
    <w:uiPriority w:val="20"/>
    <w:qFormat/>
    <w:rsid w:val="003D36D8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D36D8"/>
  </w:style>
  <w:style w:type="paragraph" w:styleId="Revision">
    <w:name w:val="Revision"/>
    <w:hidden/>
    <w:uiPriority w:val="99"/>
    <w:semiHidden/>
    <w:rsid w:val="003D36D8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nhideWhenUsed/>
    <w:rsid w:val="003D36D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3D36D8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36D8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3D36D8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3D36D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3D36D8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3D36D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D36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36D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36D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36D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36D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36D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36D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36D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36D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36D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36D8"/>
  </w:style>
  <w:style w:type="paragraph" w:customStyle="1" w:styleId="TableParagraph">
    <w:name w:val="Table Paragraph"/>
    <w:basedOn w:val="Normal"/>
    <w:uiPriority w:val="1"/>
    <w:qFormat/>
    <w:rsid w:val="003D36D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D36D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A501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CD3F0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D08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01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11D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semiHidden/>
    <w:unhideWhenUsed/>
    <w:rsid w:val="007A7548"/>
  </w:style>
  <w:style w:type="character" w:customStyle="1" w:styleId="ui-provider">
    <w:name w:val="ui-provider"/>
    <w:basedOn w:val="DefaultParagraphFont"/>
    <w:rsid w:val="008B10D3"/>
  </w:style>
  <w:style w:type="character" w:styleId="UnresolvedMention">
    <w:name w:val="Unresolved Mention"/>
    <w:basedOn w:val="DefaultParagraphFont"/>
    <w:uiPriority w:val="99"/>
    <w:semiHidden/>
    <w:unhideWhenUsed/>
    <w:rsid w:val="00CC4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B8A6A-8E57-4AFA-939C-AD6A129A9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DFCBF5-D226-4FA6-ACC3-241877BCD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D9DB49-BA17-43D1-9CD3-9551F1EDEC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913238-E03F-4A3D-B317-397721AAF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7</Pages>
  <Words>2277</Words>
  <Characters>8881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Somjai, Nigonyanont</cp:lastModifiedBy>
  <cp:revision>3</cp:revision>
  <cp:lastPrinted>2023-02-24T20:25:00Z</cp:lastPrinted>
  <dcterms:created xsi:type="dcterms:W3CDTF">2023-03-03T06:35:00Z</dcterms:created>
  <dcterms:modified xsi:type="dcterms:W3CDTF">2023-03-03T06:43:00Z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a440aa2a0ff4eb640640d8bdf082c8715f2c2d959c5b2ddc6d41192c512d5097</vt:lpwstr>
  </property>
</Properties>
</file>