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BAB45" w14:textId="77777777" w:rsidR="00B97417" w:rsidRPr="00EC4287" w:rsidRDefault="00B97417" w:rsidP="00344305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C428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C4287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EC428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EC428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EC4287" w:rsidRDefault="007F12A3" w:rsidP="0034430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16"/>
          <w:szCs w:val="14"/>
          <w:lang w:bidi="th-TH"/>
        </w:rPr>
      </w:pPr>
    </w:p>
    <w:p w14:paraId="4D8825FB" w14:textId="77777777" w:rsidR="00B97417" w:rsidRPr="00EC4287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B25FF19" w14:textId="5D1F0799" w:rsidR="00B97417" w:rsidRPr="00EC4287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A158E0E" w14:textId="77777777" w:rsidR="000A40D3" w:rsidRPr="00EC4287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F7B1FC" w14:textId="77777777" w:rsidR="000A40D3" w:rsidRPr="00EC4287" w:rsidRDefault="001C679B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473F6E6" w14:textId="77777777" w:rsidR="000D47B5" w:rsidRPr="00EC4287" w:rsidRDefault="000D47B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D94095" w:rsidRPr="00EC4287">
        <w:rPr>
          <w:rFonts w:asciiTheme="majorBidi" w:hAnsiTheme="majorBidi" w:cstheme="majorBidi"/>
          <w:sz w:val="30"/>
          <w:szCs w:val="30"/>
          <w:cs/>
          <w:lang w:bidi="th-TH"/>
        </w:rPr>
        <w:t>การค้าและลูกหนี้อื่น</w:t>
      </w:r>
    </w:p>
    <w:p w14:paraId="7FD3B409" w14:textId="77777777" w:rsidR="00624D14" w:rsidRPr="00EC4287" w:rsidRDefault="00D9409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ลูกหนี้ตามสัญญาเช่าซื้อ</w:t>
      </w:r>
    </w:p>
    <w:p w14:paraId="19CC22DA" w14:textId="23C3C737" w:rsidR="00CC106D" w:rsidRDefault="00CC106D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ลูกหนี้เงินให้สินเชื่อ</w:t>
      </w:r>
    </w:p>
    <w:p w14:paraId="77AEBF58" w14:textId="1E0AA798" w:rsidR="00D82F1A" w:rsidRPr="00EC4287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5EF7966" w14:textId="77777777" w:rsidR="00D82F1A" w:rsidRPr="00EC4287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4F10FD38" w14:textId="77777777" w:rsidR="000A40D3" w:rsidRPr="00EC4287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59CF2BE7" w14:textId="77777777" w:rsidR="000A40D3" w:rsidRPr="00EC4287" w:rsidRDefault="00BA7E7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</w:t>
      </w:r>
      <w:r w:rsidR="00BF0AE2" w:rsidRPr="00EC4287">
        <w:rPr>
          <w:rFonts w:asciiTheme="majorBidi" w:hAnsiTheme="majorBidi" w:cstheme="majorBidi"/>
          <w:sz w:val="30"/>
          <w:szCs w:val="30"/>
          <w:cs/>
          <w:lang w:bidi="th-TH"/>
        </w:rPr>
        <w:t>ัพย์เพื่อการลงทุน</w:t>
      </w:r>
    </w:p>
    <w:p w14:paraId="7BD41F98" w14:textId="2A582135" w:rsidR="00CC2854" w:rsidRPr="00EC4287" w:rsidRDefault="00BF0AE2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1FEBBCF" w14:textId="60C1D495" w:rsidR="006E661F" w:rsidRPr="00EC4287" w:rsidRDefault="006E661F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3CD12E4" w14:textId="77777777" w:rsidR="000A40D3" w:rsidRPr="00EC4287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D5A744B" w14:textId="77777777" w:rsidR="00D14103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22C3551" w14:textId="77777777" w:rsidR="00D14103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เจ้าหนี้การค้าและเจ้าหนี้อื่น</w:t>
      </w:r>
    </w:p>
    <w:p w14:paraId="050636A0" w14:textId="77777777" w:rsidR="00D14103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A6A5591" w14:textId="60C1CFAC" w:rsidR="00D14103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1959E40" w14:textId="5794EF89" w:rsidR="00D14103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F44B6F" w:rsidRPr="00EC4287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3E4B093" w14:textId="77777777" w:rsidR="000A40D3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756E180" w14:textId="77777777" w:rsidR="00CC2854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B15D899" w14:textId="77777777" w:rsidR="009E6EF2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232B0A" w14:textId="4CB9E05C" w:rsidR="00CC2854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397CD1" w:rsidRPr="00EC4287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(ขาดทุน) </w:t>
      </w: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1E65F9" w:rsidRPr="00EC4287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0A17926A" w14:textId="61E20718" w:rsidR="00E81BBE" w:rsidRPr="00EC4287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37371D07" w14:textId="2521C13B" w:rsidR="005454E0" w:rsidRPr="00EC4287" w:rsidRDefault="005454E0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09A4FAA" w14:textId="303D1755" w:rsidR="00AF077D" w:rsidRPr="00EC4287" w:rsidRDefault="00AF077D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47EB7E09" w14:textId="00FA6D9D" w:rsidR="00345D8B" w:rsidRDefault="00345D8B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4BD516" w14:textId="76977F5E" w:rsidR="00CB62F7" w:rsidRPr="00EC4287" w:rsidRDefault="00CB62F7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6402B02" w14:textId="280910F0" w:rsidR="00682E8E" w:rsidRPr="00EC4287" w:rsidRDefault="00682E8E" w:rsidP="008D5D1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5B29A0" w14:textId="77777777" w:rsidR="00830817" w:rsidRPr="00EC4287" w:rsidRDefault="0083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7740DD" w14:textId="0836A4C1" w:rsidR="00982385" w:rsidRPr="00EC4287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EC4287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62AFC0" w14:textId="5D9F2B7C" w:rsidR="00982385" w:rsidRPr="00EC4287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EC4287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EC4287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EC4287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EC4287">
        <w:rPr>
          <w:rFonts w:asciiTheme="majorBidi" w:hAnsiTheme="majorBidi" w:cstheme="majorBidi"/>
          <w:sz w:val="30"/>
          <w:szCs w:val="30"/>
          <w:cs/>
        </w:rPr>
        <w:t>อ</w:t>
      </w:r>
      <w:r w:rsidR="006959BD" w:rsidRPr="002030BB">
        <w:rPr>
          <w:rFonts w:asciiTheme="majorBidi" w:hAnsiTheme="majorBidi" w:cstheme="majorBidi"/>
          <w:sz w:val="30"/>
          <w:szCs w:val="30"/>
          <w:cs/>
        </w:rPr>
        <w:t>วันท</w:t>
      </w:r>
      <w:r w:rsidR="00D6061F" w:rsidRPr="002030BB">
        <w:rPr>
          <w:rFonts w:asciiTheme="majorBidi" w:hAnsiTheme="majorBidi" w:cstheme="majorBidi"/>
          <w:sz w:val="30"/>
          <w:szCs w:val="30"/>
          <w:cs/>
        </w:rPr>
        <w:t xml:space="preserve">ี่ </w:t>
      </w:r>
      <w:r w:rsidR="00ED6D7B" w:rsidRPr="002030BB">
        <w:rPr>
          <w:rFonts w:asciiTheme="majorBidi" w:hAnsiTheme="majorBidi" w:cstheme="majorBidi"/>
          <w:sz w:val="30"/>
          <w:szCs w:val="30"/>
        </w:rPr>
        <w:t>2</w:t>
      </w:r>
      <w:r w:rsidR="009C0B09">
        <w:rPr>
          <w:rFonts w:asciiTheme="majorBidi" w:hAnsiTheme="majorBidi" w:cstheme="majorBidi"/>
          <w:sz w:val="30"/>
          <w:szCs w:val="30"/>
        </w:rPr>
        <w:t>4</w:t>
      </w:r>
      <w:r w:rsidR="00ED6D7B" w:rsidRPr="002030BB">
        <w:rPr>
          <w:rFonts w:asciiTheme="majorBidi" w:hAnsiTheme="majorBidi" w:cstheme="majorBidi"/>
          <w:sz w:val="30"/>
          <w:szCs w:val="30"/>
        </w:rPr>
        <w:t xml:space="preserve"> </w:t>
      </w:r>
      <w:r w:rsidR="00ED6D7B" w:rsidRPr="002030BB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D6D7B" w:rsidRPr="002030BB">
        <w:rPr>
          <w:rFonts w:asciiTheme="majorBidi" w:hAnsiTheme="majorBidi"/>
          <w:sz w:val="30"/>
          <w:szCs w:val="30"/>
          <w:cs/>
        </w:rPr>
        <w:t xml:space="preserve"> </w:t>
      </w:r>
      <w:r w:rsidR="00ED6D7B" w:rsidRPr="002030BB">
        <w:rPr>
          <w:rFonts w:asciiTheme="majorBidi" w:hAnsiTheme="majorBidi" w:cstheme="majorBidi"/>
          <w:sz w:val="30"/>
          <w:szCs w:val="30"/>
        </w:rPr>
        <w:t>2566</w:t>
      </w:r>
    </w:p>
    <w:p w14:paraId="5CFD476C" w14:textId="77777777" w:rsidR="00E3304C" w:rsidRPr="00EC4287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A9CF93" w14:textId="77777777" w:rsidR="00982385" w:rsidRPr="00EC4287" w:rsidRDefault="00982385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EC4287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06A4581" w14:textId="698990EC" w:rsidR="006372E7" w:rsidRPr="00EC4287" w:rsidRDefault="006372E7" w:rsidP="00344305">
      <w:pPr>
        <w:spacing w:line="240" w:lineRule="atLeast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บริษัท เธียรสุรัตน์ จำกัด (มหาชน) </w:t>
      </w:r>
      <w:r w:rsidRPr="00EC4287">
        <w:rPr>
          <w:rFonts w:asciiTheme="majorBidi" w:hAnsiTheme="majorBidi" w:cstheme="majorBidi"/>
          <w:sz w:val="30"/>
          <w:szCs w:val="30"/>
        </w:rPr>
        <w:t>“</w:t>
      </w:r>
      <w:r w:rsidRPr="00EC428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C4287">
        <w:rPr>
          <w:rFonts w:asciiTheme="majorBidi" w:hAnsiTheme="majorBidi" w:cstheme="majorBidi"/>
          <w:sz w:val="30"/>
          <w:szCs w:val="30"/>
        </w:rPr>
        <w:t xml:space="preserve">”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F44B6F" w:rsidRPr="00EC4287">
        <w:rPr>
          <w:rFonts w:asciiTheme="majorBidi" w:hAnsiTheme="majorBidi" w:cstheme="majorBidi"/>
          <w:sz w:val="30"/>
          <w:szCs w:val="30"/>
        </w:rPr>
        <w:br/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ตลาดหลักทรัพย์แห่งประเทศไทยเมื่อเดือนมิถุนายน </w:t>
      </w:r>
      <w:r w:rsidR="009B53A1" w:rsidRPr="00EC4287">
        <w:rPr>
          <w:rFonts w:asciiTheme="majorBidi" w:hAnsiTheme="majorBidi" w:cstheme="majorBidi"/>
          <w:sz w:val="30"/>
          <w:szCs w:val="30"/>
        </w:rPr>
        <w:t xml:space="preserve">2557 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>โดย</w:t>
      </w:r>
      <w:r w:rsidRPr="00EC4287">
        <w:rPr>
          <w:rFonts w:asciiTheme="majorBidi" w:hAnsiTheme="majorBidi" w:cstheme="majorBidi"/>
          <w:sz w:val="30"/>
          <w:szCs w:val="30"/>
          <w:cs/>
        </w:rPr>
        <w:t>มีที่อยู่</w:t>
      </w:r>
      <w:r w:rsidRPr="00EC4287">
        <w:rPr>
          <w:rFonts w:asciiTheme="majorBidi" w:hAnsiTheme="majorBidi" w:cstheme="majorBidi"/>
          <w:spacing w:val="-2"/>
          <w:sz w:val="30"/>
          <w:szCs w:val="30"/>
          <w:cs/>
        </w:rPr>
        <w:t>จดทะเบียน</w:t>
      </w:r>
      <w:r w:rsidR="009B53A1" w:rsidRPr="00EC4287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EC4287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ตั้งอยู่เลขที่ </w:t>
      </w:r>
      <w:r w:rsidR="00694B12" w:rsidRPr="00EC4287">
        <w:rPr>
          <w:rFonts w:asciiTheme="majorBidi" w:hAnsiTheme="majorBidi" w:cstheme="majorBidi"/>
          <w:spacing w:val="-2"/>
          <w:sz w:val="30"/>
          <w:szCs w:val="30"/>
        </w:rPr>
        <w:t>43</w:t>
      </w:r>
      <w:r w:rsidRPr="00EC4287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694B12" w:rsidRPr="00EC4287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EC428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หมู่ </w:t>
      </w:r>
      <w:r w:rsidR="00694B12" w:rsidRPr="00EC4287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EC428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ซอยชูชาติอนุสรณ์ </w:t>
      </w:r>
      <w:r w:rsidR="00694B12" w:rsidRPr="00EC428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EC428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ตำบลบางตลาด อำเภอปากเกร็ด จังหวัดนนทบุรี</w:t>
      </w:r>
    </w:p>
    <w:p w14:paraId="17DE309E" w14:textId="77777777" w:rsidR="006372E7" w:rsidRPr="00EC4287" w:rsidRDefault="006372E7" w:rsidP="009B53A1">
      <w:pPr>
        <w:rPr>
          <w:rFonts w:asciiTheme="majorBidi" w:hAnsiTheme="majorBidi" w:cstheme="majorBidi"/>
          <w:sz w:val="24"/>
          <w:szCs w:val="24"/>
          <w:cs/>
        </w:rPr>
      </w:pPr>
    </w:p>
    <w:p w14:paraId="74F06E63" w14:textId="03506896" w:rsidR="006372E7" w:rsidRDefault="00F52529" w:rsidP="0034430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52529">
        <w:rPr>
          <w:rFonts w:asciiTheme="majorBidi" w:hAnsiTheme="majorBidi" w:hint="cs"/>
          <w:sz w:val="30"/>
          <w:szCs w:val="30"/>
          <w:cs/>
        </w:rPr>
        <w:t>ในไตรมาสที่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="00891105">
        <w:rPr>
          <w:rFonts w:asciiTheme="majorBidi" w:hAnsiTheme="majorBidi"/>
          <w:sz w:val="30"/>
          <w:szCs w:val="30"/>
        </w:rPr>
        <w:t>2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ปี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="00891105">
        <w:rPr>
          <w:rFonts w:asciiTheme="majorBidi" w:hAnsiTheme="majorBidi"/>
          <w:sz w:val="30"/>
          <w:szCs w:val="30"/>
        </w:rPr>
        <w:t>2565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บริษัท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สบายเทคโนโลยี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จำกัด</w:t>
      </w:r>
      <w:r w:rsidRPr="00F52529">
        <w:rPr>
          <w:rFonts w:asciiTheme="majorBidi" w:hAnsiTheme="majorBidi"/>
          <w:sz w:val="30"/>
          <w:szCs w:val="30"/>
          <w:cs/>
        </w:rPr>
        <w:t xml:space="preserve"> (</w:t>
      </w:r>
      <w:r w:rsidRPr="00F52529">
        <w:rPr>
          <w:rFonts w:asciiTheme="majorBidi" w:hAnsiTheme="majorBidi" w:hint="cs"/>
          <w:sz w:val="30"/>
          <w:szCs w:val="30"/>
          <w:cs/>
        </w:rPr>
        <w:t>มหาชน</w:t>
      </w:r>
      <w:r w:rsidRPr="00F52529">
        <w:rPr>
          <w:rFonts w:asciiTheme="majorBidi" w:hAnsiTheme="majorBidi"/>
          <w:sz w:val="30"/>
          <w:szCs w:val="30"/>
          <w:cs/>
        </w:rPr>
        <w:t xml:space="preserve">) </w:t>
      </w:r>
      <w:r w:rsidRPr="00F52529">
        <w:rPr>
          <w:rFonts w:asciiTheme="majorBidi" w:hAnsiTheme="majorBidi" w:hint="cs"/>
          <w:sz w:val="30"/>
          <w:szCs w:val="30"/>
          <w:cs/>
        </w:rPr>
        <w:t>ซื้อหุ้นสามัญของบริษัทจำนวน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="00091470">
        <w:rPr>
          <w:rFonts w:asciiTheme="majorBidi" w:hAnsiTheme="majorBidi"/>
          <w:sz w:val="30"/>
          <w:szCs w:val="30"/>
        </w:rPr>
        <w:t>136</w:t>
      </w:r>
      <w:r w:rsidRPr="00F52529">
        <w:rPr>
          <w:rFonts w:asciiTheme="majorBidi" w:hAnsiTheme="majorBidi" w:cstheme="majorBidi"/>
          <w:sz w:val="30"/>
          <w:szCs w:val="30"/>
        </w:rPr>
        <w:t>,</w:t>
      </w:r>
      <w:r w:rsidR="006B0C9C" w:rsidRPr="006B0C9C">
        <w:rPr>
          <w:rFonts w:asciiTheme="majorBidi" w:hAnsiTheme="majorBidi"/>
          <w:sz w:val="30"/>
          <w:szCs w:val="30"/>
        </w:rPr>
        <w:t>900</w:t>
      </w:r>
      <w:r w:rsidRPr="00F52529">
        <w:rPr>
          <w:rFonts w:asciiTheme="majorBidi" w:hAnsiTheme="majorBidi" w:cstheme="majorBidi"/>
          <w:sz w:val="30"/>
          <w:szCs w:val="30"/>
        </w:rPr>
        <w:t>,</w:t>
      </w:r>
      <w:r w:rsidR="00091470">
        <w:rPr>
          <w:rFonts w:asciiTheme="majorBidi" w:hAnsiTheme="majorBidi"/>
          <w:sz w:val="30"/>
          <w:szCs w:val="30"/>
        </w:rPr>
        <w:t>000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หุ้น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จากผู้ถือหุ้นรายใหญ่เดิม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ทำให้ผู้ถือหุ้นรายใหญ่ของบริษัทเปลี่ยนเป็นบริษัท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สบายเทคโนโลยี</w:t>
      </w:r>
      <w:r w:rsidRPr="00F52529">
        <w:rPr>
          <w:rFonts w:asciiTheme="majorBidi" w:hAnsiTheme="majorBidi"/>
          <w:sz w:val="30"/>
          <w:szCs w:val="30"/>
          <w:cs/>
        </w:rPr>
        <w:t xml:space="preserve"> </w:t>
      </w:r>
      <w:r w:rsidRPr="00F52529">
        <w:rPr>
          <w:rFonts w:asciiTheme="majorBidi" w:hAnsiTheme="majorBidi" w:hint="cs"/>
          <w:sz w:val="30"/>
          <w:szCs w:val="30"/>
          <w:cs/>
        </w:rPr>
        <w:t>จำกัด</w:t>
      </w:r>
      <w:r w:rsidRPr="00F52529">
        <w:rPr>
          <w:rFonts w:asciiTheme="majorBidi" w:hAnsiTheme="majorBidi"/>
          <w:sz w:val="30"/>
          <w:szCs w:val="30"/>
          <w:cs/>
        </w:rPr>
        <w:t xml:space="preserve"> (</w:t>
      </w:r>
      <w:r w:rsidRPr="00F52529">
        <w:rPr>
          <w:rFonts w:asciiTheme="majorBidi" w:hAnsiTheme="majorBidi" w:hint="cs"/>
          <w:sz w:val="30"/>
          <w:szCs w:val="30"/>
          <w:cs/>
        </w:rPr>
        <w:t>มหาชน</w:t>
      </w:r>
      <w:r w:rsidRPr="00F52529">
        <w:rPr>
          <w:rFonts w:asciiTheme="majorBidi" w:hAnsiTheme="majorBidi"/>
          <w:sz w:val="30"/>
          <w:szCs w:val="30"/>
          <w:cs/>
        </w:rPr>
        <w:t>)</w:t>
      </w:r>
    </w:p>
    <w:p w14:paraId="70F14252" w14:textId="77777777" w:rsidR="00F52529" w:rsidRPr="00EC4287" w:rsidRDefault="00F52529" w:rsidP="0034430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7D0D0" w14:textId="5752F9D9" w:rsidR="006372E7" w:rsidRPr="00EC4287" w:rsidRDefault="006372E7" w:rsidP="002030BB">
      <w:pPr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EC4287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กลุ่มบริษัทดำเนินธุรกิจหลักเกี่ยวกับการผลิตและจำหน่ายเครื่องกรองน้ำ เครื่องใช้ไฟฟ้าและอื่นๆ</w:t>
      </w:r>
      <w:r w:rsidR="002030B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030BB">
        <w:rPr>
          <w:rFonts w:asciiTheme="majorBidi" w:hAnsiTheme="majorBidi" w:cstheme="majorBidi" w:hint="cs"/>
          <w:spacing w:val="-8"/>
          <w:sz w:val="30"/>
          <w:szCs w:val="30"/>
          <w:cs/>
        </w:rPr>
        <w:t>การให้เช่าซื้อเครื่องกรองน้ำ เครื่องใช้ไฟฟ้า รถยนต์และอื่นๆ</w:t>
      </w:r>
      <w:r w:rsidRPr="00EC428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9B53A1" w:rsidRPr="00EC4287">
        <w:rPr>
          <w:rFonts w:asciiTheme="majorBidi" w:hAnsiTheme="majorBidi" w:cstheme="majorBidi"/>
          <w:spacing w:val="-8"/>
          <w:sz w:val="30"/>
          <w:szCs w:val="30"/>
          <w:cs/>
        </w:rPr>
        <w:t xml:space="preserve">โดยรายละเอียดของบริษัทย่อย 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B53A1" w:rsidRPr="00EC4287">
        <w:rPr>
          <w:rFonts w:asciiTheme="majorBidi" w:hAnsiTheme="majorBidi" w:cstheme="majorBidi"/>
          <w:sz w:val="30"/>
          <w:szCs w:val="30"/>
        </w:rPr>
        <w:t>31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B53A1" w:rsidRPr="00EC4287">
        <w:rPr>
          <w:rFonts w:asciiTheme="majorBidi" w:hAnsiTheme="majorBidi" w:cstheme="majorBidi"/>
          <w:sz w:val="30"/>
          <w:szCs w:val="30"/>
        </w:rPr>
        <w:t>256</w:t>
      </w:r>
      <w:r w:rsidR="00CE3E99">
        <w:rPr>
          <w:rFonts w:asciiTheme="majorBidi" w:hAnsiTheme="majorBidi" w:cstheme="majorBidi"/>
          <w:sz w:val="30"/>
          <w:szCs w:val="30"/>
        </w:rPr>
        <w:t>5</w:t>
      </w:r>
      <w:r w:rsidR="009B53A1"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B53A1" w:rsidRPr="00EC4287">
        <w:rPr>
          <w:rFonts w:asciiTheme="majorBidi" w:hAnsiTheme="majorBidi" w:cstheme="majorBidi"/>
          <w:sz w:val="30"/>
          <w:szCs w:val="30"/>
        </w:rPr>
        <w:t>256</w:t>
      </w:r>
      <w:r w:rsidR="00CE3E99">
        <w:rPr>
          <w:rFonts w:asciiTheme="majorBidi" w:hAnsiTheme="majorBidi" w:cstheme="majorBidi"/>
          <w:sz w:val="30"/>
          <w:szCs w:val="30"/>
        </w:rPr>
        <w:t>4</w:t>
      </w:r>
      <w:r w:rsidR="009B53A1"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="002030BB">
        <w:rPr>
          <w:rFonts w:asciiTheme="majorBidi" w:hAnsiTheme="majorBidi" w:cstheme="majorBidi"/>
          <w:sz w:val="30"/>
          <w:szCs w:val="30"/>
          <w:cs/>
        </w:rPr>
        <w:br/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891105">
        <w:rPr>
          <w:rFonts w:asciiTheme="majorBidi" w:hAnsiTheme="majorBidi" w:cstheme="majorBidi"/>
          <w:sz w:val="30"/>
          <w:szCs w:val="30"/>
        </w:rPr>
        <w:t>9</w:t>
      </w:r>
    </w:p>
    <w:p w14:paraId="55C8A6E7" w14:textId="77777777" w:rsidR="000D47B5" w:rsidRPr="00EC4287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7C3E3" w14:textId="77777777" w:rsidR="00243549" w:rsidRPr="00EC4287" w:rsidRDefault="00243549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71B5D351" w14:textId="77777777" w:rsidR="009F63F4" w:rsidRPr="00EC4287" w:rsidRDefault="009F63F4" w:rsidP="009B5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778C7DB" w14:textId="79A72806" w:rsidR="00D10B03" w:rsidRPr="00EC4287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53A1" w:rsidRPr="00EC4287">
        <w:rPr>
          <w:rFonts w:asciiTheme="majorBidi" w:hAnsiTheme="majorBidi" w:cstheme="majorBidi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1F97F919" w14:textId="6312DEB6" w:rsidR="007A73B0" w:rsidRPr="00EC4287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5F6CDBF" w14:textId="24C017E1" w:rsidR="009B53A1" w:rsidRPr="00EC4287" w:rsidRDefault="009B53A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147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</w:t>
      </w:r>
      <w:r w:rsidRPr="00091470">
        <w:rPr>
          <w:rFonts w:asciiTheme="majorBidi" w:hAnsiTheme="majorBidi" w:cstheme="majorBidi"/>
          <w:sz w:val="30"/>
          <w:szCs w:val="30"/>
        </w:rPr>
        <w:t>(</w:t>
      </w:r>
      <w:r w:rsidRPr="00091470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091470">
        <w:rPr>
          <w:rFonts w:asciiTheme="majorBidi" w:hAnsiTheme="majorBidi" w:cstheme="majorBidi"/>
          <w:sz w:val="30"/>
          <w:szCs w:val="30"/>
        </w:rPr>
        <w:t>"</w:t>
      </w:r>
      <w:r w:rsidRPr="000914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91470">
        <w:rPr>
          <w:rFonts w:asciiTheme="majorBidi" w:hAnsiTheme="majorBidi" w:cstheme="majorBidi"/>
          <w:sz w:val="30"/>
          <w:szCs w:val="30"/>
        </w:rPr>
        <w:t xml:space="preserve">") </w:t>
      </w:r>
      <w:r w:rsidRPr="00091470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</w:t>
      </w:r>
      <w:r w:rsidR="002424C8" w:rsidRPr="00091470">
        <w:rPr>
          <w:rFonts w:asciiTheme="majorBidi" w:hAnsiTheme="majorBidi" w:cstheme="majorBidi"/>
          <w:sz w:val="30"/>
          <w:szCs w:val="30"/>
          <w:cs/>
        </w:rPr>
        <w:t>การ</w:t>
      </w:r>
      <w:r w:rsidRPr="00091470">
        <w:rPr>
          <w:rFonts w:asciiTheme="majorBidi" w:hAnsiTheme="majorBidi" w:cstheme="majorBidi"/>
          <w:sz w:val="30"/>
          <w:szCs w:val="30"/>
          <w:cs/>
        </w:rPr>
        <w:t>ร่วมค้า ใน</w:t>
      </w:r>
      <w:r w:rsidRPr="00EC4287">
        <w:rPr>
          <w:rFonts w:asciiTheme="majorBidi" w:hAnsiTheme="majorBidi" w:cstheme="majorBidi"/>
          <w:sz w:val="30"/>
          <w:szCs w:val="30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176BDA" w:rsidRPr="00EC4287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647C0CB" w14:textId="19BC04EA" w:rsidR="00246066" w:rsidRPr="00EC4287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7E8FE8D3" w14:textId="6842826E" w:rsidR="00830817" w:rsidRPr="00EC4287" w:rsidRDefault="0083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EC4287">
        <w:rPr>
          <w:rFonts w:asciiTheme="majorBidi" w:hAnsiTheme="majorBidi" w:cstheme="majorBidi"/>
          <w:b/>
          <w:bCs/>
          <w:i/>
          <w:iCs/>
          <w:sz w:val="2"/>
          <w:szCs w:val="2"/>
        </w:rPr>
        <w:br w:type="page"/>
      </w:r>
    </w:p>
    <w:p w14:paraId="5A92A8AD" w14:textId="77777777" w:rsidR="005C0B49" w:rsidRPr="00EC4287" w:rsidRDefault="005C0B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71E3EE7F" w14:textId="3F2F49C3" w:rsidR="00D94804" w:rsidRPr="00EC4287" w:rsidRDefault="008426EE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</w:t>
      </w:r>
      <w:r w:rsidR="008F2CCA"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หรือ</w:t>
      </w: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5041641D" w14:textId="77777777" w:rsidR="009E0DD5" w:rsidRPr="00E97606" w:rsidRDefault="009E0DD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2"/>
          <w:cs/>
          <w:lang w:val="th-TH"/>
        </w:rPr>
      </w:pPr>
    </w:p>
    <w:p w14:paraId="57A49C03" w14:textId="77777777" w:rsidR="00FE2C63" w:rsidRPr="00EC4287" w:rsidRDefault="00FE2C63" w:rsidP="009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72F8AC2" w14:textId="77777777" w:rsidR="00FE2C63" w:rsidRPr="00E97606" w:rsidRDefault="00FE2C63" w:rsidP="00344305">
      <w:pPr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7AA8E9D" w14:textId="56F9BE79" w:rsidR="00677076" w:rsidRPr="00EC4287" w:rsidRDefault="00677076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28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และการร่วมค้าได้เปิดเผยในหมายเหตุข้อ</w:t>
      </w:r>
      <w:r w:rsidRPr="00EC428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891105">
        <w:rPr>
          <w:rFonts w:asciiTheme="majorBidi" w:hAnsiTheme="majorBidi" w:cstheme="majorBidi"/>
          <w:bCs/>
          <w:sz w:val="30"/>
          <w:szCs w:val="30"/>
        </w:rPr>
        <w:t>9</w:t>
      </w:r>
      <w:r w:rsidR="00891105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891105" w:rsidRPr="00891105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="00891105">
        <w:rPr>
          <w:rFonts w:asciiTheme="majorBidi" w:hAnsiTheme="majorBidi" w:cstheme="majorBidi"/>
          <w:bCs/>
          <w:sz w:val="30"/>
          <w:szCs w:val="30"/>
        </w:rPr>
        <w:t>10</w:t>
      </w:r>
      <w:r w:rsidR="00737776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F651E7" w:rsidRPr="00EC4287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52E1452" w14:textId="77777777" w:rsidR="008F1562" w:rsidRPr="00E97606" w:rsidRDefault="008F156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15"/>
        <w:gridCol w:w="1494"/>
        <w:gridCol w:w="3960"/>
      </w:tblGrid>
      <w:tr w:rsidR="00C45653" w:rsidRPr="00EC4287" w14:paraId="32199B97" w14:textId="77777777" w:rsidTr="00B5747F">
        <w:trPr>
          <w:trHeight w:val="342"/>
        </w:trPr>
        <w:tc>
          <w:tcPr>
            <w:tcW w:w="3915" w:type="dxa"/>
          </w:tcPr>
          <w:p w14:paraId="33CE6E39" w14:textId="77777777" w:rsidR="00C45653" w:rsidRPr="00EC4287" w:rsidRDefault="00C45653" w:rsidP="00B5747F">
            <w:pPr>
              <w:tabs>
                <w:tab w:val="left" w:pos="0"/>
              </w:tabs>
              <w:spacing w:before="120" w:line="24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94" w:type="dxa"/>
          </w:tcPr>
          <w:p w14:paraId="116751C8" w14:textId="77777777" w:rsidR="00C45653" w:rsidRPr="00EC4287" w:rsidRDefault="00C45653" w:rsidP="00344305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3B92DAA" w14:textId="77777777" w:rsidR="00C45653" w:rsidRPr="00EC4287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E3E99" w:rsidRPr="00EC4287" w14:paraId="1031C6E4" w14:textId="77777777" w:rsidTr="00B5747F">
        <w:trPr>
          <w:trHeight w:val="342"/>
        </w:trPr>
        <w:tc>
          <w:tcPr>
            <w:tcW w:w="3915" w:type="dxa"/>
          </w:tcPr>
          <w:p w14:paraId="1B2120D3" w14:textId="687759C5" w:rsidR="00CE3E99" w:rsidRPr="00EC4287" w:rsidRDefault="00CE3E99" w:rsidP="00CE3E9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สบายเทคโนโลยี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60F5048F" w14:textId="50BF2084" w:rsidR="00CE3E99" w:rsidRPr="00EC4287" w:rsidRDefault="00CE3E99" w:rsidP="00737776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2BCCDD9" w14:textId="63ECA1DD" w:rsidR="00CE3E99" w:rsidRPr="00EC4287" w:rsidRDefault="00CE3E99" w:rsidP="00B5747F">
            <w:pPr>
              <w:tabs>
                <w:tab w:val="clear" w:pos="227"/>
                <w:tab w:val="clear" w:pos="3742"/>
              </w:tabs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F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Pr="00B574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747F">
              <w:rPr>
                <w:rFonts w:ascii="Angsana New" w:hAnsi="Angsana New" w:hint="cs"/>
                <w:sz w:val="30"/>
                <w:szCs w:val="30"/>
                <w:cs/>
              </w:rPr>
              <w:t>ถือหุ้นในบริษัทตั้งแต่</w:t>
            </w:r>
            <w:r w:rsidR="00B5747F" w:rsidRPr="00B5747F">
              <w:rPr>
                <w:rFonts w:ascii="Angsana New" w:hAnsi="Angsana New"/>
                <w:sz w:val="30"/>
                <w:szCs w:val="30"/>
              </w:rPr>
              <w:br/>
            </w:r>
            <w:r w:rsidRPr="00B5747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B574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747F">
              <w:rPr>
                <w:rFonts w:ascii="Angsana New" w:hAnsi="Angsana New"/>
                <w:sz w:val="30"/>
                <w:szCs w:val="30"/>
              </w:rPr>
              <w:t>10</w:t>
            </w:r>
            <w:r w:rsidRPr="00B574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747F">
              <w:rPr>
                <w:rFonts w:ascii="Angsana New" w:hAnsi="Angsana New" w:hint="cs"/>
                <w:sz w:val="30"/>
                <w:szCs w:val="30"/>
                <w:cs/>
              </w:rPr>
              <w:t>ขึ้นไป</w:t>
            </w:r>
            <w:r w:rsidRPr="00B574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747F">
              <w:rPr>
                <w:rFonts w:ascii="Angsana New" w:hAnsi="Angsana New" w:hint="cs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0613B0" w:rsidRPr="00EC4287" w14:paraId="62DF051A" w14:textId="77777777" w:rsidTr="00B5747F">
        <w:trPr>
          <w:trHeight w:val="342"/>
        </w:trPr>
        <w:tc>
          <w:tcPr>
            <w:tcW w:w="3915" w:type="dxa"/>
          </w:tcPr>
          <w:p w14:paraId="6344364C" w14:textId="4B3FFB3A" w:rsidR="000613B0" w:rsidRPr="00CE3E99" w:rsidRDefault="000613B0" w:rsidP="000613B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เวนดิ้งพลัส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4AE3DA54" w14:textId="7095B244" w:rsidR="000613B0" w:rsidRPr="00CE3E99" w:rsidRDefault="000613B0" w:rsidP="000613B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23B9565" w14:textId="59C489F0" w:rsidR="000613B0" w:rsidRPr="00CE3E99" w:rsidRDefault="000613B0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เป็นบริษัทย่อยของบริษัท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สบายเทคโนโลยี</w:t>
            </w:r>
            <w:r w:rsidR="00B574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</w:tc>
      </w:tr>
      <w:tr w:rsidR="000613B0" w:rsidRPr="00EC4287" w14:paraId="337C1938" w14:textId="77777777" w:rsidTr="00B5747F">
        <w:trPr>
          <w:trHeight w:val="342"/>
        </w:trPr>
        <w:tc>
          <w:tcPr>
            <w:tcW w:w="3915" w:type="dxa"/>
          </w:tcPr>
          <w:p w14:paraId="393F3E65" w14:textId="385DAA9E" w:rsidR="000613B0" w:rsidRPr="00CE3E99" w:rsidRDefault="000613B0" w:rsidP="000613B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ซอฟต์เทล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คอมมูนิเคชั่น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30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30B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ไทยแลนด์</w:t>
            </w:r>
            <w:r w:rsidR="002030B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4A4982D4" w14:textId="58FAF078" w:rsidR="000613B0" w:rsidRPr="00CE3E99" w:rsidRDefault="000613B0" w:rsidP="000613B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2CEC91" w14:textId="2DE80549" w:rsidR="000613B0" w:rsidRPr="00CE3E99" w:rsidRDefault="000613B0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เป็นบริษัทย่อยของบริษัท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สบายเทคโนโลยี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E3E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CE3E9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24369" w:rsidRPr="00EC4287" w14:paraId="13C57EB8" w14:textId="77777777" w:rsidTr="00B5747F">
        <w:trPr>
          <w:trHeight w:val="342"/>
        </w:trPr>
        <w:tc>
          <w:tcPr>
            <w:tcW w:w="3915" w:type="dxa"/>
          </w:tcPr>
          <w:p w14:paraId="2E0ACA82" w14:textId="06B52DEF" w:rsidR="00A24369" w:rsidRPr="00CE3E99" w:rsidRDefault="00A24369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อินฟราสตรัคเจอร์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6F07B2CB" w14:textId="6FAFD069" w:rsidR="00A24369" w:rsidRPr="00CE3E99" w:rsidRDefault="00A24369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5630BB9" w14:textId="52C6F8CC" w:rsidR="00A24369" w:rsidRPr="00A24369" w:rsidRDefault="00A24369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="Angsana New" w:hAnsi="Angsana New"/>
                <w:sz w:val="30"/>
                <w:szCs w:val="30"/>
              </w:rPr>
            </w:pP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สบายเทคโนโลยี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1524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4369" w:rsidRPr="00EC4287" w14:paraId="63EBC426" w14:textId="77777777" w:rsidTr="00B5747F">
        <w:trPr>
          <w:trHeight w:val="342"/>
        </w:trPr>
        <w:tc>
          <w:tcPr>
            <w:tcW w:w="3915" w:type="dxa"/>
          </w:tcPr>
          <w:p w14:paraId="5E183961" w14:textId="719FFA15" w:rsidR="00A24369" w:rsidRPr="00CE3E99" w:rsidRDefault="00A24369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สบาย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625E2B8F" w14:textId="2149DAC3" w:rsidR="00A24369" w:rsidRPr="00CE3E99" w:rsidRDefault="00A24369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1B9E750" w14:textId="364382D3" w:rsidR="00A24369" w:rsidRPr="00CE3E99" w:rsidRDefault="00A24369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สบายเทคโนโลยี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A363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A363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1524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4369" w:rsidRPr="00EC4287" w14:paraId="5A9FB550" w14:textId="77777777" w:rsidTr="00B5747F">
        <w:trPr>
          <w:trHeight w:val="342"/>
        </w:trPr>
        <w:tc>
          <w:tcPr>
            <w:tcW w:w="3915" w:type="dxa"/>
          </w:tcPr>
          <w:p w14:paraId="66DC3A0E" w14:textId="2CFBB3F1" w:rsidR="00A24369" w:rsidRPr="00B453CC" w:rsidRDefault="00A24369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29AC2226" w14:textId="4F32EAAF" w:rsidR="00A24369" w:rsidRPr="00B453CC" w:rsidRDefault="00A24369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BA6D755" w14:textId="6F621603" w:rsidR="00A24369" w:rsidRPr="00B453CC" w:rsidRDefault="00A24369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369" w:rsidRPr="00EC4287" w14:paraId="53301119" w14:textId="77777777" w:rsidTr="00B5747F">
        <w:trPr>
          <w:trHeight w:val="342"/>
        </w:trPr>
        <w:tc>
          <w:tcPr>
            <w:tcW w:w="3915" w:type="dxa"/>
          </w:tcPr>
          <w:p w14:paraId="4B8A283B" w14:textId="20F35426" w:rsidR="00A24369" w:rsidRPr="00B453CC" w:rsidRDefault="00A24369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0E36365B" w14:textId="31EFEE60" w:rsidR="00A24369" w:rsidRPr="00B453CC" w:rsidRDefault="00A24369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0CFE925" w14:textId="5C98B808" w:rsidR="00A24369" w:rsidRPr="00B453CC" w:rsidRDefault="00A24369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369" w:rsidRPr="00EC4287" w14:paraId="58AB74C4" w14:textId="77777777" w:rsidTr="00B5747F">
        <w:trPr>
          <w:trHeight w:val="342"/>
        </w:trPr>
        <w:tc>
          <w:tcPr>
            <w:tcW w:w="3915" w:type="dxa"/>
          </w:tcPr>
          <w:p w14:paraId="1782689B" w14:textId="69D8FEF8" w:rsidR="00A24369" w:rsidRPr="00B453CC" w:rsidRDefault="00A24369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00F3CBAB" w14:textId="44BA57CB" w:rsidR="00A24369" w:rsidRPr="00B453CC" w:rsidRDefault="00A24369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3D90BEE" w14:textId="3BC6EF92" w:rsidR="00A24369" w:rsidRPr="00B453CC" w:rsidRDefault="00A24369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369" w:rsidRPr="00EC4287" w14:paraId="2DC815E5" w14:textId="77777777" w:rsidTr="00B5747F">
        <w:trPr>
          <w:trHeight w:val="342"/>
        </w:trPr>
        <w:tc>
          <w:tcPr>
            <w:tcW w:w="3915" w:type="dxa"/>
          </w:tcPr>
          <w:p w14:paraId="700449AE" w14:textId="59E1924C" w:rsidR="00A24369" w:rsidRPr="00B453CC" w:rsidRDefault="00A24369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453C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</w:tcPr>
          <w:p w14:paraId="6F8B895A" w14:textId="3DB65AC8" w:rsidR="00A24369" w:rsidRPr="00B453CC" w:rsidRDefault="00A24369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7212653" w14:textId="17C57716" w:rsidR="00A24369" w:rsidRPr="00B453CC" w:rsidRDefault="00A24369" w:rsidP="00B5747F">
            <w:pPr>
              <w:tabs>
                <w:tab w:val="clear" w:pos="3742"/>
                <w:tab w:val="left" w:pos="156"/>
                <w:tab w:val="left" w:pos="3797"/>
              </w:tabs>
              <w:ind w:left="156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C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030BB" w:rsidRPr="00EC4287" w14:paraId="15F5764E" w14:textId="77777777" w:rsidTr="00B5747F">
        <w:trPr>
          <w:trHeight w:val="342"/>
        </w:trPr>
        <w:tc>
          <w:tcPr>
            <w:tcW w:w="3915" w:type="dxa"/>
          </w:tcPr>
          <w:p w14:paraId="4AAE06A9" w14:textId="4DF6C124" w:rsidR="002030BB" w:rsidRPr="00B453CC" w:rsidRDefault="002030BB" w:rsidP="00A24369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94" w:type="dxa"/>
          </w:tcPr>
          <w:p w14:paraId="114263EE" w14:textId="77777777" w:rsidR="002030BB" w:rsidRPr="00B453CC" w:rsidRDefault="002030BB" w:rsidP="00A24369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14:paraId="3B004F78" w14:textId="5C226306" w:rsidR="002030BB" w:rsidRPr="00B453CC" w:rsidRDefault="008E5308" w:rsidP="00B5747F">
            <w:pPr>
              <w:tabs>
                <w:tab w:val="clear" w:pos="227"/>
                <w:tab w:val="clear" w:pos="3742"/>
              </w:tabs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สั่งการและควบคุมกิจกรรมต่างๆของกิจการ</w:t>
            </w:r>
            <w:r w:rsidR="00AF7731">
              <w:rPr>
                <w:rFonts w:ascii="Angsana New" w:hAnsi="Angsana New" w:hint="cs"/>
                <w:sz w:val="30"/>
                <w:szCs w:val="30"/>
                <w:cs/>
              </w:rPr>
              <w:t xml:space="preserve">ไม่ว่าทางตรงหรือทางอ้อม ทั้งนี้รวมถึงกรรมการของกลุ่มบริษัทและบริษัท </w:t>
            </w:r>
            <w:r w:rsidR="00AF7731">
              <w:rPr>
                <w:rFonts w:ascii="Angsana New" w:hAnsi="Angsana New"/>
                <w:sz w:val="30"/>
                <w:szCs w:val="30"/>
              </w:rPr>
              <w:t>(</w:t>
            </w:r>
            <w:r w:rsidR="00AF7731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AF77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058DFC5" w14:textId="5F8A59F4" w:rsidR="00F44B6F" w:rsidRPr="00E97606" w:rsidRDefault="00F44B6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089"/>
        <w:gridCol w:w="252"/>
        <w:gridCol w:w="1116"/>
        <w:gridCol w:w="236"/>
        <w:gridCol w:w="1132"/>
        <w:gridCol w:w="236"/>
        <w:gridCol w:w="1123"/>
      </w:tblGrid>
      <w:tr w:rsidR="00E97606" w:rsidRPr="00EC4287" w14:paraId="0B4036E4" w14:textId="77777777" w:rsidTr="00B97460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F41" w14:textId="77777777" w:rsidR="00E97606" w:rsidRPr="00B97460" w:rsidRDefault="00E97606" w:rsidP="002944E2">
            <w:pP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B974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6566" w14:textId="77777777" w:rsidR="00E97606" w:rsidRPr="00EC4287" w:rsidRDefault="00E97606" w:rsidP="002944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CA27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1AAC" w14:textId="77777777" w:rsidR="00E97606" w:rsidRPr="00EC4287" w:rsidRDefault="00E97606" w:rsidP="002944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460" w:rsidRPr="00EC4287" w14:paraId="75DA7FE8" w14:textId="77777777" w:rsidTr="00B97460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8CCA" w14:textId="77777777" w:rsidR="00E97606" w:rsidRPr="00EC4287" w:rsidRDefault="00E97606" w:rsidP="002944E2">
            <w:pPr>
              <w:ind w:right="-3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F18E" w14:textId="77777777" w:rsidR="00E97606" w:rsidRPr="00EC4287" w:rsidRDefault="00E97606" w:rsidP="002944E2">
            <w:pPr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BC10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5CE" w14:textId="77777777" w:rsidR="00E97606" w:rsidRPr="00EC4287" w:rsidRDefault="00E97606" w:rsidP="002944E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216D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3A86" w14:textId="77777777" w:rsidR="00E97606" w:rsidRPr="00EC4287" w:rsidRDefault="00E97606" w:rsidP="002944E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E0D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E442" w14:textId="77777777" w:rsidR="00E97606" w:rsidRPr="00EC4287" w:rsidRDefault="00E97606" w:rsidP="002944E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97606" w:rsidRPr="00EC4287" w14:paraId="4C645C17" w14:textId="77777777" w:rsidTr="00B5747F">
        <w:trPr>
          <w:trHeight w:val="227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CF81" w14:textId="77777777" w:rsidR="00E97606" w:rsidRPr="00EC4287" w:rsidRDefault="00E97606" w:rsidP="002944E2">
            <w:pPr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7B2E" w14:textId="77777777" w:rsidR="00E97606" w:rsidRPr="00EC4287" w:rsidRDefault="00E97606" w:rsidP="002944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460" w:rsidRPr="00EC4287" w14:paraId="3CF84FA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CA07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90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881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74D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075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670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49E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7B4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3184A1FF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7821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777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5D03" w14:textId="3F949CB0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F97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CE4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77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4C4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8C46" w14:textId="7F918DAA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27A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23C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460" w14:paraId="7256520D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9485" w14:textId="77777777" w:rsidR="00E97606" w:rsidRPr="00737776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86D5" w14:textId="1EFDA4E4" w:rsidR="00E97606" w:rsidRPr="00ED6D7B" w:rsidRDefault="0026697B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69562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DC21F" w14:textId="77777777" w:rsidR="00E97606" w:rsidRPr="00737776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5558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D9D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820B" w14:textId="2F14A926" w:rsidR="00E97606" w:rsidRPr="00ED6D7B" w:rsidRDefault="0026697B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D7E2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C48E" w14:textId="77777777" w:rsidR="00E97606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1363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97460" w14:paraId="3FEF3E95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AE16" w14:textId="77777777" w:rsidR="00E97606" w:rsidRPr="00737776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7B7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D58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55D8" w14:textId="77777777" w:rsidR="00E97606" w:rsidRPr="00737776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0E3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508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871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423" w14:textId="77777777" w:rsidR="00E97606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06B5F842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B8FD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9A1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A94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7D0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61E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347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258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8E61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23F3B70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A75D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54C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746C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730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C6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C364" w14:textId="33F6489D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97</w:t>
            </w:r>
            <w:r w:rsidR="00E97606" w:rsidRPr="00ED6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516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AA2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217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144,314</w:t>
            </w:r>
          </w:p>
        </w:tc>
      </w:tr>
      <w:tr w:rsidR="00B97460" w:rsidRPr="00EC4287" w14:paraId="58857E3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D54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6550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9658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9DB4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A21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FEC6D" w14:textId="33A02769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15</w:t>
            </w:r>
            <w:r w:rsidR="00E97606" w:rsidRPr="00ED6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E18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8A6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19,601</w:t>
            </w:r>
          </w:p>
        </w:tc>
      </w:tr>
      <w:tr w:rsidR="00B97460" w:rsidRPr="00EC4287" w14:paraId="56D13CA8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FA07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886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AC0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F1C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E3B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BD88D" w14:textId="47ADA6DE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</w:t>
            </w:r>
            <w:r w:rsidR="00E97606" w:rsidRPr="00ED6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5B9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6F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</w:tr>
      <w:tr w:rsidR="00B97460" w:rsidRPr="00EC4287" w14:paraId="6965488F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EB73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5C4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16D1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547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20C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AAD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0E28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435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</w:tr>
      <w:tr w:rsidR="00B97460" w:rsidRPr="00EC4287" w14:paraId="4D887CA7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D9D86DD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C23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DAF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A78B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CA0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EA9A" w14:textId="4F7AC2B4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799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1F14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411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4,274</w:t>
            </w:r>
          </w:p>
        </w:tc>
      </w:tr>
      <w:tr w:rsidR="00B97460" w:rsidRPr="00EC4287" w14:paraId="7C37F144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22F654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097F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D6D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689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74B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E83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37E0B" w14:textId="647D3F33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5EF0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E91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B97460" w:rsidRPr="00EC4287" w14:paraId="6036439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BCB6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7411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31A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97C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8B6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CDA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545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4AD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6192EAB9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CD05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0D4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920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72A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4A4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8F4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5C94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4F8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713E9709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9EA3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AE7B" w14:textId="77777777" w:rsidR="00E97606" w:rsidRPr="00B14715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614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9EC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80B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353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4A10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FB9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1,312</w:t>
            </w:r>
          </w:p>
        </w:tc>
      </w:tr>
      <w:tr w:rsidR="00B97460" w:rsidRPr="00EC4287" w14:paraId="3F6DBE15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238B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134EE" w14:textId="77777777" w:rsidR="00E97606" w:rsidRPr="00B14715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8797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660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034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370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263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E792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B97460" w:rsidRPr="00EC4287" w14:paraId="48C7350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F0C9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F41F5" w14:textId="77777777" w:rsidR="00E97606" w:rsidRPr="00B14715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466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5EB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AF9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7A35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951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BF4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B97460" w:rsidRPr="00EC4287" w14:paraId="37D59317" w14:textId="77777777" w:rsidTr="00B97460">
        <w:trPr>
          <w:trHeight w:val="3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26E8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646F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CF31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2A72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2BA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1C5F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5301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37AA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97460" w:rsidRPr="00EC4287" w14:paraId="160EE76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B033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C5C0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9D81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1437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11C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1E0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121F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573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97460" w:rsidRPr="00EC4287" w14:paraId="0FCBFAA9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D92C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77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5D00" w14:textId="1BDEDD98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80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5F5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F17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ADEF6" w14:textId="6FE20AAF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7722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F1F2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460" w:rsidRPr="00EC4287" w14:paraId="427852D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DBCB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CFA4" w14:textId="61D83925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525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98B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3E7D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52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DB0CE" w14:textId="5D59CB2C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AC0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920B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B97460" w:rsidRPr="00EC4287" w14:paraId="157FFD0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A7FA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E46E" w14:textId="66518168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3C2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AF7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0F0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F64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D078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1BB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460" w:rsidRPr="00EC4287" w14:paraId="475F446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ACA8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AA0E" w14:textId="5BA9DE5A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D30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45D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ABBD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47A2" w14:textId="00DCF7C9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6E1B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E682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97460" w:rsidRPr="00EC4287" w14:paraId="2756579C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7317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0D20" w14:textId="6C15256E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2</w:t>
            </w:r>
            <w:r w:rsidR="00E97606" w:rsidRPr="00375717">
              <w:rPr>
                <w:rFonts w:asciiTheme="majorBidi" w:hAnsi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893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614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07F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84B2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7F3A0" w14:textId="205562C8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2</w:t>
            </w:r>
            <w:r w:rsidR="00E97606" w:rsidRPr="00375717">
              <w:rPr>
                <w:rFonts w:asciiTheme="majorBidi" w:hAnsi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721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46E0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BBB1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3,718</w:t>
            </w:r>
          </w:p>
        </w:tc>
      </w:tr>
      <w:tr w:rsidR="00B97460" w:rsidRPr="00EC4287" w14:paraId="3BD19AFA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BB23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701C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C4E3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77C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D31C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D43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C1BA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593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6908C000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364B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6D46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68A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BF50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B53A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F81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D8C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85A9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5F250C0B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BC29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238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D839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B1A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2B73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F83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84F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383D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09D4F756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EC65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B5D6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48FB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F39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FCEF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6471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1424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87F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75A5F8C3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305A" w14:textId="77777777" w:rsidR="00B97460" w:rsidRPr="00EC4287" w:rsidRDefault="00B97460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8F630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7545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485C6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CCF21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2E26D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56DB4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60D7" w14:textId="77777777" w:rsidR="00B97460" w:rsidRPr="00EC4287" w:rsidRDefault="00B97460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3D685819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413C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6DF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8E6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A7A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2D8AF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F86C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FB3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E9FE2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7150609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C13" w14:textId="77777777" w:rsidR="00E97606" w:rsidRPr="00EC4287" w:rsidRDefault="00E97606" w:rsidP="002944E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19315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61F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630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C7A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2FC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C487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43C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770127ED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7FC1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รายได้ดอกผลจากลูกหนี้เงินให้สินเชื่อ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2EA4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1363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367F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90A7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0C0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DCE8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1363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834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E6AB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460" w:rsidRPr="00EC4287" w14:paraId="5C546D3E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9E72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2BE5" w14:textId="0D7E88C0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</w:t>
            </w:r>
            <w:r w:rsidR="00E97606" w:rsidRPr="003757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B7AD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3D44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363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A884" w14:textId="1DB4AA89" w:rsidR="00E97606" w:rsidRPr="00EC4287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</w:t>
            </w:r>
            <w:r w:rsidR="00E97606" w:rsidRPr="003757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48839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DC5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5,260</w:t>
            </w:r>
          </w:p>
        </w:tc>
      </w:tr>
      <w:tr w:rsidR="00B97460" w:rsidRPr="00EC4287" w14:paraId="5415BA5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C9BA" w14:textId="77777777" w:rsidR="00E97606" w:rsidRPr="00EC4287" w:rsidRDefault="00E97606" w:rsidP="002944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B51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23D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47E0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2281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AFAA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EFE3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BD4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460" w:rsidRPr="00EC4287" w14:paraId="5D85F1CB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879F" w14:textId="77777777" w:rsidR="00E97606" w:rsidRPr="009A54A9" w:rsidRDefault="00E97606" w:rsidP="002944E2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A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C290" w14:textId="54CF6EDC" w:rsidR="00E97606" w:rsidRPr="009A54A9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9A54A9">
              <w:rPr>
                <w:rFonts w:asciiTheme="majorBidi" w:hAnsiTheme="majorBidi"/>
                <w:sz w:val="30"/>
                <w:szCs w:val="30"/>
              </w:rPr>
              <w:t>39</w:t>
            </w:r>
            <w:r w:rsidR="00E97606" w:rsidRPr="009A5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54A9">
              <w:rPr>
                <w:rFonts w:asciiTheme="majorBidi" w:hAnsiTheme="majorBidi"/>
                <w:sz w:val="30"/>
                <w:szCs w:val="30"/>
              </w:rPr>
              <w:t>191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0C6A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3353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9A54A9">
              <w:rPr>
                <w:rFonts w:asciiTheme="majorBidi" w:hAnsiTheme="majorBidi" w:cstheme="majorBidi"/>
                <w:sz w:val="30"/>
                <w:szCs w:val="30"/>
              </w:rPr>
              <w:t>49,824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3B173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4864" w14:textId="5BCE7D62" w:rsidR="00E97606" w:rsidRPr="009A54A9" w:rsidRDefault="006B0C9C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A9">
              <w:rPr>
                <w:rFonts w:asciiTheme="majorBidi" w:hAnsiTheme="majorBidi"/>
                <w:sz w:val="30"/>
                <w:szCs w:val="30"/>
              </w:rPr>
              <w:t>37</w:t>
            </w:r>
            <w:r w:rsidR="00E97606" w:rsidRPr="009A5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54A9">
              <w:rPr>
                <w:rFonts w:asciiTheme="majorBidi" w:hAnsiTheme="majorBidi"/>
                <w:sz w:val="30"/>
                <w:szCs w:val="30"/>
              </w:rPr>
              <w:t>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0655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DB32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9A54A9">
              <w:rPr>
                <w:rFonts w:asciiTheme="majorBidi" w:hAnsiTheme="majorBidi" w:cstheme="majorBidi"/>
                <w:sz w:val="30"/>
                <w:szCs w:val="30"/>
              </w:rPr>
              <w:t>47,123</w:t>
            </w:r>
          </w:p>
        </w:tc>
      </w:tr>
      <w:tr w:rsidR="00B97460" w:rsidRPr="00EC4287" w14:paraId="672B7CC7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D069" w14:textId="77777777" w:rsidR="00E97606" w:rsidRPr="009A54A9" w:rsidRDefault="00E97606" w:rsidP="002944E2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A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D39EB" w14:textId="2FB0001A" w:rsidR="00E97606" w:rsidRPr="009A54A9" w:rsidRDefault="009A54A9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A3E5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5286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9A54A9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995A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4CDCA" w14:textId="241C6EF1" w:rsidR="00E97606" w:rsidRPr="009A54A9" w:rsidRDefault="009A54A9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8BC9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A69D9" w14:textId="77777777" w:rsidR="00E97606" w:rsidRPr="009A54A9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A9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97460" w:rsidRPr="00EC4287" w14:paraId="2538ADD1" w14:textId="77777777" w:rsidTr="00B9746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BB0F" w14:textId="77777777" w:rsidR="00E97606" w:rsidRPr="00EC4287" w:rsidRDefault="00E97606" w:rsidP="002944E2">
            <w:pPr>
              <w:ind w:right="-3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3ADCFA" w14:textId="721D270B" w:rsidR="00E97606" w:rsidRPr="00EC4287" w:rsidRDefault="009A54A9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39,452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5B4E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879C2C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F1FD8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F595D5" w14:textId="2FD51A4E" w:rsidR="00E97606" w:rsidRPr="00EC4287" w:rsidRDefault="009A54A9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37,760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1E9AB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DFE11" w14:textId="77777777" w:rsidR="00E97606" w:rsidRPr="00EC4287" w:rsidRDefault="00E97606" w:rsidP="002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47,403</w:t>
            </w:r>
          </w:p>
        </w:tc>
      </w:tr>
    </w:tbl>
    <w:p w14:paraId="59A9D67B" w14:textId="63961BA7" w:rsidR="00E97606" w:rsidRDefault="00E9760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4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125"/>
        <w:gridCol w:w="243"/>
        <w:gridCol w:w="1125"/>
        <w:gridCol w:w="243"/>
        <w:gridCol w:w="1125"/>
        <w:gridCol w:w="236"/>
        <w:gridCol w:w="1125"/>
      </w:tblGrid>
      <w:tr w:rsidR="00977A3D" w:rsidRPr="00EC4287" w14:paraId="3D63C12F" w14:textId="77777777" w:rsidTr="003950F9">
        <w:trPr>
          <w:tblHeader/>
        </w:trPr>
        <w:tc>
          <w:tcPr>
            <w:tcW w:w="4036" w:type="dxa"/>
            <w:tcBorders>
              <w:top w:val="nil"/>
            </w:tcBorders>
            <w:vAlign w:val="bottom"/>
          </w:tcPr>
          <w:p w14:paraId="6FF4326C" w14:textId="07D3931E" w:rsidR="00977A3D" w:rsidRPr="003950F9" w:rsidRDefault="003950F9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  <w:tcBorders>
              <w:top w:val="nil"/>
            </w:tcBorders>
            <w:vAlign w:val="bottom"/>
          </w:tcPr>
          <w:p w14:paraId="063F3E3E" w14:textId="77777777" w:rsidR="00977A3D" w:rsidRPr="00EC4287" w:rsidRDefault="00977A3D" w:rsidP="0034430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43437E4E" w14:textId="77777777" w:rsidR="00977A3D" w:rsidRPr="00EC4287" w:rsidRDefault="00977A3D" w:rsidP="00344305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  <w:tcBorders>
              <w:top w:val="nil"/>
            </w:tcBorders>
            <w:vAlign w:val="bottom"/>
          </w:tcPr>
          <w:p w14:paraId="0F514F81" w14:textId="77777777" w:rsidR="00977A3D" w:rsidRPr="00EC4287" w:rsidRDefault="00977A3D" w:rsidP="00344305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A3D" w:rsidRPr="00EC4287" w14:paraId="3FA29A9C" w14:textId="77777777" w:rsidTr="003950F9">
        <w:trPr>
          <w:tblHeader/>
        </w:trPr>
        <w:tc>
          <w:tcPr>
            <w:tcW w:w="4036" w:type="dxa"/>
            <w:vAlign w:val="bottom"/>
          </w:tcPr>
          <w:p w14:paraId="36F70031" w14:textId="07DD104E" w:rsidR="00977A3D" w:rsidRPr="003950F9" w:rsidRDefault="003950F9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vAlign w:val="bottom"/>
          </w:tcPr>
          <w:p w14:paraId="3CCF22A8" w14:textId="1E0D643F" w:rsidR="00977A3D" w:rsidRPr="00EC4287" w:rsidRDefault="00DE642E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0817" w:rsidRPr="00EC42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bottom"/>
          </w:tcPr>
          <w:p w14:paraId="71714C1D" w14:textId="77777777" w:rsidR="00977A3D" w:rsidRPr="00EC4287" w:rsidRDefault="00977A3D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2281E082" w14:textId="53F4CC86" w:rsidR="00977A3D" w:rsidRPr="00EC4287" w:rsidRDefault="00DE642E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0817" w:rsidRPr="00EC428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6B8EAB53" w14:textId="77777777" w:rsidR="00977A3D" w:rsidRPr="00EC4287" w:rsidRDefault="00977A3D" w:rsidP="003443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B4F6FA9" w14:textId="34A5A8B2" w:rsidR="00977A3D" w:rsidRPr="00EC4287" w:rsidRDefault="00DE642E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0817" w:rsidRPr="00EC42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17B7E70" w14:textId="77777777" w:rsidR="00977A3D" w:rsidRPr="00EC4287" w:rsidRDefault="00977A3D" w:rsidP="003443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49AE5293" w14:textId="52BAAE0D" w:rsidR="00977A3D" w:rsidRPr="00EC4287" w:rsidRDefault="00DE642E" w:rsidP="003443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0817" w:rsidRPr="00EC428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77A3D" w:rsidRPr="00EC4287" w14:paraId="5A0F76CC" w14:textId="77777777" w:rsidTr="003950F9">
        <w:tc>
          <w:tcPr>
            <w:tcW w:w="4036" w:type="dxa"/>
            <w:tcBorders>
              <w:bottom w:val="nil"/>
            </w:tcBorders>
            <w:vAlign w:val="bottom"/>
          </w:tcPr>
          <w:p w14:paraId="5C1217E7" w14:textId="77777777" w:rsidR="00977A3D" w:rsidRPr="00EC4287" w:rsidRDefault="00977A3D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2" w:type="dxa"/>
            <w:gridSpan w:val="7"/>
            <w:tcBorders>
              <w:bottom w:val="nil"/>
            </w:tcBorders>
            <w:vAlign w:val="bottom"/>
          </w:tcPr>
          <w:p w14:paraId="3D2BF2D4" w14:textId="77777777" w:rsidR="00977A3D" w:rsidRPr="00EC4287" w:rsidRDefault="00977A3D" w:rsidP="00344305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EC4287" w14:paraId="310F7F03" w14:textId="77777777" w:rsidTr="003950F9">
        <w:tc>
          <w:tcPr>
            <w:tcW w:w="4036" w:type="dxa"/>
            <w:tcBorders>
              <w:bottom w:val="nil"/>
            </w:tcBorders>
            <w:vAlign w:val="bottom"/>
          </w:tcPr>
          <w:p w14:paraId="1E4D4A66" w14:textId="4E16D1D6" w:rsidR="00977A3D" w:rsidRPr="00EC4287" w:rsidRDefault="00977A3D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2" w:type="dxa"/>
            <w:gridSpan w:val="7"/>
            <w:tcBorders>
              <w:bottom w:val="nil"/>
            </w:tcBorders>
            <w:vAlign w:val="bottom"/>
          </w:tcPr>
          <w:p w14:paraId="162C002D" w14:textId="77777777" w:rsidR="00977A3D" w:rsidRPr="00EC4287" w:rsidRDefault="00977A3D" w:rsidP="00344305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30817" w:rsidRPr="00EC4287" w14:paraId="32ABC474" w14:textId="77777777" w:rsidTr="003950F9">
        <w:tc>
          <w:tcPr>
            <w:tcW w:w="4036" w:type="dxa"/>
            <w:tcBorders>
              <w:top w:val="nil"/>
              <w:bottom w:val="nil"/>
            </w:tcBorders>
            <w:vAlign w:val="bottom"/>
          </w:tcPr>
          <w:p w14:paraId="3A886690" w14:textId="77777777" w:rsidR="00830817" w:rsidRPr="00EC4287" w:rsidRDefault="00830817" w:rsidP="00830817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37F4D" w14:textId="5440355E" w:rsidR="00830817" w:rsidRPr="00EC4287" w:rsidRDefault="002E2D8A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2D8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77068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031E7" w14:textId="5C010AF2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748E1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3B109" w14:textId="426FF5A9" w:rsidR="00830817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30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00</w:t>
            </w:r>
            <w:r w:rsidR="00227DB5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B832E" w14:textId="77777777" w:rsidR="00830817" w:rsidRPr="00EC4287" w:rsidRDefault="00830817" w:rsidP="00830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45E8B" w14:textId="470EDC75" w:rsidR="00830817" w:rsidRPr="009C52C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</w:rPr>
              <w:t>16,094</w:t>
            </w:r>
          </w:p>
        </w:tc>
      </w:tr>
      <w:tr w:rsidR="002E2D8A" w:rsidRPr="00EC4287" w14:paraId="4C0B334C" w14:textId="77777777" w:rsidTr="003950F9">
        <w:tc>
          <w:tcPr>
            <w:tcW w:w="4036" w:type="dxa"/>
            <w:tcBorders>
              <w:top w:val="nil"/>
              <w:bottom w:val="nil"/>
            </w:tcBorders>
            <w:vAlign w:val="bottom"/>
          </w:tcPr>
          <w:p w14:paraId="526938EB" w14:textId="7C79B703" w:rsidR="002E2D8A" w:rsidRPr="00EC4287" w:rsidRDefault="002E2D8A" w:rsidP="00830817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2E2D8A">
              <w:rPr>
                <w:rFonts w:asciiTheme="majorBidi" w:hAnsiTheme="majorBidi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969BC" w14:textId="49A2D65B" w:rsidR="002E2D8A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5</w:t>
            </w:r>
            <w:r w:rsidR="00227DB5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A2D62" w14:textId="77777777" w:rsidR="002E2D8A" w:rsidRPr="00EC4287" w:rsidRDefault="002E2D8A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BEB83" w14:textId="2E50E4B1" w:rsidR="002E2D8A" w:rsidRPr="00EC4287" w:rsidRDefault="009C52C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6AB13" w14:textId="77777777" w:rsidR="002E2D8A" w:rsidRPr="00EC4287" w:rsidRDefault="002E2D8A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DD15E" w14:textId="16DA468A" w:rsidR="002E2D8A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5</w:t>
            </w:r>
            <w:r w:rsidR="00227DB5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5D857" w14:textId="77777777" w:rsidR="002E2D8A" w:rsidRPr="00EC4287" w:rsidRDefault="002E2D8A" w:rsidP="00830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096F99" w14:textId="6F0E362D" w:rsidR="002E2D8A" w:rsidRPr="009C52C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30817" w:rsidRPr="00EC4287" w14:paraId="30D3E7AF" w14:textId="77777777" w:rsidTr="003950F9">
        <w:tc>
          <w:tcPr>
            <w:tcW w:w="4036" w:type="dxa"/>
            <w:tcBorders>
              <w:top w:val="nil"/>
              <w:bottom w:val="nil"/>
            </w:tcBorders>
            <w:vAlign w:val="bottom"/>
          </w:tcPr>
          <w:p w14:paraId="318CC9C9" w14:textId="77777777" w:rsidR="00830817" w:rsidRPr="00EC4287" w:rsidRDefault="00830817" w:rsidP="008308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E18A" w14:textId="3A943289" w:rsidR="00830817" w:rsidRPr="00F3471F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227DB5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54A237B" w14:textId="77777777" w:rsidR="00830817" w:rsidRPr="00F3471F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EFF1" w14:textId="507A4CF8" w:rsidR="00830817" w:rsidRPr="00F3471F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7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7E4AFC1" w14:textId="77777777" w:rsidR="00830817" w:rsidRPr="00F3471F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74DF9" w14:textId="77805848" w:rsidR="00830817" w:rsidRPr="00F3471F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="006E0CF6" w:rsidRPr="00F3471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06</w:t>
            </w:r>
            <w:r w:rsidR="00227DB5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73D4B" w14:textId="77777777" w:rsidR="00830817" w:rsidRPr="00283336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5F67" w14:textId="5B0663C7" w:rsidR="00830817" w:rsidRPr="00283336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833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16,094</w:t>
            </w:r>
          </w:p>
        </w:tc>
      </w:tr>
      <w:tr w:rsidR="00830817" w:rsidRPr="00EC4287" w14:paraId="3C056E46" w14:textId="77777777" w:rsidTr="003950F9">
        <w:trPr>
          <w:trHeight w:val="26"/>
        </w:trPr>
        <w:tc>
          <w:tcPr>
            <w:tcW w:w="4036" w:type="dxa"/>
            <w:tcBorders>
              <w:top w:val="nil"/>
            </w:tcBorders>
            <w:vAlign w:val="bottom"/>
          </w:tcPr>
          <w:p w14:paraId="4C6BE251" w14:textId="77777777" w:rsidR="00830817" w:rsidRPr="00EC4287" w:rsidRDefault="00830817" w:rsidP="0083081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61D60AAD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6B647319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07A087A3" w14:textId="77777777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34802DF1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346F3318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907F091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30A4C424" w14:textId="77777777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0817" w:rsidRPr="00EC4287" w14:paraId="7D2073F1" w14:textId="77777777" w:rsidTr="003950F9">
        <w:tc>
          <w:tcPr>
            <w:tcW w:w="4036" w:type="dxa"/>
            <w:tcBorders>
              <w:top w:val="nil"/>
            </w:tcBorders>
            <w:vAlign w:val="bottom"/>
          </w:tcPr>
          <w:p w14:paraId="37643B10" w14:textId="3D686701" w:rsidR="00830817" w:rsidRPr="00EC4287" w:rsidRDefault="00830817" w:rsidP="008308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1B3AA12B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3345A59F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11EF84AE" w14:textId="77777777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2CC1B85E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1ECAA79F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F8D3E73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48A1AAC0" w14:textId="77777777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817" w:rsidRPr="00EC4287" w14:paraId="0D4D6AB3" w14:textId="77777777" w:rsidTr="003950F9">
        <w:tc>
          <w:tcPr>
            <w:tcW w:w="4036" w:type="dxa"/>
            <w:vAlign w:val="bottom"/>
          </w:tcPr>
          <w:p w14:paraId="610CEFD7" w14:textId="77777777" w:rsidR="00830817" w:rsidRPr="00EC4287" w:rsidRDefault="00830817" w:rsidP="0083081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59FEB8" w14:textId="01F0AE38" w:rsidR="00830817" w:rsidRPr="00B14715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1471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8DBD19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B9C4345" w14:textId="1787BEA5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CD8A13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36FD35" w14:textId="6B94EF0D" w:rsidR="00830817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5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C88EF" w14:textId="77777777" w:rsidR="00830817" w:rsidRPr="00EC4287" w:rsidRDefault="00830817" w:rsidP="00830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3E18E1" w14:textId="5F3472FB" w:rsidR="00830817" w:rsidRPr="009C52C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</w:rPr>
              <w:t>5,885</w:t>
            </w:r>
          </w:p>
        </w:tc>
      </w:tr>
      <w:tr w:rsidR="00830817" w:rsidRPr="00EC4287" w14:paraId="5EC311DE" w14:textId="77777777" w:rsidTr="003950F9">
        <w:tc>
          <w:tcPr>
            <w:tcW w:w="4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0B59" w14:textId="77777777" w:rsidR="00830817" w:rsidRPr="00EC4287" w:rsidRDefault="00830817" w:rsidP="0073777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EC4287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749A0" w14:textId="388594A4" w:rsidR="00830817" w:rsidRPr="00B14715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1471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02F01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815D3" w14:textId="7A728DE2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A1F0A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57EE0" w14:textId="7031714E" w:rsidR="00830817" w:rsidRPr="00EC4287" w:rsidRDefault="009C52C7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132B6" w14:textId="77777777" w:rsidR="00830817" w:rsidRPr="00EC4287" w:rsidRDefault="00830817" w:rsidP="00830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35A10" w14:textId="04AE8374" w:rsidR="00830817" w:rsidRPr="009C52C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</w:rPr>
              <w:t>89</w:t>
            </w:r>
          </w:p>
        </w:tc>
      </w:tr>
      <w:tr w:rsidR="00830817" w:rsidRPr="00EC4287" w14:paraId="6E295C98" w14:textId="77777777" w:rsidTr="003950F9">
        <w:tc>
          <w:tcPr>
            <w:tcW w:w="4036" w:type="dxa"/>
            <w:vAlign w:val="bottom"/>
          </w:tcPr>
          <w:p w14:paraId="7C916DBA" w14:textId="77777777" w:rsidR="00830817" w:rsidRPr="00EC4287" w:rsidRDefault="00830817" w:rsidP="00830817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70FA" w14:textId="639F75D8" w:rsidR="00830817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4</w:t>
            </w:r>
            <w:r w:rsidR="006E0CF6" w:rsidRPr="006E0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9A2321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9A7" w14:textId="5728B396" w:rsidR="00830817" w:rsidRPr="00EC428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DBFC23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CE11" w14:textId="710A5399" w:rsidR="00830817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4</w:t>
            </w:r>
            <w:r w:rsidR="006E0CF6" w:rsidRPr="006E0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225AF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DA9" w14:textId="2CA6FE2D" w:rsidR="00830817" w:rsidRPr="009C52C7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830817" w:rsidRPr="00EC4287" w14:paraId="79D77BEA" w14:textId="77777777" w:rsidTr="003950F9">
        <w:tc>
          <w:tcPr>
            <w:tcW w:w="4036" w:type="dxa"/>
            <w:tcBorders>
              <w:bottom w:val="nil"/>
            </w:tcBorders>
            <w:vAlign w:val="bottom"/>
          </w:tcPr>
          <w:p w14:paraId="43D22B54" w14:textId="77777777" w:rsidR="00830817" w:rsidRPr="00EC4287" w:rsidRDefault="00830817" w:rsidP="0083081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515F2" w14:textId="15B7A396" w:rsidR="00830817" w:rsidRPr="00283336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6E0CF6" w:rsidRPr="00F347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39B7DC5A" w14:textId="77777777" w:rsidR="00830817" w:rsidRPr="00283336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D30DA" w14:textId="3CB686BC" w:rsidR="00830817" w:rsidRPr="00283336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833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C97F1F7" w14:textId="77777777" w:rsidR="00830817" w:rsidRPr="00283336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A513F" w14:textId="3A550A7A" w:rsidR="00830817" w:rsidRPr="00283336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="006E0CF6" w:rsidRPr="0028333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E7BA06C" w14:textId="77777777" w:rsidR="00830817" w:rsidRPr="00283336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63477" w14:textId="31E785D2" w:rsidR="00830817" w:rsidRPr="00283336" w:rsidRDefault="00830817" w:rsidP="0039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833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5,976</w:t>
            </w:r>
          </w:p>
        </w:tc>
      </w:tr>
    </w:tbl>
    <w:p w14:paraId="69AFC24B" w14:textId="0F6C6F56" w:rsidR="005D68BF" w:rsidRDefault="005D68BF" w:rsidP="005D68BF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DF7F6E8" w14:textId="3CC7F2C1" w:rsidR="002F7532" w:rsidRDefault="002F7532" w:rsidP="005D68BF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85736DC" w14:textId="3798BFBC" w:rsidR="002F7532" w:rsidRDefault="002F7532" w:rsidP="005D68BF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A005414" w14:textId="77777777" w:rsidR="00941924" w:rsidRPr="00EC4287" w:rsidRDefault="00941924" w:rsidP="005D68BF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309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A35790" w:rsidRPr="00EC4287" w14:paraId="00EA845A" w14:textId="77777777" w:rsidTr="00830817">
        <w:trPr>
          <w:tblHeader/>
        </w:trPr>
        <w:tc>
          <w:tcPr>
            <w:tcW w:w="2744" w:type="dxa"/>
          </w:tcPr>
          <w:p w14:paraId="1506F552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46FDFECA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9246779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24A24980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35790" w:rsidRPr="00EC4287" w14:paraId="59335ECA" w14:textId="77777777" w:rsidTr="00830817">
        <w:trPr>
          <w:tblHeader/>
        </w:trPr>
        <w:tc>
          <w:tcPr>
            <w:tcW w:w="2744" w:type="dxa"/>
          </w:tcPr>
          <w:p w14:paraId="3FE423CC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E3E1E4E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01D696F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3628BA9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6949F0D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EA6623B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3473A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EA05515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CFEBE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F57917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35790" w:rsidRPr="00EC4287" w14:paraId="21C06CD6" w14:textId="77777777" w:rsidTr="00830817">
        <w:trPr>
          <w:tblHeader/>
        </w:trPr>
        <w:tc>
          <w:tcPr>
            <w:tcW w:w="2744" w:type="dxa"/>
          </w:tcPr>
          <w:p w14:paraId="22C859E7" w14:textId="50E8FA2C" w:rsidR="00A35790" w:rsidRPr="00EC4287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309" w:type="dxa"/>
            <w:vAlign w:val="bottom"/>
          </w:tcPr>
          <w:p w14:paraId="7B2DC9AF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69F2574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26C95C1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AB9D2F2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5DE72D8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1E895A5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2C1B83A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CC56861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C422CE0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5790" w:rsidRPr="00EC4287" w14:paraId="3C9F810E" w14:textId="77777777" w:rsidTr="00830817">
        <w:trPr>
          <w:tblHeader/>
        </w:trPr>
        <w:tc>
          <w:tcPr>
            <w:tcW w:w="2744" w:type="dxa"/>
          </w:tcPr>
          <w:p w14:paraId="6E1C10F3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45C337DB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42B6E1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3" w:type="dxa"/>
            <w:gridSpan w:val="7"/>
          </w:tcPr>
          <w:p w14:paraId="336ECC47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90" w:rsidRPr="00EC4287" w14:paraId="0E07E55A" w14:textId="77777777" w:rsidTr="00830817">
        <w:tc>
          <w:tcPr>
            <w:tcW w:w="2744" w:type="dxa"/>
            <w:vAlign w:val="bottom"/>
          </w:tcPr>
          <w:p w14:paraId="4E26D7F1" w14:textId="13D2D687" w:rsidR="00A35790" w:rsidRPr="00EC4287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30817"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09" w:type="dxa"/>
            <w:vAlign w:val="bottom"/>
          </w:tcPr>
          <w:p w14:paraId="43371AEF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4110942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C9CF8EE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66EAA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7AD07667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5B36FE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8598592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D69A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6E6C45C" w14:textId="77777777" w:rsidR="00A35790" w:rsidRPr="00EC4287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781" w:rsidRPr="00EC4287" w14:paraId="390825F4" w14:textId="77777777" w:rsidTr="00830817">
        <w:tc>
          <w:tcPr>
            <w:tcW w:w="2744" w:type="dxa"/>
            <w:vAlign w:val="bottom"/>
          </w:tcPr>
          <w:p w14:paraId="0DDFCDD1" w14:textId="7789673A" w:rsidR="00D56781" w:rsidRPr="00EC4287" w:rsidRDefault="00D5678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6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09" w:type="dxa"/>
            <w:vAlign w:val="bottom"/>
          </w:tcPr>
          <w:p w14:paraId="5DE78DAF" w14:textId="1BC3D68A" w:rsidR="00D56781" w:rsidRPr="00EC4287" w:rsidRDefault="006B0C9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5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B0C9C">
              <w:rPr>
                <w:rFonts w:asciiTheme="majorBidi" w:hAnsiTheme="majorBidi"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17336CB6" w14:textId="77777777" w:rsidR="00D56781" w:rsidRPr="00EC4287" w:rsidRDefault="00D5678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ADE3871" w14:textId="048FD49D" w:rsidR="00D56781" w:rsidRPr="00EC4287" w:rsidRDefault="00001763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A2814FA" w14:textId="77777777" w:rsidR="00D56781" w:rsidRPr="00EC4287" w:rsidRDefault="00D5678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EB99110" w14:textId="6293A080" w:rsidR="00D56781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30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FFEEF47" w14:textId="77777777" w:rsidR="00D56781" w:rsidRPr="00EC4287" w:rsidRDefault="00D5678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22E2FD0" w14:textId="7AEF7806" w:rsidR="00D56781" w:rsidRPr="00EC4287" w:rsidRDefault="009C52C7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257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30</w:t>
            </w:r>
            <w:r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000</w:t>
            </w: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0ED212C" w14:textId="77777777" w:rsidR="00D56781" w:rsidRPr="00EC4287" w:rsidRDefault="00D5678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41E49F6" w14:textId="2509BFDB" w:rsidR="00D56781" w:rsidRPr="00EC428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2590B" w:rsidRPr="00EC4287" w14:paraId="2E03A918" w14:textId="77777777" w:rsidTr="00830817">
        <w:tc>
          <w:tcPr>
            <w:tcW w:w="2744" w:type="dxa"/>
          </w:tcPr>
          <w:p w14:paraId="3934F8B6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9" w:type="dxa"/>
          </w:tcPr>
          <w:p w14:paraId="4036419F" w14:textId="79625333" w:rsidR="00B2590B" w:rsidRPr="00EC4287" w:rsidRDefault="006B0C9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2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B0C9C">
              <w:rPr>
                <w:rFonts w:asciiTheme="majorBidi" w:hAnsiTheme="majorBidi"/>
                <w:sz w:val="30"/>
                <w:szCs w:val="30"/>
              </w:rPr>
              <w:t>25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B0C9C">
              <w:rPr>
                <w:rFonts w:asciiTheme="majorBidi" w:hAnsiTheme="majorBidi"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7C8052FD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1FCB922" w14:textId="3878DB5B" w:rsidR="00B2590B" w:rsidRPr="00EC4287" w:rsidRDefault="006B0C9C" w:rsidP="00001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4</w:t>
            </w:r>
            <w:r w:rsidR="00001763" w:rsidRPr="000017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75725B1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54DD710" w14:textId="17B05508" w:rsidR="00B2590B" w:rsidRPr="00EC4287" w:rsidRDefault="006B0C9C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4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14:paraId="36403989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C0380" w14:textId="7FC49354" w:rsidR="00B2590B" w:rsidRPr="00EC4287" w:rsidRDefault="009C52C7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257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7</w:t>
            </w:r>
            <w:r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485</w:t>
            </w: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4F3152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23FF3E" w14:textId="74BCF003" w:rsidR="00B2590B" w:rsidRPr="00EC4287" w:rsidRDefault="006B0C9C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150</w:t>
            </w:r>
          </w:p>
        </w:tc>
      </w:tr>
      <w:tr w:rsidR="00B2590B" w:rsidRPr="00EC4287" w14:paraId="505D669D" w14:textId="77777777" w:rsidTr="00830817">
        <w:tc>
          <w:tcPr>
            <w:tcW w:w="2744" w:type="dxa"/>
          </w:tcPr>
          <w:p w14:paraId="5D7AC0B4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</w:tcPr>
          <w:p w14:paraId="493FA211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393680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9B8D" w14:textId="2F34D55C" w:rsidR="00B2590B" w:rsidRPr="00EC4287" w:rsidRDefault="00001763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1A183BE7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EBED1EE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885619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E5BF797" w14:textId="77777777" w:rsidR="00B2590B" w:rsidRPr="00EC4287" w:rsidRDefault="00B2590B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363506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4F9CE080" w14:textId="213F60E5" w:rsidR="00B2590B" w:rsidRPr="00EC4287" w:rsidRDefault="006B0C9C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9C52C7" w:rsidRPr="009C52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150</w:t>
            </w:r>
          </w:p>
        </w:tc>
      </w:tr>
      <w:tr w:rsidR="00B2590B" w:rsidRPr="00EC4287" w14:paraId="13C9DEA1" w14:textId="77777777" w:rsidTr="00830817">
        <w:tc>
          <w:tcPr>
            <w:tcW w:w="2744" w:type="dxa"/>
          </w:tcPr>
          <w:p w14:paraId="2A368641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vAlign w:val="bottom"/>
          </w:tcPr>
          <w:p w14:paraId="08C930B3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95E08A3" w14:textId="77777777" w:rsidR="00B2590B" w:rsidRPr="00EC4287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177E253E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676EB3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2" w:type="dxa"/>
            <w:shd w:val="clear" w:color="auto" w:fill="auto"/>
          </w:tcPr>
          <w:p w14:paraId="640EA530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0E40C50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5" w:type="dxa"/>
            <w:shd w:val="clear" w:color="auto" w:fill="auto"/>
          </w:tcPr>
          <w:p w14:paraId="67B925C9" w14:textId="77777777" w:rsidR="00B2590B" w:rsidRPr="00EC4287" w:rsidRDefault="00B2590B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4EB9039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1C08AC62" w14:textId="77777777" w:rsidR="00B2590B" w:rsidRPr="00EC4287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642E" w:rsidRPr="00EC4287" w14:paraId="269CBCB5" w14:textId="77777777" w:rsidTr="00830817">
        <w:tc>
          <w:tcPr>
            <w:tcW w:w="2744" w:type="dxa"/>
            <w:vAlign w:val="bottom"/>
          </w:tcPr>
          <w:p w14:paraId="426E94B7" w14:textId="67195E50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017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9" w:type="dxa"/>
            <w:vAlign w:val="bottom"/>
          </w:tcPr>
          <w:p w14:paraId="274BFC3C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1855C7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59F6DD0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449914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12B19046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F89895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C026D17" w14:textId="77777777" w:rsidR="00DE642E" w:rsidRPr="00EC4287" w:rsidRDefault="00DE642E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1FC07B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1280034" w14:textId="77777777" w:rsidR="00DE642E" w:rsidRPr="00EC4287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817" w:rsidRPr="00EC4287" w14:paraId="6F83FEFB" w14:textId="77777777" w:rsidTr="00830817">
        <w:tc>
          <w:tcPr>
            <w:tcW w:w="2744" w:type="dxa"/>
          </w:tcPr>
          <w:p w14:paraId="6600424B" w14:textId="3B2C8769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9" w:type="dxa"/>
          </w:tcPr>
          <w:p w14:paraId="32FC2F95" w14:textId="376A414C" w:rsidR="00830817" w:rsidRPr="00EC4287" w:rsidRDefault="00830817" w:rsidP="00830817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2.25 - 9.00</w:t>
            </w:r>
          </w:p>
        </w:tc>
        <w:tc>
          <w:tcPr>
            <w:tcW w:w="236" w:type="dxa"/>
          </w:tcPr>
          <w:p w14:paraId="0FBA3608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5B78EA5" w14:textId="00A35119" w:rsidR="00830817" w:rsidRPr="00EC4287" w:rsidRDefault="00830817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1DE8438F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27482EA" w14:textId="636E3559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236" w:type="dxa"/>
            <w:shd w:val="clear" w:color="auto" w:fill="auto"/>
          </w:tcPr>
          <w:p w14:paraId="7ACF2D29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9047C4C" w14:textId="54722FC3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431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(27,015)</w:t>
            </w:r>
          </w:p>
        </w:tc>
        <w:tc>
          <w:tcPr>
            <w:tcW w:w="236" w:type="dxa"/>
            <w:shd w:val="clear" w:color="auto" w:fill="auto"/>
          </w:tcPr>
          <w:p w14:paraId="3C2159EF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683F612" w14:textId="63D7117C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</w:tr>
      <w:tr w:rsidR="00830817" w:rsidRPr="00EC4287" w14:paraId="5D7E5C95" w14:textId="77777777" w:rsidTr="00830817">
        <w:tc>
          <w:tcPr>
            <w:tcW w:w="2744" w:type="dxa"/>
          </w:tcPr>
          <w:p w14:paraId="4A107B63" w14:textId="0B9E6E80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</w:tcPr>
          <w:p w14:paraId="755A5A4E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475E45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4154" w14:textId="7C458EE4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40EEF933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ADAF085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49F3BC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C184FD6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BB84BB" w14:textId="77777777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FD86C" w14:textId="573681FC" w:rsidR="00830817" w:rsidRPr="00EC4287" w:rsidRDefault="00830817" w:rsidP="00830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4,235</w:t>
            </w:r>
          </w:p>
        </w:tc>
      </w:tr>
    </w:tbl>
    <w:p w14:paraId="53B2A68E" w14:textId="3F0DE55B" w:rsidR="00A35790" w:rsidRPr="009C0B09" w:rsidRDefault="00A357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445398A" w14:textId="77777777" w:rsidR="00916DB0" w:rsidRDefault="00916DB0" w:rsidP="00916D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1732C">
        <w:rPr>
          <w:rFonts w:asciiTheme="majorBidi" w:hAnsiTheme="majorBidi" w:cstheme="majorBidi" w:hint="cs"/>
          <w:sz w:val="30"/>
          <w:szCs w:val="30"/>
          <w:cs/>
        </w:rPr>
        <w:t>สั</w:t>
      </w:r>
      <w:r>
        <w:rPr>
          <w:rFonts w:asciiTheme="majorBidi" w:hAnsiTheme="majorBidi" w:cstheme="majorBidi" w:hint="cs"/>
          <w:sz w:val="30"/>
          <w:szCs w:val="30"/>
          <w:cs/>
        </w:rPr>
        <w:t>ญญาเงินให้กู้ยืม</w:t>
      </w:r>
    </w:p>
    <w:p w14:paraId="7EBD3B18" w14:textId="77777777" w:rsidR="00916DB0" w:rsidRDefault="00916DB0" w:rsidP="00916D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1115D" w14:textId="77777777" w:rsidR="00916DB0" w:rsidRPr="00E1732C" w:rsidRDefault="00916DB0" w:rsidP="00916D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 เธียรสุรัตน์ จำกัด (มหาชน) ได้ตกลงทำสัญญาให้กู้ยืมเงินกับบริษัท สบาย เทคโนโลยี </w:t>
      </w:r>
      <w:r w:rsidRPr="009C0B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(มหาชน) ซึ่งเป็นผู้ถือหุ้นรายใหญ่ของกิจการเป็นจำนวนเงิน </w:t>
      </w:r>
      <w:r w:rsidRPr="009C0B09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9C0B0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โดยมีอัตราดอกเบี้ยร้อยละ </w:t>
      </w:r>
      <w:r w:rsidRPr="009C0B09">
        <w:rPr>
          <w:rFonts w:asciiTheme="majorBidi" w:hAnsiTheme="majorBidi" w:cstheme="majorBidi"/>
          <w:spacing w:val="-4"/>
          <w:sz w:val="30"/>
          <w:szCs w:val="30"/>
        </w:rPr>
        <w:t xml:space="preserve">5.94 </w:t>
      </w:r>
      <w:r w:rsidRPr="009C0B09">
        <w:rPr>
          <w:rFonts w:asciiTheme="majorBidi" w:hAnsiTheme="majorBidi" w:cstheme="majorBidi" w:hint="cs"/>
          <w:spacing w:val="-4"/>
          <w:sz w:val="30"/>
          <w:szCs w:val="30"/>
          <w:cs/>
        </w:rPr>
        <w:t>ต่อ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เงินให้กู้ยืมดังกล่าวได้รับชำระหนี้ทั้งหมดแล้วในเดือน ตุลาคม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1324A163" w14:textId="7F5017D2" w:rsidR="00916DB0" w:rsidRDefault="00916D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3EAED0B8" w14:textId="77777777" w:rsidR="00916DB0" w:rsidRPr="00EC4287" w:rsidRDefault="00916D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350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565FCF" w:rsidRPr="00EC4287" w14:paraId="247287E2" w14:textId="77777777" w:rsidTr="00AE1A8F">
        <w:trPr>
          <w:tblHeader/>
        </w:trPr>
        <w:tc>
          <w:tcPr>
            <w:tcW w:w="2718" w:type="dxa"/>
          </w:tcPr>
          <w:p w14:paraId="07AC7B0B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F90638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32709F83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25A42029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65FCF" w:rsidRPr="00EC4287" w14:paraId="0711D968" w14:textId="77777777" w:rsidTr="00AE1A8F">
        <w:trPr>
          <w:tblHeader/>
        </w:trPr>
        <w:tc>
          <w:tcPr>
            <w:tcW w:w="2718" w:type="dxa"/>
          </w:tcPr>
          <w:p w14:paraId="58D3AB69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63D1D5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8" w:type="dxa"/>
          </w:tcPr>
          <w:p w14:paraId="4F75A76D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FA4F2A3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FF05991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91127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B03DA36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729AE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66A698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FCF" w:rsidRPr="00EC4287" w14:paraId="6D170353" w14:textId="77777777" w:rsidTr="00AE1A8F">
        <w:trPr>
          <w:tblHeader/>
        </w:trPr>
        <w:tc>
          <w:tcPr>
            <w:tcW w:w="2718" w:type="dxa"/>
          </w:tcPr>
          <w:p w14:paraId="52CE297F" w14:textId="662499B8" w:rsidR="00565FCF" w:rsidRPr="00EC4287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350" w:type="dxa"/>
            <w:vAlign w:val="bottom"/>
          </w:tcPr>
          <w:p w14:paraId="4A1AC840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0081144C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2F4614D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232DAFB0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AB9BFD1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3007657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C8B109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53C8069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5FCF" w:rsidRPr="00EC4287" w14:paraId="54FD9BCD" w14:textId="77777777" w:rsidTr="00AE1A8F">
        <w:trPr>
          <w:tblHeader/>
        </w:trPr>
        <w:tc>
          <w:tcPr>
            <w:tcW w:w="2718" w:type="dxa"/>
          </w:tcPr>
          <w:p w14:paraId="26E7766C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B6DD09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3A4A66E8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535A9471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FCF" w:rsidRPr="00EC4287" w14:paraId="35B452C0" w14:textId="77777777" w:rsidTr="00AE1A8F">
        <w:tc>
          <w:tcPr>
            <w:tcW w:w="2718" w:type="dxa"/>
            <w:vAlign w:val="bottom"/>
          </w:tcPr>
          <w:p w14:paraId="204EDEC4" w14:textId="5EC58C26" w:rsidR="00565FCF" w:rsidRPr="00EC4287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F80A87"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65</w:t>
            </w:r>
          </w:p>
        </w:tc>
        <w:tc>
          <w:tcPr>
            <w:tcW w:w="1350" w:type="dxa"/>
            <w:vAlign w:val="bottom"/>
          </w:tcPr>
          <w:p w14:paraId="0CC4D023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75717467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1C8B7B45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4D69E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0AAA28FE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35797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E7401FD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D215A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2753664" w14:textId="77777777" w:rsidR="00565FCF" w:rsidRPr="00EC4287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3F9" w:rsidRPr="00EC4287" w14:paraId="4BABB1CB" w14:textId="77777777" w:rsidTr="00AE1A8F">
        <w:tc>
          <w:tcPr>
            <w:tcW w:w="2718" w:type="dxa"/>
            <w:vAlign w:val="bottom"/>
          </w:tcPr>
          <w:p w14:paraId="0AD31C18" w14:textId="52E8C318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6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5FE98A7A" w14:textId="52586F40" w:rsidR="000E13F9" w:rsidRPr="00EC4287" w:rsidRDefault="006B0C9C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5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B0C9C">
              <w:rPr>
                <w:rFonts w:asciiTheme="majorBidi" w:hAnsiTheme="majorBidi"/>
                <w:sz w:val="30"/>
                <w:szCs w:val="30"/>
              </w:rPr>
              <w:t>94</w:t>
            </w:r>
          </w:p>
        </w:tc>
        <w:tc>
          <w:tcPr>
            <w:tcW w:w="238" w:type="dxa"/>
          </w:tcPr>
          <w:p w14:paraId="1D724848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44BC374" w14:textId="6BFFE208" w:rsidR="000E13F9" w:rsidRPr="00EC4287" w:rsidRDefault="000E13F9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96160E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DD8D38D" w14:textId="0F70EE69" w:rsidR="000E13F9" w:rsidRPr="00EC4287" w:rsidRDefault="006B0C9C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30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238B878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5098AF7" w14:textId="40CF19DA" w:rsidR="000E13F9" w:rsidRPr="00EC4287" w:rsidRDefault="009C52C7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30</w:t>
            </w:r>
            <w:r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000</w:t>
            </w: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A25087C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9C37D53" w14:textId="4587BE8E" w:rsidR="000E13F9" w:rsidRPr="00EC4287" w:rsidRDefault="009C52C7" w:rsidP="009C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E13F9" w:rsidRPr="00EC4287" w14:paraId="7DCEF30F" w14:textId="77777777" w:rsidTr="00AE1A8F">
        <w:tc>
          <w:tcPr>
            <w:tcW w:w="2718" w:type="dxa"/>
          </w:tcPr>
          <w:p w14:paraId="61D760F8" w14:textId="1EBEE12B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EB00667" w14:textId="5F28E711" w:rsidR="000E13F9" w:rsidRPr="00EC4287" w:rsidRDefault="006B0C9C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2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B0C9C">
              <w:rPr>
                <w:rFonts w:asciiTheme="majorBidi" w:hAnsiTheme="majorBidi"/>
                <w:sz w:val="30"/>
                <w:szCs w:val="30"/>
              </w:rPr>
              <w:t>25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B0C9C">
              <w:rPr>
                <w:rFonts w:asciiTheme="majorBidi" w:hAnsiTheme="majorBidi"/>
                <w:sz w:val="30"/>
                <w:szCs w:val="30"/>
              </w:rPr>
              <w:t>3</w:t>
            </w:r>
            <w:r w:rsidR="009C52C7" w:rsidRPr="009C52C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B0C9C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8" w:type="dxa"/>
          </w:tcPr>
          <w:p w14:paraId="61F25E01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A0D3C3C" w14:textId="0C0BF5DF" w:rsidR="000E13F9" w:rsidRPr="00AE1A8F" w:rsidRDefault="000E13F9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/>
                <w:sz w:val="30"/>
                <w:szCs w:val="30"/>
              </w:rPr>
            </w:pPr>
            <w:r w:rsidRPr="00AE1A8F">
              <w:rPr>
                <w:rFonts w:asciiTheme="majorBidi" w:hAnsiTheme="majorBidi"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58CC848A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39058B8F" w14:textId="0CB5319F" w:rsidR="000E13F9" w:rsidRPr="00EC4287" w:rsidRDefault="006B0C9C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188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24C7B63B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CA6C1A3" w14:textId="32511446" w:rsidR="000E13F9" w:rsidRPr="00EC4287" w:rsidRDefault="009C52C7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39</w:t>
            </w:r>
            <w:r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0C9C" w:rsidRPr="006B0C9C">
              <w:rPr>
                <w:rFonts w:asciiTheme="majorBidi" w:hAnsiTheme="majorBidi"/>
                <w:sz w:val="30"/>
                <w:szCs w:val="30"/>
              </w:rPr>
              <w:t>000</w:t>
            </w: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5F59A4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8FEB0BD" w14:textId="446B050C" w:rsidR="000E13F9" w:rsidRPr="00EC4287" w:rsidRDefault="006B0C9C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199</w:t>
            </w:r>
            <w:r w:rsidR="009C52C7" w:rsidRPr="009C52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369</w:t>
            </w:r>
          </w:p>
        </w:tc>
      </w:tr>
      <w:tr w:rsidR="000E13F9" w:rsidRPr="00EC4287" w14:paraId="504E2DF1" w14:textId="77777777" w:rsidTr="00AE1A8F">
        <w:tc>
          <w:tcPr>
            <w:tcW w:w="2718" w:type="dxa"/>
          </w:tcPr>
          <w:p w14:paraId="48538F6F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8B27575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150E512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77095AB" w14:textId="41E4227C" w:rsidR="000E13F9" w:rsidRPr="00AE1A8F" w:rsidRDefault="000E13F9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E1A8F">
              <w:rPr>
                <w:rFonts w:asciiTheme="majorBidi" w:hAnsiTheme="majorBidi"/>
                <w:b/>
                <w:bCs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552A8874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BC1AC7C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02E737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A6CFE78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B4B76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293AD01A" w14:textId="2785660F" w:rsidR="000E13F9" w:rsidRPr="00EC4287" w:rsidRDefault="006B0C9C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199</w:t>
            </w:r>
            <w:r w:rsidR="009C52C7" w:rsidRPr="009C52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369</w:t>
            </w:r>
          </w:p>
        </w:tc>
      </w:tr>
      <w:tr w:rsidR="000E13F9" w:rsidRPr="00EC4287" w14:paraId="2BE35D80" w14:textId="77777777" w:rsidTr="00AE1A8F">
        <w:tc>
          <w:tcPr>
            <w:tcW w:w="2718" w:type="dxa"/>
          </w:tcPr>
          <w:p w14:paraId="62454EBD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7EAA0D9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1F2965CC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12330918" w14:textId="77777777" w:rsidR="000E13F9" w:rsidRPr="00AE1A8F" w:rsidRDefault="000E13F9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AF0AA38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1" w:type="dxa"/>
            <w:shd w:val="clear" w:color="auto" w:fill="auto"/>
          </w:tcPr>
          <w:p w14:paraId="0DBF11A5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6149E9C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</w:tcPr>
          <w:p w14:paraId="1015C54E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E3EF3EA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402022C9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13F9" w:rsidRPr="00EC4287" w14:paraId="3C0F427B" w14:textId="77777777" w:rsidTr="00AE1A8F">
        <w:tc>
          <w:tcPr>
            <w:tcW w:w="2718" w:type="dxa"/>
            <w:vAlign w:val="bottom"/>
          </w:tcPr>
          <w:p w14:paraId="4C86C13B" w14:textId="66C738F0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68AFC415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A0236B1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1F8EEB5" w14:textId="77777777" w:rsidR="000E13F9" w:rsidRPr="00AE1A8F" w:rsidRDefault="000E13F9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A5764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4A2775AA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D9DF89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F61705F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0D20A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E26A831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3F9" w:rsidRPr="00EC4287" w14:paraId="15840F7F" w14:textId="77777777" w:rsidTr="00AE1A8F">
        <w:tc>
          <w:tcPr>
            <w:tcW w:w="2718" w:type="dxa"/>
          </w:tcPr>
          <w:p w14:paraId="30764AFE" w14:textId="1F831638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527B1BD" w14:textId="6BD94EA8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2.25 - 3.50</w:t>
            </w:r>
          </w:p>
        </w:tc>
        <w:tc>
          <w:tcPr>
            <w:tcW w:w="238" w:type="dxa"/>
          </w:tcPr>
          <w:p w14:paraId="1EDA73BB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D969F21" w14:textId="6DC889B8" w:rsidR="000E13F9" w:rsidRPr="00AE1A8F" w:rsidRDefault="000E13F9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/>
                <w:sz w:val="30"/>
                <w:szCs w:val="30"/>
              </w:rPr>
            </w:pPr>
            <w:r w:rsidRPr="00AE1A8F">
              <w:rPr>
                <w:rFonts w:asciiTheme="majorBidi" w:hAnsiTheme="majorBidi"/>
                <w:sz w:val="30"/>
                <w:szCs w:val="30"/>
              </w:rPr>
              <w:t>23,500</w:t>
            </w:r>
          </w:p>
        </w:tc>
        <w:tc>
          <w:tcPr>
            <w:tcW w:w="236" w:type="dxa"/>
          </w:tcPr>
          <w:p w14:paraId="566398CB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45E97B7D" w14:textId="71B2DEA8" w:rsidR="000E13F9" w:rsidRPr="00EC4287" w:rsidRDefault="000E13F9" w:rsidP="000E13F9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59,000</w:t>
            </w:r>
          </w:p>
        </w:tc>
        <w:tc>
          <w:tcPr>
            <w:tcW w:w="236" w:type="dxa"/>
          </w:tcPr>
          <w:p w14:paraId="293338C9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D1650B6" w14:textId="17D3184D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(33,000)</w:t>
            </w:r>
          </w:p>
        </w:tc>
        <w:tc>
          <w:tcPr>
            <w:tcW w:w="236" w:type="dxa"/>
          </w:tcPr>
          <w:p w14:paraId="4C2319DA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9A3A1D3" w14:textId="05BFDCCB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</w:tr>
      <w:tr w:rsidR="000E13F9" w:rsidRPr="00EC4287" w14:paraId="02591C0C" w14:textId="77777777" w:rsidTr="00AE1A8F">
        <w:tc>
          <w:tcPr>
            <w:tcW w:w="2718" w:type="dxa"/>
          </w:tcPr>
          <w:p w14:paraId="7A962DDA" w14:textId="7C227728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E69F004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129B1FA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79DACA5" w14:textId="2BE82CB6" w:rsidR="000E13F9" w:rsidRPr="00AE1A8F" w:rsidRDefault="000E13F9" w:rsidP="00AE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E1A8F">
              <w:rPr>
                <w:rFonts w:asciiTheme="majorBidi" w:hAnsiTheme="majorBidi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</w:tcPr>
          <w:p w14:paraId="26F51447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2317B592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58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50596AC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231F" w14:textId="77777777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FBA1F8C" w14:textId="1F99008C" w:rsidR="000E13F9" w:rsidRPr="00EC4287" w:rsidRDefault="000E13F9" w:rsidP="000E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49,500</w:t>
            </w:r>
          </w:p>
        </w:tc>
      </w:tr>
    </w:tbl>
    <w:p w14:paraId="2F95B833" w14:textId="74E073E1" w:rsidR="00565FCF" w:rsidRDefault="00565FC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295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125"/>
        <w:gridCol w:w="243"/>
        <w:gridCol w:w="1134"/>
        <w:gridCol w:w="243"/>
        <w:gridCol w:w="1143"/>
        <w:gridCol w:w="239"/>
        <w:gridCol w:w="1190"/>
      </w:tblGrid>
      <w:tr w:rsidR="0074693E" w:rsidRPr="00EC4287" w14:paraId="0281AFC9" w14:textId="77777777" w:rsidTr="0074693E">
        <w:trPr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2841CCDD" w14:textId="320A31E4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02" w:type="dxa"/>
            <w:gridSpan w:val="3"/>
            <w:tcBorders>
              <w:top w:val="nil"/>
            </w:tcBorders>
            <w:vAlign w:val="bottom"/>
          </w:tcPr>
          <w:p w14:paraId="7F5CF088" w14:textId="77777777" w:rsidR="0074693E" w:rsidRPr="00EC4287" w:rsidRDefault="0074693E" w:rsidP="0074693E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2B847EBA" w14:textId="77777777" w:rsidR="0074693E" w:rsidRPr="00EC4287" w:rsidRDefault="0074693E" w:rsidP="0074693E">
            <w:pPr>
              <w:spacing w:line="240" w:lineRule="atLeast"/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3"/>
            <w:tcBorders>
              <w:top w:val="nil"/>
            </w:tcBorders>
            <w:vAlign w:val="bottom"/>
          </w:tcPr>
          <w:p w14:paraId="14FE8003" w14:textId="77777777" w:rsidR="0074693E" w:rsidRPr="00EC4287" w:rsidRDefault="0074693E" w:rsidP="0074693E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93E" w:rsidRPr="00EC4287" w14:paraId="0314B923" w14:textId="77777777" w:rsidTr="0074693E">
        <w:trPr>
          <w:tblHeader/>
        </w:trPr>
        <w:tc>
          <w:tcPr>
            <w:tcW w:w="3978" w:type="dxa"/>
            <w:vAlign w:val="bottom"/>
          </w:tcPr>
          <w:p w14:paraId="44416A71" w14:textId="4C28C501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vAlign w:val="bottom"/>
          </w:tcPr>
          <w:p w14:paraId="1C9D4247" w14:textId="4EDF862C" w:rsidR="0074693E" w:rsidRPr="00EC4287" w:rsidRDefault="0074693E" w:rsidP="0074693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58046460" w14:textId="77777777" w:rsidR="0074693E" w:rsidRPr="00EC4287" w:rsidRDefault="0074693E" w:rsidP="0074693E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B8B94C3" w14:textId="43146071" w:rsidR="0074693E" w:rsidRPr="00EC4287" w:rsidRDefault="0074693E" w:rsidP="0074693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  <w:vAlign w:val="bottom"/>
          </w:tcPr>
          <w:p w14:paraId="74D6C72A" w14:textId="77777777" w:rsidR="0074693E" w:rsidRPr="00EC4287" w:rsidRDefault="0074693E" w:rsidP="0074693E">
            <w:pPr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EA39DA7" w14:textId="38507053" w:rsidR="0074693E" w:rsidRPr="00EC4287" w:rsidRDefault="0074693E" w:rsidP="0074693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vAlign w:val="bottom"/>
          </w:tcPr>
          <w:p w14:paraId="15E3F234" w14:textId="77777777" w:rsidR="0074693E" w:rsidRPr="00EC4287" w:rsidRDefault="0074693E" w:rsidP="0074693E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64CF62F8" w14:textId="5F69476D" w:rsidR="0074693E" w:rsidRPr="00EC4287" w:rsidRDefault="0074693E" w:rsidP="0074693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4693E" w:rsidRPr="00EC4287" w14:paraId="0E29D9E1" w14:textId="77777777" w:rsidTr="0074693E">
        <w:trPr>
          <w:tblHeader/>
        </w:trPr>
        <w:tc>
          <w:tcPr>
            <w:tcW w:w="3978" w:type="dxa"/>
            <w:tcBorders>
              <w:bottom w:val="nil"/>
            </w:tcBorders>
            <w:vAlign w:val="bottom"/>
          </w:tcPr>
          <w:p w14:paraId="4D0F1C8D" w14:textId="77777777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7" w:type="dxa"/>
            <w:gridSpan w:val="7"/>
            <w:tcBorders>
              <w:bottom w:val="nil"/>
            </w:tcBorders>
            <w:vAlign w:val="bottom"/>
          </w:tcPr>
          <w:p w14:paraId="57C726D7" w14:textId="77777777" w:rsidR="0074693E" w:rsidRPr="00EC4287" w:rsidRDefault="0074693E" w:rsidP="0074693E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693E" w:rsidRPr="00EC4287" w14:paraId="13E2AB56" w14:textId="77777777" w:rsidTr="0074693E">
        <w:tc>
          <w:tcPr>
            <w:tcW w:w="3978" w:type="dxa"/>
            <w:tcBorders>
              <w:top w:val="nil"/>
              <w:bottom w:val="nil"/>
            </w:tcBorders>
            <w:vAlign w:val="bottom"/>
          </w:tcPr>
          <w:p w14:paraId="7698430F" w14:textId="0B903DB2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A518ABD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5444AE7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FA5C6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7AB6D49E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vAlign w:val="bottom"/>
          </w:tcPr>
          <w:p w14:paraId="5307BA5E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A85837C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1F1215FF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693E" w:rsidRPr="00EC4287" w14:paraId="619AAE6A" w14:textId="77777777" w:rsidTr="0074693E">
        <w:tc>
          <w:tcPr>
            <w:tcW w:w="3978" w:type="dxa"/>
            <w:tcBorders>
              <w:top w:val="nil"/>
              <w:bottom w:val="nil"/>
            </w:tcBorders>
            <w:vAlign w:val="bottom"/>
          </w:tcPr>
          <w:p w14:paraId="79D3B198" w14:textId="77777777" w:rsidR="0074693E" w:rsidRPr="00EC4287" w:rsidRDefault="0074693E" w:rsidP="0074693E">
            <w:p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0CA1" w14:textId="73E4D93B" w:rsidR="0074693E" w:rsidRPr="00EC428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526E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2CE9" w14:textId="04D19DCA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0D684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240B2" w14:textId="4627EF2C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289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2E8D617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F9A3" w14:textId="3F7DF75E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74693E" w:rsidRPr="00EC4287" w14:paraId="7BCBF081" w14:textId="77777777" w:rsidTr="0074693E">
        <w:tc>
          <w:tcPr>
            <w:tcW w:w="3978" w:type="dxa"/>
            <w:tcBorders>
              <w:top w:val="nil"/>
              <w:bottom w:val="nil"/>
            </w:tcBorders>
            <w:vAlign w:val="bottom"/>
          </w:tcPr>
          <w:p w14:paraId="06220E4D" w14:textId="77777777" w:rsidR="0074693E" w:rsidRPr="00EC4287" w:rsidRDefault="0074693E" w:rsidP="0074693E">
            <w:p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B41C3" w14:textId="24C9F7DC" w:rsidR="0074693E" w:rsidRPr="00EC4287" w:rsidRDefault="006B0C9C" w:rsidP="000B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6D2F8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85AF9" w14:textId="043D0772" w:rsidR="0074693E" w:rsidRPr="00EC4287" w:rsidRDefault="0074693E" w:rsidP="000B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6C51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3095F" w14:textId="2B458852" w:rsidR="0074693E" w:rsidRPr="00EC428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6670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CA3B" w14:textId="14F6E640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93E" w:rsidRPr="00EC4287" w14:paraId="42740B1D" w14:textId="77777777" w:rsidTr="0074693E">
        <w:trPr>
          <w:trHeight w:val="60"/>
        </w:trPr>
        <w:tc>
          <w:tcPr>
            <w:tcW w:w="3978" w:type="dxa"/>
            <w:tcBorders>
              <w:top w:val="nil"/>
              <w:bottom w:val="nil"/>
            </w:tcBorders>
            <w:vAlign w:val="bottom"/>
          </w:tcPr>
          <w:p w14:paraId="59D6721C" w14:textId="77777777" w:rsidR="0074693E" w:rsidRPr="00EC4287" w:rsidRDefault="0074693E" w:rsidP="0074693E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46FB8" w14:textId="0B3F2EFF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ADA0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7AD6A" w14:textId="7D589164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90A1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3127" w14:textId="38BE6292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375A4" w14:textId="77777777" w:rsidR="0074693E" w:rsidRPr="00EC4287" w:rsidRDefault="0074693E" w:rsidP="00746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F190" w14:textId="19F73CF5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tr w:rsidR="0074693E" w:rsidRPr="00EC4287" w14:paraId="20D6C071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1D4A" w14:textId="77777777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A436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56B3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BE0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AF7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C05B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FF6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58B3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E" w:rsidRPr="00EC4287" w14:paraId="07D2C105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260" w14:textId="403ECF69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77BA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0605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B39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EC5D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D3B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2B48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43BF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2C7" w:rsidRPr="00EC4287" w14:paraId="309C3095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E4DD" w14:textId="09F1EE0A" w:rsidR="009C52C7" w:rsidRPr="009C52C7" w:rsidRDefault="009C52C7" w:rsidP="0074693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2C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DBB1E" w14:textId="20B305A9" w:rsidR="009C52C7" w:rsidRPr="00EC428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036A7" w14:textId="77777777" w:rsidR="009C52C7" w:rsidRPr="00EC4287" w:rsidRDefault="009C52C7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D8CD1" w14:textId="450E1E8F" w:rsidR="009C52C7" w:rsidRPr="00EC4287" w:rsidRDefault="000B50AA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1471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01A32" w14:textId="77777777" w:rsidR="009C52C7" w:rsidRPr="00EC4287" w:rsidRDefault="009C52C7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DC23" w14:textId="57F530A4" w:rsidR="009C52C7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3</w:t>
            </w:r>
            <w:r w:rsidR="000B50AA" w:rsidRPr="000B5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269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FAD1" w14:textId="77777777" w:rsidR="009C52C7" w:rsidRPr="00EC4287" w:rsidRDefault="009C52C7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8DE11" w14:textId="32D5CE24" w:rsidR="009C52C7" w:rsidRPr="00EC4287" w:rsidRDefault="000B50AA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0B50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4693E" w:rsidRPr="00EC4287" w14:paraId="69B8FC21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5AC2" w14:textId="14187133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C1E7" w14:textId="231FF008" w:rsidR="0074693E" w:rsidRPr="00EC428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BDD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E148" w14:textId="17FFDB85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3F48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6281" w14:textId="2D3E6B23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2</w:t>
            </w:r>
            <w:r w:rsidR="000B50AA" w:rsidRPr="000B5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810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D54C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17457" w14:textId="04B98A80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0B50AA">
              <w:rPr>
                <w:rFonts w:asciiTheme="majorBidi" w:hAnsiTheme="majorBidi"/>
                <w:sz w:val="30"/>
                <w:szCs w:val="30"/>
              </w:rPr>
              <w:t>698</w:t>
            </w:r>
          </w:p>
        </w:tc>
      </w:tr>
      <w:tr w:rsidR="0074693E" w:rsidRPr="00EC4287" w14:paraId="4C26CC02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9354" w14:textId="25EACBF7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F7BA" w14:textId="0B7A2B21" w:rsidR="0074693E" w:rsidRPr="00EC4287" w:rsidRDefault="009C52C7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57F0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D62F5" w14:textId="6F470FDF" w:rsidR="0074693E" w:rsidRPr="00EC4287" w:rsidRDefault="0074693E" w:rsidP="000B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/>
                <w:sz w:val="30"/>
                <w:szCs w:val="30"/>
              </w:rPr>
              <w:t>207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49DE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7CAD" w14:textId="39794BFC" w:rsidR="0074693E" w:rsidRPr="00EC4287" w:rsidRDefault="000B50AA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BC71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0EFA8" w14:textId="573B0550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/>
                <w:sz w:val="30"/>
                <w:szCs w:val="30"/>
              </w:rPr>
              <w:t>207</w:t>
            </w:r>
          </w:p>
        </w:tc>
      </w:tr>
      <w:tr w:rsidR="0074693E" w:rsidRPr="00EC4287" w14:paraId="77717B16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6EAB" w14:textId="6E929DF1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EC428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15B34" w14:textId="0DF2F550" w:rsidR="0074693E" w:rsidRPr="00EC4287" w:rsidRDefault="00811981" w:rsidP="000B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4C5DD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7F4E" w14:textId="64DCD3DC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D33E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3A766" w14:textId="10BBAEF5" w:rsidR="0074693E" w:rsidRPr="00EC4287" w:rsidRDefault="006B0C9C" w:rsidP="000B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684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BE88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F5660" w14:textId="6CFB865B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93E" w:rsidRPr="00EC4287" w14:paraId="5C58D6B1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4C7D" w14:textId="11075E4F" w:rsidR="0074693E" w:rsidRPr="00EC4287" w:rsidRDefault="0074693E" w:rsidP="0074693E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C428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A2C61" w14:textId="653F834B" w:rsidR="0074693E" w:rsidRPr="00EC4287" w:rsidRDefault="00811981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5E54" w14:textId="77777777" w:rsidR="0074693E" w:rsidRPr="00EC4287" w:rsidRDefault="0074693E" w:rsidP="0074693E">
            <w:pPr>
              <w:pStyle w:val="a0"/>
              <w:tabs>
                <w:tab w:val="clear" w:pos="1080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00953C" w14:textId="723F117F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D4AD" w14:textId="77777777" w:rsidR="0074693E" w:rsidRPr="00EC4287" w:rsidRDefault="0074693E" w:rsidP="0074693E">
            <w:pPr>
              <w:pStyle w:val="a0"/>
              <w:tabs>
                <w:tab w:val="clear" w:pos="1080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1094F6" w14:textId="0B222BDA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="006E0CF6" w:rsidRPr="006E0CF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9056" w14:textId="77777777" w:rsidR="0074693E" w:rsidRPr="00EC4287" w:rsidRDefault="0074693E" w:rsidP="0074693E">
            <w:pPr>
              <w:pStyle w:val="a0"/>
              <w:tabs>
                <w:tab w:val="clear" w:pos="1080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11BEC" w14:textId="240478D0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</w:t>
            </w:r>
          </w:p>
        </w:tc>
      </w:tr>
      <w:tr w:rsidR="0074693E" w:rsidRPr="00EC4287" w14:paraId="2DDD067E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ACD" w14:textId="3B00513C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FCCF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987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20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8356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678F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D9C1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7DE1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E" w:rsidRPr="00EC4287" w14:paraId="34AC8EAF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CE1" w14:textId="7DABF06D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53B1" w14:textId="62C3ADD1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90BB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3133" w14:textId="2DD45558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2E24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1942" w14:textId="0BE2E7BD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CE51" w14:textId="77777777" w:rsidR="0074693E" w:rsidRPr="00EC4287" w:rsidRDefault="0074693E" w:rsidP="00746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F55B" w14:textId="1639433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93E" w:rsidRPr="00EC4287" w14:paraId="3CCD4879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542" w14:textId="7FC7AC15" w:rsidR="0074693E" w:rsidRPr="00EC4287" w:rsidRDefault="0074693E" w:rsidP="0074693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DBF7" w14:textId="47114A97" w:rsidR="0074693E" w:rsidRPr="00EC4287" w:rsidRDefault="000B50AA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8E84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1421" w14:textId="24D3AC42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F5FB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64E" w14:textId="6DB8B6CB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B0C9C">
              <w:rPr>
                <w:rFonts w:asciiTheme="majorBidi" w:hAnsiTheme="majorBidi"/>
                <w:sz w:val="30"/>
                <w:szCs w:val="30"/>
              </w:rPr>
              <w:t>10</w:t>
            </w:r>
            <w:r w:rsidR="000B50AA" w:rsidRPr="000B5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</w:rPr>
              <w:t>895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CA0C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14CA" w14:textId="1B351528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18,249</w:t>
            </w:r>
          </w:p>
        </w:tc>
      </w:tr>
      <w:tr w:rsidR="0074693E" w:rsidRPr="00EC4287" w14:paraId="4AABBBBC" w14:textId="77777777" w:rsidTr="0074693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906" w14:textId="56F75601" w:rsidR="0074693E" w:rsidRPr="00EC4287" w:rsidRDefault="0074693E" w:rsidP="0074693E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FA2F53" w14:textId="16B1E71F" w:rsidR="0074693E" w:rsidRPr="000B50AA" w:rsidRDefault="000B50AA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0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5C52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06F1B" w14:textId="55C4E2F1" w:rsidR="0074693E" w:rsidRPr="00EC4287" w:rsidRDefault="0074693E" w:rsidP="00B14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5D4A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EAABD" w14:textId="39358CEC" w:rsidR="0074693E" w:rsidRPr="00EC4287" w:rsidRDefault="006B0C9C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10</w:t>
            </w:r>
            <w:r w:rsidR="000B50AA" w:rsidRPr="000B5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D9BE" w14:textId="77777777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639FF" w14:textId="73D07316" w:rsidR="0074693E" w:rsidRPr="00EC4287" w:rsidRDefault="0074693E" w:rsidP="00746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18,249</w:t>
            </w:r>
          </w:p>
        </w:tc>
      </w:tr>
      <w:tr w:rsidR="001D1BD0" w:rsidRPr="001D1BD0" w14:paraId="6A9E8D60" w14:textId="77777777" w:rsidTr="001D1B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6E8A" w14:textId="41B6B21E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73EF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5C75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CDD08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3E5F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D7A68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D4F4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124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D1BD0" w:rsidRPr="001D1BD0" w14:paraId="41B417E9" w14:textId="77777777" w:rsidTr="001D1B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A478" w14:textId="553A7028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7756B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844D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76AF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5E2F3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7A23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8648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E2B69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D1BD0" w:rsidRPr="001D1BD0" w14:paraId="6AA0BAE6" w14:textId="77777777" w:rsidTr="0026697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2A2F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งสิ้น</w:t>
            </w:r>
          </w:p>
          <w:p w14:paraId="1D77E26E" w14:textId="25B2178E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5D5F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8BCF6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ECBA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80B8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1B49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B6E2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DBD37" w14:textId="77777777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D1BD0" w:rsidRPr="001D1BD0" w14:paraId="3498A438" w14:textId="77777777" w:rsidTr="0026697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6E84" w14:textId="30799263" w:rsidR="001D1BD0" w:rsidRPr="001D1BD0" w:rsidRDefault="001D1BD0" w:rsidP="001D1B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1B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1D1B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1BD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266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67A641" w14:textId="609418FB" w:rsidR="001D1BD0" w:rsidRPr="001D1BD0" w:rsidRDefault="007968F6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9,167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DF75" w14:textId="77777777" w:rsidR="001D1BD0" w:rsidRPr="001D1BD0" w:rsidRDefault="001D1BD0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66F28" w14:textId="73675F20" w:rsidR="001D1BD0" w:rsidRPr="001D1BD0" w:rsidRDefault="001D1BD0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D1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341B3" w14:textId="77777777" w:rsidR="001D1BD0" w:rsidRPr="001D1BD0" w:rsidRDefault="001D1BD0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C46A4" w14:textId="4ED5F8D2" w:rsidR="001D1BD0" w:rsidRPr="001D1BD0" w:rsidRDefault="007968F6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9,167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F00E2" w14:textId="77777777" w:rsidR="001D1BD0" w:rsidRPr="001D1BD0" w:rsidRDefault="001D1BD0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61A8E1" w14:textId="12DAEA9E" w:rsidR="001D1BD0" w:rsidRPr="001D1BD0" w:rsidRDefault="001D1BD0" w:rsidP="001D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D1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95384F" w14:textId="55D04371" w:rsidR="00267017" w:rsidRPr="001D1BD0" w:rsidRDefault="00267017" w:rsidP="001D1BD0">
      <w:pPr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C1E5E0" w14:textId="583E960C" w:rsidR="00B84960" w:rsidRPr="00EC4287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สัญญาความช่วยเหลือส่งเสริมการขาย</w:t>
      </w:r>
    </w:p>
    <w:p w14:paraId="4C9CAC9F" w14:textId="77777777" w:rsidR="00B84960" w:rsidRPr="00EC4287" w:rsidRDefault="00B84960" w:rsidP="00201172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71B0DD" w14:textId="554AA616" w:rsidR="00B84960" w:rsidRPr="00EC4287" w:rsidRDefault="00B84960" w:rsidP="00201172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บริษัท เธียรสุรัตน์ จำกัด (มหาชน) (“</w:t>
      </w:r>
      <w:r w:rsidR="00201172" w:rsidRPr="00EC4287">
        <w:rPr>
          <w:rFonts w:asciiTheme="majorBidi" w:hAnsiTheme="majorBidi" w:cstheme="majorBidi"/>
          <w:sz w:val="30"/>
          <w:szCs w:val="30"/>
        </w:rPr>
        <w:t>TSR</w:t>
      </w:r>
      <w:r w:rsidRPr="00EC4287">
        <w:rPr>
          <w:rFonts w:asciiTheme="majorBidi" w:hAnsiTheme="majorBidi" w:cstheme="majorBidi"/>
          <w:sz w:val="30"/>
          <w:szCs w:val="30"/>
        </w:rPr>
        <w:t xml:space="preserve">”) </w:t>
      </w:r>
      <w:r w:rsidRPr="00EC4287">
        <w:rPr>
          <w:rFonts w:asciiTheme="majorBidi" w:hAnsiTheme="majorBidi" w:cstheme="majorBidi"/>
          <w:sz w:val="30"/>
          <w:szCs w:val="30"/>
          <w:cs/>
        </w:rPr>
        <w:t>ได้ทำสัญญาความช่วยเหลือส่งเสริมการขายกับบริษัท เธียรสุรัตน์</w:t>
      </w:r>
      <w:r w:rsidR="00185171"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ลีสซิ่ง จำกัด (“</w:t>
      </w:r>
      <w:r w:rsidR="00201172" w:rsidRPr="00EC4287">
        <w:rPr>
          <w:rFonts w:asciiTheme="majorBidi" w:hAnsiTheme="majorBidi" w:cstheme="majorBidi"/>
          <w:sz w:val="30"/>
          <w:szCs w:val="30"/>
        </w:rPr>
        <w:t>TSRL</w:t>
      </w:r>
      <w:r w:rsidRPr="00EC4287">
        <w:rPr>
          <w:rFonts w:asciiTheme="majorBidi" w:hAnsiTheme="majorBidi" w:cstheme="majorBidi"/>
          <w:sz w:val="30"/>
          <w:szCs w:val="30"/>
        </w:rPr>
        <w:t xml:space="preserve">”)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ซึ่ง </w:t>
      </w:r>
      <w:r w:rsidR="00201172" w:rsidRPr="00EC4287">
        <w:rPr>
          <w:rFonts w:asciiTheme="majorBidi" w:hAnsiTheme="majorBidi" w:cstheme="majorBidi"/>
          <w:sz w:val="30"/>
          <w:szCs w:val="30"/>
        </w:rPr>
        <w:t>TSR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จะต้องจ่ายเงินช่วยเหลือส่งเสริมการขายเครื่องใช้ไฟฟ้าในอัตราร้อยละ </w:t>
      </w:r>
      <w:r w:rsidR="00201172" w:rsidRPr="00EC4287">
        <w:rPr>
          <w:rFonts w:asciiTheme="majorBidi" w:hAnsiTheme="majorBidi" w:cstheme="majorBidi"/>
          <w:sz w:val="30"/>
          <w:szCs w:val="30"/>
        </w:rPr>
        <w:t xml:space="preserve">4 </w:t>
      </w:r>
      <w:r w:rsidR="00B849FF" w:rsidRPr="00EC4287">
        <w:rPr>
          <w:rFonts w:asciiTheme="majorBidi" w:hAnsiTheme="majorBidi" w:cstheme="majorBidi"/>
          <w:sz w:val="30"/>
          <w:szCs w:val="30"/>
        </w:rPr>
        <w:t>-</w:t>
      </w:r>
      <w:r w:rsidR="00201172" w:rsidRPr="00EC4287">
        <w:rPr>
          <w:rFonts w:asciiTheme="majorBidi" w:hAnsiTheme="majorBidi" w:cstheme="majorBidi"/>
          <w:sz w:val="30"/>
          <w:szCs w:val="30"/>
        </w:rPr>
        <w:t xml:space="preserve"> 5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ของยอดชำระค่าสินค้าดังกล่าวตามเงื่อนไขที่กำหนดไว้ในสัญญา สัญญานี้มีผลบังคับเป็นเวลา </w:t>
      </w:r>
      <w:r w:rsidR="00694B12" w:rsidRPr="00EC4287">
        <w:rPr>
          <w:rFonts w:asciiTheme="majorBidi" w:hAnsiTheme="majorBidi" w:cstheme="majorBidi"/>
          <w:sz w:val="30"/>
          <w:szCs w:val="30"/>
        </w:rPr>
        <w:t>1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74A1119" w14:textId="0B9033D5" w:rsidR="00D506F1" w:rsidRDefault="00D506F1" w:rsidP="00E17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13C2F" w14:textId="77777777" w:rsidR="007968F6" w:rsidRPr="00E1732C" w:rsidRDefault="007968F6" w:rsidP="00E17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AD6D1" w14:textId="1761A314" w:rsidR="00CD5712" w:rsidRPr="00EC4287" w:rsidRDefault="00CD5712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E2FE32B" w14:textId="4E4C1F67" w:rsidR="00CD5712" w:rsidRPr="00EC4287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95DA4AF" w14:textId="4B05F3A2" w:rsidR="00AE3DE2" w:rsidRPr="00EC4287" w:rsidRDefault="00AE3DE2" w:rsidP="00AE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นโยบายการบัญชี</w:t>
      </w:r>
    </w:p>
    <w:p w14:paraId="1D78E08A" w14:textId="5F0426BF" w:rsidR="00AE3DE2" w:rsidRPr="00EC4287" w:rsidRDefault="00AE3DE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52786A" w:rsidRPr="00EC4287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C7F2901" w14:textId="77777777" w:rsidR="00AE3DE2" w:rsidRPr="00EC4287" w:rsidRDefault="00AE3DE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EC4287" w14:paraId="465EF08B" w14:textId="77777777" w:rsidTr="00FC5B10">
        <w:trPr>
          <w:tblHeader/>
        </w:trPr>
        <w:tc>
          <w:tcPr>
            <w:tcW w:w="3636" w:type="dxa"/>
          </w:tcPr>
          <w:p w14:paraId="4AEE1DD8" w14:textId="676C21EF" w:rsidR="00801125" w:rsidRPr="00EC4287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FBB7CB" w14:textId="0A3080EE" w:rsidR="00801125" w:rsidRPr="00EC4287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EC4287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391EC9" w14:textId="1AF977AB" w:rsidR="00801125" w:rsidRPr="00EC4287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0DB" w:rsidRPr="00EC4287" w14:paraId="21D8464C" w14:textId="77777777" w:rsidTr="00FC5B10">
        <w:trPr>
          <w:tblHeader/>
        </w:trPr>
        <w:tc>
          <w:tcPr>
            <w:tcW w:w="3636" w:type="dxa"/>
          </w:tcPr>
          <w:p w14:paraId="433ED113" w14:textId="77777777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E791CE" w14:textId="3F121D6C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0A87"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5DD165C0" w14:textId="77777777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394F64" w14:textId="4D1D82DB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0A87"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A78499" w14:textId="77777777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96B02F" w14:textId="16C9D9C1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0A87"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42F1C34E" w14:textId="77777777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DE6512" w14:textId="77E00124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80A87"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5450DB" w:rsidRPr="00EC4287" w14:paraId="1AC67EA1" w14:textId="77777777" w:rsidTr="00FC5B10">
        <w:trPr>
          <w:tblHeader/>
        </w:trPr>
        <w:tc>
          <w:tcPr>
            <w:tcW w:w="3636" w:type="dxa"/>
          </w:tcPr>
          <w:p w14:paraId="010D9486" w14:textId="77777777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5450DB" w:rsidRPr="00EC4287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467" w:rsidRPr="00EC4287" w14:paraId="2720E1DF" w14:textId="77777777" w:rsidTr="00FC5B10">
        <w:tc>
          <w:tcPr>
            <w:tcW w:w="3636" w:type="dxa"/>
          </w:tcPr>
          <w:p w14:paraId="4BF49A4C" w14:textId="77777777" w:rsidR="00545467" w:rsidRPr="00EC4287" w:rsidRDefault="00545467" w:rsidP="00545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D042D2" w14:textId="11988EB8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2DA02EFC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3731F8" w14:textId="75C4351A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6184DF51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819BE" w14:textId="0C168779" w:rsidR="00545467" w:rsidRPr="00FD66CA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D6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7805668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F9917" w14:textId="389F5B30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545467" w:rsidRPr="00EC4287" w14:paraId="498E7AA5" w14:textId="77777777" w:rsidTr="00FC5B10">
        <w:tc>
          <w:tcPr>
            <w:tcW w:w="3636" w:type="dxa"/>
          </w:tcPr>
          <w:p w14:paraId="3385EBAC" w14:textId="77777777" w:rsidR="00545467" w:rsidRPr="00EC4287" w:rsidRDefault="00545467" w:rsidP="00545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33AF0026" w14:textId="083BC828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7,189</w:t>
            </w:r>
          </w:p>
        </w:tc>
        <w:tc>
          <w:tcPr>
            <w:tcW w:w="236" w:type="dxa"/>
            <w:shd w:val="clear" w:color="auto" w:fill="auto"/>
          </w:tcPr>
          <w:p w14:paraId="5BA58366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AED8D6" w14:textId="50DCE6E3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8,359</w:t>
            </w:r>
          </w:p>
        </w:tc>
        <w:tc>
          <w:tcPr>
            <w:tcW w:w="270" w:type="dxa"/>
            <w:shd w:val="clear" w:color="auto" w:fill="auto"/>
          </w:tcPr>
          <w:p w14:paraId="09C18275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B66798" w14:textId="0DB2F854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6,222</w:t>
            </w:r>
          </w:p>
        </w:tc>
        <w:tc>
          <w:tcPr>
            <w:tcW w:w="270" w:type="dxa"/>
            <w:shd w:val="clear" w:color="auto" w:fill="auto"/>
          </w:tcPr>
          <w:p w14:paraId="73B108AF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712F0" w14:textId="6B3AC85E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7,477</w:t>
            </w:r>
          </w:p>
        </w:tc>
      </w:tr>
      <w:tr w:rsidR="00545467" w:rsidRPr="00EC4287" w14:paraId="653479F7" w14:textId="77777777" w:rsidTr="00FC5B10">
        <w:tc>
          <w:tcPr>
            <w:tcW w:w="3636" w:type="dxa"/>
          </w:tcPr>
          <w:p w14:paraId="7A03F6A3" w14:textId="77777777" w:rsidR="00545467" w:rsidRPr="00EC4287" w:rsidRDefault="00545467" w:rsidP="005454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0519BE3C" w14:textId="024E1E56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70,266</w:t>
            </w:r>
          </w:p>
        </w:tc>
        <w:tc>
          <w:tcPr>
            <w:tcW w:w="236" w:type="dxa"/>
            <w:shd w:val="clear" w:color="auto" w:fill="auto"/>
          </w:tcPr>
          <w:p w14:paraId="47A3B061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255FF" w14:textId="203A5385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39,129</w:t>
            </w:r>
          </w:p>
        </w:tc>
        <w:tc>
          <w:tcPr>
            <w:tcW w:w="270" w:type="dxa"/>
            <w:shd w:val="clear" w:color="auto" w:fill="auto"/>
          </w:tcPr>
          <w:p w14:paraId="6D9A12E4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D3AD63" w14:textId="6B387EB7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43,361</w:t>
            </w:r>
          </w:p>
        </w:tc>
        <w:tc>
          <w:tcPr>
            <w:tcW w:w="270" w:type="dxa"/>
            <w:shd w:val="clear" w:color="auto" w:fill="auto"/>
          </w:tcPr>
          <w:p w14:paraId="35AF92D8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472E" w14:textId="468605B8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24,680</w:t>
            </w:r>
          </w:p>
        </w:tc>
      </w:tr>
      <w:tr w:rsidR="00545467" w:rsidRPr="00EC4287" w14:paraId="6AEBE2D9" w14:textId="77777777" w:rsidTr="00FC5B10">
        <w:tc>
          <w:tcPr>
            <w:tcW w:w="3636" w:type="dxa"/>
          </w:tcPr>
          <w:p w14:paraId="62A2E211" w14:textId="414196D2" w:rsidR="00545467" w:rsidRPr="00EC4287" w:rsidRDefault="00545467" w:rsidP="005454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91A0" w14:textId="1D849FED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11,903</w:t>
            </w:r>
          </w:p>
        </w:tc>
        <w:tc>
          <w:tcPr>
            <w:tcW w:w="236" w:type="dxa"/>
            <w:shd w:val="clear" w:color="auto" w:fill="auto"/>
          </w:tcPr>
          <w:p w14:paraId="0C2A6CBD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9A3852" w14:textId="17966A14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8,487</w:t>
            </w:r>
          </w:p>
        </w:tc>
        <w:tc>
          <w:tcPr>
            <w:tcW w:w="270" w:type="dxa"/>
            <w:shd w:val="clear" w:color="auto" w:fill="auto"/>
          </w:tcPr>
          <w:p w14:paraId="016F7B55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B21AE" w14:textId="1F2E4914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6DA7D3B8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2386F" w14:textId="02B56C2D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</w:tr>
      <w:tr w:rsidR="00545467" w:rsidRPr="00EC4287" w14:paraId="0ADF8C18" w14:textId="77777777" w:rsidTr="00FC5B10">
        <w:tc>
          <w:tcPr>
            <w:tcW w:w="3636" w:type="dxa"/>
          </w:tcPr>
          <w:p w14:paraId="6FE03691" w14:textId="4878C212" w:rsidR="00545467" w:rsidRPr="00EC4287" w:rsidRDefault="00545467" w:rsidP="00545467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A57FC" w14:textId="395476B3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0309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75BB7" w14:textId="6AD53801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66774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9D2A" w14:textId="4ACD5D03" w:rsidR="00545467" w:rsidRPr="00EC4287" w:rsidRDefault="000B50AA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</w:t>
            </w:r>
            <w:r w:rsidR="00FD6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2DCB" w14:textId="77777777" w:rsidR="00545467" w:rsidRPr="00EC4287" w:rsidRDefault="00545467" w:rsidP="0054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C745" w14:textId="78643281" w:rsidR="00545467" w:rsidRPr="00EC4287" w:rsidRDefault="00545467" w:rsidP="005454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33,719</w:t>
            </w:r>
          </w:p>
        </w:tc>
      </w:tr>
    </w:tbl>
    <w:p w14:paraId="26B6E1F1" w14:textId="77777777" w:rsidR="00ED147B" w:rsidRPr="00EC4287" w:rsidRDefault="00ED1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cs/>
        </w:rPr>
      </w:pPr>
    </w:p>
    <w:p w14:paraId="79DEBB57" w14:textId="1198120D" w:rsidR="009058AE" w:rsidRPr="00E6141C" w:rsidRDefault="009058AE" w:rsidP="00E6141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6141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70C5F356" w14:textId="607C5C1B" w:rsidR="009058AE" w:rsidRPr="00EC4287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6A4030C" w14:textId="326B329D" w:rsidR="00A86F48" w:rsidRPr="00EC4287" w:rsidRDefault="00A86F48" w:rsidP="00A86F48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EC4287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30B580BC" w14:textId="694FB593" w:rsidR="00A86F48" w:rsidRPr="00EC4287" w:rsidRDefault="00A86F48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และ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</w:t>
      </w:r>
      <w:r w:rsidR="00217BFA" w:rsidRPr="00EC4287">
        <w:rPr>
          <w:rFonts w:asciiTheme="majorBidi" w:hAnsiTheme="majorBidi" w:cstheme="majorBidi"/>
          <w:sz w:val="30"/>
          <w:szCs w:val="30"/>
          <w:cs/>
        </w:rPr>
        <w:t>ด้านเครดิต</w:t>
      </w:r>
      <w:r w:rsidRPr="00EC4287">
        <w:rPr>
          <w:rFonts w:asciiTheme="majorBidi" w:hAnsiTheme="majorBidi" w:cstheme="majorBidi"/>
          <w:sz w:val="30"/>
          <w:szCs w:val="30"/>
          <w:cs/>
        </w:rPr>
        <w:t>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45C8A4CE" w14:textId="3D673AEB" w:rsidR="003D3B0E" w:rsidRPr="00EC4287" w:rsidRDefault="003D3B0E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C192C" w14:textId="07ED7CCF" w:rsidR="003D3B0E" w:rsidRPr="00EC4287" w:rsidRDefault="003D3B0E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16D3C02" w14:textId="77777777" w:rsidR="00A86F48" w:rsidRPr="00EC4287" w:rsidRDefault="00A86F4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7707A8" w:rsidRPr="00EC4287" w14:paraId="2CB8A54E" w14:textId="77777777" w:rsidTr="00FC5B10">
        <w:trPr>
          <w:trHeight w:val="335"/>
          <w:tblHeader/>
        </w:trPr>
        <w:tc>
          <w:tcPr>
            <w:tcW w:w="3604" w:type="dxa"/>
            <w:gridSpan w:val="2"/>
          </w:tcPr>
          <w:p w14:paraId="75151875" w14:textId="77777777" w:rsidR="007707A8" w:rsidRPr="00EC4287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5584833" w14:textId="77777777" w:rsidR="007707A8" w:rsidRPr="00EC4287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EC4287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EC4287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467" w:rsidRPr="00EC4287" w14:paraId="21118AEA" w14:textId="77777777" w:rsidTr="00F6081B">
        <w:trPr>
          <w:tblHeader/>
        </w:trPr>
        <w:tc>
          <w:tcPr>
            <w:tcW w:w="2722" w:type="dxa"/>
          </w:tcPr>
          <w:p w14:paraId="42AA6692" w14:textId="77777777" w:rsidR="00545467" w:rsidRPr="00EC4287" w:rsidRDefault="00545467" w:rsidP="0054546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E2DC296" w14:textId="77777777" w:rsidR="00545467" w:rsidRPr="00EC4287" w:rsidRDefault="00545467" w:rsidP="00545467">
            <w:pPr>
              <w:tabs>
                <w:tab w:val="clear" w:pos="680"/>
                <w:tab w:val="clear" w:pos="907"/>
              </w:tabs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C8EBC46" w14:textId="7C5AD2E8" w:rsidR="00545467" w:rsidRPr="00EC4287" w:rsidRDefault="00545467" w:rsidP="0054546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D9A3B7" w14:textId="77777777" w:rsidR="00545467" w:rsidRPr="00EC4287" w:rsidRDefault="00545467" w:rsidP="0054546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A6A9EF7" w14:textId="6FD0C977" w:rsidR="00545467" w:rsidRPr="00EC4287" w:rsidRDefault="00545467" w:rsidP="0054546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7612A65" w14:textId="77777777" w:rsidR="00545467" w:rsidRPr="00EC4287" w:rsidRDefault="00545467" w:rsidP="00545467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4352A" w14:textId="6D841A0A" w:rsidR="00545467" w:rsidRPr="00EC4287" w:rsidRDefault="00545467" w:rsidP="0054546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98693F" w14:textId="77777777" w:rsidR="00545467" w:rsidRPr="00EC4287" w:rsidRDefault="00545467" w:rsidP="00545467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0A5952" w14:textId="7E21A87C" w:rsidR="00545467" w:rsidRPr="00EC4287" w:rsidRDefault="00545467" w:rsidP="00545467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545467" w:rsidRPr="00EC4287" w14:paraId="750DD72C" w14:textId="77777777" w:rsidTr="00FC5B10">
        <w:trPr>
          <w:tblHeader/>
        </w:trPr>
        <w:tc>
          <w:tcPr>
            <w:tcW w:w="2722" w:type="dxa"/>
          </w:tcPr>
          <w:p w14:paraId="390AEA9B" w14:textId="77777777" w:rsidR="00545467" w:rsidRPr="00EC4287" w:rsidRDefault="00545467" w:rsidP="0054546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2D70D9A" w14:textId="77777777" w:rsidR="00545467" w:rsidRPr="00EC4287" w:rsidRDefault="00545467" w:rsidP="0054546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3F31D038" w14:textId="77777777" w:rsidR="00545467" w:rsidRPr="00EC4287" w:rsidRDefault="00545467" w:rsidP="005454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467" w:rsidRPr="00EC4287" w14:paraId="7BE05420" w14:textId="77777777" w:rsidTr="00FC5B10">
        <w:tc>
          <w:tcPr>
            <w:tcW w:w="2722" w:type="dxa"/>
          </w:tcPr>
          <w:p w14:paraId="2F04A33A" w14:textId="77777777" w:rsidR="00545467" w:rsidRPr="00EC4287" w:rsidRDefault="00545467" w:rsidP="0054546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5FF6C5CE" w14:textId="77777777" w:rsidR="00545467" w:rsidRPr="00EC4287" w:rsidRDefault="00545467" w:rsidP="0054546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190F5298" w14:textId="77777777" w:rsidR="00545467" w:rsidRPr="00EC4287" w:rsidRDefault="00545467" w:rsidP="005454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C4287" w:rsidRPr="00EC4287" w14:paraId="1FD8ECFC" w14:textId="77777777" w:rsidTr="008F7C85">
        <w:tc>
          <w:tcPr>
            <w:tcW w:w="2722" w:type="dxa"/>
          </w:tcPr>
          <w:p w14:paraId="680857B1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23191C1C" w14:textId="7E73A560" w:rsidR="00EC4287" w:rsidRPr="00EC4287" w:rsidRDefault="00EC4287" w:rsidP="00EC428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15582CD9" w14:textId="438D81E8" w:rsidR="00EC4287" w:rsidRPr="00EC4287" w:rsidRDefault="00F3471F" w:rsidP="00F3471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7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B5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EC4287" w:rsidRPr="00EC4287" w:rsidRDefault="00EC4287" w:rsidP="00EC428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3B41C85" w14:textId="0E9B82EA" w:rsidR="00EC4287" w:rsidRPr="00EC4287" w:rsidRDefault="00EC4287" w:rsidP="00B1471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1BA20851" w:rsidR="00EC4287" w:rsidRPr="00EC4287" w:rsidRDefault="006B0C9C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="003324DE" w:rsidRPr="00F3471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06</w:t>
            </w:r>
            <w:r w:rsidR="009B5A82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AF12BA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E1999" w14:textId="38895991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16,094</w:t>
            </w:r>
          </w:p>
        </w:tc>
      </w:tr>
      <w:tr w:rsidR="00EC4287" w:rsidRPr="00EC4287" w14:paraId="37E4E4DC" w14:textId="77777777" w:rsidTr="008F7C85">
        <w:tc>
          <w:tcPr>
            <w:tcW w:w="2722" w:type="dxa"/>
          </w:tcPr>
          <w:p w14:paraId="60083053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532C382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6EF0E061" w:rsidR="00EC4287" w:rsidRPr="00EC4287" w:rsidRDefault="006B0C9C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  <w:r w:rsidR="000B50AA" w:rsidRPr="000B5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58E97E1B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50488402" w:rsidR="00EC4287" w:rsidRPr="00EC4287" w:rsidRDefault="006B0C9C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CF3ED8" w:rsidRPr="00CF3ED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1B6D4F8F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1EAAE" w14:textId="46FB43BE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</w:tr>
      <w:tr w:rsidR="00EC4287" w:rsidRPr="00EC4287" w14:paraId="0D251413" w14:textId="77777777" w:rsidTr="008F7C85">
        <w:tc>
          <w:tcPr>
            <w:tcW w:w="2722" w:type="dxa"/>
          </w:tcPr>
          <w:p w14:paraId="632CA8FB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435B95F3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B947348" w14:textId="23622C9D" w:rsidR="00EC4287" w:rsidRPr="00EC4287" w:rsidRDefault="006B0C9C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F3471F" w:rsidRPr="00F3471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9B5A8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D5D44C4" w14:textId="24C65ACF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0B855C96" w:rsidR="00EC4287" w:rsidRPr="00EC4287" w:rsidRDefault="006B0C9C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3324DE" w:rsidRPr="003324D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="009B5A82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86FD2E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9C5C6" w14:textId="531000FC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22,972</w:t>
            </w:r>
          </w:p>
        </w:tc>
      </w:tr>
      <w:tr w:rsidR="00EC4287" w:rsidRPr="00EC4287" w14:paraId="32C9E9F2" w14:textId="77777777" w:rsidTr="009553E5">
        <w:tc>
          <w:tcPr>
            <w:tcW w:w="2722" w:type="dxa"/>
          </w:tcPr>
          <w:p w14:paraId="7FF9F981" w14:textId="14C236BF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33E5D78E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38B28A6" w14:textId="0564184E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A31569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7794451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3EDC34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26546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3F29E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F6D1F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C4287" w:rsidRPr="00EC4287" w14:paraId="4CE96217" w14:textId="77777777" w:rsidTr="009553E5">
        <w:tc>
          <w:tcPr>
            <w:tcW w:w="2722" w:type="dxa"/>
          </w:tcPr>
          <w:p w14:paraId="2F5C36DE" w14:textId="7C265BA3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7FB1A46F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CFE2298" w14:textId="418A93C8" w:rsidR="00EC4287" w:rsidRPr="00EC4287" w:rsidRDefault="000B50AA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6B0C9C" w:rsidRPr="006B0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820D31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40E0D3" w14:textId="6E67766E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(111)</w:t>
            </w:r>
          </w:p>
        </w:tc>
        <w:tc>
          <w:tcPr>
            <w:tcW w:w="270" w:type="dxa"/>
            <w:shd w:val="clear" w:color="auto" w:fill="auto"/>
          </w:tcPr>
          <w:p w14:paraId="07FDD832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5BABF7" w14:textId="430F72C3" w:rsidR="00EC4287" w:rsidRPr="000B50AA" w:rsidRDefault="000B50AA" w:rsidP="000B50A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6B0C9C" w:rsidRPr="006B0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E0E63E" w14:textId="77777777" w:rsidR="00EC4287" w:rsidRPr="000B50AA" w:rsidRDefault="00EC4287" w:rsidP="000B50AA">
            <w:pPr>
              <w:tabs>
                <w:tab w:val="clear" w:pos="907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EDA541" w14:textId="073D1210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(111)</w:t>
            </w:r>
          </w:p>
        </w:tc>
      </w:tr>
      <w:tr w:rsidR="00EC4287" w:rsidRPr="00EC4287" w14:paraId="1372DE34" w14:textId="77777777" w:rsidTr="00DD3583">
        <w:tc>
          <w:tcPr>
            <w:tcW w:w="2722" w:type="dxa"/>
          </w:tcPr>
          <w:p w14:paraId="18ECFD7B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56C50B88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54EB" w14:textId="1B763609" w:rsidR="00EC4287" w:rsidRPr="00EC4287" w:rsidRDefault="009B5A82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12,227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0C6B" w14:textId="6E4BE8DE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14,078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6B47E" w14:textId="270AE293" w:rsidR="00EC4287" w:rsidRPr="00EC4287" w:rsidRDefault="003324DE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24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</w:t>
            </w:r>
            <w:r w:rsid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DD73006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1F62" w14:textId="6181344D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22,861</w:t>
            </w:r>
          </w:p>
        </w:tc>
      </w:tr>
      <w:tr w:rsidR="00EC4287" w:rsidRPr="00EC4287" w14:paraId="4369CEA4" w14:textId="77777777" w:rsidTr="00DD3583">
        <w:tc>
          <w:tcPr>
            <w:tcW w:w="2722" w:type="dxa"/>
          </w:tcPr>
          <w:p w14:paraId="38C31E13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306586AF" w14:textId="77777777" w:rsidR="00EC4287" w:rsidRPr="00EC4287" w:rsidRDefault="00EC4287" w:rsidP="00EC428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1ECC1DD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61068" w14:textId="77777777" w:rsidR="00EC4287" w:rsidRPr="00EC4287" w:rsidRDefault="00EC4287" w:rsidP="00EC428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9402671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FB3E4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74E874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66D93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A68C86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4287" w:rsidRPr="00EC4287" w14:paraId="0F052ACF" w14:textId="77777777" w:rsidTr="008F7C85">
        <w:tc>
          <w:tcPr>
            <w:tcW w:w="2722" w:type="dxa"/>
          </w:tcPr>
          <w:p w14:paraId="624FF43E" w14:textId="2914E6A1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82" w:type="dxa"/>
          </w:tcPr>
          <w:p w14:paraId="3059C7C4" w14:textId="77777777" w:rsidR="00EC4287" w:rsidRPr="00EC4287" w:rsidRDefault="00EC4287" w:rsidP="00EC428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516A7D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F37C4" w14:textId="77777777" w:rsidR="00EC4287" w:rsidRPr="00EC4287" w:rsidRDefault="00EC4287" w:rsidP="00EC428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2BB4BDE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5A729D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BF19E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A0E23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121039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4287" w:rsidRPr="00EC4287" w14:paraId="75DAC4B8" w14:textId="77777777" w:rsidTr="008F7C85">
        <w:tc>
          <w:tcPr>
            <w:tcW w:w="2722" w:type="dxa"/>
          </w:tcPr>
          <w:p w14:paraId="70647DFC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A4227BA" w14:textId="736406BD" w:rsidR="00EC4287" w:rsidRPr="00EC4287" w:rsidRDefault="00EC4287" w:rsidP="00EC428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36FAFC16" w14:textId="67E1D1BF" w:rsidR="00EC4287" w:rsidRPr="00EC4287" w:rsidRDefault="004D6795" w:rsidP="00EC428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</w:t>
            </w:r>
            <w:r w:rsidR="00473E03" w:rsidRPr="00473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EC4287" w:rsidRPr="00EC4287" w:rsidRDefault="00EC4287" w:rsidP="00EC428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1B51DC4" w14:textId="12F88FE9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6EB3348F" w:rsidR="00EC4287" w:rsidRPr="00EC4287" w:rsidRDefault="00A7066B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</w:t>
            </w:r>
            <w:r w:rsidR="002833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9F71CA6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2D74F" w14:textId="53417DAF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5,976</w:t>
            </w:r>
          </w:p>
        </w:tc>
      </w:tr>
      <w:tr w:rsidR="00EC4287" w:rsidRPr="00EC4287" w14:paraId="682DF189" w14:textId="77777777" w:rsidTr="008F7C85">
        <w:tc>
          <w:tcPr>
            <w:tcW w:w="2722" w:type="dxa"/>
          </w:tcPr>
          <w:p w14:paraId="64B9AA92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41D19A40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535ECC07" w:rsidR="00EC4287" w:rsidRPr="00EC4287" w:rsidRDefault="00A7066B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26A98B9F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6,233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376CD97B" w:rsidR="00EC4287" w:rsidRPr="00EC4287" w:rsidRDefault="00A7066B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11,703</w:t>
            </w:r>
          </w:p>
        </w:tc>
        <w:tc>
          <w:tcPr>
            <w:tcW w:w="270" w:type="dxa"/>
            <w:shd w:val="clear" w:color="auto" w:fill="auto"/>
          </w:tcPr>
          <w:p w14:paraId="736A46EA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F6476" w14:textId="438C355F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5,836</w:t>
            </w:r>
          </w:p>
        </w:tc>
      </w:tr>
      <w:tr w:rsidR="00EC4287" w:rsidRPr="00EC4287" w14:paraId="1659A7F7" w14:textId="77777777" w:rsidTr="008F7C85">
        <w:tc>
          <w:tcPr>
            <w:tcW w:w="2722" w:type="dxa"/>
          </w:tcPr>
          <w:p w14:paraId="4597F979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24A7597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D8E0B81" w14:textId="7DFDE7FF" w:rsidR="00EC4287" w:rsidRPr="00EC4287" w:rsidRDefault="00F3471F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17,965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4FE9C4E" w14:textId="23B12F54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6,325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57E3563D" w:rsidR="00EC4287" w:rsidRPr="00EC4287" w:rsidRDefault="00A7066B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21,62</w:t>
            </w:r>
            <w:r w:rsidR="00F3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2B84CA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92231C" w14:textId="12E72CCA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11,812</w:t>
            </w:r>
          </w:p>
        </w:tc>
      </w:tr>
      <w:tr w:rsidR="00EC4287" w:rsidRPr="00EC4287" w14:paraId="0FBA9C14" w14:textId="77777777" w:rsidTr="009553E5">
        <w:tc>
          <w:tcPr>
            <w:tcW w:w="2722" w:type="dxa"/>
          </w:tcPr>
          <w:p w14:paraId="29D267F8" w14:textId="4356E838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07EB7049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E3F562A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D98B9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ACBC1FE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E0D56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24A79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DFE091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707FF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C4287" w:rsidRPr="00EC4287" w14:paraId="47C1557E" w14:textId="77777777" w:rsidTr="009553E5">
        <w:tc>
          <w:tcPr>
            <w:tcW w:w="2722" w:type="dxa"/>
          </w:tcPr>
          <w:p w14:paraId="28E28AE7" w14:textId="2778B744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15F790D8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57C688A" w14:textId="1EBE5F99" w:rsidR="00EC4287" w:rsidRPr="000B2230" w:rsidRDefault="000B2230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7D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34735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E8F8442" w14:textId="1D31351E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shd w:val="clear" w:color="auto" w:fill="auto"/>
          </w:tcPr>
          <w:p w14:paraId="62D1C72B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D2ABBE" w14:textId="58B920AF" w:rsidR="00EC4287" w:rsidRPr="000B2230" w:rsidRDefault="000B2230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7D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1359D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694679" w14:textId="33075D0B" w:rsidR="00EC4287" w:rsidRPr="00EC4287" w:rsidRDefault="00EC4287" w:rsidP="00EC428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</w:tr>
      <w:tr w:rsidR="00EC4287" w:rsidRPr="00EC4287" w14:paraId="5E908C78" w14:textId="77777777" w:rsidTr="00DD3583">
        <w:tc>
          <w:tcPr>
            <w:tcW w:w="2722" w:type="dxa"/>
          </w:tcPr>
          <w:p w14:paraId="20AD7075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38BFEC48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4D57" w14:textId="5B040866" w:rsidR="00EC4287" w:rsidRPr="00EC4287" w:rsidRDefault="00F3471F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471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</w:t>
            </w:r>
            <w:r w:rsidR="00CF7D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B3051" w14:textId="4AA0A37E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5,772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CC01" w14:textId="258796AD" w:rsidR="00EC4287" w:rsidRPr="00EC4287" w:rsidRDefault="004D6795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67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</w:t>
            </w:r>
            <w:r w:rsidR="00CF7D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30070460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B1B1" w14:textId="755AFDD9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11,259</w:t>
            </w:r>
          </w:p>
        </w:tc>
      </w:tr>
      <w:tr w:rsidR="00EC4287" w:rsidRPr="00EC4287" w14:paraId="76EC90B8" w14:textId="77777777" w:rsidTr="008F7C85">
        <w:trPr>
          <w:trHeight w:val="143"/>
        </w:trPr>
        <w:tc>
          <w:tcPr>
            <w:tcW w:w="2722" w:type="dxa"/>
          </w:tcPr>
          <w:p w14:paraId="6A69C822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72FB9CF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6F87E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67B738" w14:textId="77777777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C4287" w:rsidRPr="00EC4287" w14:paraId="7A034F9D" w14:textId="77777777" w:rsidTr="008F7C85">
        <w:tc>
          <w:tcPr>
            <w:tcW w:w="2722" w:type="dxa"/>
          </w:tcPr>
          <w:p w14:paraId="6C78D794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2F348F7" w14:textId="77777777" w:rsidR="00EC4287" w:rsidRPr="00EC4287" w:rsidRDefault="00EC4287" w:rsidP="00EC428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29E52F38" w:rsidR="00EC4287" w:rsidRPr="00EC4287" w:rsidRDefault="009B5A82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</w:t>
            </w:r>
            <w:r w:rsidR="00CF7D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78EFC230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</w:rPr>
              <w:t>19,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3640EF94" w:rsidR="00EC4287" w:rsidRPr="00EC4287" w:rsidRDefault="009B5A82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</w:t>
            </w:r>
            <w:r w:rsidR="00CF7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5A507CD5" w14:textId="77777777" w:rsidR="00EC4287" w:rsidRPr="00EC4287" w:rsidRDefault="00EC4287" w:rsidP="00EC428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D1DC75" w14:textId="4FE2A8C6" w:rsidR="00EC4287" w:rsidRPr="00EC4287" w:rsidRDefault="00EC4287" w:rsidP="00EC42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34,120</w:t>
            </w:r>
          </w:p>
        </w:tc>
      </w:tr>
    </w:tbl>
    <w:p w14:paraId="4FFD4D0C" w14:textId="4381A857" w:rsidR="009A23C0" w:rsidRPr="00EC4287" w:rsidRDefault="009A23C0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24"/>
          <w:szCs w:val="24"/>
        </w:rPr>
      </w:pPr>
    </w:p>
    <w:p w14:paraId="3D828A37" w14:textId="68C05B97" w:rsidR="003D3B0E" w:rsidRPr="00EC4287" w:rsidRDefault="003D3B0E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E75722" w:rsidRPr="00EC4287">
        <w:rPr>
          <w:rFonts w:asciiTheme="majorBidi" w:hAnsiTheme="majorBidi" w:cstheme="majorBidi"/>
          <w:sz w:val="30"/>
          <w:szCs w:val="30"/>
          <w:cs/>
        </w:rPr>
        <w:t>เ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EC4287">
        <w:rPr>
          <w:rFonts w:asciiTheme="majorBidi" w:hAnsiTheme="majorBidi" w:cstheme="majorBidi"/>
          <w:sz w:val="30"/>
          <w:szCs w:val="30"/>
        </w:rPr>
        <w:t>2</w:t>
      </w:r>
      <w:r w:rsidR="00891105">
        <w:rPr>
          <w:rFonts w:asciiTheme="majorBidi" w:hAnsiTheme="majorBidi" w:cstheme="majorBidi"/>
          <w:sz w:val="30"/>
          <w:szCs w:val="30"/>
        </w:rPr>
        <w:t>5</w:t>
      </w:r>
    </w:p>
    <w:p w14:paraId="47F66205" w14:textId="521B2E7C" w:rsidR="00397022" w:rsidRPr="00EC4287" w:rsidRDefault="00397022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9D6538C" w14:textId="600D43A4" w:rsidR="00E11C81" w:rsidRPr="00EC4287" w:rsidRDefault="00E11C81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ลูกหนี้ตามสัญญาเช่าซื้อ</w:t>
      </w:r>
    </w:p>
    <w:p w14:paraId="03A7F288" w14:textId="5D100938" w:rsidR="003D3B0E" w:rsidRPr="00EC4287" w:rsidRDefault="003D3B0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p w14:paraId="6B14F551" w14:textId="1B344AB9" w:rsidR="003D3B0E" w:rsidRDefault="003D3B0E" w:rsidP="003D3B0E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EC4287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402368E8" w14:textId="77777777" w:rsidR="00895C60" w:rsidRPr="00895C60" w:rsidRDefault="00895C60" w:rsidP="00895C60">
      <w:pPr>
        <w:rPr>
          <w:lang w:val="th-TH"/>
        </w:rPr>
      </w:pPr>
    </w:p>
    <w:p w14:paraId="1A070200" w14:textId="1E16FB3F" w:rsidR="003D3B0E" w:rsidRPr="00EC4287" w:rsidRDefault="003D3B0E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ลูกหนี้ตามสัญญาเช่าซื้อแสดงด้วยจำนวนหนี้คงเหลือตามสัญญาหักด้วย</w:t>
      </w:r>
      <w:r w:rsidR="00201172" w:rsidRPr="00EC428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EC4287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201172" w:rsidRPr="00EC4287">
        <w:rPr>
          <w:rFonts w:asciiTheme="majorBidi" w:hAnsiTheme="majorBidi" w:cstheme="majorBidi"/>
          <w:sz w:val="30"/>
          <w:szCs w:val="30"/>
          <w:cs/>
        </w:rPr>
        <w:t xml:space="preserve">รับรอการรับรู้ ภาษีขายรอตัดบัญชี </w:t>
      </w:r>
      <w:r w:rsidRPr="00EC4287">
        <w:rPr>
          <w:rFonts w:asciiTheme="majorBidi" w:hAnsiTheme="majorBidi" w:cstheme="majorBidi"/>
          <w:sz w:val="30"/>
          <w:szCs w:val="30"/>
          <w:cs/>
        </w:rPr>
        <w:t>และค่าเผื่อผลขาดทุน</w:t>
      </w:r>
      <w:r w:rsidR="008F7C85" w:rsidRPr="00EC4287">
        <w:rPr>
          <w:rFonts w:asciiTheme="majorBidi" w:hAnsiTheme="majorBidi" w:cstheme="majorBidi"/>
          <w:sz w:val="30"/>
          <w:szCs w:val="30"/>
          <w:cs/>
        </w:rPr>
        <w:t>ด้านเครดิตที่คาดว่าจะเกิดขึ้น</w:t>
      </w:r>
    </w:p>
    <w:p w14:paraId="3D726DA5" w14:textId="77777777" w:rsidR="005B2BC2" w:rsidRPr="00EC4287" w:rsidRDefault="005B2BC2" w:rsidP="003D3B0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0DE740" w14:textId="1683B953" w:rsidR="003D3B0E" w:rsidRPr="00EC4287" w:rsidRDefault="00D27471" w:rsidP="00847F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847FE1" w:rsidRPr="00EC4287">
        <w:rPr>
          <w:rFonts w:asciiTheme="majorBidi" w:hAnsiTheme="majorBidi" w:cstheme="majorBidi"/>
          <w:sz w:val="30"/>
          <w:szCs w:val="30"/>
          <w:cs/>
        </w:rPr>
        <w:t xml:space="preserve">พิจารณาค่าเผื่อผลขาดทุนด้านเครดิตที่คาดว่าจะเกิดขึ้นของลูกหนี้ตามสัญญาเช่าซื้อตามที่เปิดเผยในหมายเหตุข้อ </w:t>
      </w:r>
      <w:r w:rsidR="00847FE1" w:rsidRPr="00EC4287">
        <w:rPr>
          <w:rFonts w:asciiTheme="majorBidi" w:hAnsiTheme="majorBidi" w:cstheme="majorBidi"/>
          <w:sz w:val="30"/>
          <w:szCs w:val="30"/>
        </w:rPr>
        <w:t>2</w:t>
      </w:r>
      <w:r w:rsidR="00891105">
        <w:rPr>
          <w:rFonts w:asciiTheme="majorBidi" w:hAnsiTheme="majorBidi" w:cstheme="majorBidi"/>
          <w:sz w:val="30"/>
          <w:szCs w:val="30"/>
        </w:rPr>
        <w:t>5</w:t>
      </w:r>
    </w:p>
    <w:p w14:paraId="1F3A9722" w14:textId="25C4C699" w:rsidR="002A3633" w:rsidRPr="006108A0" w:rsidRDefault="002A3633" w:rsidP="00610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0A4ED6" w:rsidRPr="00EC4287" w14:paraId="3F1A2F76" w14:textId="0A7D6AF9" w:rsidTr="000A4ED6">
        <w:tc>
          <w:tcPr>
            <w:tcW w:w="1078" w:type="pct"/>
          </w:tcPr>
          <w:p w14:paraId="67A41841" w14:textId="77777777" w:rsidR="000A4ED6" w:rsidRPr="007E519B" w:rsidRDefault="000A4ED6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shd w:val="clear" w:color="auto" w:fill="auto"/>
            <w:vAlign w:val="bottom"/>
          </w:tcPr>
          <w:p w14:paraId="087D9A9E" w14:textId="2D54807A" w:rsidR="000A4ED6" w:rsidRPr="007E519B" w:rsidRDefault="000A4ED6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0A4ED6" w:rsidRPr="00EC4287" w14:paraId="36A7EA55" w14:textId="55A14FCD" w:rsidTr="000A4ED6">
        <w:tc>
          <w:tcPr>
            <w:tcW w:w="1078" w:type="pct"/>
          </w:tcPr>
          <w:p w14:paraId="6A9B9C27" w14:textId="77777777" w:rsidR="000A4ED6" w:rsidRPr="007E519B" w:rsidRDefault="000A4ED6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287F525A" w14:textId="2960B23C" w:rsidR="000A4ED6" w:rsidRPr="007E519B" w:rsidRDefault="000A4ED6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C4287"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0A4ED6" w:rsidRPr="00EC4287" w14:paraId="5E96798B" w14:textId="3787093C" w:rsidTr="000A4ED6">
        <w:tc>
          <w:tcPr>
            <w:tcW w:w="1078" w:type="pct"/>
          </w:tcPr>
          <w:p w14:paraId="62D58F6D" w14:textId="77777777" w:rsidR="000A4ED6" w:rsidRPr="007E519B" w:rsidRDefault="000A4ED6" w:rsidP="000A4ED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35EC2C8E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07602E7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64" w:type="pct"/>
            <w:vAlign w:val="bottom"/>
          </w:tcPr>
          <w:p w14:paraId="0A5A1E0E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3E3FB329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2CC90EF4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4F5F10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57FEBA09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33C136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76881B91" w14:textId="713A3322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73" w:type="pct"/>
            <w:vAlign w:val="bottom"/>
          </w:tcPr>
          <w:p w14:paraId="527A01A9" w14:textId="4B816DC0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4ED6" w:rsidRPr="00EC4287" w14:paraId="1A92D2AF" w14:textId="2D9E9972" w:rsidTr="000A4ED6">
        <w:tc>
          <w:tcPr>
            <w:tcW w:w="1078" w:type="pct"/>
          </w:tcPr>
          <w:p w14:paraId="4DC1AAAD" w14:textId="77777777" w:rsidR="000A4ED6" w:rsidRPr="007E519B" w:rsidRDefault="000A4ED6" w:rsidP="000A4ED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9" w:type="pct"/>
            <w:gridSpan w:val="6"/>
            <w:vAlign w:val="bottom"/>
          </w:tcPr>
          <w:p w14:paraId="19BD9F3E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573" w:type="pct"/>
          </w:tcPr>
          <w:p w14:paraId="38717737" w14:textId="77777777" w:rsidR="000A4ED6" w:rsidRPr="007E519B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A4ED6" w:rsidRPr="00EC4287" w14:paraId="05D1FDB7" w14:textId="73F759C9" w:rsidTr="000A4ED6">
        <w:trPr>
          <w:trHeight w:val="432"/>
        </w:trPr>
        <w:tc>
          <w:tcPr>
            <w:tcW w:w="1078" w:type="pct"/>
            <w:vAlign w:val="center"/>
          </w:tcPr>
          <w:p w14:paraId="0DA95028" w14:textId="77777777" w:rsidR="000A4ED6" w:rsidRPr="007E519B" w:rsidRDefault="000A4ED6" w:rsidP="00895C60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374B412" w14:textId="1756CF71" w:rsidR="000A4ED6" w:rsidRPr="007E519B" w:rsidRDefault="006B0C9C" w:rsidP="00516FD2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561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F2CF075" w14:textId="538B7AB6" w:rsidR="000A4ED6" w:rsidRPr="007E519B" w:rsidRDefault="006B0C9C" w:rsidP="00516FD2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103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A116AC9" w14:textId="54C9EAF2" w:rsidR="000A4ED6" w:rsidRPr="007E519B" w:rsidRDefault="006B0C9C" w:rsidP="00516FD2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93A4FED" w14:textId="017D1693" w:rsidR="000A4ED6" w:rsidRPr="007E519B" w:rsidRDefault="006B0C9C" w:rsidP="00516FD2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49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D1905B3" w14:textId="05D3CB98" w:rsidR="000A4ED6" w:rsidRPr="007E519B" w:rsidRDefault="006B0C9C" w:rsidP="00516FD2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FC6C43" w14:textId="53D6CAFF" w:rsidR="000A4ED6" w:rsidRPr="007E519B" w:rsidRDefault="006B0C9C" w:rsidP="00895C60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="00205F38" w:rsidRPr="00895C60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="001727A8"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73" w:type="pct"/>
            <w:vAlign w:val="center"/>
          </w:tcPr>
          <w:p w14:paraId="733C67EE" w14:textId="040BFFE8" w:rsidR="000A4ED6" w:rsidRPr="007E519B" w:rsidRDefault="006B0C9C" w:rsidP="008C656B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804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="001727A8"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</w:p>
        </w:tc>
      </w:tr>
      <w:tr w:rsidR="000A4ED6" w:rsidRPr="00EC4287" w14:paraId="39F5BA23" w14:textId="6F6C15A9" w:rsidTr="007E519B">
        <w:trPr>
          <w:trHeight w:val="60"/>
        </w:trPr>
        <w:tc>
          <w:tcPr>
            <w:tcW w:w="1078" w:type="pct"/>
            <w:vAlign w:val="center"/>
          </w:tcPr>
          <w:p w14:paraId="63FF11DF" w14:textId="77777777" w:rsidR="000A4ED6" w:rsidRPr="007E519B" w:rsidRDefault="000A4ED6" w:rsidP="000A4ED6">
            <w:pPr>
              <w:tabs>
                <w:tab w:val="clear" w:pos="1871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B5D8149" w14:textId="6D3AF6F4" w:rsidR="000A4ED6" w:rsidRPr="007E519B" w:rsidRDefault="000A4ED6" w:rsidP="000A4ED6">
            <w:pPr>
              <w:tabs>
                <w:tab w:val="clear" w:pos="907"/>
                <w:tab w:val="decimal" w:pos="817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D35AF39" w14:textId="7D52D178" w:rsidR="000A4ED6" w:rsidRPr="007E519B" w:rsidRDefault="000A4ED6" w:rsidP="000A4ED6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F901883" w14:textId="0DF14E3A" w:rsidR="000A4ED6" w:rsidRPr="007E519B" w:rsidRDefault="000A4ED6" w:rsidP="000A4ED6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6094EA2" w14:textId="73D6AE80" w:rsidR="000A4ED6" w:rsidRPr="007E519B" w:rsidRDefault="000A4ED6" w:rsidP="000A4ED6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E1A45D7" w14:textId="00DE8666" w:rsidR="000A4ED6" w:rsidRPr="007E519B" w:rsidRDefault="000A4ED6" w:rsidP="000A4ED6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F60A4B" w14:textId="62E8324C" w:rsidR="000A4ED6" w:rsidRPr="007E519B" w:rsidRDefault="000A4ED6" w:rsidP="000A4ED6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2087EC82" w14:textId="01A2F045" w:rsidR="000A4ED6" w:rsidRPr="007E519B" w:rsidRDefault="000A4ED6" w:rsidP="000A4ED6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F38" w:rsidRPr="00EC4287" w14:paraId="0D794C6F" w14:textId="1988F14C" w:rsidTr="007E519B">
        <w:trPr>
          <w:trHeight w:hRule="exact" w:val="380"/>
        </w:trPr>
        <w:tc>
          <w:tcPr>
            <w:tcW w:w="1078" w:type="pct"/>
            <w:vAlign w:val="center"/>
          </w:tcPr>
          <w:p w14:paraId="22F290DB" w14:textId="77777777" w:rsidR="00205F38" w:rsidRPr="007E519B" w:rsidRDefault="00205F38" w:rsidP="00205F3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EABE79E" w14:textId="09FF6265" w:rsidR="00205F38" w:rsidRPr="007E519B" w:rsidRDefault="00205F38" w:rsidP="007753DD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3E16BDF" w14:textId="16FA8881" w:rsidR="00205F38" w:rsidRPr="007E519B" w:rsidRDefault="00205F38" w:rsidP="007753DD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952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9F40AD3" w14:textId="4F814481" w:rsidR="00205F38" w:rsidRPr="007E519B" w:rsidRDefault="00205F38" w:rsidP="007753DD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501F10" w14:textId="3384A330" w:rsidR="00205F38" w:rsidRPr="007E519B" w:rsidRDefault="00205F38" w:rsidP="007753DD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6C47D8E" w14:textId="44DDACE9" w:rsidR="00205F38" w:rsidRPr="007E519B" w:rsidRDefault="00205F38" w:rsidP="007753DD">
            <w:pPr>
              <w:pStyle w:val="numbernegative"/>
              <w:tabs>
                <w:tab w:val="decimal" w:pos="78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B119B23" w14:textId="3005D182" w:rsidR="00205F38" w:rsidRPr="007E519B" w:rsidRDefault="00205F38" w:rsidP="002755AA">
            <w:pPr>
              <w:pStyle w:val="numbernegative"/>
              <w:tabs>
                <w:tab w:val="decimal" w:pos="78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359DC1AF" w14:textId="65B08428" w:rsidR="00205F38" w:rsidRPr="007E519B" w:rsidRDefault="00205F38" w:rsidP="00F06D8F">
            <w:pPr>
              <w:pStyle w:val="numbernegative"/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5F38" w:rsidRPr="00EC4287" w14:paraId="50DD0D28" w14:textId="001C1E96" w:rsidTr="000A4ED6">
        <w:trPr>
          <w:trHeight w:val="432"/>
        </w:trPr>
        <w:tc>
          <w:tcPr>
            <w:tcW w:w="1078" w:type="pct"/>
            <w:vAlign w:val="center"/>
          </w:tcPr>
          <w:p w14:paraId="0175F314" w14:textId="77777777" w:rsidR="00205F38" w:rsidRPr="007E519B" w:rsidRDefault="00205F38" w:rsidP="00205F3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4FAF4F3" w14:textId="70940259" w:rsidR="00205F38" w:rsidRPr="007E519B" w:rsidRDefault="00205F38" w:rsidP="00205F38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A93C7F9" w14:textId="6311F58C" w:rsidR="00205F38" w:rsidRPr="007E519B" w:rsidRDefault="00205F38" w:rsidP="00205F3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26B7B8E" w14:textId="72F7E406" w:rsidR="00205F38" w:rsidRPr="007E519B" w:rsidRDefault="00205F38" w:rsidP="00205F3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051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06FBB86" w14:textId="020C8A65" w:rsidR="00205F38" w:rsidRPr="007E519B" w:rsidRDefault="00205F38" w:rsidP="00205F3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2979BB5A" w14:textId="525FA023" w:rsidR="00205F38" w:rsidRPr="007E519B" w:rsidRDefault="00205F38" w:rsidP="00205F38">
            <w:pPr>
              <w:pStyle w:val="numbernegative"/>
              <w:pBdr>
                <w:bottom w:val="single" w:sz="4" w:space="1" w:color="auto"/>
              </w:pBdr>
              <w:tabs>
                <w:tab w:val="decimal" w:pos="78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1543F6" w14:textId="4898B8D1" w:rsidR="00205F38" w:rsidRPr="007E519B" w:rsidRDefault="00205F38" w:rsidP="002755AA">
            <w:pPr>
              <w:pStyle w:val="numbernegative"/>
              <w:pBdr>
                <w:bottom w:val="single" w:sz="4" w:space="1" w:color="auto"/>
              </w:pBdr>
              <w:tabs>
                <w:tab w:val="decimal" w:pos="78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269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vAlign w:val="center"/>
          </w:tcPr>
          <w:p w14:paraId="51CE02F5" w14:textId="45602346" w:rsidR="00205F38" w:rsidRPr="007E519B" w:rsidRDefault="00205F38" w:rsidP="00F06D8F">
            <w:pPr>
              <w:pStyle w:val="numbernegative"/>
              <w:pBdr>
                <w:bottom w:val="single" w:sz="4" w:space="1" w:color="auto"/>
              </w:pBdr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512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5F38" w:rsidRPr="00EC4287" w14:paraId="5365DA96" w14:textId="6754601F" w:rsidTr="007E519B">
        <w:trPr>
          <w:trHeight w:val="335"/>
        </w:trPr>
        <w:tc>
          <w:tcPr>
            <w:tcW w:w="1078" w:type="pct"/>
            <w:vAlign w:val="center"/>
          </w:tcPr>
          <w:p w14:paraId="4B4E9ABC" w14:textId="77777777" w:rsidR="00205F38" w:rsidRPr="007E519B" w:rsidRDefault="00205F38" w:rsidP="00205F3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930B05" w14:textId="7891E173" w:rsidR="00205F38" w:rsidRPr="007E519B" w:rsidRDefault="006B0C9C" w:rsidP="00516FD2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434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11A87CC" w14:textId="53DD8AE2" w:rsidR="00205F38" w:rsidRPr="007E519B" w:rsidRDefault="006B0C9C" w:rsidP="00516FD2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73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1D873CE" w14:textId="34188CB7" w:rsidR="00205F38" w:rsidRPr="007E519B" w:rsidRDefault="006B0C9C" w:rsidP="00516FD2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DF5F62" w14:textId="0DDE9504" w:rsidR="00205F38" w:rsidRPr="007E519B" w:rsidRDefault="006B0C9C" w:rsidP="00516FD2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5AF943" w14:textId="6ECEA94D" w:rsidR="00205F38" w:rsidRPr="007E519B" w:rsidRDefault="006B0C9C" w:rsidP="00516FD2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0193DD5" w14:textId="40E06A56" w:rsidR="00205F38" w:rsidRPr="007E519B" w:rsidRDefault="006B0C9C" w:rsidP="00516FD2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</w:t>
            </w:r>
            <w:r w:rsidR="001727A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73" w:type="pct"/>
            <w:vAlign w:val="center"/>
          </w:tcPr>
          <w:p w14:paraId="2AF87BCD" w14:textId="73B422B9" w:rsidR="00205F38" w:rsidRPr="007E519B" w:rsidRDefault="006B0C9C" w:rsidP="00F06D8F">
            <w:pPr>
              <w:pStyle w:val="numbernegative"/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618</w:t>
            </w:r>
            <w:r w:rsidR="00205F3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</w:t>
            </w:r>
            <w:r w:rsidR="001727A8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05F38" w:rsidRPr="00EC4287" w14:paraId="0C8C867C" w14:textId="19B22897" w:rsidTr="000A4ED6">
        <w:trPr>
          <w:trHeight w:val="432"/>
        </w:trPr>
        <w:tc>
          <w:tcPr>
            <w:tcW w:w="1078" w:type="pct"/>
            <w:vAlign w:val="center"/>
          </w:tcPr>
          <w:p w14:paraId="057F8DE7" w14:textId="69533DD3" w:rsidR="00205F38" w:rsidRPr="007E519B" w:rsidRDefault="00205F38" w:rsidP="00205F38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9738F7E" w14:textId="08E68239" w:rsidR="00205F38" w:rsidRPr="007E519B" w:rsidRDefault="00205F38" w:rsidP="00516FD2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754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1548D92" w14:textId="0E897CB3" w:rsidR="00205F38" w:rsidRPr="007E519B" w:rsidRDefault="00205F38" w:rsidP="00516FD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3C7E7BE" w14:textId="467EFDC8" w:rsidR="00205F38" w:rsidRPr="007E519B" w:rsidRDefault="00205F38" w:rsidP="00516FD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712255C" w14:textId="771AC2B8" w:rsidR="00205F38" w:rsidRPr="007E519B" w:rsidRDefault="00205F38" w:rsidP="00516FD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E302340" w14:textId="41E43586" w:rsidR="00205F38" w:rsidRPr="007E519B" w:rsidRDefault="00205F38" w:rsidP="00516FD2">
            <w:pPr>
              <w:pStyle w:val="numbernegative"/>
              <w:pBdr>
                <w:bottom w:val="single" w:sz="4" w:space="1" w:color="auto"/>
              </w:pBdr>
              <w:tabs>
                <w:tab w:val="decimal" w:pos="78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7C50638" w14:textId="545DC622" w:rsidR="00205F38" w:rsidRPr="007E519B" w:rsidRDefault="001727A8" w:rsidP="001727A8">
            <w:pPr>
              <w:pStyle w:val="numbernegative"/>
              <w:pBdr>
                <w:bottom w:val="single" w:sz="4" w:space="1" w:color="auto"/>
              </w:pBdr>
              <w:tabs>
                <w:tab w:val="decimal" w:pos="78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3" w:type="pct"/>
            <w:vAlign w:val="bottom"/>
          </w:tcPr>
          <w:p w14:paraId="62CBD669" w14:textId="3DE6A1F8" w:rsidR="00205F38" w:rsidRPr="007E519B" w:rsidRDefault="00205F38" w:rsidP="00516FD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081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5F38" w:rsidRPr="00EC4287" w14:paraId="709EF2E9" w14:textId="40ED64C5" w:rsidTr="000A4ED6">
        <w:trPr>
          <w:trHeight w:val="432"/>
        </w:trPr>
        <w:tc>
          <w:tcPr>
            <w:tcW w:w="1078" w:type="pct"/>
            <w:vAlign w:val="center"/>
          </w:tcPr>
          <w:p w14:paraId="06100B5B" w14:textId="77777777" w:rsidR="00205F38" w:rsidRPr="007E519B" w:rsidRDefault="00205F38" w:rsidP="00205F3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906066" w14:textId="68AAAC61" w:rsidR="00205F38" w:rsidRPr="007E519B" w:rsidRDefault="006B0C9C" w:rsidP="00516FD2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708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DCF07B1" w14:textId="0B410AF2" w:rsidR="00205F38" w:rsidRPr="007E519B" w:rsidRDefault="006B0C9C" w:rsidP="00516FD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A66D495" w14:textId="2845A696" w:rsidR="00205F38" w:rsidRPr="007E519B" w:rsidRDefault="006B0C9C" w:rsidP="00516FD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5F65CAD" w14:textId="7527F2D6" w:rsidR="00205F38" w:rsidRPr="007E519B" w:rsidRDefault="006B0C9C" w:rsidP="00516FD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74E3F1F" w14:textId="302C268C" w:rsidR="00205F38" w:rsidRPr="007E519B" w:rsidRDefault="006B0C9C" w:rsidP="002755AA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FD88624" w14:textId="18EC70D5" w:rsidR="00205F38" w:rsidRPr="007E519B" w:rsidRDefault="006B0C9C" w:rsidP="002755AA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="001727A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73" w:type="pct"/>
            <w:vAlign w:val="center"/>
          </w:tcPr>
          <w:p w14:paraId="6E3F9F3F" w14:textId="4961C248" w:rsidR="00205F38" w:rsidRPr="007E519B" w:rsidRDefault="006B0C9C" w:rsidP="00F06D8F">
            <w:pPr>
              <w:pStyle w:val="numbernegative"/>
              <w:pBdr>
                <w:bottom w:val="double" w:sz="4" w:space="1" w:color="auto"/>
              </w:pBdr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544</w:t>
            </w:r>
            <w:r w:rsidR="00205F3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="001727A8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0780B739" w14:textId="18DA7AC7" w:rsidR="00201172" w:rsidRPr="007E519B" w:rsidRDefault="00201172" w:rsidP="00E61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right="-43"/>
        <w:jc w:val="thaiDistribute"/>
        <w:rPr>
          <w:rFonts w:asciiTheme="majorBidi" w:hAnsiTheme="majorBidi" w:cstheme="majorBidi"/>
          <w:b/>
          <w:bCs/>
          <w:spacing w:val="-2"/>
        </w:rPr>
      </w:pP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EC4287" w:rsidRPr="00EC4287" w14:paraId="18937FA8" w14:textId="77777777" w:rsidTr="007E519B">
        <w:trPr>
          <w:trHeight w:val="128"/>
        </w:trPr>
        <w:tc>
          <w:tcPr>
            <w:tcW w:w="1078" w:type="pct"/>
          </w:tcPr>
          <w:p w14:paraId="448C9637" w14:textId="77777777" w:rsidR="00EC4287" w:rsidRPr="007E519B" w:rsidRDefault="00EC4287" w:rsidP="00EC428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06B89D4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C4287" w:rsidRPr="00EC4287" w14:paraId="7757F1C4" w14:textId="77777777" w:rsidTr="007E519B">
        <w:trPr>
          <w:trHeight w:val="1766"/>
        </w:trPr>
        <w:tc>
          <w:tcPr>
            <w:tcW w:w="1078" w:type="pct"/>
          </w:tcPr>
          <w:p w14:paraId="6D950A40" w14:textId="77777777" w:rsidR="00EC4287" w:rsidRPr="007E519B" w:rsidRDefault="00EC4287" w:rsidP="00EC428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09B71843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02A821A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64" w:type="pct"/>
            <w:vAlign w:val="bottom"/>
          </w:tcPr>
          <w:p w14:paraId="09CE0F64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4131310A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173331F0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0F8DD8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49C16026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9272FD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7F521DF0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73" w:type="pct"/>
            <w:vAlign w:val="bottom"/>
          </w:tcPr>
          <w:p w14:paraId="0C536BB7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4287" w:rsidRPr="00EC4287" w14:paraId="15D8CA8F" w14:textId="77777777" w:rsidTr="007E519B">
        <w:trPr>
          <w:trHeight w:val="200"/>
        </w:trPr>
        <w:tc>
          <w:tcPr>
            <w:tcW w:w="1078" w:type="pct"/>
          </w:tcPr>
          <w:p w14:paraId="03E2E571" w14:textId="77777777" w:rsidR="00EC4287" w:rsidRPr="007E519B" w:rsidRDefault="00EC4287" w:rsidP="00EC428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9" w:type="pct"/>
            <w:gridSpan w:val="6"/>
            <w:vAlign w:val="bottom"/>
          </w:tcPr>
          <w:p w14:paraId="3288CFA2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573" w:type="pct"/>
          </w:tcPr>
          <w:p w14:paraId="45923A71" w14:textId="77777777" w:rsidR="00EC4287" w:rsidRPr="007E519B" w:rsidRDefault="00EC4287" w:rsidP="00EC428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C4287" w:rsidRPr="00EC4287" w14:paraId="0008B36C" w14:textId="77777777" w:rsidTr="00A66476">
        <w:trPr>
          <w:trHeight w:val="432"/>
        </w:trPr>
        <w:tc>
          <w:tcPr>
            <w:tcW w:w="1078" w:type="pct"/>
            <w:vAlign w:val="center"/>
          </w:tcPr>
          <w:p w14:paraId="38DF8AB2" w14:textId="77777777" w:rsidR="00EC4287" w:rsidRPr="007E519B" w:rsidRDefault="00EC4287" w:rsidP="00EC4287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2D891B9" w14:textId="77777777" w:rsidR="00EC4287" w:rsidRPr="007E519B" w:rsidRDefault="00EC4287" w:rsidP="00EC4287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718,348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95B55D9" w14:textId="77777777" w:rsidR="00EC4287" w:rsidRPr="007E519B" w:rsidRDefault="00EC4287" w:rsidP="00EC4287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60,215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FF9588C" w14:textId="77777777" w:rsidR="00EC4287" w:rsidRPr="007E519B" w:rsidRDefault="00EC4287" w:rsidP="00EC4287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37,190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BC6D04B" w14:textId="77777777" w:rsidR="00EC4287" w:rsidRPr="007E519B" w:rsidRDefault="00EC4287" w:rsidP="00EC4287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30,948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7531BA7D" w14:textId="77777777" w:rsidR="00EC4287" w:rsidRPr="007E519B" w:rsidRDefault="00EC4287" w:rsidP="00EC4287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20,238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FCC472C" w14:textId="77777777" w:rsidR="00EC4287" w:rsidRPr="007E519B" w:rsidRDefault="00EC4287" w:rsidP="00EC4287">
            <w:pPr>
              <w:pStyle w:val="numbernegative"/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3,093</w:t>
            </w:r>
          </w:p>
        </w:tc>
        <w:tc>
          <w:tcPr>
            <w:tcW w:w="573" w:type="pct"/>
            <w:vAlign w:val="center"/>
          </w:tcPr>
          <w:p w14:paraId="2AD31CE8" w14:textId="77777777" w:rsidR="00EC4287" w:rsidRPr="007E519B" w:rsidRDefault="00EC4287" w:rsidP="00EC4287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870,032</w:t>
            </w:r>
          </w:p>
        </w:tc>
      </w:tr>
      <w:tr w:rsidR="00EC4287" w:rsidRPr="00EC4287" w14:paraId="279A0607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68D7E01E" w14:textId="77777777" w:rsidR="00EC4287" w:rsidRPr="007E519B" w:rsidRDefault="00EC4287" w:rsidP="00EC4287">
            <w:pPr>
              <w:tabs>
                <w:tab w:val="clear" w:pos="1871"/>
              </w:tabs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CBDCD58" w14:textId="77777777" w:rsidR="00EC4287" w:rsidRPr="007E519B" w:rsidRDefault="00EC4287" w:rsidP="00EC4287">
            <w:pPr>
              <w:tabs>
                <w:tab w:val="clear" w:pos="907"/>
                <w:tab w:val="decimal" w:pos="817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87B8667" w14:textId="77777777" w:rsidR="00EC4287" w:rsidRPr="007E519B" w:rsidRDefault="00EC4287" w:rsidP="00EC4287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5E00AAB" w14:textId="77777777" w:rsidR="00EC4287" w:rsidRPr="007E519B" w:rsidRDefault="00EC4287" w:rsidP="00EC4287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F05EF27" w14:textId="77777777" w:rsidR="00EC4287" w:rsidRPr="007E519B" w:rsidRDefault="00EC4287" w:rsidP="00EC4287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1B48B61" w14:textId="77777777" w:rsidR="00EC4287" w:rsidRPr="007E519B" w:rsidRDefault="00EC4287" w:rsidP="00EC4287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653C467" w14:textId="77777777" w:rsidR="00EC4287" w:rsidRPr="007E519B" w:rsidRDefault="00EC4287" w:rsidP="00EC4287">
            <w:pPr>
              <w:pStyle w:val="numbernegative"/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06A29E28" w14:textId="77777777" w:rsidR="00EC4287" w:rsidRPr="007E519B" w:rsidRDefault="00EC4287" w:rsidP="00EC4287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C4287" w:rsidRPr="00EC4287" w14:paraId="66C1EBB3" w14:textId="77777777" w:rsidTr="007E519B">
        <w:trPr>
          <w:trHeight w:val="65"/>
        </w:trPr>
        <w:tc>
          <w:tcPr>
            <w:tcW w:w="1078" w:type="pct"/>
            <w:vAlign w:val="center"/>
          </w:tcPr>
          <w:p w14:paraId="5AE5F56F" w14:textId="77777777" w:rsidR="00EC4287" w:rsidRPr="007E519B" w:rsidRDefault="00EC4287" w:rsidP="00EC4287">
            <w:pPr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3059AAF" w14:textId="77777777" w:rsidR="00EC4287" w:rsidRPr="007E519B" w:rsidRDefault="00EC4287" w:rsidP="00EC4287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</w:rPr>
              <w:t>(103,511)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90C12FA" w14:textId="77777777" w:rsidR="00EC4287" w:rsidRPr="007E519B" w:rsidRDefault="00EC4287" w:rsidP="00EC4287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(13,918)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F40CDC5" w14:textId="77777777" w:rsidR="00EC4287" w:rsidRPr="007E519B" w:rsidRDefault="00EC4287" w:rsidP="00EC4287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(8,244)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422ED50" w14:textId="77777777" w:rsidR="00EC4287" w:rsidRPr="007E519B" w:rsidRDefault="00EC4287" w:rsidP="00EC4287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(4,737)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AF6DB85" w14:textId="77777777" w:rsidR="00EC4287" w:rsidRPr="007E519B" w:rsidRDefault="00EC4287" w:rsidP="00EC4287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(1,527)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B5065C5" w14:textId="77777777" w:rsidR="00EC4287" w:rsidRPr="007E519B" w:rsidRDefault="00EC4287" w:rsidP="00EC4287">
            <w:pPr>
              <w:pStyle w:val="numbernegative"/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(169)</w:t>
            </w:r>
          </w:p>
        </w:tc>
        <w:tc>
          <w:tcPr>
            <w:tcW w:w="573" w:type="pct"/>
            <w:vAlign w:val="center"/>
          </w:tcPr>
          <w:p w14:paraId="765CF222" w14:textId="77777777" w:rsidR="00EC4287" w:rsidRPr="007E519B" w:rsidRDefault="00EC4287" w:rsidP="00EC4287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(132,106)</w:t>
            </w:r>
          </w:p>
        </w:tc>
      </w:tr>
      <w:tr w:rsidR="00EC4287" w:rsidRPr="00EC4287" w14:paraId="28D3129C" w14:textId="77777777" w:rsidTr="007E519B">
        <w:trPr>
          <w:trHeight w:val="74"/>
        </w:trPr>
        <w:tc>
          <w:tcPr>
            <w:tcW w:w="1078" w:type="pct"/>
            <w:vAlign w:val="center"/>
          </w:tcPr>
          <w:p w14:paraId="387C1ADA" w14:textId="77777777" w:rsidR="00EC4287" w:rsidRPr="007E519B" w:rsidRDefault="00EC4287" w:rsidP="00EC4287">
            <w:pPr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C1EFB75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(40,574)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BA17E50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(3,777)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D778F7E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(2,433)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EC892BE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(2,025)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FB23ED1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(1,324)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20AFD1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573" w:type="pct"/>
            <w:vAlign w:val="center"/>
          </w:tcPr>
          <w:p w14:paraId="6505C13C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(50,334)</w:t>
            </w:r>
          </w:p>
        </w:tc>
      </w:tr>
      <w:tr w:rsidR="00EC4287" w:rsidRPr="00EC4287" w14:paraId="2E110E6F" w14:textId="77777777" w:rsidTr="007E519B">
        <w:trPr>
          <w:trHeight w:val="254"/>
        </w:trPr>
        <w:tc>
          <w:tcPr>
            <w:tcW w:w="1078" w:type="pct"/>
            <w:vAlign w:val="center"/>
          </w:tcPr>
          <w:p w14:paraId="447DAF28" w14:textId="77777777" w:rsidR="00EC4287" w:rsidRPr="007E519B" w:rsidRDefault="00EC4287" w:rsidP="00EC4287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4B56C1F" w14:textId="77777777" w:rsidR="00EC4287" w:rsidRPr="007E519B" w:rsidRDefault="00EC4287" w:rsidP="00EC4287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574,263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5F01ABE4" w14:textId="77777777" w:rsidR="00EC4287" w:rsidRPr="007E519B" w:rsidRDefault="00EC4287" w:rsidP="00EC4287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42,520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E2C205E" w14:textId="77777777" w:rsidR="00EC4287" w:rsidRPr="007E519B" w:rsidRDefault="00EC4287" w:rsidP="00EC4287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26,513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DE2AE7B" w14:textId="77777777" w:rsidR="00EC4287" w:rsidRPr="007E519B" w:rsidRDefault="00EC4287" w:rsidP="00EC4287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24,186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C4C99F2" w14:textId="77777777" w:rsidR="00EC4287" w:rsidRPr="007E519B" w:rsidRDefault="00EC4287" w:rsidP="00EC4287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17,387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1BABD06" w14:textId="77777777" w:rsidR="00EC4287" w:rsidRPr="007E519B" w:rsidRDefault="00EC4287" w:rsidP="00EC4287">
            <w:pPr>
              <w:pStyle w:val="numbernegative"/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2,723</w:t>
            </w:r>
          </w:p>
        </w:tc>
        <w:tc>
          <w:tcPr>
            <w:tcW w:w="573" w:type="pct"/>
            <w:vAlign w:val="center"/>
          </w:tcPr>
          <w:p w14:paraId="73F23611" w14:textId="77777777" w:rsidR="00EC4287" w:rsidRPr="007E519B" w:rsidRDefault="00EC4287" w:rsidP="00EC4287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687,592</w:t>
            </w:r>
          </w:p>
        </w:tc>
      </w:tr>
      <w:tr w:rsidR="00EC4287" w:rsidRPr="00EC4287" w14:paraId="2F59D92E" w14:textId="77777777" w:rsidTr="007E519B">
        <w:trPr>
          <w:trHeight w:val="767"/>
        </w:trPr>
        <w:tc>
          <w:tcPr>
            <w:tcW w:w="1078" w:type="pct"/>
            <w:vAlign w:val="center"/>
          </w:tcPr>
          <w:p w14:paraId="5F63843A" w14:textId="77777777" w:rsidR="00EC4287" w:rsidRPr="007E519B" w:rsidRDefault="00EC4287" w:rsidP="00EC4287">
            <w:pPr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7D47EFD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(73,315)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E18622F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(1,644)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87BA0B6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9D10E82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(242)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4264108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(174)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A99A566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(26)</w:t>
            </w:r>
          </w:p>
        </w:tc>
        <w:tc>
          <w:tcPr>
            <w:tcW w:w="573" w:type="pct"/>
            <w:vAlign w:val="bottom"/>
          </w:tcPr>
          <w:p w14:paraId="336B1D90" w14:textId="77777777" w:rsidR="00EC4287" w:rsidRPr="007E519B" w:rsidRDefault="00EC4287" w:rsidP="00EC4287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(75,667)</w:t>
            </w:r>
          </w:p>
        </w:tc>
      </w:tr>
      <w:tr w:rsidR="00EC4287" w:rsidRPr="00EC4287" w14:paraId="61E983EC" w14:textId="77777777" w:rsidTr="007E519B">
        <w:trPr>
          <w:trHeight w:val="119"/>
        </w:trPr>
        <w:tc>
          <w:tcPr>
            <w:tcW w:w="1078" w:type="pct"/>
            <w:vAlign w:val="center"/>
          </w:tcPr>
          <w:p w14:paraId="24ED9892" w14:textId="77777777" w:rsidR="00EC4287" w:rsidRPr="007E519B" w:rsidRDefault="00EC4287" w:rsidP="00EC4287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A02F13B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500,948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DED3641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40,876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04742F1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26,247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DFDD9D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23,944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457D25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17,213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7DEB540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2,697</w:t>
            </w:r>
          </w:p>
        </w:tc>
        <w:tc>
          <w:tcPr>
            <w:tcW w:w="573" w:type="pct"/>
            <w:vAlign w:val="center"/>
          </w:tcPr>
          <w:p w14:paraId="35DC5D06" w14:textId="77777777" w:rsidR="00EC4287" w:rsidRPr="007E519B" w:rsidRDefault="00EC4287" w:rsidP="00EC4287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611,925</w:t>
            </w:r>
          </w:p>
        </w:tc>
      </w:tr>
    </w:tbl>
    <w:p w14:paraId="4367CE9B" w14:textId="77777777" w:rsidR="00D4208B" w:rsidRPr="007E519B" w:rsidRDefault="00D4208B" w:rsidP="00604CF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79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6"/>
        <w:gridCol w:w="1091"/>
        <w:gridCol w:w="1109"/>
        <w:gridCol w:w="1124"/>
        <w:gridCol w:w="1100"/>
        <w:gridCol w:w="1093"/>
        <w:gridCol w:w="1132"/>
      </w:tblGrid>
      <w:tr w:rsidR="00811981" w:rsidRPr="007E519B" w14:paraId="301BB008" w14:textId="77777777" w:rsidTr="00811981">
        <w:trPr>
          <w:trHeight w:val="245"/>
        </w:trPr>
        <w:tc>
          <w:tcPr>
            <w:tcW w:w="1392" w:type="pct"/>
          </w:tcPr>
          <w:p w14:paraId="00279596" w14:textId="77777777" w:rsidR="00811981" w:rsidRPr="007E519B" w:rsidRDefault="00811981" w:rsidP="002944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7E519B">
              <w:rPr>
                <w:rFonts w:asciiTheme="majorBidi" w:hAnsiTheme="majorBidi" w:cstheme="majorBidi"/>
                <w:b/>
                <w:bCs/>
                <w:spacing w:val="-2"/>
              </w:rPr>
              <w:lastRenderedPageBreak/>
              <w:br w:type="page"/>
            </w:r>
          </w:p>
        </w:tc>
        <w:tc>
          <w:tcPr>
            <w:tcW w:w="3608" w:type="pct"/>
            <w:gridSpan w:val="6"/>
            <w:shd w:val="clear" w:color="auto" w:fill="auto"/>
            <w:vAlign w:val="bottom"/>
          </w:tcPr>
          <w:p w14:paraId="09A23D70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11981" w:rsidRPr="007E519B" w14:paraId="7E9EAC93" w14:textId="77777777" w:rsidTr="00811981">
        <w:trPr>
          <w:trHeight w:val="155"/>
        </w:trPr>
        <w:tc>
          <w:tcPr>
            <w:tcW w:w="1392" w:type="pct"/>
          </w:tcPr>
          <w:p w14:paraId="313CE98E" w14:textId="77777777" w:rsidR="00811981" w:rsidRPr="007E519B" w:rsidRDefault="00811981" w:rsidP="002944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8" w:type="pct"/>
            <w:gridSpan w:val="6"/>
            <w:vAlign w:val="bottom"/>
          </w:tcPr>
          <w:p w14:paraId="08D8C232" w14:textId="14729764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811981" w:rsidRPr="007E519B" w14:paraId="170FD93C" w14:textId="77777777" w:rsidTr="00305B15">
        <w:trPr>
          <w:trHeight w:val="1388"/>
        </w:trPr>
        <w:tc>
          <w:tcPr>
            <w:tcW w:w="1392" w:type="pct"/>
          </w:tcPr>
          <w:p w14:paraId="284F72A3" w14:textId="77777777" w:rsidR="00811981" w:rsidRPr="007E519B" w:rsidRDefault="00811981" w:rsidP="002944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2" w:type="pct"/>
            <w:vAlign w:val="bottom"/>
          </w:tcPr>
          <w:p w14:paraId="0AED9064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6C8F025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602" w:type="pct"/>
            <w:vAlign w:val="bottom"/>
          </w:tcPr>
          <w:p w14:paraId="75B18E89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0" w:type="pct"/>
            <w:vAlign w:val="bottom"/>
          </w:tcPr>
          <w:p w14:paraId="37B60878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7" w:type="pct"/>
            <w:vAlign w:val="bottom"/>
          </w:tcPr>
          <w:p w14:paraId="5D6FB03E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0C933C2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3" w:type="pct"/>
            <w:vAlign w:val="bottom"/>
          </w:tcPr>
          <w:p w14:paraId="61D36F45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7608316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4" w:type="pct"/>
            <w:vAlign w:val="bottom"/>
          </w:tcPr>
          <w:p w14:paraId="1C918E61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1981" w:rsidRPr="007E519B" w14:paraId="05DF92D2" w14:textId="77777777" w:rsidTr="00811981">
        <w:tc>
          <w:tcPr>
            <w:tcW w:w="1392" w:type="pct"/>
          </w:tcPr>
          <w:p w14:paraId="560D9CE6" w14:textId="77777777" w:rsidR="00811981" w:rsidRPr="007E519B" w:rsidRDefault="00811981" w:rsidP="002944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8" w:type="pct"/>
            <w:gridSpan w:val="6"/>
            <w:vAlign w:val="bottom"/>
          </w:tcPr>
          <w:p w14:paraId="6349160B" w14:textId="77777777" w:rsidR="00811981" w:rsidRPr="007E519B" w:rsidRDefault="00811981" w:rsidP="002944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1981" w:rsidRPr="007E519B" w14:paraId="492D124F" w14:textId="77777777" w:rsidTr="00305B15">
        <w:trPr>
          <w:trHeight w:val="432"/>
        </w:trPr>
        <w:tc>
          <w:tcPr>
            <w:tcW w:w="1392" w:type="pct"/>
            <w:vAlign w:val="center"/>
          </w:tcPr>
          <w:p w14:paraId="6D102833" w14:textId="77777777" w:rsidR="00811981" w:rsidRPr="007E519B" w:rsidRDefault="00811981" w:rsidP="0081198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FE32949" w14:textId="65854C8F" w:rsidR="00811981" w:rsidRPr="007E519B" w:rsidRDefault="006B0C9C" w:rsidP="00811981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393</w:t>
            </w:r>
            <w:r w:rsidR="00811981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B399A1" w14:textId="602FAB14" w:rsidR="00811981" w:rsidRPr="007E519B" w:rsidRDefault="006B0C9C" w:rsidP="00811981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="00811981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D199399" w14:textId="2B26AF86" w:rsidR="00811981" w:rsidRPr="007E519B" w:rsidRDefault="006B0C9C" w:rsidP="00811981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94033D0" w14:textId="68695410" w:rsidR="00811981" w:rsidRPr="007E519B" w:rsidRDefault="006B0C9C" w:rsidP="00811981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F10AD98" w14:textId="1B7CC59D" w:rsidR="00811981" w:rsidRPr="007E519B" w:rsidRDefault="00811981" w:rsidP="00811981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DE083CD" w14:textId="73AE0111" w:rsidR="00811981" w:rsidRPr="007E519B" w:rsidRDefault="006B0C9C" w:rsidP="00811981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408</w:t>
            </w:r>
            <w:r w:rsidR="00811981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  <w:r w:rsidR="00811981"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305B15" w:rsidRPr="007E519B" w14:paraId="285E2658" w14:textId="77777777" w:rsidTr="00305B15">
        <w:trPr>
          <w:trHeight w:val="236"/>
        </w:trPr>
        <w:tc>
          <w:tcPr>
            <w:tcW w:w="1392" w:type="pct"/>
            <w:vAlign w:val="center"/>
          </w:tcPr>
          <w:p w14:paraId="4B8CCAC9" w14:textId="41FDFC1A" w:rsidR="00305B15" w:rsidRPr="007E519B" w:rsidRDefault="00305B15" w:rsidP="00305B15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รายได้ดอกเบี้ยรับรอการรับรู้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34C6FC3" w14:textId="18AEB336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6687783" w14:textId="731131DC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0BDB72F" w14:textId="693DB26E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9292A58" w14:textId="22B889DD" w:rsidR="00305B15" w:rsidRPr="007E519B" w:rsidRDefault="00305B15" w:rsidP="00305B15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B4A2227" w14:textId="01EA8F1C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60CE947" w14:textId="027BF22A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355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5B15" w:rsidRPr="007E519B" w14:paraId="024781C4" w14:textId="77777777" w:rsidTr="00305B15">
        <w:trPr>
          <w:trHeight w:val="308"/>
        </w:trPr>
        <w:tc>
          <w:tcPr>
            <w:tcW w:w="1392" w:type="pct"/>
            <w:vAlign w:val="center"/>
          </w:tcPr>
          <w:p w14:paraId="3EF1BC29" w14:textId="77777777" w:rsidR="00305B15" w:rsidRPr="007E519B" w:rsidRDefault="00305B15" w:rsidP="00305B15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ACC4197" w14:textId="44B5D1DE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FD2FBF" w14:textId="46E80B5E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41D8FD2" w14:textId="4264BF2C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D23588A" w14:textId="388FEA14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008532B" w14:textId="084CFEDC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A6B5276" w14:textId="4C4E7E60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5B15" w:rsidRPr="007E519B" w14:paraId="3F8DE428" w14:textId="77777777" w:rsidTr="00305B15">
        <w:trPr>
          <w:trHeight w:val="200"/>
        </w:trPr>
        <w:tc>
          <w:tcPr>
            <w:tcW w:w="1392" w:type="pct"/>
            <w:vAlign w:val="center"/>
          </w:tcPr>
          <w:p w14:paraId="0C49EA4A" w14:textId="77777777" w:rsidR="00305B15" w:rsidRPr="007E519B" w:rsidRDefault="00305B15" w:rsidP="00305B15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AADC133" w14:textId="6244C7BF" w:rsidR="00305B15" w:rsidRPr="007E519B" w:rsidRDefault="006B0C9C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323</w:t>
            </w:r>
            <w:r w:rsidR="00305B15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46D9815B" w14:textId="09977048" w:rsidR="00305B15" w:rsidRPr="007E519B" w:rsidRDefault="006B0C9C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="00305B15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4467B7" w14:textId="395A679C" w:rsidR="00305B15" w:rsidRPr="007E519B" w:rsidRDefault="006B0C9C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84B9A64" w14:textId="5D4A9E0F" w:rsidR="00305B15" w:rsidRPr="007E519B" w:rsidRDefault="006B0C9C" w:rsidP="00305B15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76ED008" w14:textId="3F669E2A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12FBDB7" w14:textId="4F2A2A00" w:rsidR="00305B15" w:rsidRPr="007E519B" w:rsidRDefault="006B0C9C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335</w:t>
            </w:r>
            <w:r w:rsidR="00305B15"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88</w:t>
            </w:r>
            <w:r w:rsidR="00305B15"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</w:tr>
      <w:tr w:rsidR="00305B15" w:rsidRPr="007E519B" w14:paraId="224C8E7D" w14:textId="77777777" w:rsidTr="00305B15">
        <w:trPr>
          <w:trHeight w:val="821"/>
        </w:trPr>
        <w:tc>
          <w:tcPr>
            <w:tcW w:w="1392" w:type="pct"/>
            <w:vAlign w:val="center"/>
          </w:tcPr>
          <w:p w14:paraId="4176A1BB" w14:textId="60F1A66C" w:rsidR="00305B15" w:rsidRPr="007E519B" w:rsidRDefault="00305B15" w:rsidP="00305B15">
            <w:pPr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="007B5AA5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F275C8B" w14:textId="71C21A1C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034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41649FE" w14:textId="746D4CD2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478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2154BE" w14:textId="08D4E56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47BCAABB" w14:textId="38F7E3AF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BEE9A22" w14:textId="1B68DC1B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7B9BC7CA" w14:textId="18944806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6B0C9C"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5B15" w:rsidRPr="007E519B" w14:paraId="3A095328" w14:textId="77777777" w:rsidTr="00305B15">
        <w:trPr>
          <w:trHeight w:val="432"/>
        </w:trPr>
        <w:tc>
          <w:tcPr>
            <w:tcW w:w="1392" w:type="pct"/>
            <w:vAlign w:val="center"/>
          </w:tcPr>
          <w:p w14:paraId="6E031FDC" w14:textId="77777777" w:rsidR="00305B15" w:rsidRPr="007E519B" w:rsidRDefault="00305B15" w:rsidP="00305B15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8EA1B95" w14:textId="60F02F85" w:rsidR="00305B15" w:rsidRPr="007E519B" w:rsidRDefault="006B0C9C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257</w:t>
            </w:r>
            <w:r w:rsidR="00305B15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830E2E5" w14:textId="0ED30D8B" w:rsidR="00305B15" w:rsidRPr="007E519B" w:rsidRDefault="006B0C9C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10</w:t>
            </w:r>
            <w:r w:rsidR="00305B15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67D34C6" w14:textId="1FE6AB79" w:rsidR="00305B15" w:rsidRPr="007E519B" w:rsidRDefault="006B0C9C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C5E51A5" w14:textId="7513316C" w:rsidR="00305B15" w:rsidRPr="007E519B" w:rsidRDefault="006B0C9C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96EE5E2" w14:textId="6A5300A9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E75D8C1" w14:textId="7572AA91" w:rsidR="00305B15" w:rsidRPr="007E519B" w:rsidRDefault="006B0C9C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268</w:t>
            </w:r>
            <w:r w:rsidR="00305B15"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28</w:t>
            </w:r>
            <w:r w:rsidR="00305B15" w:rsidRPr="007E519B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3E73C3F1" w14:textId="77777777" w:rsidR="00811981" w:rsidRDefault="00811981" w:rsidP="00BA6915">
      <w:pPr>
        <w:tabs>
          <w:tab w:val="left" w:pos="27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4"/>
        <w:gridCol w:w="1091"/>
        <w:gridCol w:w="1117"/>
        <w:gridCol w:w="1117"/>
        <w:gridCol w:w="1096"/>
        <w:gridCol w:w="1087"/>
        <w:gridCol w:w="1126"/>
      </w:tblGrid>
      <w:tr w:rsidR="00EC4287" w:rsidRPr="007E519B" w14:paraId="08C98C08" w14:textId="77777777" w:rsidTr="00305B15">
        <w:trPr>
          <w:trHeight w:val="191"/>
        </w:trPr>
        <w:tc>
          <w:tcPr>
            <w:tcW w:w="1394" w:type="pct"/>
          </w:tcPr>
          <w:p w14:paraId="19A53CAA" w14:textId="77777777" w:rsidR="00EC4287" w:rsidRPr="007E519B" w:rsidRDefault="00EC4287" w:rsidP="00A6647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73150764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C4287" w:rsidRPr="007E519B" w14:paraId="78E36A0C" w14:textId="77777777" w:rsidTr="00305B15">
        <w:trPr>
          <w:trHeight w:val="1649"/>
        </w:trPr>
        <w:tc>
          <w:tcPr>
            <w:tcW w:w="1394" w:type="pct"/>
          </w:tcPr>
          <w:p w14:paraId="370DB665" w14:textId="77777777" w:rsidR="00EC4287" w:rsidRPr="007E519B" w:rsidRDefault="00EC4287" w:rsidP="00A6647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3" w:type="pct"/>
            <w:vAlign w:val="bottom"/>
          </w:tcPr>
          <w:p w14:paraId="241B0FF8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D405750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607" w:type="pct"/>
            <w:vAlign w:val="bottom"/>
          </w:tcPr>
          <w:p w14:paraId="68627712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7" w:type="pct"/>
            <w:vAlign w:val="bottom"/>
          </w:tcPr>
          <w:p w14:paraId="247ED3AB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6" w:type="pct"/>
            <w:vAlign w:val="bottom"/>
          </w:tcPr>
          <w:p w14:paraId="308B10B4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0C8B1A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1" w:type="pct"/>
            <w:vAlign w:val="bottom"/>
          </w:tcPr>
          <w:p w14:paraId="164149C0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1B71467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2" w:type="pct"/>
            <w:vAlign w:val="bottom"/>
          </w:tcPr>
          <w:p w14:paraId="4796A276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4287" w:rsidRPr="007E519B" w14:paraId="72214501" w14:textId="77777777" w:rsidTr="00305B15">
        <w:tc>
          <w:tcPr>
            <w:tcW w:w="1394" w:type="pct"/>
          </w:tcPr>
          <w:p w14:paraId="47683EC0" w14:textId="77777777" w:rsidR="00EC4287" w:rsidRPr="007E519B" w:rsidRDefault="00EC4287" w:rsidP="00A6647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053C3747" w14:textId="77777777" w:rsidR="00EC4287" w:rsidRPr="007E519B" w:rsidRDefault="00EC4287" w:rsidP="00A664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4287" w:rsidRPr="007E519B" w14:paraId="01E4B6C9" w14:textId="77777777" w:rsidTr="00305B15">
        <w:trPr>
          <w:trHeight w:val="432"/>
        </w:trPr>
        <w:tc>
          <w:tcPr>
            <w:tcW w:w="1394" w:type="pct"/>
            <w:vAlign w:val="center"/>
          </w:tcPr>
          <w:p w14:paraId="016129A2" w14:textId="77777777" w:rsidR="00EC4287" w:rsidRPr="007E519B" w:rsidRDefault="00EC4287" w:rsidP="00A66476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86DF7B" w14:textId="77777777" w:rsidR="00EC4287" w:rsidRPr="007E519B" w:rsidRDefault="00EC4287" w:rsidP="00A6647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581,440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C382AEE" w14:textId="77777777" w:rsidR="00EC4287" w:rsidRPr="007E519B" w:rsidRDefault="00EC4287" w:rsidP="00A6647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7,065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1D3C91B" w14:textId="77777777" w:rsidR="00EC4287" w:rsidRPr="007E519B" w:rsidRDefault="00EC4287" w:rsidP="00A66476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4D714D5" w14:textId="77777777" w:rsidR="00EC4287" w:rsidRPr="007E519B" w:rsidRDefault="00EC4287" w:rsidP="00A66476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470B51" w14:textId="77777777" w:rsidR="00EC4287" w:rsidRPr="007E519B" w:rsidRDefault="00EC4287" w:rsidP="00A66476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89F766" w14:textId="77777777" w:rsidR="00EC4287" w:rsidRPr="007E519B" w:rsidRDefault="00EC4287" w:rsidP="00A6647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588,505</w:t>
            </w:r>
          </w:p>
        </w:tc>
      </w:tr>
      <w:tr w:rsidR="00305B15" w:rsidRPr="007E519B" w14:paraId="10A7A1D6" w14:textId="77777777" w:rsidTr="00305B15">
        <w:trPr>
          <w:trHeight w:val="236"/>
        </w:trPr>
        <w:tc>
          <w:tcPr>
            <w:tcW w:w="1394" w:type="pct"/>
            <w:vAlign w:val="center"/>
          </w:tcPr>
          <w:p w14:paraId="58BAE2AE" w14:textId="18F622A4" w:rsidR="00305B15" w:rsidRPr="007E519B" w:rsidRDefault="00305B15" w:rsidP="00305B15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รายได้ดอกเบี้ยรับรอการรับรู้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971511" w14:textId="77777777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(66,980)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30FD737" w14:textId="77777777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1C008A3" w14:textId="77777777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F181CC7" w14:textId="77777777" w:rsidR="00305B15" w:rsidRPr="007E519B" w:rsidRDefault="00305B15" w:rsidP="00305B15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B14B451" w14:textId="77777777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4565FD7" w14:textId="77777777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(67,351)</w:t>
            </w:r>
          </w:p>
        </w:tc>
      </w:tr>
      <w:tr w:rsidR="00305B15" w:rsidRPr="007E519B" w14:paraId="41A805D9" w14:textId="77777777" w:rsidTr="00305B15">
        <w:trPr>
          <w:trHeight w:val="308"/>
        </w:trPr>
        <w:tc>
          <w:tcPr>
            <w:tcW w:w="1394" w:type="pct"/>
            <w:vAlign w:val="center"/>
          </w:tcPr>
          <w:p w14:paraId="09F84358" w14:textId="77777777" w:rsidR="00305B15" w:rsidRPr="007E519B" w:rsidRDefault="00305B15" w:rsidP="00305B15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3C4E14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(31,920)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88C1733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(281)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162F9BC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D1384F4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0E04E71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82E4209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(32,201)</w:t>
            </w:r>
          </w:p>
        </w:tc>
      </w:tr>
      <w:tr w:rsidR="00305B15" w:rsidRPr="007E519B" w14:paraId="537464F8" w14:textId="77777777" w:rsidTr="00305B15">
        <w:trPr>
          <w:trHeight w:val="236"/>
        </w:trPr>
        <w:tc>
          <w:tcPr>
            <w:tcW w:w="1394" w:type="pct"/>
            <w:vAlign w:val="center"/>
          </w:tcPr>
          <w:p w14:paraId="65F5209C" w14:textId="77777777" w:rsidR="00305B15" w:rsidRPr="007E519B" w:rsidRDefault="00305B15" w:rsidP="00305B15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7F0E528" w14:textId="77777777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482,540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F93D2E6" w14:textId="77777777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6,413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50E9135" w14:textId="77777777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AE554F4" w14:textId="77777777" w:rsidR="00305B15" w:rsidRPr="007E519B" w:rsidRDefault="00305B15" w:rsidP="00305B15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AF8DF0C" w14:textId="77777777" w:rsidR="00305B15" w:rsidRPr="007E519B" w:rsidRDefault="00305B15" w:rsidP="00305B15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8919100" w14:textId="77777777" w:rsidR="00305B15" w:rsidRPr="007E519B" w:rsidRDefault="00305B15" w:rsidP="00305B1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488,953</w:t>
            </w:r>
          </w:p>
        </w:tc>
      </w:tr>
      <w:tr w:rsidR="00305B15" w:rsidRPr="007E519B" w14:paraId="21D23D06" w14:textId="77777777" w:rsidTr="00305B15">
        <w:trPr>
          <w:trHeight w:val="821"/>
        </w:trPr>
        <w:tc>
          <w:tcPr>
            <w:tcW w:w="1394" w:type="pct"/>
            <w:vAlign w:val="center"/>
          </w:tcPr>
          <w:p w14:paraId="3352723C" w14:textId="0EDA04D2" w:rsidR="00305B15" w:rsidRPr="007E519B" w:rsidRDefault="00305B15" w:rsidP="00305B15">
            <w:pPr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="00427F23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CF53019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(69,182)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5433A26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(1,176)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F1AA270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BD68C57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0D29D6E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AEE44CC" w14:textId="77777777" w:rsidR="00305B15" w:rsidRPr="007E519B" w:rsidRDefault="00305B15" w:rsidP="00305B1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(70,358)</w:t>
            </w:r>
          </w:p>
        </w:tc>
      </w:tr>
      <w:tr w:rsidR="00305B15" w:rsidRPr="007E519B" w14:paraId="3E7CDABB" w14:textId="77777777" w:rsidTr="00305B15">
        <w:trPr>
          <w:trHeight w:val="432"/>
        </w:trPr>
        <w:tc>
          <w:tcPr>
            <w:tcW w:w="1394" w:type="pct"/>
            <w:vAlign w:val="center"/>
          </w:tcPr>
          <w:p w14:paraId="197BCCD9" w14:textId="77777777" w:rsidR="00305B15" w:rsidRPr="007E519B" w:rsidRDefault="00305B15" w:rsidP="00305B15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D6E671E" w14:textId="77777777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413,358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F76ABE9" w14:textId="77777777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5,237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6ADE476" w14:textId="77777777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8223C0A" w14:textId="77777777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46615D0" w14:textId="77777777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B5F9FA9" w14:textId="77777777" w:rsidR="00305B15" w:rsidRPr="007E519B" w:rsidRDefault="00305B15" w:rsidP="00305B1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418,595</w:t>
            </w:r>
          </w:p>
        </w:tc>
      </w:tr>
    </w:tbl>
    <w:p w14:paraId="2DAAB521" w14:textId="77777777" w:rsidR="00811981" w:rsidRDefault="00811981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B7326E" w14:textId="4A8D66B9" w:rsidR="00D27471" w:rsidRPr="00EC4287" w:rsidRDefault="00D27471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Pr="00EC4287">
        <w:rPr>
          <w:rFonts w:asciiTheme="majorBidi" w:hAnsiTheme="majorBidi" w:cstheme="majorBidi"/>
          <w:sz w:val="30"/>
          <w:szCs w:val="30"/>
        </w:rPr>
        <w:t>2</w:t>
      </w:r>
      <w:r w:rsidR="00891105">
        <w:rPr>
          <w:rFonts w:asciiTheme="majorBidi" w:hAnsiTheme="majorBidi" w:cstheme="majorBidi"/>
          <w:sz w:val="30"/>
          <w:szCs w:val="30"/>
        </w:rPr>
        <w:t>5</w:t>
      </w:r>
    </w:p>
    <w:p w14:paraId="10F9EFA8" w14:textId="5B00B477" w:rsidR="003D13C1" w:rsidRPr="00EC4287" w:rsidRDefault="003D13C1" w:rsidP="00D50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  <w:cs/>
        </w:rPr>
      </w:pPr>
      <w:r w:rsidRPr="00EC4287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07E6F3D" w14:textId="5B1F7739" w:rsidR="00D9613A" w:rsidRDefault="00D9613A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12D9A4D" w14:textId="0B932270" w:rsidR="00D9613A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83AD457" w14:textId="0A5B9523" w:rsidR="00D9613A" w:rsidRDefault="00D9613A" w:rsidP="00D9613A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EC4287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76752758" w14:textId="77777777" w:rsidR="00895C60" w:rsidRPr="00895C60" w:rsidRDefault="00895C60" w:rsidP="00895C60">
      <w:pPr>
        <w:rPr>
          <w:lang w:val="th-TH"/>
        </w:rPr>
      </w:pPr>
    </w:p>
    <w:p w14:paraId="43F0CFEB" w14:textId="7DA48E2B" w:rsidR="00D9613A" w:rsidRPr="00EC4287" w:rsidRDefault="00D9613A" w:rsidP="00D961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Pr="00EC4287">
        <w:rPr>
          <w:rFonts w:asciiTheme="majorBidi" w:hAnsiTheme="majorBidi" w:cstheme="majorBidi"/>
          <w:sz w:val="30"/>
          <w:szCs w:val="30"/>
          <w:cs/>
        </w:rPr>
        <w:t>แสดงด้วยจำนวนหนี้คงเหลือตามสัญญาหักด้วยรายได้ดอกเบี้ยรับรอการรับรู้ และค่าเผื่อผลขาดทุนด้านเครดิตที่คาดว่าจะเกิดขึ้น</w:t>
      </w:r>
    </w:p>
    <w:p w14:paraId="08653AB3" w14:textId="77777777" w:rsidR="00D9613A" w:rsidRPr="00EC4287" w:rsidRDefault="00D9613A" w:rsidP="00D9613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898DB7" w14:textId="137E74E0" w:rsidR="00D9613A" w:rsidRPr="00EC4287" w:rsidRDefault="00D9613A" w:rsidP="00D961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กลุ่มบริษัทพิจารณาค่าเผื่อผลขาดทุนด้านเครดิตที่คาดว่าจะเกิดขึ้นของลูกหนี้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Pr="00EC4287">
        <w:rPr>
          <w:rFonts w:asciiTheme="majorBidi" w:hAnsiTheme="majorBidi" w:cstheme="majorBidi"/>
          <w:sz w:val="30"/>
          <w:szCs w:val="30"/>
          <w:cs/>
        </w:rPr>
        <w:t>ตามที่เปิดเผยใน</w:t>
      </w:r>
      <w:r w:rsidR="00B75F3E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Pr="00EC4287">
        <w:rPr>
          <w:rFonts w:asciiTheme="majorBidi" w:hAnsiTheme="majorBidi" w:cstheme="majorBidi"/>
          <w:sz w:val="30"/>
          <w:szCs w:val="30"/>
        </w:rPr>
        <w:t>2</w:t>
      </w:r>
      <w:r w:rsidR="00891105">
        <w:rPr>
          <w:rFonts w:asciiTheme="majorBidi" w:hAnsiTheme="majorBidi" w:cstheme="majorBidi"/>
          <w:sz w:val="30"/>
          <w:szCs w:val="30"/>
        </w:rPr>
        <w:t>5</w:t>
      </w:r>
    </w:p>
    <w:p w14:paraId="202B4D22" w14:textId="77777777" w:rsidR="00D9613A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613A" w:rsidRPr="00EC4287" w14:paraId="7DC2DFD7" w14:textId="77777777" w:rsidTr="00BB4CC4">
        <w:tc>
          <w:tcPr>
            <w:tcW w:w="4860" w:type="dxa"/>
          </w:tcPr>
          <w:p w14:paraId="37D18BF1" w14:textId="77777777" w:rsidR="00D9613A" w:rsidRPr="00EC4287" w:rsidRDefault="00D9613A" w:rsidP="00BB4C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7CF27D6E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D9613A" w:rsidRPr="00EC4287" w14:paraId="7D7B26E4" w14:textId="77777777" w:rsidTr="00BB4CC4">
        <w:tc>
          <w:tcPr>
            <w:tcW w:w="4860" w:type="dxa"/>
          </w:tcPr>
          <w:p w14:paraId="3812371D" w14:textId="77777777" w:rsidR="00D9613A" w:rsidRPr="00EC4287" w:rsidRDefault="00D9613A" w:rsidP="00BB4C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2DD91EB1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5</w:t>
            </w:r>
          </w:p>
        </w:tc>
      </w:tr>
      <w:tr w:rsidR="00D9613A" w:rsidRPr="00EC4287" w14:paraId="103077B4" w14:textId="77777777" w:rsidTr="00BB4CC4">
        <w:tc>
          <w:tcPr>
            <w:tcW w:w="4860" w:type="dxa"/>
          </w:tcPr>
          <w:p w14:paraId="788FFAAD" w14:textId="77777777" w:rsidR="00D9613A" w:rsidRPr="00EC4287" w:rsidRDefault="00D9613A" w:rsidP="00BB4C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690B6CF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38C1F5B2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EC4287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EC4287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03FB86FC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63761270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AE48ED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613A" w:rsidRPr="00EC4287" w14:paraId="39DE8BF8" w14:textId="77777777" w:rsidTr="00BB4CC4">
        <w:tc>
          <w:tcPr>
            <w:tcW w:w="4860" w:type="dxa"/>
          </w:tcPr>
          <w:p w14:paraId="2E6CF26F" w14:textId="77777777" w:rsidR="00D9613A" w:rsidRPr="00EC4287" w:rsidRDefault="00D9613A" w:rsidP="00BB4CC4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49D4F16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EFD2C3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28755F87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13A" w:rsidRPr="00EC4287" w14:paraId="0E10FB1C" w14:textId="77777777" w:rsidTr="00BB4CC4">
        <w:tc>
          <w:tcPr>
            <w:tcW w:w="4860" w:type="dxa"/>
          </w:tcPr>
          <w:p w14:paraId="29AC7F57" w14:textId="77777777" w:rsidR="00D9613A" w:rsidRPr="00EC4287" w:rsidRDefault="00D9613A" w:rsidP="00BB4CC4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599DE2B4" w14:textId="7E4A9A00" w:rsidR="00D9613A" w:rsidRPr="00EC4287" w:rsidRDefault="008E443D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196,425</w:t>
            </w:r>
          </w:p>
        </w:tc>
        <w:tc>
          <w:tcPr>
            <w:tcW w:w="1530" w:type="dxa"/>
          </w:tcPr>
          <w:p w14:paraId="190EF2C7" w14:textId="324F4AB9" w:rsidR="00D9613A" w:rsidRPr="00EC4287" w:rsidRDefault="008E443D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E443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3,614</w:t>
            </w:r>
          </w:p>
        </w:tc>
        <w:tc>
          <w:tcPr>
            <w:tcW w:w="1530" w:type="dxa"/>
          </w:tcPr>
          <w:p w14:paraId="6D847888" w14:textId="7AE5EFAD" w:rsidR="00D9613A" w:rsidRPr="00EC4287" w:rsidRDefault="008E443D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200,039</w:t>
            </w:r>
          </w:p>
        </w:tc>
      </w:tr>
      <w:tr w:rsidR="00D9613A" w:rsidRPr="00EC4287" w14:paraId="4D07ABED" w14:textId="77777777" w:rsidTr="00BB4CC4">
        <w:trPr>
          <w:trHeight w:val="274"/>
        </w:trPr>
        <w:tc>
          <w:tcPr>
            <w:tcW w:w="4860" w:type="dxa"/>
          </w:tcPr>
          <w:p w14:paraId="3C7E24D5" w14:textId="77777777" w:rsidR="00D9613A" w:rsidRPr="00EC4287" w:rsidRDefault="00D9613A" w:rsidP="00BB4CC4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4E57DA0B" w14:textId="20716FB4" w:rsidR="00D9613A" w:rsidRPr="00EC4287" w:rsidRDefault="008E443D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(5,09</w:t>
            </w:r>
            <w:r w:rsidR="00DB5D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1B54A998" w14:textId="6D6C7CB8" w:rsidR="00D9613A" w:rsidRPr="00EC4287" w:rsidRDefault="008E443D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(83</w:t>
            </w:r>
            <w:r w:rsidR="008B46B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19FAFEA4" w14:textId="6636ACE7" w:rsidR="00D9613A" w:rsidRPr="00EC4287" w:rsidRDefault="008E443D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(5,92</w:t>
            </w:r>
            <w:r w:rsidR="00DB5D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443D" w:rsidRPr="00EC4287" w14:paraId="2B07807F" w14:textId="77777777" w:rsidTr="00BB4CC4">
        <w:tc>
          <w:tcPr>
            <w:tcW w:w="4860" w:type="dxa"/>
          </w:tcPr>
          <w:p w14:paraId="3A5B6E7A" w14:textId="77777777" w:rsidR="008E443D" w:rsidRPr="00EC4287" w:rsidRDefault="008E443D" w:rsidP="008E443D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0AA0DD1" w14:textId="278AF4A0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191,3</w:t>
            </w:r>
            <w:r w:rsidR="00DB5D4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76E10069" w14:textId="7F669A02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2,78</w:t>
            </w:r>
            <w:r w:rsidR="008B46B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30D9B528" w14:textId="25A3D5D1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194,11</w:t>
            </w:r>
            <w:r w:rsidR="00DB5D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8E443D" w:rsidRPr="00EC4287" w14:paraId="40F9FC84" w14:textId="77777777" w:rsidTr="00BB4CC4">
        <w:tc>
          <w:tcPr>
            <w:tcW w:w="4860" w:type="dxa"/>
          </w:tcPr>
          <w:p w14:paraId="59D94E1E" w14:textId="77777777" w:rsidR="008E443D" w:rsidRPr="00EC4287" w:rsidRDefault="008E443D" w:rsidP="008E443D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EC428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0096C7C5" w14:textId="3014A70D" w:rsidR="008E443D" w:rsidRPr="00EC4287" w:rsidRDefault="008E443D" w:rsidP="008E44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(1,</w:t>
            </w:r>
            <w:r w:rsidR="00DB5D4A">
              <w:rPr>
                <w:rFonts w:asciiTheme="majorBidi" w:eastAsia="Angsana New" w:hAnsiTheme="majorBidi" w:cstheme="majorBidi"/>
                <w:sz w:val="28"/>
                <w:szCs w:val="28"/>
              </w:rPr>
              <w:t>735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37A6F23" w14:textId="3DF84131" w:rsidR="008E443D" w:rsidRPr="00EC4287" w:rsidRDefault="00DB5D4A" w:rsidP="00DB5D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DB5D4A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 w:rsidR="006B0C9C" w:rsidRPr="006B0C9C">
              <w:rPr>
                <w:rFonts w:asciiTheme="majorBidi" w:eastAsia="Angsana New" w:hAnsiTheme="majorBidi" w:cstheme="majorBidi" w:hint="cs"/>
                <w:sz w:val="28"/>
                <w:szCs w:val="28"/>
              </w:rPr>
              <w:t>201</w:t>
            </w:r>
            <w:r w:rsidRPr="00DB5D4A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7B066FBF" w14:textId="70FA60BB" w:rsidR="008E443D" w:rsidRPr="00EC4287" w:rsidRDefault="008E443D" w:rsidP="008E44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(1,93</w:t>
            </w:r>
            <w:r w:rsidR="00DB5D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443D" w:rsidRPr="00EC4287" w14:paraId="48C87B96" w14:textId="77777777" w:rsidTr="00BB4CC4">
        <w:tc>
          <w:tcPr>
            <w:tcW w:w="4860" w:type="dxa"/>
            <w:tcBorders>
              <w:bottom w:val="nil"/>
            </w:tcBorders>
          </w:tcPr>
          <w:p w14:paraId="51593B6E" w14:textId="77777777" w:rsidR="008E443D" w:rsidRPr="00EC4287" w:rsidRDefault="008E443D" w:rsidP="008E443D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749BEE1" w14:textId="0100C02E" w:rsidR="008E443D" w:rsidRPr="00EC4287" w:rsidRDefault="008E443D" w:rsidP="008E44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189,</w:t>
            </w:r>
            <w:r w:rsidR="00DB5D4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595</w:t>
            </w:r>
          </w:p>
        </w:tc>
        <w:tc>
          <w:tcPr>
            <w:tcW w:w="1530" w:type="dxa"/>
            <w:tcBorders>
              <w:bottom w:val="nil"/>
            </w:tcBorders>
          </w:tcPr>
          <w:p w14:paraId="132CA85D" w14:textId="1AA15755" w:rsidR="008E443D" w:rsidRPr="003C7886" w:rsidRDefault="008E443D" w:rsidP="008E44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2,</w:t>
            </w:r>
            <w:r w:rsidR="00DB5D4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582</w:t>
            </w:r>
          </w:p>
        </w:tc>
        <w:tc>
          <w:tcPr>
            <w:tcW w:w="1530" w:type="dxa"/>
            <w:tcBorders>
              <w:bottom w:val="nil"/>
            </w:tcBorders>
          </w:tcPr>
          <w:p w14:paraId="3343BD78" w14:textId="0B0BDE18" w:rsidR="008E443D" w:rsidRPr="00EC4287" w:rsidRDefault="008E443D" w:rsidP="008E44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192,17</w:t>
            </w:r>
            <w:r w:rsidR="000F41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2AD6F892" w14:textId="20CC59C8" w:rsidR="00D9613A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613A" w:rsidRPr="00EC4287" w14:paraId="36A11D20" w14:textId="77777777" w:rsidTr="00BB4CC4">
        <w:tc>
          <w:tcPr>
            <w:tcW w:w="4860" w:type="dxa"/>
          </w:tcPr>
          <w:p w14:paraId="491CAD20" w14:textId="77777777" w:rsidR="00D9613A" w:rsidRPr="00EC4287" w:rsidRDefault="00D9613A" w:rsidP="00BB4C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C2A879A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D9613A" w:rsidRPr="00EC4287" w14:paraId="62EE11DE" w14:textId="77777777" w:rsidTr="00BB4CC4">
        <w:tc>
          <w:tcPr>
            <w:tcW w:w="4860" w:type="dxa"/>
          </w:tcPr>
          <w:p w14:paraId="5DE729F8" w14:textId="77777777" w:rsidR="00D9613A" w:rsidRPr="00EC4287" w:rsidRDefault="00D9613A" w:rsidP="00BB4C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841E4AA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4</w:t>
            </w:r>
          </w:p>
        </w:tc>
      </w:tr>
      <w:tr w:rsidR="00D9613A" w:rsidRPr="00EC4287" w14:paraId="420860AA" w14:textId="77777777" w:rsidTr="00BB4CC4">
        <w:tc>
          <w:tcPr>
            <w:tcW w:w="4860" w:type="dxa"/>
          </w:tcPr>
          <w:p w14:paraId="62304FC2" w14:textId="77777777" w:rsidR="00D9613A" w:rsidRPr="00EC4287" w:rsidRDefault="00D9613A" w:rsidP="00BB4CC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270A4B5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666BAEC9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EC4287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EC4287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4C1D38C0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1816EE87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C95D2D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613A" w:rsidRPr="00EC4287" w14:paraId="6A515A18" w14:textId="77777777" w:rsidTr="00BB4CC4">
        <w:tc>
          <w:tcPr>
            <w:tcW w:w="4860" w:type="dxa"/>
          </w:tcPr>
          <w:p w14:paraId="56712103" w14:textId="77777777" w:rsidR="00D9613A" w:rsidRPr="00EC4287" w:rsidRDefault="00D9613A" w:rsidP="00BB4CC4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0C6654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BE701E" w14:textId="77777777" w:rsidR="00D9613A" w:rsidRPr="00EC4287" w:rsidRDefault="00D9613A" w:rsidP="00BB4CC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77E0134D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13A" w:rsidRPr="00EC4287" w14:paraId="5F0D1FD9" w14:textId="77777777" w:rsidTr="00BB4CC4">
        <w:tc>
          <w:tcPr>
            <w:tcW w:w="4860" w:type="dxa"/>
          </w:tcPr>
          <w:p w14:paraId="4DFA44ED" w14:textId="77777777" w:rsidR="00D9613A" w:rsidRPr="00EC4287" w:rsidRDefault="00D9613A" w:rsidP="00BB4CC4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15331BC1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82,294</w:t>
            </w:r>
          </w:p>
        </w:tc>
        <w:tc>
          <w:tcPr>
            <w:tcW w:w="1530" w:type="dxa"/>
          </w:tcPr>
          <w:p w14:paraId="64BC84EA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6,110</w:t>
            </w:r>
          </w:p>
        </w:tc>
        <w:tc>
          <w:tcPr>
            <w:tcW w:w="1530" w:type="dxa"/>
          </w:tcPr>
          <w:p w14:paraId="2F4401FD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88,404</w:t>
            </w:r>
          </w:p>
        </w:tc>
      </w:tr>
      <w:tr w:rsidR="00D9613A" w:rsidRPr="00EC4287" w14:paraId="1E4523E1" w14:textId="77777777" w:rsidTr="00BB4CC4">
        <w:trPr>
          <w:trHeight w:val="274"/>
        </w:trPr>
        <w:tc>
          <w:tcPr>
            <w:tcW w:w="4860" w:type="dxa"/>
          </w:tcPr>
          <w:p w14:paraId="158BB8FA" w14:textId="77777777" w:rsidR="00D9613A" w:rsidRPr="00EC4287" w:rsidRDefault="00D9613A" w:rsidP="00BB4CC4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2C440CF0" w14:textId="77777777" w:rsidR="00D9613A" w:rsidRPr="00EC4287" w:rsidRDefault="00D9613A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(3,415)</w:t>
            </w:r>
          </w:p>
        </w:tc>
        <w:tc>
          <w:tcPr>
            <w:tcW w:w="1530" w:type="dxa"/>
          </w:tcPr>
          <w:p w14:paraId="49B11CEB" w14:textId="77777777" w:rsidR="00D9613A" w:rsidRPr="00EC4287" w:rsidRDefault="00D9613A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(854)</w:t>
            </w:r>
          </w:p>
        </w:tc>
        <w:tc>
          <w:tcPr>
            <w:tcW w:w="1530" w:type="dxa"/>
          </w:tcPr>
          <w:p w14:paraId="2AAF3306" w14:textId="77777777" w:rsidR="00D9613A" w:rsidRPr="00EC4287" w:rsidRDefault="00D9613A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(4,269)</w:t>
            </w:r>
          </w:p>
        </w:tc>
      </w:tr>
      <w:tr w:rsidR="00D9613A" w:rsidRPr="00EC4287" w14:paraId="2AB3CD84" w14:textId="77777777" w:rsidTr="00BB4CC4">
        <w:tc>
          <w:tcPr>
            <w:tcW w:w="4860" w:type="dxa"/>
          </w:tcPr>
          <w:p w14:paraId="5D7E3924" w14:textId="77777777" w:rsidR="00D9613A" w:rsidRPr="00EC4287" w:rsidRDefault="00D9613A" w:rsidP="00BB4CC4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630214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78,879</w:t>
            </w:r>
          </w:p>
        </w:tc>
        <w:tc>
          <w:tcPr>
            <w:tcW w:w="1530" w:type="dxa"/>
          </w:tcPr>
          <w:p w14:paraId="4753979A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</w:tcPr>
          <w:p w14:paraId="6CEBBCB8" w14:textId="77777777" w:rsidR="00D9613A" w:rsidRPr="00EC4287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84,135</w:t>
            </w:r>
          </w:p>
        </w:tc>
      </w:tr>
      <w:tr w:rsidR="00D9613A" w:rsidRPr="00EC4287" w14:paraId="7CFE095E" w14:textId="77777777" w:rsidTr="00BB4CC4">
        <w:tc>
          <w:tcPr>
            <w:tcW w:w="4860" w:type="dxa"/>
          </w:tcPr>
          <w:p w14:paraId="4EDFFF5E" w14:textId="77777777" w:rsidR="00D9613A" w:rsidRPr="00EC4287" w:rsidRDefault="00D9613A" w:rsidP="00BB4CC4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EC428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02549EC1" w14:textId="06C7ED37" w:rsidR="00D9613A" w:rsidRPr="00EC4287" w:rsidRDefault="00D9613A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</w:pPr>
            <w:r w:rsidRPr="00EC4287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305B15">
              <w:rPr>
                <w:rFonts w:asciiTheme="majorBidi" w:eastAsia="Angsana New" w:hAnsiTheme="majorBidi" w:cstheme="majorBidi"/>
                <w:sz w:val="28"/>
                <w:szCs w:val="28"/>
              </w:rPr>
              <w:t>801</w:t>
            </w:r>
            <w:r w:rsidRPr="00EC4287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35B1148" w14:textId="4BC88F51" w:rsidR="00D9613A" w:rsidRPr="00EC4287" w:rsidRDefault="00305B15" w:rsidP="00305B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7B2AF5B" w14:textId="77777777" w:rsidR="00D9613A" w:rsidRPr="00EC4287" w:rsidRDefault="00D9613A" w:rsidP="00BB4C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(801)</w:t>
            </w:r>
          </w:p>
        </w:tc>
      </w:tr>
      <w:tr w:rsidR="00305B15" w:rsidRPr="00EC4287" w14:paraId="79940F26" w14:textId="77777777" w:rsidTr="00BB4CC4">
        <w:tc>
          <w:tcPr>
            <w:tcW w:w="4860" w:type="dxa"/>
            <w:tcBorders>
              <w:bottom w:val="nil"/>
            </w:tcBorders>
          </w:tcPr>
          <w:p w14:paraId="38BA4B77" w14:textId="77777777" w:rsidR="00305B15" w:rsidRPr="00EC4287" w:rsidRDefault="00305B15" w:rsidP="00305B15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5DEDF8DC" w14:textId="5F04B567" w:rsidR="00305B15" w:rsidRPr="00EC4287" w:rsidRDefault="00305B15" w:rsidP="00305B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78,078</w:t>
            </w:r>
          </w:p>
        </w:tc>
        <w:tc>
          <w:tcPr>
            <w:tcW w:w="1530" w:type="dxa"/>
            <w:tcBorders>
              <w:bottom w:val="nil"/>
            </w:tcBorders>
          </w:tcPr>
          <w:p w14:paraId="0D70E797" w14:textId="069FA98C" w:rsidR="00305B15" w:rsidRPr="00EC4287" w:rsidRDefault="00305B15" w:rsidP="00305B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  <w:tcBorders>
              <w:bottom w:val="nil"/>
            </w:tcBorders>
          </w:tcPr>
          <w:p w14:paraId="3F715343" w14:textId="77777777" w:rsidR="00305B15" w:rsidRPr="00EC4287" w:rsidRDefault="00305B15" w:rsidP="00305B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83,334</w:t>
            </w:r>
          </w:p>
        </w:tc>
      </w:tr>
    </w:tbl>
    <w:p w14:paraId="40160E87" w14:textId="77777777" w:rsidR="00D9613A" w:rsidRPr="00EC4287" w:rsidRDefault="00D9613A" w:rsidP="00D9613A">
      <w:pPr>
        <w:ind w:left="900"/>
        <w:jc w:val="thaiDistribute"/>
        <w:rPr>
          <w:rFonts w:asciiTheme="majorBidi" w:hAnsiTheme="majorBidi" w:cstheme="majorBidi"/>
        </w:rPr>
      </w:pPr>
    </w:p>
    <w:p w14:paraId="29383646" w14:textId="77777777" w:rsidR="00D9613A" w:rsidRPr="00EC4287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EC428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EC4287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EC4287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EC4287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EC4287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ที่ถึงกำหนดชำระภายในหนึ่งปีรวมลูกหนี้เงินให้สินเชื่อจัดชั้นเป็นลูกหนี้ที่มีการด้อยค่าด้านเครดิต</w:t>
      </w:r>
    </w:p>
    <w:p w14:paraId="5A9D0D0B" w14:textId="560A5276" w:rsidR="00D9613A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AB8A7B6" w14:textId="2498AF01" w:rsidR="005D56B9" w:rsidRPr="00EC4287" w:rsidRDefault="005D56B9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3906A4F8" w14:textId="7F0A8302" w:rsidR="005D56B9" w:rsidRPr="00DB552F" w:rsidRDefault="005D56B9" w:rsidP="00344305">
      <w:pPr>
        <w:rPr>
          <w:rFonts w:asciiTheme="majorBidi" w:hAnsiTheme="majorBidi" w:cstheme="majorBidi"/>
          <w:sz w:val="20"/>
          <w:szCs w:val="20"/>
        </w:rPr>
      </w:pPr>
    </w:p>
    <w:p w14:paraId="706040AB" w14:textId="07734DB0" w:rsidR="00D27471" w:rsidRDefault="00D27471" w:rsidP="00D27471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EC4287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6D781002" w14:textId="77777777" w:rsidR="00895C60" w:rsidRPr="00895C60" w:rsidRDefault="00895C60" w:rsidP="00895C60">
      <w:pPr>
        <w:rPr>
          <w:sz w:val="20"/>
          <w:szCs w:val="20"/>
          <w:lang w:val="th-TH"/>
        </w:rPr>
      </w:pPr>
    </w:p>
    <w:p w14:paraId="74DA25AA" w14:textId="3AAA2A46" w:rsidR="00D27471" w:rsidRPr="00EC4287" w:rsidRDefault="00D27471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C4287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D24A542" w14:textId="77777777" w:rsidR="00EB319E" w:rsidRPr="00895C60" w:rsidRDefault="00EB319E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D49487F" w14:textId="2DC1B833" w:rsidR="00D27471" w:rsidRPr="00EC4287" w:rsidRDefault="00D27471" w:rsidP="00FC5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</w:rPr>
        <w:tab/>
      </w:r>
      <w:r w:rsidRPr="00EC4287">
        <w:rPr>
          <w:rFonts w:asciiTheme="majorBidi" w:hAnsiTheme="majorBidi" w:cstheme="majorBidi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  <w:r w:rsidR="000A1475"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83C8547" w14:textId="77777777" w:rsidR="00D27471" w:rsidRPr="00895C60" w:rsidRDefault="00D27471" w:rsidP="0034430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6"/>
        <w:gridCol w:w="238"/>
        <w:gridCol w:w="996"/>
        <w:gridCol w:w="7"/>
        <w:gridCol w:w="260"/>
        <w:gridCol w:w="1054"/>
        <w:gridCol w:w="262"/>
        <w:gridCol w:w="1065"/>
      </w:tblGrid>
      <w:tr w:rsidR="00891105" w:rsidRPr="00EC4287" w14:paraId="3ADE356A" w14:textId="77777777" w:rsidTr="00905A47">
        <w:trPr>
          <w:trHeight w:val="20"/>
          <w:tblHeader/>
        </w:trPr>
        <w:tc>
          <w:tcPr>
            <w:tcW w:w="4320" w:type="dxa"/>
          </w:tcPr>
          <w:p w14:paraId="6A0C2DEB" w14:textId="77777777" w:rsidR="00891105" w:rsidRPr="00EC4287" w:rsidRDefault="00891105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237" w:type="dxa"/>
            <w:gridSpan w:val="4"/>
            <w:hideMark/>
          </w:tcPr>
          <w:p w14:paraId="725505BA" w14:textId="11362E77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2C998A5" w14:textId="77777777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AF1D752" w14:textId="7AADF0ED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91105" w:rsidRPr="00EC4287" w14:paraId="7E4963F6" w14:textId="77777777" w:rsidTr="00905A47">
        <w:trPr>
          <w:trHeight w:val="20"/>
          <w:tblHeader/>
        </w:trPr>
        <w:tc>
          <w:tcPr>
            <w:tcW w:w="4320" w:type="dxa"/>
          </w:tcPr>
          <w:p w14:paraId="79B3E810" w14:textId="77777777" w:rsidR="00891105" w:rsidRPr="00EC4287" w:rsidRDefault="00891105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327AB3F5" w14:textId="037A0F9B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center"/>
          </w:tcPr>
          <w:p w14:paraId="28567C7F" w14:textId="77777777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8F2DA59" w14:textId="561DC761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</w:tcPr>
          <w:p w14:paraId="37AF4360" w14:textId="77777777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9B898CF" w14:textId="187C75DF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vAlign w:val="center"/>
          </w:tcPr>
          <w:p w14:paraId="19CB1C5C" w14:textId="77777777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00BC320" w14:textId="39539CC2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91105" w:rsidRPr="00EC4287" w14:paraId="349A1D15" w14:textId="77777777" w:rsidTr="00905A47">
        <w:trPr>
          <w:trHeight w:val="20"/>
          <w:tblHeader/>
        </w:trPr>
        <w:tc>
          <w:tcPr>
            <w:tcW w:w="4320" w:type="dxa"/>
          </w:tcPr>
          <w:p w14:paraId="608CBD31" w14:textId="77777777" w:rsidR="00891105" w:rsidRPr="00EC4287" w:rsidRDefault="00891105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78" w:type="dxa"/>
            <w:gridSpan w:val="8"/>
            <w:hideMark/>
          </w:tcPr>
          <w:p w14:paraId="2A770F7E" w14:textId="6E06E08C" w:rsidR="00891105" w:rsidRPr="00EC4287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1105" w:rsidRPr="00EC4287" w14:paraId="1E50BAF7" w14:textId="77777777" w:rsidTr="00905A47">
        <w:trPr>
          <w:trHeight w:val="20"/>
        </w:trPr>
        <w:tc>
          <w:tcPr>
            <w:tcW w:w="4320" w:type="dxa"/>
            <w:hideMark/>
          </w:tcPr>
          <w:p w14:paraId="175A6CF9" w14:textId="77777777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6" w:type="dxa"/>
            <w:shd w:val="clear" w:color="auto" w:fill="auto"/>
          </w:tcPr>
          <w:p w14:paraId="15407D39" w14:textId="29E4C4D2" w:rsidR="00891105" w:rsidRPr="00EC4287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01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E067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60D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6610AB87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28915740" w14:textId="7FA0B7C2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167,551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CCF9BB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54955FB6" w14:textId="79D53871" w:rsidR="00891105" w:rsidRPr="00EC4287" w:rsidRDefault="00604F8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110,3</w:t>
            </w:r>
            <w:r w:rsidR="00E467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62" w:type="dxa"/>
            <w:shd w:val="clear" w:color="auto" w:fill="auto"/>
          </w:tcPr>
          <w:p w14:paraId="0185AECD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08F8E3F" w14:textId="3F6A8597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126,965</w:t>
            </w:r>
          </w:p>
        </w:tc>
      </w:tr>
      <w:tr w:rsidR="00891105" w:rsidRPr="00EC4287" w14:paraId="42F326A6" w14:textId="77777777" w:rsidTr="00905A47">
        <w:trPr>
          <w:trHeight w:val="20"/>
        </w:trPr>
        <w:tc>
          <w:tcPr>
            <w:tcW w:w="4320" w:type="dxa"/>
            <w:hideMark/>
          </w:tcPr>
          <w:p w14:paraId="1A215DED" w14:textId="246BEDFD" w:rsidR="00891105" w:rsidRPr="00EC4287" w:rsidRDefault="00891105" w:rsidP="00C00C85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2C290EF6" w14:textId="1023D0A6" w:rsidR="00891105" w:rsidRPr="00EC4287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060D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E2FB544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749D53F" w14:textId="1D889C69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686A474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65FFCCA" w14:textId="6CEA38EB" w:rsidR="00891105" w:rsidRPr="00EC4287" w:rsidRDefault="00604F8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E067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4B719498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F5E626F" w14:textId="6686EB7D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891105" w:rsidRPr="00EC4287" w14:paraId="6F71BD69" w14:textId="77777777" w:rsidTr="00905A47">
        <w:trPr>
          <w:trHeight w:val="20"/>
        </w:trPr>
        <w:tc>
          <w:tcPr>
            <w:tcW w:w="4320" w:type="dxa"/>
            <w:hideMark/>
          </w:tcPr>
          <w:p w14:paraId="051E7E7B" w14:textId="77777777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20706708" w14:textId="76B76E62" w:rsidR="00891105" w:rsidRPr="00EC4287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14,237</w:t>
            </w:r>
          </w:p>
        </w:tc>
        <w:tc>
          <w:tcPr>
            <w:tcW w:w="238" w:type="dxa"/>
            <w:shd w:val="clear" w:color="auto" w:fill="auto"/>
          </w:tcPr>
          <w:p w14:paraId="132D622B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F1BD14E" w14:textId="1BB21C53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16,645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9397453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C308FEF" w14:textId="7800FD34" w:rsidR="00891105" w:rsidRPr="00EC4287" w:rsidRDefault="00604F85" w:rsidP="00C00C8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14,237</w:t>
            </w:r>
          </w:p>
        </w:tc>
        <w:tc>
          <w:tcPr>
            <w:tcW w:w="262" w:type="dxa"/>
            <w:shd w:val="clear" w:color="auto" w:fill="auto"/>
          </w:tcPr>
          <w:p w14:paraId="5E0EA05C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22ACFC5" w14:textId="170C8210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16,645</w:t>
            </w:r>
          </w:p>
        </w:tc>
      </w:tr>
      <w:tr w:rsidR="00891105" w:rsidRPr="00EC4287" w14:paraId="125B0038" w14:textId="77777777" w:rsidTr="00905A47">
        <w:trPr>
          <w:trHeight w:val="20"/>
        </w:trPr>
        <w:tc>
          <w:tcPr>
            <w:tcW w:w="4320" w:type="dxa"/>
            <w:hideMark/>
          </w:tcPr>
          <w:p w14:paraId="797C674B" w14:textId="77777777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6" w:type="dxa"/>
            <w:shd w:val="clear" w:color="auto" w:fill="auto"/>
          </w:tcPr>
          <w:p w14:paraId="1CE375DC" w14:textId="1EE9FC79" w:rsidR="00891105" w:rsidRPr="00B97460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70,715</w:t>
            </w:r>
          </w:p>
        </w:tc>
        <w:tc>
          <w:tcPr>
            <w:tcW w:w="238" w:type="dxa"/>
            <w:shd w:val="clear" w:color="auto" w:fill="auto"/>
          </w:tcPr>
          <w:p w14:paraId="5D2D2D5F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2932750C" w14:textId="5318E156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94,655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FC1178B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7DB0DC3A" w14:textId="11E4F1EE" w:rsidR="00891105" w:rsidRPr="00EC4287" w:rsidRDefault="00604F8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70,715</w:t>
            </w:r>
          </w:p>
        </w:tc>
        <w:tc>
          <w:tcPr>
            <w:tcW w:w="262" w:type="dxa"/>
            <w:shd w:val="clear" w:color="auto" w:fill="auto"/>
          </w:tcPr>
          <w:p w14:paraId="04FD87C6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D4E5D39" w14:textId="7FE251E1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94,655</w:t>
            </w:r>
          </w:p>
        </w:tc>
      </w:tr>
      <w:tr w:rsidR="00891105" w:rsidRPr="00EC4287" w14:paraId="1EC919D3" w14:textId="77777777" w:rsidTr="00905A47">
        <w:trPr>
          <w:trHeight w:val="20"/>
        </w:trPr>
        <w:tc>
          <w:tcPr>
            <w:tcW w:w="4320" w:type="dxa"/>
          </w:tcPr>
          <w:p w14:paraId="44C86E3E" w14:textId="6CD3CA4E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6" w:type="dxa"/>
            <w:shd w:val="clear" w:color="auto" w:fill="auto"/>
          </w:tcPr>
          <w:p w14:paraId="49936221" w14:textId="11877E82" w:rsidR="00891105" w:rsidRPr="00EC4287" w:rsidRDefault="00604F85" w:rsidP="00905A47">
            <w:pPr>
              <w:pStyle w:val="acctfourfigures"/>
              <w:tabs>
                <w:tab w:val="clear" w:pos="765"/>
                <w:tab w:val="decimal" w:pos="-537"/>
                <w:tab w:val="decimal" w:pos="-46"/>
              </w:tabs>
              <w:spacing w:line="240" w:lineRule="atLeast"/>
              <w:ind w:left="-537" w:right="288" w:hanging="4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28563E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4816296" w14:textId="427359E9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2AFFB12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43FAE91" w14:textId="1721F31B" w:rsidR="00891105" w:rsidRPr="00EC4287" w:rsidRDefault="00604F85" w:rsidP="00905A47">
            <w:pPr>
              <w:pStyle w:val="acctfourfigures"/>
              <w:tabs>
                <w:tab w:val="clear" w:pos="765"/>
                <w:tab w:val="decimal" w:pos="-537"/>
                <w:tab w:val="decimal" w:pos="-46"/>
              </w:tabs>
              <w:spacing w:line="240" w:lineRule="atLeast"/>
              <w:ind w:left="-537" w:right="288" w:hanging="4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A18C007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628B8DBB" w14:textId="575F0878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891105" w:rsidRPr="00EC4287" w14:paraId="480EE83B" w14:textId="77777777" w:rsidTr="00905A47">
        <w:trPr>
          <w:trHeight w:val="20"/>
        </w:trPr>
        <w:tc>
          <w:tcPr>
            <w:tcW w:w="4320" w:type="dxa"/>
          </w:tcPr>
          <w:p w14:paraId="3D2177CA" w14:textId="165AA60E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20512A52" w:rsidR="00891105" w:rsidRPr="00EC4287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38" w:type="dxa"/>
            <w:shd w:val="clear" w:color="auto" w:fill="auto"/>
          </w:tcPr>
          <w:p w14:paraId="20332ABB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50082E02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1,663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99FB066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2E3F2CD2" w14:textId="22F811DE" w:rsidR="00891105" w:rsidRPr="008B51EC" w:rsidRDefault="00604F8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  <w:tc>
          <w:tcPr>
            <w:tcW w:w="262" w:type="dxa"/>
            <w:shd w:val="clear" w:color="auto" w:fill="auto"/>
          </w:tcPr>
          <w:p w14:paraId="48A7401E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46231E16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891105" w:rsidRPr="00EC4287" w14:paraId="41A2E9AF" w14:textId="77777777" w:rsidTr="00905A47">
        <w:trPr>
          <w:trHeight w:val="20"/>
        </w:trPr>
        <w:tc>
          <w:tcPr>
            <w:tcW w:w="4320" w:type="dxa"/>
          </w:tcPr>
          <w:p w14:paraId="58D18599" w14:textId="77777777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6EC8A85A" w14:textId="44A6FC5F" w:rsidR="00891105" w:rsidRPr="00B97460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01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</w:t>
            </w:r>
            <w:r w:rsidR="008B51EC"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22EF67D4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556EEF7B" w14:textId="1864D085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281,349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BE615C1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64DD5F4F" w14:textId="33975A2A" w:rsidR="00891105" w:rsidRPr="00EC4287" w:rsidRDefault="00604F85" w:rsidP="00C00C85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</w:t>
            </w:r>
            <w:r w:rsidR="00E067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1B9E3D82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20AA559B" w14:textId="3812671A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240,688</w:t>
            </w:r>
          </w:p>
        </w:tc>
      </w:tr>
      <w:tr w:rsidR="00891105" w:rsidRPr="00EC4287" w14:paraId="6B0B848A" w14:textId="77777777" w:rsidTr="00905A47">
        <w:trPr>
          <w:trHeight w:val="20"/>
        </w:trPr>
        <w:tc>
          <w:tcPr>
            <w:tcW w:w="4320" w:type="dxa"/>
            <w:hideMark/>
          </w:tcPr>
          <w:p w14:paraId="482413C6" w14:textId="19CFB5E4" w:rsidR="00891105" w:rsidRPr="00EC4287" w:rsidRDefault="00891105" w:rsidP="00C0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4A9" w14:textId="51BDB826" w:rsidR="00891105" w:rsidRPr="00B97460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</w:t>
            </w:r>
            <w:r w:rsidR="00E0673B"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97AD7C1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121350E3" w:rsidR="00891105" w:rsidRPr="00EC4287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(9,356)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56E1D78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736A" w14:textId="573203DF" w:rsidR="00891105" w:rsidRPr="00EC4287" w:rsidRDefault="00604F85" w:rsidP="00C00C85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(9,099)</w:t>
            </w:r>
          </w:p>
        </w:tc>
        <w:tc>
          <w:tcPr>
            <w:tcW w:w="262" w:type="dxa"/>
            <w:shd w:val="clear" w:color="auto" w:fill="auto"/>
          </w:tcPr>
          <w:p w14:paraId="1DF175CA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5FA39F9B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(8,948)</w:t>
            </w:r>
          </w:p>
        </w:tc>
      </w:tr>
      <w:tr w:rsidR="00891105" w:rsidRPr="00EC4287" w14:paraId="0AE84DAA" w14:textId="77777777" w:rsidTr="00905A47">
        <w:trPr>
          <w:trHeight w:val="20"/>
        </w:trPr>
        <w:tc>
          <w:tcPr>
            <w:tcW w:w="4320" w:type="dxa"/>
            <w:hideMark/>
          </w:tcPr>
          <w:p w14:paraId="33E89FA4" w14:textId="783FE529" w:rsidR="00891105" w:rsidRPr="00EC4287" w:rsidRDefault="00891105" w:rsidP="00C00C8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B7C35" w14:textId="7F515D9B" w:rsidR="00891105" w:rsidRPr="00B97460" w:rsidRDefault="00604F85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01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0673B"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0673B"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</w:t>
            </w:r>
            <w:r w:rsidR="008B51EC"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64F8BA05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0F9E226E" w:rsidR="00891105" w:rsidRPr="00EC4287" w:rsidRDefault="00891105" w:rsidP="00C00C8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271,993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431A924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2A066" w14:textId="2C5ABC4F" w:rsidR="00891105" w:rsidRPr="00EC4287" w:rsidRDefault="00604F85" w:rsidP="00C00C8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</w:t>
            </w:r>
            <w:r w:rsidR="00E067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140261F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5B61AC0A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231,740</w:t>
            </w:r>
          </w:p>
        </w:tc>
      </w:tr>
      <w:tr w:rsidR="00891105" w:rsidRPr="00DB552F" w14:paraId="3F620F23" w14:textId="77777777" w:rsidTr="00905A47">
        <w:trPr>
          <w:trHeight w:val="20"/>
        </w:trPr>
        <w:tc>
          <w:tcPr>
            <w:tcW w:w="4320" w:type="dxa"/>
          </w:tcPr>
          <w:p w14:paraId="0CF82437" w14:textId="77777777" w:rsidR="00891105" w:rsidRPr="00DB552F" w:rsidRDefault="00891105" w:rsidP="00C00C8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891105" w:rsidRPr="00DB552F" w:rsidRDefault="00891105" w:rsidP="00C00C85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6F4C654B" w14:textId="77777777" w:rsidR="00891105" w:rsidRPr="00DB552F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891105" w:rsidRPr="00DB552F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12A5C14" w14:textId="77777777" w:rsidR="00891105" w:rsidRPr="00DB552F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891105" w:rsidRPr="00DB552F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4D709767" w14:textId="77777777" w:rsidR="00891105" w:rsidRPr="00DB552F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891105" w:rsidRPr="00DB552F" w:rsidRDefault="00891105" w:rsidP="00891105">
            <w:pPr>
              <w:pStyle w:val="acctfourfigures"/>
              <w:tabs>
                <w:tab w:val="clear" w:pos="765"/>
                <w:tab w:val="left" w:pos="720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1105" w:rsidRPr="00EC4287" w14:paraId="357289E8" w14:textId="77777777" w:rsidTr="00905A47">
        <w:trPr>
          <w:trHeight w:val="20"/>
        </w:trPr>
        <w:tc>
          <w:tcPr>
            <w:tcW w:w="4320" w:type="dxa"/>
            <w:hideMark/>
          </w:tcPr>
          <w:p w14:paraId="196A2280" w14:textId="77777777" w:rsidR="00891105" w:rsidRPr="00B97460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97460"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6" w:type="dxa"/>
            <w:shd w:val="clear" w:color="auto" w:fill="auto"/>
          </w:tcPr>
          <w:p w14:paraId="166879C0" w14:textId="27923D80" w:rsidR="00891105" w:rsidRPr="00EC4287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136875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209B22B4" w14:textId="1555830B" w:rsidR="00891105" w:rsidRPr="00EC4287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A8F10D4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5D85931E" w14:textId="66EFB73D" w:rsidR="00891105" w:rsidRPr="00EC4287" w:rsidRDefault="00891105" w:rsidP="00C00C8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869DAB6" w14:textId="77777777" w:rsidR="00891105" w:rsidRPr="00EC4287" w:rsidRDefault="00891105" w:rsidP="00C00C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FF858C6" w14:textId="02B4A377" w:rsidR="00891105" w:rsidRPr="00EC4287" w:rsidRDefault="00891105" w:rsidP="00891105">
            <w:pPr>
              <w:pStyle w:val="acctfourfigures"/>
              <w:tabs>
                <w:tab w:val="clear" w:pos="765"/>
                <w:tab w:val="left" w:pos="720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105" w:rsidRPr="00EC4287" w14:paraId="642CB04F" w14:textId="77777777" w:rsidTr="00905A47">
        <w:trPr>
          <w:trHeight w:val="20"/>
        </w:trPr>
        <w:tc>
          <w:tcPr>
            <w:tcW w:w="4320" w:type="dxa"/>
          </w:tcPr>
          <w:p w14:paraId="5722968C" w14:textId="39B9BF69" w:rsidR="00891105" w:rsidRPr="00E85B3C" w:rsidRDefault="00891105" w:rsidP="00891105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B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6" w:type="dxa"/>
            <w:shd w:val="clear" w:color="auto" w:fill="auto"/>
          </w:tcPr>
          <w:p w14:paraId="5CDA4024" w14:textId="78CE0ADD" w:rsidR="00891105" w:rsidRPr="00B97460" w:rsidRDefault="00E85B3C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425,249</w:t>
            </w:r>
          </w:p>
        </w:tc>
        <w:tc>
          <w:tcPr>
            <w:tcW w:w="238" w:type="dxa"/>
            <w:shd w:val="clear" w:color="auto" w:fill="auto"/>
          </w:tcPr>
          <w:p w14:paraId="3BDB8B0E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0727A17" w14:textId="2B3C109E" w:rsidR="00891105" w:rsidRPr="00EC4287" w:rsidRDefault="00891105" w:rsidP="00DB552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460,592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2C2B4AC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29A0F1D" w14:textId="37AAFC94" w:rsidR="00891105" w:rsidRPr="00EC4287" w:rsidRDefault="00B97460" w:rsidP="00DB552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5B3C">
              <w:rPr>
                <w:rFonts w:asciiTheme="majorBidi" w:hAnsiTheme="majorBidi" w:cstheme="majorBidi"/>
                <w:sz w:val="30"/>
                <w:szCs w:val="30"/>
              </w:rPr>
              <w:t>53,130</w:t>
            </w:r>
          </w:p>
        </w:tc>
        <w:tc>
          <w:tcPr>
            <w:tcW w:w="262" w:type="dxa"/>
            <w:shd w:val="clear" w:color="auto" w:fill="auto"/>
          </w:tcPr>
          <w:p w14:paraId="5B42A346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267EA92B" w14:textId="071F37A4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318,590</w:t>
            </w:r>
          </w:p>
        </w:tc>
      </w:tr>
      <w:tr w:rsidR="00891105" w:rsidRPr="00EC4287" w14:paraId="25DFA0A8" w14:textId="77777777" w:rsidTr="00905A47">
        <w:trPr>
          <w:trHeight w:val="20"/>
        </w:trPr>
        <w:tc>
          <w:tcPr>
            <w:tcW w:w="4320" w:type="dxa"/>
            <w:shd w:val="clear" w:color="auto" w:fill="auto"/>
          </w:tcPr>
          <w:p w14:paraId="59FD2628" w14:textId="5D636AB7" w:rsidR="00891105" w:rsidRPr="00E85B3C" w:rsidRDefault="00891105" w:rsidP="00891105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B3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</w:t>
            </w:r>
            <w:r w:rsidRPr="00E85B3C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E85B3C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4CB9110" w14:textId="46471A7E" w:rsidR="00891105" w:rsidRPr="00B97460" w:rsidRDefault="00B97460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</w:t>
            </w:r>
            <w:r w:rsidR="00305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88E310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E7BA4E6" w14:textId="1BE221E8" w:rsidR="00891105" w:rsidRPr="00EC4287" w:rsidRDefault="00891105" w:rsidP="00DB552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871B4FE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3938E8" w14:textId="64A9B093" w:rsidR="00891105" w:rsidRPr="00EC4287" w:rsidRDefault="00B97460" w:rsidP="00DB552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74904CF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4A3BA9" w14:textId="2E716B8A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891105" w:rsidRPr="00EC4287" w14:paraId="2C4AA6CC" w14:textId="77777777" w:rsidTr="00905A47">
        <w:trPr>
          <w:trHeight w:val="20"/>
        </w:trPr>
        <w:tc>
          <w:tcPr>
            <w:tcW w:w="4320" w:type="dxa"/>
            <w:hideMark/>
          </w:tcPr>
          <w:p w14:paraId="44713E22" w14:textId="77777777" w:rsidR="00891105" w:rsidRPr="00E85B3C" w:rsidRDefault="00891105" w:rsidP="00891105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E85B3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E198" w14:textId="3EDDDD64" w:rsidR="00891105" w:rsidRPr="00B97460" w:rsidRDefault="00B97460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(1,957)</w:t>
            </w:r>
          </w:p>
        </w:tc>
        <w:tc>
          <w:tcPr>
            <w:tcW w:w="238" w:type="dxa"/>
            <w:shd w:val="clear" w:color="auto" w:fill="auto"/>
          </w:tcPr>
          <w:p w14:paraId="2B9F5405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70874" w14:textId="7DF23D06" w:rsidR="00891105" w:rsidRPr="00EC4287" w:rsidRDefault="00891105" w:rsidP="00DB552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(921)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DBC0C4D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CEB9" w14:textId="53F2F27C" w:rsidR="00891105" w:rsidRPr="00EC4287" w:rsidRDefault="00B97460" w:rsidP="00DB552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(1,957)</w:t>
            </w:r>
          </w:p>
        </w:tc>
        <w:tc>
          <w:tcPr>
            <w:tcW w:w="262" w:type="dxa"/>
            <w:shd w:val="clear" w:color="auto" w:fill="auto"/>
          </w:tcPr>
          <w:p w14:paraId="157766A7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535"/>
                <w:tab w:val="left" w:pos="720"/>
              </w:tabs>
              <w:ind w:right="4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9C72C" w14:textId="78B28D69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(1,121)</w:t>
            </w:r>
          </w:p>
        </w:tc>
      </w:tr>
      <w:tr w:rsidR="00891105" w:rsidRPr="00EC4287" w14:paraId="65D6CE92" w14:textId="77777777" w:rsidTr="00905A47">
        <w:trPr>
          <w:trHeight w:val="20"/>
        </w:trPr>
        <w:tc>
          <w:tcPr>
            <w:tcW w:w="4320" w:type="dxa"/>
            <w:hideMark/>
          </w:tcPr>
          <w:p w14:paraId="46EDA259" w14:textId="77777777" w:rsidR="00891105" w:rsidRPr="00EC4287" w:rsidRDefault="00891105" w:rsidP="00DB55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CA81B" w14:textId="4E55A1BF" w:rsidR="00891105" w:rsidRPr="00B97460" w:rsidRDefault="00E85B3C" w:rsidP="00B9746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427,597</w:t>
            </w:r>
          </w:p>
        </w:tc>
        <w:tc>
          <w:tcPr>
            <w:tcW w:w="238" w:type="dxa"/>
            <w:shd w:val="clear" w:color="auto" w:fill="auto"/>
          </w:tcPr>
          <w:p w14:paraId="0A7A057A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0E1DB" w14:textId="3B1704E7" w:rsidR="00891105" w:rsidRPr="00EC4287" w:rsidRDefault="00891105" w:rsidP="00DB552F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460,570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C553B71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3053" w14:textId="372488DB" w:rsidR="00891105" w:rsidRPr="00EC4287" w:rsidRDefault="00B97460" w:rsidP="00DB552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85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53,281</w:t>
            </w:r>
          </w:p>
        </w:tc>
        <w:tc>
          <w:tcPr>
            <w:tcW w:w="262" w:type="dxa"/>
            <w:shd w:val="clear" w:color="auto" w:fill="auto"/>
          </w:tcPr>
          <w:p w14:paraId="1008A491" w14:textId="77777777" w:rsidR="00891105" w:rsidRPr="00EC4287" w:rsidRDefault="00891105" w:rsidP="00DB552F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FBEF" w14:textId="00325AE0" w:rsidR="00891105" w:rsidRPr="00EC4287" w:rsidRDefault="00891105" w:rsidP="00891105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318,368</w:t>
            </w:r>
          </w:p>
        </w:tc>
      </w:tr>
    </w:tbl>
    <w:p w14:paraId="579E4FF9" w14:textId="1D72CD8D" w:rsidR="009073CF" w:rsidRPr="009073CF" w:rsidRDefault="009073CF" w:rsidP="009073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93F3F3" w14:textId="627257C7" w:rsidR="009D6708" w:rsidRPr="00F41D8B" w:rsidRDefault="009D6708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41D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2100EF99" w14:textId="77777777" w:rsidR="009D6708" w:rsidRPr="00EC4287" w:rsidRDefault="009D670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CA81CAA" w14:textId="5844660D" w:rsidR="009D6708" w:rsidRDefault="009D6708" w:rsidP="009D6708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EC4287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530BD3AB" w14:textId="77777777" w:rsidR="00895C60" w:rsidRPr="00895C60" w:rsidRDefault="00895C60" w:rsidP="00895C60">
      <w:pPr>
        <w:rPr>
          <w:lang w:val="th-TH"/>
        </w:rPr>
      </w:pPr>
    </w:p>
    <w:p w14:paraId="632444A2" w14:textId="10928127" w:rsidR="009D6708" w:rsidRPr="00EC4287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</w:t>
      </w:r>
      <w:r w:rsidR="00301324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78D4C2BD" w14:textId="77777777" w:rsidR="009D6708" w:rsidRPr="00EC4287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5D96CA" w14:textId="5F71686B" w:rsidR="009D6708" w:rsidRPr="00EC4287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จำหน่ายไปซึ่งส่วนได้เสียที่ไม่มีอำนาจควบคุมโดยอำนาจควบคุมไม่เปลี่ยนแปลงรับรู้เป็นส่วนต่ำกว่าทุนอื่นในส่วนของเจ้าของ</w:t>
      </w:r>
    </w:p>
    <w:p w14:paraId="32266ACD" w14:textId="77777777" w:rsidR="009D6708" w:rsidRPr="00EC4287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4026AB" w14:textId="77777777" w:rsidR="009D6708" w:rsidRPr="00EC4287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0D5501B0" w14:textId="77777777" w:rsidR="009D6708" w:rsidRPr="00EC4287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DA6DA7" w14:textId="7A32DAE8" w:rsidR="009D6708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กำไรขาดทุนจากการขายเงินลงทุนบันทึกในกำไรหรือขาดทุน</w:t>
      </w:r>
      <w:r w:rsidR="002E17FC"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="002E17FC" w:rsidRPr="00EC428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กลุ่มบริษัทและบริษัทพิจารณาการด้อยค่าของเงินลงทุนในบริษัทย่อยตามที่เปิดเผยในหมายเหตุข้อ </w:t>
      </w:r>
      <w:r w:rsidR="002E17FC" w:rsidRPr="00EC4287">
        <w:rPr>
          <w:rFonts w:asciiTheme="majorBidi" w:hAnsiTheme="majorBidi" w:cstheme="majorBidi"/>
          <w:sz w:val="30"/>
          <w:szCs w:val="30"/>
        </w:rPr>
        <w:t>1</w:t>
      </w:r>
      <w:r w:rsidR="00D011CA">
        <w:rPr>
          <w:rFonts w:asciiTheme="majorBidi" w:hAnsiTheme="majorBidi" w:cstheme="majorBidi"/>
          <w:sz w:val="30"/>
          <w:szCs w:val="30"/>
        </w:rPr>
        <w:t>2</w:t>
      </w:r>
    </w:p>
    <w:p w14:paraId="75BAD6B1" w14:textId="77777777" w:rsidR="00D20ACB" w:rsidRDefault="00D20ACB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5F266" w14:textId="3F60D5E4" w:rsidR="00D20ACB" w:rsidRPr="00EC4287" w:rsidRDefault="00D20ACB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20ACB" w:rsidRPr="00EC4287" w:rsidSect="00FE686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tbl>
      <w:tblPr>
        <w:tblW w:w="1390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4"/>
        <w:gridCol w:w="2205"/>
        <w:gridCol w:w="1350"/>
        <w:gridCol w:w="720"/>
        <w:gridCol w:w="180"/>
        <w:gridCol w:w="720"/>
        <w:gridCol w:w="180"/>
        <w:gridCol w:w="720"/>
        <w:gridCol w:w="180"/>
        <w:gridCol w:w="810"/>
        <w:gridCol w:w="180"/>
        <w:gridCol w:w="722"/>
        <w:gridCol w:w="182"/>
        <w:gridCol w:w="808"/>
        <w:gridCol w:w="182"/>
        <w:gridCol w:w="814"/>
        <w:gridCol w:w="182"/>
        <w:gridCol w:w="884"/>
        <w:gridCol w:w="11"/>
        <w:gridCol w:w="8"/>
      </w:tblGrid>
      <w:tr w:rsidR="00D20FBE" w:rsidRPr="00F52529" w14:paraId="4F68FFEC" w14:textId="77777777" w:rsidTr="002E17FC">
        <w:trPr>
          <w:gridAfter w:val="2"/>
          <w:wAfter w:w="19" w:type="dxa"/>
          <w:cantSplit/>
          <w:tblHeader/>
        </w:trPr>
        <w:tc>
          <w:tcPr>
            <w:tcW w:w="13883" w:type="dxa"/>
            <w:gridSpan w:val="18"/>
          </w:tcPr>
          <w:p w14:paraId="00F84483" w14:textId="77777777" w:rsidR="00D20FBE" w:rsidRPr="00F52529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252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E17FC" w:rsidRPr="00F52529" w:rsidDel="00685444" w14:paraId="2CBBC251" w14:textId="77777777" w:rsidTr="00457D36">
        <w:trPr>
          <w:cantSplit/>
        </w:trPr>
        <w:tc>
          <w:tcPr>
            <w:tcW w:w="2864" w:type="dxa"/>
            <w:vAlign w:val="bottom"/>
          </w:tcPr>
          <w:p w14:paraId="0A2EF2A1" w14:textId="77777777" w:rsidR="002E17FC" w:rsidRPr="00F52529" w:rsidRDefault="002E17FC" w:rsidP="00344305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5" w:type="dxa"/>
          </w:tcPr>
          <w:p w14:paraId="39C49DF5" w14:textId="77777777" w:rsidR="00457D36" w:rsidRPr="00F52529" w:rsidRDefault="00457D36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AC4469" w14:textId="1CC12C13" w:rsidR="002E17FC" w:rsidRPr="00F52529" w:rsidRDefault="002E17FC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2E6F152F" w14:textId="77777777" w:rsidR="002E17FC" w:rsidRPr="00F52529" w:rsidRDefault="002E17FC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39C932D5" w14:textId="2F320ED0" w:rsidR="002E17FC" w:rsidRPr="00F52529" w:rsidRDefault="002E17FC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20" w:type="dxa"/>
            <w:gridSpan w:val="3"/>
          </w:tcPr>
          <w:p w14:paraId="6AE90A68" w14:textId="77777777" w:rsidR="002E17FC" w:rsidRPr="00F52529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484DF84" w14:textId="1C54590D" w:rsidR="002E17FC" w:rsidRPr="00F52529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087FBEDF" w14:textId="77777777" w:rsidR="002E17FC" w:rsidRPr="00F52529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F500AE7" w14:textId="77777777" w:rsidR="002E17FC" w:rsidRPr="00F52529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898C61" w14:textId="63E83BEE" w:rsidR="002E17FC" w:rsidRPr="00F52529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DB45F8" w14:textId="77777777" w:rsidR="002E17FC" w:rsidRPr="00F52529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2" w:type="dxa"/>
            <w:gridSpan w:val="3"/>
          </w:tcPr>
          <w:p w14:paraId="6218281D" w14:textId="77777777" w:rsidR="002E17FC" w:rsidRPr="00F52529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C7C563" w14:textId="77777777" w:rsidR="002E17FC" w:rsidRPr="00F52529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31EC538A" w14:textId="77777777" w:rsidR="002E17FC" w:rsidRPr="00F52529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9" w:type="dxa"/>
            <w:gridSpan w:val="5"/>
          </w:tcPr>
          <w:p w14:paraId="524D902D" w14:textId="77777777" w:rsidR="002E17FC" w:rsidRPr="00F52529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A0ED49" w14:textId="77777777" w:rsidR="002E17FC" w:rsidRPr="00F52529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F5252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525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8C436C" w:rsidRPr="00F52529" w14:paraId="4629242C" w14:textId="77777777" w:rsidTr="00457D36">
        <w:trPr>
          <w:cantSplit/>
        </w:trPr>
        <w:tc>
          <w:tcPr>
            <w:tcW w:w="2864" w:type="dxa"/>
            <w:vAlign w:val="bottom"/>
          </w:tcPr>
          <w:p w14:paraId="3A1A6B21" w14:textId="77777777" w:rsidR="008C436C" w:rsidRPr="00F52529" w:rsidRDefault="008C436C" w:rsidP="008C436C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5" w:type="dxa"/>
          </w:tcPr>
          <w:p w14:paraId="228C9254" w14:textId="77777777" w:rsidR="008C436C" w:rsidRPr="00F52529" w:rsidRDefault="008C436C" w:rsidP="008C436C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D662FB" w14:textId="77777777" w:rsidR="008C436C" w:rsidRPr="00F52529" w:rsidRDefault="008C436C" w:rsidP="008C436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C9FEF15" w14:textId="34FBCAB0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6EA3BF6F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AF3F81E" w14:textId="7E01BAFB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1C8254DE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C5E6C7" w14:textId="797451FD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44336165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22C3856" w14:textId="33958614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579EA25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</w:tcPr>
          <w:p w14:paraId="61188268" w14:textId="25AB0785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2" w:type="dxa"/>
            <w:vAlign w:val="bottom"/>
          </w:tcPr>
          <w:p w14:paraId="044FAF05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FFA011E" w14:textId="62CBC676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2" w:type="dxa"/>
          </w:tcPr>
          <w:p w14:paraId="3509E5D8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bottom"/>
          </w:tcPr>
          <w:p w14:paraId="57C35261" w14:textId="3E6D2375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2" w:type="dxa"/>
            <w:vAlign w:val="bottom"/>
          </w:tcPr>
          <w:p w14:paraId="7B3C34F1" w14:textId="77777777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3"/>
            <w:vAlign w:val="bottom"/>
          </w:tcPr>
          <w:p w14:paraId="4FC7FC5C" w14:textId="01A2A2C4" w:rsidR="008C436C" w:rsidRPr="00F52529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552F" w:rsidRPr="00F525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20FBE" w:rsidRPr="00F52529" w14:paraId="485C8206" w14:textId="77777777" w:rsidTr="00457D36">
        <w:trPr>
          <w:gridAfter w:val="1"/>
          <w:wAfter w:w="8" w:type="dxa"/>
          <w:cantSplit/>
          <w:trHeight w:val="335"/>
        </w:trPr>
        <w:tc>
          <w:tcPr>
            <w:tcW w:w="2864" w:type="dxa"/>
            <w:vAlign w:val="bottom"/>
          </w:tcPr>
          <w:p w14:paraId="335D8227" w14:textId="77777777" w:rsidR="00D20FBE" w:rsidRPr="00F52529" w:rsidRDefault="00D20FBE" w:rsidP="00344305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5" w:type="dxa"/>
          </w:tcPr>
          <w:p w14:paraId="2556E7AA" w14:textId="77777777" w:rsidR="00D20FBE" w:rsidRPr="00F52529" w:rsidRDefault="00D20FBE" w:rsidP="00344305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20221E7" w14:textId="77777777" w:rsidR="00D20FBE" w:rsidRPr="00F52529" w:rsidRDefault="00D20FBE" w:rsidP="0034430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76DB56C8" w14:textId="77777777" w:rsidR="00D20FBE" w:rsidRPr="00F52529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5252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79D3BE1" w14:textId="77777777" w:rsidR="00D20FBE" w:rsidRPr="00F52529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675" w:type="dxa"/>
            <w:gridSpan w:val="12"/>
          </w:tcPr>
          <w:p w14:paraId="460EFF14" w14:textId="77777777" w:rsidR="00D20FBE" w:rsidRPr="00F52529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5252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B552F" w:rsidRPr="00F52529" w14:paraId="1514D00D" w14:textId="77777777" w:rsidTr="00457D36">
        <w:trPr>
          <w:cantSplit/>
        </w:trPr>
        <w:tc>
          <w:tcPr>
            <w:tcW w:w="2864" w:type="dxa"/>
            <w:vAlign w:val="bottom"/>
          </w:tcPr>
          <w:p w14:paraId="1FF4FF44" w14:textId="77777777" w:rsidR="00DB552F" w:rsidRPr="00F52529" w:rsidRDefault="00DB552F" w:rsidP="00DB55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เซฟ เทรด อินเตอร์เนชั่นแนล จำกัด</w:t>
            </w:r>
          </w:p>
        </w:tc>
        <w:tc>
          <w:tcPr>
            <w:tcW w:w="2205" w:type="dxa"/>
          </w:tcPr>
          <w:p w14:paraId="14F19A70" w14:textId="77777777" w:rsidR="00DB552F" w:rsidRPr="00F52529" w:rsidRDefault="00DB552F" w:rsidP="00DB55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จำหน่ายเครื่องกรองน้ำ</w:t>
            </w:r>
          </w:p>
        </w:tc>
        <w:tc>
          <w:tcPr>
            <w:tcW w:w="1350" w:type="dxa"/>
          </w:tcPr>
          <w:p w14:paraId="13BE8026" w14:textId="77777777" w:rsidR="00DB552F" w:rsidRPr="00F52529" w:rsidRDefault="00DB552F" w:rsidP="00DB55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46F3E5" w14:textId="287450F8" w:rsidR="00DB552F" w:rsidRPr="00F52529" w:rsidRDefault="00FC3CFB" w:rsidP="00DB552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C3C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307539C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1F6315" w14:textId="7307039F" w:rsidR="00DB552F" w:rsidRPr="00F52529" w:rsidRDefault="00DB552F" w:rsidP="00DB552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E290D8B" w14:textId="77777777" w:rsidR="00DB552F" w:rsidRPr="00F52529" w:rsidRDefault="00DB552F" w:rsidP="00DB552F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6E0C148" w14:textId="35367358" w:rsidR="00DB552F" w:rsidRPr="00F52529" w:rsidRDefault="00B8053F" w:rsidP="00DB552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5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6763C989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377990" w14:textId="2C6D9988" w:rsidR="00DB552F" w:rsidRPr="00F52529" w:rsidRDefault="00DB552F" w:rsidP="00DB552F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3D3F7FA0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80FEFC5" w14:textId="5A8B4B33" w:rsidR="00DB552F" w:rsidRPr="00F52529" w:rsidRDefault="00B8053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5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6E3FD2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6E931A4D" w14:textId="13936928" w:rsidR="00DB552F" w:rsidRPr="00F52529" w:rsidRDefault="00DB552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64F2F6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7C98BED" w14:textId="3AE5761E" w:rsidR="00DB552F" w:rsidRPr="00F52529" w:rsidRDefault="00B8053F" w:rsidP="00DB552F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5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  <w:tc>
          <w:tcPr>
            <w:tcW w:w="182" w:type="dxa"/>
            <w:shd w:val="clear" w:color="auto" w:fill="auto"/>
          </w:tcPr>
          <w:p w14:paraId="3A09E4A8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shd w:val="clear" w:color="auto" w:fill="auto"/>
          </w:tcPr>
          <w:p w14:paraId="2895C78A" w14:textId="46AA71FA" w:rsidR="00DB552F" w:rsidRPr="00F52529" w:rsidRDefault="00DB552F" w:rsidP="00DB552F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</w:tr>
      <w:tr w:rsidR="00DB552F" w:rsidRPr="00F52529" w14:paraId="5D626FCC" w14:textId="77777777" w:rsidTr="00457D36">
        <w:trPr>
          <w:cantSplit/>
        </w:trPr>
        <w:tc>
          <w:tcPr>
            <w:tcW w:w="2864" w:type="dxa"/>
          </w:tcPr>
          <w:p w14:paraId="3BC04242" w14:textId="77777777" w:rsidR="00DB552F" w:rsidRPr="00F52529" w:rsidRDefault="00DB552F" w:rsidP="00DB55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2205" w:type="dxa"/>
          </w:tcPr>
          <w:p w14:paraId="59BAA84E" w14:textId="5FC52C76" w:rsidR="00DB552F" w:rsidRPr="00F52529" w:rsidRDefault="00DB552F" w:rsidP="00DB552F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ให้สินเชื่อรายย่อยและจำหน่ายเครื่องใช้ไฟฟ้าและอื่นๆ</w:t>
            </w:r>
          </w:p>
        </w:tc>
        <w:tc>
          <w:tcPr>
            <w:tcW w:w="1350" w:type="dxa"/>
          </w:tcPr>
          <w:p w14:paraId="68D7995E" w14:textId="77777777" w:rsidR="00DB552F" w:rsidRPr="00F52529" w:rsidRDefault="00DB552F" w:rsidP="00DB552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238D9B" w14:textId="77777777" w:rsidR="00DB552F" w:rsidRPr="00F52529" w:rsidRDefault="00DB552F" w:rsidP="00DB552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C40B6" w14:textId="4F940A71" w:rsidR="00DB552F" w:rsidRPr="00F52529" w:rsidRDefault="00FC3CFB" w:rsidP="00DB552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C3C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B51F2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383DD" w14:textId="0AABD68C" w:rsidR="00DB552F" w:rsidRPr="00F52529" w:rsidRDefault="00DB552F" w:rsidP="00DB552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66BAF" w14:textId="77777777" w:rsidR="00DB552F" w:rsidRPr="00F52529" w:rsidRDefault="00DB552F" w:rsidP="00DB552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CB36C1" w14:textId="2636C008" w:rsidR="00DB552F" w:rsidRPr="00F52529" w:rsidRDefault="00B8053F" w:rsidP="00DB552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</w:t>
            </w:r>
            <w:r w:rsidR="000E13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A9A9B" w14:textId="564D753F" w:rsidR="00DB552F" w:rsidRPr="00F52529" w:rsidRDefault="00DB552F" w:rsidP="00136311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83A088C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566BB20" w14:textId="3CD798AB" w:rsidR="00DB552F" w:rsidRPr="00F52529" w:rsidRDefault="00B8053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B805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25936A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B463C36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952CB6" w14:textId="20808CE8" w:rsidR="00DB552F" w:rsidRPr="00F52529" w:rsidRDefault="00DB552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AE12ED6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BCEB729" w14:textId="4D574420" w:rsidR="00DB552F" w:rsidRPr="00F52529" w:rsidRDefault="00B8053F" w:rsidP="00DB552F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5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82" w:type="dxa"/>
            <w:shd w:val="clear" w:color="auto" w:fill="auto"/>
          </w:tcPr>
          <w:p w14:paraId="24557DA2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bottom"/>
          </w:tcPr>
          <w:p w14:paraId="7EC16C3E" w14:textId="16D473D1" w:rsidR="00DB552F" w:rsidRPr="00F52529" w:rsidRDefault="00DB552F" w:rsidP="00DB552F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</w:tr>
      <w:tr w:rsidR="00DB552F" w:rsidRPr="00F52529" w14:paraId="50F62744" w14:textId="77777777" w:rsidTr="00457D36">
        <w:trPr>
          <w:cantSplit/>
        </w:trPr>
        <w:tc>
          <w:tcPr>
            <w:tcW w:w="2864" w:type="dxa"/>
          </w:tcPr>
          <w:p w14:paraId="70C198E2" w14:textId="7BA7B45D" w:rsidR="00DB552F" w:rsidRPr="00F52529" w:rsidRDefault="00DB552F" w:rsidP="00DB55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อัลไพน์ วอเตอร์ จำกัด</w:t>
            </w:r>
          </w:p>
        </w:tc>
        <w:tc>
          <w:tcPr>
            <w:tcW w:w="2205" w:type="dxa"/>
          </w:tcPr>
          <w:p w14:paraId="4E130525" w14:textId="7D6E6BD9" w:rsidR="00DB552F" w:rsidRPr="00F52529" w:rsidRDefault="00DB552F" w:rsidP="00DB552F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จำหน่ายเครื่องผลิตน้ำแข็ง</w:t>
            </w:r>
          </w:p>
        </w:tc>
        <w:tc>
          <w:tcPr>
            <w:tcW w:w="1350" w:type="dxa"/>
          </w:tcPr>
          <w:p w14:paraId="4AB93DC6" w14:textId="102C65FC" w:rsidR="00DB552F" w:rsidRPr="00F52529" w:rsidRDefault="00DB552F" w:rsidP="00DB552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83ACE5" w14:textId="5243E8FE" w:rsidR="00DB552F" w:rsidRPr="00F52529" w:rsidRDefault="00B8053F" w:rsidP="00DB552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B079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ADF48" w14:textId="609C93AF" w:rsidR="00DB552F" w:rsidRPr="00F52529" w:rsidRDefault="00DB552F" w:rsidP="00DB552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4B860" w14:textId="77777777" w:rsidR="00DB552F" w:rsidRPr="00F52529" w:rsidRDefault="00DB552F" w:rsidP="00DB552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C7560" w14:textId="221602C9" w:rsidR="00DB552F" w:rsidRPr="00F52529" w:rsidRDefault="00B8053F" w:rsidP="00DB552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FAAFB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477C" w14:textId="7E7F3F91" w:rsidR="00DB552F" w:rsidRPr="00F52529" w:rsidRDefault="00DB552F" w:rsidP="00DB552F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3,780</w:t>
            </w:r>
          </w:p>
        </w:tc>
        <w:tc>
          <w:tcPr>
            <w:tcW w:w="180" w:type="dxa"/>
            <w:shd w:val="clear" w:color="auto" w:fill="auto"/>
          </w:tcPr>
          <w:p w14:paraId="29E633E5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7F61957B" w14:textId="064E0BDE" w:rsidR="00DB552F" w:rsidRPr="00F52529" w:rsidRDefault="00B8053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5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B07FDA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5725A4E3" w14:textId="67D7A596" w:rsidR="00DB552F" w:rsidRPr="00F52529" w:rsidRDefault="00DB552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A33785F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C189" w14:textId="790FDE28" w:rsidR="00DB552F" w:rsidRPr="00F52529" w:rsidRDefault="00B8053F" w:rsidP="00DB552F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5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8,780</w:t>
            </w:r>
          </w:p>
        </w:tc>
        <w:tc>
          <w:tcPr>
            <w:tcW w:w="182" w:type="dxa"/>
            <w:shd w:val="clear" w:color="auto" w:fill="auto"/>
          </w:tcPr>
          <w:p w14:paraId="56166342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C78C" w14:textId="1698B111" w:rsidR="00DB552F" w:rsidRPr="00F52529" w:rsidRDefault="00DB552F" w:rsidP="00DB552F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3,780</w:t>
            </w:r>
          </w:p>
        </w:tc>
      </w:tr>
      <w:tr w:rsidR="00DB552F" w:rsidRPr="00F52529" w14:paraId="22578739" w14:textId="77777777" w:rsidTr="00457D36">
        <w:trPr>
          <w:cantSplit/>
        </w:trPr>
        <w:tc>
          <w:tcPr>
            <w:tcW w:w="2864" w:type="dxa"/>
          </w:tcPr>
          <w:p w14:paraId="2467C6E5" w14:textId="77777777" w:rsidR="00DB552F" w:rsidRPr="00F52529" w:rsidRDefault="00DB552F" w:rsidP="00DB552F">
            <w:pPr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252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05" w:type="dxa"/>
          </w:tcPr>
          <w:p w14:paraId="3C45F43E" w14:textId="77777777" w:rsidR="00DB552F" w:rsidRPr="00F52529" w:rsidRDefault="00DB552F" w:rsidP="00DB55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2B7B913" w14:textId="77777777" w:rsidR="00DB552F" w:rsidRPr="00F52529" w:rsidRDefault="00DB552F" w:rsidP="00DB552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403D7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42532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23E40E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0AE59" w14:textId="77777777" w:rsidR="00DB552F" w:rsidRPr="00F52529" w:rsidRDefault="00DB552F" w:rsidP="00DB552F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1E9A09FB" w:rsidR="00DB552F" w:rsidRPr="00F52529" w:rsidRDefault="00B8053F" w:rsidP="00DB552F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112,779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5FE8341C" w:rsidR="00DB552F" w:rsidRPr="00F52529" w:rsidRDefault="00DB552F" w:rsidP="00DB552F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107,779</w:t>
            </w:r>
          </w:p>
        </w:tc>
        <w:tc>
          <w:tcPr>
            <w:tcW w:w="180" w:type="dxa"/>
            <w:shd w:val="clear" w:color="auto" w:fill="auto"/>
          </w:tcPr>
          <w:p w14:paraId="07FAB9FF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E20D6" w14:textId="209A62B0" w:rsidR="00DB552F" w:rsidRPr="00F52529" w:rsidRDefault="00B8053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05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FE8A3B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9E720" w14:textId="0FAAC6FB" w:rsidR="00DB552F" w:rsidRPr="00F52529" w:rsidRDefault="00DB552F" w:rsidP="00B8053F">
            <w:pPr>
              <w:pStyle w:val="acctfourfigures"/>
              <w:tabs>
                <w:tab w:val="clear" w:pos="765"/>
                <w:tab w:val="decimal" w:pos="350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25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6F4B3D5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B9F0" w14:textId="629550DA" w:rsidR="00DB552F" w:rsidRPr="00F52529" w:rsidRDefault="00B8053F" w:rsidP="00DB552F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05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112,779</w:t>
            </w:r>
          </w:p>
        </w:tc>
        <w:tc>
          <w:tcPr>
            <w:tcW w:w="182" w:type="dxa"/>
            <w:shd w:val="clear" w:color="auto" w:fill="auto"/>
          </w:tcPr>
          <w:p w14:paraId="0820F193" w14:textId="77777777" w:rsidR="00DB552F" w:rsidRPr="00F52529" w:rsidRDefault="00DB552F" w:rsidP="00DB552F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4F85" w14:textId="3A99B457" w:rsidR="00DB552F" w:rsidRPr="00F52529" w:rsidRDefault="00DB552F" w:rsidP="00DB552F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25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107,779</w:t>
            </w:r>
          </w:p>
        </w:tc>
      </w:tr>
    </w:tbl>
    <w:p w14:paraId="43CF5E60" w14:textId="05D1E031" w:rsidR="002E37C3" w:rsidRPr="00EC4287" w:rsidRDefault="002E37C3" w:rsidP="002E37C3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7D5CAA4E" w14:textId="77777777" w:rsidR="00627765" w:rsidRPr="00EC4287" w:rsidRDefault="00627765" w:rsidP="002E37C3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spacing w:val="2"/>
          <w:sz w:val="28"/>
          <w:szCs w:val="28"/>
          <w:cs/>
          <w:lang w:val="en-US" w:bidi="th-TH"/>
        </w:rPr>
        <w:sectPr w:rsidR="00627765" w:rsidRPr="00EC4287" w:rsidSect="000C3F88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5611B9" w14:textId="305BB2B7" w:rsidR="00D20ACB" w:rsidRDefault="007E5F36" w:rsidP="007E5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5F36">
        <w:rPr>
          <w:rFonts w:asciiTheme="majorBidi" w:hAnsiTheme="majorBidi" w:cstheme="majorBidi" w:hint="cs"/>
          <w:sz w:val="30"/>
          <w:szCs w:val="30"/>
          <w:cs/>
        </w:rPr>
        <w:lastRenderedPageBreak/>
        <w:t>ในเดือนกันยา</w:t>
      </w:r>
      <w:r w:rsidR="00B944B1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E5F36">
        <w:rPr>
          <w:rFonts w:asciiTheme="majorBidi" w:hAnsiTheme="majorBidi" w:cstheme="majorBidi" w:hint="cs"/>
          <w:sz w:val="30"/>
          <w:szCs w:val="30"/>
          <w:cs/>
        </w:rPr>
        <w:t>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บริษัทซื้อส่วนได้เสียในบริษัท อัลไพน์ วอเตอร์ จำกัด ซึ่งเป็นบริษัทย่อยเพิ่มร้อยละ </w:t>
      </w:r>
      <w:r>
        <w:rPr>
          <w:rFonts w:asciiTheme="majorBidi" w:hAnsiTheme="majorBidi" w:cstheme="majorBidi"/>
          <w:sz w:val="30"/>
          <w:szCs w:val="30"/>
        </w:rPr>
        <w:t xml:space="preserve">45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เป็นเงินสดจำนวน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>
        <w:rPr>
          <w:rFonts w:asciiTheme="majorBidi" w:hAnsiTheme="majorBidi" w:cstheme="majorBidi"/>
          <w:sz w:val="30"/>
          <w:szCs w:val="30"/>
        </w:rPr>
        <w:t xml:space="preserve">54 </w:t>
      </w:r>
      <w:r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>
        <w:rPr>
          <w:rFonts w:asciiTheme="majorBidi" w:hAnsiTheme="majorBidi" w:cstheme="majorBidi"/>
          <w:sz w:val="30"/>
          <w:szCs w:val="30"/>
        </w:rPr>
        <w:t xml:space="preserve"> 99</w:t>
      </w:r>
    </w:p>
    <w:p w14:paraId="4C025ADE" w14:textId="1164C819" w:rsidR="007E5F36" w:rsidRDefault="007E5F36" w:rsidP="007E5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D2B91" w14:textId="07AC1AEE" w:rsidR="007E5F36" w:rsidRDefault="007E5F36" w:rsidP="007E5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ผลกระทบของการเปลี่ยนแปลงในส่วนได้เสียของกลุ่มบริษัทมีดังนี้</w:t>
      </w:r>
    </w:p>
    <w:p w14:paraId="7091C1C6" w14:textId="22C3B44E" w:rsidR="007E5F36" w:rsidRDefault="007E5F36" w:rsidP="007E5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68" w:type="dxa"/>
        <w:tblLook w:val="04A0" w:firstRow="1" w:lastRow="0" w:firstColumn="1" w:lastColumn="0" w:noHBand="0" w:noVBand="1"/>
      </w:tblPr>
      <w:tblGrid>
        <w:gridCol w:w="7740"/>
        <w:gridCol w:w="1386"/>
      </w:tblGrid>
      <w:tr w:rsidR="007E5F36" w:rsidRPr="00EC4287" w14:paraId="4A75FA49" w14:textId="77777777" w:rsidTr="007E5F36">
        <w:trPr>
          <w:trHeight w:val="20"/>
        </w:trPr>
        <w:tc>
          <w:tcPr>
            <w:tcW w:w="7740" w:type="dxa"/>
            <w:noWrap/>
            <w:vAlign w:val="bottom"/>
          </w:tcPr>
          <w:p w14:paraId="28E4C05D" w14:textId="77777777" w:rsidR="007E5F36" w:rsidRPr="00EC4287" w:rsidRDefault="007E5F36" w:rsidP="00BB4CC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86" w:type="dxa"/>
            <w:noWrap/>
            <w:vAlign w:val="center"/>
            <w:hideMark/>
          </w:tcPr>
          <w:p w14:paraId="6AB4832E" w14:textId="0052FDA5" w:rsidR="007E5F36" w:rsidRPr="007E5F36" w:rsidRDefault="007E5F36" w:rsidP="00BB4C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5F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F36" w:rsidRPr="00EC4287" w14:paraId="0505C4D2" w14:textId="77777777" w:rsidTr="007E5F36">
        <w:trPr>
          <w:trHeight w:val="20"/>
        </w:trPr>
        <w:tc>
          <w:tcPr>
            <w:tcW w:w="7740" w:type="dxa"/>
            <w:noWrap/>
            <w:vAlign w:val="bottom"/>
          </w:tcPr>
          <w:p w14:paraId="4C90AF98" w14:textId="1383E885" w:rsidR="007E5F36" w:rsidRPr="00EC4287" w:rsidRDefault="007E5F36" w:rsidP="00BB4CC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386" w:type="dxa"/>
            <w:noWrap/>
            <w:vAlign w:val="center"/>
          </w:tcPr>
          <w:p w14:paraId="65AD2718" w14:textId="75B84116" w:rsidR="007E5F36" w:rsidRPr="007E5F36" w:rsidRDefault="007E5F36" w:rsidP="007E5F36">
            <w:pPr>
              <w:pStyle w:val="acctfourfigures"/>
              <w:tabs>
                <w:tab w:val="clear" w:pos="765"/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5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7,773</w:t>
            </w:r>
          </w:p>
        </w:tc>
      </w:tr>
      <w:tr w:rsidR="007E5F36" w:rsidRPr="00EC4287" w14:paraId="2233951C" w14:textId="77777777" w:rsidTr="00DB5D4A">
        <w:trPr>
          <w:trHeight w:val="20"/>
        </w:trPr>
        <w:tc>
          <w:tcPr>
            <w:tcW w:w="7740" w:type="dxa"/>
            <w:noWrap/>
            <w:vAlign w:val="bottom"/>
          </w:tcPr>
          <w:p w14:paraId="53784C8E" w14:textId="71ED79C7" w:rsidR="007E5F36" w:rsidRPr="00EC4287" w:rsidRDefault="007E5F36" w:rsidP="00BB4CC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หัก สิ่งตอบแทนที่โอนให้ส่วนได้เสียที่ไม่มีอำนาจควบคุม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noWrap/>
            <w:vAlign w:val="center"/>
          </w:tcPr>
          <w:p w14:paraId="491DBCD3" w14:textId="28B993A4" w:rsidR="007E5F36" w:rsidRPr="007E5F36" w:rsidRDefault="007E5F36" w:rsidP="007E5F36">
            <w:pPr>
              <w:pStyle w:val="acctfourfigures"/>
              <w:tabs>
                <w:tab w:val="clear" w:pos="765"/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(5,000)</w:t>
            </w:r>
          </w:p>
        </w:tc>
      </w:tr>
      <w:tr w:rsidR="007E5F36" w:rsidRPr="00EC4287" w14:paraId="4E996698" w14:textId="77777777" w:rsidTr="00DB5D4A">
        <w:trPr>
          <w:trHeight w:val="20"/>
        </w:trPr>
        <w:tc>
          <w:tcPr>
            <w:tcW w:w="7740" w:type="dxa"/>
            <w:noWrap/>
            <w:vAlign w:val="bottom"/>
            <w:hideMark/>
          </w:tcPr>
          <w:p w14:paraId="09F3C026" w14:textId="42BA5C2C" w:rsidR="007E5F36" w:rsidRPr="007E5F36" w:rsidRDefault="007E5F36" w:rsidP="00BB4CC4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การเพิ่มขึ้นของส่วนเกินทุนอื่น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1F1F95" w14:textId="6F76644E" w:rsidR="007E5F36" w:rsidRPr="007E5F36" w:rsidRDefault="007E5F36" w:rsidP="007E5F36">
            <w:pPr>
              <w:pStyle w:val="acctfourfigures"/>
              <w:tabs>
                <w:tab w:val="clear" w:pos="765"/>
                <w:tab w:val="decimal" w:pos="105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E5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2,773</w:t>
            </w:r>
          </w:p>
        </w:tc>
      </w:tr>
    </w:tbl>
    <w:p w14:paraId="48E8D30D" w14:textId="77777777" w:rsidR="007E5F36" w:rsidRPr="007E5F36" w:rsidRDefault="007E5F36" w:rsidP="007E5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951F43" w14:textId="1BCB31EC" w:rsidR="00036EDA" w:rsidRPr="00891105" w:rsidRDefault="00036EDA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9110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</w:t>
      </w:r>
      <w:r w:rsidR="00211B4A" w:rsidRPr="0089110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</w:t>
      </w:r>
      <w:r w:rsidRPr="0089110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ร่วมค้า</w:t>
      </w:r>
    </w:p>
    <w:p w14:paraId="5E4E3553" w14:textId="77777777" w:rsidR="00627765" w:rsidRPr="00EC4287" w:rsidRDefault="00627765" w:rsidP="002E37C3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spacing w:val="2"/>
          <w:sz w:val="24"/>
          <w:szCs w:val="24"/>
          <w:lang w:val="en-US" w:bidi="th-TH"/>
        </w:rPr>
      </w:pPr>
    </w:p>
    <w:p w14:paraId="64F1C817" w14:textId="74E398A7" w:rsidR="00036EDA" w:rsidRPr="00EC4287" w:rsidRDefault="00036EDA" w:rsidP="0003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A960A9A" w14:textId="0EC73D2D" w:rsidR="00036EDA" w:rsidRPr="00EC4287" w:rsidRDefault="00036EDA" w:rsidP="0003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FB9768E" w14:textId="77777777" w:rsidR="00036EDA" w:rsidRPr="00EC4287" w:rsidRDefault="00036ED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1D9BDF" w14:textId="33C2CF1F" w:rsidR="00211B4A" w:rsidRPr="00EC4287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ารควบคุมร่วมสิ้นสุดลง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</w:p>
    <w:p w14:paraId="22F1C515" w14:textId="77777777" w:rsidR="00211B4A" w:rsidRPr="00EC4287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6C0E0" w14:textId="33F02C2A" w:rsidR="00211B4A" w:rsidRPr="00EC4287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</w:t>
      </w:r>
      <w:r w:rsidR="00305B15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139796EA" w14:textId="77777777" w:rsidR="00211B4A" w:rsidRPr="00EC4287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74FA2" w14:textId="5667D0CC" w:rsidR="00211B4A" w:rsidRPr="00EC4287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กำไรขาดทุนจากการขายเงินลงทุนบันทึกในกำไรหรือขาดทุน</w:t>
      </w:r>
    </w:p>
    <w:p w14:paraId="4C2F3FFF" w14:textId="39A48C7C" w:rsidR="00D9613A" w:rsidRDefault="00D9613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E3800" w14:textId="4EA758BA" w:rsidR="00B70A4D" w:rsidRDefault="00B70A4D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3B3D0" w14:textId="7A15D6AD" w:rsidR="00B70A4D" w:rsidRDefault="00B70A4D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999D1" w14:textId="60EEC136" w:rsidR="00B70A4D" w:rsidRDefault="00B70A4D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73019" w14:textId="77777777" w:rsidR="00B70A4D" w:rsidRPr="00EC4287" w:rsidRDefault="00B70A4D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99D47" w14:textId="75FEBEA6" w:rsidR="00457D36" w:rsidRPr="00EC4287" w:rsidRDefault="00457D36" w:rsidP="0045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48E4D918" w14:textId="77777777" w:rsidR="00457D36" w:rsidRPr="00EC4287" w:rsidRDefault="00457D36" w:rsidP="0045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B837DA4" w14:textId="6BC2FB13" w:rsidR="00457D36" w:rsidRPr="00EC4287" w:rsidRDefault="00457D36" w:rsidP="0045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EC4287">
        <w:rPr>
          <w:rFonts w:asciiTheme="majorBidi" w:hAnsiTheme="majorBidi" w:cstheme="majorBidi"/>
          <w:sz w:val="30"/>
          <w:szCs w:val="30"/>
        </w:rPr>
        <w:t xml:space="preserve">  </w:t>
      </w:r>
    </w:p>
    <w:p w14:paraId="73BEB953" w14:textId="76D88D73" w:rsidR="00457D36" w:rsidRPr="00EC4287" w:rsidRDefault="00457D36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023AB" w14:textId="5F785D72" w:rsidR="005152FA" w:rsidRPr="00EC4287" w:rsidRDefault="005152F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กลุ่มบริษัทพิจารณาการด้อยค่าของเงินลงทุนในการร่วมค้าตามที่เปิดเผยในหมายเหตุข้อ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="00634289" w:rsidRPr="00EC4287">
        <w:rPr>
          <w:rFonts w:asciiTheme="majorBidi" w:hAnsiTheme="majorBidi" w:cstheme="majorBidi"/>
          <w:sz w:val="30"/>
          <w:szCs w:val="30"/>
        </w:rPr>
        <w:t>1</w:t>
      </w:r>
      <w:r w:rsidR="006B0C9C" w:rsidRPr="006B0C9C">
        <w:rPr>
          <w:rFonts w:asciiTheme="majorBidi" w:hAnsiTheme="majorBidi" w:cstheme="majorBidi" w:hint="cs"/>
          <w:sz w:val="30"/>
          <w:szCs w:val="30"/>
        </w:rPr>
        <w:t>2</w:t>
      </w:r>
    </w:p>
    <w:p w14:paraId="7809B344" w14:textId="28CE04DB" w:rsidR="00457D36" w:rsidRDefault="00457D36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332"/>
        <w:gridCol w:w="948"/>
        <w:gridCol w:w="1087"/>
        <w:gridCol w:w="216"/>
        <w:gridCol w:w="1115"/>
        <w:gridCol w:w="189"/>
        <w:gridCol w:w="800"/>
        <w:gridCol w:w="198"/>
        <w:gridCol w:w="890"/>
        <w:gridCol w:w="189"/>
        <w:gridCol w:w="885"/>
      </w:tblGrid>
      <w:tr w:rsidR="00F16E08" w:rsidRPr="00EC4287" w14:paraId="36E77A40" w14:textId="77777777" w:rsidTr="00F16E08">
        <w:trPr>
          <w:cantSplit/>
          <w:trHeight w:val="389"/>
          <w:tblHeader/>
        </w:trPr>
        <w:tc>
          <w:tcPr>
            <w:tcW w:w="4717" w:type="dxa"/>
            <w:gridSpan w:val="4"/>
          </w:tcPr>
          <w:p w14:paraId="0F2554FB" w14:textId="10446035" w:rsidR="00722542" w:rsidRPr="00F16E08" w:rsidRDefault="00722542" w:rsidP="00F16E08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F16E0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bidi="th-TH"/>
              </w:rPr>
              <w:t xml:space="preserve">ยอดคงเหลือเงินลงทุนในการร่วมค้า </w:t>
            </w:r>
            <w:r w:rsidR="00F16E08" w:rsidRPr="00F16E0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bidi="th-TH"/>
              </w:rPr>
              <w:t xml:space="preserve">ณ วันที่ </w:t>
            </w:r>
            <w:r w:rsidR="00F16E08" w:rsidRPr="00F16E0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bidi="th-TH"/>
              </w:rPr>
              <w:t xml:space="preserve">31 </w:t>
            </w:r>
            <w:r w:rsidR="00F16E08" w:rsidRPr="00F16E0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 w:bidi="th-TH"/>
              </w:rPr>
              <w:t xml:space="preserve">ธันวาคม </w:t>
            </w:r>
            <w:r w:rsidR="00F16E08" w:rsidRPr="00F16E0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216" w:type="dxa"/>
          </w:tcPr>
          <w:p w14:paraId="2639DB7B" w14:textId="77777777" w:rsidR="00722542" w:rsidRPr="00EC4287" w:rsidRDefault="00722542" w:rsidP="00BB4CC4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115" w:type="dxa"/>
          </w:tcPr>
          <w:p w14:paraId="14A5BD4D" w14:textId="77777777" w:rsidR="00722542" w:rsidRPr="00EC4287" w:rsidRDefault="00722542" w:rsidP="00BB4CC4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355BEE9E" w14:textId="77777777" w:rsidR="00722542" w:rsidRPr="00EC4287" w:rsidRDefault="00722542" w:rsidP="00BB4CC4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962" w:type="dxa"/>
            <w:gridSpan w:val="5"/>
          </w:tcPr>
          <w:p w14:paraId="22DDED5B" w14:textId="77777777" w:rsidR="00722542" w:rsidRPr="00EC4287" w:rsidRDefault="00722542" w:rsidP="00BB4CC4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722542" w:rsidRPr="00EC4287" w14:paraId="02E13084" w14:textId="77777777" w:rsidTr="00F16E08">
        <w:trPr>
          <w:cantSplit/>
          <w:trHeight w:val="60"/>
          <w:tblHeader/>
        </w:trPr>
        <w:tc>
          <w:tcPr>
            <w:tcW w:w="1350" w:type="dxa"/>
          </w:tcPr>
          <w:p w14:paraId="6949B9F2" w14:textId="77777777" w:rsidR="00722542" w:rsidRPr="00EC4287" w:rsidRDefault="00722542" w:rsidP="00BB4CC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2" w:type="dxa"/>
          </w:tcPr>
          <w:p w14:paraId="4C6F6ACE" w14:textId="77777777" w:rsidR="00722542" w:rsidRPr="00EC4287" w:rsidRDefault="00722542" w:rsidP="00BB4CC4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613E45" w14:textId="77777777" w:rsidR="00722542" w:rsidRPr="00EC4287" w:rsidRDefault="00722542" w:rsidP="00BB4CC4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48" w:type="dxa"/>
          </w:tcPr>
          <w:p w14:paraId="529ECA50" w14:textId="77777777" w:rsidR="00722542" w:rsidRPr="00EC4287" w:rsidRDefault="00722542" w:rsidP="00F16E08">
            <w:pPr>
              <w:tabs>
                <w:tab w:val="clear" w:pos="907"/>
              </w:tabs>
              <w:ind w:left="-85" w:right="-6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ประเทศที่ดำเนินธุรกิจ</w:t>
            </w:r>
          </w:p>
        </w:tc>
        <w:tc>
          <w:tcPr>
            <w:tcW w:w="1087" w:type="dxa"/>
          </w:tcPr>
          <w:p w14:paraId="30C43275" w14:textId="3163AA40" w:rsidR="00722542" w:rsidRPr="00EC4287" w:rsidRDefault="00722542" w:rsidP="00F16E08">
            <w:pPr>
              <w:tabs>
                <w:tab w:val="clear" w:pos="907"/>
              </w:tabs>
              <w:ind w:left="-80" w:right="-6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216" w:type="dxa"/>
          </w:tcPr>
          <w:p w14:paraId="71D092B6" w14:textId="77777777" w:rsidR="00722542" w:rsidRPr="00EC4287" w:rsidRDefault="00722542" w:rsidP="00BB4CC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vAlign w:val="bottom"/>
          </w:tcPr>
          <w:p w14:paraId="699932A5" w14:textId="77777777" w:rsidR="00722542" w:rsidRPr="00EC4287" w:rsidRDefault="00722542" w:rsidP="00722542">
            <w:pPr>
              <w:pStyle w:val="acctmergecolhdg"/>
              <w:spacing w:line="240" w:lineRule="auto"/>
              <w:ind w:left="-86" w:right="-83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  <w:r w:rsidRPr="00EC4287">
              <w:rPr>
                <w:rFonts w:asciiTheme="majorBidi" w:eastAsia="MS Mincho" w:hAnsiTheme="majorBidi" w:cstheme="majorBidi"/>
                <w:b w:val="0"/>
                <w:sz w:val="27"/>
                <w:szCs w:val="27"/>
                <w:cs/>
                <w:lang w:bidi="th-TH"/>
              </w:rPr>
              <w:t>มูลค่าตาม</w:t>
            </w:r>
          </w:p>
          <w:p w14:paraId="3538DEC0" w14:textId="77777777" w:rsidR="00722542" w:rsidRPr="00EC4287" w:rsidRDefault="00722542" w:rsidP="00722542">
            <w:pPr>
              <w:pStyle w:val="acctmergecolhdg"/>
              <w:spacing w:line="240" w:lineRule="auto"/>
              <w:ind w:left="-86" w:right="-83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  <w:r w:rsidRPr="00EC4287">
              <w:rPr>
                <w:rFonts w:asciiTheme="majorBidi" w:eastAsia="MS Mincho" w:hAnsiTheme="majorBidi" w:cstheme="majorBidi"/>
                <w:b w:val="0"/>
                <w:sz w:val="27"/>
                <w:szCs w:val="27"/>
                <w:cs/>
                <w:lang w:bidi="th-TH"/>
              </w:rPr>
              <w:t>วิธีส่วนได้เสีย</w:t>
            </w:r>
          </w:p>
        </w:tc>
        <w:tc>
          <w:tcPr>
            <w:tcW w:w="189" w:type="dxa"/>
            <w:vAlign w:val="bottom"/>
          </w:tcPr>
          <w:p w14:paraId="61C63A6C" w14:textId="77777777" w:rsidR="00722542" w:rsidRPr="00EC4287" w:rsidRDefault="00722542" w:rsidP="00BB4CC4">
            <w:pPr>
              <w:pStyle w:val="acctmergecolhdg"/>
              <w:spacing w:line="240" w:lineRule="auto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vAlign w:val="bottom"/>
          </w:tcPr>
          <w:p w14:paraId="0CBC36CD" w14:textId="77777777" w:rsidR="00722542" w:rsidRPr="00EC4287" w:rsidRDefault="00722542" w:rsidP="00F16E08">
            <w:pPr>
              <w:pStyle w:val="acctmergecolhdg"/>
              <w:spacing w:line="240" w:lineRule="auto"/>
              <w:ind w:left="-92" w:right="-81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  <w:r w:rsidRPr="00EC4287">
              <w:rPr>
                <w:rFonts w:asciiTheme="majorBidi" w:eastAsia="MS Mincho" w:hAnsiTheme="majorBidi" w:cstheme="majorBidi"/>
                <w:b w:val="0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198" w:type="dxa"/>
          </w:tcPr>
          <w:p w14:paraId="2B8F09BA" w14:textId="77777777" w:rsidR="00722542" w:rsidRPr="00EC4287" w:rsidRDefault="00722542" w:rsidP="00BB4C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90" w:type="dxa"/>
          </w:tcPr>
          <w:p w14:paraId="65EB44EF" w14:textId="77777777" w:rsidR="00F16E08" w:rsidRDefault="00F16E08" w:rsidP="00F16E08">
            <w:pPr>
              <w:pStyle w:val="acctmergecolhdg"/>
              <w:spacing w:line="240" w:lineRule="auto"/>
              <w:ind w:left="-79" w:right="-79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</w:p>
          <w:p w14:paraId="03F58600" w14:textId="2A2B9B23" w:rsidR="00722542" w:rsidRPr="00EC4287" w:rsidRDefault="00722542" w:rsidP="00F16E08">
            <w:pPr>
              <w:pStyle w:val="acctmergecolhdg"/>
              <w:spacing w:line="240" w:lineRule="auto"/>
              <w:ind w:left="-79" w:right="-79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  <w:r w:rsidRPr="00EC4287">
              <w:rPr>
                <w:rFonts w:asciiTheme="majorBidi" w:eastAsia="MS Mincho" w:hAnsiTheme="majorBidi" w:cstheme="majorBidi"/>
                <w:b w:val="0"/>
                <w:sz w:val="27"/>
                <w:szCs w:val="27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</w:tcPr>
          <w:p w14:paraId="7D2254BC" w14:textId="77777777" w:rsidR="00722542" w:rsidRPr="00EC4287" w:rsidRDefault="00722542" w:rsidP="00BB4CC4">
            <w:pPr>
              <w:pStyle w:val="acctmergecolhdg"/>
              <w:spacing w:line="240" w:lineRule="auto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885" w:type="dxa"/>
          </w:tcPr>
          <w:p w14:paraId="590DD640" w14:textId="77777777" w:rsidR="00722542" w:rsidRPr="00EC4287" w:rsidRDefault="00722542" w:rsidP="00BB4CC4">
            <w:pPr>
              <w:pStyle w:val="acctmergecolhdg"/>
              <w:spacing w:line="240" w:lineRule="auto"/>
              <w:ind w:right="-79"/>
              <w:rPr>
                <w:rFonts w:asciiTheme="majorBidi" w:eastAsia="MS Mincho" w:hAnsiTheme="majorBidi" w:cstheme="majorBidi"/>
                <w:b w:val="0"/>
                <w:sz w:val="27"/>
                <w:szCs w:val="27"/>
                <w:lang w:bidi="th-TH"/>
              </w:rPr>
            </w:pPr>
            <w:r w:rsidRPr="00EC4287">
              <w:rPr>
                <w:rFonts w:asciiTheme="majorBidi" w:eastAsia="MS Mincho" w:hAnsiTheme="majorBidi" w:cstheme="majorBidi"/>
                <w:b w:val="0"/>
                <w:sz w:val="27"/>
                <w:szCs w:val="27"/>
                <w:cs/>
                <w:lang w:bidi="th-TH"/>
              </w:rPr>
              <w:t>ราคาทุน - สุทธิ</w:t>
            </w:r>
          </w:p>
        </w:tc>
      </w:tr>
      <w:tr w:rsidR="00F16E08" w:rsidRPr="00EC4287" w14:paraId="0BE600F9" w14:textId="77777777" w:rsidTr="00D33843">
        <w:trPr>
          <w:cantSplit/>
          <w:trHeight w:val="60"/>
          <w:tblHeader/>
        </w:trPr>
        <w:tc>
          <w:tcPr>
            <w:tcW w:w="1350" w:type="dxa"/>
          </w:tcPr>
          <w:p w14:paraId="1098F0AA" w14:textId="77777777" w:rsidR="00F16E08" w:rsidRPr="00EC4287" w:rsidRDefault="00F16E08" w:rsidP="00BB4CC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2" w:type="dxa"/>
          </w:tcPr>
          <w:p w14:paraId="565576B5" w14:textId="77777777" w:rsidR="00F16E08" w:rsidRPr="00EC4287" w:rsidRDefault="00F16E08" w:rsidP="00BB4CC4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8" w:type="dxa"/>
          </w:tcPr>
          <w:p w14:paraId="27B7EC80" w14:textId="77777777" w:rsidR="00F16E08" w:rsidRPr="00EC4287" w:rsidRDefault="00F16E08" w:rsidP="00F16E08">
            <w:pPr>
              <w:tabs>
                <w:tab w:val="clear" w:pos="907"/>
              </w:tabs>
              <w:ind w:left="-85" w:right="-6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7" w:type="dxa"/>
          </w:tcPr>
          <w:p w14:paraId="55F8AFCF" w14:textId="276C3986" w:rsidR="00F16E08" w:rsidRPr="00F16E08" w:rsidRDefault="00F16E08" w:rsidP="00F16E08">
            <w:pPr>
              <w:tabs>
                <w:tab w:val="clear" w:pos="907"/>
              </w:tabs>
              <w:ind w:left="-80" w:right="-6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16E08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216" w:type="dxa"/>
          </w:tcPr>
          <w:p w14:paraId="407D72B7" w14:textId="77777777" w:rsidR="00F16E08" w:rsidRPr="00F16E08" w:rsidRDefault="00F16E08" w:rsidP="00BB4CC4">
            <w:pP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4266" w:type="dxa"/>
            <w:gridSpan w:val="7"/>
            <w:vAlign w:val="bottom"/>
          </w:tcPr>
          <w:p w14:paraId="1CF8B289" w14:textId="6B35E705" w:rsidR="00F16E08" w:rsidRPr="00F16E08" w:rsidRDefault="00F16E08" w:rsidP="00BB4CC4">
            <w:pPr>
              <w:pStyle w:val="acctmergecolhdg"/>
              <w:spacing w:line="240" w:lineRule="auto"/>
              <w:ind w:right="-79"/>
              <w:rPr>
                <w:rFonts w:asciiTheme="majorBidi" w:eastAsia="MS Mincho" w:hAnsiTheme="majorBidi" w:cstheme="majorBidi"/>
                <w:b w:val="0"/>
                <w:i/>
                <w:iCs/>
                <w:sz w:val="27"/>
                <w:szCs w:val="27"/>
                <w:cs/>
                <w:lang w:bidi="th-TH"/>
              </w:rPr>
            </w:pPr>
            <w:r w:rsidRPr="00F16E08">
              <w:rPr>
                <w:rFonts w:asciiTheme="majorBidi" w:eastAsia="MS Mincho" w:hAnsiTheme="majorBidi" w:cstheme="majorBidi" w:hint="cs"/>
                <w:b w:val="0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F16E08" w:rsidRPr="00EC4287" w14:paraId="261E47D5" w14:textId="77777777" w:rsidTr="00F16E08">
        <w:trPr>
          <w:cantSplit/>
          <w:trHeight w:val="60"/>
        </w:trPr>
        <w:tc>
          <w:tcPr>
            <w:tcW w:w="2682" w:type="dxa"/>
            <w:gridSpan w:val="2"/>
          </w:tcPr>
          <w:p w14:paraId="140EF493" w14:textId="77777777" w:rsidR="00722542" w:rsidRPr="00EC4287" w:rsidRDefault="00722542" w:rsidP="00BB4CC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948" w:type="dxa"/>
          </w:tcPr>
          <w:p w14:paraId="1CC95CDC" w14:textId="77777777" w:rsidR="00722542" w:rsidRPr="00EC4287" w:rsidRDefault="00722542" w:rsidP="00BB4CC4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73FC29E7" w14:textId="77777777" w:rsidR="00722542" w:rsidRPr="00EC4287" w:rsidRDefault="00722542" w:rsidP="00BB4CC4">
            <w:pPr>
              <w:tabs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2BE075C9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shd w:val="clear" w:color="auto" w:fill="auto"/>
          </w:tcPr>
          <w:p w14:paraId="5D136507" w14:textId="77777777" w:rsidR="00722542" w:rsidRPr="00EC4287" w:rsidRDefault="00722542" w:rsidP="00BB4C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C17A28C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0" w:type="dxa"/>
            <w:shd w:val="clear" w:color="auto" w:fill="auto"/>
          </w:tcPr>
          <w:p w14:paraId="41C3A901" w14:textId="77777777" w:rsidR="00722542" w:rsidRPr="00EC4287" w:rsidRDefault="00722542" w:rsidP="00BB4C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0A376488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</w:tcPr>
          <w:p w14:paraId="0A186EBB" w14:textId="77777777" w:rsidR="00722542" w:rsidRPr="00EC4287" w:rsidRDefault="00722542" w:rsidP="00BB4C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665CADAF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5" w:type="dxa"/>
            <w:shd w:val="clear" w:color="auto" w:fill="auto"/>
          </w:tcPr>
          <w:p w14:paraId="0C8003CB" w14:textId="77777777" w:rsidR="00722542" w:rsidRPr="00EC4287" w:rsidRDefault="00722542" w:rsidP="00BB4C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F16E08" w:rsidRPr="00EC4287" w14:paraId="5A4FF7B5" w14:textId="77777777" w:rsidTr="00F16E08">
        <w:trPr>
          <w:cantSplit/>
          <w:trHeight w:val="65"/>
        </w:trPr>
        <w:tc>
          <w:tcPr>
            <w:tcW w:w="1350" w:type="dxa"/>
          </w:tcPr>
          <w:p w14:paraId="72B67BFC" w14:textId="77777777" w:rsidR="00722542" w:rsidRPr="00EC4287" w:rsidRDefault="00722542" w:rsidP="00BB4CC4">
            <w:pPr>
              <w:spacing w:line="380" w:lineRule="exact"/>
              <w:ind w:left="101" w:hanging="101"/>
              <w:rPr>
                <w:rFonts w:asciiTheme="majorBidi" w:hAnsiTheme="majorBidi" w:cstheme="majorBidi"/>
                <w:sz w:val="27"/>
                <w:szCs w:val="27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ทีเอสอาร์ ลาว จำกัด</w:t>
            </w:r>
            <w:r w:rsidRPr="00EC428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332" w:type="dxa"/>
          </w:tcPr>
          <w:p w14:paraId="5DBF68EF" w14:textId="77777777" w:rsidR="00722542" w:rsidRPr="00EC4287" w:rsidRDefault="00722542" w:rsidP="00BB4CC4">
            <w:pPr>
              <w:spacing w:line="380" w:lineRule="exact"/>
              <w:ind w:left="101" w:hanging="101"/>
              <w:rPr>
                <w:rFonts w:asciiTheme="majorBidi" w:hAnsiTheme="majorBidi" w:cstheme="majorBidi"/>
                <w:sz w:val="27"/>
                <w:szCs w:val="27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จำหน่ายเครื่องกรองน้ำและเครื่องใช้ไฟฟ้า</w:t>
            </w:r>
          </w:p>
        </w:tc>
        <w:tc>
          <w:tcPr>
            <w:tcW w:w="948" w:type="dxa"/>
            <w:vAlign w:val="bottom"/>
          </w:tcPr>
          <w:p w14:paraId="1329725E" w14:textId="77777777" w:rsidR="00722542" w:rsidRPr="00EC4287" w:rsidRDefault="00722542" w:rsidP="00BB4CC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cs/>
              </w:rPr>
              <w:t>ลาว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81535F3" w14:textId="77777777" w:rsidR="00722542" w:rsidRPr="00EC4287" w:rsidRDefault="00722542" w:rsidP="00BB4CC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</w:t>
            </w:r>
            <w:r w:rsidRPr="00EC428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0C36ECA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E081D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7,238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209F402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2E2E8C4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6085A61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9801768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5,000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20EA4EE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A287C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8,767</w:t>
            </w:r>
          </w:p>
        </w:tc>
      </w:tr>
      <w:tr w:rsidR="00F16E08" w:rsidRPr="00EC4287" w14:paraId="28F52188" w14:textId="77777777" w:rsidTr="00F16E08">
        <w:trPr>
          <w:cantSplit/>
          <w:trHeight w:val="50"/>
        </w:trPr>
        <w:tc>
          <w:tcPr>
            <w:tcW w:w="1350" w:type="dxa"/>
            <w:vAlign w:val="bottom"/>
          </w:tcPr>
          <w:p w14:paraId="48DED2B7" w14:textId="77777777" w:rsidR="00722542" w:rsidRPr="00EC4287" w:rsidRDefault="00722542" w:rsidP="00BB4CC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2" w:type="dxa"/>
          </w:tcPr>
          <w:p w14:paraId="274688E7" w14:textId="77777777" w:rsidR="00722542" w:rsidRPr="00EC4287" w:rsidRDefault="00722542" w:rsidP="00BB4CC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48" w:type="dxa"/>
          </w:tcPr>
          <w:p w14:paraId="57FED843" w14:textId="77777777" w:rsidR="00722542" w:rsidRPr="00EC4287" w:rsidRDefault="00722542" w:rsidP="00BB4CC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66BB7414" w14:textId="77777777" w:rsidR="00722542" w:rsidRPr="00EC4287" w:rsidRDefault="00722542" w:rsidP="00BB4CC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40611921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DD61C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7,238</w:t>
            </w:r>
          </w:p>
        </w:tc>
        <w:tc>
          <w:tcPr>
            <w:tcW w:w="189" w:type="dxa"/>
            <w:shd w:val="clear" w:color="auto" w:fill="auto"/>
          </w:tcPr>
          <w:p w14:paraId="75DBE92E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D70F7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D3372E6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B99C0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5,000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2D63D6E" w14:textId="77777777" w:rsidR="00722542" w:rsidRPr="00EC4287" w:rsidRDefault="00722542" w:rsidP="00BB4CC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F8745" w14:textId="77777777" w:rsidR="00722542" w:rsidRPr="00EC4287" w:rsidRDefault="00722542" w:rsidP="00F16E0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8,767</w:t>
            </w:r>
          </w:p>
        </w:tc>
      </w:tr>
    </w:tbl>
    <w:p w14:paraId="49424A33" w14:textId="77777777" w:rsidR="00722542" w:rsidRPr="00722542" w:rsidRDefault="00722542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92"/>
        <w:gridCol w:w="236"/>
        <w:gridCol w:w="655"/>
        <w:gridCol w:w="1374"/>
        <w:gridCol w:w="236"/>
        <w:gridCol w:w="1378"/>
      </w:tblGrid>
      <w:tr w:rsidR="00CC6D4B" w:rsidRPr="00EC4287" w14:paraId="68CF9D03" w14:textId="77777777" w:rsidTr="00BB4CC4">
        <w:trPr>
          <w:tblHeader/>
        </w:trPr>
        <w:tc>
          <w:tcPr>
            <w:tcW w:w="5292" w:type="dxa"/>
            <w:vAlign w:val="bottom"/>
          </w:tcPr>
          <w:p w14:paraId="55C14B4A" w14:textId="77777777" w:rsidR="00CC6D4B" w:rsidRPr="00EC4287" w:rsidRDefault="00CC6D4B" w:rsidP="00BB4CC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722B13" w14:textId="77777777" w:rsidR="00CC6D4B" w:rsidRPr="00EC4287" w:rsidRDefault="00CC6D4B" w:rsidP="00BB4CC4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DEB65E5" w14:textId="77777777" w:rsidR="00CC6D4B" w:rsidRPr="00EC4287" w:rsidRDefault="00CC6D4B" w:rsidP="00BB4CC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5" w:type="dxa"/>
          </w:tcPr>
          <w:p w14:paraId="4AB0F4E8" w14:textId="77777777" w:rsidR="00CC6D4B" w:rsidRPr="00EC4287" w:rsidRDefault="00CC6D4B" w:rsidP="00BB4C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01B045B9" w14:textId="77777777" w:rsidR="00CC6D4B" w:rsidRPr="00EC4287" w:rsidRDefault="00CC6D4B" w:rsidP="00BB4CC4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26F6AB9" w14:textId="77777777" w:rsidR="00CC6D4B" w:rsidRPr="00EC4287" w:rsidRDefault="00CC6D4B" w:rsidP="00BB4CC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8" w:type="dxa"/>
            <w:vAlign w:val="center"/>
          </w:tcPr>
          <w:p w14:paraId="675E34F7" w14:textId="77777777" w:rsidR="00CC6D4B" w:rsidRPr="00EC4287" w:rsidRDefault="00CC6D4B" w:rsidP="00BB4CC4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422DEF2" w14:textId="77777777" w:rsidR="00CC6D4B" w:rsidRPr="00EC4287" w:rsidRDefault="00CC6D4B" w:rsidP="00BB4CC4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EC4287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C6D4B" w:rsidRPr="00EC4287" w14:paraId="511ECC33" w14:textId="77777777" w:rsidTr="00BB4CC4">
        <w:trPr>
          <w:tblHeader/>
        </w:trPr>
        <w:tc>
          <w:tcPr>
            <w:tcW w:w="5292" w:type="dxa"/>
            <w:shd w:val="clear" w:color="auto" w:fill="auto"/>
            <w:vAlign w:val="bottom"/>
          </w:tcPr>
          <w:p w14:paraId="7FC777A5" w14:textId="77777777" w:rsidR="00CC6D4B" w:rsidRPr="00EC4287" w:rsidRDefault="00CC6D4B" w:rsidP="00BB4C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45E2F0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dxa"/>
          </w:tcPr>
          <w:p w14:paraId="6E1FDD89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5782D47E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6D4B" w:rsidRPr="00EC4287" w14:paraId="3460D35E" w14:textId="77777777" w:rsidTr="00BB4CC4">
        <w:tc>
          <w:tcPr>
            <w:tcW w:w="5292" w:type="dxa"/>
            <w:vAlign w:val="bottom"/>
          </w:tcPr>
          <w:p w14:paraId="258CA5FB" w14:textId="77777777" w:rsidR="00CC6D4B" w:rsidRPr="00EC4287" w:rsidRDefault="00CC6D4B" w:rsidP="00BB4C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36" w:type="dxa"/>
          </w:tcPr>
          <w:p w14:paraId="1FC865C7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dxa"/>
          </w:tcPr>
          <w:p w14:paraId="65F543BB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0D343EDE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vAlign w:val="bottom"/>
          </w:tcPr>
          <w:p w14:paraId="285C8DA3" w14:textId="77777777" w:rsidR="00CC6D4B" w:rsidRPr="00EC4287" w:rsidRDefault="00CC6D4B" w:rsidP="00BB4CC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01B26888" w14:textId="77777777" w:rsidR="00CC6D4B" w:rsidRPr="00EC4287" w:rsidRDefault="00CC6D4B" w:rsidP="00BB4C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</w:tbl>
    <w:p w14:paraId="76239D80" w14:textId="77777777" w:rsidR="00457D36" w:rsidRDefault="00457D36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AE264" w14:textId="6C82ABFE" w:rsidR="00CC6D4B" w:rsidRDefault="00CC6D4B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ในที่ประชุมคณะกรรมการบริษัทวันที่ </w:t>
      </w:r>
      <w:r w:rsidRPr="00EC4287">
        <w:rPr>
          <w:rFonts w:asciiTheme="majorBidi" w:hAnsiTheme="majorBidi" w:cstheme="majorBidi"/>
          <w:sz w:val="30"/>
          <w:szCs w:val="30"/>
        </w:rPr>
        <w:t xml:space="preserve">27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EC4287">
        <w:rPr>
          <w:rFonts w:asciiTheme="majorBidi" w:hAnsiTheme="majorBidi" w:cstheme="majorBidi"/>
          <w:sz w:val="30"/>
          <w:szCs w:val="30"/>
        </w:rPr>
        <w:t xml:space="preserve">2564 </w:t>
      </w:r>
      <w:r w:rsidRPr="00EC4287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คณะกรรมการมีมติอนุมัติปิดบริษัท ทีเอสอาร์ ลาว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โดยในเดือนพฤษภาคม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บริษัทได้รับเงินคืนทุนจากการปิดบริษัท ทีเอสอาร์ ลาวจำกัด ซึ่งเป็นการร่วมค้าของบริษัท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8.09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16C27439" w14:textId="717D161B" w:rsidR="00CC6D4B" w:rsidRDefault="00CC6D4B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600A5" w14:textId="55139714" w:rsidR="00B70A4D" w:rsidRDefault="00B70A4D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7ABA3" w14:textId="34A07018" w:rsidR="00B70A4D" w:rsidRDefault="00B70A4D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92782" w14:textId="366D5116" w:rsidR="00B70A4D" w:rsidRDefault="00B70A4D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C8EF0" w14:textId="34944DC7" w:rsidR="00B70A4D" w:rsidRDefault="00B70A4D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894CC" w14:textId="04F13738" w:rsidR="00B70A4D" w:rsidRDefault="00B70A4D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02268" w14:textId="77777777" w:rsidR="00B70A4D" w:rsidRDefault="00B70A4D" w:rsidP="00C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E4A43" w14:textId="27CF2B53" w:rsidR="00CF1FF6" w:rsidRPr="00EC4287" w:rsidRDefault="00CF1FF6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950F89F" w14:textId="6B9C960B" w:rsidR="00A513C0" w:rsidRPr="00895C60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7135264B" w14:textId="07C423E3" w:rsidR="00A513C0" w:rsidRDefault="00A513C0" w:rsidP="00A51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AA16A00" w14:textId="77777777" w:rsidR="00895C60" w:rsidRPr="00895C60" w:rsidRDefault="00895C60" w:rsidP="00A51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D6E9375" w14:textId="3655949E" w:rsidR="00A513C0" w:rsidRPr="00EC4287" w:rsidRDefault="00A513C0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="0055692D" w:rsidRPr="00EC428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5692D"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และ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55692D" w:rsidRPr="00EC428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9613A">
        <w:rPr>
          <w:rFonts w:asciiTheme="majorBidi" w:hAnsiTheme="majorBidi" w:cstheme="majorBidi"/>
          <w:spacing w:val="-4"/>
          <w:sz w:val="30"/>
          <w:szCs w:val="30"/>
        </w:rPr>
        <w:t>2</w:t>
      </w:r>
    </w:p>
    <w:p w14:paraId="551F460B" w14:textId="77777777" w:rsidR="00A513C0" w:rsidRPr="00895C60" w:rsidRDefault="00A513C0" w:rsidP="00556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51E2B3" w14:textId="703FB9F1" w:rsidR="00A513C0" w:rsidRPr="00EC4287" w:rsidRDefault="00A513C0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455AD5" w:rsidRPr="00EC4287">
        <w:rPr>
          <w:rFonts w:asciiTheme="majorBidi" w:hAnsiTheme="majorBidi" w:cstheme="majorBidi"/>
          <w:sz w:val="30"/>
          <w:szCs w:val="30"/>
          <w:cs/>
        </w:rPr>
        <w:t xml:space="preserve">อาคารจำนวน </w:t>
      </w:r>
      <w:r w:rsidR="00455AD5" w:rsidRPr="00EC4287">
        <w:rPr>
          <w:rFonts w:asciiTheme="majorBidi" w:hAnsiTheme="majorBidi" w:cstheme="majorBidi"/>
          <w:sz w:val="30"/>
          <w:szCs w:val="30"/>
        </w:rPr>
        <w:t xml:space="preserve">20 </w:t>
      </w:r>
      <w:r w:rsidR="00455AD5" w:rsidRPr="00EC4287">
        <w:rPr>
          <w:rFonts w:asciiTheme="majorBidi" w:hAnsiTheme="majorBidi" w:cstheme="majorBidi"/>
          <w:sz w:val="30"/>
          <w:szCs w:val="30"/>
          <w:cs/>
        </w:rPr>
        <w:t>ปี และรับรู้ในกำไรหรือขาดทุน ทั้งนี้</w:t>
      </w: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</w:p>
    <w:p w14:paraId="2757566E" w14:textId="77777777" w:rsidR="00455AD5" w:rsidRPr="00895C60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60D4C0" w14:textId="353402AC" w:rsidR="00A513C0" w:rsidRPr="00EC4287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7313C8E" w14:textId="76ECEBA0" w:rsidR="00A513C0" w:rsidRPr="00895C60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16" w:type="dxa"/>
        <w:tblInd w:w="432" w:type="dxa"/>
        <w:tblLook w:val="04A0" w:firstRow="1" w:lastRow="0" w:firstColumn="1" w:lastColumn="0" w:noHBand="0" w:noVBand="1"/>
      </w:tblPr>
      <w:tblGrid>
        <w:gridCol w:w="2286"/>
        <w:gridCol w:w="236"/>
        <w:gridCol w:w="907"/>
        <w:gridCol w:w="236"/>
        <w:gridCol w:w="898"/>
        <w:gridCol w:w="239"/>
        <w:gridCol w:w="931"/>
        <w:gridCol w:w="239"/>
        <w:gridCol w:w="904"/>
        <w:gridCol w:w="236"/>
        <w:gridCol w:w="916"/>
        <w:gridCol w:w="239"/>
        <w:gridCol w:w="949"/>
      </w:tblGrid>
      <w:tr w:rsidR="00992543" w:rsidRPr="00EC4287" w14:paraId="423C1B4E" w14:textId="77777777" w:rsidTr="00C3191E">
        <w:trPr>
          <w:trHeight w:val="254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3F45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0810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5163" w14:textId="026B3E03" w:rsidR="00305B15" w:rsidRPr="00EC4287" w:rsidRDefault="00992543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305B1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92543" w:rsidRPr="00EC4287" w14:paraId="5C82BE05" w14:textId="77777777" w:rsidTr="00C3191E">
        <w:trPr>
          <w:trHeight w:val="317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5F19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FACE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7792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E180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AD97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3545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99D7" w14:textId="77777777" w:rsidR="00992543" w:rsidRPr="00EC4287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3191E" w:rsidRPr="00EC4287" w14:paraId="47577BDC" w14:textId="77777777" w:rsidTr="00C3191E">
        <w:trPr>
          <w:trHeight w:val="38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BBC2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B134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E0CC8" w14:textId="4BCA6CDA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B55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D15EB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BA39" w14:textId="41BE81F0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B55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B2575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99A6" w14:textId="3B361005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B55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4C3A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7F528" w14:textId="4B8ABE24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B55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E031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82E1" w14:textId="2859049A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B55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CBB9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7E2D" w14:textId="2C6F6284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DB55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0503BF" w:rsidRPr="00EC4287" w14:paraId="6A4DC14D" w14:textId="77777777" w:rsidTr="00C3191E">
        <w:trPr>
          <w:trHeight w:val="38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6441C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CBDA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FF598" w14:textId="5EF26708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191E" w:rsidRPr="00EC4287" w14:paraId="2E72E7AF" w14:textId="77777777" w:rsidTr="00C3191E">
        <w:trPr>
          <w:trHeight w:val="19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75E7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BD44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A2D5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C103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5ED7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3445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6EC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DF51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E944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8A15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F9D5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2EAD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9BEF" w14:textId="77777777" w:rsidR="000503BF" w:rsidRPr="00EC4287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E443D" w:rsidRPr="00EC4287" w14:paraId="3B9FC281" w14:textId="77777777" w:rsidTr="00C3191E">
        <w:trPr>
          <w:trHeight w:val="43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DF79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CF97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BB42" w14:textId="63FC667F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9FE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35D7" w14:textId="2672DB4B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4C6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800CE" w14:textId="1F5388F1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C8DC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7A96" w14:textId="778B4AAD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9E18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1AAC7" w14:textId="35BCCB28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73,636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66A4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6CF4" w14:textId="415814A3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73,636</w:t>
            </w:r>
          </w:p>
        </w:tc>
      </w:tr>
      <w:tr w:rsidR="008E443D" w:rsidRPr="00EC4287" w14:paraId="1336AF7E" w14:textId="77777777" w:rsidTr="00C3191E">
        <w:trPr>
          <w:trHeight w:val="4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9E0F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A56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029BA" w14:textId="6A7E2458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AA5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BFF66" w14:textId="6EC2AFC2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1F6AC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0FFD2" w14:textId="3DDDA6BA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053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CC901" w14:textId="16DBC2D5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0F0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4FC9E" w14:textId="07CE34BB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73,636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3661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F002E" w14:textId="2FB69F2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73,636</w:t>
            </w:r>
          </w:p>
        </w:tc>
      </w:tr>
      <w:tr w:rsidR="008E443D" w:rsidRPr="00EC4287" w14:paraId="689FD265" w14:textId="77777777" w:rsidTr="00C3191E">
        <w:trPr>
          <w:trHeight w:val="154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32E4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1E8F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9239A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81A4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6158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550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6C4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8FA0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DC2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3EC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2EF0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FA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9EA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E443D" w:rsidRPr="00EC4287" w14:paraId="4659EE06" w14:textId="77777777" w:rsidTr="00C3191E">
        <w:trPr>
          <w:trHeight w:val="19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697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24CF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16B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DAD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858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553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83B6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8C1A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70A6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7AC8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027A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E88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2D3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E443D" w:rsidRPr="00EC4287" w14:paraId="584B9B17" w14:textId="77777777" w:rsidTr="00C3191E">
        <w:trPr>
          <w:trHeight w:val="43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41D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5B0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60286" w14:textId="7EBCD401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C8B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D074" w14:textId="788D776B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CB28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3A649" w14:textId="662B3B01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EF73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D9B6" w14:textId="08F9B9C4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0C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186B0" w14:textId="6F58533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F56A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B781" w14:textId="263DFDA8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15,153</w:t>
            </w:r>
          </w:p>
        </w:tc>
      </w:tr>
      <w:tr w:rsidR="008E443D" w:rsidRPr="00EC4287" w14:paraId="1B09BFD6" w14:textId="77777777" w:rsidTr="00C3191E">
        <w:trPr>
          <w:trHeight w:val="43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A947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0686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1493" w14:textId="2FB96A2C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39B3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49E4" w14:textId="454BDDA9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7CB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2ED2A" w14:textId="0A837FFA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540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50DD" w14:textId="07DC73C6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F577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9C580" w14:textId="2F522535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8F4D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419C" w14:textId="6EE0DE4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74</w:t>
            </w:r>
          </w:p>
        </w:tc>
      </w:tr>
      <w:tr w:rsidR="008E443D" w:rsidRPr="00EC4287" w14:paraId="6FC78A96" w14:textId="77777777" w:rsidTr="00C3191E">
        <w:trPr>
          <w:trHeight w:val="4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3721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C448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2C916" w14:textId="4F4DDE11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1D0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8C16D8" w14:textId="1E11AD43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5361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6C9445" w14:textId="2730AA4C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15,300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E159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1FBB4" w14:textId="14C5CF8C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299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717F37" w14:textId="03B7EA68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15,300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04CC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6D935" w14:textId="6F03042A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15,227</w:t>
            </w:r>
          </w:p>
        </w:tc>
      </w:tr>
      <w:tr w:rsidR="008E443D" w:rsidRPr="00EC4287" w14:paraId="6BAE6BE8" w14:textId="77777777" w:rsidTr="00C3191E">
        <w:trPr>
          <w:trHeight w:val="77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8F8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412C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311BF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A149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1947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95A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345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4BF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2D4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07F8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678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3C87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BE0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E443D" w:rsidRPr="00EC4287" w14:paraId="064CD936" w14:textId="77777777" w:rsidTr="00C3191E">
        <w:trPr>
          <w:trHeight w:val="389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A12A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81BB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62A2A0" w14:textId="17F643FF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96BE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4967F" w14:textId="27013403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44B5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5E9192" w14:textId="743522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6242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D5E1B" w14:textId="5D33D8EB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33D0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806BBB" w14:textId="291588FD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58,336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D57A" w14:textId="77777777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77C6B" w14:textId="2080E89A" w:rsidR="008E443D" w:rsidRPr="00EC4287" w:rsidRDefault="008E443D" w:rsidP="008E4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58,409</w:t>
            </w:r>
          </w:p>
        </w:tc>
      </w:tr>
    </w:tbl>
    <w:p w14:paraId="467087EB" w14:textId="1594B910" w:rsidR="00455AD5" w:rsidRPr="00895C60" w:rsidRDefault="00455AD5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575B0F0" w14:textId="6D6C2DC1" w:rsidR="00B47187" w:rsidRDefault="00992543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301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EC3014">
        <w:rPr>
          <w:rFonts w:asciiTheme="majorBidi" w:hAnsiTheme="majorBidi" w:cstheme="majorBidi"/>
          <w:sz w:val="30"/>
          <w:szCs w:val="30"/>
        </w:rPr>
        <w:t>31</w:t>
      </w:r>
      <w:r w:rsidRPr="00EC30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C3014">
        <w:rPr>
          <w:rFonts w:asciiTheme="majorBidi" w:hAnsiTheme="majorBidi" w:cstheme="majorBidi"/>
          <w:sz w:val="30"/>
          <w:szCs w:val="30"/>
        </w:rPr>
        <w:t>256</w:t>
      </w:r>
      <w:r w:rsidR="00EC3014" w:rsidRPr="00EC3014">
        <w:rPr>
          <w:rFonts w:asciiTheme="majorBidi" w:hAnsiTheme="majorBidi" w:cstheme="majorBidi"/>
          <w:sz w:val="30"/>
          <w:szCs w:val="30"/>
        </w:rPr>
        <w:t>5</w:t>
      </w:r>
      <w:r w:rsidRPr="00EC3014">
        <w:rPr>
          <w:rFonts w:asciiTheme="majorBidi" w:hAnsiTheme="majorBidi" w:cstheme="majorBidi"/>
          <w:sz w:val="30"/>
          <w:szCs w:val="30"/>
        </w:rPr>
        <w:t xml:space="preserve"> </w:t>
      </w:r>
      <w:r w:rsidRPr="00EC301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C3014">
        <w:rPr>
          <w:rFonts w:asciiTheme="majorBidi" w:hAnsiTheme="majorBidi" w:cstheme="majorBidi"/>
          <w:sz w:val="30"/>
          <w:szCs w:val="30"/>
        </w:rPr>
        <w:t xml:space="preserve"> </w:t>
      </w:r>
      <w:r w:rsidR="00305B15">
        <w:rPr>
          <w:rFonts w:asciiTheme="majorBidi" w:hAnsiTheme="majorBidi" w:cstheme="majorBidi"/>
          <w:sz w:val="30"/>
          <w:szCs w:val="30"/>
        </w:rPr>
        <w:t>59</w:t>
      </w:r>
      <w:r w:rsidRPr="00EC3014">
        <w:rPr>
          <w:rFonts w:asciiTheme="majorBidi" w:hAnsiTheme="majorBidi" w:cstheme="majorBidi"/>
          <w:sz w:val="30"/>
          <w:szCs w:val="30"/>
        </w:rPr>
        <w:t xml:space="preserve"> </w:t>
      </w:r>
      <w:r w:rsidRPr="00EC301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C301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C30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3014" w:rsidRPr="00EC301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C3014">
        <w:rPr>
          <w:rFonts w:asciiTheme="majorBidi" w:hAnsiTheme="majorBidi" w:cstheme="majorBidi"/>
          <w:i/>
          <w:iCs/>
          <w:sz w:val="30"/>
          <w:szCs w:val="30"/>
        </w:rPr>
        <w:t>: 5</w:t>
      </w:r>
      <w:r w:rsidR="00763DFB" w:rsidRPr="00EC301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EC30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301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C3014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ประเมินราคาโดยผู้ประเมินราคาอิสระโดยใช้วิธีเปรียบเทียบราคาตลาด 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EC3014">
        <w:rPr>
          <w:rFonts w:asciiTheme="majorBidi" w:hAnsiTheme="majorBidi" w:cstheme="majorBidi"/>
          <w:sz w:val="30"/>
          <w:szCs w:val="30"/>
        </w:rPr>
        <w:t>3</w:t>
      </w:r>
    </w:p>
    <w:p w14:paraId="02788F9F" w14:textId="4C4A610D" w:rsidR="00455AD5" w:rsidRPr="00EC4287" w:rsidRDefault="00455AD5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22C28C1" w14:textId="77777777" w:rsidR="000503BF" w:rsidRPr="00B944B1" w:rsidRDefault="000503BF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26057654" w14:textId="292BB27B" w:rsidR="00455AD5" w:rsidRPr="00EC4287" w:rsidRDefault="00455AD5" w:rsidP="00455A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4828C5" w14:textId="77777777" w:rsidR="00177E0A" w:rsidRPr="00EC4287" w:rsidRDefault="00455AD5" w:rsidP="0088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="00881DC8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200C0B" w14:textId="77777777" w:rsidR="00177E0A" w:rsidRPr="00B944B1" w:rsidRDefault="00177E0A" w:rsidP="0088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27284F79" w14:textId="6250FDA8" w:rsidR="00455AD5" w:rsidRPr="00EC4287" w:rsidRDefault="00455AD5" w:rsidP="0088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BA67C0" w:rsidRPr="00EC4287">
        <w:rPr>
          <w:rFonts w:asciiTheme="majorBidi" w:hAnsiTheme="majorBidi" w:cstheme="majorBidi"/>
          <w:sz w:val="30"/>
          <w:szCs w:val="30"/>
          <w:cs/>
        </w:rPr>
        <w:t xml:space="preserve">รวมถึงต้นทุนการกู้ยืม และต้นทุนในการรื้อถอน การขนย้าย </w:t>
      </w:r>
      <w:r w:rsidRPr="00EC4287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A67C0" w:rsidRPr="00EC4287">
        <w:rPr>
          <w:rFonts w:asciiTheme="majorBidi" w:hAnsiTheme="majorBidi" w:cstheme="majorBidi"/>
          <w:sz w:val="30"/>
          <w:szCs w:val="30"/>
          <w:cs/>
        </w:rPr>
        <w:t>เครื่องมือ</w:t>
      </w:r>
      <w:r w:rsidRPr="00EC4287">
        <w:rPr>
          <w:rFonts w:asciiTheme="majorBidi" w:hAnsiTheme="majorBidi" w:cstheme="majorBidi"/>
          <w:sz w:val="30"/>
          <w:szCs w:val="30"/>
          <w:cs/>
        </w:rPr>
        <w:t>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507D8F07" w14:textId="06BC34DE" w:rsidR="00455AD5" w:rsidRPr="00B944B1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lang w:eastAsia="en-GB"/>
        </w:rPr>
      </w:pPr>
    </w:p>
    <w:p w14:paraId="06A0D0A6" w14:textId="77777777" w:rsidR="00B70A4D" w:rsidRDefault="00BA67C0" w:rsidP="00BA67C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C4287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2607EDB3" w14:textId="4C237087" w:rsidR="00BA67C0" w:rsidRPr="00B944B1" w:rsidRDefault="00BA67C0" w:rsidP="00BA67C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18"/>
          <w:szCs w:val="18"/>
        </w:rPr>
      </w:pPr>
      <w:r w:rsidRPr="00B944B1">
        <w:rPr>
          <w:rFonts w:asciiTheme="majorBidi" w:hAnsiTheme="majorBidi" w:cstheme="majorBidi"/>
          <w:color w:val="auto"/>
          <w:sz w:val="18"/>
          <w:szCs w:val="18"/>
          <w:cs/>
        </w:rPr>
        <w:t xml:space="preserve"> </w:t>
      </w:r>
    </w:p>
    <w:p w14:paraId="4DA4316C" w14:textId="5BA5AA4E" w:rsidR="00455AD5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D8360C7" w14:textId="77777777" w:rsidR="00B944B1" w:rsidRPr="00B944B1" w:rsidRDefault="00B944B1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03DAE81E" w14:textId="2DEF5B0E" w:rsidR="00455AD5" w:rsidRPr="00EC4287" w:rsidRDefault="00455AD5" w:rsidP="00455AD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C4287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ต้นทุนในการเปลี่ยนแทนกลุ่มส่วนประกอบจะรับรู้เป็นส่วนหนึ่งของมูลค่าตามบัญชีของรายการ</w:t>
      </w:r>
      <w:r w:rsidR="00BA67C0" w:rsidRPr="00EC4287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อาคารและอุปกรณ์ เมื่อกลุ่มบริษัทและบริษัท</w:t>
      </w:r>
      <w:r w:rsidRPr="00EC4287">
        <w:rPr>
          <w:rFonts w:asciiTheme="majorBidi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BA67C0" w:rsidRPr="00EC4287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ที่ดิน </w:t>
      </w:r>
      <w:r w:rsidRPr="00EC4287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0077B5A" w14:textId="77777777" w:rsidR="00455AD5" w:rsidRPr="00B944B1" w:rsidRDefault="00455AD5" w:rsidP="00455A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</w:rPr>
      </w:pPr>
    </w:p>
    <w:p w14:paraId="3A13E4DE" w14:textId="08303AB3" w:rsidR="00455AD5" w:rsidRDefault="00455AD5" w:rsidP="00455A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D488E9D" w14:textId="77777777" w:rsidR="00B944B1" w:rsidRPr="00B944B1" w:rsidRDefault="00B944B1" w:rsidP="00455A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</w:rPr>
      </w:pPr>
    </w:p>
    <w:p w14:paraId="152F0DA1" w14:textId="77777777" w:rsidR="00BA67C0" w:rsidRPr="00EC4287" w:rsidRDefault="00455AD5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A67C0" w:rsidRPr="00EC4287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ทั้งนี้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AE1A10" w14:textId="77777777" w:rsidR="00BA67C0" w:rsidRPr="00B944B1" w:rsidRDefault="00BA67C0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</w:p>
    <w:p w14:paraId="02A76DC5" w14:textId="492A87F2" w:rsidR="00455AD5" w:rsidRPr="00EC4287" w:rsidRDefault="00455AD5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F789C50" w14:textId="77777777" w:rsidR="00455AD5" w:rsidRPr="00EC4287" w:rsidRDefault="00455AD5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olor w:val="000000"/>
          <w:sz w:val="2"/>
          <w:szCs w:val="2"/>
          <w:lang w:eastAsia="en-GB"/>
        </w:rPr>
      </w:pPr>
      <w:r w:rsidRPr="00EC4287">
        <w:rPr>
          <w:rFonts w:asciiTheme="majorBidi" w:hAnsiTheme="majorBidi" w:cstheme="majorBidi"/>
          <w:color w:val="000000"/>
          <w:sz w:val="2"/>
          <w:szCs w:val="2"/>
          <w:cs/>
          <w:lang w:eastAsia="en-GB"/>
        </w:rPr>
        <w:t>ส</w:t>
      </w:r>
    </w:p>
    <w:tbl>
      <w:tblPr>
        <w:tblStyle w:val="TableGrid"/>
        <w:tblW w:w="6949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455AD5" w:rsidRPr="00EC4287" w14:paraId="374124EA" w14:textId="77777777" w:rsidTr="00527F0E">
        <w:trPr>
          <w:trHeight w:val="367"/>
        </w:trPr>
        <w:tc>
          <w:tcPr>
            <w:tcW w:w="4599" w:type="dxa"/>
          </w:tcPr>
          <w:p w14:paraId="1111781D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00" w:type="dxa"/>
          </w:tcPr>
          <w:p w14:paraId="6639BC36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450" w:type="dxa"/>
          </w:tcPr>
          <w:p w14:paraId="4FF64EFD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EC4287" w14:paraId="6173EE80" w14:textId="77777777" w:rsidTr="00527F0E">
        <w:trPr>
          <w:trHeight w:val="367"/>
        </w:trPr>
        <w:tc>
          <w:tcPr>
            <w:tcW w:w="4599" w:type="dxa"/>
          </w:tcPr>
          <w:p w14:paraId="5931F927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6D302655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5, 10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6B3B6A8F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EC4287" w14:paraId="0774DDA0" w14:textId="77777777" w:rsidTr="00527F0E">
        <w:tc>
          <w:tcPr>
            <w:tcW w:w="4599" w:type="dxa"/>
          </w:tcPr>
          <w:p w14:paraId="37919CC3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6837ACC5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3AEBE9CB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EC4287" w14:paraId="7438A265" w14:textId="77777777" w:rsidTr="00527F0E">
        <w:tc>
          <w:tcPr>
            <w:tcW w:w="4599" w:type="dxa"/>
          </w:tcPr>
          <w:p w14:paraId="2967048A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00" w:type="dxa"/>
          </w:tcPr>
          <w:p w14:paraId="7025EB8F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79CACD73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EC4287" w14:paraId="7E132332" w14:textId="77777777" w:rsidTr="00527F0E">
        <w:tc>
          <w:tcPr>
            <w:tcW w:w="4599" w:type="dxa"/>
          </w:tcPr>
          <w:p w14:paraId="3BBAF301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0E094003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13E973FB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EC4287" w14:paraId="5AD12D7F" w14:textId="77777777" w:rsidTr="00527F0E">
        <w:tc>
          <w:tcPr>
            <w:tcW w:w="4599" w:type="dxa"/>
          </w:tcPr>
          <w:p w14:paraId="3F3A2C27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35BC98BA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1F3BF921" w14:textId="77777777" w:rsidR="00455AD5" w:rsidRPr="00EC4287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5CB380E" w14:textId="3BDE63A0" w:rsidR="00455AD5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highlight w:val="lightGray"/>
          <w:shd w:val="clear" w:color="auto" w:fill="CCCCCC"/>
        </w:rPr>
      </w:pPr>
    </w:p>
    <w:p w14:paraId="5DA0C2DF" w14:textId="7B60C55E" w:rsidR="00305B15" w:rsidRDefault="00305B1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highlight w:val="lightGray"/>
          <w:shd w:val="clear" w:color="auto" w:fill="CCCCCC"/>
        </w:rPr>
      </w:pPr>
    </w:p>
    <w:p w14:paraId="4A80979E" w14:textId="78CB675E" w:rsidR="00305B15" w:rsidRDefault="00305B1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highlight w:val="lightGray"/>
          <w:shd w:val="clear" w:color="auto" w:fill="CCCCCC"/>
        </w:rPr>
      </w:pPr>
      <w:r>
        <w:rPr>
          <w:rFonts w:asciiTheme="majorBidi" w:hAnsiTheme="majorBidi" w:cstheme="majorBidi"/>
          <w:highlight w:val="lightGray"/>
          <w:shd w:val="clear" w:color="auto" w:fill="CCCCCC"/>
        </w:rPr>
        <w:br w:type="page"/>
      </w:r>
    </w:p>
    <w:p w14:paraId="551C8A42" w14:textId="6CB6E6C0" w:rsidR="00BA67C0" w:rsidRDefault="00BA67C0" w:rsidP="00BA67C0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F56E0" w14:textId="77777777" w:rsidR="00B944B1" w:rsidRPr="00B944B1" w:rsidRDefault="00B944B1" w:rsidP="00BA67C0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472CDCAE" w14:textId="2E799D80" w:rsidR="00455AD5" w:rsidRPr="00EC4287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ในกรณีที่มีข้อบ่งชี้กลุ่มบริษัทและบริษัทจะทำการประมาณมูลค่าที่คาดว่าจะได้รับคืน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</w:t>
      </w:r>
      <w:r w:rsidR="00DA5206" w:rsidRPr="00EC4287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bookmarkStart w:id="0" w:name="_Hlk87298023"/>
      <w:r w:rsidRPr="00EC4287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0"/>
    </w:p>
    <w:p w14:paraId="0B47D2B8" w14:textId="5D6B9E8E" w:rsidR="00BA67C0" w:rsidRPr="00EC4287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8E12A79" w14:textId="701EE197" w:rsidR="00BA67C0" w:rsidRPr="00EC4287" w:rsidRDefault="00BA67C0" w:rsidP="00457D36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2837E48" w14:textId="457D39C3" w:rsidR="00BA67C0" w:rsidRPr="00EC4287" w:rsidRDefault="00BA67C0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A67C0" w:rsidRPr="00EC4287" w:rsidSect="005F7AD5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8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889"/>
        <w:gridCol w:w="1188"/>
        <w:gridCol w:w="243"/>
        <w:gridCol w:w="1170"/>
        <w:gridCol w:w="270"/>
        <w:gridCol w:w="1206"/>
        <w:gridCol w:w="247"/>
        <w:gridCol w:w="1193"/>
        <w:gridCol w:w="246"/>
        <w:gridCol w:w="1194"/>
        <w:gridCol w:w="246"/>
        <w:gridCol w:w="1158"/>
        <w:gridCol w:w="306"/>
        <w:gridCol w:w="1170"/>
        <w:gridCol w:w="270"/>
        <w:gridCol w:w="1188"/>
      </w:tblGrid>
      <w:tr w:rsidR="00DA6CAC" w:rsidRPr="00EC4287" w14:paraId="6D1C5CF3" w14:textId="77777777" w:rsidTr="00D70D43">
        <w:trPr>
          <w:tblHeader/>
        </w:trPr>
        <w:tc>
          <w:tcPr>
            <w:tcW w:w="2889" w:type="dxa"/>
            <w:shd w:val="clear" w:color="auto" w:fill="auto"/>
          </w:tcPr>
          <w:p w14:paraId="6121BE76" w14:textId="77777777" w:rsidR="00DA6CAC" w:rsidRPr="00EC4287" w:rsidRDefault="00DA6CAC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295" w:type="dxa"/>
            <w:gridSpan w:val="15"/>
          </w:tcPr>
          <w:p w14:paraId="669494C6" w14:textId="15C7E875" w:rsidR="00DA6CAC" w:rsidRPr="00EC4287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A6CAC" w:rsidRPr="00EC4287" w14:paraId="20F7B05B" w14:textId="77777777" w:rsidTr="00D70D43">
        <w:trPr>
          <w:tblHeader/>
        </w:trPr>
        <w:tc>
          <w:tcPr>
            <w:tcW w:w="2889" w:type="dxa"/>
            <w:shd w:val="clear" w:color="auto" w:fill="auto"/>
          </w:tcPr>
          <w:p w14:paraId="7426BB21" w14:textId="7F1045A9" w:rsidR="00DA6CAC" w:rsidRPr="00EC4287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CE5CDB6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6711882C" w14:textId="516BFE69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A1DDA6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C0DEBB" w14:textId="352751D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442D72F7" w14:textId="733D23D2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EA04F11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705F0C8" w14:textId="7C18A14F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F2E594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7B91CF" w14:textId="7BA59AC0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95B4F2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499AFA" w14:textId="7EF00158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B2044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31C2FED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3CE8B6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20545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FE1DFC" w14:textId="09B85DC5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06" w:type="dxa"/>
          </w:tcPr>
          <w:p w14:paraId="19B890EB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1BA6E" w14:textId="39415076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9D85E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66E4FCA" w14:textId="77777777" w:rsidR="00DA6CAC" w:rsidRPr="00EC4287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6CAC" w:rsidRPr="00EC4287" w14:paraId="357E4310" w14:textId="77777777" w:rsidTr="00D70D43">
        <w:trPr>
          <w:tblHeader/>
        </w:trPr>
        <w:tc>
          <w:tcPr>
            <w:tcW w:w="2889" w:type="dxa"/>
            <w:shd w:val="clear" w:color="auto" w:fill="auto"/>
          </w:tcPr>
          <w:p w14:paraId="593560D5" w14:textId="77777777" w:rsidR="00DA6CAC" w:rsidRPr="00EC4287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5" w:type="dxa"/>
            <w:gridSpan w:val="15"/>
          </w:tcPr>
          <w:p w14:paraId="6FD0BA0C" w14:textId="54442FB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4195"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นบาท)</w:t>
            </w:r>
          </w:p>
        </w:tc>
      </w:tr>
      <w:tr w:rsidR="00DA6CAC" w:rsidRPr="00EC4287" w14:paraId="3E6C7446" w14:textId="77777777" w:rsidTr="00D70D43">
        <w:tc>
          <w:tcPr>
            <w:tcW w:w="2889" w:type="dxa"/>
            <w:shd w:val="clear" w:color="auto" w:fill="auto"/>
          </w:tcPr>
          <w:p w14:paraId="47DF9B72" w14:textId="6A0BEEB1" w:rsidR="00DA6CAC" w:rsidRPr="00EC4287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85B4E10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1CE9A00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6B1D7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155A7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00FCBA0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037870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304D30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0DEC4C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2F12DA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F2F6C1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1215ADA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1D424F18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147D7" w14:textId="10440A0D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DFB85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086CCD2" w14:textId="77777777" w:rsidR="00DA6CAC" w:rsidRPr="00EC4287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68D0" w:rsidRPr="00EC4287" w14:paraId="485018E2" w14:textId="77777777" w:rsidTr="0021792A">
        <w:tc>
          <w:tcPr>
            <w:tcW w:w="2889" w:type="dxa"/>
            <w:shd w:val="clear" w:color="auto" w:fill="auto"/>
          </w:tcPr>
          <w:p w14:paraId="61B57D71" w14:textId="22EF097C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A9A33FE" w14:textId="127486C0" w:rsidR="004968D0" w:rsidRPr="004968D0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244,905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C945E1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A1D4" w14:textId="2122BB40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243,855</w:t>
            </w:r>
          </w:p>
        </w:tc>
        <w:tc>
          <w:tcPr>
            <w:tcW w:w="270" w:type="dxa"/>
            <w:shd w:val="clear" w:color="auto" w:fill="auto"/>
          </w:tcPr>
          <w:p w14:paraId="2D6F1ABB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A61542C" w14:textId="722C1CBA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55,643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E677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F242BD7" w14:textId="20943D79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35,67</w:t>
            </w:r>
            <w:r w:rsidRPr="004968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B28AF4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89A727" w14:textId="1466B6F4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41,844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DE6E64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256740E6" w14:textId="68531735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22,775</w:t>
            </w:r>
          </w:p>
        </w:tc>
        <w:tc>
          <w:tcPr>
            <w:tcW w:w="306" w:type="dxa"/>
            <w:shd w:val="clear" w:color="auto" w:fill="auto"/>
          </w:tcPr>
          <w:p w14:paraId="3C87F1DC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DC964" w14:textId="7282322E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40413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8FD4BC2" w14:textId="396DC3E1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644,815</w:t>
            </w:r>
          </w:p>
        </w:tc>
      </w:tr>
      <w:tr w:rsidR="004968D0" w:rsidRPr="00EC4287" w14:paraId="03C1F0A3" w14:textId="77777777" w:rsidTr="00D70D43">
        <w:tc>
          <w:tcPr>
            <w:tcW w:w="2889" w:type="dxa"/>
            <w:shd w:val="clear" w:color="auto" w:fill="auto"/>
          </w:tcPr>
          <w:p w14:paraId="43D773E9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869B5E" w14:textId="0E005A8B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69,584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034A4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464E0E" w14:textId="56EF1975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11,167</w:t>
            </w:r>
          </w:p>
        </w:tc>
        <w:tc>
          <w:tcPr>
            <w:tcW w:w="270" w:type="dxa"/>
            <w:shd w:val="clear" w:color="auto" w:fill="auto"/>
          </w:tcPr>
          <w:p w14:paraId="1F2D400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FD6D29" w14:textId="656C41D0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5,255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518EF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1E6881B" w14:textId="1177C836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4,559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0164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636A8E" w14:textId="67349D3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3,982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FB7C0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587B8EAF" w14:textId="17CB1AB4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7,013</w:t>
            </w:r>
          </w:p>
        </w:tc>
        <w:tc>
          <w:tcPr>
            <w:tcW w:w="306" w:type="dxa"/>
            <w:shd w:val="clear" w:color="auto" w:fill="auto"/>
          </w:tcPr>
          <w:p w14:paraId="782B2B4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10651" w14:textId="6494E7A0" w:rsidR="004968D0" w:rsidRPr="00EC4287" w:rsidRDefault="004968D0" w:rsidP="004968D0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C52B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A2E0D52" w14:textId="33F36661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101,560</w:t>
            </w:r>
          </w:p>
        </w:tc>
      </w:tr>
      <w:tr w:rsidR="004968D0" w:rsidRPr="00EC4287" w14:paraId="43BB4148" w14:textId="77777777" w:rsidTr="00D70D43">
        <w:tc>
          <w:tcPr>
            <w:tcW w:w="2889" w:type="dxa"/>
            <w:shd w:val="clear" w:color="auto" w:fill="auto"/>
          </w:tcPr>
          <w:p w14:paraId="1B325E19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50979E" w14:textId="1ACD6190" w:rsidR="004968D0" w:rsidRPr="00EC4287" w:rsidRDefault="004968D0" w:rsidP="004968D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D5723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C4455" w14:textId="18014B51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6573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4ED5111" w14:textId="66870323" w:rsidR="004968D0" w:rsidRPr="00EC4287" w:rsidRDefault="004968D0" w:rsidP="004968D0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4BE2D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D4996D5" w14:textId="0F2EB634" w:rsidR="004968D0" w:rsidRPr="00EC4287" w:rsidRDefault="004968D0" w:rsidP="004968D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2C75F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B59576" w14:textId="2ECA0E22" w:rsidR="004968D0" w:rsidRPr="00EC4287" w:rsidRDefault="004968D0" w:rsidP="004968D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33B3D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846B5B0" w14:textId="7141825B" w:rsidR="004968D0" w:rsidRPr="00EC4287" w:rsidRDefault="004968D0" w:rsidP="004968D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43E9939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664F7" w14:textId="2D093FFD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C443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5323F83" w14:textId="3389057F" w:rsidR="004968D0" w:rsidRPr="00EC4287" w:rsidRDefault="004968D0" w:rsidP="004968D0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968D0" w:rsidRPr="00EC4287" w14:paraId="0414EDC9" w14:textId="77777777" w:rsidTr="00D70D43">
        <w:tc>
          <w:tcPr>
            <w:tcW w:w="2889" w:type="dxa"/>
            <w:shd w:val="clear" w:color="auto" w:fill="auto"/>
          </w:tcPr>
          <w:p w14:paraId="01C445F2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1BBFFC5" w14:textId="0950CB11" w:rsidR="004968D0" w:rsidRPr="00EC4287" w:rsidRDefault="004968D0" w:rsidP="004968D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5024E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A37CF8" w14:textId="20A283F6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(4,244)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DF68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E7A156" w14:textId="2F5155F8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(200)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25499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850EAE" w14:textId="04A44AEF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91078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DB53A3" w14:textId="54B6EC3B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(4,472)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245C8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986D025" w14:textId="4EE31F0C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(15,318)</w:t>
            </w:r>
          </w:p>
        </w:tc>
        <w:tc>
          <w:tcPr>
            <w:tcW w:w="306" w:type="dxa"/>
            <w:shd w:val="clear" w:color="auto" w:fill="auto"/>
          </w:tcPr>
          <w:p w14:paraId="264F9DA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E3F06" w14:textId="5DF2FC29" w:rsidR="004968D0" w:rsidRPr="00EC4287" w:rsidRDefault="004968D0" w:rsidP="004968D0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817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AA7026D" w14:textId="6FCD9200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(25,329)</w:t>
            </w:r>
          </w:p>
        </w:tc>
      </w:tr>
      <w:tr w:rsidR="004968D0" w:rsidRPr="00EC4287" w14:paraId="4B8024ED" w14:textId="77777777" w:rsidTr="00D70D43">
        <w:tc>
          <w:tcPr>
            <w:tcW w:w="2889" w:type="dxa"/>
            <w:shd w:val="clear" w:color="auto" w:fill="auto"/>
          </w:tcPr>
          <w:p w14:paraId="36F235C4" w14:textId="3D9464E6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5056032" w14:textId="01674ADF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1649" w14:textId="6B7E4F3C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8BCA3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A1FDC" w14:textId="67B2926D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250,896</w:t>
            </w:r>
          </w:p>
        </w:tc>
        <w:tc>
          <w:tcPr>
            <w:tcW w:w="270" w:type="dxa"/>
            <w:shd w:val="clear" w:color="auto" w:fill="auto"/>
          </w:tcPr>
          <w:p w14:paraId="4E05207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BA56" w14:textId="48A85383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60,698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B57E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DB0B" w14:textId="7C98A25A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B7F47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26F1" w14:textId="069947C4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41,354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4976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67D09BE" w14:textId="77777777" w:rsid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F13927B" w14:textId="2D46216C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14,470</w:t>
            </w:r>
          </w:p>
        </w:tc>
        <w:tc>
          <w:tcPr>
            <w:tcW w:w="306" w:type="dxa"/>
            <w:shd w:val="clear" w:color="auto" w:fill="auto"/>
          </w:tcPr>
          <w:p w14:paraId="3E5BDBE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6E68" w14:textId="096EE76C" w:rsidR="004968D0" w:rsidRPr="00EC4287" w:rsidRDefault="004968D0" w:rsidP="004968D0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8638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EDA0F" w14:textId="7EB0BF05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721,046</w:t>
            </w:r>
          </w:p>
        </w:tc>
      </w:tr>
      <w:tr w:rsidR="004968D0" w:rsidRPr="00EC4287" w14:paraId="0FDF27F9" w14:textId="77777777" w:rsidTr="00D70D43">
        <w:tc>
          <w:tcPr>
            <w:tcW w:w="2889" w:type="dxa"/>
            <w:shd w:val="clear" w:color="auto" w:fill="auto"/>
          </w:tcPr>
          <w:p w14:paraId="63C4F785" w14:textId="61C4F165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58887A" w14:textId="4DC57484" w:rsidR="004968D0" w:rsidRPr="00EC4287" w:rsidRDefault="00AD7025" w:rsidP="00AD7025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87E0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876D84" w14:textId="7532FBAC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08149C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AF835A2" w14:textId="3B6CF9B7" w:rsidR="004968D0" w:rsidRPr="00AD7025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2E2F4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9D80C02" w14:textId="010F0BEE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18D8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3AE7377" w14:textId="30B2F405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9081C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0CECE09" w14:textId="0CCA675C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4,600</w:t>
            </w:r>
          </w:p>
        </w:tc>
        <w:tc>
          <w:tcPr>
            <w:tcW w:w="306" w:type="dxa"/>
            <w:shd w:val="clear" w:color="auto" w:fill="auto"/>
          </w:tcPr>
          <w:p w14:paraId="78C311F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47995" w14:textId="1B9761BC" w:rsidR="004968D0" w:rsidRPr="00EC4287" w:rsidRDefault="00AD7025" w:rsidP="00CB53B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2EF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5B4125" w14:textId="36BCD83E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10,295</w:t>
            </w:r>
          </w:p>
        </w:tc>
      </w:tr>
      <w:tr w:rsidR="004968D0" w:rsidRPr="00EC4287" w14:paraId="65268BFC" w14:textId="77777777" w:rsidTr="00D70D43">
        <w:tc>
          <w:tcPr>
            <w:tcW w:w="2889" w:type="dxa"/>
            <w:shd w:val="clear" w:color="auto" w:fill="auto"/>
          </w:tcPr>
          <w:p w14:paraId="11CDBF89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39A4FE" w14:textId="5CD7AC1A" w:rsidR="004968D0" w:rsidRPr="00EC4287" w:rsidRDefault="00AD7025" w:rsidP="004968D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7B5CE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8897F" w14:textId="5EF802CD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FBD1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EF59057" w14:textId="39B82B7B" w:rsidR="004968D0" w:rsidRPr="00EC4287" w:rsidRDefault="00AD7025" w:rsidP="00AD702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AF3EF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101A2C" w14:textId="5A8FE913" w:rsidR="004968D0" w:rsidRPr="00EC4287" w:rsidRDefault="00AD7025" w:rsidP="00AD702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C8CE8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A88C0E" w14:textId="66E7EF9B" w:rsidR="004968D0" w:rsidRPr="00EC4287" w:rsidRDefault="00AD7025" w:rsidP="004968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11BB9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1C723153" w14:textId="2DA45873" w:rsidR="004968D0" w:rsidRPr="00EC4287" w:rsidRDefault="00AD7025" w:rsidP="004968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24A05C5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68D23" w14:textId="40824748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462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C9D99EB" w14:textId="79B9332A" w:rsidR="004968D0" w:rsidRPr="00EC4287" w:rsidRDefault="00CB53BA" w:rsidP="00CB53BA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3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968D0" w:rsidRPr="00EC4287" w14:paraId="79AF7B91" w14:textId="77777777" w:rsidTr="00D70D43">
        <w:tc>
          <w:tcPr>
            <w:tcW w:w="2889" w:type="dxa"/>
            <w:shd w:val="clear" w:color="auto" w:fill="auto"/>
          </w:tcPr>
          <w:p w14:paraId="2CFBE120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59EC" w14:textId="7A886FF1" w:rsidR="004968D0" w:rsidRPr="00EC4287" w:rsidRDefault="00AD7025" w:rsidP="004968D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9E8FA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98FC5" w14:textId="6AACFFF9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(3,630)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D68C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AAC8" w14:textId="46F4116F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F6B5D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C443" w14:textId="0184E027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37F8E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5C44F" w14:textId="744B429F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5902A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054B865" w14:textId="4D13F51B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(8,758)</w:t>
            </w:r>
          </w:p>
        </w:tc>
        <w:tc>
          <w:tcPr>
            <w:tcW w:w="306" w:type="dxa"/>
            <w:shd w:val="clear" w:color="auto" w:fill="auto"/>
          </w:tcPr>
          <w:p w14:paraId="3C59AC3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DFD0" w14:textId="33206A93" w:rsidR="004968D0" w:rsidRPr="00EC4287" w:rsidRDefault="00AD7025" w:rsidP="00AD7025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7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2274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973E3" w14:textId="6742A5F8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(13,750)</w:t>
            </w:r>
          </w:p>
        </w:tc>
      </w:tr>
      <w:tr w:rsidR="004968D0" w:rsidRPr="00EC4287" w14:paraId="19A503E8" w14:textId="77777777" w:rsidTr="00D70D43">
        <w:tc>
          <w:tcPr>
            <w:tcW w:w="2889" w:type="dxa"/>
            <w:shd w:val="clear" w:color="auto" w:fill="auto"/>
          </w:tcPr>
          <w:p w14:paraId="68C40D58" w14:textId="65DE8F45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CC53" w14:textId="6C3F5CA2" w:rsidR="004968D0" w:rsidRPr="00EC4287" w:rsidRDefault="00AD7025" w:rsidP="00AD70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0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EB607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C84" w14:textId="530A5879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248,123</w:t>
            </w:r>
          </w:p>
        </w:tc>
        <w:tc>
          <w:tcPr>
            <w:tcW w:w="270" w:type="dxa"/>
            <w:shd w:val="clear" w:color="auto" w:fill="auto"/>
          </w:tcPr>
          <w:p w14:paraId="2B1B8B6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F7A8E" w14:textId="6A518E25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62,917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CD83C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49214" w14:textId="2CA7E44C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38,</w:t>
            </w:r>
            <w:r w:rsidR="00305B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4D29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F0EE" w14:textId="62500750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97CC2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2B96" w14:textId="6EAAD9BB" w:rsidR="004968D0" w:rsidRPr="00EC4287" w:rsidRDefault="00AD7025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10,312</w:t>
            </w:r>
          </w:p>
        </w:tc>
        <w:tc>
          <w:tcPr>
            <w:tcW w:w="306" w:type="dxa"/>
            <w:shd w:val="clear" w:color="auto" w:fill="auto"/>
          </w:tcPr>
          <w:p w14:paraId="52AAFFE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ED684" w14:textId="20A8191A" w:rsidR="004968D0" w:rsidRPr="00EC4287" w:rsidRDefault="00AD7025" w:rsidP="00AD702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87F9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996" w14:textId="5CE24AD4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717,591</w:t>
            </w:r>
          </w:p>
        </w:tc>
      </w:tr>
      <w:tr w:rsidR="004968D0" w:rsidRPr="00EC4287" w14:paraId="448F1E11" w14:textId="77777777" w:rsidTr="00D70D43">
        <w:tc>
          <w:tcPr>
            <w:tcW w:w="2889" w:type="dxa"/>
            <w:shd w:val="clear" w:color="auto" w:fill="auto"/>
          </w:tcPr>
          <w:p w14:paraId="211F19DC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12FE244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508204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AE18B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193B493F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1275AEC3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BE1D2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370F80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E7C103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E49130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3A2DD70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8" w:type="dxa"/>
          </w:tcPr>
          <w:p w14:paraId="4A160D6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06" w:type="dxa"/>
          </w:tcPr>
          <w:p w14:paraId="4B0CB156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BFB52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E552C8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1A57BE8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4968D0" w:rsidRPr="00EC4287" w14:paraId="5DFD767D" w14:textId="77777777" w:rsidTr="00D70D43">
        <w:tc>
          <w:tcPr>
            <w:tcW w:w="2889" w:type="dxa"/>
            <w:shd w:val="clear" w:color="auto" w:fill="auto"/>
            <w:vAlign w:val="center"/>
          </w:tcPr>
          <w:p w14:paraId="3905B0CB" w14:textId="1E1CFC31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5C210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6CF09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7079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B9FF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4C4E50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941C8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16799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42C7C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F7132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A6B4A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4CFCA1D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3BE4D37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D63AD" w14:textId="5742E1FF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5CB1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19D637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08041CFE" w14:textId="77777777" w:rsidTr="00D70D43">
        <w:tc>
          <w:tcPr>
            <w:tcW w:w="2889" w:type="dxa"/>
            <w:shd w:val="clear" w:color="auto" w:fill="auto"/>
            <w:vAlign w:val="center"/>
          </w:tcPr>
          <w:p w14:paraId="39E2595A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B8A94E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E7F5F7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F757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A000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370671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30711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6F69F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4187D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D0626A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0536F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731BB12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0868CB5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4D80E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5FB0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48BF35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41EB1CD0" w14:textId="77777777" w:rsidTr="00D70D43">
        <w:tc>
          <w:tcPr>
            <w:tcW w:w="2889" w:type="dxa"/>
            <w:shd w:val="clear" w:color="auto" w:fill="auto"/>
            <w:vAlign w:val="center"/>
          </w:tcPr>
          <w:p w14:paraId="73D97C4D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82914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0D369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38C2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3A8F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8855FC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FB70AA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C21D5C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133D6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26CFB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FC582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6CCECFD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55087F1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0654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B33E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E432B9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410D01FD" w14:textId="77777777" w:rsidTr="00D70D43">
        <w:tc>
          <w:tcPr>
            <w:tcW w:w="2889" w:type="dxa"/>
            <w:shd w:val="clear" w:color="auto" w:fill="auto"/>
            <w:vAlign w:val="center"/>
          </w:tcPr>
          <w:p w14:paraId="2FC7C017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D20F7D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4CFCF0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587E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A516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8928D2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3DF7B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956277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35BCB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960EF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CA4E4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5C29437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360E385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947B6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027A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0DA20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4DA36E69" w14:textId="77777777" w:rsidTr="00D70D43">
        <w:tc>
          <w:tcPr>
            <w:tcW w:w="2889" w:type="dxa"/>
            <w:shd w:val="clear" w:color="auto" w:fill="auto"/>
            <w:vAlign w:val="center"/>
          </w:tcPr>
          <w:p w14:paraId="50FB1CBE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C8A7A2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77C9E1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A424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DA14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7018B9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156274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2DCAC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C9E58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782C5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4AB2F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25C09D0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6953D8B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E153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718B7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BFF566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65437B2F" w14:textId="77777777" w:rsidTr="00D70D43">
        <w:tc>
          <w:tcPr>
            <w:tcW w:w="2889" w:type="dxa"/>
            <w:shd w:val="clear" w:color="auto" w:fill="auto"/>
            <w:vAlign w:val="center"/>
          </w:tcPr>
          <w:p w14:paraId="467D770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64BDD0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76BF43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4E08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6B99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262ABD2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A87A0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A5F5DF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A41E9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35CB7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CA5FF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3ECFEC6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49AE1B2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506F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9942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B5E5F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00194" w:rsidRPr="00EC4287" w14:paraId="78A560D2" w14:textId="77777777" w:rsidTr="005A7644">
        <w:tc>
          <w:tcPr>
            <w:tcW w:w="4077" w:type="dxa"/>
            <w:gridSpan w:val="2"/>
            <w:shd w:val="clear" w:color="auto" w:fill="auto"/>
            <w:vAlign w:val="center"/>
          </w:tcPr>
          <w:p w14:paraId="47F0041C" w14:textId="408E5678" w:rsidR="00F00194" w:rsidRPr="00EC4287" w:rsidRDefault="00F00194" w:rsidP="004968D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DA7273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57C2C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96804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0F85EF6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35FC06F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663D96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558679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814A7C5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752C45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59304EFF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D537743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130B05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9ABC2C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31B97A" w14:textId="77777777" w:rsidR="00F00194" w:rsidRPr="00EC4287" w:rsidRDefault="00F00194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1B0CE82C" w14:textId="77777777" w:rsidTr="00D70D43">
        <w:tc>
          <w:tcPr>
            <w:tcW w:w="2889" w:type="dxa"/>
            <w:shd w:val="clear" w:color="auto" w:fill="auto"/>
            <w:vAlign w:val="center"/>
          </w:tcPr>
          <w:p w14:paraId="5FB78455" w14:textId="2A8F5C05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E5C9270" w14:textId="46D075FF" w:rsidR="004968D0" w:rsidRPr="004968D0" w:rsidRDefault="004968D0" w:rsidP="009C193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2,248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6A9932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83EA14" w14:textId="5EC4E836" w:rsidR="004968D0" w:rsidRPr="004968D0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172,380</w:t>
            </w:r>
          </w:p>
        </w:tc>
        <w:tc>
          <w:tcPr>
            <w:tcW w:w="270" w:type="dxa"/>
            <w:shd w:val="clear" w:color="auto" w:fill="auto"/>
          </w:tcPr>
          <w:p w14:paraId="03B7F615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3683E00" w14:textId="6FCEF33D" w:rsidR="004968D0" w:rsidRPr="004968D0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41,980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1F4C96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C9CE03" w14:textId="1A256EC3" w:rsidR="004968D0" w:rsidRPr="004968D0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28,180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139C8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1428EB0" w14:textId="6DE3CFDF" w:rsidR="004968D0" w:rsidRPr="004968D0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33,663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8D878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2C8783D2" w14:textId="43EF7D7C" w:rsidR="004968D0" w:rsidRPr="004968D0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13,203</w:t>
            </w:r>
          </w:p>
        </w:tc>
        <w:tc>
          <w:tcPr>
            <w:tcW w:w="306" w:type="dxa"/>
            <w:shd w:val="clear" w:color="auto" w:fill="auto"/>
          </w:tcPr>
          <w:p w14:paraId="6E340AEA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45480A" w14:textId="07D5C16F" w:rsidR="004968D0" w:rsidRPr="004968D0" w:rsidRDefault="004968D0" w:rsidP="0013631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9764F" w14:textId="77777777" w:rsidR="004968D0" w:rsidRP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16C83E6" w14:textId="47C5517C" w:rsidR="004968D0" w:rsidRPr="004968D0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4968D0">
              <w:rPr>
                <w:rFonts w:asciiTheme="majorBidi" w:hAnsiTheme="majorBidi" w:cstheme="majorBidi"/>
                <w:sz w:val="26"/>
                <w:szCs w:val="26"/>
              </w:rPr>
              <w:t>291,654</w:t>
            </w:r>
          </w:p>
        </w:tc>
      </w:tr>
      <w:tr w:rsidR="004968D0" w:rsidRPr="00EC4287" w14:paraId="66AC2DD1" w14:textId="77777777" w:rsidTr="00D70D43">
        <w:tc>
          <w:tcPr>
            <w:tcW w:w="2889" w:type="dxa"/>
            <w:shd w:val="clear" w:color="auto" w:fill="auto"/>
            <w:vAlign w:val="center"/>
          </w:tcPr>
          <w:p w14:paraId="59339CC0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115781" w14:textId="52BDCC3D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56BCF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C260D" w14:textId="0292AA54" w:rsidR="004968D0" w:rsidRPr="00EC4287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12,981</w:t>
            </w:r>
          </w:p>
        </w:tc>
        <w:tc>
          <w:tcPr>
            <w:tcW w:w="270" w:type="dxa"/>
            <w:shd w:val="clear" w:color="auto" w:fill="auto"/>
          </w:tcPr>
          <w:p w14:paraId="236C7DC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2289A6" w14:textId="56802558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0761E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244728E" w14:textId="7346B8F6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EB609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E4703E" w14:textId="6221E295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B2E4F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4B24434D" w14:textId="6015B001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2,505</w:t>
            </w:r>
          </w:p>
        </w:tc>
        <w:tc>
          <w:tcPr>
            <w:tcW w:w="306" w:type="dxa"/>
            <w:shd w:val="clear" w:color="auto" w:fill="auto"/>
          </w:tcPr>
          <w:p w14:paraId="034F72D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07E8D3" w14:textId="213D8722" w:rsidR="004968D0" w:rsidRPr="00EC4287" w:rsidRDefault="004968D0" w:rsidP="0013631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BA67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AAF0052" w14:textId="567CB522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29,338</w:t>
            </w:r>
          </w:p>
        </w:tc>
      </w:tr>
      <w:tr w:rsidR="004968D0" w:rsidRPr="00EC4287" w14:paraId="7C5D2CE3" w14:textId="77777777" w:rsidTr="00D70D43">
        <w:tc>
          <w:tcPr>
            <w:tcW w:w="2889" w:type="dxa"/>
            <w:shd w:val="clear" w:color="auto" w:fill="auto"/>
            <w:vAlign w:val="center"/>
          </w:tcPr>
          <w:p w14:paraId="7524006C" w14:textId="2BB473A5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1312327" w14:textId="1DC87F38" w:rsidR="004968D0" w:rsidRPr="00EC4287" w:rsidRDefault="004968D0" w:rsidP="004968D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1E42A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F859E" w14:textId="3DC74C71" w:rsidR="004968D0" w:rsidRPr="00EC4287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BCE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8C3D09" w14:textId="39D70A09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0E63C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D15A2A8" w14:textId="2AD0FE31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(1,021)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0DBBB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3E6DCD5" w14:textId="5C9DDD6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(4,469)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B2953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27361" w14:textId="51E69643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(6,863)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EE156B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945EE" w14:textId="508CE7C6" w:rsidR="004968D0" w:rsidRPr="00EC4287" w:rsidRDefault="004968D0" w:rsidP="0013631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CC14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3DFD0E1" w14:textId="6902762A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(15,017)</w:t>
            </w:r>
          </w:p>
        </w:tc>
      </w:tr>
      <w:tr w:rsidR="004968D0" w:rsidRPr="00EC4287" w14:paraId="50EF98D5" w14:textId="77777777" w:rsidTr="00D70D43">
        <w:tc>
          <w:tcPr>
            <w:tcW w:w="2889" w:type="dxa"/>
            <w:shd w:val="clear" w:color="auto" w:fill="auto"/>
            <w:vAlign w:val="center"/>
          </w:tcPr>
          <w:p w14:paraId="3C795CDB" w14:textId="43E2156E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03EB" w14:textId="67A14C63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5F175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FAE64" w14:textId="31FC5EC3" w:rsidR="004968D0" w:rsidRPr="00EC4287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182,744</w:t>
            </w:r>
          </w:p>
        </w:tc>
        <w:tc>
          <w:tcPr>
            <w:tcW w:w="270" w:type="dxa"/>
            <w:shd w:val="clear" w:color="auto" w:fill="auto"/>
          </w:tcPr>
          <w:p w14:paraId="72A1EBF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96E7" w14:textId="39CC2ECA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46,733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DAFCA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5940" w14:textId="692BCDF4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3BCA2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66B0C" w14:textId="5088E9EC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34,209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05660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E195BD5" w14:textId="77777777" w:rsidR="004968D0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EC037DC" w14:textId="6284DCD9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</w:t>
            </w:r>
          </w:p>
        </w:tc>
        <w:tc>
          <w:tcPr>
            <w:tcW w:w="306" w:type="dxa"/>
            <w:shd w:val="clear" w:color="auto" w:fill="auto"/>
          </w:tcPr>
          <w:p w14:paraId="0E21494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7FD00" w14:textId="4CAD8A0B" w:rsidR="004968D0" w:rsidRPr="00EC4287" w:rsidRDefault="004968D0" w:rsidP="0013631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1B66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F593E" w14:textId="3895B671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305,975</w:t>
            </w:r>
          </w:p>
        </w:tc>
      </w:tr>
      <w:tr w:rsidR="004968D0" w:rsidRPr="00EC4287" w14:paraId="13DFF266" w14:textId="77777777" w:rsidTr="00D70D43">
        <w:tc>
          <w:tcPr>
            <w:tcW w:w="2889" w:type="dxa"/>
            <w:shd w:val="clear" w:color="auto" w:fill="auto"/>
            <w:vAlign w:val="center"/>
          </w:tcPr>
          <w:p w14:paraId="12C7002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5D39F8" w14:textId="5C0E004B" w:rsidR="004968D0" w:rsidRPr="00EC4287" w:rsidRDefault="00CB53BA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85D79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C2599" w14:textId="102DB0C7" w:rsidR="004968D0" w:rsidRPr="00EC4287" w:rsidRDefault="00CB53BA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9,502</w:t>
            </w:r>
          </w:p>
        </w:tc>
        <w:tc>
          <w:tcPr>
            <w:tcW w:w="270" w:type="dxa"/>
            <w:shd w:val="clear" w:color="auto" w:fill="auto"/>
          </w:tcPr>
          <w:p w14:paraId="0A2B60D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D2DB35A" w14:textId="7AD89C7E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4,776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6487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5766C9" w14:textId="3A8A1668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0EE72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C70E4C" w14:textId="23B31106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7C63D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4736F8C3" w14:textId="29C5598A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306" w:type="dxa"/>
            <w:shd w:val="clear" w:color="auto" w:fill="auto"/>
          </w:tcPr>
          <w:p w14:paraId="0FD0033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FB821" w14:textId="3319FED6" w:rsidR="004968D0" w:rsidRPr="00EC4287" w:rsidRDefault="00DC0B18" w:rsidP="00DC0B1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0B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78F3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8DE5140" w14:textId="4A8455CC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22,133</w:t>
            </w:r>
          </w:p>
        </w:tc>
      </w:tr>
      <w:tr w:rsidR="004968D0" w:rsidRPr="00EC4287" w14:paraId="4CA6D1F8" w14:textId="77777777" w:rsidTr="00D70D43">
        <w:tc>
          <w:tcPr>
            <w:tcW w:w="2889" w:type="dxa"/>
            <w:shd w:val="clear" w:color="auto" w:fill="auto"/>
            <w:vAlign w:val="center"/>
          </w:tcPr>
          <w:p w14:paraId="6B00F255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E5D8B0F" w14:textId="46A05A7D" w:rsidR="004968D0" w:rsidRPr="00EC4287" w:rsidRDefault="00CB53BA" w:rsidP="004968D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53B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AC92B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66A20" w14:textId="0D13D1A0" w:rsidR="004968D0" w:rsidRPr="00EC4287" w:rsidRDefault="00CB53BA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(2,332)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2251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274D60A" w14:textId="669A9AE3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4427C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B7F270" w14:textId="6E4583A4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(1,196)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C7C0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8F852A" w14:textId="6563EC62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F48E1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2C7" w14:textId="7CD1B003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(4,987)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8E4F0C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B455F" w14:textId="6D5E5CAA" w:rsidR="004968D0" w:rsidRPr="00EC4287" w:rsidRDefault="00DC0B18" w:rsidP="00DC0B1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0B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118A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3C12B7" w14:textId="3E3C206E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(8,668)</w:t>
            </w:r>
          </w:p>
        </w:tc>
      </w:tr>
      <w:tr w:rsidR="004968D0" w:rsidRPr="00EC4287" w14:paraId="134A8C0D" w14:textId="77777777" w:rsidTr="00D70D43">
        <w:tc>
          <w:tcPr>
            <w:tcW w:w="2889" w:type="dxa"/>
            <w:shd w:val="clear" w:color="auto" w:fill="auto"/>
          </w:tcPr>
          <w:p w14:paraId="778EA73F" w14:textId="3063A8EC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1472" w14:textId="08B1FC63" w:rsidR="004968D0" w:rsidRPr="00EC4287" w:rsidRDefault="00CB53BA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F243D4C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44F4" w14:textId="0E171DC4" w:rsidR="004968D0" w:rsidRPr="00EC4287" w:rsidRDefault="00CB53BA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189,914</w:t>
            </w:r>
          </w:p>
        </w:tc>
        <w:tc>
          <w:tcPr>
            <w:tcW w:w="270" w:type="dxa"/>
            <w:shd w:val="clear" w:color="auto" w:fill="auto"/>
          </w:tcPr>
          <w:p w14:paraId="2E72354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FF1D" w14:textId="0C7E3766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51,446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E91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E93B0" w14:textId="428785C7" w:rsidR="004968D0" w:rsidRPr="00EC4287" w:rsidRDefault="00CB53BA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</w:t>
            </w:r>
            <w:r w:rsidR="00305B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F47E3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9F95" w14:textId="67E984C6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6049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79CBC" w14:textId="528DA037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305B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306" w:type="dxa"/>
            <w:shd w:val="clear" w:color="auto" w:fill="auto"/>
          </w:tcPr>
          <w:p w14:paraId="72CADC9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49F4" w14:textId="49FC0E8C" w:rsidR="004968D0" w:rsidRPr="00EC4287" w:rsidRDefault="00DC0B18" w:rsidP="00DC0B1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0B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116D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52F76" w14:textId="4A42D55F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319,440</w:t>
            </w:r>
          </w:p>
        </w:tc>
      </w:tr>
      <w:tr w:rsidR="004968D0" w:rsidRPr="00EC4287" w14:paraId="42E4F6C1" w14:textId="77777777" w:rsidTr="00D70D43">
        <w:tc>
          <w:tcPr>
            <w:tcW w:w="2889" w:type="dxa"/>
            <w:shd w:val="clear" w:color="auto" w:fill="auto"/>
          </w:tcPr>
          <w:p w14:paraId="2DEB7B75" w14:textId="060CF8E3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FBD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2933C2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6C59" w14:textId="77777777" w:rsidR="004968D0" w:rsidRPr="00EC4287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50682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6CA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4CFA15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CCD8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14E4B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CC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0CD03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4A3668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  <w:shd w:val="clear" w:color="auto" w:fill="auto"/>
          </w:tcPr>
          <w:p w14:paraId="4B42E2A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273F" w14:textId="6B7D917A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A52E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8E60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420AAF59" w14:textId="77777777" w:rsidTr="00D70D43">
        <w:tc>
          <w:tcPr>
            <w:tcW w:w="2889" w:type="dxa"/>
            <w:shd w:val="clear" w:color="auto" w:fill="auto"/>
          </w:tcPr>
          <w:p w14:paraId="64DB29F2" w14:textId="7777777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E50EF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C7C02B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09F97" w14:textId="77777777" w:rsidR="004968D0" w:rsidRPr="00EC4287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7226D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E70566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6AFD76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E87645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0E10B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3A8D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91768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F458F7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  <w:shd w:val="clear" w:color="auto" w:fill="auto"/>
          </w:tcPr>
          <w:p w14:paraId="1C57E48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E0ABD" w14:textId="5FFD8804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ED6BE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63107F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68D0" w:rsidRPr="00EC4287" w14:paraId="44AE6999" w14:textId="77777777" w:rsidTr="00D70D43">
        <w:tc>
          <w:tcPr>
            <w:tcW w:w="2889" w:type="dxa"/>
            <w:shd w:val="clear" w:color="auto" w:fill="auto"/>
          </w:tcPr>
          <w:p w14:paraId="1D47F1BD" w14:textId="0AFB5464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119EF9" w14:textId="61FE726C" w:rsidR="004968D0" w:rsidRPr="00EC4287" w:rsidRDefault="004968D0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311,782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0CA2F3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D44515" w14:textId="1E75DF79" w:rsidR="004968D0" w:rsidRPr="00EC4287" w:rsidRDefault="004968D0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68,152</w:t>
            </w:r>
          </w:p>
        </w:tc>
        <w:tc>
          <w:tcPr>
            <w:tcW w:w="270" w:type="dxa"/>
            <w:shd w:val="clear" w:color="auto" w:fill="auto"/>
          </w:tcPr>
          <w:p w14:paraId="206AF36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84F72" w14:textId="59D8EF19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DC958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BF45" w14:textId="6ECFA8E6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69D7F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4EC66" w14:textId="2E33921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8DE808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0B7929" w14:textId="1DEC6340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5,625</w:t>
            </w:r>
          </w:p>
        </w:tc>
        <w:tc>
          <w:tcPr>
            <w:tcW w:w="306" w:type="dxa"/>
            <w:shd w:val="clear" w:color="auto" w:fill="auto"/>
          </w:tcPr>
          <w:p w14:paraId="7C33F647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C0092" w14:textId="23F696D6" w:rsidR="004968D0" w:rsidRPr="00EC4287" w:rsidRDefault="004968D0" w:rsidP="0013631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EC7C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B2853D" w14:textId="561288EF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415,071</w:t>
            </w:r>
          </w:p>
        </w:tc>
      </w:tr>
      <w:tr w:rsidR="004968D0" w:rsidRPr="00EC4287" w14:paraId="61118148" w14:textId="77777777" w:rsidTr="00D70D43">
        <w:tc>
          <w:tcPr>
            <w:tcW w:w="2889" w:type="dxa"/>
            <w:shd w:val="clear" w:color="auto" w:fill="auto"/>
            <w:vAlign w:val="center"/>
          </w:tcPr>
          <w:p w14:paraId="1C4469EB" w14:textId="69A12B17" w:rsidR="004968D0" w:rsidRPr="00EC4287" w:rsidRDefault="004968D0" w:rsidP="0049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A01BC4" w14:textId="4C3C81B9" w:rsidR="004968D0" w:rsidRPr="00EC4287" w:rsidRDefault="00DC0B18" w:rsidP="004968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311,323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55D4F1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6F7DF" w14:textId="31A35F63" w:rsidR="004968D0" w:rsidRPr="00EC4287" w:rsidRDefault="00DC0B18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58,209</w:t>
            </w:r>
          </w:p>
        </w:tc>
        <w:tc>
          <w:tcPr>
            <w:tcW w:w="270" w:type="dxa"/>
            <w:shd w:val="clear" w:color="auto" w:fill="auto"/>
          </w:tcPr>
          <w:p w14:paraId="50EFE31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E75188" w14:textId="0929863E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F8B06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53D00" w14:textId="3A31D41D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1D7FB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78DC1" w14:textId="17902E30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45E93A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110DD1" w14:textId="1FAD2F0B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5,926</w:t>
            </w:r>
          </w:p>
        </w:tc>
        <w:tc>
          <w:tcPr>
            <w:tcW w:w="306" w:type="dxa"/>
            <w:shd w:val="clear" w:color="auto" w:fill="auto"/>
          </w:tcPr>
          <w:p w14:paraId="224BEA29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62FB90" w14:textId="4167D0D0" w:rsidR="004968D0" w:rsidRPr="00EC4287" w:rsidRDefault="00DC0B18" w:rsidP="004968D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9A6E4" w14:textId="77777777" w:rsidR="004968D0" w:rsidRPr="00EC4287" w:rsidRDefault="004968D0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46206" w14:textId="42E2F744" w:rsidR="004968D0" w:rsidRPr="00EC4287" w:rsidRDefault="00DC0B18" w:rsidP="004968D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398,151</w:t>
            </w:r>
          </w:p>
        </w:tc>
      </w:tr>
    </w:tbl>
    <w:p w14:paraId="78B3BBB8" w14:textId="22357F0D" w:rsidR="006F04B2" w:rsidRPr="00EC4287" w:rsidRDefault="006F04B2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</w:p>
    <w:p w14:paraId="7957DD47" w14:textId="6DC8FD5F" w:rsidR="00800971" w:rsidRPr="00EC4287" w:rsidRDefault="00800971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EC4287"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tbl>
      <w:tblPr>
        <w:tblW w:w="141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90"/>
        <w:gridCol w:w="1188"/>
        <w:gridCol w:w="270"/>
        <w:gridCol w:w="1134"/>
        <w:gridCol w:w="252"/>
        <w:gridCol w:w="1233"/>
        <w:gridCol w:w="247"/>
        <w:gridCol w:w="1211"/>
        <w:gridCol w:w="246"/>
        <w:gridCol w:w="1194"/>
        <w:gridCol w:w="246"/>
        <w:gridCol w:w="1131"/>
        <w:gridCol w:w="236"/>
        <w:gridCol w:w="1240"/>
        <w:gridCol w:w="236"/>
        <w:gridCol w:w="1249"/>
      </w:tblGrid>
      <w:tr w:rsidR="00FB5CCA" w:rsidRPr="00EC4287" w14:paraId="5B498C38" w14:textId="77777777" w:rsidTr="00D70D43">
        <w:trPr>
          <w:tblHeader/>
        </w:trPr>
        <w:tc>
          <w:tcPr>
            <w:tcW w:w="2790" w:type="dxa"/>
            <w:shd w:val="clear" w:color="auto" w:fill="auto"/>
          </w:tcPr>
          <w:p w14:paraId="6FA0284F" w14:textId="77777777" w:rsidR="00FB5CCA" w:rsidRPr="00EC4287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313" w:type="dxa"/>
            <w:gridSpan w:val="15"/>
          </w:tcPr>
          <w:p w14:paraId="6E3751C9" w14:textId="40238BF6" w:rsidR="00FB5CCA" w:rsidRPr="00EC4287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5CCA" w:rsidRPr="00EC4287" w14:paraId="217BABAD" w14:textId="77777777" w:rsidTr="00D70D43">
        <w:trPr>
          <w:tblHeader/>
        </w:trPr>
        <w:tc>
          <w:tcPr>
            <w:tcW w:w="2790" w:type="dxa"/>
            <w:shd w:val="clear" w:color="auto" w:fill="auto"/>
          </w:tcPr>
          <w:p w14:paraId="2F953875" w14:textId="77777777" w:rsidR="00FB5CCA" w:rsidRPr="00EC4287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AA39A81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416AEA9B" w14:textId="74EB816B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70870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B7925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65F34CB7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52" w:type="dxa"/>
            <w:vAlign w:val="bottom"/>
          </w:tcPr>
          <w:p w14:paraId="41D3053C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77CB932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D98A4E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A961B98" w14:textId="1B2EA4A0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D7D53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AD8A3A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9CD24C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83C97C9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7BC43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1DF954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F3050D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9158F06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1CC813" w14:textId="3B818C88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D70D43" w:rsidRPr="00EC428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  <w:r w:rsidR="00D70D43" w:rsidRPr="00EC428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45426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348D0814" w14:textId="77777777" w:rsidR="00FB5CCA" w:rsidRPr="00EC4287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B5CCA" w:rsidRPr="00EC4287" w14:paraId="6A747F22" w14:textId="77777777" w:rsidTr="00D70D43">
        <w:trPr>
          <w:tblHeader/>
        </w:trPr>
        <w:tc>
          <w:tcPr>
            <w:tcW w:w="2790" w:type="dxa"/>
            <w:shd w:val="clear" w:color="auto" w:fill="auto"/>
          </w:tcPr>
          <w:p w14:paraId="2075DF78" w14:textId="77777777" w:rsidR="00FB5CCA" w:rsidRPr="00EC4287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13" w:type="dxa"/>
            <w:gridSpan w:val="15"/>
          </w:tcPr>
          <w:p w14:paraId="650ACD57" w14:textId="2F11FB8E" w:rsidR="00FB5CCA" w:rsidRPr="00EC4287" w:rsidRDefault="0096518E" w:rsidP="00C65DF2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</w:t>
            </w:r>
            <w:r w:rsidR="00FB5CCA"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B5CCA" w:rsidRPr="00EC4287" w14:paraId="1DA0A011" w14:textId="77777777" w:rsidTr="00D70D43">
        <w:tc>
          <w:tcPr>
            <w:tcW w:w="2790" w:type="dxa"/>
            <w:shd w:val="clear" w:color="auto" w:fill="auto"/>
          </w:tcPr>
          <w:p w14:paraId="123E3736" w14:textId="27805DB8" w:rsidR="00FB5CCA" w:rsidRPr="00EC4287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D8CFC1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727B5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AB29B0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76B2419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454A0C9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A9005C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7F8BE3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263B5D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C02598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6F04A6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68121245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53C33A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0753999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F7EE6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523E8A4" w14:textId="77777777" w:rsidR="00FB5CCA" w:rsidRPr="00EC4287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265255FA" w14:textId="77777777" w:rsidTr="00AB15FE">
        <w:tc>
          <w:tcPr>
            <w:tcW w:w="2790" w:type="dxa"/>
            <w:shd w:val="clear" w:color="auto" w:fill="auto"/>
          </w:tcPr>
          <w:p w14:paraId="36296067" w14:textId="6F1DAA34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C641A0B" w14:textId="1A83D59D" w:rsidR="000D7322" w:rsidRPr="000D7322" w:rsidRDefault="000D7322" w:rsidP="009C19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240,105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814E7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6B3F8" w14:textId="68556603" w:rsidR="000D7322" w:rsidRPr="000D7322" w:rsidRDefault="000D7322" w:rsidP="009C193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234,265</w:t>
            </w:r>
          </w:p>
        </w:tc>
        <w:tc>
          <w:tcPr>
            <w:tcW w:w="252" w:type="dxa"/>
            <w:shd w:val="clear" w:color="auto" w:fill="auto"/>
          </w:tcPr>
          <w:p w14:paraId="3042E099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AF2D92" w14:textId="7A408746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54,874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73E14E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9727B5" w14:textId="4A428D25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33,655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B1157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34EE21" w14:textId="4FDE992A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40,880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A03251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14B72E76" w14:textId="4DA04718" w:rsidR="000D7322" w:rsidRPr="000D7322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19,125</w:t>
            </w:r>
          </w:p>
        </w:tc>
        <w:tc>
          <w:tcPr>
            <w:tcW w:w="236" w:type="dxa"/>
            <w:shd w:val="clear" w:color="auto" w:fill="auto"/>
          </w:tcPr>
          <w:p w14:paraId="527E20F5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C34AC5" w14:textId="1F5BFEDE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83365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1787CA4" w14:textId="5C014484" w:rsidR="000D7322" w:rsidRPr="000D7322" w:rsidRDefault="000D7322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623,022</w:t>
            </w:r>
          </w:p>
        </w:tc>
      </w:tr>
      <w:tr w:rsidR="000D7322" w:rsidRPr="00EC4287" w14:paraId="202CBD46" w14:textId="77777777" w:rsidTr="00D70D43">
        <w:tc>
          <w:tcPr>
            <w:tcW w:w="2790" w:type="dxa"/>
            <w:shd w:val="clear" w:color="auto" w:fill="auto"/>
          </w:tcPr>
          <w:p w14:paraId="3FB92CB7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F53A9A" w14:textId="192910F5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69,583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602C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58E85" w14:textId="5374D703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11,167</w:t>
            </w:r>
          </w:p>
        </w:tc>
        <w:tc>
          <w:tcPr>
            <w:tcW w:w="252" w:type="dxa"/>
            <w:shd w:val="clear" w:color="auto" w:fill="auto"/>
          </w:tcPr>
          <w:p w14:paraId="55A9525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BC7CAA3" w14:textId="19F030B5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4,125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B5A78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5E9D258" w14:textId="6289043E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4,536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37590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6034D2" w14:textId="3F789D44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3,519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721B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4D3684D6" w14:textId="6020299E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5,954</w:t>
            </w:r>
          </w:p>
        </w:tc>
        <w:tc>
          <w:tcPr>
            <w:tcW w:w="236" w:type="dxa"/>
            <w:shd w:val="clear" w:color="auto" w:fill="auto"/>
          </w:tcPr>
          <w:p w14:paraId="3F92E7A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1CE9AD6" w14:textId="357C48B5" w:rsidR="000D7322" w:rsidRPr="00EC4287" w:rsidRDefault="000D7322" w:rsidP="000D7322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6C60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AB8D768" w14:textId="5E5EA145" w:rsidR="000D7322" w:rsidRPr="00EC4287" w:rsidRDefault="000D7322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98,884</w:t>
            </w:r>
          </w:p>
        </w:tc>
      </w:tr>
      <w:tr w:rsidR="000D7322" w:rsidRPr="00EC4287" w14:paraId="77F98189" w14:textId="77777777" w:rsidTr="00D70D43">
        <w:tc>
          <w:tcPr>
            <w:tcW w:w="2790" w:type="dxa"/>
            <w:shd w:val="clear" w:color="auto" w:fill="auto"/>
          </w:tcPr>
          <w:p w14:paraId="6F65F015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B844AC" w14:textId="7A74D1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F5BD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238E4" w14:textId="59140F2D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4AD661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B330D80" w14:textId="4E71D59F" w:rsidR="000D7322" w:rsidRPr="00EC4287" w:rsidRDefault="000D7322" w:rsidP="000D7322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99AC5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2761C7D" w14:textId="75FF790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FC3C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774187" w14:textId="0D0B2721" w:rsidR="000D7322" w:rsidRPr="00EC4287" w:rsidRDefault="000D7322" w:rsidP="000D732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9986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65F8A8BE" w14:textId="20BAA09B" w:rsidR="000D7322" w:rsidRPr="00EC4287" w:rsidRDefault="000D7322" w:rsidP="000D732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6EA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A977FD1" w14:textId="2752A69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F408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12B5F73" w14:textId="76350D64" w:rsidR="000D7322" w:rsidRPr="00EC4287" w:rsidRDefault="000D7322" w:rsidP="000D73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D7322" w:rsidRPr="00EC4287" w14:paraId="76FA91E4" w14:textId="77777777" w:rsidTr="00D70D43">
        <w:tc>
          <w:tcPr>
            <w:tcW w:w="2790" w:type="dxa"/>
            <w:shd w:val="clear" w:color="auto" w:fill="auto"/>
          </w:tcPr>
          <w:p w14:paraId="39EB5EE8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A4AC25" w14:textId="45AC99EB" w:rsidR="000D7322" w:rsidRPr="00EC4287" w:rsidRDefault="000D7322" w:rsidP="000D7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CD45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A0F34" w14:textId="63E3D5CF" w:rsidR="000D7322" w:rsidRPr="00EC4287" w:rsidRDefault="000D7322" w:rsidP="008642D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(4,243)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C6075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913AEED" w14:textId="0C2FBACE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lang w:val="en-US"/>
              </w:rPr>
              <w:t>(31)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2AA7B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6710DB7" w14:textId="0718CF15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28177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1854D2" w14:textId="1C620FFC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(4,472)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7ABF0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700297F" w14:textId="5D060CD8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(14,769)</w:t>
            </w:r>
          </w:p>
        </w:tc>
        <w:tc>
          <w:tcPr>
            <w:tcW w:w="236" w:type="dxa"/>
            <w:shd w:val="clear" w:color="auto" w:fill="auto"/>
          </w:tcPr>
          <w:p w14:paraId="2C44A37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03FB3CA" w14:textId="28F24406" w:rsidR="000D7322" w:rsidRPr="00EC4287" w:rsidRDefault="000D7322" w:rsidP="000D7322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148F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BB9EE60" w14:textId="34EF9868" w:rsidR="000D7322" w:rsidRPr="00EC4287" w:rsidRDefault="000D7322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(24,610)</w:t>
            </w:r>
          </w:p>
        </w:tc>
      </w:tr>
      <w:tr w:rsidR="000D7322" w:rsidRPr="00EC4287" w14:paraId="7C26B891" w14:textId="77777777" w:rsidTr="00D70D43">
        <w:tc>
          <w:tcPr>
            <w:tcW w:w="2790" w:type="dxa"/>
            <w:shd w:val="clear" w:color="auto" w:fill="auto"/>
          </w:tcPr>
          <w:p w14:paraId="05BBE0CD" w14:textId="00E05D72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ABCD73" w14:textId="18A24815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5785D" w14:textId="128D01A2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75B7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5367" w14:textId="468470A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241,307</w:t>
            </w:r>
          </w:p>
        </w:tc>
        <w:tc>
          <w:tcPr>
            <w:tcW w:w="252" w:type="dxa"/>
            <w:shd w:val="clear" w:color="auto" w:fill="auto"/>
          </w:tcPr>
          <w:p w14:paraId="1315687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7319" w14:textId="61E29779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58,968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2D661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67CD" w14:textId="4CD9F0DF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37,096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043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62BD6" w14:textId="5FFA74C6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39,927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FC8EC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7AC4682" w14:textId="77777777" w:rsidR="000D7322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FE40A2" w14:textId="7937AB1C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10,310</w:t>
            </w:r>
          </w:p>
        </w:tc>
        <w:tc>
          <w:tcPr>
            <w:tcW w:w="236" w:type="dxa"/>
            <w:shd w:val="clear" w:color="auto" w:fill="auto"/>
          </w:tcPr>
          <w:p w14:paraId="0102669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4DC1" w14:textId="1C1ED426" w:rsidR="000D7322" w:rsidRPr="00EC4287" w:rsidRDefault="000D7322" w:rsidP="000D7322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ED23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28A" w14:textId="65BD83A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697,296</w:t>
            </w:r>
          </w:p>
        </w:tc>
      </w:tr>
      <w:tr w:rsidR="000D7322" w:rsidRPr="00EC4287" w14:paraId="520883C6" w14:textId="77777777" w:rsidTr="00D70D43">
        <w:tc>
          <w:tcPr>
            <w:tcW w:w="2790" w:type="dxa"/>
            <w:shd w:val="clear" w:color="auto" w:fill="auto"/>
          </w:tcPr>
          <w:p w14:paraId="74837AC0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308FD20" w14:textId="5ACC8427" w:rsidR="000D7322" w:rsidRPr="00B11B3F" w:rsidRDefault="00B11B3F" w:rsidP="00B11B3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ABB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3E4A8A" w14:textId="2AACC9F1" w:rsidR="000D7322" w:rsidRPr="00EC4287" w:rsidRDefault="00B11B3F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52" w:type="dxa"/>
            <w:shd w:val="clear" w:color="auto" w:fill="auto"/>
          </w:tcPr>
          <w:p w14:paraId="2FBE748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88994E5" w14:textId="000D9FE9" w:rsidR="000D7322" w:rsidRPr="00EC4287" w:rsidRDefault="00B11B3F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687A7A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21E8F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CF3020D" w14:textId="453D4713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87A7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A2A10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707C656" w14:textId="6C316E79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0876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3C67D3DC" w14:textId="1F0F965B" w:rsidR="000D7322" w:rsidRPr="00EC4287" w:rsidRDefault="00906034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4,600</w:t>
            </w:r>
          </w:p>
        </w:tc>
        <w:tc>
          <w:tcPr>
            <w:tcW w:w="236" w:type="dxa"/>
            <w:shd w:val="clear" w:color="auto" w:fill="auto"/>
          </w:tcPr>
          <w:p w14:paraId="76377D6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9D2DA7E" w14:textId="52E63F13" w:rsidR="000D7322" w:rsidRPr="00EC4287" w:rsidRDefault="0074562A" w:rsidP="0074562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lang w:val="en-US"/>
              </w:rPr>
            </w:pPr>
            <w:r w:rsidRPr="0074562A">
              <w:rPr>
                <w:rFonts w:asciiTheme="majorBidi" w:hAnsiTheme="majorBidi" w:cstheme="majorBidi"/>
                <w:sz w:val="26"/>
                <w:szCs w:val="26"/>
              </w:rPr>
              <w:t>3,064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4FA3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4CF5BFA" w14:textId="4D15C3A6" w:rsidR="000D7322" w:rsidRPr="00EC4287" w:rsidRDefault="00906034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</w:t>
            </w:r>
            <w:r w:rsidR="00687A7A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0D7322" w:rsidRPr="00EC4287" w14:paraId="617CE715" w14:textId="77777777" w:rsidTr="00D70D43">
        <w:tc>
          <w:tcPr>
            <w:tcW w:w="2790" w:type="dxa"/>
            <w:shd w:val="clear" w:color="auto" w:fill="auto"/>
          </w:tcPr>
          <w:p w14:paraId="2BB429CF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B4ACBC" w14:textId="2B0E9963" w:rsidR="000D7322" w:rsidRPr="00EC4287" w:rsidRDefault="00B11B3F" w:rsidP="000D7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38D8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936BB" w14:textId="1DF6838D" w:rsidR="000D7322" w:rsidRPr="00EC4287" w:rsidRDefault="00B11B3F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A6570B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A2BD1A" w14:textId="4C50931C" w:rsidR="000D7322" w:rsidRPr="00EC4287" w:rsidRDefault="00B11B3F" w:rsidP="0090603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06034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3D825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8BEDD2F" w14:textId="19994A22" w:rsidR="000D7322" w:rsidRPr="00EC4287" w:rsidRDefault="00906034" w:rsidP="000D732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8452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C153AB" w14:textId="3F67FA6A" w:rsidR="000D7322" w:rsidRPr="00EC4287" w:rsidRDefault="00906034" w:rsidP="000D732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3759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78B279EB" w14:textId="3407DB3E" w:rsidR="000D7322" w:rsidRPr="00EC4287" w:rsidRDefault="00906034" w:rsidP="000D732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FC245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0AA35F" w14:textId="5B84A0D0" w:rsidR="000D7322" w:rsidRPr="00EC4287" w:rsidRDefault="0074562A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06034">
              <w:rPr>
                <w:rFonts w:asciiTheme="majorBidi" w:hAnsiTheme="majorBidi" w:cstheme="majorBidi"/>
                <w:sz w:val="26"/>
                <w:szCs w:val="26"/>
              </w:rPr>
              <w:t>(1,257)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A734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794C601" w14:textId="53EE23DA" w:rsidR="000D7322" w:rsidRPr="00EC4287" w:rsidRDefault="00906034" w:rsidP="000D73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D7322" w:rsidRPr="00EC4287" w14:paraId="0C4A8EF7" w14:textId="77777777" w:rsidTr="00D70D43">
        <w:tc>
          <w:tcPr>
            <w:tcW w:w="2790" w:type="dxa"/>
            <w:shd w:val="clear" w:color="auto" w:fill="auto"/>
          </w:tcPr>
          <w:p w14:paraId="69819BFE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A5B95" w14:textId="247A22E6" w:rsidR="000D7322" w:rsidRPr="00EC4287" w:rsidRDefault="00B11B3F" w:rsidP="000D73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823B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6F1359" w14:textId="3AC827D6" w:rsidR="000D7322" w:rsidRPr="00EC4287" w:rsidRDefault="00B11B3F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</w:t>
            </w:r>
            <w:r w:rsidR="00687A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461E7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90A981C" w14:textId="4C7DA2D3" w:rsidR="000D7322" w:rsidRPr="00EC4287" w:rsidRDefault="00B11B3F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lang w:val="en-US"/>
              </w:rPr>
              <w:t>(68)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A59D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ED47347" w14:textId="2E029A73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(993)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7482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A77E671" w14:textId="76D32A15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07B0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D0BBC2B" w14:textId="0348F975" w:rsidR="000D7322" w:rsidRPr="00EC4287" w:rsidRDefault="00906034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(5,65</w:t>
            </w:r>
            <w:r w:rsidR="00687A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3E793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5BC0FCA" w14:textId="57E0765A" w:rsidR="000D7322" w:rsidRPr="0074562A" w:rsidRDefault="0074562A" w:rsidP="0074562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67AB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58DCEFC" w14:textId="26E2D96F" w:rsidR="000D7322" w:rsidRPr="00EC4287" w:rsidRDefault="00906034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(10,37</w:t>
            </w:r>
            <w:r w:rsidR="00687A7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7322" w:rsidRPr="00EC4287" w14:paraId="0C399223" w14:textId="77777777" w:rsidTr="00D70D43">
        <w:tc>
          <w:tcPr>
            <w:tcW w:w="2790" w:type="dxa"/>
            <w:shd w:val="clear" w:color="auto" w:fill="auto"/>
          </w:tcPr>
          <w:p w14:paraId="235B3F0C" w14:textId="29367380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E745D" w14:textId="74A81283" w:rsidR="000D7322" w:rsidRPr="00B11B3F" w:rsidRDefault="00B11B3F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1F2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EF51" w14:textId="2A4B03AC" w:rsidR="000D7322" w:rsidRPr="00EC4287" w:rsidRDefault="00B11B3F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238,53</w:t>
            </w:r>
            <w:r w:rsidR="00687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0E4FA93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BF5C2" w14:textId="5FDB8BDA" w:rsidR="000D7322" w:rsidRPr="00EC4287" w:rsidRDefault="00B11B3F" w:rsidP="008642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60,7</w:t>
            </w:r>
            <w:r w:rsidR="00687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AFC53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E334A" w14:textId="593523A8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36,25</w:t>
            </w:r>
            <w:r w:rsidR="00687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7262F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89B4" w14:textId="26F61957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40,387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EE8E7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31EA" w14:textId="2E804E4E" w:rsidR="000D7322" w:rsidRPr="00EC4287" w:rsidRDefault="00906034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9,25</w:t>
            </w:r>
            <w:r w:rsidR="00687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2D0DC6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49277" w14:textId="1783AC94" w:rsidR="000D7322" w:rsidRPr="00EC4287" w:rsidRDefault="00906034" w:rsidP="00906034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3D5C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A7AE" w14:textId="3983637B" w:rsidR="000D7322" w:rsidRPr="00EC4287" w:rsidRDefault="00906034" w:rsidP="000D732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696,62</w:t>
            </w:r>
            <w:r w:rsidR="00687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0D7322" w:rsidRPr="00EC4287" w14:paraId="307CA3B7" w14:textId="77777777" w:rsidTr="00D70D43">
        <w:tc>
          <w:tcPr>
            <w:tcW w:w="2790" w:type="dxa"/>
            <w:shd w:val="clear" w:color="auto" w:fill="auto"/>
          </w:tcPr>
          <w:p w14:paraId="17A7F21E" w14:textId="2B89A105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16D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A1A0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4D4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420FC29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8437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F31F43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D74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D036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783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096C4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C8B37B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E4EDC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A8A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8D2C2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401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7322" w:rsidRPr="00EC4287" w14:paraId="477889AF" w14:textId="77777777" w:rsidTr="00D70D43">
        <w:tc>
          <w:tcPr>
            <w:tcW w:w="2790" w:type="dxa"/>
            <w:shd w:val="clear" w:color="auto" w:fill="auto"/>
          </w:tcPr>
          <w:p w14:paraId="0278B16A" w14:textId="5537169B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B3AD917" w14:textId="45606089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7404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A4E3E" w14:textId="74F06505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57887E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035C0D" w14:textId="480B4F5C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EF271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CBBFC1E" w14:textId="2C0146F1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C3E56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44D72C" w14:textId="24A6BF2F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FF674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2A2D1E" w14:textId="5146D002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11B8C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EAA52E" w14:textId="00798743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CF84F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B2DCF5B" w14:textId="275845C6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6749DC34" w14:textId="77777777" w:rsidTr="00D70D43">
        <w:tc>
          <w:tcPr>
            <w:tcW w:w="2790" w:type="dxa"/>
            <w:shd w:val="clear" w:color="auto" w:fill="auto"/>
          </w:tcPr>
          <w:p w14:paraId="70751FCA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85172C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D39C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8F2A7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E5CEB8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DC45AC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DB821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1AD20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F7FAF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7636D7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6BF7C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D5CF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B3669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9745F7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7E33B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491C54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22607F33" w14:textId="77777777" w:rsidTr="00D70D43">
        <w:tc>
          <w:tcPr>
            <w:tcW w:w="2790" w:type="dxa"/>
            <w:shd w:val="clear" w:color="auto" w:fill="auto"/>
          </w:tcPr>
          <w:p w14:paraId="146C26A1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412A4A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3CDC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8F6E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263A4B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3B333A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D0B34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D7B8EE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2700E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B5A597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27D36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6E5B28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FE503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5814C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2255D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942CA8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1D0E9878" w14:textId="77777777" w:rsidTr="00D70D43">
        <w:tc>
          <w:tcPr>
            <w:tcW w:w="2790" w:type="dxa"/>
            <w:shd w:val="clear" w:color="auto" w:fill="auto"/>
          </w:tcPr>
          <w:p w14:paraId="6FA65C4F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C303D9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B752C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EF410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59DC3B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06A231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2D0FA8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626F5E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B4DDA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A96DF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EBC1F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D7E086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14930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5893D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2D3A7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2297F8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369AB194" w14:textId="77777777" w:rsidTr="00D70D43">
        <w:tc>
          <w:tcPr>
            <w:tcW w:w="2790" w:type="dxa"/>
            <w:shd w:val="clear" w:color="auto" w:fill="auto"/>
          </w:tcPr>
          <w:p w14:paraId="43DFDBE2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03439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4030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35901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BE5AD0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2CBEB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9E2B8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EF8D63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3E3B8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7F153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5ECBE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2C0675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49E81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05AD3D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DAC2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B4163B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152A1BE7" w14:textId="77777777" w:rsidTr="00D70D43">
        <w:tc>
          <w:tcPr>
            <w:tcW w:w="3978" w:type="dxa"/>
            <w:gridSpan w:val="2"/>
            <w:shd w:val="clear" w:color="auto" w:fill="auto"/>
          </w:tcPr>
          <w:p w14:paraId="64129C5D" w14:textId="483036A1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58FC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97FA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B53635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916DE7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D62521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FF4907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4577AD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10D1A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474F4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DB83FF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7AA7E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C88BD6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D7333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ED4CF8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7322" w:rsidRPr="00EC4287" w14:paraId="13DB3BD0" w14:textId="77777777" w:rsidTr="004B3D61">
        <w:tc>
          <w:tcPr>
            <w:tcW w:w="2790" w:type="dxa"/>
            <w:shd w:val="clear" w:color="auto" w:fill="auto"/>
          </w:tcPr>
          <w:p w14:paraId="607C8E4F" w14:textId="460E06CF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56C5BBF" w14:textId="465A6ED0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2,248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86935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B8E048" w14:textId="14AF945C" w:rsidR="000D7322" w:rsidRPr="000D7322" w:rsidRDefault="000D7322" w:rsidP="008642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165,495</w:t>
            </w:r>
          </w:p>
        </w:tc>
        <w:tc>
          <w:tcPr>
            <w:tcW w:w="252" w:type="dxa"/>
            <w:shd w:val="clear" w:color="auto" w:fill="auto"/>
          </w:tcPr>
          <w:p w14:paraId="698115AD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2980CA" w14:textId="2F6645EC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41,939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3E914A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58776E" w14:textId="551CB772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26,312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EAB5F7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539A12" w14:textId="796156DA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33,147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4AA079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48FB0637" w14:textId="425682C6" w:rsidR="000D7322" w:rsidRPr="000D7322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10,354</w:t>
            </w:r>
          </w:p>
        </w:tc>
        <w:tc>
          <w:tcPr>
            <w:tcW w:w="236" w:type="dxa"/>
            <w:shd w:val="clear" w:color="auto" w:fill="auto"/>
          </w:tcPr>
          <w:p w14:paraId="612A5806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07FDB89" w14:textId="3BE772BD" w:rsidR="000D7322" w:rsidRPr="000D7322" w:rsidRDefault="000D7322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5EC30" w14:textId="77777777" w:rsidR="000D7322" w:rsidRPr="000D7322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812C9F9" w14:textId="0A1B0E36" w:rsidR="000D7322" w:rsidRPr="000D7322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7322">
              <w:rPr>
                <w:rFonts w:asciiTheme="majorBidi" w:hAnsiTheme="majorBidi" w:cstheme="majorBidi"/>
                <w:sz w:val="26"/>
                <w:szCs w:val="26"/>
              </w:rPr>
              <w:t>279,495</w:t>
            </w:r>
          </w:p>
        </w:tc>
      </w:tr>
      <w:tr w:rsidR="000D7322" w:rsidRPr="00EC4287" w14:paraId="3A90FAB1" w14:textId="77777777" w:rsidTr="00D70D43">
        <w:tc>
          <w:tcPr>
            <w:tcW w:w="2790" w:type="dxa"/>
            <w:shd w:val="clear" w:color="auto" w:fill="auto"/>
          </w:tcPr>
          <w:p w14:paraId="7646DE2E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7C68239" w14:textId="4C2F2776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E93C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F74527" w14:textId="35C4897F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12,482</w:t>
            </w:r>
          </w:p>
        </w:tc>
        <w:tc>
          <w:tcPr>
            <w:tcW w:w="252" w:type="dxa"/>
            <w:shd w:val="clear" w:color="auto" w:fill="auto"/>
          </w:tcPr>
          <w:p w14:paraId="5024D48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FFA9723" w14:textId="3998CB5F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4,534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84EDD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5A5EA15" w14:textId="739BBFEB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22DA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6F1E0A" w14:textId="649B9C7A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0378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22BF2457" w14:textId="5C068731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1,457</w:t>
            </w:r>
          </w:p>
        </w:tc>
        <w:tc>
          <w:tcPr>
            <w:tcW w:w="236" w:type="dxa"/>
            <w:shd w:val="clear" w:color="auto" w:fill="auto"/>
          </w:tcPr>
          <w:p w14:paraId="19E1DF7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946CB79" w14:textId="3C38D500" w:rsidR="000D7322" w:rsidRPr="00EC4287" w:rsidRDefault="000D7322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8A25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C79DFF2" w14:textId="00868064" w:rsidR="000D7322" w:rsidRPr="00EC4287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27,231</w:t>
            </w:r>
          </w:p>
        </w:tc>
      </w:tr>
      <w:tr w:rsidR="000D7322" w:rsidRPr="00EC4287" w14:paraId="16A31150" w14:textId="77777777" w:rsidTr="00D70D43">
        <w:tc>
          <w:tcPr>
            <w:tcW w:w="2790" w:type="dxa"/>
            <w:shd w:val="clear" w:color="auto" w:fill="auto"/>
          </w:tcPr>
          <w:p w14:paraId="2E3693EA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4B40" w14:textId="46CD3DD2" w:rsidR="000D7322" w:rsidRPr="00EC4287" w:rsidRDefault="000D7322" w:rsidP="000D732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4CEE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19F06" w14:textId="2BFEAFC3" w:rsidR="000D7322" w:rsidRPr="00EC4287" w:rsidRDefault="000D7322" w:rsidP="008642D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(2,616)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7EE8AB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3B2C" w14:textId="566EED9F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E3B79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D775" w14:textId="7FDC609A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(1,021)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E159A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A2834" w14:textId="0A325A5D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(4,469)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0B2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0D8C" w14:textId="3D2A0EEA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(6,314)</w:t>
            </w:r>
          </w:p>
        </w:tc>
        <w:tc>
          <w:tcPr>
            <w:tcW w:w="236" w:type="dxa"/>
            <w:shd w:val="clear" w:color="auto" w:fill="auto"/>
          </w:tcPr>
          <w:p w14:paraId="66566BA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DD86A" w14:textId="1E476403" w:rsidR="000D7322" w:rsidRPr="00EC4287" w:rsidRDefault="000D7322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42B0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9C0A" w14:textId="7D0994D5" w:rsidR="000D7322" w:rsidRPr="00EC4287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(14,446)</w:t>
            </w:r>
          </w:p>
        </w:tc>
      </w:tr>
      <w:tr w:rsidR="000D7322" w:rsidRPr="00EC4287" w14:paraId="2C251E82" w14:textId="77777777" w:rsidTr="00D70D43">
        <w:tc>
          <w:tcPr>
            <w:tcW w:w="2790" w:type="dxa"/>
            <w:shd w:val="clear" w:color="auto" w:fill="auto"/>
          </w:tcPr>
          <w:p w14:paraId="08DBF033" w14:textId="0A3A9DC2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A8899" w14:textId="054408FA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75F0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61F0" w14:textId="1E191D63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175,361</w:t>
            </w:r>
          </w:p>
        </w:tc>
        <w:tc>
          <w:tcPr>
            <w:tcW w:w="252" w:type="dxa"/>
            <w:shd w:val="clear" w:color="auto" w:fill="auto"/>
          </w:tcPr>
          <w:p w14:paraId="2AADECF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4D3F" w14:textId="44892C24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46,447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5519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D051" w14:textId="5D6F3E5D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5F91C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B39D" w14:textId="0FB85519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627CB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8C274D5" w14:textId="77777777" w:rsidR="000D7322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56F58E" w14:textId="3E2D3E79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5,497</w:t>
            </w:r>
          </w:p>
        </w:tc>
        <w:tc>
          <w:tcPr>
            <w:tcW w:w="236" w:type="dxa"/>
            <w:shd w:val="clear" w:color="auto" w:fill="auto"/>
          </w:tcPr>
          <w:p w14:paraId="6B17459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4A49D" w14:textId="3AC86385" w:rsidR="000D7322" w:rsidRPr="00EC4287" w:rsidRDefault="000D7322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C0C4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EDEC7" w14:textId="349EA88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292,280</w:t>
            </w:r>
          </w:p>
        </w:tc>
      </w:tr>
      <w:tr w:rsidR="000D7322" w:rsidRPr="00EC4287" w14:paraId="06D03F45" w14:textId="77777777" w:rsidTr="00D70D43">
        <w:tc>
          <w:tcPr>
            <w:tcW w:w="2790" w:type="dxa"/>
            <w:shd w:val="clear" w:color="auto" w:fill="auto"/>
          </w:tcPr>
          <w:p w14:paraId="27102D21" w14:textId="77777777" w:rsidR="000D7322" w:rsidRPr="00F636E0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2A024E7" w14:textId="631F9ACD" w:rsidR="000D7322" w:rsidRPr="00F636E0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48A8F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46537" w14:textId="3010176E" w:rsidR="000D7322" w:rsidRPr="00F636E0" w:rsidRDefault="00906034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9,002</w:t>
            </w:r>
          </w:p>
        </w:tc>
        <w:tc>
          <w:tcPr>
            <w:tcW w:w="252" w:type="dxa"/>
            <w:shd w:val="clear" w:color="auto" w:fill="auto"/>
          </w:tcPr>
          <w:p w14:paraId="3E1BE3F2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048325" w14:textId="6F94A668" w:rsidR="000D7322" w:rsidRPr="00F636E0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28002C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89BA11A" w14:textId="23DB7EC9" w:rsidR="000D7322" w:rsidRPr="00F636E0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804BDF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5EB734A" w14:textId="3DE4E5D9" w:rsidR="000D7322" w:rsidRPr="00F636E0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B2D072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3AF39B47" w14:textId="1A1E43BF" w:rsidR="000D7322" w:rsidRPr="00F636E0" w:rsidRDefault="00B20991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36" w:type="dxa"/>
            <w:shd w:val="clear" w:color="auto" w:fill="auto"/>
          </w:tcPr>
          <w:p w14:paraId="2E98C1EB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5542705" w14:textId="0EF4745F" w:rsidR="000D7322" w:rsidRPr="00F636E0" w:rsidRDefault="00B20991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lang w:val="en-US"/>
              </w:rPr>
            </w:pPr>
            <w:r w:rsidRPr="00F636E0">
              <w:rPr>
                <w:rFonts w:asciiTheme="majorBidi" w:hAnsiTheme="majorBidi" w:cstheme="majorBidi"/>
                <w:sz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9ABB4" w14:textId="77777777" w:rsidR="000D7322" w:rsidRPr="00F636E0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8ECFDC6" w14:textId="0B6992FB" w:rsidR="000D7322" w:rsidRPr="00F636E0" w:rsidRDefault="00B20991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36E0">
              <w:rPr>
                <w:rFonts w:asciiTheme="majorBidi" w:hAnsiTheme="majorBidi" w:cstheme="majorBidi"/>
                <w:sz w:val="26"/>
                <w:szCs w:val="26"/>
              </w:rPr>
              <w:t>20,893</w:t>
            </w:r>
          </w:p>
        </w:tc>
      </w:tr>
      <w:tr w:rsidR="000D7322" w:rsidRPr="00EC4287" w14:paraId="07420559" w14:textId="77777777" w:rsidTr="00D70D43">
        <w:tc>
          <w:tcPr>
            <w:tcW w:w="2790" w:type="dxa"/>
            <w:shd w:val="clear" w:color="auto" w:fill="auto"/>
          </w:tcPr>
          <w:p w14:paraId="4BCE7538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73C1E1" w14:textId="4E82946C" w:rsidR="000D7322" w:rsidRPr="00EC4287" w:rsidRDefault="00906034" w:rsidP="000D732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1BB1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33FD7" w14:textId="4EAC4647" w:rsidR="000D7322" w:rsidRPr="00EC4287" w:rsidRDefault="00906034" w:rsidP="000D732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(2,33</w:t>
            </w:r>
            <w:r w:rsidR="00174F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644F6D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BD965A" w14:textId="1FFE2293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</w:t>
            </w:r>
            <w:r w:rsidR="00174F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A3DE03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2CFC945" w14:textId="4271A352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9186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D949E9" w14:textId="3DA22B90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F52F1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D193F" w14:textId="0EE92892" w:rsidR="000D7322" w:rsidRPr="00EC4287" w:rsidRDefault="00B20991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(2,68</w:t>
            </w:r>
            <w:r w:rsidR="00174F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5E48B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C18BBF2" w14:textId="53211EC7" w:rsidR="000D7322" w:rsidRPr="00EC4287" w:rsidRDefault="00B20991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F0B7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C983BFC" w14:textId="478E8DA5" w:rsidR="000D7322" w:rsidRPr="00EC4287" w:rsidRDefault="00B20991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(6,09</w:t>
            </w:r>
            <w:r w:rsidR="00174F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0D7322" w:rsidRPr="00EC4287" w14:paraId="3418EA9B" w14:textId="77777777" w:rsidTr="00D70D43">
        <w:tc>
          <w:tcPr>
            <w:tcW w:w="2790" w:type="dxa"/>
            <w:shd w:val="clear" w:color="auto" w:fill="auto"/>
          </w:tcPr>
          <w:p w14:paraId="0AD3CFCC" w14:textId="1D22BCF8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77BE1" w14:textId="750FDC3F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85E7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D2BFD" w14:textId="5067C89D" w:rsidR="000D7322" w:rsidRPr="00EC4287" w:rsidRDefault="00906034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182,031</w:t>
            </w:r>
          </w:p>
        </w:tc>
        <w:tc>
          <w:tcPr>
            <w:tcW w:w="252" w:type="dxa"/>
            <w:shd w:val="clear" w:color="auto" w:fill="auto"/>
          </w:tcPr>
          <w:p w14:paraId="0F5D4F3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3F32E" w14:textId="3D69269D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50,74</w:t>
            </w:r>
            <w:r w:rsidR="00174F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E02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646E" w14:textId="612A0C6E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19A2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32A2D" w14:textId="702AFCE8" w:rsidR="000D7322" w:rsidRPr="00EC4287" w:rsidRDefault="00906034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C5C4A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3A3B" w14:textId="6CD3A882" w:rsidR="000D7322" w:rsidRPr="00EC4287" w:rsidRDefault="00B20991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3,328</w:t>
            </w:r>
          </w:p>
        </w:tc>
        <w:tc>
          <w:tcPr>
            <w:tcW w:w="236" w:type="dxa"/>
            <w:shd w:val="clear" w:color="auto" w:fill="auto"/>
          </w:tcPr>
          <w:p w14:paraId="212195F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21459" w14:textId="38A68FF6" w:rsidR="000D7322" w:rsidRPr="00EC4287" w:rsidRDefault="00B20991" w:rsidP="000D73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34CF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314B" w14:textId="7BA91701" w:rsidR="000D7322" w:rsidRPr="00EC4287" w:rsidRDefault="00B20991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307,0</w:t>
            </w:r>
            <w:r w:rsidR="00174F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</w:tr>
      <w:tr w:rsidR="000D7322" w:rsidRPr="00EC4287" w14:paraId="70F9B81B" w14:textId="77777777" w:rsidTr="00D70D43">
        <w:tc>
          <w:tcPr>
            <w:tcW w:w="2790" w:type="dxa"/>
            <w:shd w:val="clear" w:color="auto" w:fill="auto"/>
          </w:tcPr>
          <w:p w14:paraId="3AED066A" w14:textId="2AC1FCC2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DCA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C21A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8FC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79C026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3B9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3E454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7F1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8EF8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7F4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84CF5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C1207F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C7F7F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1D1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E8BFD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75D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7322" w:rsidRPr="00EC4287" w14:paraId="3F8B20CF" w14:textId="77777777" w:rsidTr="00D70D43">
        <w:tc>
          <w:tcPr>
            <w:tcW w:w="2790" w:type="dxa"/>
            <w:shd w:val="clear" w:color="auto" w:fill="auto"/>
          </w:tcPr>
          <w:p w14:paraId="3718DF71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40C0C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14EA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2BF1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B88F90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0C6FD3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ED846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EFCE6D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193C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FE73C2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ABC41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6F8EDF3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5ABD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56E9BA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55CD6D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9B6A957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7322" w:rsidRPr="00EC4287" w14:paraId="6607A66E" w14:textId="77777777" w:rsidTr="00D70D43">
        <w:tc>
          <w:tcPr>
            <w:tcW w:w="2790" w:type="dxa"/>
            <w:shd w:val="clear" w:color="auto" w:fill="auto"/>
          </w:tcPr>
          <w:p w14:paraId="45E0FC56" w14:textId="310A9F11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D4B7A" w14:textId="573E67C5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5782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5FABDD" w14:textId="2E852AE1" w:rsidR="000D7322" w:rsidRPr="00EC4287" w:rsidRDefault="000D7322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65,946</w:t>
            </w:r>
          </w:p>
        </w:tc>
        <w:tc>
          <w:tcPr>
            <w:tcW w:w="252" w:type="dxa"/>
            <w:shd w:val="clear" w:color="auto" w:fill="auto"/>
          </w:tcPr>
          <w:p w14:paraId="4951178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F57A6" w14:textId="0C5DFD68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D2667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B1403D" w14:textId="01B9D752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FA44A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292C2A" w14:textId="1E5571CA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00B2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853A6" w14:textId="0F4A9887" w:rsidR="000D7322" w:rsidRPr="00EC4287" w:rsidRDefault="000D7322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4,813</w:t>
            </w:r>
          </w:p>
        </w:tc>
        <w:tc>
          <w:tcPr>
            <w:tcW w:w="236" w:type="dxa"/>
            <w:shd w:val="clear" w:color="auto" w:fill="auto"/>
          </w:tcPr>
          <w:p w14:paraId="597DCC8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1C9DAD" w14:textId="56C13C24" w:rsidR="000D7322" w:rsidRPr="00B20991" w:rsidRDefault="000D7322" w:rsidP="00B2099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9E3FE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0C6190" w14:textId="31FA202E" w:rsidR="000D7322" w:rsidRPr="00EC4287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405,016</w:t>
            </w:r>
          </w:p>
        </w:tc>
      </w:tr>
      <w:tr w:rsidR="000D7322" w:rsidRPr="00EC4287" w14:paraId="7139D814" w14:textId="77777777" w:rsidTr="00D70D43">
        <w:tc>
          <w:tcPr>
            <w:tcW w:w="2790" w:type="dxa"/>
            <w:shd w:val="clear" w:color="auto" w:fill="auto"/>
          </w:tcPr>
          <w:p w14:paraId="0307507D" w14:textId="32275444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A7712C" w14:textId="03BDA297" w:rsidR="000D7322" w:rsidRPr="00EC4287" w:rsidRDefault="00D45FA8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D93C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0C291D" w14:textId="7A316CB6" w:rsidR="000D7322" w:rsidRPr="00EC4287" w:rsidRDefault="00D45FA8" w:rsidP="000D73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56,50</w:t>
            </w:r>
            <w:r w:rsidR="00174F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0792313A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7742EF" w14:textId="6832C6F7" w:rsidR="000D7322" w:rsidRPr="00EC4287" w:rsidRDefault="00D45FA8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4F7B8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2C66E" w14:textId="728ECDA4" w:rsidR="000D7322" w:rsidRPr="00EC4287" w:rsidRDefault="00D45FA8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5,69</w:t>
            </w:r>
            <w:r w:rsidR="00174F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3426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64399" w14:textId="41F7FA61" w:rsidR="000D7322" w:rsidRPr="00EC4287" w:rsidRDefault="00D45FA8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C45E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2C2E7" w14:textId="5F75A711" w:rsidR="000D7322" w:rsidRPr="00EC4287" w:rsidRDefault="00D45FA8" w:rsidP="000D73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5,92</w:t>
            </w:r>
            <w:r w:rsidR="00174F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A3BE7CC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382259" w14:textId="342D8510" w:rsidR="000D7322" w:rsidRPr="00EC4287" w:rsidRDefault="0074562A" w:rsidP="0074562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94BB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8D96D" w14:textId="2140DA74" w:rsidR="000D7322" w:rsidRPr="00EC4287" w:rsidRDefault="00D45FA8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389,54</w:t>
            </w:r>
            <w:r w:rsidR="00174F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0D7322" w:rsidRPr="00EC4287" w14:paraId="61985A99" w14:textId="77777777" w:rsidTr="00D70D43">
        <w:tc>
          <w:tcPr>
            <w:tcW w:w="2790" w:type="dxa"/>
            <w:shd w:val="clear" w:color="auto" w:fill="auto"/>
          </w:tcPr>
          <w:p w14:paraId="2F633C58" w14:textId="77777777" w:rsidR="000D7322" w:rsidRPr="00EC4287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0ED80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373FF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05A82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F0F86B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B062C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C9C0E9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A7DF6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BF45F8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C21D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DA504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594E0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6CFEE3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7B1611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0A6E95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10CE4" w14:textId="77777777" w:rsidR="000D7322" w:rsidRPr="00EC4287" w:rsidRDefault="000D7322" w:rsidP="000D732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CC63AD7" w14:textId="394B466B" w:rsidR="00F75B29" w:rsidRPr="00EC4287" w:rsidRDefault="00F75B29" w:rsidP="00367CC4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CD6D483" w14:textId="77777777" w:rsidR="004179E1" w:rsidRPr="00EC4287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EC4287" w:rsidSect="006148FB">
          <w:headerReference w:type="default" r:id="rId12"/>
          <w:footerReference w:type="default" r:id="rId13"/>
          <w:pgSz w:w="16834" w:h="11909" w:orient="landscape" w:code="9"/>
          <w:pgMar w:top="691" w:right="1152" w:bottom="720" w:left="1152" w:header="720" w:footer="611" w:gutter="0"/>
          <w:cols w:space="720"/>
          <w:docGrid w:linePitch="245"/>
        </w:sectPr>
      </w:pPr>
    </w:p>
    <w:p w14:paraId="1E89C450" w14:textId="3F535F18" w:rsidR="003B7A28" w:rsidRPr="00D32D14" w:rsidRDefault="003B7A28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32D1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5B25D8F6" w14:textId="0877174C" w:rsidR="003B7A28" w:rsidRPr="00D32D14" w:rsidRDefault="003B7A2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4"/>
          <w:szCs w:val="24"/>
        </w:rPr>
      </w:pPr>
    </w:p>
    <w:p w14:paraId="5BC57AED" w14:textId="5B1AFAA4" w:rsidR="006836D7" w:rsidRDefault="006836D7" w:rsidP="0068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32D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0E3D8C" w14:textId="77777777" w:rsidR="00895C60" w:rsidRPr="00895C60" w:rsidRDefault="00895C60" w:rsidP="0068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059268" w14:textId="702CDB47" w:rsidR="006836D7" w:rsidRPr="00EC4287" w:rsidRDefault="006836D7" w:rsidP="006836D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 </w:t>
      </w:r>
      <w:r w:rsidR="00421AEE" w:rsidRPr="00EC4287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EC4287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7CE7E7E" w14:textId="77777777" w:rsidR="006836D7" w:rsidRPr="00EC4287" w:rsidRDefault="006836D7" w:rsidP="006836D7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7D77206" w14:textId="7833EF51" w:rsidR="006836D7" w:rsidRPr="00EC4287" w:rsidRDefault="006836D7" w:rsidP="006836D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4F3E509B" w14:textId="77777777" w:rsidR="006836D7" w:rsidRPr="00EC4287" w:rsidRDefault="006836D7" w:rsidP="0068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24A730E3" w14:textId="77777777" w:rsidR="006836D7" w:rsidRPr="00EC4287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EC4287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D0B417E" w14:textId="77777777" w:rsidR="006836D7" w:rsidRPr="00EC4287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3DC4E1F" w14:textId="3CD55321" w:rsidR="006836D7" w:rsidRPr="00EC4287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C4287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FA6F07" w:rsidRPr="00EC4287">
        <w:rPr>
          <w:rFonts w:asciiTheme="majorBidi" w:hAnsiTheme="majorBidi" w:cstheme="majorBidi"/>
          <w:b/>
          <w:sz w:val="30"/>
          <w:szCs w:val="30"/>
          <w:cs/>
        </w:rPr>
        <w:t>เงินจ่ายล่วงหน้ารวมกับต้นทุน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ทางตรงเริ่มแรก</w:t>
      </w:r>
      <w:r w:rsidR="00FA6F07" w:rsidRPr="00EC428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FA6F07" w:rsidRPr="00EC428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โอนกรรมสิทธิ์ในสินทรัพย์ที่เช่าให้กับ</w:t>
      </w: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>กลุ่มบริษัทและบริษัทจะใช้สิทธิในการ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ซื้อสินทรัพย์ ในกรณีนี้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>จะบันทึก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="00D36EDC" w:rsidRPr="00EC428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36EDC" w:rsidRPr="00EC4287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กลุ่มบริษัทและบริษัทพิจารณาการด้อยค่าของสินทรัพย์สิทธิการใช้ตามที่เปิดเผยในหมายเหตุข้อ </w:t>
      </w:r>
      <w:r w:rsidR="00A20E88" w:rsidRPr="00EC4287">
        <w:rPr>
          <w:rFonts w:asciiTheme="majorBidi" w:eastAsia="Calibri" w:hAnsiTheme="majorBidi" w:cstheme="majorBidi"/>
          <w:sz w:val="30"/>
          <w:szCs w:val="30"/>
        </w:rPr>
        <w:t>1</w:t>
      </w:r>
      <w:r w:rsidR="00F44E1E">
        <w:rPr>
          <w:rFonts w:asciiTheme="majorBidi" w:eastAsia="Calibri" w:hAnsiTheme="majorBidi" w:cstheme="majorBidi"/>
          <w:sz w:val="30"/>
          <w:szCs w:val="30"/>
        </w:rPr>
        <w:t>2</w:t>
      </w:r>
    </w:p>
    <w:p w14:paraId="65ADE2D0" w14:textId="77777777" w:rsidR="006836D7" w:rsidRPr="00EC4287" w:rsidRDefault="006836D7" w:rsidP="006836D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3596DDFF" w14:textId="4D2A9BAE" w:rsidR="006836D7" w:rsidRPr="00EC4287" w:rsidRDefault="006836D7" w:rsidP="006836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28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 xml:space="preserve">ที่ต้องจ่ายทั้งหมดตามสัญญา ทั้งนี้กลุ่มบริษัทและบริษัทใช้อัตราดอกเบี้ยเงินกู้ยืมส่วนเพิ่มของกลุ่มบริษัทและบริษัทในการคิดลดเป็นมูลค่าปัจจุบัน 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>กลุ่มบริษัทและบริษัทกำหนดอัตรา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ดอกเบี้ยเงินกู้ยืมส่วนเพิ่ม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 xml:space="preserve"> โดย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7CF53DA" w14:textId="77777777" w:rsidR="006836D7" w:rsidRPr="00EC4287" w:rsidRDefault="006836D7" w:rsidP="006836D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7D0D8B1" w14:textId="2E7D6DD1" w:rsidR="006836D7" w:rsidRPr="00EC4287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428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97259B" w:rsidRPr="00EC4287">
        <w:rPr>
          <w:rFonts w:asciiTheme="majorBidi" w:hAnsiTheme="majorBidi" w:cstheme="majorBidi"/>
          <w:b/>
          <w:sz w:val="30"/>
          <w:szCs w:val="30"/>
          <w:cs/>
        </w:rPr>
        <w:t>วิธี</w:t>
      </w:r>
      <w:r w:rsidRPr="00EC4287">
        <w:rPr>
          <w:rFonts w:asciiTheme="majorBidi" w:hAnsiTheme="majorBidi" w:cstheme="majorBidi"/>
          <w:b/>
          <w:sz w:val="30"/>
          <w:szCs w:val="30"/>
          <w:cs/>
        </w:rPr>
        <w:t xml:space="preserve">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BE5B8B3" w14:textId="2E38202D" w:rsidR="003B7A28" w:rsidRPr="00EC4287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0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93"/>
        <w:gridCol w:w="1080"/>
        <w:gridCol w:w="180"/>
        <w:gridCol w:w="990"/>
        <w:gridCol w:w="180"/>
        <w:gridCol w:w="1080"/>
        <w:gridCol w:w="180"/>
        <w:gridCol w:w="1080"/>
      </w:tblGrid>
      <w:tr w:rsidR="00A20E88" w:rsidRPr="00EC4287" w14:paraId="7FA5903B" w14:textId="77777777" w:rsidTr="005F0414">
        <w:trPr>
          <w:cantSplit/>
          <w:tblHeader/>
        </w:trPr>
        <w:tc>
          <w:tcPr>
            <w:tcW w:w="4293" w:type="dxa"/>
            <w:shd w:val="clear" w:color="auto" w:fill="auto"/>
          </w:tcPr>
          <w:p w14:paraId="7F6B9D66" w14:textId="7E85B64B" w:rsidR="00A20E88" w:rsidRPr="00EC4287" w:rsidRDefault="00A20E88" w:rsidP="00A2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E825B9F" w14:textId="77777777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01CF7B" w14:textId="77777777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819107" w14:textId="77777777" w:rsidR="00A20E88" w:rsidRPr="00EC4287" w:rsidRDefault="00A20E88" w:rsidP="00A20E8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0E88" w:rsidRPr="00EC4287" w14:paraId="201FEFA3" w14:textId="77777777" w:rsidTr="005F0414">
        <w:trPr>
          <w:cantSplit/>
          <w:tblHeader/>
        </w:trPr>
        <w:tc>
          <w:tcPr>
            <w:tcW w:w="4293" w:type="dxa"/>
            <w:vAlign w:val="bottom"/>
          </w:tcPr>
          <w:p w14:paraId="0D9B2DB5" w14:textId="55E4E660" w:rsidR="00A20E88" w:rsidRPr="00EC4287" w:rsidRDefault="00A20E88" w:rsidP="00A2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</w:tcPr>
          <w:p w14:paraId="15353F6A" w14:textId="298F3EDA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6CE8400" w14:textId="77777777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ABA36" w14:textId="5DCA4A03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FB664A9" w14:textId="77777777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08655" w14:textId="1E66883C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D6E23AC" w14:textId="77777777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B718D" w14:textId="343597F2" w:rsidR="00A20E88" w:rsidRPr="00EC4287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A20E88" w:rsidRPr="00EC4287" w14:paraId="2F1BC1D0" w14:textId="77777777" w:rsidTr="005F0414">
        <w:trPr>
          <w:cantSplit/>
          <w:tblHeader/>
        </w:trPr>
        <w:tc>
          <w:tcPr>
            <w:tcW w:w="4293" w:type="dxa"/>
          </w:tcPr>
          <w:p w14:paraId="043909A6" w14:textId="77777777" w:rsidR="00A20E88" w:rsidRPr="00EC4287" w:rsidRDefault="00A20E88" w:rsidP="00A20E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33D915" w14:textId="77777777" w:rsidR="00A20E88" w:rsidRPr="00EC4287" w:rsidRDefault="00A20E88" w:rsidP="00A20E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6747" w:rsidRPr="00EC4287" w14:paraId="4FA0B3CC" w14:textId="77777777" w:rsidTr="005F0414">
        <w:trPr>
          <w:cantSplit/>
        </w:trPr>
        <w:tc>
          <w:tcPr>
            <w:tcW w:w="4293" w:type="dxa"/>
          </w:tcPr>
          <w:p w14:paraId="56E71177" w14:textId="30C9AEE0" w:rsidR="00D36747" w:rsidRPr="00EC4287" w:rsidRDefault="00D36747" w:rsidP="00D3674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7995F850" w14:textId="42F9987F" w:rsidR="00D36747" w:rsidRPr="00EC4287" w:rsidRDefault="00D36747" w:rsidP="00D367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9,246</w:t>
            </w:r>
          </w:p>
        </w:tc>
        <w:tc>
          <w:tcPr>
            <w:tcW w:w="180" w:type="dxa"/>
          </w:tcPr>
          <w:p w14:paraId="09641F75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1791DC" w14:textId="7BA33B9A" w:rsidR="00D36747" w:rsidRPr="00EC4287" w:rsidRDefault="00D36747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13,986</w:t>
            </w:r>
          </w:p>
        </w:tc>
        <w:tc>
          <w:tcPr>
            <w:tcW w:w="180" w:type="dxa"/>
          </w:tcPr>
          <w:p w14:paraId="60439443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BCB66" w14:textId="148165C7" w:rsidR="00D36747" w:rsidRPr="00EC4287" w:rsidRDefault="00D36747" w:rsidP="00D3674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9,246</w:t>
            </w:r>
          </w:p>
        </w:tc>
        <w:tc>
          <w:tcPr>
            <w:tcW w:w="180" w:type="dxa"/>
          </w:tcPr>
          <w:p w14:paraId="42D6C19A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DF79A" w14:textId="2E58A60E" w:rsidR="00D36747" w:rsidRPr="00EC4287" w:rsidRDefault="00D36747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13,986</w:t>
            </w:r>
          </w:p>
        </w:tc>
      </w:tr>
      <w:tr w:rsidR="000D7322" w:rsidRPr="00EC4287" w14:paraId="236180B5" w14:textId="77777777" w:rsidTr="00E91227">
        <w:trPr>
          <w:cantSplit/>
        </w:trPr>
        <w:tc>
          <w:tcPr>
            <w:tcW w:w="4293" w:type="dxa"/>
          </w:tcPr>
          <w:p w14:paraId="631E85AE" w14:textId="659DA166" w:rsidR="000D7322" w:rsidRPr="00EC4287" w:rsidRDefault="000D7322" w:rsidP="000D732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B459F" w14:textId="44B4AE8F" w:rsidR="000D7322" w:rsidRPr="00EC4287" w:rsidRDefault="00D36747" w:rsidP="00F4684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40,884</w:t>
            </w:r>
          </w:p>
        </w:tc>
        <w:tc>
          <w:tcPr>
            <w:tcW w:w="180" w:type="dxa"/>
            <w:vAlign w:val="bottom"/>
          </w:tcPr>
          <w:p w14:paraId="56AA9D55" w14:textId="77777777" w:rsidR="000D7322" w:rsidRPr="00EC4287" w:rsidRDefault="000D7322" w:rsidP="000D732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62A509" w14:textId="6B6E2B1A" w:rsidR="000D7322" w:rsidRPr="00EC4287" w:rsidRDefault="000D7322" w:rsidP="000D73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,673</w:t>
            </w:r>
          </w:p>
        </w:tc>
        <w:tc>
          <w:tcPr>
            <w:tcW w:w="180" w:type="dxa"/>
            <w:vAlign w:val="bottom"/>
          </w:tcPr>
          <w:p w14:paraId="65623E55" w14:textId="77777777" w:rsidR="000D7322" w:rsidRPr="00EC4287" w:rsidRDefault="000D7322" w:rsidP="000D732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FE2A95" w14:textId="4A5F60A2" w:rsidR="000D7322" w:rsidRPr="00EC4287" w:rsidRDefault="00D36747" w:rsidP="00F4684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40,884</w:t>
            </w:r>
          </w:p>
        </w:tc>
        <w:tc>
          <w:tcPr>
            <w:tcW w:w="180" w:type="dxa"/>
            <w:vAlign w:val="bottom"/>
          </w:tcPr>
          <w:p w14:paraId="25B45898" w14:textId="77777777" w:rsidR="000D7322" w:rsidRPr="00EC4287" w:rsidRDefault="000D7322" w:rsidP="000D732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B7771E" w14:textId="54E9B5D7" w:rsidR="000D7322" w:rsidRPr="00EC4287" w:rsidRDefault="000D7322" w:rsidP="000D73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78,673</w:t>
            </w:r>
          </w:p>
        </w:tc>
      </w:tr>
      <w:tr w:rsidR="00D36747" w:rsidRPr="00EC4287" w14:paraId="075A8F5D" w14:textId="77777777" w:rsidTr="005F0414">
        <w:trPr>
          <w:cantSplit/>
        </w:trPr>
        <w:tc>
          <w:tcPr>
            <w:tcW w:w="4293" w:type="dxa"/>
          </w:tcPr>
          <w:p w14:paraId="6E936C2E" w14:textId="6CC59B50" w:rsidR="00D36747" w:rsidRPr="00EC4287" w:rsidRDefault="00D36747" w:rsidP="00D36747">
            <w:p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A050B" w14:textId="41B6D953" w:rsidR="00D36747" w:rsidRPr="00EC4287" w:rsidRDefault="00D36747" w:rsidP="00D367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9032DE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C2725" w14:textId="360FCB6E" w:rsidR="00D36747" w:rsidRPr="008642D4" w:rsidRDefault="00D36747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2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68EA2" w14:textId="77777777" w:rsidR="00D36747" w:rsidRPr="00EC4287" w:rsidRDefault="00D36747" w:rsidP="00D36747">
            <w:pPr>
              <w:pStyle w:val="acctfourfigures"/>
              <w:spacing w:line="240" w:lineRule="atLeast"/>
              <w:ind w:right="600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AAEAD" w14:textId="7BB0BB25" w:rsidR="00D36747" w:rsidRPr="00EC4287" w:rsidRDefault="00D36747" w:rsidP="00D3674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BE3D0" w14:textId="77777777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F688B" w14:textId="6FD3F5F1" w:rsidR="00D36747" w:rsidRPr="00EC4287" w:rsidRDefault="00D36747" w:rsidP="00D36747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92,659</w:t>
            </w:r>
          </w:p>
        </w:tc>
      </w:tr>
    </w:tbl>
    <w:p w14:paraId="3A373B56" w14:textId="73EC15AD" w:rsidR="00A20E88" w:rsidRPr="00EC4287" w:rsidRDefault="00A20E8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6EB88EA" w14:textId="2BC1869C" w:rsidR="003B7A28" w:rsidRPr="00EC4287" w:rsidRDefault="003B7A28" w:rsidP="003B7A2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EC428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D732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C428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สินทรัพย์สิทธิการใช้ของกลุ่มบริษัทแล</w:t>
      </w:r>
      <w:r w:rsidR="00405C45" w:rsidRPr="00EC4287">
        <w:rPr>
          <w:rFonts w:asciiTheme="majorBidi" w:hAnsiTheme="majorBidi" w:cstheme="majorBidi"/>
          <w:spacing w:val="-4"/>
          <w:sz w:val="30"/>
          <w:szCs w:val="30"/>
          <w:cs/>
        </w:rPr>
        <w:t>ะ</w:t>
      </w: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บริษัทเพิ่มขึ้นเป็นจำนวน</w:t>
      </w:r>
      <w:r w:rsidR="00405C45"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36747">
        <w:rPr>
          <w:rFonts w:asciiTheme="majorBidi" w:hAnsiTheme="majorBidi" w:cstheme="majorBidi"/>
          <w:spacing w:val="-4"/>
          <w:sz w:val="30"/>
          <w:szCs w:val="30"/>
        </w:rPr>
        <w:t>10.92</w:t>
      </w:r>
      <w:r w:rsidR="00405C45" w:rsidRPr="00EC428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36EDC"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36EDC" w:rsidRPr="00EC4287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D36EDC" w:rsidRPr="00EC4287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0D7322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D36EDC" w:rsidRPr="00EC428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0D732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39.90 </w:t>
      </w:r>
      <w:r w:rsidR="00D36EDC" w:rsidRPr="00EC428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D36EDC" w:rsidRPr="00EC4287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64F04356" w14:textId="77777777" w:rsidR="003B7A28" w:rsidRPr="00EC4287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F7C76E8" w14:textId="3A629627" w:rsidR="00D0453A" w:rsidRPr="00EC4287" w:rsidRDefault="00D0453A" w:rsidP="00A20E88">
      <w:pPr>
        <w:pStyle w:val="block"/>
        <w:spacing w:after="0"/>
        <w:ind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กลุ่มบริษัทเช่าอาคารหลายแห่งเป็นระยะเวลา </w:t>
      </w:r>
      <w:r w:rsidR="00694B12" w:rsidRPr="00EC428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C428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3272744" w14:textId="77777777" w:rsidR="00A20E88" w:rsidRPr="00EC4287" w:rsidRDefault="00A20E88" w:rsidP="00A20E88">
      <w:pPr>
        <w:pStyle w:val="block"/>
        <w:spacing w:after="0"/>
        <w:ind w:right="43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80"/>
        <w:gridCol w:w="990"/>
        <w:gridCol w:w="180"/>
        <w:gridCol w:w="1080"/>
        <w:gridCol w:w="180"/>
        <w:gridCol w:w="1080"/>
      </w:tblGrid>
      <w:tr w:rsidR="003B7A28" w:rsidRPr="00EC4287" w14:paraId="29A1743D" w14:textId="77777777" w:rsidTr="005F0414">
        <w:trPr>
          <w:cantSplit/>
          <w:tblHeader/>
        </w:trPr>
        <w:tc>
          <w:tcPr>
            <w:tcW w:w="4302" w:type="dxa"/>
            <w:shd w:val="clear" w:color="auto" w:fill="auto"/>
            <w:vAlign w:val="bottom"/>
          </w:tcPr>
          <w:p w14:paraId="578286C6" w14:textId="77777777" w:rsidR="003B7A28" w:rsidRPr="00EC4287" w:rsidRDefault="003B7A28" w:rsidP="002066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57938DD" w14:textId="4D3465F4" w:rsidR="003B7A28" w:rsidRPr="00EC4287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6875571" w14:textId="77777777" w:rsidR="003B7A28" w:rsidRPr="00EC4287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0E5C41E" w14:textId="21DA022C" w:rsidR="003B7A28" w:rsidRPr="00EC4287" w:rsidRDefault="003B7A28" w:rsidP="002066C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7A28" w:rsidRPr="00EC4287" w14:paraId="47490FFD" w14:textId="77777777" w:rsidTr="005F0414">
        <w:trPr>
          <w:cantSplit/>
          <w:tblHeader/>
        </w:trPr>
        <w:tc>
          <w:tcPr>
            <w:tcW w:w="4302" w:type="dxa"/>
          </w:tcPr>
          <w:p w14:paraId="31F50A9F" w14:textId="77777777" w:rsidR="003B7A28" w:rsidRPr="00EC4287" w:rsidRDefault="003B7A28" w:rsidP="002066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0A55406" w14:textId="6E19231D" w:rsidR="003B7A28" w:rsidRPr="00EC4287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19530FE" w14:textId="77777777" w:rsidR="003B7A28" w:rsidRPr="00EC4287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52656" w14:textId="1D25C4EF" w:rsidR="003B7A28" w:rsidRPr="00EC4287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61C9593" w14:textId="77777777" w:rsidR="003B7A28" w:rsidRPr="00EC4287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2EFAA" w14:textId="2F9154CF" w:rsidR="003B7A28" w:rsidRPr="00EC4287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2D0F644" w14:textId="77777777" w:rsidR="003B7A28" w:rsidRPr="00EC4287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480AD" w14:textId="4CF52B47" w:rsidR="003B7A28" w:rsidRPr="00EC4287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3B7A28" w:rsidRPr="00EC4287" w14:paraId="15486905" w14:textId="77777777" w:rsidTr="005F0414">
        <w:trPr>
          <w:cantSplit/>
          <w:tblHeader/>
        </w:trPr>
        <w:tc>
          <w:tcPr>
            <w:tcW w:w="4302" w:type="dxa"/>
          </w:tcPr>
          <w:p w14:paraId="58F73E04" w14:textId="74BD47FF" w:rsidR="003B7A28" w:rsidRPr="00EC4287" w:rsidRDefault="003B7A28" w:rsidP="002066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01308E1" w14:textId="466A3D45" w:rsidR="003B7A28" w:rsidRPr="00EC4287" w:rsidRDefault="003B7A28" w:rsidP="002066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35293"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B7A28" w:rsidRPr="00EC4287" w14:paraId="4C6C1BFF" w14:textId="77777777" w:rsidTr="005F0414">
        <w:trPr>
          <w:cantSplit/>
        </w:trPr>
        <w:tc>
          <w:tcPr>
            <w:tcW w:w="4302" w:type="dxa"/>
          </w:tcPr>
          <w:p w14:paraId="15F1B105" w14:textId="77777777" w:rsidR="003B7A28" w:rsidRPr="00EC4287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420DC3D" w14:textId="77777777" w:rsidR="003B7A28" w:rsidRPr="00EC4287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ADFEAE" w14:textId="77777777" w:rsidR="003B7A28" w:rsidRPr="00EC4287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0300D" w14:textId="77777777" w:rsidR="003B7A28" w:rsidRPr="00EC4287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5092" w14:textId="77777777" w:rsidR="003B7A28" w:rsidRPr="00EC4287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FAF74" w14:textId="77777777" w:rsidR="003B7A28" w:rsidRPr="00EC4287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2ADABF" w14:textId="77777777" w:rsidR="003B7A28" w:rsidRPr="00EC4287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69C04" w14:textId="77777777" w:rsidR="003B7A28" w:rsidRPr="00EC4287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A28" w:rsidRPr="00EC4287" w14:paraId="47B40297" w14:textId="77777777" w:rsidTr="005F0414">
        <w:trPr>
          <w:cantSplit/>
        </w:trPr>
        <w:tc>
          <w:tcPr>
            <w:tcW w:w="4302" w:type="dxa"/>
          </w:tcPr>
          <w:p w14:paraId="58A6B411" w14:textId="77777777" w:rsidR="003B7A28" w:rsidRPr="00EC4287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E56C60C" w14:textId="77777777" w:rsidR="003B7A28" w:rsidRPr="00EC4287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F873FB" w14:textId="77777777" w:rsidR="003B7A28" w:rsidRPr="00EC4287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8631D0" w14:textId="77777777" w:rsidR="003B7A28" w:rsidRPr="00EC4287" w:rsidRDefault="003B7A28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31B2EE" w14:textId="77777777" w:rsidR="003B7A28" w:rsidRPr="00EC4287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A4169" w14:textId="77777777" w:rsidR="003B7A28" w:rsidRPr="00EC4287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9C10D1" w14:textId="77777777" w:rsidR="003B7A28" w:rsidRPr="00EC4287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FA31" w14:textId="77777777" w:rsidR="003B7A28" w:rsidRPr="00EC4287" w:rsidRDefault="003B7A28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747" w:rsidRPr="00EC4287" w14:paraId="1500D2EA" w14:textId="77777777" w:rsidTr="005F0414">
        <w:trPr>
          <w:cantSplit/>
        </w:trPr>
        <w:tc>
          <w:tcPr>
            <w:tcW w:w="4302" w:type="dxa"/>
          </w:tcPr>
          <w:p w14:paraId="5FD43E0F" w14:textId="77777777" w:rsidR="00D36747" w:rsidRPr="00EC4287" w:rsidRDefault="00D36747" w:rsidP="00D36747">
            <w:pPr>
              <w:pStyle w:val="ListParagraph"/>
              <w:numPr>
                <w:ilvl w:val="0"/>
                <w:numId w:val="8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DB22B" w14:textId="624EFFDD" w:rsidR="00D36747" w:rsidRPr="00EC4287" w:rsidRDefault="00D36747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890AF6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767C92" w14:textId="0CFF163F" w:rsidR="00D36747" w:rsidRPr="00EC4287" w:rsidRDefault="00D36747" w:rsidP="00D3674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95DAE3" w14:textId="63AB02CD" w:rsidR="00D36747" w:rsidRPr="00EC4287" w:rsidRDefault="00D36747" w:rsidP="00D36747">
            <w:pPr>
              <w:pStyle w:val="acctfourfigures"/>
              <w:spacing w:line="240" w:lineRule="atLeast"/>
              <w:ind w:right="600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FAF4E2" w14:textId="7953F291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14157" w14:textId="77777777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48C22" w14:textId="598E6F29" w:rsidR="00D36747" w:rsidRPr="00EC4287" w:rsidRDefault="00D36747" w:rsidP="00D3674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12,540</w:t>
            </w:r>
          </w:p>
        </w:tc>
      </w:tr>
      <w:tr w:rsidR="00D36747" w:rsidRPr="00EC4287" w14:paraId="24169D59" w14:textId="77777777" w:rsidTr="005F0414">
        <w:trPr>
          <w:cantSplit/>
        </w:trPr>
        <w:tc>
          <w:tcPr>
            <w:tcW w:w="4302" w:type="dxa"/>
          </w:tcPr>
          <w:p w14:paraId="6837CD35" w14:textId="77777777" w:rsidR="00D36747" w:rsidRPr="00EC4287" w:rsidRDefault="00D36747" w:rsidP="00D36747">
            <w:pPr>
              <w:pStyle w:val="ListParagraph"/>
              <w:numPr>
                <w:ilvl w:val="0"/>
                <w:numId w:val="8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C8569A" w14:textId="0BBAB20E" w:rsidR="00D36747" w:rsidRPr="00EC4287" w:rsidRDefault="00D36747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F1E73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FE6B5" w14:textId="2BD3692B" w:rsidR="00D36747" w:rsidRPr="00EC4287" w:rsidRDefault="00D36747" w:rsidP="00D3674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B2B226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695A81" w14:textId="314F9B1F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20D10" w14:textId="77777777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BDE93" w14:textId="0B7D3721" w:rsidR="00D36747" w:rsidRPr="00EC4287" w:rsidRDefault="00D36747" w:rsidP="00D3674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31,261</w:t>
            </w:r>
          </w:p>
        </w:tc>
      </w:tr>
      <w:tr w:rsidR="00D36747" w:rsidRPr="00EC4287" w14:paraId="70202CF2" w14:textId="77777777" w:rsidTr="005F0414">
        <w:trPr>
          <w:cantSplit/>
        </w:trPr>
        <w:tc>
          <w:tcPr>
            <w:tcW w:w="4302" w:type="dxa"/>
          </w:tcPr>
          <w:p w14:paraId="5250EE3B" w14:textId="77777777" w:rsidR="00D36747" w:rsidRPr="00EC4287" w:rsidRDefault="00D36747" w:rsidP="00D3674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5D03AD5" w14:textId="5869B0B7" w:rsidR="00D36747" w:rsidRPr="00EC4287" w:rsidRDefault="00D36747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DB85A" w14:textId="59CD4AFC" w:rsidR="00D36747" w:rsidRPr="00EC4287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6064D" w14:textId="1F2D59ED" w:rsidR="00D36747" w:rsidRPr="00EC4287" w:rsidRDefault="00D36747" w:rsidP="00D3674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C74E4" w14:textId="77777777" w:rsidR="00D36747" w:rsidRPr="00EC4287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D1C27" w14:textId="32DF79C1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BDEF63" w14:textId="77777777" w:rsidR="00D36747" w:rsidRPr="00EC4287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95A679" w14:textId="0F6F4137" w:rsidR="00D36747" w:rsidRPr="00EC4287" w:rsidRDefault="00D36747" w:rsidP="00D3674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</w:tr>
      <w:tr w:rsidR="00D36747" w:rsidRPr="00EC4287" w14:paraId="563F1111" w14:textId="77777777" w:rsidTr="005F0414">
        <w:trPr>
          <w:cantSplit/>
        </w:trPr>
        <w:tc>
          <w:tcPr>
            <w:tcW w:w="4302" w:type="dxa"/>
            <w:shd w:val="clear" w:color="auto" w:fill="auto"/>
          </w:tcPr>
          <w:p w14:paraId="1D693A93" w14:textId="77777777" w:rsidR="00D36747" w:rsidRPr="0003545B" w:rsidRDefault="00D36747" w:rsidP="00D3674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68F8DA37" w14:textId="4602562A" w:rsidR="00D36747" w:rsidRPr="0003545B" w:rsidRDefault="0003545B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84E64" w14:textId="77777777" w:rsidR="00D36747" w:rsidRPr="0003545B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442712" w14:textId="02375D06" w:rsidR="00D36747" w:rsidRPr="0003545B" w:rsidRDefault="00D36747" w:rsidP="00D3674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BC816" w14:textId="77777777" w:rsidR="00D36747" w:rsidRPr="0003545B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7D912" w14:textId="497861B4" w:rsidR="00D36747" w:rsidRPr="0003545B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>5,591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F62B9" w14:textId="77777777" w:rsidR="00D36747" w:rsidRPr="0003545B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B5595" w14:textId="4F581ED8" w:rsidR="00D36747" w:rsidRPr="0003545B" w:rsidRDefault="00D36747" w:rsidP="00D3674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>9,112</w:t>
            </w:r>
          </w:p>
        </w:tc>
      </w:tr>
      <w:tr w:rsidR="00D36747" w:rsidRPr="00EC4287" w14:paraId="3E7E4115" w14:textId="77777777" w:rsidTr="005F0414">
        <w:trPr>
          <w:cantSplit/>
        </w:trPr>
        <w:tc>
          <w:tcPr>
            <w:tcW w:w="4302" w:type="dxa"/>
            <w:shd w:val="clear" w:color="auto" w:fill="auto"/>
          </w:tcPr>
          <w:p w14:paraId="56480AE5" w14:textId="77777777" w:rsidR="00D36747" w:rsidRPr="0003545B" w:rsidRDefault="00D36747" w:rsidP="00D3674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</w:p>
          <w:p w14:paraId="4C7E8E25" w14:textId="453EFCCB" w:rsidR="00D36747" w:rsidRPr="0003545B" w:rsidRDefault="00D36747" w:rsidP="00D3674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3545B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FFA88" w14:textId="30887F41" w:rsidR="00D36747" w:rsidRPr="0003545B" w:rsidRDefault="0003545B" w:rsidP="00D3674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DB0C20" w14:textId="77777777" w:rsidR="00D36747" w:rsidRPr="0003545B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CDD80" w14:textId="73F9182F" w:rsidR="00D36747" w:rsidRPr="0003545B" w:rsidRDefault="00D36747" w:rsidP="00D3674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7A41FB" w14:textId="77777777" w:rsidR="00D36747" w:rsidRPr="0003545B" w:rsidRDefault="00D36747" w:rsidP="00D3674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202CA" w14:textId="62A4387F" w:rsidR="00D36747" w:rsidRPr="0003545B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03545B" w:rsidRPr="000354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1D999" w14:textId="77777777" w:rsidR="00D36747" w:rsidRPr="0003545B" w:rsidRDefault="00D36747" w:rsidP="00D3674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590BB" w14:textId="7095670E" w:rsidR="00D36747" w:rsidRPr="0003545B" w:rsidRDefault="00D36747" w:rsidP="00D3674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03545B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</w:tbl>
    <w:p w14:paraId="6EFFCEDE" w14:textId="77777777" w:rsidR="003B7A28" w:rsidRPr="00EC4287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6B00DE3" w14:textId="08DF693D" w:rsidR="003B7A28" w:rsidRPr="00EC4287" w:rsidRDefault="003B7A28" w:rsidP="003B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C4287">
        <w:rPr>
          <w:rFonts w:asciiTheme="majorBidi" w:hAnsiTheme="majorBidi" w:cstheme="majorBidi"/>
          <w:sz w:val="30"/>
          <w:szCs w:val="30"/>
        </w:rPr>
        <w:t>256</w:t>
      </w:r>
      <w:r w:rsidR="000D7322">
        <w:rPr>
          <w:rFonts w:asciiTheme="majorBidi" w:hAnsiTheme="majorBidi" w:cstheme="majorBidi"/>
          <w:sz w:val="30"/>
          <w:szCs w:val="30"/>
        </w:rPr>
        <w:t>5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AB145A">
        <w:rPr>
          <w:rFonts w:asciiTheme="majorBidi" w:hAnsiTheme="majorBidi" w:cstheme="majorBidi"/>
          <w:sz w:val="30"/>
          <w:szCs w:val="30"/>
        </w:rPr>
        <w:t>29.47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B145A">
        <w:rPr>
          <w:rFonts w:asciiTheme="majorBidi" w:hAnsiTheme="majorBidi" w:cstheme="majorBidi"/>
          <w:sz w:val="30"/>
          <w:szCs w:val="30"/>
        </w:rPr>
        <w:t>31.13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D36EDC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6EDC" w:rsidRPr="00EC4287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D36EDC" w:rsidRPr="00EC4287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0D7322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D36EDC" w:rsidRPr="00EC428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0D732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59.46 </w:t>
      </w:r>
      <w:r w:rsidR="00D36EDC" w:rsidRPr="00EC428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2C2C22" w:rsidRPr="00EC428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C2C22" w:rsidRPr="00EC428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และ </w:t>
      </w:r>
      <w:r w:rsidR="000D732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41.81 </w:t>
      </w:r>
      <w:r w:rsidR="002C2C22" w:rsidRPr="00EC428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 ตามลำดับ</w:t>
      </w:r>
      <w:r w:rsidR="00D36EDC" w:rsidRPr="00EC4287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5BE38A0A" w14:textId="77777777" w:rsidR="0041665E" w:rsidRPr="00EC4287" w:rsidRDefault="0041665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AA2CF98" w14:textId="2166500C" w:rsidR="00B47187" w:rsidRPr="00F46849" w:rsidRDefault="00B47187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4684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2302B843" w14:textId="0E2891F2" w:rsidR="007014A8" w:rsidRPr="00F46849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F2BDC5F" w14:textId="5EE2F4C6" w:rsidR="00D36EDC" w:rsidRDefault="00D36EDC" w:rsidP="00D3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68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D53D53" w14:textId="77777777" w:rsidR="00F44E1E" w:rsidRPr="00F44E1E" w:rsidRDefault="00F44E1E" w:rsidP="00D3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EC5A34" w14:textId="0BB232CC" w:rsidR="00D36EDC" w:rsidRPr="00EC4287" w:rsidRDefault="00D36EDC" w:rsidP="00D36ED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46849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จำหน่ายสะสมและผลขาดทุนจากการด้อยค่า 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กลุ่มบริษัทและบริษัทพิจารณาการด้อยค่าของสินทรัพย์ไม่มีตัวตนตามที่เปิดเผยในหมายเหตุข้อ </w:t>
      </w:r>
      <w:r w:rsidR="00A20E88" w:rsidRPr="00EC4287">
        <w:rPr>
          <w:rFonts w:asciiTheme="majorBidi" w:eastAsia="Calibri" w:hAnsiTheme="majorBidi" w:cstheme="majorBidi"/>
          <w:sz w:val="30"/>
          <w:szCs w:val="30"/>
        </w:rPr>
        <w:t>1</w:t>
      </w:r>
      <w:r w:rsidR="00891105">
        <w:rPr>
          <w:rFonts w:asciiTheme="majorBidi" w:eastAsia="Calibri" w:hAnsiTheme="majorBidi" w:cstheme="majorBidi"/>
          <w:sz w:val="30"/>
          <w:szCs w:val="30"/>
        </w:rPr>
        <w:t>2</w:t>
      </w:r>
    </w:p>
    <w:p w14:paraId="4A3D80C4" w14:textId="19FFA551" w:rsidR="0041665E" w:rsidRPr="00EC4287" w:rsidRDefault="00D36EDC" w:rsidP="0041665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ค่าตัดจำหน่ายคำนวณโดยวิธีเส้นตรง</w:t>
      </w:r>
      <w:r w:rsidR="0041665E" w:rsidRPr="00EC4287">
        <w:rPr>
          <w:rFonts w:asciiTheme="majorBidi" w:hAnsiTheme="majorBidi" w:cstheme="majorBidi"/>
          <w:sz w:val="30"/>
          <w:szCs w:val="30"/>
          <w:cs/>
        </w:rPr>
        <w:t>ตามระยะเวลา</w:t>
      </w:r>
      <w:r w:rsidRPr="00EC4287">
        <w:rPr>
          <w:rFonts w:asciiTheme="majorBidi" w:hAnsiTheme="majorBidi" w:cstheme="majorBidi"/>
          <w:sz w:val="30"/>
          <w:szCs w:val="30"/>
          <w:cs/>
        </w:rPr>
        <w:t>ที่คาดว่าจะได้รับประโยชน์จากสินทรัพย์</w:t>
      </w:r>
      <w:r w:rsidR="0041665E" w:rsidRPr="00EC4287">
        <w:rPr>
          <w:rFonts w:asciiTheme="majorBidi" w:hAnsiTheme="majorBidi" w:cstheme="majorBidi"/>
          <w:sz w:val="30"/>
          <w:szCs w:val="30"/>
          <w:cs/>
        </w:rPr>
        <w:t>ไม่มีตัวตนและรับรู้ในกำไรหรือขาดทุน ประมาณการ</w:t>
      </w:r>
      <w:r w:rsidRPr="00EC4287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</w:t>
      </w:r>
      <w:r w:rsidR="0041665E" w:rsidRPr="00EC4287">
        <w:rPr>
          <w:rFonts w:asciiTheme="majorBidi" w:hAnsiTheme="majorBidi" w:cstheme="majorBidi"/>
          <w:sz w:val="30"/>
          <w:szCs w:val="30"/>
          <w:cs/>
        </w:rPr>
        <w:t xml:space="preserve">ของค่าลิขสิทธิ์ซอฟต์แวร์จำนวน </w:t>
      </w:r>
      <w:r w:rsidR="0041665E" w:rsidRPr="00EC4287">
        <w:rPr>
          <w:rFonts w:asciiTheme="majorBidi" w:hAnsiTheme="majorBidi" w:cstheme="majorBidi"/>
          <w:sz w:val="30"/>
          <w:szCs w:val="30"/>
        </w:rPr>
        <w:t xml:space="preserve">3 </w:t>
      </w:r>
      <w:r w:rsidR="0041665E" w:rsidRPr="00EC428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1665E" w:rsidRPr="00EC4287">
        <w:rPr>
          <w:rFonts w:asciiTheme="majorBidi" w:hAnsiTheme="majorBidi" w:cstheme="majorBidi"/>
          <w:sz w:val="30"/>
          <w:szCs w:val="30"/>
        </w:rPr>
        <w:t xml:space="preserve">10 </w:t>
      </w:r>
      <w:r w:rsidR="0041665E" w:rsidRPr="00EC4287">
        <w:rPr>
          <w:rFonts w:asciiTheme="majorBidi" w:hAnsiTheme="majorBidi" w:cstheme="majorBidi"/>
          <w:sz w:val="30"/>
          <w:szCs w:val="30"/>
          <w:cs/>
        </w:rPr>
        <w:t>ปี</w:t>
      </w:r>
      <w:r w:rsidR="00901194"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="00901194" w:rsidRPr="00EC4287">
        <w:rPr>
          <w:rFonts w:asciiTheme="majorBidi" w:hAnsiTheme="majorBidi" w:cstheme="majorBidi"/>
          <w:sz w:val="30"/>
          <w:szCs w:val="30"/>
          <w:cs/>
        </w:rPr>
        <w:t>บริษัทไม่คิดค่</w:t>
      </w:r>
      <w:r w:rsidR="00F079B2" w:rsidRPr="00EC4287">
        <w:rPr>
          <w:rFonts w:asciiTheme="majorBidi" w:hAnsiTheme="majorBidi" w:cstheme="majorBidi"/>
          <w:sz w:val="30"/>
          <w:szCs w:val="30"/>
          <w:cs/>
        </w:rPr>
        <w:t>าตัดจำหน่าย</w:t>
      </w:r>
      <w:r w:rsidR="00901194" w:rsidRPr="00EC4287">
        <w:rPr>
          <w:rFonts w:asciiTheme="majorBidi" w:hAnsiTheme="majorBidi" w:cstheme="majorBidi"/>
          <w:sz w:val="30"/>
          <w:szCs w:val="30"/>
          <w:cs/>
        </w:rPr>
        <w:t>สำหรับซอฟต์แวร์คอมพิวเตอร์ระหว่างพัฒนา</w:t>
      </w:r>
    </w:p>
    <w:p w14:paraId="6DA33C6C" w14:textId="2A51E782" w:rsidR="0041665E" w:rsidRPr="00EC4287" w:rsidRDefault="0041665E" w:rsidP="00D3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4054"/>
        <w:gridCol w:w="248"/>
        <w:gridCol w:w="1440"/>
        <w:gridCol w:w="270"/>
        <w:gridCol w:w="1440"/>
        <w:gridCol w:w="270"/>
        <w:gridCol w:w="1440"/>
      </w:tblGrid>
      <w:tr w:rsidR="00997FD8" w:rsidRPr="00EC4287" w14:paraId="5FB4549A" w14:textId="77777777" w:rsidTr="000D7322">
        <w:trPr>
          <w:tblHeader/>
        </w:trPr>
        <w:tc>
          <w:tcPr>
            <w:tcW w:w="4054" w:type="dxa"/>
          </w:tcPr>
          <w:p w14:paraId="3A63A51A" w14:textId="77777777" w:rsidR="00997FD8" w:rsidRPr="00EC4287" w:rsidRDefault="00997FD8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BC1AA38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F3D5A0C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7FD8" w:rsidRPr="00EC4287" w14:paraId="5444E778" w14:textId="77777777" w:rsidTr="000D7322">
        <w:trPr>
          <w:tblHeader/>
        </w:trPr>
        <w:tc>
          <w:tcPr>
            <w:tcW w:w="4054" w:type="dxa"/>
          </w:tcPr>
          <w:p w14:paraId="241E7469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BC4739F" w14:textId="76CE53E7" w:rsidR="00997FD8" w:rsidRPr="00EC4287" w:rsidRDefault="00997FD8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40DF6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87A06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E0222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4B6E8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9B2FB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12B6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EAD8D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97FD8" w:rsidRPr="00EC4287" w14:paraId="48F43B41" w14:textId="77777777" w:rsidTr="000D7322">
        <w:trPr>
          <w:tblHeader/>
        </w:trPr>
        <w:tc>
          <w:tcPr>
            <w:tcW w:w="4054" w:type="dxa"/>
          </w:tcPr>
          <w:p w14:paraId="7270BA23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9A1BEDB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6330247A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FD8" w:rsidRPr="00EC4287" w14:paraId="6E0B4664" w14:textId="77777777" w:rsidTr="000D7322">
        <w:tc>
          <w:tcPr>
            <w:tcW w:w="4054" w:type="dxa"/>
          </w:tcPr>
          <w:p w14:paraId="5C920BC5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</w:tcPr>
          <w:p w14:paraId="69DA78A1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83A43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FFAAD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808CA0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F9E6F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8DC6AB" w14:textId="77777777" w:rsidR="00997FD8" w:rsidRPr="00EC4287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322" w:rsidRPr="00305B15" w14:paraId="3AF5ACBB" w14:textId="77777777" w:rsidTr="00064795">
        <w:tc>
          <w:tcPr>
            <w:tcW w:w="4054" w:type="dxa"/>
            <w:shd w:val="clear" w:color="auto" w:fill="auto"/>
          </w:tcPr>
          <w:p w14:paraId="419853FA" w14:textId="780479F1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647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6479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0BDA7C29" w14:textId="77777777" w:rsidR="000D7322" w:rsidRPr="00064795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C1701" w14:textId="05F9DD43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53,431</w:t>
            </w:r>
          </w:p>
        </w:tc>
        <w:tc>
          <w:tcPr>
            <w:tcW w:w="270" w:type="dxa"/>
            <w:shd w:val="clear" w:color="auto" w:fill="auto"/>
          </w:tcPr>
          <w:p w14:paraId="111B6612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778CF" w14:textId="5E951471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7C5286D8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C1105" w14:textId="2186C139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54,488</w:t>
            </w:r>
          </w:p>
        </w:tc>
      </w:tr>
      <w:tr w:rsidR="000D7322" w:rsidRPr="00305B15" w14:paraId="594E785E" w14:textId="77777777" w:rsidTr="00064795">
        <w:tc>
          <w:tcPr>
            <w:tcW w:w="4054" w:type="dxa"/>
            <w:shd w:val="clear" w:color="auto" w:fill="auto"/>
          </w:tcPr>
          <w:p w14:paraId="7DF05972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  <w:shd w:val="clear" w:color="auto" w:fill="auto"/>
          </w:tcPr>
          <w:p w14:paraId="08A4709D" w14:textId="77777777" w:rsidR="000D7322" w:rsidRPr="00064795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8E00E" w14:textId="7E9711E5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33083ACD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48969" w14:textId="1AC6CE19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70" w:type="dxa"/>
            <w:shd w:val="clear" w:color="auto" w:fill="auto"/>
          </w:tcPr>
          <w:p w14:paraId="57D87129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A20F1" w14:textId="621266A4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0D7322" w:rsidRPr="00305B15" w14:paraId="118C7294" w14:textId="77777777" w:rsidTr="00064795">
        <w:tc>
          <w:tcPr>
            <w:tcW w:w="4054" w:type="dxa"/>
            <w:shd w:val="clear" w:color="auto" w:fill="auto"/>
          </w:tcPr>
          <w:p w14:paraId="69DB5C73" w14:textId="3F1DA8FE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8" w:type="dxa"/>
            <w:shd w:val="clear" w:color="auto" w:fill="auto"/>
          </w:tcPr>
          <w:p w14:paraId="1F769207" w14:textId="77777777" w:rsidR="000D7322" w:rsidRPr="00064795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CDFC0" w14:textId="39104219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  <w:tc>
          <w:tcPr>
            <w:tcW w:w="270" w:type="dxa"/>
            <w:shd w:val="clear" w:color="auto" w:fill="auto"/>
          </w:tcPr>
          <w:p w14:paraId="28B08DFC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3D018" w14:textId="7492AA67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shd w:val="clear" w:color="auto" w:fill="auto"/>
          </w:tcPr>
          <w:p w14:paraId="7C92F07F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2138CA" w14:textId="4EE4D1CE" w:rsidR="000D7322" w:rsidRPr="00064795" w:rsidRDefault="000D7322" w:rsidP="000D732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7322" w:rsidRPr="00305B15" w14:paraId="0C0E9FD5" w14:textId="77777777" w:rsidTr="00064795">
        <w:tc>
          <w:tcPr>
            <w:tcW w:w="4054" w:type="dxa"/>
            <w:shd w:val="clear" w:color="auto" w:fill="auto"/>
          </w:tcPr>
          <w:p w14:paraId="4774B6D3" w14:textId="727A207D" w:rsidR="000D7322" w:rsidRPr="00064795" w:rsidRDefault="000D7322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63969152" w14:textId="77777777" w:rsidR="000D7322" w:rsidRPr="00064795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159" w14:textId="3574246B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56,183</w:t>
            </w:r>
          </w:p>
        </w:tc>
        <w:tc>
          <w:tcPr>
            <w:tcW w:w="270" w:type="dxa"/>
            <w:shd w:val="clear" w:color="auto" w:fill="auto"/>
          </w:tcPr>
          <w:p w14:paraId="7BF8FE11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7D11B" w14:textId="43A5FEBA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A5DC742" w14:textId="77777777" w:rsidR="000D7322" w:rsidRPr="00064795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20FA3" w14:textId="522A07F3" w:rsidR="000D7322" w:rsidRPr="00064795" w:rsidRDefault="000D7322" w:rsidP="000D732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56,193</w:t>
            </w:r>
          </w:p>
        </w:tc>
      </w:tr>
      <w:tr w:rsidR="004363EC" w:rsidRPr="00305B15" w14:paraId="23F36CE8" w14:textId="77777777" w:rsidTr="000D7322">
        <w:tc>
          <w:tcPr>
            <w:tcW w:w="4054" w:type="dxa"/>
          </w:tcPr>
          <w:p w14:paraId="77EAA3B3" w14:textId="39EA4034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7F96F818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B8AA7A" w14:textId="207F4616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24,103</w:t>
            </w:r>
          </w:p>
        </w:tc>
        <w:tc>
          <w:tcPr>
            <w:tcW w:w="270" w:type="dxa"/>
            <w:shd w:val="clear" w:color="auto" w:fill="auto"/>
          </w:tcPr>
          <w:p w14:paraId="1070EA9B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4FF71" w14:textId="4B01778F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12,317</w:t>
            </w:r>
          </w:p>
        </w:tc>
        <w:tc>
          <w:tcPr>
            <w:tcW w:w="270" w:type="dxa"/>
            <w:shd w:val="clear" w:color="auto" w:fill="auto"/>
          </w:tcPr>
          <w:p w14:paraId="2A2888AA" w14:textId="4E611A1B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0FA9D6" w14:textId="2E905582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36,420</w:t>
            </w:r>
          </w:p>
        </w:tc>
      </w:tr>
      <w:tr w:rsidR="004363EC" w:rsidRPr="00305B15" w14:paraId="4D2BC221" w14:textId="77777777" w:rsidTr="000D7322">
        <w:tc>
          <w:tcPr>
            <w:tcW w:w="4054" w:type="dxa"/>
          </w:tcPr>
          <w:p w14:paraId="6F4B2FCE" w14:textId="16DF616A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8" w:type="dxa"/>
          </w:tcPr>
          <w:p w14:paraId="3275DE09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3BDD5" w14:textId="79BC05A1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4C2687EB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91FCE" w14:textId="1B3DB960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(146)</w:t>
            </w:r>
          </w:p>
        </w:tc>
        <w:tc>
          <w:tcPr>
            <w:tcW w:w="270" w:type="dxa"/>
            <w:shd w:val="clear" w:color="auto" w:fill="auto"/>
          </w:tcPr>
          <w:p w14:paraId="13860F16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D6C2D" w14:textId="722D2222" w:rsidR="004363EC" w:rsidRPr="009C0B09" w:rsidRDefault="009C0B09" w:rsidP="004363E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3EC" w:rsidRPr="00305B15" w14:paraId="0211D9CC" w14:textId="77777777" w:rsidTr="000D7322">
        <w:tc>
          <w:tcPr>
            <w:tcW w:w="4054" w:type="dxa"/>
            <w:shd w:val="clear" w:color="auto" w:fill="auto"/>
          </w:tcPr>
          <w:p w14:paraId="25D21688" w14:textId="446ECEBC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07B71BCD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C734F" w14:textId="019E1833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80,432</w:t>
            </w:r>
          </w:p>
        </w:tc>
        <w:tc>
          <w:tcPr>
            <w:tcW w:w="270" w:type="dxa"/>
            <w:shd w:val="clear" w:color="auto" w:fill="auto"/>
          </w:tcPr>
          <w:p w14:paraId="34407225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7C41E" w14:textId="608D5A48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12,181</w:t>
            </w:r>
          </w:p>
        </w:tc>
        <w:tc>
          <w:tcPr>
            <w:tcW w:w="270" w:type="dxa"/>
            <w:shd w:val="clear" w:color="auto" w:fill="auto"/>
          </w:tcPr>
          <w:p w14:paraId="52DB8219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D2B2" w14:textId="64201AE6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92,613</w:t>
            </w:r>
          </w:p>
        </w:tc>
      </w:tr>
      <w:tr w:rsidR="004363EC" w:rsidRPr="00305B15" w14:paraId="3D103739" w14:textId="77777777" w:rsidTr="000D7322">
        <w:tc>
          <w:tcPr>
            <w:tcW w:w="4054" w:type="dxa"/>
            <w:shd w:val="clear" w:color="auto" w:fill="auto"/>
          </w:tcPr>
          <w:p w14:paraId="26FDBD7B" w14:textId="77777777" w:rsidR="004363EC" w:rsidRPr="00305B1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8" w:type="dxa"/>
          </w:tcPr>
          <w:p w14:paraId="6F5AE010" w14:textId="77777777" w:rsidR="004363EC" w:rsidRPr="00305B15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BCA2" w14:textId="77777777" w:rsidR="004363EC" w:rsidRPr="00305B1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8A483D7" w14:textId="77777777" w:rsidR="004363EC" w:rsidRPr="00305B1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CC04" w14:textId="77777777" w:rsidR="004363EC" w:rsidRPr="00305B1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B396111" w14:textId="77777777" w:rsidR="004363EC" w:rsidRPr="00305B1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71B7" w14:textId="77777777" w:rsidR="004363EC" w:rsidRPr="00305B1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363EC" w:rsidRPr="00305B15" w14:paraId="11E4EC2B" w14:textId="77777777" w:rsidTr="00064795">
        <w:tc>
          <w:tcPr>
            <w:tcW w:w="4054" w:type="dxa"/>
            <w:shd w:val="clear" w:color="auto" w:fill="auto"/>
          </w:tcPr>
          <w:p w14:paraId="10326543" w14:textId="11BF0C13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4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48" w:type="dxa"/>
            <w:shd w:val="clear" w:color="auto" w:fill="auto"/>
          </w:tcPr>
          <w:p w14:paraId="78637029" w14:textId="77777777" w:rsidR="004363EC" w:rsidRPr="00064795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94E01" w14:textId="77777777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525155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02F8" w14:textId="77777777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9BCCF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D2D6F" w14:textId="77777777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63EC" w:rsidRPr="00305B15" w14:paraId="2F5CC636" w14:textId="77777777" w:rsidTr="00064795">
        <w:tc>
          <w:tcPr>
            <w:tcW w:w="4054" w:type="dxa"/>
            <w:shd w:val="clear" w:color="auto" w:fill="auto"/>
          </w:tcPr>
          <w:p w14:paraId="1644F661" w14:textId="490A525F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6479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6479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6EACA906" w14:textId="77777777" w:rsidR="004363EC" w:rsidRPr="00064795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522BF" w14:textId="68F49E5D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23,099</w:t>
            </w:r>
          </w:p>
        </w:tc>
        <w:tc>
          <w:tcPr>
            <w:tcW w:w="270" w:type="dxa"/>
            <w:shd w:val="clear" w:color="auto" w:fill="auto"/>
          </w:tcPr>
          <w:p w14:paraId="6732EFD9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28386B" w14:textId="54C72C9E" w:rsidR="004363EC" w:rsidRPr="00064795" w:rsidRDefault="004363EC" w:rsidP="004363EC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91985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4C315" w14:textId="5508B866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23,099</w:t>
            </w:r>
          </w:p>
        </w:tc>
      </w:tr>
      <w:tr w:rsidR="004363EC" w:rsidRPr="00305B15" w14:paraId="1A083D04" w14:textId="77777777" w:rsidTr="00064795">
        <w:tc>
          <w:tcPr>
            <w:tcW w:w="4054" w:type="dxa"/>
            <w:shd w:val="clear" w:color="auto" w:fill="auto"/>
          </w:tcPr>
          <w:p w14:paraId="152CC755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  <w:shd w:val="clear" w:color="auto" w:fill="auto"/>
          </w:tcPr>
          <w:p w14:paraId="71E7C6D1" w14:textId="77777777" w:rsidR="004363EC" w:rsidRPr="00064795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31FAB" w14:textId="1D306753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5,294</w:t>
            </w:r>
          </w:p>
        </w:tc>
        <w:tc>
          <w:tcPr>
            <w:tcW w:w="270" w:type="dxa"/>
            <w:shd w:val="clear" w:color="auto" w:fill="auto"/>
          </w:tcPr>
          <w:p w14:paraId="42B2CB46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D0256" w14:textId="2E6AA953" w:rsidR="004363EC" w:rsidRPr="00064795" w:rsidRDefault="004363EC" w:rsidP="004363EC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F8924" w14:textId="77777777" w:rsidR="004363EC" w:rsidRPr="00064795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CF323" w14:textId="7B79FAEB" w:rsidR="004363EC" w:rsidRPr="00064795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64795">
              <w:rPr>
                <w:rFonts w:asciiTheme="majorBidi" w:hAnsiTheme="majorBidi" w:cstheme="majorBidi"/>
                <w:sz w:val="30"/>
                <w:szCs w:val="30"/>
              </w:rPr>
              <w:t>5,294</w:t>
            </w:r>
          </w:p>
        </w:tc>
      </w:tr>
      <w:tr w:rsidR="004363EC" w:rsidRPr="00305B15" w14:paraId="24395891" w14:textId="77777777" w:rsidTr="00064795">
        <w:tc>
          <w:tcPr>
            <w:tcW w:w="4054" w:type="dxa"/>
            <w:shd w:val="clear" w:color="auto" w:fill="auto"/>
          </w:tcPr>
          <w:p w14:paraId="13B9CAF4" w14:textId="20499DD1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9AB9CC0" w14:textId="59EC0750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248" w:type="dxa"/>
            <w:shd w:val="clear" w:color="auto" w:fill="auto"/>
          </w:tcPr>
          <w:p w14:paraId="27A94EBD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C0D7" w14:textId="704A7F6D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28,393</w:t>
            </w:r>
          </w:p>
        </w:tc>
        <w:tc>
          <w:tcPr>
            <w:tcW w:w="270" w:type="dxa"/>
            <w:shd w:val="clear" w:color="auto" w:fill="auto"/>
          </w:tcPr>
          <w:p w14:paraId="4B83D611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81B7A" w14:textId="7507610B" w:rsidR="004363EC" w:rsidRPr="009C0B09" w:rsidRDefault="004363EC" w:rsidP="004363EC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2CDDF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0A07A" w14:textId="3722EB4B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28,393</w:t>
            </w:r>
          </w:p>
        </w:tc>
      </w:tr>
      <w:tr w:rsidR="004363EC" w:rsidRPr="00305B15" w14:paraId="6CBCFB47" w14:textId="77777777" w:rsidTr="000D7322">
        <w:tc>
          <w:tcPr>
            <w:tcW w:w="4054" w:type="dxa"/>
            <w:shd w:val="clear" w:color="auto" w:fill="auto"/>
          </w:tcPr>
          <w:p w14:paraId="4707755D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042E3D97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94B87" w14:textId="564F57BC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5,416</w:t>
            </w:r>
          </w:p>
        </w:tc>
        <w:tc>
          <w:tcPr>
            <w:tcW w:w="270" w:type="dxa"/>
            <w:shd w:val="clear" w:color="auto" w:fill="auto"/>
          </w:tcPr>
          <w:p w14:paraId="59632D84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D618FD" w14:textId="3CE5AD80" w:rsidR="004363EC" w:rsidRPr="009C0B09" w:rsidRDefault="009C0B09" w:rsidP="004363EC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97B4D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C0732" w14:textId="4732A16E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5,416</w:t>
            </w:r>
          </w:p>
        </w:tc>
      </w:tr>
      <w:tr w:rsidR="004363EC" w:rsidRPr="00305B15" w14:paraId="7CBCED7E" w14:textId="77777777" w:rsidTr="000D7322">
        <w:tc>
          <w:tcPr>
            <w:tcW w:w="4054" w:type="dxa"/>
            <w:shd w:val="clear" w:color="auto" w:fill="auto"/>
          </w:tcPr>
          <w:p w14:paraId="66B2C0C3" w14:textId="36C9345A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7299DA78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7245" w14:textId="44D8329E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33,809</w:t>
            </w:r>
          </w:p>
        </w:tc>
        <w:tc>
          <w:tcPr>
            <w:tcW w:w="270" w:type="dxa"/>
            <w:shd w:val="clear" w:color="auto" w:fill="auto"/>
          </w:tcPr>
          <w:p w14:paraId="64369DD3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A2E9" w14:textId="523DD80C" w:rsidR="004363EC" w:rsidRPr="009C0B09" w:rsidRDefault="009C0B09" w:rsidP="004363EC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96C4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BBA0B" w14:textId="63211A39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33,809</w:t>
            </w:r>
          </w:p>
        </w:tc>
      </w:tr>
      <w:tr w:rsidR="004363EC" w:rsidRPr="00305B15" w14:paraId="0589015D" w14:textId="77777777" w:rsidTr="000D7322">
        <w:tc>
          <w:tcPr>
            <w:tcW w:w="4054" w:type="dxa"/>
            <w:shd w:val="clear" w:color="auto" w:fill="auto"/>
          </w:tcPr>
          <w:p w14:paraId="76EFEF23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DB605ED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8CED3" w14:textId="77777777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035695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7B8D" w14:textId="77777777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9BFDE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7400" w14:textId="77777777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3EC" w:rsidRPr="00305B15" w14:paraId="78494536" w14:textId="77777777" w:rsidTr="00064795">
        <w:tc>
          <w:tcPr>
            <w:tcW w:w="4054" w:type="dxa"/>
            <w:shd w:val="clear" w:color="auto" w:fill="auto"/>
          </w:tcPr>
          <w:p w14:paraId="74060CB2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8" w:type="dxa"/>
            <w:shd w:val="clear" w:color="auto" w:fill="auto"/>
          </w:tcPr>
          <w:p w14:paraId="2722068C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49691" w14:textId="77777777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8121A8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4C980" w14:textId="77777777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3186E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D0C9A" w14:textId="77777777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3EC" w:rsidRPr="00305B15" w14:paraId="5F1011A2" w14:textId="77777777" w:rsidTr="00064795">
        <w:tc>
          <w:tcPr>
            <w:tcW w:w="4054" w:type="dxa"/>
            <w:shd w:val="clear" w:color="auto" w:fill="auto"/>
          </w:tcPr>
          <w:p w14:paraId="2DF11D95" w14:textId="69BA22FA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1608A570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C832E" w14:textId="47BFE6FC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70" w:type="dxa"/>
            <w:shd w:val="clear" w:color="auto" w:fill="auto"/>
          </w:tcPr>
          <w:p w14:paraId="7DF13EFE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0A9AD3" w14:textId="19E20230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0E25091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9A232" w14:textId="106EB159" w:rsidR="004363EC" w:rsidRPr="009C0B09" w:rsidRDefault="004363EC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27,800</w:t>
            </w:r>
          </w:p>
        </w:tc>
      </w:tr>
      <w:tr w:rsidR="004363EC" w:rsidRPr="00305B15" w14:paraId="139949CA" w14:textId="77777777" w:rsidTr="000D7322">
        <w:tc>
          <w:tcPr>
            <w:tcW w:w="4054" w:type="dxa"/>
            <w:shd w:val="clear" w:color="auto" w:fill="auto"/>
          </w:tcPr>
          <w:p w14:paraId="068159E8" w14:textId="44407C64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2B62DBE5" w14:textId="77777777" w:rsidR="004363EC" w:rsidRPr="009C0B09" w:rsidRDefault="004363EC" w:rsidP="004363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0191B" w14:textId="44B11DB2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46,623</w:t>
            </w:r>
          </w:p>
        </w:tc>
        <w:tc>
          <w:tcPr>
            <w:tcW w:w="270" w:type="dxa"/>
            <w:shd w:val="clear" w:color="auto" w:fill="auto"/>
          </w:tcPr>
          <w:p w14:paraId="55301459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9779E" w14:textId="6B349D91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12,181</w:t>
            </w:r>
          </w:p>
        </w:tc>
        <w:tc>
          <w:tcPr>
            <w:tcW w:w="270" w:type="dxa"/>
            <w:shd w:val="clear" w:color="auto" w:fill="auto"/>
          </w:tcPr>
          <w:p w14:paraId="24BEC7B6" w14:textId="77777777" w:rsidR="004363EC" w:rsidRPr="009C0B09" w:rsidRDefault="004363EC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04664" w14:textId="7E52F781" w:rsidR="004363EC" w:rsidRPr="009C0B09" w:rsidRDefault="009C0B09" w:rsidP="004363E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58,804</w:t>
            </w:r>
          </w:p>
        </w:tc>
      </w:tr>
    </w:tbl>
    <w:p w14:paraId="7AB08D97" w14:textId="38DA2FF5" w:rsidR="007014A8" w:rsidRPr="00305B15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4072"/>
        <w:gridCol w:w="236"/>
        <w:gridCol w:w="1440"/>
        <w:gridCol w:w="270"/>
        <w:gridCol w:w="1440"/>
        <w:gridCol w:w="270"/>
        <w:gridCol w:w="1440"/>
      </w:tblGrid>
      <w:tr w:rsidR="005F462E" w:rsidRPr="00305B15" w14:paraId="5D3DC15C" w14:textId="77777777" w:rsidTr="004363EC">
        <w:trPr>
          <w:tblHeader/>
        </w:trPr>
        <w:tc>
          <w:tcPr>
            <w:tcW w:w="4072" w:type="dxa"/>
          </w:tcPr>
          <w:p w14:paraId="37A3B32B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D3E4F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4C824F0" w14:textId="10459CEC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62E" w:rsidRPr="00305B15" w14:paraId="3DD86BCE" w14:textId="77777777" w:rsidTr="004363EC">
        <w:trPr>
          <w:tblHeader/>
        </w:trPr>
        <w:tc>
          <w:tcPr>
            <w:tcW w:w="4072" w:type="dxa"/>
          </w:tcPr>
          <w:p w14:paraId="252FCCC7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1A6C6" w14:textId="6475A9D8" w:rsidR="005F462E" w:rsidRPr="009C0B09" w:rsidRDefault="005F462E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04AC47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95202A0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3B7E00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vAlign w:val="bottom"/>
          </w:tcPr>
          <w:p w14:paraId="575DC9F3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E4CEA5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462E" w:rsidRPr="00305B15" w14:paraId="5D1DD1A2" w14:textId="77777777" w:rsidTr="004363EC">
        <w:trPr>
          <w:tblHeader/>
        </w:trPr>
        <w:tc>
          <w:tcPr>
            <w:tcW w:w="4072" w:type="dxa"/>
          </w:tcPr>
          <w:p w14:paraId="32AC8BD6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D6DF5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088D9F1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62E" w:rsidRPr="00305B15" w14:paraId="030D4D9F" w14:textId="77777777" w:rsidTr="004363EC">
        <w:tc>
          <w:tcPr>
            <w:tcW w:w="4072" w:type="dxa"/>
          </w:tcPr>
          <w:p w14:paraId="5C0020F2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0BFCCFBD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5F4C2C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9E91D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70A8B3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4801E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B3D55D" w14:textId="77777777" w:rsidR="005F462E" w:rsidRPr="009C0B09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322" w:rsidRPr="00305B15" w14:paraId="1E4D61E9" w14:textId="77777777" w:rsidTr="004363EC">
        <w:tc>
          <w:tcPr>
            <w:tcW w:w="4072" w:type="dxa"/>
            <w:shd w:val="clear" w:color="auto" w:fill="auto"/>
          </w:tcPr>
          <w:p w14:paraId="3067718E" w14:textId="5FFAD7CF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C0B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B7C0F30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E7559" w14:textId="78082974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51,996</w:t>
            </w:r>
          </w:p>
        </w:tc>
        <w:tc>
          <w:tcPr>
            <w:tcW w:w="270" w:type="dxa"/>
            <w:shd w:val="clear" w:color="auto" w:fill="auto"/>
          </w:tcPr>
          <w:p w14:paraId="52D8A39C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96E10" w14:textId="5414C470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70D04635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25CC3" w14:textId="71A7B70E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53,043</w:t>
            </w:r>
          </w:p>
        </w:tc>
      </w:tr>
      <w:tr w:rsidR="000D7322" w:rsidRPr="00305B15" w14:paraId="3CBC8718" w14:textId="77777777" w:rsidTr="004363EC">
        <w:tc>
          <w:tcPr>
            <w:tcW w:w="4072" w:type="dxa"/>
            <w:shd w:val="clear" w:color="auto" w:fill="auto"/>
          </w:tcPr>
          <w:p w14:paraId="0FF37614" w14:textId="1C58F9F3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A058EF2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99DCD" w14:textId="75127FDB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2D378AAE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FFA72" w14:textId="61BFFE0D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70" w:type="dxa"/>
            <w:shd w:val="clear" w:color="auto" w:fill="auto"/>
          </w:tcPr>
          <w:p w14:paraId="33C7BAF6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C3727" w14:textId="1D821E8D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0D7322" w:rsidRPr="00305B15" w14:paraId="0326D754" w14:textId="77777777" w:rsidTr="004363EC">
        <w:tc>
          <w:tcPr>
            <w:tcW w:w="4072" w:type="dxa"/>
          </w:tcPr>
          <w:p w14:paraId="19B1DC8C" w14:textId="032D2611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5766AEFA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62D3D" w14:textId="1E1B9E72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  <w:tc>
          <w:tcPr>
            <w:tcW w:w="270" w:type="dxa"/>
            <w:shd w:val="clear" w:color="auto" w:fill="auto"/>
          </w:tcPr>
          <w:p w14:paraId="3D424F35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57A1F" w14:textId="4B84014D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shd w:val="clear" w:color="auto" w:fill="auto"/>
          </w:tcPr>
          <w:p w14:paraId="058AD740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05983" w14:textId="0E63F106" w:rsidR="000D7322" w:rsidRPr="00DD5C04" w:rsidRDefault="000D7322" w:rsidP="00DD5C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5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D7322" w:rsidRPr="00305B15" w14:paraId="0CE24447" w14:textId="77777777" w:rsidTr="004363EC">
        <w:trPr>
          <w:trHeight w:val="70"/>
        </w:trPr>
        <w:tc>
          <w:tcPr>
            <w:tcW w:w="4072" w:type="dxa"/>
            <w:shd w:val="clear" w:color="auto" w:fill="auto"/>
          </w:tcPr>
          <w:p w14:paraId="30DA8CCD" w14:textId="2000CDBD" w:rsidR="000D7322" w:rsidRPr="009C0B09" w:rsidRDefault="000D7322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B5869BE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C6CB" w14:textId="6285AE36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54,748</w:t>
            </w:r>
          </w:p>
        </w:tc>
        <w:tc>
          <w:tcPr>
            <w:tcW w:w="270" w:type="dxa"/>
            <w:shd w:val="clear" w:color="auto" w:fill="auto"/>
          </w:tcPr>
          <w:p w14:paraId="15953C81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504A3" w14:textId="3D7938C4" w:rsidR="000D7322" w:rsidRPr="009C0B09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FB5A8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F8BD" w14:textId="6E83874D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54,748</w:t>
            </w:r>
          </w:p>
        </w:tc>
      </w:tr>
      <w:tr w:rsidR="000D7322" w:rsidRPr="00305B15" w14:paraId="3735419F" w14:textId="77777777" w:rsidTr="004363EC">
        <w:tc>
          <w:tcPr>
            <w:tcW w:w="4072" w:type="dxa"/>
          </w:tcPr>
          <w:p w14:paraId="5F62148F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0BB97B3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B3517" w14:textId="7C97E772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23,603</w:t>
            </w:r>
          </w:p>
        </w:tc>
        <w:tc>
          <w:tcPr>
            <w:tcW w:w="270" w:type="dxa"/>
            <w:shd w:val="clear" w:color="auto" w:fill="auto"/>
          </w:tcPr>
          <w:p w14:paraId="2AF096C9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57848" w14:textId="01829093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11,866</w:t>
            </w:r>
          </w:p>
        </w:tc>
        <w:tc>
          <w:tcPr>
            <w:tcW w:w="270" w:type="dxa"/>
            <w:shd w:val="clear" w:color="auto" w:fill="auto"/>
          </w:tcPr>
          <w:p w14:paraId="1A744524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D279A" w14:textId="3C54E7D5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35,469</w:t>
            </w:r>
          </w:p>
        </w:tc>
      </w:tr>
      <w:tr w:rsidR="000D7322" w:rsidRPr="00305B15" w14:paraId="5601BE0F" w14:textId="77777777" w:rsidTr="004363EC">
        <w:tc>
          <w:tcPr>
            <w:tcW w:w="4072" w:type="dxa"/>
          </w:tcPr>
          <w:p w14:paraId="2C57B941" w14:textId="19F45CE9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3C6AC6FC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07940" w14:textId="3529F9E9" w:rsidR="000D7322" w:rsidRPr="009C0B09" w:rsidRDefault="006B0C9C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0B0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7B1885EE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D6FB10" w14:textId="1970D4AA" w:rsidR="000D7322" w:rsidRPr="009C0B09" w:rsidRDefault="0020790D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(146)</w:t>
            </w:r>
          </w:p>
        </w:tc>
        <w:tc>
          <w:tcPr>
            <w:tcW w:w="270" w:type="dxa"/>
            <w:shd w:val="clear" w:color="auto" w:fill="auto"/>
          </w:tcPr>
          <w:p w14:paraId="306A7B8A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12382D" w14:textId="4918E989" w:rsidR="000D7322" w:rsidRPr="009C0B09" w:rsidRDefault="0020790D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7322" w:rsidRPr="00305B15" w14:paraId="27AA6F03" w14:textId="77777777" w:rsidTr="004363EC">
        <w:tc>
          <w:tcPr>
            <w:tcW w:w="4072" w:type="dxa"/>
            <w:shd w:val="clear" w:color="auto" w:fill="auto"/>
          </w:tcPr>
          <w:p w14:paraId="3A6A3B14" w14:textId="0708F80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8693EF7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A26B" w14:textId="0C40854E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78,497</w:t>
            </w:r>
          </w:p>
        </w:tc>
        <w:tc>
          <w:tcPr>
            <w:tcW w:w="270" w:type="dxa"/>
            <w:shd w:val="clear" w:color="auto" w:fill="auto"/>
          </w:tcPr>
          <w:p w14:paraId="30738364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466B9" w14:textId="4B1FD370" w:rsidR="000D7322" w:rsidRPr="009C0B09" w:rsidRDefault="009C0B09" w:rsidP="0020790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11,720</w:t>
            </w:r>
          </w:p>
        </w:tc>
        <w:tc>
          <w:tcPr>
            <w:tcW w:w="270" w:type="dxa"/>
            <w:shd w:val="clear" w:color="auto" w:fill="auto"/>
          </w:tcPr>
          <w:p w14:paraId="2465B5CE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C5735" w14:textId="6EBAA9F4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90,217</w:t>
            </w:r>
          </w:p>
        </w:tc>
      </w:tr>
      <w:tr w:rsidR="000D7322" w:rsidRPr="00305B15" w14:paraId="61E12682" w14:textId="77777777" w:rsidTr="004363EC">
        <w:tc>
          <w:tcPr>
            <w:tcW w:w="4072" w:type="dxa"/>
            <w:shd w:val="clear" w:color="auto" w:fill="auto"/>
          </w:tcPr>
          <w:p w14:paraId="50718926" w14:textId="2C543050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76673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20D9C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0E1D3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58C8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ED788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F6561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7322" w:rsidRPr="00305B15" w14:paraId="2F16D707" w14:textId="77777777" w:rsidTr="004363EC">
        <w:tc>
          <w:tcPr>
            <w:tcW w:w="4072" w:type="dxa"/>
            <w:shd w:val="clear" w:color="auto" w:fill="auto"/>
          </w:tcPr>
          <w:p w14:paraId="31F8B58D" w14:textId="23722C9B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36" w:type="dxa"/>
          </w:tcPr>
          <w:p w14:paraId="2D59BBC3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75DE0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D9271B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DEA49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D1C432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06532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7322" w:rsidRPr="00305B15" w14:paraId="08BA7C7D" w14:textId="77777777" w:rsidTr="004363EC">
        <w:tc>
          <w:tcPr>
            <w:tcW w:w="4072" w:type="dxa"/>
            <w:shd w:val="clear" w:color="auto" w:fill="auto"/>
          </w:tcPr>
          <w:p w14:paraId="1A43FECD" w14:textId="7B6F582B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C0B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D92B2BC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3038F" w14:textId="123E5E42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22,845</w:t>
            </w:r>
          </w:p>
        </w:tc>
        <w:tc>
          <w:tcPr>
            <w:tcW w:w="270" w:type="dxa"/>
            <w:shd w:val="clear" w:color="auto" w:fill="auto"/>
          </w:tcPr>
          <w:p w14:paraId="16FC476A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C6567" w14:textId="4FAA3F53" w:rsidR="000D7322" w:rsidRPr="009C0B09" w:rsidRDefault="000D7322" w:rsidP="000D732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B0D96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A52649" w14:textId="7546BCD6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22,845</w:t>
            </w:r>
          </w:p>
        </w:tc>
      </w:tr>
      <w:tr w:rsidR="000D7322" w:rsidRPr="00305B15" w14:paraId="6854F8E6" w14:textId="77777777" w:rsidTr="004363EC">
        <w:tc>
          <w:tcPr>
            <w:tcW w:w="4072" w:type="dxa"/>
            <w:shd w:val="clear" w:color="auto" w:fill="auto"/>
          </w:tcPr>
          <w:p w14:paraId="75468333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2D2439C8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1A06A" w14:textId="09B36119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270" w:type="dxa"/>
            <w:shd w:val="clear" w:color="auto" w:fill="auto"/>
          </w:tcPr>
          <w:p w14:paraId="1E33C2E0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7BFFA" w14:textId="4E30BEF7" w:rsidR="000D7322" w:rsidRPr="009C0B09" w:rsidRDefault="000D7322" w:rsidP="000D732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CA0EE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68C66" w14:textId="03A50038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</w:tr>
      <w:tr w:rsidR="000D7322" w:rsidRPr="00305B15" w14:paraId="7B87A747" w14:textId="77777777" w:rsidTr="004363EC">
        <w:tc>
          <w:tcPr>
            <w:tcW w:w="4072" w:type="dxa"/>
            <w:shd w:val="clear" w:color="auto" w:fill="auto"/>
          </w:tcPr>
          <w:p w14:paraId="50127752" w14:textId="746CC266" w:rsidR="000D7322" w:rsidRPr="009C0B09" w:rsidRDefault="000D7322" w:rsidP="0043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236" w:type="dxa"/>
          </w:tcPr>
          <w:p w14:paraId="6F78739B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5556" w14:textId="3A199705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27,995</w:t>
            </w:r>
          </w:p>
        </w:tc>
        <w:tc>
          <w:tcPr>
            <w:tcW w:w="270" w:type="dxa"/>
            <w:shd w:val="clear" w:color="auto" w:fill="auto"/>
          </w:tcPr>
          <w:p w14:paraId="68C79A1C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4029" w14:textId="02C36779" w:rsidR="000D7322" w:rsidRPr="009C0B09" w:rsidRDefault="000D7322" w:rsidP="000D732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61F43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AEECB" w14:textId="1D653978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27,995</w:t>
            </w:r>
          </w:p>
        </w:tc>
      </w:tr>
      <w:tr w:rsidR="000D7322" w:rsidRPr="00305B15" w14:paraId="18BB0C87" w14:textId="77777777" w:rsidTr="004363EC">
        <w:tc>
          <w:tcPr>
            <w:tcW w:w="4072" w:type="dxa"/>
            <w:shd w:val="clear" w:color="auto" w:fill="auto"/>
          </w:tcPr>
          <w:p w14:paraId="1E293E37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2F447B5B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03B0D" w14:textId="0A320F00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5,270</w:t>
            </w:r>
          </w:p>
        </w:tc>
        <w:tc>
          <w:tcPr>
            <w:tcW w:w="270" w:type="dxa"/>
            <w:shd w:val="clear" w:color="auto" w:fill="auto"/>
          </w:tcPr>
          <w:p w14:paraId="5CC64381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88747" w14:textId="2F55B56C" w:rsidR="000D7322" w:rsidRPr="009C0B09" w:rsidRDefault="0020790D" w:rsidP="000D732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7958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E1AE8" w14:textId="67B4BA69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sz w:val="30"/>
                <w:szCs w:val="30"/>
              </w:rPr>
              <w:t>5,270</w:t>
            </w:r>
          </w:p>
        </w:tc>
      </w:tr>
      <w:tr w:rsidR="000D7322" w:rsidRPr="00305B15" w14:paraId="1C846BC4" w14:textId="77777777" w:rsidTr="004363EC">
        <w:tc>
          <w:tcPr>
            <w:tcW w:w="4072" w:type="dxa"/>
            <w:shd w:val="clear" w:color="auto" w:fill="auto"/>
          </w:tcPr>
          <w:p w14:paraId="54E5FF8F" w14:textId="78D4028D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68A0205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F4196" w14:textId="16E568EC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33,265</w:t>
            </w:r>
          </w:p>
        </w:tc>
        <w:tc>
          <w:tcPr>
            <w:tcW w:w="270" w:type="dxa"/>
            <w:shd w:val="clear" w:color="auto" w:fill="auto"/>
          </w:tcPr>
          <w:p w14:paraId="0133C068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91001" w14:textId="24B1CE94" w:rsidR="000D7322" w:rsidRPr="009C0B09" w:rsidRDefault="0020790D" w:rsidP="000D732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7C602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04AE" w14:textId="1F87BFB6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33,265</w:t>
            </w:r>
          </w:p>
        </w:tc>
      </w:tr>
      <w:tr w:rsidR="000D7322" w:rsidRPr="00305B15" w14:paraId="4731739A" w14:textId="77777777" w:rsidTr="004363EC">
        <w:tc>
          <w:tcPr>
            <w:tcW w:w="4072" w:type="dxa"/>
            <w:shd w:val="clear" w:color="auto" w:fill="auto"/>
          </w:tcPr>
          <w:p w14:paraId="1F270F0E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793F30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4B37C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666866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EE6B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A3ECA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7C8A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322" w:rsidRPr="00305B15" w14:paraId="468AED2A" w14:textId="77777777" w:rsidTr="004363EC">
        <w:tc>
          <w:tcPr>
            <w:tcW w:w="4072" w:type="dxa"/>
            <w:shd w:val="clear" w:color="auto" w:fill="auto"/>
          </w:tcPr>
          <w:p w14:paraId="4F2CC0FF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02F4DF9E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BDC94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99FDEF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FA520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E744C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05FDF" w14:textId="7777777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322" w:rsidRPr="00305B15" w14:paraId="719BB369" w14:textId="77777777" w:rsidTr="004363EC">
        <w:tc>
          <w:tcPr>
            <w:tcW w:w="4072" w:type="dxa"/>
            <w:shd w:val="clear" w:color="auto" w:fill="auto"/>
          </w:tcPr>
          <w:p w14:paraId="5AB94789" w14:textId="671F8FF3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0FA4676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973A3" w14:textId="7B574F87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26,753</w:t>
            </w:r>
          </w:p>
        </w:tc>
        <w:tc>
          <w:tcPr>
            <w:tcW w:w="270" w:type="dxa"/>
            <w:shd w:val="clear" w:color="auto" w:fill="auto"/>
          </w:tcPr>
          <w:p w14:paraId="245610C1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CD7C1B" w14:textId="22E77758" w:rsidR="000D7322" w:rsidRPr="009C0B09" w:rsidRDefault="000D7322" w:rsidP="000D73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1ECFEE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BB92B" w14:textId="5F5BA6BF" w:rsidR="000D7322" w:rsidRPr="009C0B09" w:rsidRDefault="000D7322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26,753</w:t>
            </w:r>
          </w:p>
        </w:tc>
      </w:tr>
      <w:tr w:rsidR="000D7322" w:rsidRPr="00EC4287" w14:paraId="3D3C9499" w14:textId="77777777" w:rsidTr="004363EC">
        <w:tc>
          <w:tcPr>
            <w:tcW w:w="4072" w:type="dxa"/>
            <w:shd w:val="clear" w:color="auto" w:fill="auto"/>
          </w:tcPr>
          <w:p w14:paraId="7D3EA8AB" w14:textId="43F2EE58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7D9AD1E" w14:textId="77777777" w:rsidR="000D7322" w:rsidRPr="009C0B09" w:rsidRDefault="000D7322" w:rsidP="000D73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955EA" w14:textId="778B9163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45,232</w:t>
            </w:r>
          </w:p>
        </w:tc>
        <w:tc>
          <w:tcPr>
            <w:tcW w:w="270" w:type="dxa"/>
            <w:shd w:val="clear" w:color="auto" w:fill="auto"/>
          </w:tcPr>
          <w:p w14:paraId="4AB1D417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24748" w14:textId="0762A6D8" w:rsidR="000D7322" w:rsidRPr="009C0B09" w:rsidRDefault="009C0B09" w:rsidP="0020790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11,720</w:t>
            </w:r>
          </w:p>
        </w:tc>
        <w:tc>
          <w:tcPr>
            <w:tcW w:w="270" w:type="dxa"/>
            <w:shd w:val="clear" w:color="auto" w:fill="auto"/>
          </w:tcPr>
          <w:p w14:paraId="75154F39" w14:textId="77777777" w:rsidR="000D7322" w:rsidRPr="009C0B09" w:rsidRDefault="000D7322" w:rsidP="000D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D3524" w14:textId="56691274" w:rsidR="000D7322" w:rsidRPr="009C0B09" w:rsidRDefault="009C0B09" w:rsidP="000D732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56,952</w:t>
            </w:r>
          </w:p>
        </w:tc>
      </w:tr>
    </w:tbl>
    <w:p w14:paraId="581D8859" w14:textId="64CBEBAA" w:rsidR="00787E90" w:rsidRPr="00EC4287" w:rsidRDefault="00787E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E1CB31E" w14:textId="2E10885A" w:rsidR="00A20E88" w:rsidRPr="00EC4287" w:rsidRDefault="00A20E8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B4BA150" w14:textId="2F7851E1" w:rsidR="00A20E88" w:rsidRPr="00EC4287" w:rsidRDefault="00A20E8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5E9FA15" w14:textId="4C3B2E1B" w:rsidR="005933BC" w:rsidRPr="00EC4287" w:rsidRDefault="0059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</w:rPr>
        <w:br w:type="page"/>
      </w:r>
    </w:p>
    <w:p w14:paraId="0004A536" w14:textId="412E1D52" w:rsidR="00A349AC" w:rsidRPr="00A229B1" w:rsidRDefault="00A944C1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4119A6B4" w14:textId="2C8FBA8A" w:rsidR="00A83310" w:rsidRPr="00EC4287" w:rsidRDefault="00A83310" w:rsidP="00A20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3628C8DA" w14:textId="33D18A4C" w:rsidR="0041665E" w:rsidRPr="00EC4287" w:rsidRDefault="0041665E" w:rsidP="0041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0F40DFC" w14:textId="0BB2E744" w:rsidR="0041665E" w:rsidRPr="00EC4287" w:rsidRDefault="0041665E" w:rsidP="0041665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กลุ่มบริษัทและบริษัทรับรู้รายการและวัดมูลค่าหนี้สินทางการเงินตามที่เปิดเผยในหมายเหตุข้อ </w:t>
      </w:r>
      <w:r w:rsidRPr="00EC4287">
        <w:rPr>
          <w:rFonts w:asciiTheme="majorBidi" w:hAnsiTheme="majorBidi" w:cstheme="majorBidi"/>
          <w:sz w:val="30"/>
          <w:szCs w:val="30"/>
        </w:rPr>
        <w:t>2</w:t>
      </w:r>
      <w:r w:rsidR="00BC5EA3">
        <w:rPr>
          <w:rFonts w:asciiTheme="majorBidi" w:hAnsiTheme="majorBidi" w:cstheme="majorBidi"/>
          <w:sz w:val="30"/>
          <w:szCs w:val="30"/>
        </w:rPr>
        <w:t>5</w:t>
      </w:r>
    </w:p>
    <w:p w14:paraId="3E6E97DF" w14:textId="33C52506" w:rsidR="0041665E" w:rsidRPr="00EC4287" w:rsidRDefault="0041665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Theme="majorBidi" w:hAnsiTheme="majorBidi" w:cstheme="majorBidi"/>
          <w:b/>
          <w:b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321"/>
        <w:gridCol w:w="963"/>
        <w:gridCol w:w="239"/>
        <w:gridCol w:w="967"/>
        <w:gridCol w:w="236"/>
        <w:gridCol w:w="961"/>
        <w:gridCol w:w="236"/>
        <w:gridCol w:w="880"/>
      </w:tblGrid>
      <w:tr w:rsidR="00A83310" w:rsidRPr="00EC4287" w14:paraId="6C7E0B96" w14:textId="77777777" w:rsidTr="00B5362C">
        <w:trPr>
          <w:tblHeader/>
        </w:trPr>
        <w:tc>
          <w:tcPr>
            <w:tcW w:w="3105" w:type="dxa"/>
          </w:tcPr>
          <w:p w14:paraId="7916A0EE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428BDD9" w14:textId="77777777" w:rsidR="00A83310" w:rsidRPr="00EC4287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</w:tcPr>
          <w:p w14:paraId="5A08238B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9" w:type="dxa"/>
            <w:gridSpan w:val="3"/>
          </w:tcPr>
          <w:p w14:paraId="05487320" w14:textId="77777777" w:rsidR="00A83310" w:rsidRPr="00EC4287" w:rsidRDefault="00A83310" w:rsidP="002D6A8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754E1E" w14:textId="77777777" w:rsidR="00A83310" w:rsidRPr="00EC4287" w:rsidRDefault="00A83310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7" w:type="dxa"/>
            <w:gridSpan w:val="3"/>
          </w:tcPr>
          <w:p w14:paraId="7A42B747" w14:textId="77777777" w:rsidR="00A83310" w:rsidRPr="00EC4287" w:rsidRDefault="00A83310" w:rsidP="002D6A8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310" w:rsidRPr="00EC4287" w14:paraId="468403F8" w14:textId="77777777" w:rsidTr="00B5362C">
        <w:trPr>
          <w:tblHeader/>
        </w:trPr>
        <w:tc>
          <w:tcPr>
            <w:tcW w:w="3105" w:type="dxa"/>
          </w:tcPr>
          <w:p w14:paraId="2E743673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B5995CC" w14:textId="53305D4D" w:rsidR="00A83310" w:rsidRPr="00EC4287" w:rsidRDefault="0041665E" w:rsidP="002D6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1" w:type="dxa"/>
          </w:tcPr>
          <w:p w14:paraId="76D4798A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0479972" w14:textId="40C33C10" w:rsidR="00A83310" w:rsidRPr="00EC4287" w:rsidRDefault="000C1B33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D67D0F" w14:textId="77777777" w:rsidR="00A83310" w:rsidRPr="00EC4287" w:rsidRDefault="00A83310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0888FB3" w14:textId="70B478F6" w:rsidR="00A83310" w:rsidRPr="00EC4287" w:rsidRDefault="000C1B33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1FDAB68" w14:textId="77777777" w:rsidR="00A83310" w:rsidRPr="00EC4287" w:rsidRDefault="00A83310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BA5857B" w14:textId="24DF7938" w:rsidR="00A83310" w:rsidRPr="00EC4287" w:rsidRDefault="000C1B33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FE8B36" w14:textId="77777777" w:rsidR="00A83310" w:rsidRPr="00EC4287" w:rsidRDefault="00A83310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B2F740D" w14:textId="4DF5D8D3" w:rsidR="00A83310" w:rsidRPr="00EC4287" w:rsidRDefault="000C1B33" w:rsidP="002D6A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D732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A83310" w:rsidRPr="00EC4287" w14:paraId="5B83FAF4" w14:textId="77777777" w:rsidTr="00B5362C">
        <w:trPr>
          <w:tblHeader/>
        </w:trPr>
        <w:tc>
          <w:tcPr>
            <w:tcW w:w="3105" w:type="dxa"/>
          </w:tcPr>
          <w:p w14:paraId="5199147D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8B3DF9D" w14:textId="6B6D2376" w:rsidR="00A83310" w:rsidRPr="00EC4287" w:rsidRDefault="0041665E" w:rsidP="002D6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21" w:type="dxa"/>
          </w:tcPr>
          <w:p w14:paraId="279692EE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482" w:type="dxa"/>
            <w:gridSpan w:val="7"/>
          </w:tcPr>
          <w:p w14:paraId="568F88E7" w14:textId="77777777" w:rsidR="00A83310" w:rsidRPr="00EC4287" w:rsidRDefault="00A83310" w:rsidP="002D6A8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310" w:rsidRPr="00EC4287" w14:paraId="30C75257" w14:textId="77777777" w:rsidTr="00B5362C">
        <w:tc>
          <w:tcPr>
            <w:tcW w:w="3105" w:type="dxa"/>
          </w:tcPr>
          <w:p w14:paraId="713F5833" w14:textId="450C6293" w:rsidR="00A83310" w:rsidRPr="00EC4287" w:rsidRDefault="004363EC" w:rsidP="002D6A8A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64" w:type="dxa"/>
          </w:tcPr>
          <w:p w14:paraId="26279C82" w14:textId="77777777" w:rsidR="00A83310" w:rsidRPr="00EC4287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21" w:type="dxa"/>
          </w:tcPr>
          <w:p w14:paraId="58ABE3FE" w14:textId="77777777" w:rsidR="00A83310" w:rsidRPr="00EC4287" w:rsidRDefault="00A83310" w:rsidP="002D6A8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55566D06" w14:textId="77777777" w:rsidR="00A83310" w:rsidRPr="00EC4287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FA172A4" w14:textId="77777777" w:rsidR="00A83310" w:rsidRPr="00EC4287" w:rsidRDefault="00A83310" w:rsidP="002D6A8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14:paraId="1FB7FA43" w14:textId="77777777" w:rsidR="00A83310" w:rsidRPr="00EC4287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89967" w14:textId="77777777" w:rsidR="00A83310" w:rsidRPr="00EC4287" w:rsidRDefault="00A83310" w:rsidP="002D6A8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1" w:type="dxa"/>
          </w:tcPr>
          <w:p w14:paraId="14F2060C" w14:textId="77777777" w:rsidR="00A83310" w:rsidRPr="00EC4287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EB721" w14:textId="77777777" w:rsidR="00A83310" w:rsidRPr="00EC4287" w:rsidRDefault="00A83310" w:rsidP="002D6A8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14:paraId="32242C61" w14:textId="77777777" w:rsidR="00A83310" w:rsidRPr="00EC4287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322" w:rsidRPr="00EC4287" w14:paraId="614DA73A" w14:textId="77777777" w:rsidTr="00B5362C">
        <w:tc>
          <w:tcPr>
            <w:tcW w:w="3105" w:type="dxa"/>
          </w:tcPr>
          <w:p w14:paraId="69AEA9EC" w14:textId="77777777" w:rsidR="000D7322" w:rsidRPr="00EC4287" w:rsidRDefault="000D7322" w:rsidP="000D73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4" w:type="dxa"/>
          </w:tcPr>
          <w:p w14:paraId="6CB9A629" w14:textId="2CC144CB" w:rsidR="000D7322" w:rsidRPr="00EC4287" w:rsidRDefault="006141DB" w:rsidP="000D73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41DB">
              <w:rPr>
                <w:rFonts w:asciiTheme="majorBidi" w:hAnsiTheme="majorBidi" w:cstheme="majorBidi"/>
                <w:bCs/>
                <w:sz w:val="30"/>
                <w:szCs w:val="30"/>
              </w:rPr>
              <w:t>2.80</w:t>
            </w:r>
          </w:p>
        </w:tc>
        <w:tc>
          <w:tcPr>
            <w:tcW w:w="321" w:type="dxa"/>
          </w:tcPr>
          <w:p w14:paraId="29287486" w14:textId="77777777" w:rsidR="000D7322" w:rsidRPr="00EC4287" w:rsidRDefault="000D7322" w:rsidP="000D73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00AF573" w14:textId="6EFB556E" w:rsidR="000D7322" w:rsidRPr="00EC4287" w:rsidRDefault="006141DB" w:rsidP="000D73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203,000</w:t>
            </w:r>
          </w:p>
        </w:tc>
        <w:tc>
          <w:tcPr>
            <w:tcW w:w="239" w:type="dxa"/>
          </w:tcPr>
          <w:p w14:paraId="0F76FC2C" w14:textId="77777777" w:rsidR="000D7322" w:rsidRPr="00EC4287" w:rsidRDefault="000D7322" w:rsidP="000D73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62B4CAB8" w14:textId="1DE585CD" w:rsidR="000D7322" w:rsidRPr="00EC4287" w:rsidRDefault="000D7322" w:rsidP="000D732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188,801</w:t>
            </w:r>
          </w:p>
        </w:tc>
        <w:tc>
          <w:tcPr>
            <w:tcW w:w="236" w:type="dxa"/>
          </w:tcPr>
          <w:p w14:paraId="4CD1F186" w14:textId="77777777" w:rsidR="000D7322" w:rsidRPr="00EC4287" w:rsidRDefault="000D7322" w:rsidP="000D73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</w:tcPr>
          <w:p w14:paraId="2D2B851C" w14:textId="078CD9AA" w:rsidR="000D7322" w:rsidRPr="00EC4287" w:rsidRDefault="006141DB" w:rsidP="000D73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4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  <w:tc>
          <w:tcPr>
            <w:tcW w:w="236" w:type="dxa"/>
          </w:tcPr>
          <w:p w14:paraId="799E5E6E" w14:textId="77777777" w:rsidR="000D7322" w:rsidRPr="00EC4287" w:rsidRDefault="000D7322" w:rsidP="000D73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4B99AB4E" w14:textId="7CAB1FDD" w:rsidR="000D7322" w:rsidRPr="00EC4287" w:rsidRDefault="000D7322" w:rsidP="000D732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78,000</w:t>
            </w:r>
          </w:p>
        </w:tc>
      </w:tr>
      <w:tr w:rsidR="005E358D" w:rsidRPr="00EC4287" w14:paraId="560E479E" w14:textId="77777777" w:rsidTr="00B5362C">
        <w:tc>
          <w:tcPr>
            <w:tcW w:w="3105" w:type="dxa"/>
          </w:tcPr>
          <w:p w14:paraId="0AF6418D" w14:textId="5B533DAA" w:rsidR="005E358D" w:rsidRPr="00EC4287" w:rsidRDefault="005E358D" w:rsidP="005E358D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243D749F" w14:textId="068EB016" w:rsidR="005E358D" w:rsidRPr="00EC4287" w:rsidRDefault="005A0BFC" w:rsidP="005E358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0BFC">
              <w:rPr>
                <w:rFonts w:asciiTheme="majorBidi" w:hAnsiTheme="majorBidi" w:cstheme="majorBidi"/>
                <w:bCs/>
                <w:sz w:val="30"/>
                <w:szCs w:val="30"/>
              </w:rPr>
              <w:t>3.60 - 10.85</w:t>
            </w:r>
          </w:p>
        </w:tc>
        <w:tc>
          <w:tcPr>
            <w:tcW w:w="321" w:type="dxa"/>
          </w:tcPr>
          <w:p w14:paraId="64AFCCA7" w14:textId="77777777" w:rsidR="005E358D" w:rsidRPr="00EC4287" w:rsidRDefault="005E358D" w:rsidP="005E358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74B1B27" w14:textId="55ED8339" w:rsidR="005E358D" w:rsidRPr="00EC4287" w:rsidRDefault="005A0BFC" w:rsidP="005E35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0BFC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  <w:tc>
          <w:tcPr>
            <w:tcW w:w="239" w:type="dxa"/>
          </w:tcPr>
          <w:p w14:paraId="275D8402" w14:textId="77777777" w:rsidR="005E358D" w:rsidRPr="00EC4287" w:rsidRDefault="005E358D" w:rsidP="005E358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99DF63A" w14:textId="18E55BE3" w:rsidR="005E358D" w:rsidRPr="00EC4287" w:rsidRDefault="005E358D" w:rsidP="005E358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78,687</w:t>
            </w:r>
          </w:p>
        </w:tc>
        <w:tc>
          <w:tcPr>
            <w:tcW w:w="236" w:type="dxa"/>
          </w:tcPr>
          <w:p w14:paraId="4BFBDD12" w14:textId="77777777" w:rsidR="005E358D" w:rsidRPr="00EC4287" w:rsidRDefault="005E358D" w:rsidP="005E358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5CD8C1" w14:textId="36F90AA4" w:rsidR="005E358D" w:rsidRPr="00EC4287" w:rsidRDefault="005A0BFC" w:rsidP="005E35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0B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54,248</w:t>
            </w:r>
          </w:p>
        </w:tc>
        <w:tc>
          <w:tcPr>
            <w:tcW w:w="236" w:type="dxa"/>
          </w:tcPr>
          <w:p w14:paraId="3CF41617" w14:textId="77777777" w:rsidR="005E358D" w:rsidRPr="00EC4287" w:rsidRDefault="005E358D" w:rsidP="005E358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B00501C" w14:textId="5474C4DA" w:rsidR="005E358D" w:rsidRPr="00EC4287" w:rsidRDefault="005E358D" w:rsidP="005E358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97,072</w:t>
            </w:r>
          </w:p>
        </w:tc>
      </w:tr>
      <w:tr w:rsidR="000D7322" w:rsidRPr="00EC4287" w14:paraId="6D9729D4" w14:textId="77777777" w:rsidTr="00B5362C">
        <w:trPr>
          <w:trHeight w:val="172"/>
        </w:trPr>
        <w:tc>
          <w:tcPr>
            <w:tcW w:w="3105" w:type="dxa"/>
            <w:vAlign w:val="bottom"/>
          </w:tcPr>
          <w:p w14:paraId="44AE96BD" w14:textId="3C0655A6" w:rsidR="000D7322" w:rsidRPr="00EC4287" w:rsidRDefault="000D7322" w:rsidP="000D73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64" w:type="dxa"/>
            <w:vAlign w:val="bottom"/>
          </w:tcPr>
          <w:p w14:paraId="78D9B01E" w14:textId="77777777" w:rsidR="000D7322" w:rsidRPr="00EC4287" w:rsidRDefault="000D7322" w:rsidP="000D73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52465879" w14:textId="77777777" w:rsidR="000D7322" w:rsidRPr="00EC4287" w:rsidRDefault="000D7322" w:rsidP="000D73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CF13F" w14:textId="172F1555" w:rsidR="000D7322" w:rsidRPr="00EC4287" w:rsidRDefault="005A0BFC" w:rsidP="000D73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A0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247,935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7FEF2E" w14:textId="77777777" w:rsidR="000D7322" w:rsidRPr="00EC4287" w:rsidRDefault="000D7322" w:rsidP="000D73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783C3" w14:textId="787DD07F" w:rsidR="000D7322" w:rsidRPr="00EC4287" w:rsidRDefault="000D7322" w:rsidP="000D73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267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6B7B1" w14:textId="77777777" w:rsidR="000D7322" w:rsidRPr="00EC4287" w:rsidRDefault="000D7322" w:rsidP="000D73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1D1B2" w14:textId="178ACE0D" w:rsidR="000D7322" w:rsidRPr="00EC4287" w:rsidRDefault="005A0BFC" w:rsidP="000D73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0B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169,248</w:t>
            </w:r>
          </w:p>
        </w:tc>
        <w:tc>
          <w:tcPr>
            <w:tcW w:w="236" w:type="dxa"/>
            <w:vAlign w:val="bottom"/>
          </w:tcPr>
          <w:p w14:paraId="7566960B" w14:textId="77777777" w:rsidR="000D7322" w:rsidRPr="00EC4287" w:rsidRDefault="000D7322" w:rsidP="000D73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711EA" w14:textId="5FA15B5A" w:rsidR="000D7322" w:rsidRPr="00EC4287" w:rsidRDefault="000D7322" w:rsidP="000D7322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175,072</w:t>
            </w:r>
          </w:p>
        </w:tc>
      </w:tr>
    </w:tbl>
    <w:p w14:paraId="7710E663" w14:textId="23718464" w:rsidR="000D7322" w:rsidRDefault="000D7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A2A4B87" w14:textId="39D80B4B" w:rsidR="00385DBD" w:rsidRPr="00A229B1" w:rsidRDefault="00385DBD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5E8A6357" w14:textId="7E11F737" w:rsidR="00527F0E" w:rsidRPr="00EC4287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78D7A" w14:textId="0A7207D5" w:rsidR="00527F0E" w:rsidRPr="00EC4287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58EA30" w14:textId="578CEF03" w:rsidR="00527F0E" w:rsidRPr="00EC4287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เจ้าหนี้การค้าและเจ้าหนี้อื่นแสดงในราคาทุนตัดจำหน่าย</w:t>
      </w:r>
    </w:p>
    <w:p w14:paraId="03A04247" w14:textId="77777777" w:rsidR="00952941" w:rsidRPr="00EC4287" w:rsidRDefault="0095294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61" w:type="dxa"/>
        <w:tblInd w:w="446" w:type="dxa"/>
        <w:tblLook w:val="01E0" w:firstRow="1" w:lastRow="1" w:firstColumn="1" w:lastColumn="1" w:noHBand="0" w:noVBand="0"/>
      </w:tblPr>
      <w:tblGrid>
        <w:gridCol w:w="4145"/>
        <w:gridCol w:w="1009"/>
        <w:gridCol w:w="291"/>
        <w:gridCol w:w="1022"/>
        <w:gridCol w:w="263"/>
        <w:gridCol w:w="1055"/>
        <w:gridCol w:w="267"/>
        <w:gridCol w:w="1009"/>
      </w:tblGrid>
      <w:tr w:rsidR="00952941" w:rsidRPr="00EC4287" w14:paraId="66202A37" w14:textId="77777777" w:rsidTr="00390D9E">
        <w:tc>
          <w:tcPr>
            <w:tcW w:w="4145" w:type="dxa"/>
            <w:vMerge w:val="restart"/>
            <w:shd w:val="clear" w:color="auto" w:fill="auto"/>
          </w:tcPr>
          <w:p w14:paraId="361B552A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519F0F03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5E0FCF5D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1F93047E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941" w:rsidRPr="00EC4287" w14:paraId="43DD0A43" w14:textId="77777777" w:rsidTr="00390D9E">
        <w:tc>
          <w:tcPr>
            <w:tcW w:w="4145" w:type="dxa"/>
            <w:vMerge/>
            <w:shd w:val="clear" w:color="auto" w:fill="auto"/>
          </w:tcPr>
          <w:p w14:paraId="7B007504" w14:textId="77777777" w:rsidR="00952941" w:rsidRPr="00EC4287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B961004" w14:textId="05D95A2F" w:rsidR="00952941" w:rsidRPr="00EC4287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C66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26F14325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0A9A62E" w14:textId="1505FE1D" w:rsidR="00952941" w:rsidRPr="00EC4287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C66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5758EDFA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9AE83AA" w14:textId="68580DBA" w:rsidR="00952941" w:rsidRPr="00EC4287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C66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6FDBD32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F4FCFA0" w14:textId="26D6AF48" w:rsidR="00952941" w:rsidRPr="00EC4287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C66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952941" w:rsidRPr="00EC4287" w14:paraId="39A21F59" w14:textId="77777777" w:rsidTr="00390D9E">
        <w:tc>
          <w:tcPr>
            <w:tcW w:w="4145" w:type="dxa"/>
            <w:shd w:val="clear" w:color="auto" w:fill="auto"/>
          </w:tcPr>
          <w:p w14:paraId="11DF7DB7" w14:textId="77777777" w:rsidR="00952941" w:rsidRPr="00EC4287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916" w:type="dxa"/>
            <w:gridSpan w:val="7"/>
            <w:shd w:val="clear" w:color="auto" w:fill="auto"/>
          </w:tcPr>
          <w:p w14:paraId="45E692FF" w14:textId="77777777" w:rsidR="00952941" w:rsidRPr="00EC4287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61E" w:rsidRPr="00EC4287" w14:paraId="558A9D26" w14:textId="77777777" w:rsidTr="001E33B8">
        <w:tc>
          <w:tcPr>
            <w:tcW w:w="4145" w:type="dxa"/>
            <w:shd w:val="clear" w:color="auto" w:fill="auto"/>
          </w:tcPr>
          <w:p w14:paraId="1B996397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68E4B8E" w14:textId="6D50FBE6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7BF56D29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69B14A" w14:textId="4F27927F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1EC30CDF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BD18833" w14:textId="0CF4051A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67" w:type="dxa"/>
            <w:shd w:val="clear" w:color="auto" w:fill="auto"/>
          </w:tcPr>
          <w:p w14:paraId="7062E76A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54B403" w14:textId="3E4CF2A0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1C661E" w:rsidRPr="00EC4287" w14:paraId="7F20D686" w14:textId="77777777" w:rsidTr="001E33B8">
        <w:tc>
          <w:tcPr>
            <w:tcW w:w="4145" w:type="dxa"/>
            <w:shd w:val="clear" w:color="auto" w:fill="auto"/>
          </w:tcPr>
          <w:p w14:paraId="41BB8E46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34DFA9B" w14:textId="68F195DC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21,505</w:t>
            </w:r>
          </w:p>
        </w:tc>
        <w:tc>
          <w:tcPr>
            <w:tcW w:w="291" w:type="dxa"/>
            <w:shd w:val="clear" w:color="auto" w:fill="auto"/>
          </w:tcPr>
          <w:p w14:paraId="7193EAB7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2A06996" w14:textId="7B0BB2DF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13,225</w:t>
            </w:r>
          </w:p>
        </w:tc>
        <w:tc>
          <w:tcPr>
            <w:tcW w:w="263" w:type="dxa"/>
            <w:shd w:val="clear" w:color="auto" w:fill="auto"/>
          </w:tcPr>
          <w:p w14:paraId="6EFF8A1D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C626695" w14:textId="2F96F883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14,293</w:t>
            </w:r>
          </w:p>
        </w:tc>
        <w:tc>
          <w:tcPr>
            <w:tcW w:w="267" w:type="dxa"/>
            <w:shd w:val="clear" w:color="auto" w:fill="auto"/>
          </w:tcPr>
          <w:p w14:paraId="46063945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CFEF6B" w14:textId="33D936D9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13,213</w:t>
            </w:r>
          </w:p>
        </w:tc>
      </w:tr>
      <w:tr w:rsidR="001C661E" w:rsidRPr="00EC4287" w14:paraId="0E67E9A5" w14:textId="77777777" w:rsidTr="001E33B8">
        <w:tc>
          <w:tcPr>
            <w:tcW w:w="4145" w:type="dxa"/>
            <w:shd w:val="clear" w:color="auto" w:fill="auto"/>
          </w:tcPr>
          <w:p w14:paraId="29D2E039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19F0A2D5" w14:textId="08B8D37E" w:rsidR="001C661E" w:rsidRPr="00305B15" w:rsidRDefault="00305B15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B15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91" w:type="dxa"/>
            <w:shd w:val="clear" w:color="auto" w:fill="auto"/>
          </w:tcPr>
          <w:p w14:paraId="3FA37ABA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DA817FE" w14:textId="683695B6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63" w:type="dxa"/>
            <w:shd w:val="clear" w:color="auto" w:fill="auto"/>
          </w:tcPr>
          <w:p w14:paraId="34AD7717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7DBE8518" w14:textId="482061AE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6,763</w:t>
            </w:r>
          </w:p>
        </w:tc>
        <w:tc>
          <w:tcPr>
            <w:tcW w:w="267" w:type="dxa"/>
            <w:shd w:val="clear" w:color="auto" w:fill="auto"/>
          </w:tcPr>
          <w:p w14:paraId="1104DE76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02D70859" w14:textId="0EEBB31B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</w:tr>
      <w:tr w:rsidR="001C661E" w:rsidRPr="00EC4287" w14:paraId="0A6E75D8" w14:textId="77777777" w:rsidTr="001E33B8">
        <w:tc>
          <w:tcPr>
            <w:tcW w:w="4145" w:type="dxa"/>
            <w:shd w:val="clear" w:color="auto" w:fill="auto"/>
          </w:tcPr>
          <w:p w14:paraId="437B11F8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636D3C52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70AFFED6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AD04AE9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D6872B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280C2AC7" w14:textId="77777777" w:rsidR="001C661E" w:rsidRPr="00EC4287" w:rsidRDefault="001C661E" w:rsidP="001C661E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5D1E9EF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11086745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61E" w:rsidRPr="00EC4287" w14:paraId="01C6DD58" w14:textId="77777777" w:rsidTr="001E33B8">
        <w:tc>
          <w:tcPr>
            <w:tcW w:w="4145" w:type="dxa"/>
            <w:shd w:val="clear" w:color="auto" w:fill="auto"/>
          </w:tcPr>
          <w:p w14:paraId="4AABA6A6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9" w:type="dxa"/>
            <w:shd w:val="clear" w:color="auto" w:fill="auto"/>
          </w:tcPr>
          <w:p w14:paraId="36251D93" w14:textId="2CC6A42E" w:rsidR="001C661E" w:rsidRPr="00EC4287" w:rsidRDefault="00183E0C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91" w:type="dxa"/>
            <w:shd w:val="clear" w:color="auto" w:fill="auto"/>
          </w:tcPr>
          <w:p w14:paraId="48EC6020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F308FA8" w14:textId="3C5C6D93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74,327</w:t>
            </w:r>
          </w:p>
        </w:tc>
        <w:tc>
          <w:tcPr>
            <w:tcW w:w="263" w:type="dxa"/>
            <w:shd w:val="clear" w:color="auto" w:fill="auto"/>
          </w:tcPr>
          <w:p w14:paraId="7503E650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31A77370" w14:textId="3EEA6958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11,803</w:t>
            </w:r>
          </w:p>
        </w:tc>
        <w:tc>
          <w:tcPr>
            <w:tcW w:w="267" w:type="dxa"/>
            <w:shd w:val="clear" w:color="auto" w:fill="auto"/>
          </w:tcPr>
          <w:p w14:paraId="00046A94" w14:textId="77777777" w:rsidR="001C661E" w:rsidRPr="00EC4287" w:rsidRDefault="001C661E" w:rsidP="001C66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4796FE8" w14:textId="33A3D15B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71,040</w:t>
            </w:r>
          </w:p>
        </w:tc>
      </w:tr>
      <w:tr w:rsidR="001C661E" w:rsidRPr="00EC4287" w14:paraId="005B1B53" w14:textId="77777777" w:rsidTr="001E33B8">
        <w:tc>
          <w:tcPr>
            <w:tcW w:w="4145" w:type="dxa"/>
            <w:shd w:val="clear" w:color="auto" w:fill="auto"/>
          </w:tcPr>
          <w:p w14:paraId="452633F0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เงินประกันพนักงาน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A35627" w14:textId="34F30542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19,423</w:t>
            </w:r>
          </w:p>
        </w:tc>
        <w:tc>
          <w:tcPr>
            <w:tcW w:w="291" w:type="dxa"/>
            <w:shd w:val="clear" w:color="auto" w:fill="auto"/>
          </w:tcPr>
          <w:p w14:paraId="462D1073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9DCF666" w14:textId="179A150D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24,636</w:t>
            </w:r>
          </w:p>
        </w:tc>
        <w:tc>
          <w:tcPr>
            <w:tcW w:w="263" w:type="dxa"/>
            <w:shd w:val="clear" w:color="auto" w:fill="auto"/>
          </w:tcPr>
          <w:p w14:paraId="3CE5931A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492370" w14:textId="67C8F1A2" w:rsidR="001C661E" w:rsidRPr="00EC4287" w:rsidRDefault="00183E0C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17,905</w:t>
            </w:r>
          </w:p>
        </w:tc>
        <w:tc>
          <w:tcPr>
            <w:tcW w:w="267" w:type="dxa"/>
            <w:shd w:val="clear" w:color="auto" w:fill="auto"/>
          </w:tcPr>
          <w:p w14:paraId="66E1551B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8AC958" w14:textId="4DE06834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22,571</w:t>
            </w:r>
          </w:p>
        </w:tc>
      </w:tr>
      <w:tr w:rsidR="001C661E" w:rsidRPr="00EC4287" w14:paraId="2530C466" w14:textId="77777777" w:rsidTr="001E33B8">
        <w:tc>
          <w:tcPr>
            <w:tcW w:w="4145" w:type="dxa"/>
            <w:shd w:val="clear" w:color="auto" w:fill="auto"/>
          </w:tcPr>
          <w:p w14:paraId="4233F76C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D3E2" w14:textId="4B9A1095" w:rsidR="001C661E" w:rsidRPr="00EC4287" w:rsidRDefault="00790B89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40,362</w:t>
            </w:r>
          </w:p>
        </w:tc>
        <w:tc>
          <w:tcPr>
            <w:tcW w:w="291" w:type="dxa"/>
            <w:shd w:val="clear" w:color="auto" w:fill="auto"/>
          </w:tcPr>
          <w:p w14:paraId="677871AC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B4E5" w14:textId="14717411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22,842</w:t>
            </w:r>
          </w:p>
        </w:tc>
        <w:tc>
          <w:tcPr>
            <w:tcW w:w="263" w:type="dxa"/>
            <w:shd w:val="clear" w:color="auto" w:fill="auto"/>
          </w:tcPr>
          <w:p w14:paraId="2D016DC4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B100" w14:textId="176135E9" w:rsidR="001C661E" w:rsidRPr="00EC4287" w:rsidRDefault="00790B89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17,342</w:t>
            </w:r>
          </w:p>
        </w:tc>
        <w:tc>
          <w:tcPr>
            <w:tcW w:w="267" w:type="dxa"/>
            <w:shd w:val="clear" w:color="auto" w:fill="auto"/>
          </w:tcPr>
          <w:p w14:paraId="6F7F1AB3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02CBA" w14:textId="6D41C4DC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15,400</w:t>
            </w:r>
          </w:p>
        </w:tc>
      </w:tr>
      <w:tr w:rsidR="001C661E" w:rsidRPr="00EC4287" w14:paraId="392ED3FA" w14:textId="77777777" w:rsidTr="001E33B8">
        <w:trPr>
          <w:trHeight w:val="235"/>
        </w:trPr>
        <w:tc>
          <w:tcPr>
            <w:tcW w:w="4145" w:type="dxa"/>
            <w:shd w:val="clear" w:color="auto" w:fill="auto"/>
            <w:vAlign w:val="bottom"/>
          </w:tcPr>
          <w:p w14:paraId="5AEB3506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1B52" w14:textId="033F0E5B" w:rsidR="001C661E" w:rsidRPr="00EC4287" w:rsidRDefault="00790B89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95,688</w:t>
            </w:r>
          </w:p>
        </w:tc>
        <w:tc>
          <w:tcPr>
            <w:tcW w:w="291" w:type="dxa"/>
            <w:shd w:val="clear" w:color="auto" w:fill="auto"/>
          </w:tcPr>
          <w:p w14:paraId="114AE119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3A6D" w14:textId="119ECE5D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135,244</w:t>
            </w:r>
          </w:p>
        </w:tc>
        <w:tc>
          <w:tcPr>
            <w:tcW w:w="263" w:type="dxa"/>
            <w:shd w:val="clear" w:color="auto" w:fill="auto"/>
          </w:tcPr>
          <w:p w14:paraId="1D901FDF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3714D" w14:textId="5F17BDE4" w:rsidR="001C661E" w:rsidRPr="00EC4287" w:rsidRDefault="00790B89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68,395 </w:t>
            </w:r>
          </w:p>
        </w:tc>
        <w:tc>
          <w:tcPr>
            <w:tcW w:w="267" w:type="dxa"/>
            <w:shd w:val="clear" w:color="auto" w:fill="auto"/>
          </w:tcPr>
          <w:p w14:paraId="13BE5A4C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E423" w14:textId="5E702A71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125,181</w:t>
            </w:r>
          </w:p>
        </w:tc>
      </w:tr>
    </w:tbl>
    <w:p w14:paraId="559F932B" w14:textId="7775D8EA" w:rsidR="005742D6" w:rsidRDefault="005742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F0F933F" w14:textId="1390DD0A" w:rsidR="005E358D" w:rsidRDefault="005E358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77C7391" w14:textId="3C6A5E96" w:rsidR="005E358D" w:rsidRDefault="005E358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7BB8352" w14:textId="77777777" w:rsidR="005E358D" w:rsidRPr="00EC4287" w:rsidRDefault="005E358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A0B723A" w14:textId="35FFED2E" w:rsidR="007711E0" w:rsidRPr="00A229B1" w:rsidRDefault="00C303F9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042A07DF" w14:textId="27BB2AC2" w:rsidR="00C303F9" w:rsidRPr="00EC4287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A7058FF" w14:textId="21D2C9B8" w:rsidR="00527F0E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E915A15" w14:textId="77777777" w:rsidR="00F44E1E" w:rsidRPr="00F44E1E" w:rsidRDefault="00F44E1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A80A303" w14:textId="683FFAFC" w:rsidR="00527F0E" w:rsidRPr="00EC4287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rPr>
          <w:rFonts w:asciiTheme="majorBidi" w:hAnsiTheme="majorBidi" w:cstheme="majorBidi"/>
          <w:iCs/>
          <w:sz w:val="30"/>
          <w:szCs w:val="30"/>
        </w:rPr>
      </w:pPr>
      <w:r w:rsidRPr="00EC4287">
        <w:rPr>
          <w:rFonts w:asciiTheme="majorBidi" w:hAnsiTheme="majorBidi" w:cstheme="majorBidi"/>
          <w:iCs/>
          <w:sz w:val="30"/>
          <w:szCs w:val="30"/>
          <w:cs/>
        </w:rPr>
        <w:tab/>
        <w:t>โครงการสมทบเงิน</w:t>
      </w:r>
    </w:p>
    <w:p w14:paraId="7D284D2E" w14:textId="384470BD" w:rsidR="00527F0E" w:rsidRPr="00EC4287" w:rsidRDefault="00527F0E" w:rsidP="00527F0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191EFC" w:rsidRPr="00EC4287">
        <w:rPr>
          <w:rFonts w:asciiTheme="majorBidi" w:hAnsiTheme="majorBidi" w:cstheme="majorBidi"/>
          <w:i/>
          <w:sz w:val="30"/>
          <w:szCs w:val="30"/>
          <w:cs/>
        </w:rPr>
        <w:t>ของบริษัทและกลุ่มบริษัท</w:t>
      </w:r>
      <w:r w:rsidRPr="00EC4287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0E25DFB7" w14:textId="77777777" w:rsidR="00527F0E" w:rsidRPr="00EC4287" w:rsidRDefault="00527F0E" w:rsidP="00527F0E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5E0428A6" w14:textId="4EE6609A" w:rsidR="00527F0E" w:rsidRPr="00EC4287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  <w:r w:rsidRPr="00EC4287">
        <w:rPr>
          <w:rFonts w:asciiTheme="majorBidi" w:hAnsiTheme="majorBidi" w:cstheme="majorBidi"/>
          <w:iCs/>
          <w:sz w:val="30"/>
          <w:szCs w:val="30"/>
          <w:cs/>
        </w:rPr>
        <w:tab/>
        <w:t xml:space="preserve"> โครงการผลประโยชน์ที่กำหนดไว้</w:t>
      </w:r>
    </w:p>
    <w:p w14:paraId="4F954FED" w14:textId="54F73615" w:rsidR="00527F0E" w:rsidRPr="00EC4287" w:rsidRDefault="00527F0E" w:rsidP="00527F0E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C428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EC4287">
        <w:rPr>
          <w:rFonts w:asciiTheme="majorBidi" w:hAnsiTheme="majorBidi" w:cstheme="majorBidi"/>
          <w:i/>
          <w:sz w:val="30"/>
          <w:szCs w:val="30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  <w:r w:rsidR="006A5DD8" w:rsidRPr="00EC4287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66BE1AB5" w14:textId="75F427BE" w:rsidR="00527F0E" w:rsidRPr="00EC4287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sz w:val="24"/>
          <w:szCs w:val="24"/>
        </w:rPr>
      </w:pPr>
    </w:p>
    <w:p w14:paraId="26138DE9" w14:textId="4D24CC30" w:rsidR="00527F0E" w:rsidRPr="00EC4287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C4287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="006A5DD8" w:rsidRPr="00EC4287">
        <w:rPr>
          <w:rFonts w:asciiTheme="majorBidi" w:hAnsiTheme="majorBidi" w:cstheme="majorBidi"/>
          <w:i/>
          <w:sz w:val="30"/>
          <w:szCs w:val="30"/>
          <w:cs/>
        </w:rPr>
        <w:t>และบริษัท</w:t>
      </w:r>
      <w:r w:rsidRPr="00EC4287">
        <w:rPr>
          <w:rFonts w:asciiTheme="majorBidi" w:hAnsiTheme="majorBidi" w:cstheme="majorBidi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5737FCA9" w14:textId="77777777" w:rsidR="00527F0E" w:rsidRPr="00EC4287" w:rsidRDefault="00527F0E" w:rsidP="00527F0E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19E4B125" w14:textId="77777777" w:rsidR="00527F0E" w:rsidRPr="00EC4287" w:rsidRDefault="00527F0E" w:rsidP="00527F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C4287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56C926F" w14:textId="67A2A91D" w:rsidR="00527F0E" w:rsidRPr="00EC4287" w:rsidRDefault="00527F0E" w:rsidP="006A5DD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63E9FEA" w14:textId="51379361" w:rsidR="006A5DD8" w:rsidRPr="00EC4287" w:rsidRDefault="006A5DD8" w:rsidP="006A5DD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C4287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เมื่อกลุ่มบริษัทและบริษัทไม่สามารถยกเลิกข้อเสนอการให้ผลประโยชน์ดังกล่าวได้อีกต่อไป หรือเมื่อกลุ่มบริษัทและบริษัทรับรู้ต้นทุนสำหรับการปรับโครงสร้าง หากระยะเวลาการจ่ายผลประโยชน์เกินกว่า </w:t>
      </w:r>
      <w:r w:rsidRPr="00EC4287">
        <w:rPr>
          <w:rFonts w:asciiTheme="majorBidi" w:hAnsiTheme="majorBidi" w:cstheme="majorBidi"/>
          <w:iCs/>
          <w:sz w:val="30"/>
          <w:szCs w:val="30"/>
        </w:rPr>
        <w:t xml:space="preserve">12 </w:t>
      </w:r>
      <w:r w:rsidRPr="00EC4287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EB66EC9" w14:textId="77777777" w:rsidR="006A5DD8" w:rsidRPr="00EC4287" w:rsidRDefault="006A5DD8" w:rsidP="006A5DD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264191C" w14:textId="643EB0B3" w:rsidR="00527F0E" w:rsidRPr="00EC4287" w:rsidRDefault="00527F0E" w:rsidP="006A5DD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EC4287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846A86A" w14:textId="77777777" w:rsidR="00527F0E" w:rsidRPr="00EC4287" w:rsidRDefault="00527F0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4"/>
        <w:gridCol w:w="1081"/>
        <w:gridCol w:w="248"/>
        <w:gridCol w:w="1103"/>
        <w:gridCol w:w="245"/>
        <w:gridCol w:w="1048"/>
        <w:gridCol w:w="248"/>
        <w:gridCol w:w="1014"/>
      </w:tblGrid>
      <w:tr w:rsidR="00C841E5" w:rsidRPr="00EC4287" w14:paraId="265332ED" w14:textId="77777777" w:rsidTr="00B26652">
        <w:trPr>
          <w:trHeight w:val="20"/>
          <w:tblHeader/>
        </w:trPr>
        <w:tc>
          <w:tcPr>
            <w:tcW w:w="2269" w:type="pct"/>
            <w:vMerge w:val="restart"/>
            <w:shd w:val="clear" w:color="auto" w:fill="auto"/>
          </w:tcPr>
          <w:p w14:paraId="1163BA5C" w14:textId="77777777" w:rsidR="00C841E5" w:rsidRPr="00EC4287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39F10DB3" w14:textId="1639F426" w:rsidR="00C841E5" w:rsidRPr="00EC4287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</w:tcPr>
          <w:p w14:paraId="6FA7614B" w14:textId="6FCBF76B" w:rsidR="00C841E5" w:rsidRPr="00EC4287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5" w:type="pct"/>
            <w:gridSpan w:val="3"/>
          </w:tcPr>
          <w:p w14:paraId="034C6F37" w14:textId="3F7075B7" w:rsidR="00C841E5" w:rsidRPr="00EC4287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EFA" w:rsidRPr="00EC4287" w14:paraId="33EF6D28" w14:textId="77777777" w:rsidTr="008F5F51">
        <w:trPr>
          <w:trHeight w:val="20"/>
          <w:tblHeader/>
        </w:trPr>
        <w:tc>
          <w:tcPr>
            <w:tcW w:w="2269" w:type="pct"/>
            <w:vMerge/>
            <w:shd w:val="clear" w:color="auto" w:fill="auto"/>
          </w:tcPr>
          <w:p w14:paraId="60D56C70" w14:textId="77777777" w:rsidR="00D81EFA" w:rsidRPr="00EC428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6ADFA52" w14:textId="3EFAFF52" w:rsidR="00D81EFA" w:rsidRPr="00EC4287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1C66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6" w:type="pct"/>
            <w:vAlign w:val="center"/>
          </w:tcPr>
          <w:p w14:paraId="0B6922BD" w14:textId="77777777" w:rsidR="00D81EFA" w:rsidRPr="00EC428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B666561" w14:textId="317498A9" w:rsidR="00D81EFA" w:rsidRPr="00EC4287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1C66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024C2757" w14:textId="77777777" w:rsidR="00D81EFA" w:rsidRPr="00EC428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E8DD3B3" w14:textId="72011081" w:rsidR="00D81EFA" w:rsidRPr="00EC4287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1C66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6" w:type="pct"/>
            <w:vAlign w:val="center"/>
          </w:tcPr>
          <w:p w14:paraId="61FF627A" w14:textId="77777777" w:rsidR="00D81EFA" w:rsidRPr="00EC428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1D71DB1B" w14:textId="7A183CB3" w:rsidR="00D81EFA" w:rsidRPr="00EC4287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1C661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C841E5" w:rsidRPr="00EC4287" w14:paraId="0FFEDE92" w14:textId="77777777" w:rsidTr="00B26652">
        <w:trPr>
          <w:trHeight w:val="20"/>
          <w:tblHeader/>
        </w:trPr>
        <w:tc>
          <w:tcPr>
            <w:tcW w:w="2269" w:type="pct"/>
            <w:vAlign w:val="center"/>
          </w:tcPr>
          <w:p w14:paraId="033B62EA" w14:textId="48580B87" w:rsidR="00C841E5" w:rsidRPr="00EC4287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184E5425" w14:textId="276DFCB9" w:rsidR="00C841E5" w:rsidRPr="00EC4287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96518E" w:rsidRPr="00EC428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EC428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529B6" w:rsidRPr="00EC4287" w14:paraId="0BD158C9" w14:textId="77777777" w:rsidTr="001E33B8">
        <w:trPr>
          <w:trHeight w:val="20"/>
        </w:trPr>
        <w:tc>
          <w:tcPr>
            <w:tcW w:w="2269" w:type="pct"/>
            <w:tcBorders>
              <w:bottom w:val="nil"/>
            </w:tcBorders>
          </w:tcPr>
          <w:p w14:paraId="3FAD4A53" w14:textId="21F9ADAB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  <w:vAlign w:val="bottom"/>
          </w:tcPr>
          <w:p w14:paraId="76093056" w14:textId="54B5EE10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20,966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59903971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nil"/>
            </w:tcBorders>
            <w:shd w:val="clear" w:color="auto" w:fill="auto"/>
            <w:vAlign w:val="bottom"/>
          </w:tcPr>
          <w:p w14:paraId="0CF89AF7" w14:textId="496A1AC8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21,390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385DB353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nil"/>
            </w:tcBorders>
            <w:shd w:val="clear" w:color="auto" w:fill="auto"/>
            <w:vAlign w:val="bottom"/>
          </w:tcPr>
          <w:p w14:paraId="7DB53677" w14:textId="5D53753B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19,410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2BF75FBA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nil"/>
            </w:tcBorders>
            <w:shd w:val="clear" w:color="auto" w:fill="auto"/>
            <w:vAlign w:val="bottom"/>
          </w:tcPr>
          <w:p w14:paraId="4C203D02" w14:textId="62D4F948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16,426</w:t>
            </w:r>
          </w:p>
        </w:tc>
      </w:tr>
      <w:tr w:rsidR="002529B6" w:rsidRPr="00EC4287" w14:paraId="3C90A16A" w14:textId="77777777" w:rsidTr="001E33B8">
        <w:trPr>
          <w:trHeight w:val="20"/>
        </w:trPr>
        <w:tc>
          <w:tcPr>
            <w:tcW w:w="2269" w:type="pct"/>
            <w:tcBorders>
              <w:bottom w:val="nil"/>
            </w:tcBorders>
            <w:noWrap/>
            <w:vAlign w:val="bottom"/>
          </w:tcPr>
          <w:p w14:paraId="3BAE4623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58DC0" w14:textId="627AD1E6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20,966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BBAD7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BBDDE" w14:textId="32CDDFA8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C42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21,390</w:t>
            </w:r>
          </w:p>
        </w:tc>
        <w:tc>
          <w:tcPr>
            <w:tcW w:w="1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FDFD7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B0E0C" w14:textId="65C54288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19,410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6E57B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E9B17" w14:textId="152C709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C42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16,426</w:t>
            </w:r>
          </w:p>
        </w:tc>
      </w:tr>
    </w:tbl>
    <w:p w14:paraId="2FDB30F6" w14:textId="74E5BDB8" w:rsidR="00CE0F57" w:rsidRPr="00EC4287" w:rsidRDefault="00CE0F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5D91211" w14:textId="139E86BD" w:rsidR="007053B9" w:rsidRPr="00EC4287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88561E1" w14:textId="6E77FE77" w:rsidR="007053B9" w:rsidRDefault="007053B9" w:rsidP="00FC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EC4287">
        <w:rPr>
          <w:rFonts w:asciiTheme="majorBidi" w:hAnsiTheme="majorBidi" w:cstheme="majorBidi"/>
          <w:sz w:val="30"/>
          <w:szCs w:val="30"/>
        </w:rPr>
        <w:t xml:space="preserve">2541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FC75BC" w:rsidRPr="00EC4287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="00854D5D" w:rsidRPr="00EC4287">
        <w:rPr>
          <w:rFonts w:asciiTheme="majorBidi" w:hAnsiTheme="majorBidi" w:cstheme="majorBidi"/>
          <w:sz w:val="30"/>
          <w:szCs w:val="30"/>
          <w:cs/>
        </w:rPr>
        <w:t>และ</w:t>
      </w:r>
      <w:r w:rsidR="00FC75BC" w:rsidRPr="00EC4287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0C6A1D16" w14:textId="77777777" w:rsidR="005E358D" w:rsidRPr="00EC4287" w:rsidRDefault="005E358D" w:rsidP="00FC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75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7053B9" w:rsidRPr="00EC4287" w14:paraId="247994A3" w14:textId="77777777" w:rsidTr="00390D9E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3008FA43" w14:textId="55FC86FD" w:rsidR="007053B9" w:rsidRPr="00EC4287" w:rsidRDefault="00390D9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053B9"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6375AA30" w14:textId="53D36CBA" w:rsidR="007053B9" w:rsidRPr="00EC4287" w:rsidRDefault="007053B9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90D9E"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558" w:type="dxa"/>
          </w:tcPr>
          <w:p w14:paraId="340EE913" w14:textId="77777777" w:rsidR="007053B9" w:rsidRPr="00EC4287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B105E7C" w14:textId="423F194A" w:rsidR="007053B9" w:rsidRPr="00EC4287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059A0D" w14:textId="77777777" w:rsidR="007053B9" w:rsidRPr="00EC4287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37F3F137" w14:textId="44464977" w:rsidR="007053B9" w:rsidRPr="00EC4287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CFA" w:rsidRPr="00EC4287" w14:paraId="005F3BEC" w14:textId="77777777" w:rsidTr="00EB12CC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6747F9E5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4F4AA75F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E03D7E7" w14:textId="5EF36DEB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66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center"/>
          </w:tcPr>
          <w:p w14:paraId="747EA470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9774FB4" w14:textId="37B01403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661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1397F56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D6E302" w14:textId="0A512328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66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1FCF7242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745F2018" w14:textId="55703C28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661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C5CFA" w:rsidRPr="00EC4287" w14:paraId="000E9982" w14:textId="77777777" w:rsidTr="00390D9E">
        <w:trPr>
          <w:trHeight w:val="144"/>
          <w:tblHeader/>
        </w:trPr>
        <w:tc>
          <w:tcPr>
            <w:tcW w:w="3582" w:type="dxa"/>
          </w:tcPr>
          <w:p w14:paraId="608A824E" w14:textId="382480EC" w:rsidR="00EC5CFA" w:rsidRPr="00EC4287" w:rsidRDefault="00EC5CFA" w:rsidP="00EC5CFA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CB5E5AB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2938B899" w14:textId="00C17060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529B6" w:rsidRPr="00EC4287" w14:paraId="64686A64" w14:textId="77777777" w:rsidTr="000C5111">
        <w:trPr>
          <w:trHeight w:val="144"/>
        </w:trPr>
        <w:tc>
          <w:tcPr>
            <w:tcW w:w="3582" w:type="dxa"/>
          </w:tcPr>
          <w:p w14:paraId="4B23AE1F" w14:textId="77777777" w:rsidR="002529B6" w:rsidRPr="00EC4287" w:rsidRDefault="002529B6" w:rsidP="002529B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32DBC750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7A0654" w14:textId="105770CE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21,390</w:t>
            </w:r>
          </w:p>
        </w:tc>
        <w:tc>
          <w:tcPr>
            <w:tcW w:w="237" w:type="dxa"/>
          </w:tcPr>
          <w:p w14:paraId="48519C2E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E17E7A" w14:textId="3FC7F4B0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23,177</w:t>
            </w:r>
          </w:p>
        </w:tc>
        <w:tc>
          <w:tcPr>
            <w:tcW w:w="270" w:type="dxa"/>
          </w:tcPr>
          <w:p w14:paraId="4EBE127E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8557F" w14:textId="341C11AC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16,426</w:t>
            </w:r>
          </w:p>
        </w:tc>
        <w:tc>
          <w:tcPr>
            <w:tcW w:w="270" w:type="dxa"/>
          </w:tcPr>
          <w:p w14:paraId="4254CE4A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A7ACF1D" w14:textId="21C991A7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18,625</w:t>
            </w:r>
          </w:p>
        </w:tc>
      </w:tr>
      <w:tr w:rsidR="002529B6" w:rsidRPr="00EC4287" w14:paraId="371F61A0" w14:textId="77777777" w:rsidTr="000C5111">
        <w:trPr>
          <w:trHeight w:val="144"/>
        </w:trPr>
        <w:tc>
          <w:tcPr>
            <w:tcW w:w="3582" w:type="dxa"/>
          </w:tcPr>
          <w:p w14:paraId="14C67CE3" w14:textId="77777777" w:rsidR="002529B6" w:rsidRPr="00EC4287" w:rsidRDefault="002529B6" w:rsidP="002529B6">
            <w:pPr>
              <w:pStyle w:val="NoSpacing"/>
              <w:ind w:left="-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1DB1BBED" w14:textId="77777777" w:rsidR="002529B6" w:rsidRPr="00EC4287" w:rsidRDefault="002529B6" w:rsidP="002529B6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83340F" w14:textId="77777777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37" w:type="dxa"/>
          </w:tcPr>
          <w:p w14:paraId="32710FCC" w14:textId="77777777" w:rsidR="002529B6" w:rsidRPr="00EC4287" w:rsidRDefault="002529B6" w:rsidP="002529B6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</w:tcPr>
          <w:p w14:paraId="3677D19D" w14:textId="77777777" w:rsidR="002529B6" w:rsidRPr="00EC4287" w:rsidRDefault="002529B6" w:rsidP="002529B6">
            <w:pPr>
              <w:pStyle w:val="NoSpacing"/>
              <w:tabs>
                <w:tab w:val="decimal" w:pos="797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B138F8" w14:textId="77777777" w:rsidR="002529B6" w:rsidRPr="00EC4287" w:rsidRDefault="002529B6" w:rsidP="002529B6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E36022" w14:textId="77777777" w:rsidR="002529B6" w:rsidRPr="00EC4287" w:rsidRDefault="002529B6" w:rsidP="002529B6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7EBAA40" w14:textId="77777777" w:rsidR="002529B6" w:rsidRPr="00EC4287" w:rsidRDefault="002529B6" w:rsidP="002529B6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56EF5868" w14:textId="77777777" w:rsidR="002529B6" w:rsidRPr="00EC4287" w:rsidRDefault="002529B6" w:rsidP="002529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2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529B6" w:rsidRPr="00EC4287" w14:paraId="373CE790" w14:textId="77777777" w:rsidTr="000C5111">
        <w:trPr>
          <w:trHeight w:val="144"/>
        </w:trPr>
        <w:tc>
          <w:tcPr>
            <w:tcW w:w="3582" w:type="dxa"/>
          </w:tcPr>
          <w:p w14:paraId="49F11AC8" w14:textId="77777777" w:rsidR="002529B6" w:rsidRPr="00EC4287" w:rsidRDefault="002529B6" w:rsidP="002529B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419D3476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2697C" w14:textId="77777777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5CC592FC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2A4BEB1" w14:textId="77777777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5344A6B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7B499" w14:textId="77777777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784798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5F6F48" w14:textId="77777777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529B6" w:rsidRPr="00EC4287" w14:paraId="10954A12" w14:textId="77777777" w:rsidTr="001E33B8">
        <w:trPr>
          <w:trHeight w:val="144"/>
        </w:trPr>
        <w:tc>
          <w:tcPr>
            <w:tcW w:w="3582" w:type="dxa"/>
          </w:tcPr>
          <w:p w14:paraId="368C40F3" w14:textId="2CCAD350" w:rsidR="002529B6" w:rsidRPr="00EC4287" w:rsidRDefault="002529B6" w:rsidP="002529B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3DA4889D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19BCCF" w14:textId="4A8AB82F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</w:t>
            </w:r>
            <w:r w:rsidR="00036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7" w:type="dxa"/>
          </w:tcPr>
          <w:p w14:paraId="326D3FDF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380C6E" w14:textId="0A75E7CC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1,941</w:t>
            </w:r>
          </w:p>
        </w:tc>
        <w:tc>
          <w:tcPr>
            <w:tcW w:w="270" w:type="dxa"/>
          </w:tcPr>
          <w:p w14:paraId="15419734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52650F" w14:textId="33DEC575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4,307</w:t>
            </w:r>
          </w:p>
        </w:tc>
        <w:tc>
          <w:tcPr>
            <w:tcW w:w="270" w:type="dxa"/>
          </w:tcPr>
          <w:p w14:paraId="43FBA8A5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881A4A0" w14:textId="19E34EE6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1,693</w:t>
            </w:r>
          </w:p>
        </w:tc>
      </w:tr>
      <w:tr w:rsidR="002529B6" w:rsidRPr="00EC4287" w14:paraId="7160883F" w14:textId="77777777" w:rsidTr="001E33B8">
        <w:trPr>
          <w:trHeight w:val="144"/>
        </w:trPr>
        <w:tc>
          <w:tcPr>
            <w:tcW w:w="3582" w:type="dxa"/>
          </w:tcPr>
          <w:p w14:paraId="74F65541" w14:textId="1841C65A" w:rsidR="002529B6" w:rsidRPr="00EC4287" w:rsidRDefault="002529B6" w:rsidP="002529B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29318CC2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F1C8EA" w14:textId="6362EF12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37" w:type="dxa"/>
          </w:tcPr>
          <w:p w14:paraId="12B59C11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C30F0BF" w14:textId="7F765056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5C90AE8B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4FE90" w14:textId="0449E868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289</w:t>
            </w:r>
          </w:p>
        </w:tc>
        <w:tc>
          <w:tcPr>
            <w:tcW w:w="270" w:type="dxa"/>
          </w:tcPr>
          <w:p w14:paraId="4A269BA6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62E1821" w14:textId="51DD3EDD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</w:t>
            </w:r>
          </w:p>
        </w:tc>
      </w:tr>
      <w:tr w:rsidR="002529B6" w:rsidRPr="00EC4287" w14:paraId="250582D6" w14:textId="77777777" w:rsidTr="001E33B8">
        <w:trPr>
          <w:trHeight w:val="144"/>
        </w:trPr>
        <w:tc>
          <w:tcPr>
            <w:tcW w:w="3582" w:type="dxa"/>
          </w:tcPr>
          <w:p w14:paraId="304DA730" w14:textId="77777777" w:rsidR="002529B6" w:rsidRPr="00EC4287" w:rsidRDefault="002529B6" w:rsidP="002529B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E13A319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B493" w14:textId="17BEF412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5,5</w:t>
            </w:r>
            <w:r w:rsidR="00036D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37" w:type="dxa"/>
          </w:tcPr>
          <w:p w14:paraId="2C70319D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672C0F14" w14:textId="66B67EF9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2,207</w:t>
            </w:r>
          </w:p>
        </w:tc>
        <w:tc>
          <w:tcPr>
            <w:tcW w:w="270" w:type="dxa"/>
          </w:tcPr>
          <w:p w14:paraId="204B5134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F0B1" w14:textId="22659B86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4,596</w:t>
            </w:r>
          </w:p>
        </w:tc>
        <w:tc>
          <w:tcPr>
            <w:tcW w:w="270" w:type="dxa"/>
          </w:tcPr>
          <w:p w14:paraId="61FC5DA3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9A11DEB" w14:textId="2B869504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1,939</w:t>
            </w:r>
          </w:p>
        </w:tc>
      </w:tr>
      <w:tr w:rsidR="001C661E" w:rsidRPr="00EC4287" w14:paraId="2A9AD597" w14:textId="77777777" w:rsidTr="001E33B8">
        <w:trPr>
          <w:trHeight w:val="144"/>
        </w:trPr>
        <w:tc>
          <w:tcPr>
            <w:tcW w:w="3582" w:type="dxa"/>
          </w:tcPr>
          <w:p w14:paraId="5F7903A3" w14:textId="77777777" w:rsidR="001C661E" w:rsidRPr="00EC4287" w:rsidRDefault="001C661E" w:rsidP="001C661E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08D7163" w14:textId="77777777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43AF65" w14:textId="77777777" w:rsidR="001C661E" w:rsidRPr="00EC4287" w:rsidRDefault="001C661E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8AC73A7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ADDD631" w14:textId="77777777" w:rsidR="001C661E" w:rsidRPr="00EC4287" w:rsidRDefault="001C661E" w:rsidP="001C661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6EC77A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E77D91" w14:textId="77777777" w:rsidR="001C661E" w:rsidRPr="00EC4287" w:rsidRDefault="001C661E" w:rsidP="001C66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91365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6F9DCDD" w14:textId="77777777" w:rsidR="001C661E" w:rsidRPr="00EC4287" w:rsidRDefault="001C661E" w:rsidP="001C661E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61E" w:rsidRPr="00EC4287" w14:paraId="575B7C6C" w14:textId="77777777" w:rsidTr="001E33B8">
        <w:trPr>
          <w:trHeight w:val="144"/>
        </w:trPr>
        <w:tc>
          <w:tcPr>
            <w:tcW w:w="3582" w:type="dxa"/>
          </w:tcPr>
          <w:p w14:paraId="1100CA64" w14:textId="2C1C0011" w:rsidR="001C661E" w:rsidRPr="00EC4287" w:rsidRDefault="001C661E" w:rsidP="001C661E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66610B35" w14:textId="77777777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7E8E4" w14:textId="77777777" w:rsidR="001C661E" w:rsidRPr="00EC4287" w:rsidRDefault="001C661E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8AE373D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E89F2C7" w14:textId="77777777" w:rsidR="001C661E" w:rsidRPr="00EC4287" w:rsidRDefault="001C661E" w:rsidP="001C661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3B167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9B8F2" w14:textId="77777777" w:rsidR="001C661E" w:rsidRPr="00EC4287" w:rsidRDefault="001C661E" w:rsidP="001C66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917EC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C0783E3" w14:textId="77777777" w:rsidR="001C661E" w:rsidRPr="00EC4287" w:rsidRDefault="001C661E" w:rsidP="001C661E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9B6" w:rsidRPr="00EC4287" w14:paraId="75DD7969" w14:textId="77777777" w:rsidTr="001E33B8">
        <w:trPr>
          <w:trHeight w:val="144"/>
        </w:trPr>
        <w:tc>
          <w:tcPr>
            <w:tcW w:w="3582" w:type="dxa"/>
          </w:tcPr>
          <w:p w14:paraId="6BC116B8" w14:textId="0298293D" w:rsidR="002529B6" w:rsidRPr="00EC4287" w:rsidRDefault="002529B6" w:rsidP="002529B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699188BA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373964" w14:textId="39E4D54D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0E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3,271 </w:t>
            </w:r>
          </w:p>
        </w:tc>
        <w:tc>
          <w:tcPr>
            <w:tcW w:w="237" w:type="dxa"/>
          </w:tcPr>
          <w:p w14:paraId="54A1616E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23AA54" w14:textId="51A59C3A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(1,394)</w:t>
            </w:r>
          </w:p>
        </w:tc>
        <w:tc>
          <w:tcPr>
            <w:tcW w:w="270" w:type="dxa"/>
          </w:tcPr>
          <w:p w14:paraId="494A2B89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750A80" w14:textId="5A56C0F3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35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3,110 </w:t>
            </w:r>
          </w:p>
        </w:tc>
        <w:tc>
          <w:tcPr>
            <w:tcW w:w="270" w:type="dxa"/>
          </w:tcPr>
          <w:p w14:paraId="4E20A146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4D7CCED" w14:textId="2006C673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(1,562)</w:t>
            </w:r>
          </w:p>
        </w:tc>
      </w:tr>
      <w:tr w:rsidR="002529B6" w:rsidRPr="00EC4287" w14:paraId="6EFAF0BB" w14:textId="77777777" w:rsidTr="001E33B8">
        <w:trPr>
          <w:trHeight w:val="144"/>
        </w:trPr>
        <w:tc>
          <w:tcPr>
            <w:tcW w:w="3582" w:type="dxa"/>
          </w:tcPr>
          <w:p w14:paraId="4C879EC4" w14:textId="2670CE41" w:rsidR="002529B6" w:rsidRPr="00EC4287" w:rsidRDefault="002529B6" w:rsidP="002529B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09E29528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80CBBD" w14:textId="1AD7B24F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0E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(470)</w:t>
            </w:r>
          </w:p>
        </w:tc>
        <w:tc>
          <w:tcPr>
            <w:tcW w:w="237" w:type="dxa"/>
          </w:tcPr>
          <w:p w14:paraId="6C14F1F1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A92940C" w14:textId="6A645247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1,148</w:t>
            </w:r>
          </w:p>
        </w:tc>
        <w:tc>
          <w:tcPr>
            <w:tcW w:w="270" w:type="dxa"/>
          </w:tcPr>
          <w:p w14:paraId="644686F8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4C69E" w14:textId="4D34FE1F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35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(374)</w:t>
            </w:r>
          </w:p>
        </w:tc>
        <w:tc>
          <w:tcPr>
            <w:tcW w:w="270" w:type="dxa"/>
          </w:tcPr>
          <w:p w14:paraId="32344BCE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4CDE5A" w14:textId="47236A72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1,182</w:t>
            </w:r>
          </w:p>
        </w:tc>
      </w:tr>
      <w:tr w:rsidR="002529B6" w:rsidRPr="00EC4287" w14:paraId="1358AF00" w14:textId="77777777" w:rsidTr="001E33B8">
        <w:trPr>
          <w:trHeight w:val="144"/>
        </w:trPr>
        <w:tc>
          <w:tcPr>
            <w:tcW w:w="3582" w:type="dxa"/>
          </w:tcPr>
          <w:p w14:paraId="2BF229D0" w14:textId="77777777" w:rsidR="002529B6" w:rsidRPr="00EC4287" w:rsidRDefault="002529B6" w:rsidP="002529B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43AD3C7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B2A25" w14:textId="5FE0312D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0E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(8,173)</w:t>
            </w:r>
          </w:p>
        </w:tc>
        <w:tc>
          <w:tcPr>
            <w:tcW w:w="237" w:type="dxa"/>
          </w:tcPr>
          <w:p w14:paraId="75ECB7C3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52AA61" w14:textId="3C1E8340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2,959</w:t>
            </w:r>
          </w:p>
        </w:tc>
        <w:tc>
          <w:tcPr>
            <w:tcW w:w="270" w:type="dxa"/>
          </w:tcPr>
          <w:p w14:paraId="1F5F0C81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6F6C5C" w14:textId="0505CEEC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35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(3,934)</w:t>
            </w:r>
          </w:p>
        </w:tc>
        <w:tc>
          <w:tcPr>
            <w:tcW w:w="270" w:type="dxa"/>
          </w:tcPr>
          <w:p w14:paraId="799CC170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0DB5D27D" w14:textId="7F57DB90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2,949</w:t>
            </w:r>
          </w:p>
        </w:tc>
      </w:tr>
      <w:tr w:rsidR="002529B6" w:rsidRPr="00EC4287" w14:paraId="4E907466" w14:textId="77777777" w:rsidTr="001E33B8">
        <w:trPr>
          <w:trHeight w:val="144"/>
        </w:trPr>
        <w:tc>
          <w:tcPr>
            <w:tcW w:w="3582" w:type="dxa"/>
          </w:tcPr>
          <w:p w14:paraId="11C0D0CB" w14:textId="77777777" w:rsidR="002529B6" w:rsidRPr="00EC4287" w:rsidRDefault="002529B6" w:rsidP="002529B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D16BCA3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783A" w14:textId="36CB7932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0E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(5,372)</w:t>
            </w:r>
          </w:p>
        </w:tc>
        <w:tc>
          <w:tcPr>
            <w:tcW w:w="237" w:type="dxa"/>
          </w:tcPr>
          <w:p w14:paraId="6FC4400E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6DA4402" w14:textId="3C5BE68A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2,713</w:t>
            </w:r>
          </w:p>
        </w:tc>
        <w:tc>
          <w:tcPr>
            <w:tcW w:w="270" w:type="dxa"/>
          </w:tcPr>
          <w:p w14:paraId="0E6FE25D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BB0E5" w14:textId="4ADFD72D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0E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(1,198)</w:t>
            </w:r>
          </w:p>
        </w:tc>
        <w:tc>
          <w:tcPr>
            <w:tcW w:w="270" w:type="dxa"/>
          </w:tcPr>
          <w:p w14:paraId="73CE3A59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9A15D98" w14:textId="553B7D52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2,569</w:t>
            </w:r>
          </w:p>
        </w:tc>
      </w:tr>
      <w:tr w:rsidR="002529B6" w:rsidRPr="00EC4287" w14:paraId="50C33F30" w14:textId="77777777" w:rsidTr="000313B6">
        <w:trPr>
          <w:trHeight w:val="144"/>
        </w:trPr>
        <w:tc>
          <w:tcPr>
            <w:tcW w:w="3582" w:type="dxa"/>
          </w:tcPr>
          <w:p w14:paraId="16CE4147" w14:textId="77777777" w:rsidR="002529B6" w:rsidRPr="00EC4287" w:rsidRDefault="002529B6" w:rsidP="002529B6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01AAFA91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5B41E1" w14:textId="77777777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2FB06DF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134350FC" w14:textId="77777777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6A153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FE7B574" w14:textId="77777777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7292E34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01DE85E4" w14:textId="77777777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2529B6" w:rsidRPr="00EC4287" w14:paraId="43EAC538" w14:textId="77777777" w:rsidTr="001E33B8">
        <w:trPr>
          <w:trHeight w:val="144"/>
        </w:trPr>
        <w:tc>
          <w:tcPr>
            <w:tcW w:w="3582" w:type="dxa"/>
          </w:tcPr>
          <w:p w14:paraId="6D5BF997" w14:textId="29E1019D" w:rsidR="002529B6" w:rsidRPr="00EC4287" w:rsidRDefault="002529B6" w:rsidP="002529B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7C830EF0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0FB68" w14:textId="36F53195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(642)</w:t>
            </w:r>
          </w:p>
        </w:tc>
        <w:tc>
          <w:tcPr>
            <w:tcW w:w="237" w:type="dxa"/>
          </w:tcPr>
          <w:p w14:paraId="3419A61D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067E80" w14:textId="4771025A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(6,707)</w:t>
            </w:r>
          </w:p>
        </w:tc>
        <w:tc>
          <w:tcPr>
            <w:tcW w:w="270" w:type="dxa"/>
          </w:tcPr>
          <w:p w14:paraId="2F2FD7C8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75E0FB" w14:textId="084EAFF8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(414)</w:t>
            </w:r>
          </w:p>
        </w:tc>
        <w:tc>
          <w:tcPr>
            <w:tcW w:w="270" w:type="dxa"/>
          </w:tcPr>
          <w:p w14:paraId="1A44E869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094B4D9" w14:textId="47267D4B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(6,707)</w:t>
            </w:r>
          </w:p>
        </w:tc>
      </w:tr>
      <w:tr w:rsidR="002529B6" w:rsidRPr="00EC4287" w14:paraId="4DA83997" w14:textId="77777777" w:rsidTr="001E33B8">
        <w:trPr>
          <w:trHeight w:val="63"/>
        </w:trPr>
        <w:tc>
          <w:tcPr>
            <w:tcW w:w="3582" w:type="dxa"/>
          </w:tcPr>
          <w:p w14:paraId="209CCDC3" w14:textId="77777777" w:rsidR="002529B6" w:rsidRPr="00EC4287" w:rsidRDefault="002529B6" w:rsidP="002529B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A8E7234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C00FDC" w14:textId="4ABF8353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42D0BAB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F25610F" w14:textId="784D5B96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9504C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5A30E7" w14:textId="046D8329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2D7B8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EAAAD3" w14:textId="147916D4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9B6" w:rsidRPr="00EC4287" w14:paraId="5C90B671" w14:textId="77777777" w:rsidTr="001E33B8">
        <w:trPr>
          <w:trHeight w:val="144"/>
        </w:trPr>
        <w:tc>
          <w:tcPr>
            <w:tcW w:w="3582" w:type="dxa"/>
          </w:tcPr>
          <w:p w14:paraId="49B646FF" w14:textId="77777777" w:rsidR="002529B6" w:rsidRPr="00EC4287" w:rsidRDefault="002529B6" w:rsidP="002529B6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</w:tcPr>
          <w:p w14:paraId="70CE891D" w14:textId="77777777" w:rsidR="002529B6" w:rsidRPr="00EC4287" w:rsidRDefault="002529B6" w:rsidP="00252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F0DA1" w14:textId="777BE05E" w:rsidR="002529B6" w:rsidRPr="00EC4287" w:rsidRDefault="002529B6" w:rsidP="00036D5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20,966</w:t>
            </w:r>
          </w:p>
        </w:tc>
        <w:tc>
          <w:tcPr>
            <w:tcW w:w="237" w:type="dxa"/>
          </w:tcPr>
          <w:p w14:paraId="456AA923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27E780C7" w14:textId="62A512AE" w:rsidR="002529B6" w:rsidRPr="00EC4287" w:rsidRDefault="002529B6" w:rsidP="002529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21,390</w:t>
            </w:r>
          </w:p>
        </w:tc>
        <w:tc>
          <w:tcPr>
            <w:tcW w:w="270" w:type="dxa"/>
          </w:tcPr>
          <w:p w14:paraId="77441CB2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B0DC0AB" w14:textId="4DC16FAB" w:rsidR="002529B6" w:rsidRPr="00EC4287" w:rsidRDefault="002529B6" w:rsidP="002529B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19,410</w:t>
            </w:r>
          </w:p>
        </w:tc>
        <w:tc>
          <w:tcPr>
            <w:tcW w:w="270" w:type="dxa"/>
          </w:tcPr>
          <w:p w14:paraId="29A51818" w14:textId="77777777" w:rsidR="002529B6" w:rsidRPr="00EC4287" w:rsidRDefault="002529B6" w:rsidP="0025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D9A1E7F" w14:textId="0E2F1B06" w:rsidR="002529B6" w:rsidRPr="00EC4287" w:rsidRDefault="002529B6" w:rsidP="002529B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16,426</w:t>
            </w:r>
          </w:p>
        </w:tc>
      </w:tr>
    </w:tbl>
    <w:p w14:paraId="36B3F1C1" w14:textId="77777777" w:rsidR="007053B9" w:rsidRPr="00EC4287" w:rsidRDefault="007053B9" w:rsidP="001E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CAC377A" w14:textId="77777777" w:rsidR="007053B9" w:rsidRPr="00EC4287" w:rsidRDefault="007053B9" w:rsidP="001E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9378" w:type="dxa"/>
        <w:tblInd w:w="378" w:type="dxa"/>
        <w:tblLook w:val="01E0" w:firstRow="1" w:lastRow="1" w:firstColumn="1" w:lastColumn="1" w:noHBand="0" w:noVBand="0"/>
      </w:tblPr>
      <w:tblGrid>
        <w:gridCol w:w="3843"/>
        <w:gridCol w:w="1188"/>
        <w:gridCol w:w="236"/>
        <w:gridCol w:w="1185"/>
        <w:gridCol w:w="270"/>
        <w:gridCol w:w="1110"/>
        <w:gridCol w:w="270"/>
        <w:gridCol w:w="1276"/>
      </w:tblGrid>
      <w:tr w:rsidR="00093882" w:rsidRPr="00EC4287" w14:paraId="36C33871" w14:textId="77777777" w:rsidTr="001D4997">
        <w:trPr>
          <w:trHeight w:val="20"/>
          <w:tblHeader/>
        </w:trPr>
        <w:tc>
          <w:tcPr>
            <w:tcW w:w="3843" w:type="dxa"/>
            <w:vMerge w:val="restart"/>
          </w:tcPr>
          <w:p w14:paraId="0AA988BB" w14:textId="7033EE8C" w:rsidR="00093882" w:rsidRPr="00EC4287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EC428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EC428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EC4287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09" w:type="dxa"/>
            <w:gridSpan w:val="3"/>
            <w:vAlign w:val="bottom"/>
          </w:tcPr>
          <w:p w14:paraId="24EF2682" w14:textId="43F63A2E" w:rsidR="00093882" w:rsidRPr="00EC4287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A50207" w14:textId="77777777" w:rsidR="00093882" w:rsidRPr="00EC4287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vAlign w:val="bottom"/>
          </w:tcPr>
          <w:p w14:paraId="264B6DE2" w14:textId="41274707" w:rsidR="00093882" w:rsidRPr="00EC4287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61E" w:rsidRPr="00EC4287" w14:paraId="640E4333" w14:textId="77777777" w:rsidTr="001D4997">
        <w:trPr>
          <w:trHeight w:val="20"/>
          <w:tblHeader/>
        </w:trPr>
        <w:tc>
          <w:tcPr>
            <w:tcW w:w="3843" w:type="dxa"/>
            <w:vMerge/>
          </w:tcPr>
          <w:p w14:paraId="7A590982" w14:textId="77777777" w:rsidR="001C661E" w:rsidRPr="00EC4287" w:rsidRDefault="001C661E" w:rsidP="001C661E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4CEC4DA" w14:textId="65E0D154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4B62A627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228D0089" w14:textId="232D8230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65A3D7F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1EF5EDAE" w14:textId="1B97C171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5BABFD0F" w14:textId="7777777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01801E9" w14:textId="0D6C3187" w:rsidR="001C661E" w:rsidRPr="00EC4287" w:rsidRDefault="001C661E" w:rsidP="001C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C661E" w:rsidRPr="00EC4287" w14:paraId="783C2828" w14:textId="77777777" w:rsidTr="001D4997">
        <w:trPr>
          <w:trHeight w:val="20"/>
          <w:tblHeader/>
        </w:trPr>
        <w:tc>
          <w:tcPr>
            <w:tcW w:w="3843" w:type="dxa"/>
          </w:tcPr>
          <w:p w14:paraId="1234E99A" w14:textId="77777777" w:rsidR="001C661E" w:rsidRPr="00EC4287" w:rsidRDefault="001C661E" w:rsidP="001C661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12F265E8" w14:textId="77777777" w:rsidR="001C661E" w:rsidRPr="00EC4287" w:rsidRDefault="001C661E" w:rsidP="001C66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05B15" w:rsidRPr="00EC4287" w14:paraId="16C86186" w14:textId="77777777" w:rsidTr="001D4997">
        <w:trPr>
          <w:trHeight w:val="20"/>
        </w:trPr>
        <w:tc>
          <w:tcPr>
            <w:tcW w:w="3843" w:type="dxa"/>
          </w:tcPr>
          <w:p w14:paraId="36DD6D2F" w14:textId="77777777" w:rsidR="00305B15" w:rsidRPr="00EC4287" w:rsidRDefault="00305B15" w:rsidP="00305B15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88" w:type="dxa"/>
            <w:shd w:val="clear" w:color="auto" w:fill="auto"/>
          </w:tcPr>
          <w:p w14:paraId="67B27837" w14:textId="5176CF16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2.12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4.01</w:t>
            </w:r>
          </w:p>
        </w:tc>
        <w:tc>
          <w:tcPr>
            <w:tcW w:w="236" w:type="dxa"/>
            <w:shd w:val="clear" w:color="auto" w:fill="auto"/>
          </w:tcPr>
          <w:p w14:paraId="44BAD582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E9DBBE9" w14:textId="3B27776A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0.15 - 3.04</w:t>
            </w:r>
          </w:p>
        </w:tc>
        <w:tc>
          <w:tcPr>
            <w:tcW w:w="270" w:type="dxa"/>
            <w:shd w:val="clear" w:color="auto" w:fill="auto"/>
          </w:tcPr>
          <w:p w14:paraId="143EB1C3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43650B1" w14:textId="7A5C2B0E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2.12</w:t>
            </w:r>
          </w:p>
        </w:tc>
        <w:tc>
          <w:tcPr>
            <w:tcW w:w="270" w:type="dxa"/>
            <w:shd w:val="clear" w:color="auto" w:fill="auto"/>
          </w:tcPr>
          <w:p w14:paraId="72C281BF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AF8685C" w14:textId="7636EF12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0.66 - 1.67</w:t>
            </w:r>
          </w:p>
        </w:tc>
      </w:tr>
      <w:tr w:rsidR="00305B15" w:rsidRPr="00EC4287" w14:paraId="112DA697" w14:textId="77777777" w:rsidTr="001D4997">
        <w:trPr>
          <w:trHeight w:val="20"/>
        </w:trPr>
        <w:tc>
          <w:tcPr>
            <w:tcW w:w="3843" w:type="dxa"/>
          </w:tcPr>
          <w:p w14:paraId="20520BD4" w14:textId="77777777" w:rsidR="00305B15" w:rsidRPr="00EC4287" w:rsidRDefault="00305B15" w:rsidP="00305B15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8" w:type="dxa"/>
            <w:shd w:val="clear" w:color="auto" w:fill="auto"/>
          </w:tcPr>
          <w:p w14:paraId="069C75B2" w14:textId="5D5E4122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36" w:type="dxa"/>
            <w:shd w:val="clear" w:color="auto" w:fill="auto"/>
          </w:tcPr>
          <w:p w14:paraId="3B5BF18D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14E776D" w14:textId="174F773D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1.59 - 5.90</w:t>
            </w:r>
          </w:p>
        </w:tc>
        <w:tc>
          <w:tcPr>
            <w:tcW w:w="270" w:type="dxa"/>
            <w:shd w:val="clear" w:color="auto" w:fill="auto"/>
          </w:tcPr>
          <w:p w14:paraId="4A487C32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9D15DB5" w14:textId="2CD5853E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5004D6E6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4B50FD7" w14:textId="71262680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3.88 - 5.90</w:t>
            </w:r>
          </w:p>
        </w:tc>
      </w:tr>
    </w:tbl>
    <w:p w14:paraId="7E2508FB" w14:textId="77777777" w:rsidR="003922EA" w:rsidRPr="000512F2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77C0D39" w14:textId="19E19530" w:rsidR="003922EA" w:rsidRPr="00EC4287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143FA3" w14:textId="1D4AEAA8" w:rsidR="003922EA" w:rsidRPr="000512F2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7BDBC537" w14:textId="44FDBE9B" w:rsidR="00995F07" w:rsidRPr="00EC4287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3FA4" w:rsidRPr="00EC4287">
        <w:rPr>
          <w:rFonts w:asciiTheme="majorBidi" w:hAnsiTheme="majorBidi" w:cstheme="majorBidi"/>
          <w:sz w:val="30"/>
          <w:szCs w:val="30"/>
        </w:rPr>
        <w:t>31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3FA4" w:rsidRPr="00EC4287">
        <w:rPr>
          <w:rFonts w:asciiTheme="majorBidi" w:hAnsiTheme="majorBidi" w:cstheme="majorBidi"/>
          <w:sz w:val="30"/>
          <w:szCs w:val="30"/>
        </w:rPr>
        <w:t>256</w:t>
      </w:r>
      <w:r w:rsidR="001C661E">
        <w:rPr>
          <w:rFonts w:asciiTheme="majorBidi" w:hAnsiTheme="majorBidi" w:cstheme="majorBidi"/>
          <w:sz w:val="30"/>
          <w:szCs w:val="30"/>
        </w:rPr>
        <w:t>5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FA68BE" w:rsidRPr="00EC428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ที่กำหนดไว้เป็น </w:t>
      </w:r>
      <w:r w:rsidR="00E97606">
        <w:rPr>
          <w:rFonts w:asciiTheme="majorBidi" w:hAnsiTheme="majorBidi" w:cstheme="majorBidi"/>
          <w:sz w:val="30"/>
          <w:szCs w:val="30"/>
        </w:rPr>
        <w:t>6</w:t>
      </w:r>
      <w:r w:rsidR="00AD2264" w:rsidRPr="00EC4287">
        <w:rPr>
          <w:rFonts w:asciiTheme="majorBidi" w:hAnsiTheme="majorBidi" w:cstheme="majorBidi"/>
          <w:sz w:val="30"/>
          <w:szCs w:val="30"/>
        </w:rPr>
        <w:t xml:space="preserve"> - </w:t>
      </w:r>
      <w:r w:rsidR="00E97606">
        <w:rPr>
          <w:rFonts w:asciiTheme="majorBidi" w:hAnsiTheme="majorBidi" w:cstheme="majorBidi"/>
          <w:sz w:val="30"/>
          <w:szCs w:val="30"/>
        </w:rPr>
        <w:t>27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C661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: 3 - </w:t>
      </w:r>
      <w:r w:rsidR="00293FA4" w:rsidRPr="00EC4287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68BE" w:rsidRPr="00EC4287">
        <w:rPr>
          <w:rFonts w:asciiTheme="majorBidi" w:hAnsiTheme="majorBidi" w:cstheme="majorBidi"/>
          <w:sz w:val="30"/>
          <w:szCs w:val="30"/>
          <w:cs/>
        </w:rPr>
        <w:t>และ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97606">
        <w:rPr>
          <w:rFonts w:asciiTheme="majorBidi" w:hAnsiTheme="majorBidi" w:cstheme="majorBidi"/>
          <w:sz w:val="30"/>
          <w:szCs w:val="30"/>
        </w:rPr>
        <w:t>6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ปี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C661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93FA4" w:rsidRPr="00EC428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1514A7" w:rsidRPr="00EC428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E18E37B" w14:textId="29767EAE" w:rsidR="00995F07" w:rsidRPr="000512F2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06F21993" w14:textId="5B20E931" w:rsidR="00C303F9" w:rsidRPr="005E358D" w:rsidRDefault="00C303F9" w:rsidP="00344305">
      <w:pPr>
        <w:ind w:firstLine="54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5E358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74632E62" w14:textId="3C140145" w:rsidR="00C303F9" w:rsidRPr="00EC4287" w:rsidRDefault="00C303F9" w:rsidP="00293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1BF762BC" w14:textId="77777777" w:rsidR="00C303F9" w:rsidRPr="000512F2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414"/>
        <w:gridCol w:w="976"/>
        <w:gridCol w:w="233"/>
        <w:gridCol w:w="1054"/>
        <w:gridCol w:w="233"/>
        <w:gridCol w:w="976"/>
        <w:gridCol w:w="235"/>
        <w:gridCol w:w="1049"/>
      </w:tblGrid>
      <w:tr w:rsidR="00F37161" w:rsidRPr="00EC4287" w14:paraId="689E9B80" w14:textId="77777777" w:rsidTr="00305B15">
        <w:trPr>
          <w:trHeight w:val="20"/>
          <w:tblHeader/>
        </w:trPr>
        <w:tc>
          <w:tcPr>
            <w:tcW w:w="4511" w:type="dxa"/>
          </w:tcPr>
          <w:p w14:paraId="42F443D0" w14:textId="77777777" w:rsidR="00F37161" w:rsidRPr="00EC4287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59" w:type="dxa"/>
            <w:gridSpan w:val="7"/>
          </w:tcPr>
          <w:p w14:paraId="2FDA6698" w14:textId="03B8C179" w:rsidR="00F37161" w:rsidRPr="00EC4287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37161" w:rsidRPr="00EC4287" w14:paraId="3BC2D376" w14:textId="77777777" w:rsidTr="00305B15">
        <w:trPr>
          <w:trHeight w:val="20"/>
          <w:tblHeader/>
        </w:trPr>
        <w:tc>
          <w:tcPr>
            <w:tcW w:w="4511" w:type="dxa"/>
          </w:tcPr>
          <w:p w14:paraId="27C065E0" w14:textId="77777777" w:rsidR="00F37161" w:rsidRPr="00EC4287" w:rsidRDefault="00F37161" w:rsidP="005E358D">
            <w:pPr>
              <w:tabs>
                <w:tab w:val="clear" w:pos="3742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30" w:type="dxa"/>
            <w:gridSpan w:val="3"/>
          </w:tcPr>
          <w:p w14:paraId="1B111D31" w14:textId="7F9CCFCC" w:rsidR="00F37161" w:rsidRPr="00EC4287" w:rsidRDefault="00F37161" w:rsidP="005E358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05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A9999F8" w14:textId="77777777" w:rsidR="00F37161" w:rsidRPr="00EC4287" w:rsidRDefault="00F37161" w:rsidP="001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71B4AFA2" w14:textId="56710381" w:rsidR="00F37161" w:rsidRPr="00EC4287" w:rsidRDefault="00F37161" w:rsidP="005E358D">
            <w:pPr>
              <w:pStyle w:val="acctfourfigures"/>
              <w:tabs>
                <w:tab w:val="clear" w:pos="765"/>
              </w:tabs>
              <w:spacing w:line="240" w:lineRule="atLeast"/>
              <w:ind w:left="-117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05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C5CFA" w:rsidRPr="00EC4287" w14:paraId="59A3B979" w14:textId="77777777" w:rsidTr="00305B15">
        <w:trPr>
          <w:trHeight w:val="20"/>
          <w:tblHeader/>
        </w:trPr>
        <w:tc>
          <w:tcPr>
            <w:tcW w:w="4511" w:type="dxa"/>
          </w:tcPr>
          <w:p w14:paraId="3C372837" w14:textId="3BF47B9F" w:rsidR="00EC5CFA" w:rsidRPr="00EC4287" w:rsidRDefault="00EC5CFA" w:rsidP="00EC5C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1" w:type="dxa"/>
          </w:tcPr>
          <w:p w14:paraId="2B0E915C" w14:textId="6AAA658E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D6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68EB45EB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24E63DDC" w14:textId="71EE0CCC" w:rsidR="00EC5CFA" w:rsidRPr="007D626F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D62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3" w:type="dxa"/>
          </w:tcPr>
          <w:p w14:paraId="2FDFF392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</w:tcPr>
          <w:p w14:paraId="3D8FE8ED" w14:textId="169BD8FD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D6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5" w:type="dxa"/>
          </w:tcPr>
          <w:p w14:paraId="54E7B17A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9065F1" w14:textId="7636ED6B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D62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EC5CFA" w:rsidRPr="00EC4287" w14:paraId="5C5113DC" w14:textId="77777777" w:rsidTr="00305B15">
        <w:trPr>
          <w:trHeight w:val="20"/>
          <w:tblHeader/>
        </w:trPr>
        <w:tc>
          <w:tcPr>
            <w:tcW w:w="4511" w:type="dxa"/>
            <w:shd w:val="clear" w:color="auto" w:fill="auto"/>
          </w:tcPr>
          <w:p w14:paraId="790F3883" w14:textId="77777777" w:rsidR="00EC5CFA" w:rsidRPr="00EC4287" w:rsidRDefault="00EC5CFA" w:rsidP="00EC5CFA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9" w:type="dxa"/>
            <w:gridSpan w:val="7"/>
            <w:shd w:val="clear" w:color="auto" w:fill="auto"/>
            <w:vAlign w:val="center"/>
          </w:tcPr>
          <w:p w14:paraId="57F7E676" w14:textId="062ACBCC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626F" w:rsidRPr="00EC4287" w14:paraId="631888FD" w14:textId="77777777" w:rsidTr="00305B15">
        <w:trPr>
          <w:trHeight w:val="20"/>
        </w:trPr>
        <w:tc>
          <w:tcPr>
            <w:tcW w:w="4511" w:type="dxa"/>
            <w:shd w:val="clear" w:color="auto" w:fill="auto"/>
          </w:tcPr>
          <w:p w14:paraId="2D73B457" w14:textId="77777777" w:rsidR="007D626F" w:rsidRPr="00EC4287" w:rsidRDefault="007D626F" w:rsidP="007D626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ADA4A24" w14:textId="5D440E15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(943)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35B2D6E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BEAB372" w14:textId="5725904A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(1,122)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F2F821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5525CA0D" w14:textId="20633F9D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53A2D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7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55A7F1" w14:textId="141E5E59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</w:tr>
      <w:tr w:rsidR="007D626F" w:rsidRPr="00EC4287" w14:paraId="3ED01A36" w14:textId="77777777" w:rsidTr="00305B15">
        <w:trPr>
          <w:trHeight w:val="20"/>
        </w:trPr>
        <w:tc>
          <w:tcPr>
            <w:tcW w:w="4511" w:type="dxa"/>
            <w:shd w:val="clear" w:color="auto" w:fill="auto"/>
          </w:tcPr>
          <w:p w14:paraId="3F4C33D8" w14:textId="77777777" w:rsidR="007D626F" w:rsidRPr="00EC4287" w:rsidRDefault="007D626F" w:rsidP="007D626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41" w:type="dxa"/>
            <w:shd w:val="clear" w:color="auto" w:fill="auto"/>
          </w:tcPr>
          <w:p w14:paraId="696DA874" w14:textId="075846F9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33" w:type="dxa"/>
            <w:shd w:val="clear" w:color="auto" w:fill="auto"/>
          </w:tcPr>
          <w:p w14:paraId="2EE452D1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849EC41" w14:textId="1C2461FB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33" w:type="dxa"/>
            <w:shd w:val="clear" w:color="auto" w:fill="auto"/>
          </w:tcPr>
          <w:p w14:paraId="16F9224D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EA5AFA6" w14:textId="5C83B6CF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(723)</w:t>
            </w:r>
          </w:p>
        </w:tc>
        <w:tc>
          <w:tcPr>
            <w:tcW w:w="235" w:type="dxa"/>
            <w:shd w:val="clear" w:color="auto" w:fill="auto"/>
          </w:tcPr>
          <w:p w14:paraId="65505EAD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74CF7ED" w14:textId="01108CD1" w:rsidR="007D626F" w:rsidRPr="00EC4287" w:rsidRDefault="00305B15" w:rsidP="007D62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(660)</w:t>
            </w:r>
          </w:p>
        </w:tc>
      </w:tr>
    </w:tbl>
    <w:p w14:paraId="11E1117A" w14:textId="4D5E2ABD" w:rsidR="00C303F9" w:rsidRPr="000512F2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307"/>
        <w:gridCol w:w="1061"/>
        <w:gridCol w:w="232"/>
        <w:gridCol w:w="1067"/>
        <w:gridCol w:w="232"/>
        <w:gridCol w:w="995"/>
        <w:gridCol w:w="234"/>
        <w:gridCol w:w="1063"/>
      </w:tblGrid>
      <w:tr w:rsidR="00F37161" w:rsidRPr="00EC4287" w14:paraId="2B9E0767" w14:textId="77777777" w:rsidTr="00305B15">
        <w:trPr>
          <w:trHeight w:val="20"/>
          <w:tblHeader/>
        </w:trPr>
        <w:tc>
          <w:tcPr>
            <w:tcW w:w="4307" w:type="dxa"/>
          </w:tcPr>
          <w:p w14:paraId="3D1073B0" w14:textId="77777777" w:rsidR="00F37161" w:rsidRPr="00EC4287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4" w:type="dxa"/>
            <w:gridSpan w:val="7"/>
          </w:tcPr>
          <w:p w14:paraId="3B32EC3F" w14:textId="7DD021CD" w:rsidR="00F37161" w:rsidRPr="00EC4287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05B15" w:rsidRPr="00EC4287" w14:paraId="239D215C" w14:textId="77777777" w:rsidTr="00305B15">
        <w:trPr>
          <w:trHeight w:val="20"/>
          <w:tblHeader/>
        </w:trPr>
        <w:tc>
          <w:tcPr>
            <w:tcW w:w="4307" w:type="dxa"/>
          </w:tcPr>
          <w:p w14:paraId="688EBE13" w14:textId="77777777" w:rsidR="00305B15" w:rsidRPr="00EC4287" w:rsidRDefault="00305B15" w:rsidP="00305B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0" w:type="dxa"/>
            <w:gridSpan w:val="3"/>
          </w:tcPr>
          <w:p w14:paraId="471EDFEE" w14:textId="17BE32B9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2" w:type="dxa"/>
          </w:tcPr>
          <w:p w14:paraId="06817F10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92" w:type="dxa"/>
            <w:gridSpan w:val="3"/>
          </w:tcPr>
          <w:p w14:paraId="30F434DF" w14:textId="565FA645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05B15" w:rsidRPr="00EC4287" w14:paraId="4F1ED794" w14:textId="77777777" w:rsidTr="00305B15">
        <w:trPr>
          <w:trHeight w:val="20"/>
          <w:tblHeader/>
        </w:trPr>
        <w:tc>
          <w:tcPr>
            <w:tcW w:w="4307" w:type="dxa"/>
          </w:tcPr>
          <w:p w14:paraId="5E1591CC" w14:textId="2D374F44" w:rsidR="00305B15" w:rsidRPr="00EC4287" w:rsidRDefault="00305B15" w:rsidP="00305B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1" w:type="dxa"/>
          </w:tcPr>
          <w:p w14:paraId="7C8734F8" w14:textId="2A4C4273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2" w:type="dxa"/>
          </w:tcPr>
          <w:p w14:paraId="6A080394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07E3DC6" w14:textId="281E27DF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2" w:type="dxa"/>
          </w:tcPr>
          <w:p w14:paraId="1614BC2F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4841617" w14:textId="32AEA556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4A5040FA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3D9A1BF" w14:textId="1A5FB934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305B15" w:rsidRPr="00EC4287" w14:paraId="770737CC" w14:textId="77777777" w:rsidTr="00305B15">
        <w:trPr>
          <w:trHeight w:val="20"/>
          <w:tblHeader/>
        </w:trPr>
        <w:tc>
          <w:tcPr>
            <w:tcW w:w="4307" w:type="dxa"/>
          </w:tcPr>
          <w:p w14:paraId="6D4135A2" w14:textId="77777777" w:rsidR="00305B15" w:rsidRPr="00EC4287" w:rsidRDefault="00305B15" w:rsidP="00305B1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4" w:type="dxa"/>
            <w:gridSpan w:val="7"/>
            <w:vAlign w:val="center"/>
          </w:tcPr>
          <w:p w14:paraId="79B38521" w14:textId="668F3EE1" w:rsidR="00305B15" w:rsidRPr="00EC4287" w:rsidRDefault="00305B15" w:rsidP="00305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5B15" w:rsidRPr="00EC4287" w14:paraId="4B38A8BC" w14:textId="77777777" w:rsidTr="00305B15">
        <w:trPr>
          <w:trHeight w:val="20"/>
        </w:trPr>
        <w:tc>
          <w:tcPr>
            <w:tcW w:w="4307" w:type="dxa"/>
          </w:tcPr>
          <w:p w14:paraId="6AF49434" w14:textId="77777777" w:rsidR="00305B15" w:rsidRPr="00EC4287" w:rsidRDefault="00305B15" w:rsidP="00305B1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E67BE9" w14:textId="52EC412A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(759)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C2C7E92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2009A94" w14:textId="5171C380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(934)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C36FD33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49C7AC5" w14:textId="0804DE58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828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621ED179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5356FD1A" w14:textId="1EE3544B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946</w:t>
            </w:r>
          </w:p>
        </w:tc>
      </w:tr>
      <w:tr w:rsidR="00305B15" w:rsidRPr="00EC4287" w14:paraId="552E9F9B" w14:textId="77777777" w:rsidTr="00305B15">
        <w:trPr>
          <w:trHeight w:val="20"/>
        </w:trPr>
        <w:tc>
          <w:tcPr>
            <w:tcW w:w="4307" w:type="dxa"/>
          </w:tcPr>
          <w:p w14:paraId="57AE096A" w14:textId="77777777" w:rsidR="00305B15" w:rsidRPr="00EC4287" w:rsidRDefault="00305B15" w:rsidP="00305B1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1" w:type="dxa"/>
            <w:shd w:val="clear" w:color="auto" w:fill="auto"/>
          </w:tcPr>
          <w:p w14:paraId="4AAC0E89" w14:textId="1ED10A55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613</w:t>
            </w:r>
          </w:p>
        </w:tc>
        <w:tc>
          <w:tcPr>
            <w:tcW w:w="232" w:type="dxa"/>
            <w:shd w:val="clear" w:color="auto" w:fill="auto"/>
          </w:tcPr>
          <w:p w14:paraId="45B66E3E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</w:tcPr>
          <w:p w14:paraId="02B01D83" w14:textId="0B61A31B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542</w:t>
            </w:r>
          </w:p>
        </w:tc>
        <w:tc>
          <w:tcPr>
            <w:tcW w:w="232" w:type="dxa"/>
            <w:shd w:val="clear" w:color="auto" w:fill="auto"/>
          </w:tcPr>
          <w:p w14:paraId="3968EE07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980484F" w14:textId="33682169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575</w:t>
            </w:r>
          </w:p>
        </w:tc>
        <w:tc>
          <w:tcPr>
            <w:tcW w:w="234" w:type="dxa"/>
            <w:shd w:val="clear" w:color="auto" w:fill="auto"/>
          </w:tcPr>
          <w:p w14:paraId="1962A6F0" w14:textId="77777777" w:rsidR="00305B15" w:rsidRPr="00EC4287" w:rsidRDefault="00305B15" w:rsidP="0030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8AB0D6A" w14:textId="33AED4E0" w:rsidR="00305B15" w:rsidRPr="00EC4287" w:rsidRDefault="00305B15" w:rsidP="00305B1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(524)</w:t>
            </w:r>
          </w:p>
        </w:tc>
      </w:tr>
    </w:tbl>
    <w:p w14:paraId="4F33C322" w14:textId="77777777" w:rsidR="00BE579B" w:rsidRPr="00EC4287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172E729F" w14:textId="77777777" w:rsidR="00E41A25" w:rsidRDefault="00E41A2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D010CC" w14:textId="7228F649" w:rsidR="00E41A25" w:rsidRDefault="00E41A2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7D5564" w14:textId="77777777" w:rsidR="00305B15" w:rsidRDefault="00305B1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0FE4FF" w14:textId="6BEFE925" w:rsidR="00107696" w:rsidRPr="00EC4287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กองทุนสำรองเลี้ยงชีพ</w:t>
      </w:r>
    </w:p>
    <w:p w14:paraId="3ED0C502" w14:textId="77777777" w:rsidR="00107696" w:rsidRPr="000512F2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2A44F" w14:textId="7E3A82AE" w:rsidR="00107696" w:rsidRPr="00EC4287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ab/>
      </w:r>
      <w:r w:rsidR="005407C3" w:rsidRPr="00EC428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3FA4" w:rsidRPr="00EC4287">
        <w:rPr>
          <w:rFonts w:asciiTheme="majorBidi" w:hAnsiTheme="majorBidi" w:cstheme="majorBidi"/>
          <w:sz w:val="30"/>
          <w:szCs w:val="30"/>
        </w:rPr>
        <w:t>2530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5407C3" w:rsidRPr="00EC428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293FA4" w:rsidRPr="00EC4287">
        <w:rPr>
          <w:rFonts w:asciiTheme="majorBidi" w:hAnsiTheme="majorBidi" w:cstheme="majorBidi"/>
          <w:sz w:val="30"/>
          <w:szCs w:val="30"/>
        </w:rPr>
        <w:t>3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ของเงินเดือน กองทุนสำรองเลี้ยงชีพนี้</w:t>
      </w:r>
      <w:r w:rsidRPr="00311DFF">
        <w:rPr>
          <w:rFonts w:asciiTheme="majorBidi" w:hAnsiTheme="majorBidi" w:cstheme="majorBidi"/>
          <w:sz w:val="30"/>
          <w:szCs w:val="30"/>
          <w:cs/>
        </w:rPr>
        <w:t>บริหารโดยกองทุนสำรองเลี้ยงชีพเค มาสเตอร์ พูล ฟันด์ และจะจ่ายให้แก่พนักงานเมื่อพนักงานนั้นออกจากงานตามระเบียบว่าด้วยกองทุนของ</w:t>
      </w:r>
      <w:r w:rsidR="005407C3" w:rsidRPr="00311DF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1DFF">
        <w:rPr>
          <w:rFonts w:asciiTheme="majorBidi" w:hAnsiTheme="majorBidi" w:cstheme="majorBidi"/>
          <w:sz w:val="30"/>
          <w:szCs w:val="30"/>
          <w:cs/>
        </w:rPr>
        <w:t xml:space="preserve">บริษัท ในระหว่างปี </w:t>
      </w:r>
      <w:r w:rsidR="00293FA4" w:rsidRPr="00311DFF">
        <w:rPr>
          <w:rFonts w:asciiTheme="majorBidi" w:hAnsiTheme="majorBidi" w:cstheme="majorBidi"/>
          <w:sz w:val="30"/>
          <w:szCs w:val="30"/>
        </w:rPr>
        <w:t>256</w:t>
      </w:r>
      <w:r w:rsidR="007D626F" w:rsidRPr="00311DFF">
        <w:rPr>
          <w:rFonts w:asciiTheme="majorBidi" w:hAnsiTheme="majorBidi" w:cstheme="majorBidi"/>
          <w:sz w:val="30"/>
          <w:szCs w:val="30"/>
        </w:rPr>
        <w:t>5</w:t>
      </w:r>
      <w:r w:rsidRPr="00311D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7C3" w:rsidRPr="00311DF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1DFF">
        <w:rPr>
          <w:rFonts w:asciiTheme="majorBidi" w:hAnsiTheme="majorBidi" w:cstheme="majorBidi"/>
          <w:sz w:val="30"/>
          <w:szCs w:val="30"/>
          <w:cs/>
        </w:rPr>
        <w:t xml:space="preserve">บริษัทรับรู้เงินสมทบดังกล่าวเป็นค่าใช้จ่ายจำนวนเงิน </w:t>
      </w:r>
      <w:r w:rsidR="005B52F9" w:rsidRPr="00311DFF">
        <w:rPr>
          <w:rFonts w:asciiTheme="majorBidi" w:hAnsiTheme="majorBidi" w:cstheme="majorBidi"/>
          <w:sz w:val="30"/>
          <w:szCs w:val="30"/>
        </w:rPr>
        <w:t>2.2</w:t>
      </w:r>
      <w:r w:rsidRPr="00311DF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311DF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93FA4" w:rsidRPr="00311DF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626F" w:rsidRPr="00311DF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11D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D626F" w:rsidRPr="00311DF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C5CFA" w:rsidRPr="00311DF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D626F" w:rsidRPr="00311DF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311D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311D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7C3" w:rsidRPr="00311DFF">
        <w:rPr>
          <w:rFonts w:asciiTheme="majorBidi" w:hAnsiTheme="majorBidi" w:cstheme="majorBidi"/>
          <w:sz w:val="30"/>
          <w:szCs w:val="30"/>
          <w:cs/>
        </w:rPr>
        <w:t>และของ</w:t>
      </w:r>
      <w:r w:rsidRPr="00311DF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407C3" w:rsidRPr="00311DFF">
        <w:rPr>
          <w:rFonts w:asciiTheme="majorBidi" w:hAnsiTheme="majorBidi" w:cstheme="majorBidi"/>
          <w:sz w:val="30"/>
          <w:szCs w:val="30"/>
          <w:cs/>
        </w:rPr>
        <w:t>จำนวน</w:t>
      </w:r>
      <w:r w:rsidR="005B52F9" w:rsidRPr="00311DFF">
        <w:rPr>
          <w:rFonts w:asciiTheme="majorBidi" w:hAnsiTheme="majorBidi" w:cstheme="majorBidi"/>
          <w:sz w:val="30"/>
          <w:szCs w:val="30"/>
        </w:rPr>
        <w:t xml:space="preserve"> 2.1</w:t>
      </w:r>
      <w:r w:rsidR="007D626F" w:rsidRPr="00311DFF">
        <w:rPr>
          <w:rFonts w:asciiTheme="majorBidi" w:hAnsiTheme="majorBidi" w:cstheme="majorBidi"/>
          <w:sz w:val="30"/>
          <w:szCs w:val="30"/>
        </w:rPr>
        <w:t>.</w:t>
      </w:r>
      <w:r w:rsidRPr="00311DF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93FA4" w:rsidRPr="00EC428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626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5EC3" w:rsidRPr="00EC4287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7D626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634E0B9F" w14:textId="632992B1" w:rsidR="00D17B87" w:rsidRPr="000512F2" w:rsidRDefault="00D1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009643E" w14:textId="719D3E3E" w:rsidR="007711E0" w:rsidRPr="00A229B1" w:rsidRDefault="007711E0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ทุนเรือนหุ้น</w:t>
      </w:r>
    </w:p>
    <w:p w14:paraId="03574783" w14:textId="0BB460A8" w:rsidR="009C7830" w:rsidRPr="000512F2" w:rsidRDefault="009C783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FE224" w14:textId="77777777" w:rsidR="00F44E1E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309883F" w14:textId="4A81672C" w:rsidR="001D0604" w:rsidRPr="00EC4287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FBC9101" w14:textId="3E19274A" w:rsidR="001D0604" w:rsidRPr="00EC4287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3013D571" w14:textId="72A9F1E7" w:rsidR="001D0604" w:rsidRPr="00EC4287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</w:p>
    <w:p w14:paraId="2401CD4A" w14:textId="77777777" w:rsidR="004A23AB" w:rsidRPr="000512F2" w:rsidRDefault="004A23AB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21D7B" w14:textId="36737325" w:rsidR="004A23AB" w:rsidRDefault="004A23AB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หุ้นทุนซื้อคืน</w:t>
      </w:r>
    </w:p>
    <w:p w14:paraId="061513C8" w14:textId="77777777" w:rsidR="00F44E1E" w:rsidRPr="00EC4287" w:rsidRDefault="00F44E1E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ED9011" w14:textId="77777777" w:rsidR="004A23AB" w:rsidRPr="00EC4287" w:rsidRDefault="004A23AB" w:rsidP="004A23AB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EC4287">
        <w:rPr>
          <w:rFonts w:asciiTheme="majorBidi" w:hAnsiTheme="majorBidi" w:cstheme="majorBidi"/>
          <w:sz w:val="30"/>
          <w:szCs w:val="30"/>
        </w:rPr>
        <w:t>“</w:t>
      </w:r>
      <w:r w:rsidRPr="00EC4287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EC4287">
        <w:rPr>
          <w:rFonts w:asciiTheme="majorBidi" w:hAnsiTheme="majorBidi" w:cstheme="majorBidi"/>
          <w:sz w:val="30"/>
          <w:szCs w:val="30"/>
        </w:rPr>
        <w:t>”</w:t>
      </w:r>
      <w:r w:rsidRPr="00EC4287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0B84532" w14:textId="2DECC72B" w:rsidR="000512F2" w:rsidRDefault="000512F2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3203"/>
        <w:gridCol w:w="910"/>
        <w:gridCol w:w="1057"/>
        <w:gridCol w:w="275"/>
        <w:gridCol w:w="1057"/>
        <w:gridCol w:w="275"/>
        <w:gridCol w:w="1015"/>
        <w:gridCol w:w="275"/>
        <w:gridCol w:w="1052"/>
      </w:tblGrid>
      <w:tr w:rsidR="00BA7226" w:rsidRPr="00EC4287" w14:paraId="586FAAD2" w14:textId="77777777" w:rsidTr="000512F2">
        <w:trPr>
          <w:tblHeader/>
        </w:trPr>
        <w:tc>
          <w:tcPr>
            <w:tcW w:w="3203" w:type="dxa"/>
          </w:tcPr>
          <w:p w14:paraId="0557825D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10" w:type="dxa"/>
          </w:tcPr>
          <w:p w14:paraId="0930E475" w14:textId="77777777" w:rsidR="00BA7226" w:rsidRPr="00EC4287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9" w:type="dxa"/>
            <w:gridSpan w:val="3"/>
            <w:shd w:val="clear" w:color="auto" w:fill="auto"/>
          </w:tcPr>
          <w:p w14:paraId="33B91899" w14:textId="127FC4AE" w:rsidR="00BA7226" w:rsidRPr="00EC4287" w:rsidRDefault="00EC5CF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2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5EF172FB" w14:textId="77777777" w:rsidR="00BA7226" w:rsidRPr="00EC4287" w:rsidRDefault="00BA722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</w:tcPr>
          <w:p w14:paraId="6FD4F95F" w14:textId="53A55592" w:rsidR="00BA7226" w:rsidRPr="00EC4287" w:rsidRDefault="00EC5CF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26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A7226" w:rsidRPr="00EC4287" w14:paraId="0B33B3CF" w14:textId="77777777" w:rsidTr="000512F2">
        <w:trPr>
          <w:tblHeader/>
        </w:trPr>
        <w:tc>
          <w:tcPr>
            <w:tcW w:w="3203" w:type="dxa"/>
          </w:tcPr>
          <w:p w14:paraId="4EF91720" w14:textId="01548A06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0" w:type="dxa"/>
          </w:tcPr>
          <w:p w14:paraId="44F9027D" w14:textId="77777777" w:rsidR="00BA7226" w:rsidRPr="00EC4287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57" w:type="dxa"/>
            <w:shd w:val="clear" w:color="auto" w:fill="auto"/>
          </w:tcPr>
          <w:p w14:paraId="1FE1436A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5" w:type="dxa"/>
          </w:tcPr>
          <w:p w14:paraId="1FE3F05C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688AB67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5" w:type="dxa"/>
          </w:tcPr>
          <w:p w14:paraId="442447D0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EE3D5A6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5" w:type="dxa"/>
          </w:tcPr>
          <w:p w14:paraId="45880809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EA92D18" w14:textId="77777777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A7226" w:rsidRPr="00EC4287" w14:paraId="08B9578D" w14:textId="77777777" w:rsidTr="000512F2">
        <w:trPr>
          <w:tblHeader/>
        </w:trPr>
        <w:tc>
          <w:tcPr>
            <w:tcW w:w="3203" w:type="dxa"/>
          </w:tcPr>
          <w:p w14:paraId="5985C79E" w14:textId="233FBB95" w:rsidR="00BA7226" w:rsidRPr="00EC4287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</w:tcPr>
          <w:p w14:paraId="7C47D3CF" w14:textId="77777777" w:rsidR="00BA7226" w:rsidRPr="00EC4287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06" w:type="dxa"/>
            <w:gridSpan w:val="7"/>
          </w:tcPr>
          <w:p w14:paraId="6A959D1D" w14:textId="5693ED58" w:rsidR="00BA7226" w:rsidRPr="00EC4287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94EFA"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994EFA"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626F" w:rsidRPr="00EC4287" w14:paraId="31050685" w14:textId="77777777" w:rsidTr="000512F2">
        <w:tc>
          <w:tcPr>
            <w:tcW w:w="3203" w:type="dxa"/>
          </w:tcPr>
          <w:p w14:paraId="496072EC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0" w:type="dxa"/>
          </w:tcPr>
          <w:p w14:paraId="14259224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006430B8" w14:textId="4100864A" w:rsidR="007D626F" w:rsidRPr="00E41A25" w:rsidRDefault="00E41A25" w:rsidP="007D626F">
            <w:pPr>
              <w:pStyle w:val="acctfourfigures"/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1A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824,117</w:t>
            </w:r>
          </w:p>
        </w:tc>
        <w:tc>
          <w:tcPr>
            <w:tcW w:w="275" w:type="dxa"/>
            <w:shd w:val="clear" w:color="auto" w:fill="auto"/>
          </w:tcPr>
          <w:p w14:paraId="1EADBAD1" w14:textId="77777777" w:rsidR="007D626F" w:rsidRPr="00E41A25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09E4B1B5" w14:textId="6413E4A7" w:rsidR="007D626F" w:rsidRPr="00EC4287" w:rsidRDefault="00E41A25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1A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824,117</w:t>
            </w:r>
          </w:p>
        </w:tc>
        <w:tc>
          <w:tcPr>
            <w:tcW w:w="275" w:type="dxa"/>
            <w:shd w:val="clear" w:color="auto" w:fill="auto"/>
          </w:tcPr>
          <w:p w14:paraId="25821D16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0BA28E8A" w14:textId="64875F69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75" w:type="dxa"/>
            <w:shd w:val="clear" w:color="auto" w:fill="auto"/>
          </w:tcPr>
          <w:p w14:paraId="76430ACA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0501CC3D" w14:textId="7424E172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</w:tr>
      <w:tr w:rsidR="007D626F" w:rsidRPr="00EC4287" w14:paraId="6F428F3D" w14:textId="77777777" w:rsidTr="000512F2">
        <w:tc>
          <w:tcPr>
            <w:tcW w:w="3203" w:type="dxa"/>
          </w:tcPr>
          <w:p w14:paraId="28D7E54C" w14:textId="77777777" w:rsidR="007D626F" w:rsidRPr="000512F2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0" w:type="dxa"/>
          </w:tcPr>
          <w:p w14:paraId="7D846B4C" w14:textId="77777777" w:rsidR="007D626F" w:rsidRPr="000512F2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5C1548E1" w14:textId="77777777" w:rsidR="007D626F" w:rsidRPr="000512F2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799CCC3" w14:textId="77777777" w:rsidR="007D626F" w:rsidRPr="000512F2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22511355" w14:textId="77777777" w:rsidR="007D626F" w:rsidRPr="000512F2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B5F6A17" w14:textId="77777777" w:rsidR="007D626F" w:rsidRPr="000512F2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675AF66" w14:textId="77777777" w:rsidR="007D626F" w:rsidRPr="000512F2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5BD6BAFD" w14:textId="77777777" w:rsidR="007D626F" w:rsidRPr="000512F2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57D05B11" w14:textId="77777777" w:rsidR="007D626F" w:rsidRPr="000512F2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626F" w:rsidRPr="00EC4287" w14:paraId="028BC5A1" w14:textId="77777777" w:rsidTr="000512F2">
        <w:tc>
          <w:tcPr>
            <w:tcW w:w="3203" w:type="dxa"/>
          </w:tcPr>
          <w:p w14:paraId="677DFEDC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10" w:type="dxa"/>
          </w:tcPr>
          <w:p w14:paraId="67A726BF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12864BA6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510E61D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3458B2F7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9D66BB2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1EE6DD2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2F7E92D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BB96606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D626F" w:rsidRPr="00EC4287" w14:paraId="5FD6F897" w14:textId="77777777" w:rsidTr="000512F2">
        <w:tc>
          <w:tcPr>
            <w:tcW w:w="3203" w:type="dxa"/>
          </w:tcPr>
          <w:p w14:paraId="472975F9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10" w:type="dxa"/>
          </w:tcPr>
          <w:p w14:paraId="1C9FAC0D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49829FE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8FC2C0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422F128C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2E753B0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F823DB6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286407D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364DF4A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D626F" w:rsidRPr="00EC4287" w14:paraId="12E6806A" w14:textId="77777777" w:rsidTr="000512F2">
        <w:tc>
          <w:tcPr>
            <w:tcW w:w="3203" w:type="dxa"/>
          </w:tcPr>
          <w:p w14:paraId="550BA979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0" w:type="dxa"/>
          </w:tcPr>
          <w:p w14:paraId="3B716105" w14:textId="1190F8C8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07A3E366" w14:textId="2AEF1FDF" w:rsidR="007D626F" w:rsidRPr="00EC4287" w:rsidRDefault="00E41A25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A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549,411</w:t>
            </w:r>
          </w:p>
        </w:tc>
        <w:tc>
          <w:tcPr>
            <w:tcW w:w="275" w:type="dxa"/>
            <w:shd w:val="clear" w:color="auto" w:fill="auto"/>
          </w:tcPr>
          <w:p w14:paraId="355766B8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750C7031" w14:textId="488F4A20" w:rsidR="007D626F" w:rsidRPr="00EC4287" w:rsidRDefault="00E41A25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A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275" w:type="dxa"/>
            <w:shd w:val="clear" w:color="auto" w:fill="auto"/>
          </w:tcPr>
          <w:p w14:paraId="7938EF59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8432ABC" w14:textId="377B1AF9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5" w:type="dxa"/>
            <w:shd w:val="clear" w:color="auto" w:fill="auto"/>
          </w:tcPr>
          <w:p w14:paraId="63CB3C72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6DACC91" w14:textId="4801EECA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7D626F" w:rsidRPr="00EC4287" w14:paraId="6589A1BA" w14:textId="77777777" w:rsidTr="000512F2">
        <w:tc>
          <w:tcPr>
            <w:tcW w:w="3203" w:type="dxa"/>
          </w:tcPr>
          <w:p w14:paraId="1CADB10A" w14:textId="2E2429C6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910" w:type="dxa"/>
          </w:tcPr>
          <w:p w14:paraId="4E6D8A99" w14:textId="0857104F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14:paraId="5B6AF1BD" w14:textId="5455F333" w:rsidR="007D626F" w:rsidRPr="00EC4287" w:rsidRDefault="00E41A25" w:rsidP="00E41A2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A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0C8B78D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1F367889" w14:textId="5A30A795" w:rsidR="007D626F" w:rsidRPr="00EC4287" w:rsidRDefault="00E41A25" w:rsidP="00E41A2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A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07BAF138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9C4B5D4" w14:textId="666E7614" w:rsidR="007D626F" w:rsidRPr="00EC4287" w:rsidRDefault="007D626F" w:rsidP="007D62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(271)</w:t>
            </w:r>
          </w:p>
        </w:tc>
        <w:tc>
          <w:tcPr>
            <w:tcW w:w="275" w:type="dxa"/>
            <w:shd w:val="clear" w:color="auto" w:fill="auto"/>
          </w:tcPr>
          <w:p w14:paraId="7A80609A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A06E4F0" w14:textId="50C9D6FC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(271)</w:t>
            </w:r>
          </w:p>
        </w:tc>
      </w:tr>
      <w:tr w:rsidR="007D626F" w:rsidRPr="00EC4287" w14:paraId="130B2B7E" w14:textId="77777777" w:rsidTr="000512F2">
        <w:tc>
          <w:tcPr>
            <w:tcW w:w="3203" w:type="dxa"/>
          </w:tcPr>
          <w:p w14:paraId="51B20330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0" w:type="dxa"/>
          </w:tcPr>
          <w:p w14:paraId="35311D68" w14:textId="77777777" w:rsidR="007D626F" w:rsidRPr="00EC4287" w:rsidRDefault="007D626F" w:rsidP="007D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F7DF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55CEFEBA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F01D0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7C52CAE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D7D2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C17529A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CA71" w14:textId="77777777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D626F" w:rsidRPr="00EC4287" w14:paraId="4FD9A223" w14:textId="77777777" w:rsidTr="000512F2">
        <w:tc>
          <w:tcPr>
            <w:tcW w:w="3203" w:type="dxa"/>
          </w:tcPr>
          <w:p w14:paraId="6C4963C5" w14:textId="77777777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0" w:type="dxa"/>
          </w:tcPr>
          <w:p w14:paraId="56857979" w14:textId="6BA0E72A" w:rsidR="007D626F" w:rsidRPr="00EC4287" w:rsidRDefault="007D626F" w:rsidP="007D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5991E901" w14:textId="25814D84" w:rsidR="007D626F" w:rsidRPr="00EC4287" w:rsidRDefault="00E41A25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1A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275" w:type="dxa"/>
            <w:shd w:val="clear" w:color="auto" w:fill="auto"/>
          </w:tcPr>
          <w:p w14:paraId="4DA4A13B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3FCA346B" w14:textId="44DBB783" w:rsidR="007D626F" w:rsidRPr="00EC4287" w:rsidRDefault="00E41A25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1A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275" w:type="dxa"/>
            <w:shd w:val="clear" w:color="auto" w:fill="auto"/>
          </w:tcPr>
          <w:p w14:paraId="4B49BA7F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66847ADE" w14:textId="1C380BA6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275" w:type="dxa"/>
            <w:shd w:val="clear" w:color="auto" w:fill="auto"/>
          </w:tcPr>
          <w:p w14:paraId="036A8399" w14:textId="77777777" w:rsidR="007D626F" w:rsidRPr="00EC4287" w:rsidRDefault="007D626F" w:rsidP="007D626F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28473C1B" w14:textId="47F0FDC5" w:rsidR="007D626F" w:rsidRPr="00EC4287" w:rsidRDefault="007D626F" w:rsidP="007D626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549,411</w:t>
            </w:r>
          </w:p>
        </w:tc>
      </w:tr>
    </w:tbl>
    <w:p w14:paraId="615B0062" w14:textId="7ABA6658" w:rsidR="001A0CDE" w:rsidRDefault="001A0CDE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F5327B" w14:textId="474E3C43" w:rsidR="000512F2" w:rsidRDefault="000512F2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512F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ที่ประชุมคณะกรรมการบริษัทได้มีมติอนุมัติโครงการซื้อหุ้นสามัญคืนเพื่อบริหารทางการเงิน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โดยมีกำหนดเวลาที่จะซื้อหุ้นคืนตั้งแต่วันที่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14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2563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14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2563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หุ้นที่ซื้อนี้สามารถนำออกขายได้ตั้งแต่วันที่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1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2564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1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6B0C9C">
        <w:rPr>
          <w:rFonts w:asciiTheme="majorBidi" w:hAnsiTheme="majorBidi" w:cstheme="majorBidi"/>
          <w:sz w:val="30"/>
          <w:szCs w:val="30"/>
        </w:rPr>
        <w:t>2564</w:t>
      </w:r>
      <w:r w:rsidRPr="000512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12F2">
        <w:rPr>
          <w:rFonts w:asciiTheme="majorBidi" w:hAnsiTheme="majorBidi" w:cstheme="majorBidi" w:hint="cs"/>
          <w:sz w:val="30"/>
          <w:szCs w:val="30"/>
          <w:cs/>
        </w:rPr>
        <w:t>และอนุมัติให้มีการลดทุนจดทะเบียนชำระแล้วโดยการตัดหุ้นที่ซื้อคืนที่ไม่ได้จำหน่ายเมื่อพ้นกำหนดระยะเวลาจำหน่ายหุ้นที่ซื้อคืนดังกล่าว</w:t>
      </w:r>
    </w:p>
    <w:p w14:paraId="65A4EFB9" w14:textId="038D7E8D" w:rsidR="000512F2" w:rsidRDefault="000512F2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CA1BD" w14:textId="132498CF" w:rsidR="000512F2" w:rsidRPr="000512F2" w:rsidRDefault="000512F2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0E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2660E4">
        <w:rPr>
          <w:rFonts w:asciiTheme="majorBidi" w:hAnsiTheme="majorBidi" w:cstheme="majorBidi"/>
          <w:sz w:val="30"/>
          <w:szCs w:val="30"/>
        </w:rPr>
        <w:t xml:space="preserve">1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60E4">
        <w:rPr>
          <w:rFonts w:asciiTheme="majorBidi" w:hAnsiTheme="majorBidi" w:cstheme="majorBidi"/>
          <w:sz w:val="30"/>
          <w:szCs w:val="30"/>
        </w:rPr>
        <w:t>2564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ระยะเวลาจำหน่ายหุ้นทุนซื้อคืนได้สิ้นสุดลงแล้ว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บริษัทลดทุนจดทะเบียนหุ้นสามัญจำนวน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2660E4">
        <w:rPr>
          <w:rFonts w:asciiTheme="majorBidi" w:hAnsiTheme="majorBidi" w:cstheme="majorBidi"/>
          <w:sz w:val="30"/>
          <w:szCs w:val="30"/>
        </w:rPr>
        <w:t>270</w:t>
      </w:r>
      <w:r w:rsidRPr="002660E4">
        <w:rPr>
          <w:rFonts w:asciiTheme="majorBidi" w:hAnsiTheme="majorBidi" w:cstheme="majorBidi"/>
          <w:sz w:val="30"/>
          <w:szCs w:val="30"/>
        </w:rPr>
        <w:t>,</w:t>
      </w:r>
      <w:r w:rsidR="006B0C9C" w:rsidRPr="002660E4">
        <w:rPr>
          <w:rFonts w:asciiTheme="majorBidi" w:hAnsiTheme="majorBidi" w:cstheme="majorBidi"/>
          <w:sz w:val="30"/>
          <w:szCs w:val="30"/>
        </w:rPr>
        <w:t>900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หุ้นของบริษัท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บริษัทได้จดทะเบียนลดทุนชำระกับกระทรวงพาณิชย์แล้วเมื่อวันที่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2660E4">
        <w:rPr>
          <w:rFonts w:asciiTheme="majorBidi" w:hAnsiTheme="majorBidi" w:cstheme="majorBidi"/>
          <w:sz w:val="30"/>
          <w:szCs w:val="30"/>
        </w:rPr>
        <w:t>24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60E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660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0C9C" w:rsidRPr="002660E4">
        <w:rPr>
          <w:rFonts w:asciiTheme="majorBidi" w:hAnsiTheme="majorBidi" w:cstheme="majorBidi"/>
          <w:sz w:val="30"/>
          <w:szCs w:val="30"/>
        </w:rPr>
        <w:t>2564</w:t>
      </w:r>
    </w:p>
    <w:p w14:paraId="2437325A" w14:textId="77777777" w:rsidR="000512F2" w:rsidRDefault="000512F2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E3C66B" w14:textId="37D429F9" w:rsidR="006409F1" w:rsidRPr="006409F1" w:rsidRDefault="006409F1" w:rsidP="006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09F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6409F1">
        <w:rPr>
          <w:rFonts w:asciiTheme="majorBidi" w:hAnsiTheme="majorBidi" w:cstheme="majorBidi"/>
          <w:sz w:val="30"/>
          <w:szCs w:val="30"/>
        </w:rPr>
        <w:t xml:space="preserve">28 </w:t>
      </w:r>
      <w:r w:rsidRPr="006409F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z w:val="30"/>
          <w:szCs w:val="30"/>
        </w:rPr>
        <w:t xml:space="preserve"> 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ที่ประชุมวิสามัญผู้ถือหุ้นมีมติอนุมัติการเพิ่มทุนจดทะเบียนของบริษัทจากทุนจดทะเบียนเดิมจำนวน </w:t>
      </w:r>
      <w:r>
        <w:rPr>
          <w:rFonts w:asciiTheme="majorBidi" w:hAnsiTheme="majorBidi" w:cstheme="majorBidi"/>
          <w:sz w:val="30"/>
          <w:szCs w:val="30"/>
        </w:rPr>
        <w:t xml:space="preserve">549,411,233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เป็น </w:t>
      </w:r>
      <w:r>
        <w:rPr>
          <w:rFonts w:asciiTheme="majorBidi" w:hAnsiTheme="majorBidi" w:cstheme="majorBidi"/>
          <w:sz w:val="30"/>
          <w:szCs w:val="30"/>
        </w:rPr>
        <w:t>824,116,850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หุ้นละ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A0CDE">
        <w:rPr>
          <w:rFonts w:asciiTheme="majorBidi" w:hAnsiTheme="majorBidi" w:cstheme="majorBidi" w:hint="cs"/>
          <w:sz w:val="30"/>
          <w:szCs w:val="30"/>
          <w:cs/>
        </w:rPr>
        <w:t xml:space="preserve"> ที่ราคาการใช้สิทธิ </w:t>
      </w:r>
      <w:r w:rsidR="001A0CDE">
        <w:rPr>
          <w:rFonts w:asciiTheme="majorBidi" w:hAnsiTheme="majorBidi" w:cstheme="majorBidi"/>
          <w:sz w:val="30"/>
          <w:szCs w:val="30"/>
        </w:rPr>
        <w:t xml:space="preserve">3 </w:t>
      </w:r>
      <w:r w:rsidR="001A0CDE">
        <w:rPr>
          <w:rFonts w:asciiTheme="majorBidi" w:hAnsiTheme="majorBidi" w:cstheme="majorBidi" w:hint="cs"/>
          <w:sz w:val="30"/>
          <w:szCs w:val="30"/>
          <w:cs/>
        </w:rPr>
        <w:t>บาทต่อหุ้น เพื่อรับรองการใช้สิทธิที่จะซื้อหุ้นของบริษัท การเพิ่มทุนนี้ได้จดทะเบียนกับกระทรวงพาณิชย์แล้วเมื่อวันที่</w:t>
      </w:r>
      <w:r w:rsidR="001A0CDE">
        <w:rPr>
          <w:rFonts w:asciiTheme="majorBidi" w:hAnsiTheme="majorBidi" w:cstheme="majorBidi"/>
          <w:sz w:val="30"/>
          <w:szCs w:val="30"/>
        </w:rPr>
        <w:t xml:space="preserve"> 11 </w:t>
      </w:r>
      <w:r w:rsidR="001A0CDE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1A0CDE">
        <w:rPr>
          <w:rFonts w:asciiTheme="majorBidi" w:hAnsiTheme="majorBidi" w:cstheme="majorBidi"/>
          <w:sz w:val="30"/>
          <w:szCs w:val="30"/>
        </w:rPr>
        <w:t>2565</w:t>
      </w:r>
    </w:p>
    <w:p w14:paraId="3BF5162B" w14:textId="77777777" w:rsidR="00C121C0" w:rsidRPr="001A0CDE" w:rsidRDefault="00C121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B25FE" w14:textId="71A4A21D" w:rsidR="003F5829" w:rsidRDefault="003F582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p w14:paraId="53EC3728" w14:textId="77777777" w:rsidR="00F44E1E" w:rsidRPr="00EC4287" w:rsidRDefault="00F44E1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698BD9" w14:textId="53114F86" w:rsidR="00CE7124" w:rsidRPr="00EC4287" w:rsidRDefault="00097903" w:rsidP="00030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4287">
        <w:rPr>
          <w:rFonts w:asciiTheme="majorBidi" w:hAnsiTheme="majorBidi" w:cstheme="majorBidi"/>
          <w:sz w:val="30"/>
          <w:szCs w:val="30"/>
        </w:rPr>
        <w:t>2535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C4287">
        <w:rPr>
          <w:rFonts w:asciiTheme="majorBidi" w:hAnsiTheme="majorBidi" w:cstheme="majorBidi"/>
          <w:sz w:val="30"/>
          <w:szCs w:val="30"/>
        </w:rPr>
        <w:t>51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C4287">
        <w:rPr>
          <w:rFonts w:asciiTheme="majorBidi" w:hAnsiTheme="majorBidi" w:cstheme="majorBidi"/>
          <w:sz w:val="30"/>
          <w:szCs w:val="30"/>
        </w:rPr>
        <w:t>“</w:t>
      </w:r>
      <w:r w:rsidRPr="00EC4287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EC4287">
        <w:rPr>
          <w:rFonts w:asciiTheme="majorBidi" w:hAnsiTheme="majorBidi" w:cstheme="majorBidi"/>
          <w:sz w:val="30"/>
          <w:szCs w:val="30"/>
        </w:rPr>
        <w:t>”</w:t>
      </w:r>
      <w:r w:rsidRPr="00EC4287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1BDF7025" w14:textId="24836523" w:rsidR="009E67F1" w:rsidRDefault="009E67F1" w:rsidP="00AD5DBB">
      <w:pPr>
        <w:pStyle w:val="Bo-C1Content"/>
        <w:rPr>
          <w:rFonts w:asciiTheme="majorBidi" w:hAnsiTheme="majorBidi" w:cstheme="majorBidi"/>
        </w:rPr>
      </w:pPr>
    </w:p>
    <w:p w14:paraId="5FCBB52C" w14:textId="24F24170" w:rsidR="000512F2" w:rsidRDefault="000512F2" w:rsidP="00AD5DBB">
      <w:pPr>
        <w:pStyle w:val="Bo-C1Content"/>
        <w:rPr>
          <w:rFonts w:asciiTheme="majorBidi" w:hAnsiTheme="majorBidi" w:cstheme="majorBidi"/>
        </w:rPr>
      </w:pPr>
    </w:p>
    <w:p w14:paraId="7CC5211A" w14:textId="1AD49CB0" w:rsidR="000512F2" w:rsidRDefault="000512F2" w:rsidP="00AD5DBB">
      <w:pPr>
        <w:pStyle w:val="Bo-C1Content"/>
        <w:rPr>
          <w:rFonts w:asciiTheme="majorBidi" w:hAnsiTheme="majorBidi" w:cstheme="majorBidi"/>
        </w:rPr>
      </w:pPr>
    </w:p>
    <w:p w14:paraId="5E024280" w14:textId="71895291" w:rsidR="00CE7124" w:rsidRPr="00A229B1" w:rsidRDefault="00CE7124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สำรอง</w:t>
      </w:r>
      <w:r w:rsidR="00873BBE"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ตามกฎหมาย</w:t>
      </w:r>
    </w:p>
    <w:p w14:paraId="203BD7B4" w14:textId="77777777" w:rsidR="00E62BB8" w:rsidRPr="00EC4287" w:rsidRDefault="00E62B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BA6CE8" w14:textId="7494A8DF" w:rsidR="001E5087" w:rsidRPr="00EC4287" w:rsidRDefault="00B254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4287">
        <w:rPr>
          <w:rFonts w:asciiTheme="majorBidi" w:hAnsiTheme="majorBidi" w:cstheme="majorBidi"/>
          <w:sz w:val="30"/>
          <w:szCs w:val="30"/>
        </w:rPr>
        <w:t>2535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C4287">
        <w:rPr>
          <w:rFonts w:asciiTheme="majorBidi" w:hAnsiTheme="majorBidi" w:cstheme="majorBidi"/>
          <w:sz w:val="30"/>
          <w:szCs w:val="30"/>
        </w:rPr>
        <w:t>116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C4287">
        <w:rPr>
          <w:rFonts w:asciiTheme="majorBidi" w:hAnsiTheme="majorBidi" w:cstheme="majorBidi"/>
          <w:sz w:val="30"/>
          <w:szCs w:val="30"/>
        </w:rPr>
        <w:t>“</w:t>
      </w:r>
      <w:r w:rsidRPr="00EC428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C4287">
        <w:rPr>
          <w:rFonts w:asciiTheme="majorBidi" w:hAnsiTheme="majorBidi" w:cstheme="majorBidi"/>
          <w:sz w:val="30"/>
          <w:szCs w:val="30"/>
        </w:rPr>
        <w:t>”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C4287">
        <w:rPr>
          <w:rFonts w:asciiTheme="majorBidi" w:hAnsiTheme="majorBidi" w:cstheme="majorBidi"/>
          <w:sz w:val="30"/>
          <w:szCs w:val="30"/>
        </w:rPr>
        <w:t xml:space="preserve">5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93FA4" w:rsidRPr="00EC4287">
        <w:rPr>
          <w:rFonts w:asciiTheme="majorBidi" w:hAnsiTheme="majorBidi" w:cstheme="majorBidi"/>
          <w:sz w:val="30"/>
          <w:szCs w:val="30"/>
        </w:rPr>
        <w:t>10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5AFAE3DE" w14:textId="77777777" w:rsidR="001524FF" w:rsidRPr="00EC4287" w:rsidRDefault="001524FF" w:rsidP="00F66438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F31C8" w14:textId="3D0FDE23" w:rsidR="007711E0" w:rsidRPr="00844D80" w:rsidRDefault="007711E0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44D8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427D2069" w14:textId="555143FF" w:rsidR="00895398" w:rsidRPr="00956BF9" w:rsidRDefault="008953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D2ADECF" w14:textId="280CE6DA" w:rsidR="00895398" w:rsidRDefault="00895398" w:rsidP="00895398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2011390" w14:textId="77777777" w:rsidR="00F44E1E" w:rsidRPr="00F44E1E" w:rsidRDefault="00F44E1E" w:rsidP="00895398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9AA5E09" w14:textId="4DF51A22" w:rsidR="00895398" w:rsidRPr="00EC4287" w:rsidRDefault="00895398" w:rsidP="00895398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กลุ่มบริษัทและบริษัทรับรู้รายการค่าใช้จ่ายตามที่เปิดเผยในหมายเหตุ</w:t>
      </w:r>
      <w:r w:rsidRPr="00B453CC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B453CC">
        <w:rPr>
          <w:rFonts w:asciiTheme="majorBidi" w:hAnsiTheme="majorBidi" w:cstheme="majorBidi"/>
          <w:sz w:val="30"/>
          <w:szCs w:val="30"/>
        </w:rPr>
        <w:t>5-</w:t>
      </w:r>
      <w:r w:rsidR="00BC5EA3" w:rsidRPr="00B453CC">
        <w:rPr>
          <w:rFonts w:asciiTheme="majorBidi" w:hAnsiTheme="majorBidi" w:cstheme="majorBidi"/>
          <w:sz w:val="30"/>
          <w:szCs w:val="30"/>
        </w:rPr>
        <w:t>8</w:t>
      </w:r>
      <w:r w:rsidRPr="00B453CC">
        <w:rPr>
          <w:rFonts w:asciiTheme="majorBidi" w:hAnsiTheme="majorBidi" w:cstheme="majorBidi"/>
          <w:sz w:val="30"/>
          <w:szCs w:val="30"/>
        </w:rPr>
        <w:t xml:space="preserve">, </w:t>
      </w:r>
      <w:r w:rsidR="0013214D" w:rsidRPr="00B453CC">
        <w:rPr>
          <w:rFonts w:asciiTheme="majorBidi" w:hAnsiTheme="majorBidi" w:cstheme="majorBidi"/>
          <w:sz w:val="30"/>
          <w:szCs w:val="30"/>
        </w:rPr>
        <w:t>1</w:t>
      </w:r>
      <w:r w:rsidR="00BC5EA3" w:rsidRPr="00B453CC">
        <w:rPr>
          <w:rFonts w:asciiTheme="majorBidi" w:hAnsiTheme="majorBidi" w:cstheme="majorBidi"/>
          <w:sz w:val="30"/>
          <w:szCs w:val="30"/>
        </w:rPr>
        <w:t>1</w:t>
      </w:r>
      <w:r w:rsidRPr="00B453CC">
        <w:rPr>
          <w:rFonts w:asciiTheme="majorBidi" w:hAnsiTheme="majorBidi" w:cstheme="majorBidi"/>
          <w:sz w:val="30"/>
          <w:szCs w:val="30"/>
        </w:rPr>
        <w:t>-1</w:t>
      </w:r>
      <w:r w:rsidR="00BC5EA3" w:rsidRPr="00B453CC">
        <w:rPr>
          <w:rFonts w:asciiTheme="majorBidi" w:hAnsiTheme="majorBidi" w:cstheme="majorBidi"/>
          <w:sz w:val="30"/>
          <w:szCs w:val="30"/>
        </w:rPr>
        <w:t>4</w:t>
      </w:r>
      <w:r w:rsidRPr="00B453CC">
        <w:rPr>
          <w:rFonts w:asciiTheme="majorBidi" w:hAnsiTheme="majorBidi" w:cstheme="majorBidi"/>
          <w:sz w:val="30"/>
          <w:szCs w:val="30"/>
        </w:rPr>
        <w:t>, 1</w:t>
      </w:r>
      <w:r w:rsidR="00BC5EA3" w:rsidRPr="00B453CC">
        <w:rPr>
          <w:rFonts w:asciiTheme="majorBidi" w:hAnsiTheme="majorBidi" w:cstheme="majorBidi"/>
          <w:sz w:val="30"/>
          <w:szCs w:val="30"/>
        </w:rPr>
        <w:t>7</w:t>
      </w:r>
      <w:r w:rsidRPr="00B453CC">
        <w:rPr>
          <w:rFonts w:asciiTheme="majorBidi" w:hAnsiTheme="majorBidi" w:cstheme="majorBidi"/>
          <w:sz w:val="30"/>
          <w:szCs w:val="30"/>
        </w:rPr>
        <w:t xml:space="preserve">, </w:t>
      </w:r>
      <w:r w:rsidR="0013214D" w:rsidRPr="00B453CC">
        <w:rPr>
          <w:rFonts w:asciiTheme="majorBidi" w:hAnsiTheme="majorBidi" w:cstheme="majorBidi"/>
          <w:sz w:val="30"/>
          <w:szCs w:val="30"/>
        </w:rPr>
        <w:t>2</w:t>
      </w:r>
      <w:r w:rsidR="00BC5EA3" w:rsidRPr="00B453CC">
        <w:rPr>
          <w:rFonts w:asciiTheme="majorBidi" w:hAnsiTheme="majorBidi" w:cstheme="majorBidi"/>
          <w:sz w:val="30"/>
          <w:szCs w:val="30"/>
        </w:rPr>
        <w:t>2</w:t>
      </w:r>
    </w:p>
    <w:p w14:paraId="42A135BC" w14:textId="77777777" w:rsidR="00D903B4" w:rsidRPr="00956BF9" w:rsidRDefault="00D903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82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499"/>
        <w:gridCol w:w="1005"/>
        <w:gridCol w:w="236"/>
        <w:gridCol w:w="1025"/>
        <w:gridCol w:w="251"/>
        <w:gridCol w:w="1005"/>
        <w:gridCol w:w="251"/>
        <w:gridCol w:w="1010"/>
      </w:tblGrid>
      <w:tr w:rsidR="00956BF9" w:rsidRPr="00EC4287" w14:paraId="391AD790" w14:textId="77777777" w:rsidTr="00956BF9">
        <w:trPr>
          <w:tblHeader/>
        </w:trPr>
        <w:tc>
          <w:tcPr>
            <w:tcW w:w="4499" w:type="dxa"/>
            <w:shd w:val="clear" w:color="auto" w:fill="FFFFFF"/>
          </w:tcPr>
          <w:p w14:paraId="7DEB8906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76AAB401" w14:textId="73FCD484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DC87750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5E95EFBC" w14:textId="09C50DCC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56BF9" w:rsidRPr="00EC4287" w14:paraId="09416DA3" w14:textId="77777777" w:rsidTr="00956BF9">
        <w:trPr>
          <w:tblHeader/>
        </w:trPr>
        <w:tc>
          <w:tcPr>
            <w:tcW w:w="4499" w:type="dxa"/>
            <w:shd w:val="clear" w:color="auto" w:fill="FFFFFF"/>
          </w:tcPr>
          <w:p w14:paraId="55CC881A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43ED3D07" w14:textId="2688C058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F4AFE85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7B13315E" w14:textId="45331D1C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FFFFFF"/>
          </w:tcPr>
          <w:p w14:paraId="2A59E97F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565F7AD6" w14:textId="2A3E6089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7F84B72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7B7316DF" w14:textId="3E0EA2B0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956BF9" w:rsidRPr="00EC4287" w14:paraId="781A98C6" w14:textId="77777777" w:rsidTr="00956BF9">
        <w:trPr>
          <w:tblHeader/>
        </w:trPr>
        <w:tc>
          <w:tcPr>
            <w:tcW w:w="4499" w:type="dxa"/>
          </w:tcPr>
          <w:p w14:paraId="2E17CD2C" w14:textId="77777777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0A1F916C" w14:textId="7A9BB614" w:rsidR="00956BF9" w:rsidRPr="00EC4287" w:rsidRDefault="00956BF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BF9" w:rsidRPr="00EC4287" w14:paraId="06C0F87B" w14:textId="77777777" w:rsidTr="00956BF9">
        <w:tc>
          <w:tcPr>
            <w:tcW w:w="4499" w:type="dxa"/>
          </w:tcPr>
          <w:p w14:paraId="2F63DB24" w14:textId="5C149706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05" w:type="dxa"/>
            <w:shd w:val="clear" w:color="auto" w:fill="auto"/>
          </w:tcPr>
          <w:p w14:paraId="4FE211D2" w14:textId="747105B7" w:rsidR="00956BF9" w:rsidRPr="00EC4287" w:rsidRDefault="00DB6F6D" w:rsidP="00E9760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364,754</w:t>
            </w:r>
          </w:p>
        </w:tc>
        <w:tc>
          <w:tcPr>
            <w:tcW w:w="236" w:type="dxa"/>
            <w:shd w:val="clear" w:color="auto" w:fill="auto"/>
          </w:tcPr>
          <w:p w14:paraId="2ED29875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88C89D5" w14:textId="49892EC7" w:rsidR="00956BF9" w:rsidRPr="00EC4287" w:rsidRDefault="00956BF9" w:rsidP="00E9760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606">
              <w:rPr>
                <w:rFonts w:asciiTheme="majorBidi" w:hAnsiTheme="majorBidi" w:cstheme="majorBidi"/>
                <w:sz w:val="30"/>
                <w:szCs w:val="30"/>
              </w:rPr>
              <w:t>474,767</w:t>
            </w:r>
          </w:p>
        </w:tc>
        <w:tc>
          <w:tcPr>
            <w:tcW w:w="251" w:type="dxa"/>
            <w:shd w:val="clear" w:color="auto" w:fill="auto"/>
          </w:tcPr>
          <w:p w14:paraId="629063C7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C0A38EF" w14:textId="5B0B8400" w:rsidR="00956BF9" w:rsidRPr="00183E0C" w:rsidRDefault="00DB6F6D" w:rsidP="00956BF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333,628</w:t>
            </w:r>
          </w:p>
        </w:tc>
        <w:tc>
          <w:tcPr>
            <w:tcW w:w="251" w:type="dxa"/>
            <w:shd w:val="clear" w:color="auto" w:fill="auto"/>
          </w:tcPr>
          <w:p w14:paraId="1F36F6AD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7D0F7D8" w14:textId="63B250B1" w:rsidR="00956BF9" w:rsidRPr="00EC4287" w:rsidRDefault="00956BF9" w:rsidP="00956BF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445,999</w:t>
            </w:r>
          </w:p>
        </w:tc>
      </w:tr>
      <w:tr w:rsidR="00956BF9" w:rsidRPr="00EC4287" w14:paraId="0067E533" w14:textId="77777777" w:rsidTr="00956BF9">
        <w:tc>
          <w:tcPr>
            <w:tcW w:w="4499" w:type="dxa"/>
          </w:tcPr>
          <w:p w14:paraId="7B5E596F" w14:textId="08DF7A22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05" w:type="dxa"/>
            <w:shd w:val="clear" w:color="auto" w:fill="auto"/>
          </w:tcPr>
          <w:p w14:paraId="487753D2" w14:textId="4A097410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177,530</w:t>
            </w:r>
          </w:p>
        </w:tc>
        <w:tc>
          <w:tcPr>
            <w:tcW w:w="236" w:type="dxa"/>
            <w:shd w:val="clear" w:color="auto" w:fill="auto"/>
          </w:tcPr>
          <w:p w14:paraId="24D76DBE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799CC51" w14:textId="27800499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284,866</w:t>
            </w:r>
          </w:p>
        </w:tc>
        <w:tc>
          <w:tcPr>
            <w:tcW w:w="251" w:type="dxa"/>
            <w:shd w:val="clear" w:color="auto" w:fill="auto"/>
          </w:tcPr>
          <w:p w14:paraId="62402567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shd w:val="clear" w:color="auto" w:fill="auto"/>
          </w:tcPr>
          <w:p w14:paraId="51E7C280" w14:textId="06393005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171,404</w:t>
            </w:r>
          </w:p>
        </w:tc>
        <w:tc>
          <w:tcPr>
            <w:tcW w:w="251" w:type="dxa"/>
            <w:shd w:val="clear" w:color="auto" w:fill="auto"/>
          </w:tcPr>
          <w:p w14:paraId="431D796C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C804AA" w14:textId="6E62F338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272,254</w:t>
            </w:r>
          </w:p>
        </w:tc>
      </w:tr>
      <w:tr w:rsidR="00956BF9" w:rsidRPr="00EC4287" w14:paraId="2541EA3E" w14:textId="77777777" w:rsidTr="00956BF9">
        <w:tc>
          <w:tcPr>
            <w:tcW w:w="4499" w:type="dxa"/>
          </w:tcPr>
          <w:p w14:paraId="4DCD150C" w14:textId="081160C6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05" w:type="dxa"/>
            <w:shd w:val="clear" w:color="auto" w:fill="auto"/>
          </w:tcPr>
          <w:p w14:paraId="45DBFDD6" w14:textId="20EF2935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58,452</w:t>
            </w:r>
          </w:p>
        </w:tc>
        <w:tc>
          <w:tcPr>
            <w:tcW w:w="236" w:type="dxa"/>
            <w:shd w:val="clear" w:color="auto" w:fill="auto"/>
          </w:tcPr>
          <w:p w14:paraId="23A5DC13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shd w:val="clear" w:color="auto" w:fill="auto"/>
          </w:tcPr>
          <w:p w14:paraId="2CF89CDF" w14:textId="4873D789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79,131</w:t>
            </w:r>
          </w:p>
        </w:tc>
        <w:tc>
          <w:tcPr>
            <w:tcW w:w="251" w:type="dxa"/>
            <w:shd w:val="clear" w:color="auto" w:fill="auto"/>
          </w:tcPr>
          <w:p w14:paraId="58A6D3ED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31D1ECA" w14:textId="54498848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57,067</w:t>
            </w:r>
          </w:p>
        </w:tc>
        <w:tc>
          <w:tcPr>
            <w:tcW w:w="251" w:type="dxa"/>
            <w:shd w:val="clear" w:color="auto" w:fill="auto"/>
          </w:tcPr>
          <w:p w14:paraId="5F32F03E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0375197" w14:textId="2380DAEC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76,688</w:t>
            </w:r>
          </w:p>
        </w:tc>
      </w:tr>
      <w:tr w:rsidR="00956BF9" w:rsidRPr="00EC4287" w14:paraId="497A10AA" w14:textId="77777777" w:rsidTr="00956BF9">
        <w:tc>
          <w:tcPr>
            <w:tcW w:w="4499" w:type="dxa"/>
          </w:tcPr>
          <w:p w14:paraId="34094673" w14:textId="0C1B6AA4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005" w:type="dxa"/>
            <w:shd w:val="clear" w:color="auto" w:fill="auto"/>
          </w:tcPr>
          <w:p w14:paraId="57B65222" w14:textId="01FD3070" w:rsidR="00956BF9" w:rsidRPr="00EC4287" w:rsidRDefault="00D50C40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0C40">
              <w:rPr>
                <w:rFonts w:asciiTheme="majorBidi" w:hAnsiTheme="majorBidi" w:cstheme="majorBidi"/>
                <w:sz w:val="30"/>
                <w:szCs w:val="30"/>
              </w:rPr>
              <w:t>27,254</w:t>
            </w:r>
          </w:p>
        </w:tc>
        <w:tc>
          <w:tcPr>
            <w:tcW w:w="236" w:type="dxa"/>
            <w:shd w:val="clear" w:color="auto" w:fill="auto"/>
          </w:tcPr>
          <w:p w14:paraId="0879C7A9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2ED41B0" w14:textId="3E3C289E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61,250</w:t>
            </w:r>
          </w:p>
        </w:tc>
        <w:tc>
          <w:tcPr>
            <w:tcW w:w="251" w:type="dxa"/>
            <w:shd w:val="clear" w:color="auto" w:fill="auto"/>
          </w:tcPr>
          <w:p w14:paraId="22FDC59F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C931F94" w14:textId="330E1C57" w:rsidR="00956BF9" w:rsidRPr="00EC4287" w:rsidRDefault="00183E0C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20,085</w:t>
            </w:r>
          </w:p>
        </w:tc>
        <w:tc>
          <w:tcPr>
            <w:tcW w:w="251" w:type="dxa"/>
            <w:shd w:val="clear" w:color="auto" w:fill="auto"/>
          </w:tcPr>
          <w:p w14:paraId="332F6129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BAF270E" w14:textId="499DAD34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46,186</w:t>
            </w:r>
          </w:p>
        </w:tc>
      </w:tr>
      <w:tr w:rsidR="00956BF9" w:rsidRPr="00EC4287" w14:paraId="154C26A3" w14:textId="77777777" w:rsidTr="00956BF9">
        <w:tc>
          <w:tcPr>
            <w:tcW w:w="4499" w:type="dxa"/>
          </w:tcPr>
          <w:p w14:paraId="6C73D8FA" w14:textId="37410A2B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005" w:type="dxa"/>
            <w:shd w:val="clear" w:color="auto" w:fill="auto"/>
          </w:tcPr>
          <w:p w14:paraId="4EE411A7" w14:textId="3B850265" w:rsidR="00956BF9" w:rsidRPr="00EC4287" w:rsidRDefault="001678A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78AD">
              <w:rPr>
                <w:rFonts w:asciiTheme="majorBidi" w:hAnsiTheme="majorBidi" w:cstheme="majorBidi"/>
                <w:sz w:val="30"/>
                <w:szCs w:val="30"/>
              </w:rPr>
              <w:t>36,773</w:t>
            </w:r>
          </w:p>
        </w:tc>
        <w:tc>
          <w:tcPr>
            <w:tcW w:w="236" w:type="dxa"/>
            <w:shd w:val="clear" w:color="auto" w:fill="auto"/>
          </w:tcPr>
          <w:p w14:paraId="1E860425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659B611" w14:textId="01D22CB7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55,536</w:t>
            </w:r>
          </w:p>
        </w:tc>
        <w:tc>
          <w:tcPr>
            <w:tcW w:w="251" w:type="dxa"/>
            <w:shd w:val="clear" w:color="auto" w:fill="auto"/>
          </w:tcPr>
          <w:p w14:paraId="0AAA6D9D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3BE5CB" w14:textId="4AABB09B" w:rsidR="00956BF9" w:rsidRPr="00EC4287" w:rsidRDefault="006B0C9C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40</w:t>
            </w:r>
            <w:r w:rsidR="001678AD" w:rsidRPr="001678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51" w:type="dxa"/>
            <w:shd w:val="clear" w:color="auto" w:fill="auto"/>
          </w:tcPr>
          <w:p w14:paraId="5FEB7AB4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7CF430D" w14:textId="4DB97BBF" w:rsidR="00956BF9" w:rsidRPr="00EC4287" w:rsidRDefault="00956BF9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52,662</w:t>
            </w:r>
          </w:p>
        </w:tc>
      </w:tr>
      <w:tr w:rsidR="00956BF9" w:rsidRPr="00EC4287" w14:paraId="5B2049AD" w14:textId="77777777" w:rsidTr="00956BF9">
        <w:trPr>
          <w:trHeight w:val="209"/>
        </w:trPr>
        <w:tc>
          <w:tcPr>
            <w:tcW w:w="4499" w:type="dxa"/>
          </w:tcPr>
          <w:p w14:paraId="0B0C7AED" w14:textId="6668CD3E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4E772" w14:textId="3883D568" w:rsidR="00956BF9" w:rsidRPr="00DB6F6D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664,763</w:t>
            </w:r>
          </w:p>
        </w:tc>
        <w:tc>
          <w:tcPr>
            <w:tcW w:w="236" w:type="dxa"/>
            <w:shd w:val="clear" w:color="auto" w:fill="auto"/>
          </w:tcPr>
          <w:p w14:paraId="358FCECA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29DA3" w14:textId="7DDE33B2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955,550</w:t>
            </w:r>
          </w:p>
        </w:tc>
        <w:tc>
          <w:tcPr>
            <w:tcW w:w="251" w:type="dxa"/>
            <w:shd w:val="clear" w:color="auto" w:fill="auto"/>
          </w:tcPr>
          <w:p w14:paraId="3B7657D9" w14:textId="77777777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0C27F" w14:textId="2E68D79A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622,407</w:t>
            </w:r>
          </w:p>
        </w:tc>
        <w:tc>
          <w:tcPr>
            <w:tcW w:w="251" w:type="dxa"/>
            <w:shd w:val="clear" w:color="auto" w:fill="auto"/>
          </w:tcPr>
          <w:p w14:paraId="689250F6" w14:textId="1ECD3AF1" w:rsidR="00956BF9" w:rsidRPr="00EC4287" w:rsidRDefault="00956BF9" w:rsidP="0095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D883D" w14:textId="5EF12AC1" w:rsidR="00956BF9" w:rsidRPr="00EC4287" w:rsidRDefault="00DB6F6D" w:rsidP="00956BF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893,789</w:t>
            </w:r>
          </w:p>
        </w:tc>
      </w:tr>
    </w:tbl>
    <w:p w14:paraId="05842874" w14:textId="27CCA533" w:rsidR="00427C92" w:rsidRPr="00956BF9" w:rsidRDefault="00427C9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3A10A077" w14:textId="5040AC76" w:rsidR="00C05B35" w:rsidRPr="00402490" w:rsidRDefault="007711E0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024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14:paraId="411B195A" w14:textId="58B9D6F2" w:rsidR="00895398" w:rsidRPr="00402490" w:rsidRDefault="008953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FDF8E22" w14:textId="4E583109" w:rsidR="00895398" w:rsidRDefault="00895398" w:rsidP="00895398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24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85E092D" w14:textId="77777777" w:rsidR="00F44E1E" w:rsidRPr="00F44E1E" w:rsidRDefault="00F44E1E" w:rsidP="00895398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04609F0" w14:textId="6A0F1C6A" w:rsidR="00895398" w:rsidRDefault="00895398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60C1EFD7" w14:textId="77777777" w:rsidR="002E7212" w:rsidRPr="00EC4287" w:rsidRDefault="002E7212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565EEDB1" w14:textId="30F6E3B1" w:rsidR="00895398" w:rsidRDefault="00895398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A89D92B" w14:textId="77777777" w:rsidR="00DD37A7" w:rsidRPr="00EC4287" w:rsidRDefault="00DD37A7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959F138" w14:textId="31A8E59F" w:rsidR="00895398" w:rsidRPr="00EC4287" w:rsidRDefault="00895398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EC4287">
        <w:rPr>
          <w:rFonts w:asciiTheme="majorBidi" w:hAnsiTheme="majorBidi" w:cstheme="majorBidi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ค้า หากเป็นไปได้ว่าจะไม่มีการกลับรายการในอนาคตอันใกล้   </w:t>
      </w:r>
    </w:p>
    <w:p w14:paraId="29F375B1" w14:textId="77777777" w:rsidR="0013214D" w:rsidRPr="00EC4287" w:rsidRDefault="0013214D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36A94" w14:textId="31997B55" w:rsidR="00895398" w:rsidRPr="00EC4287" w:rsidRDefault="00895398" w:rsidP="00F101A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101AC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โดยใช้อัตราภาษีที่คาดว่า</w:t>
      </w:r>
      <w:r w:rsidR="00F101AC" w:rsidRPr="00EC4287">
        <w:rPr>
          <w:rFonts w:asciiTheme="majorBidi" w:hAnsiTheme="majorBidi" w:cstheme="majorBidi"/>
          <w:sz w:val="30"/>
          <w:szCs w:val="30"/>
          <w:cs/>
        </w:rPr>
        <w:t>มีผลบังคับ</w:t>
      </w:r>
      <w:r w:rsidRPr="00EC4287">
        <w:rPr>
          <w:rFonts w:asciiTheme="majorBidi" w:hAnsiTheme="majorBidi" w:cstheme="majorBidi"/>
          <w:sz w:val="30"/>
          <w:szCs w:val="30"/>
          <w:cs/>
        </w:rPr>
        <w:t>ใช้</w:t>
      </w:r>
      <w:r w:rsidR="00F101AC" w:rsidRPr="00EC4287">
        <w:rPr>
          <w:rFonts w:asciiTheme="majorBidi" w:hAnsiTheme="majorBidi" w:cstheme="majorBidi"/>
          <w:sz w:val="30"/>
          <w:szCs w:val="30"/>
          <w:cs/>
        </w:rPr>
        <w:t xml:space="preserve"> ณ วันที่รายงาน 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183798" w14:textId="77777777" w:rsidR="00895398" w:rsidRPr="00EC4287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4287">
        <w:rPr>
          <w:rFonts w:asciiTheme="majorBidi" w:hAnsiTheme="majorBidi" w:cstheme="majorBidi"/>
          <w:sz w:val="30"/>
          <w:szCs w:val="30"/>
        </w:rPr>
        <w:tab/>
      </w:r>
    </w:p>
    <w:p w14:paraId="13198DF9" w14:textId="69AC8E6F" w:rsidR="00895398" w:rsidRPr="00EC4287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668556F" w14:textId="77777777" w:rsidR="00895398" w:rsidRPr="00EC4287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604"/>
        <w:gridCol w:w="321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EC4287" w14:paraId="3308765F" w14:textId="77777777" w:rsidTr="00390D9E">
        <w:trPr>
          <w:tblHeader/>
        </w:trPr>
        <w:tc>
          <w:tcPr>
            <w:tcW w:w="3925" w:type="dxa"/>
            <w:gridSpan w:val="2"/>
          </w:tcPr>
          <w:p w14:paraId="72A1D5C2" w14:textId="77777777" w:rsidR="00172896" w:rsidRPr="00EC4287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45925DBA" w14:textId="77777777" w:rsidR="00172896" w:rsidRPr="00EC4287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EC4287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EC4287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FA" w:rsidRPr="00EC4287" w14:paraId="62A4C10C" w14:textId="77777777" w:rsidTr="00293FA4">
        <w:trPr>
          <w:tblHeader/>
        </w:trPr>
        <w:tc>
          <w:tcPr>
            <w:tcW w:w="3604" w:type="dxa"/>
          </w:tcPr>
          <w:p w14:paraId="66B1E30A" w14:textId="77777777" w:rsidR="00EC5CFA" w:rsidRPr="00EC4287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1" w:type="dxa"/>
          </w:tcPr>
          <w:p w14:paraId="515FF03E" w14:textId="67645205" w:rsidR="00EC5CFA" w:rsidRPr="00EC4287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8904CCB" w14:textId="17849016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B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DEF286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E0AABF0" w14:textId="14250C2B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BF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3A72E4F1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4C5B85B" w14:textId="66B7B64A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B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03E6DDA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6090229" w14:textId="12899BB5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6BF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C5CFA" w:rsidRPr="00EC4287" w14:paraId="64602624" w14:textId="77777777" w:rsidTr="00293FA4">
        <w:trPr>
          <w:tblHeader/>
        </w:trPr>
        <w:tc>
          <w:tcPr>
            <w:tcW w:w="3604" w:type="dxa"/>
          </w:tcPr>
          <w:p w14:paraId="658EE79D" w14:textId="77777777" w:rsidR="00EC5CFA" w:rsidRPr="00EC4287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1" w:type="dxa"/>
          </w:tcPr>
          <w:p w14:paraId="36584E59" w14:textId="77777777" w:rsidR="00EC5CFA" w:rsidRPr="00EC4287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5CFA" w:rsidRPr="00EC4287" w14:paraId="0E2AF1CB" w14:textId="77777777" w:rsidTr="00390D9E">
        <w:tc>
          <w:tcPr>
            <w:tcW w:w="3925" w:type="dxa"/>
            <w:gridSpan w:val="2"/>
          </w:tcPr>
          <w:p w14:paraId="57A40DD1" w14:textId="77777777" w:rsidR="00EC5CFA" w:rsidRPr="00EC4287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CE2713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7FFC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4673D0C" w14:textId="77777777" w:rsidR="00EC5CFA" w:rsidRPr="00EC428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EC5CFA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97E" w:rsidRPr="00EC4287" w14:paraId="3ED51D26" w14:textId="77777777" w:rsidTr="00293FA4">
        <w:tc>
          <w:tcPr>
            <w:tcW w:w="3604" w:type="dxa"/>
          </w:tcPr>
          <w:p w14:paraId="208AC121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1" w:type="dxa"/>
          </w:tcPr>
          <w:p w14:paraId="061FD44D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204220" w14:textId="09666CBF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</w:t>
            </w:r>
            <w:r w:rsidR="00A57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0695894A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C0902F" w14:textId="22F4BCF5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15,418</w:t>
            </w:r>
          </w:p>
        </w:tc>
        <w:tc>
          <w:tcPr>
            <w:tcW w:w="249" w:type="dxa"/>
            <w:shd w:val="clear" w:color="auto" w:fill="auto"/>
          </w:tcPr>
          <w:p w14:paraId="43682CAC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E8694E9" w14:textId="76419594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5,826</w:t>
            </w:r>
          </w:p>
        </w:tc>
        <w:tc>
          <w:tcPr>
            <w:tcW w:w="249" w:type="dxa"/>
            <w:shd w:val="clear" w:color="auto" w:fill="auto"/>
          </w:tcPr>
          <w:p w14:paraId="5C0B5AA0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A09DDE" w14:textId="18154225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6,924</w:t>
            </w:r>
          </w:p>
        </w:tc>
      </w:tr>
      <w:tr w:rsidR="00AF497E" w:rsidRPr="00EC4287" w14:paraId="25A6FBBF" w14:textId="77777777" w:rsidTr="00293FA4">
        <w:tc>
          <w:tcPr>
            <w:tcW w:w="3604" w:type="dxa"/>
          </w:tcPr>
          <w:p w14:paraId="1AB3F35B" w14:textId="0189624C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(สูงไป) </w:t>
            </w:r>
          </w:p>
        </w:tc>
        <w:tc>
          <w:tcPr>
            <w:tcW w:w="321" w:type="dxa"/>
          </w:tcPr>
          <w:p w14:paraId="048BA64E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C77B34F" w14:textId="183D3771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(265)</w:t>
            </w:r>
          </w:p>
        </w:tc>
        <w:tc>
          <w:tcPr>
            <w:tcW w:w="249" w:type="dxa"/>
            <w:shd w:val="clear" w:color="auto" w:fill="auto"/>
          </w:tcPr>
          <w:p w14:paraId="1726C7A7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C5FF26" w14:textId="3A41C612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49" w:type="dxa"/>
            <w:shd w:val="clear" w:color="auto" w:fill="auto"/>
          </w:tcPr>
          <w:p w14:paraId="57DA3875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B4D0AB" w14:textId="4D144680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8B62D1A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FED1762" w14:textId="7E586213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</w:tr>
      <w:tr w:rsidR="00AF497E" w:rsidRPr="00EC4287" w14:paraId="0BAF8D9B" w14:textId="77777777" w:rsidTr="00293FA4">
        <w:tc>
          <w:tcPr>
            <w:tcW w:w="3604" w:type="dxa"/>
          </w:tcPr>
          <w:p w14:paraId="0CC3D7D2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14:paraId="503B49C3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99B5" w14:textId="110BC30B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</w:t>
            </w:r>
            <w:r w:rsidR="00A57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72DA5C63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458A" w14:textId="45827B34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16,388</w:t>
            </w:r>
          </w:p>
        </w:tc>
        <w:tc>
          <w:tcPr>
            <w:tcW w:w="249" w:type="dxa"/>
            <w:shd w:val="clear" w:color="auto" w:fill="auto"/>
          </w:tcPr>
          <w:p w14:paraId="1DD3977A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DCB7" w14:textId="5FD836C7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5,826</w:t>
            </w:r>
          </w:p>
        </w:tc>
        <w:tc>
          <w:tcPr>
            <w:tcW w:w="249" w:type="dxa"/>
            <w:shd w:val="clear" w:color="auto" w:fill="auto"/>
          </w:tcPr>
          <w:p w14:paraId="5A2E3790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7C69" w14:textId="5AE78592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7,894</w:t>
            </w:r>
          </w:p>
        </w:tc>
      </w:tr>
      <w:tr w:rsidR="00AF497E" w:rsidRPr="00EC4287" w14:paraId="09805D87" w14:textId="77777777" w:rsidTr="00293FA4">
        <w:tc>
          <w:tcPr>
            <w:tcW w:w="3604" w:type="dxa"/>
            <w:shd w:val="clear" w:color="auto" w:fill="auto"/>
          </w:tcPr>
          <w:p w14:paraId="68D83565" w14:textId="77777777" w:rsidR="00AF497E" w:rsidRPr="00EC4287" w:rsidRDefault="00AF497E" w:rsidP="00AF497E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49854579" w14:textId="77777777" w:rsidR="00AF497E" w:rsidRPr="00EC4287" w:rsidRDefault="00AF497E" w:rsidP="00AF497E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0E5F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77F1D11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E4C0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766FD8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7FFF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A141AE6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CB6A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97E" w:rsidRPr="00EC4287" w14:paraId="1951B95B" w14:textId="77777777" w:rsidTr="00293FA4">
        <w:tc>
          <w:tcPr>
            <w:tcW w:w="3604" w:type="dxa"/>
            <w:shd w:val="clear" w:color="auto" w:fill="auto"/>
          </w:tcPr>
          <w:p w14:paraId="1C90CA7A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C428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21" w:type="dxa"/>
            <w:shd w:val="clear" w:color="auto" w:fill="auto"/>
          </w:tcPr>
          <w:p w14:paraId="79B47A44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C37BA4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6AFCA6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6B3D60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11E7A40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448BB8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5B0DA9A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CBF133D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97E" w:rsidRPr="00EC4287" w14:paraId="59EFFE6A" w14:textId="77777777" w:rsidTr="00293FA4">
        <w:tc>
          <w:tcPr>
            <w:tcW w:w="3604" w:type="dxa"/>
            <w:shd w:val="clear" w:color="auto" w:fill="auto"/>
          </w:tcPr>
          <w:p w14:paraId="6F409E00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21" w:type="dxa"/>
            <w:shd w:val="clear" w:color="auto" w:fill="auto"/>
          </w:tcPr>
          <w:p w14:paraId="1CFA6891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D8A369A" w14:textId="615205D6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1,472</w:t>
            </w:r>
          </w:p>
        </w:tc>
        <w:tc>
          <w:tcPr>
            <w:tcW w:w="249" w:type="dxa"/>
            <w:shd w:val="clear" w:color="auto" w:fill="auto"/>
          </w:tcPr>
          <w:p w14:paraId="4A5D8710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11357D8" w14:textId="2D1FD72E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(5,593)</w:t>
            </w:r>
          </w:p>
        </w:tc>
        <w:tc>
          <w:tcPr>
            <w:tcW w:w="249" w:type="dxa"/>
            <w:shd w:val="clear" w:color="auto" w:fill="auto"/>
          </w:tcPr>
          <w:p w14:paraId="5E1DA394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941C1" w14:textId="05C9A767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  <w:tc>
          <w:tcPr>
            <w:tcW w:w="249" w:type="dxa"/>
            <w:shd w:val="clear" w:color="auto" w:fill="auto"/>
          </w:tcPr>
          <w:p w14:paraId="0DFC5804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C94F32" w14:textId="27211FBF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(5,761)</w:t>
            </w:r>
          </w:p>
        </w:tc>
      </w:tr>
      <w:tr w:rsidR="00AF497E" w:rsidRPr="00EC4287" w14:paraId="52FA6E9A" w14:textId="77777777" w:rsidTr="00293FA4">
        <w:tc>
          <w:tcPr>
            <w:tcW w:w="3604" w:type="dxa"/>
            <w:shd w:val="clear" w:color="auto" w:fill="auto"/>
          </w:tcPr>
          <w:p w14:paraId="6A9DCFEF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433EF019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B49D" w14:textId="43C2877C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1,472</w:t>
            </w:r>
          </w:p>
        </w:tc>
        <w:tc>
          <w:tcPr>
            <w:tcW w:w="249" w:type="dxa"/>
            <w:shd w:val="clear" w:color="auto" w:fill="auto"/>
          </w:tcPr>
          <w:p w14:paraId="3756DA74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71CE" w14:textId="34C76FBA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(5,593)</w:t>
            </w:r>
          </w:p>
        </w:tc>
        <w:tc>
          <w:tcPr>
            <w:tcW w:w="249" w:type="dxa"/>
            <w:shd w:val="clear" w:color="auto" w:fill="auto"/>
          </w:tcPr>
          <w:p w14:paraId="2AA5A143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4E60" w14:textId="43DB3D1F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2,550</w:t>
            </w:r>
          </w:p>
        </w:tc>
        <w:tc>
          <w:tcPr>
            <w:tcW w:w="249" w:type="dxa"/>
            <w:shd w:val="clear" w:color="auto" w:fill="auto"/>
          </w:tcPr>
          <w:p w14:paraId="385373D8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FD6F" w14:textId="6DD01C73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(5,761)</w:t>
            </w:r>
          </w:p>
        </w:tc>
      </w:tr>
      <w:tr w:rsidR="00AF497E" w:rsidRPr="00EC4287" w14:paraId="5CEA4572" w14:textId="77777777" w:rsidTr="00293FA4">
        <w:tc>
          <w:tcPr>
            <w:tcW w:w="3604" w:type="dxa"/>
            <w:shd w:val="clear" w:color="auto" w:fill="auto"/>
          </w:tcPr>
          <w:p w14:paraId="6C71FDB5" w14:textId="77777777" w:rsidR="00AF497E" w:rsidRPr="00EC4287" w:rsidRDefault="00AF497E" w:rsidP="00AF497E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6C1EFAF1" w14:textId="77777777" w:rsidR="00AF497E" w:rsidRPr="00EC4287" w:rsidRDefault="00AF497E" w:rsidP="00AF497E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E8DB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E2B1CC3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1A6A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A31297B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066A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72FC2DB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4E28" w14:textId="77777777" w:rsidR="00AF497E" w:rsidRPr="00EC4287" w:rsidRDefault="00AF497E" w:rsidP="00AF49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97E" w:rsidRPr="00EC4287" w14:paraId="01BF5F2C" w14:textId="77777777" w:rsidTr="00293FA4">
        <w:tc>
          <w:tcPr>
            <w:tcW w:w="3604" w:type="dxa"/>
            <w:shd w:val="clear" w:color="auto" w:fill="auto"/>
          </w:tcPr>
          <w:p w14:paraId="22771C6E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21" w:type="dxa"/>
            <w:shd w:val="clear" w:color="auto" w:fill="auto"/>
          </w:tcPr>
          <w:p w14:paraId="4E8A5EA8" w14:textId="77777777" w:rsidR="00AF497E" w:rsidRPr="00EC4287" w:rsidRDefault="00AF497E" w:rsidP="00AF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E43CD" w14:textId="5AFB1263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</w:t>
            </w:r>
            <w:r w:rsidR="00A57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9" w:type="dxa"/>
            <w:shd w:val="clear" w:color="auto" w:fill="auto"/>
          </w:tcPr>
          <w:p w14:paraId="145BD11D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1FD82" w14:textId="035424E8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10,795</w:t>
            </w:r>
          </w:p>
        </w:tc>
        <w:tc>
          <w:tcPr>
            <w:tcW w:w="249" w:type="dxa"/>
            <w:shd w:val="clear" w:color="auto" w:fill="auto"/>
          </w:tcPr>
          <w:p w14:paraId="2D173201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618AB" w14:textId="7AFADD80" w:rsidR="00AF497E" w:rsidRPr="00EC4287" w:rsidRDefault="00402490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="00A57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2F4D3CD3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34949" w14:textId="2F6A0351" w:rsidR="00AF497E" w:rsidRPr="00EC4287" w:rsidRDefault="00AF497E" w:rsidP="00AF49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2,133</w:t>
            </w:r>
          </w:p>
        </w:tc>
      </w:tr>
    </w:tbl>
    <w:p w14:paraId="1FBE92E9" w14:textId="7BF6E110" w:rsidR="00364BDF" w:rsidRPr="00EC4287" w:rsidRDefault="00364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EC4287" w14:paraId="4784D5B0" w14:textId="77777777" w:rsidTr="00390D9E">
        <w:trPr>
          <w:trHeight w:val="20"/>
          <w:tblHeader/>
        </w:trPr>
        <w:tc>
          <w:tcPr>
            <w:tcW w:w="2860" w:type="dxa"/>
          </w:tcPr>
          <w:p w14:paraId="264A1FE0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04B5A4ED" w14:textId="540324C6" w:rsidR="00BF004C" w:rsidRPr="00EC4287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F004C" w:rsidRPr="00EC4287" w14:paraId="77A68855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4E06A69D" w14:textId="2C4E2A7E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7032C187" w14:textId="4B543E1B" w:rsidR="00BF004C" w:rsidRPr="00EC4287" w:rsidRDefault="00BE579B" w:rsidP="00BE579B">
            <w:pPr>
              <w:pStyle w:val="acctfourfigures"/>
              <w:tabs>
                <w:tab w:val="clear" w:pos="765"/>
                <w:tab w:val="center" w:pos="1443"/>
                <w:tab w:val="left" w:pos="2179"/>
              </w:tabs>
              <w:spacing w:line="240" w:lineRule="auto"/>
              <w:ind w:left="-6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B12CC"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49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63758D8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4583999" w14:textId="0937A7BE" w:rsidR="00BF004C" w:rsidRPr="00EC4287" w:rsidRDefault="00EB12C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49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004C" w:rsidRPr="00EC4287" w14:paraId="12070CD1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4AC9187E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1FBD7E1B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39B8D9A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9424D6" w14:textId="77777777" w:rsidR="00BF004C" w:rsidRPr="00EC4287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B56020D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99A488" w14:textId="77777777" w:rsidR="00BF004C" w:rsidRPr="00EC4287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A49E054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F2FD813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811769" w14:textId="77777777" w:rsidR="00BF004C" w:rsidRPr="00EC4287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86BEE10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98AA43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C8ACFF" w14:textId="77777777" w:rsidR="00BF004C" w:rsidRPr="00EC4287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3A198C5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96E60C8" w14:textId="77777777" w:rsidR="00BF004C" w:rsidRPr="00EC4287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A83C0BB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85AB3D" w14:textId="77777777" w:rsidR="00BF004C" w:rsidRPr="00EC4287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EC4287" w14:paraId="5D9520CD" w14:textId="77777777" w:rsidTr="00390D9E">
        <w:trPr>
          <w:trHeight w:val="20"/>
          <w:tblHeader/>
        </w:trPr>
        <w:tc>
          <w:tcPr>
            <w:tcW w:w="2860" w:type="dxa"/>
          </w:tcPr>
          <w:p w14:paraId="3383769B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569F97D" w14:textId="1D95020E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EC4287" w14:paraId="6331FFBB" w14:textId="77777777" w:rsidTr="00390D9E">
        <w:trPr>
          <w:cantSplit/>
          <w:trHeight w:val="20"/>
        </w:trPr>
        <w:tc>
          <w:tcPr>
            <w:tcW w:w="2860" w:type="dxa"/>
          </w:tcPr>
          <w:p w14:paraId="3D1843FF" w14:textId="77777777" w:rsidR="00BF004C" w:rsidRPr="00EC4287" w:rsidRDefault="00BF004C" w:rsidP="0034430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6F55A36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92BBE1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13EA704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A1D18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25AF6FC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21683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E667E4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CA0E5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3254FD4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43B4E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B13D729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497E" w:rsidRPr="00EC4287" w14:paraId="49B1B8AD" w14:textId="77777777" w:rsidTr="00EB12CC">
        <w:trPr>
          <w:cantSplit/>
          <w:trHeight w:val="20"/>
        </w:trPr>
        <w:tc>
          <w:tcPr>
            <w:tcW w:w="2860" w:type="dxa"/>
          </w:tcPr>
          <w:p w14:paraId="7637A56E" w14:textId="1752BA25" w:rsidR="00AF497E" w:rsidRPr="00EC4287" w:rsidRDefault="0038642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AF497E"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AF497E"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FD26EE3" w14:textId="5EB178C1" w:rsidR="00AF497E" w:rsidRPr="00EC4287" w:rsidRDefault="0038642E" w:rsidP="00AF497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5,372</w:t>
            </w:r>
          </w:p>
        </w:tc>
        <w:tc>
          <w:tcPr>
            <w:tcW w:w="180" w:type="dxa"/>
          </w:tcPr>
          <w:p w14:paraId="56F4D31B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9538815" w14:textId="4BA04F4A" w:rsidR="00AF497E" w:rsidRPr="00EC4287" w:rsidRDefault="0038642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180" w:type="dxa"/>
          </w:tcPr>
          <w:p w14:paraId="649835DD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E574DE1" w14:textId="35D0926B" w:rsidR="00AF497E" w:rsidRPr="00EC4287" w:rsidRDefault="0038642E" w:rsidP="00AF497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9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4,298</w:t>
            </w:r>
          </w:p>
        </w:tc>
        <w:tc>
          <w:tcPr>
            <w:tcW w:w="180" w:type="dxa"/>
          </w:tcPr>
          <w:p w14:paraId="36538E79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E8D9AB7" w14:textId="0271954D" w:rsidR="00AF497E" w:rsidRPr="00EC4287" w:rsidRDefault="00AF497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(2,713)</w:t>
            </w:r>
          </w:p>
        </w:tc>
        <w:tc>
          <w:tcPr>
            <w:tcW w:w="180" w:type="dxa"/>
          </w:tcPr>
          <w:p w14:paraId="59752164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D8EDB08" w14:textId="7B3DA990" w:rsidR="00AF497E" w:rsidRPr="00EC4287" w:rsidRDefault="00AF497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C75BCB6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BD5873A" w14:textId="7897D18B" w:rsidR="00AF497E" w:rsidRPr="00EC4287" w:rsidRDefault="00AF497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(2,170)</w:t>
            </w:r>
          </w:p>
        </w:tc>
      </w:tr>
      <w:tr w:rsidR="00AF497E" w:rsidRPr="00EC4287" w14:paraId="7D89B472" w14:textId="77777777" w:rsidTr="00390D9E">
        <w:trPr>
          <w:cantSplit/>
          <w:trHeight w:val="20"/>
        </w:trPr>
        <w:tc>
          <w:tcPr>
            <w:tcW w:w="2860" w:type="dxa"/>
          </w:tcPr>
          <w:p w14:paraId="4206A162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12F5" w14:textId="1DBBF215" w:rsidR="00AF497E" w:rsidRPr="00EC4287" w:rsidRDefault="0038642E" w:rsidP="00AF497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5,372</w:t>
            </w:r>
          </w:p>
        </w:tc>
        <w:tc>
          <w:tcPr>
            <w:tcW w:w="180" w:type="dxa"/>
            <w:vAlign w:val="bottom"/>
          </w:tcPr>
          <w:p w14:paraId="6765F920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31C56" w14:textId="45EED288" w:rsidR="00AF497E" w:rsidRPr="00EC4287" w:rsidRDefault="0038642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180" w:type="dxa"/>
            <w:vAlign w:val="bottom"/>
          </w:tcPr>
          <w:p w14:paraId="4E32F5AB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78694" w14:textId="2181D15A" w:rsidR="00AF497E" w:rsidRPr="00EC4287" w:rsidRDefault="0038642E" w:rsidP="00AF497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4,298</w:t>
            </w:r>
          </w:p>
        </w:tc>
        <w:tc>
          <w:tcPr>
            <w:tcW w:w="180" w:type="dxa"/>
            <w:vAlign w:val="bottom"/>
          </w:tcPr>
          <w:p w14:paraId="7FC28CFD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7D313" w14:textId="2CBAC09C" w:rsidR="00AF497E" w:rsidRPr="00EC4287" w:rsidRDefault="00AF497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(2,713)</w:t>
            </w:r>
          </w:p>
        </w:tc>
        <w:tc>
          <w:tcPr>
            <w:tcW w:w="180" w:type="dxa"/>
            <w:vAlign w:val="bottom"/>
          </w:tcPr>
          <w:p w14:paraId="725961D5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11BA" w14:textId="1457DB82" w:rsidR="00AF497E" w:rsidRPr="00EC4287" w:rsidRDefault="00AF497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  <w:vAlign w:val="bottom"/>
          </w:tcPr>
          <w:p w14:paraId="45B3F565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A01F4" w14:textId="7A029548" w:rsidR="00AF497E" w:rsidRPr="00EC4287" w:rsidRDefault="00AF497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(2,170)</w:t>
            </w:r>
          </w:p>
        </w:tc>
      </w:tr>
    </w:tbl>
    <w:p w14:paraId="0DD47E31" w14:textId="430CB1D6" w:rsidR="00575C32" w:rsidRPr="00EC4287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EC4287" w14:paraId="7E437046" w14:textId="77777777" w:rsidTr="00390D9E">
        <w:trPr>
          <w:trHeight w:val="20"/>
          <w:tblHeader/>
        </w:trPr>
        <w:tc>
          <w:tcPr>
            <w:tcW w:w="2860" w:type="dxa"/>
          </w:tcPr>
          <w:p w14:paraId="6B89C638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EC4287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EC4287" w14:paraId="65B03B03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C3737BE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6D628036" w14:textId="1BB61E9E" w:rsidR="00BF004C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F49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6DD921F" w14:textId="77777777" w:rsidR="00BF004C" w:rsidRPr="00EC4287" w:rsidRDefault="00BF004C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754496FE" w:rsidR="00BF004C" w:rsidRPr="00EC4287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49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004C" w:rsidRPr="00EC4287" w14:paraId="080D2C23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34D4BD0E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EC4287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EC4287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EC4287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EC4287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EC4287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EC4287" w14:paraId="44BD7078" w14:textId="77777777" w:rsidTr="00390D9E">
        <w:trPr>
          <w:trHeight w:val="20"/>
          <w:tblHeader/>
        </w:trPr>
        <w:tc>
          <w:tcPr>
            <w:tcW w:w="2860" w:type="dxa"/>
          </w:tcPr>
          <w:p w14:paraId="7C62EB6A" w14:textId="77777777" w:rsidR="00BF004C" w:rsidRPr="00EC4287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EC4287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EC4287" w14:paraId="16B11590" w14:textId="77777777" w:rsidTr="00390D9E">
        <w:trPr>
          <w:cantSplit/>
          <w:trHeight w:val="20"/>
        </w:trPr>
        <w:tc>
          <w:tcPr>
            <w:tcW w:w="2860" w:type="dxa"/>
          </w:tcPr>
          <w:p w14:paraId="32907300" w14:textId="77777777" w:rsidR="00BF004C" w:rsidRPr="00EC4287" w:rsidRDefault="00BF004C" w:rsidP="0034430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A98A4CF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F004C" w:rsidRPr="00EC4287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F004C" w:rsidRPr="00EC4287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8642E" w:rsidRPr="00EC4287" w14:paraId="46E2E129" w14:textId="77777777" w:rsidTr="00EB12CC">
        <w:trPr>
          <w:cantSplit/>
          <w:trHeight w:val="20"/>
        </w:trPr>
        <w:tc>
          <w:tcPr>
            <w:tcW w:w="2860" w:type="dxa"/>
          </w:tcPr>
          <w:p w14:paraId="2294FC7F" w14:textId="561DE786" w:rsidR="0038642E" w:rsidRPr="00EC4287" w:rsidRDefault="0038642E" w:rsidP="0038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A75D0B" w14:textId="7AC5E092" w:rsidR="0038642E" w:rsidRPr="00EC4287" w:rsidRDefault="0038642E" w:rsidP="0038642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1,198</w:t>
            </w:r>
          </w:p>
        </w:tc>
        <w:tc>
          <w:tcPr>
            <w:tcW w:w="180" w:type="dxa"/>
          </w:tcPr>
          <w:p w14:paraId="57A93EB8" w14:textId="77777777" w:rsidR="0038642E" w:rsidRPr="00EC4287" w:rsidRDefault="0038642E" w:rsidP="0038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2D7FCE0" w14:textId="3E99F6C0" w:rsidR="0038642E" w:rsidRPr="00EC4287" w:rsidRDefault="0038642E" w:rsidP="003864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180" w:type="dxa"/>
          </w:tcPr>
          <w:p w14:paraId="030CE3A9" w14:textId="77777777" w:rsidR="0038642E" w:rsidRPr="00EC4287" w:rsidRDefault="0038642E" w:rsidP="0038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868C69" w14:textId="324226F2" w:rsidR="0038642E" w:rsidRPr="00EC4287" w:rsidRDefault="0038642E" w:rsidP="0038642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180" w:type="dxa"/>
          </w:tcPr>
          <w:p w14:paraId="64C54C98" w14:textId="77777777" w:rsidR="0038642E" w:rsidRPr="00EC4287" w:rsidRDefault="0038642E" w:rsidP="0038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01859C2" w14:textId="4F876718" w:rsidR="0038642E" w:rsidRPr="00EC4287" w:rsidRDefault="0038642E" w:rsidP="0038642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(2,569)</w:t>
            </w:r>
          </w:p>
        </w:tc>
        <w:tc>
          <w:tcPr>
            <w:tcW w:w="180" w:type="dxa"/>
          </w:tcPr>
          <w:p w14:paraId="41382897" w14:textId="77777777" w:rsidR="0038642E" w:rsidRPr="00EC4287" w:rsidRDefault="0038642E" w:rsidP="0038642E">
            <w:pPr>
              <w:pStyle w:val="acctfourfigures"/>
              <w:tabs>
                <w:tab w:val="clear" w:pos="765"/>
                <w:tab w:val="decimal" w:pos="672"/>
                <w:tab w:val="decimal" w:pos="731"/>
              </w:tabs>
              <w:spacing w:line="240" w:lineRule="auto"/>
              <w:ind w:right="-1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279FCC7" w14:textId="219951AD" w:rsidR="0038642E" w:rsidRPr="00EC4287" w:rsidRDefault="0038642E" w:rsidP="0038642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180" w:type="dxa"/>
          </w:tcPr>
          <w:p w14:paraId="3CE33031" w14:textId="77777777" w:rsidR="0038642E" w:rsidRPr="00EC4287" w:rsidRDefault="0038642E" w:rsidP="0038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2BC8FBB" w14:textId="37FA5933" w:rsidR="0038642E" w:rsidRPr="00EC4287" w:rsidRDefault="0038642E" w:rsidP="0038642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(2,055)</w:t>
            </w:r>
          </w:p>
        </w:tc>
      </w:tr>
      <w:tr w:rsidR="00AF497E" w:rsidRPr="00EC4287" w14:paraId="004D7178" w14:textId="77777777" w:rsidTr="00390D9E">
        <w:trPr>
          <w:cantSplit/>
          <w:trHeight w:val="20"/>
        </w:trPr>
        <w:tc>
          <w:tcPr>
            <w:tcW w:w="2860" w:type="dxa"/>
          </w:tcPr>
          <w:p w14:paraId="08E4AED9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8336" w14:textId="3309BAB0" w:rsidR="00AF497E" w:rsidRPr="00EC4287" w:rsidRDefault="0038642E" w:rsidP="00AF497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1,198</w:t>
            </w:r>
          </w:p>
        </w:tc>
        <w:tc>
          <w:tcPr>
            <w:tcW w:w="180" w:type="dxa"/>
            <w:vAlign w:val="bottom"/>
          </w:tcPr>
          <w:p w14:paraId="55FA9A4A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11A9F73D" w:rsidR="00AF497E" w:rsidRPr="00EC4287" w:rsidRDefault="0038642E" w:rsidP="00AF49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180" w:type="dxa"/>
            <w:vAlign w:val="bottom"/>
          </w:tcPr>
          <w:p w14:paraId="6C0983B6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DE25" w14:textId="6B703669" w:rsidR="00AF497E" w:rsidRPr="00EC4287" w:rsidRDefault="0038642E" w:rsidP="00AF497E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180" w:type="dxa"/>
            <w:vAlign w:val="bottom"/>
          </w:tcPr>
          <w:p w14:paraId="096D0331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2ADBCAF1" w:rsidR="00AF497E" w:rsidRPr="00EC4287" w:rsidRDefault="00AF497E" w:rsidP="00AF497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(2,569)</w:t>
            </w:r>
          </w:p>
        </w:tc>
        <w:tc>
          <w:tcPr>
            <w:tcW w:w="180" w:type="dxa"/>
            <w:vAlign w:val="bottom"/>
          </w:tcPr>
          <w:p w14:paraId="0AC9E438" w14:textId="77777777" w:rsidR="00AF497E" w:rsidRPr="00EC4287" w:rsidRDefault="00AF497E" w:rsidP="00AF497E">
            <w:pPr>
              <w:pStyle w:val="acctfourfigures"/>
              <w:tabs>
                <w:tab w:val="clear" w:pos="765"/>
                <w:tab w:val="decimal" w:pos="672"/>
                <w:tab w:val="decimal" w:pos="731"/>
              </w:tabs>
              <w:spacing w:line="240" w:lineRule="auto"/>
              <w:ind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5FEA3284" w:rsidR="00AF497E" w:rsidRPr="00EC4287" w:rsidRDefault="00AF497E" w:rsidP="00AF497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180" w:type="dxa"/>
            <w:vAlign w:val="bottom"/>
          </w:tcPr>
          <w:p w14:paraId="3309A0A1" w14:textId="77777777" w:rsidR="00AF497E" w:rsidRPr="00EC4287" w:rsidRDefault="00AF497E" w:rsidP="00AF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56C48238" w:rsidR="00AF497E" w:rsidRPr="00EC4287" w:rsidRDefault="00AF497E" w:rsidP="00AF497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(2,055)</w:t>
            </w:r>
          </w:p>
        </w:tc>
      </w:tr>
    </w:tbl>
    <w:p w14:paraId="7D714002" w14:textId="74606DF3" w:rsidR="00364BDF" w:rsidRPr="00EC4287" w:rsidRDefault="00364BDF" w:rsidP="003443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161" w:type="dxa"/>
        <w:tblInd w:w="18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1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829"/>
      </w:tblGrid>
      <w:tr w:rsidR="002825FC" w:rsidRPr="00EC4287" w14:paraId="4E95A905" w14:textId="77777777" w:rsidTr="000512F2">
        <w:trPr>
          <w:tblHeader/>
        </w:trPr>
        <w:tc>
          <w:tcPr>
            <w:tcW w:w="2601" w:type="dxa"/>
            <w:shd w:val="clear" w:color="auto" w:fill="auto"/>
          </w:tcPr>
          <w:p w14:paraId="2AEAF1DA" w14:textId="77777777" w:rsidR="002825FC" w:rsidRPr="000512F2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24CF2B8" w14:textId="77777777" w:rsidR="002825FC" w:rsidRPr="000512F2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2D082B00" w14:textId="77777777" w:rsidR="002825FC" w:rsidRPr="000512F2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28" w:type="dxa"/>
            <w:gridSpan w:val="7"/>
            <w:shd w:val="clear" w:color="auto" w:fill="auto"/>
          </w:tcPr>
          <w:p w14:paraId="2D6674A5" w14:textId="77777777" w:rsidR="002825FC" w:rsidRPr="000512F2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512F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6647" w:rsidRPr="00EC4287" w14:paraId="1DCB77AE" w14:textId="77777777" w:rsidTr="000512F2">
        <w:trPr>
          <w:tblHeader/>
        </w:trPr>
        <w:tc>
          <w:tcPr>
            <w:tcW w:w="2601" w:type="dxa"/>
            <w:shd w:val="clear" w:color="auto" w:fill="auto"/>
          </w:tcPr>
          <w:p w14:paraId="5E81FECE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C190472" w14:textId="292A0FD0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F96261"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6CC5A90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08BB154A" w14:textId="10A0B3BC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F96261"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0C2C7C98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1B49C5A" w14:textId="4A1D83D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F96261"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28DEE6F6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4" w:type="dxa"/>
            <w:gridSpan w:val="3"/>
          </w:tcPr>
          <w:p w14:paraId="0A4F4309" w14:textId="66184804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F96261" w:rsidRPr="000512F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</w:tr>
      <w:tr w:rsidR="005B6647" w:rsidRPr="00EC4287" w14:paraId="5C99FC7F" w14:textId="77777777" w:rsidTr="000512F2">
        <w:trPr>
          <w:tblHeader/>
        </w:trPr>
        <w:tc>
          <w:tcPr>
            <w:tcW w:w="2601" w:type="dxa"/>
            <w:shd w:val="clear" w:color="auto" w:fill="auto"/>
          </w:tcPr>
          <w:p w14:paraId="21BB05A9" w14:textId="77777777" w:rsidR="005B6647" w:rsidRPr="000512F2" w:rsidRDefault="005B6647" w:rsidP="005B66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1ED4E7C2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8CBBC44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B025EC8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4FB15F1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F859EFC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430FAA0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60B6DC4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F7EE765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27FFCD0" w14:textId="77777777" w:rsidR="005B6647" w:rsidRPr="000512F2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312795A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C6379B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D4FFAD7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056F987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3AF6756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B1C5065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844F9CC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092FEF6A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0F0062FE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CE26791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ABEF7B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F184D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bottom w:val="nil"/>
            </w:tcBorders>
          </w:tcPr>
          <w:p w14:paraId="35241AEA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294DC9" w14:textId="77777777" w:rsidR="005B6647" w:rsidRPr="000512F2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12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96261" w:rsidRPr="00EC4287" w14:paraId="23CC01C2" w14:textId="77777777" w:rsidTr="000512F2">
        <w:tc>
          <w:tcPr>
            <w:tcW w:w="2601" w:type="dxa"/>
            <w:shd w:val="clear" w:color="auto" w:fill="auto"/>
          </w:tcPr>
          <w:p w14:paraId="1A78843B" w14:textId="54FC1599" w:rsidR="00F96261" w:rsidRPr="000512F2" w:rsidRDefault="00F96261" w:rsidP="00F9626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1C759B16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CB51B0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2109BDB5" w14:textId="01E0FF48" w:rsidR="00F96261" w:rsidRPr="00402490" w:rsidRDefault="00402490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91,641</w:t>
            </w:r>
          </w:p>
        </w:tc>
        <w:tc>
          <w:tcPr>
            <w:tcW w:w="236" w:type="dxa"/>
            <w:shd w:val="clear" w:color="auto" w:fill="auto"/>
          </w:tcPr>
          <w:p w14:paraId="0DBF8A65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82CFCAB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E5D389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4BF0F713" w14:textId="753279A1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45,681</w:t>
            </w:r>
          </w:p>
        </w:tc>
        <w:tc>
          <w:tcPr>
            <w:tcW w:w="241" w:type="dxa"/>
            <w:tcBorders>
              <w:bottom w:val="nil"/>
            </w:tcBorders>
          </w:tcPr>
          <w:p w14:paraId="7643789A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576B0F2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6EF747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0D111D96" w14:textId="45ADD93A" w:rsidR="00F96261" w:rsidRPr="000512F2" w:rsidRDefault="00402490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38,746</w:t>
            </w:r>
          </w:p>
        </w:tc>
        <w:tc>
          <w:tcPr>
            <w:tcW w:w="240" w:type="dxa"/>
            <w:tcBorders>
              <w:bottom w:val="nil"/>
            </w:tcBorders>
          </w:tcPr>
          <w:p w14:paraId="64A8BF35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8BC4B8A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AACD9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</w:tcPr>
          <w:p w14:paraId="759D04BF" w14:textId="6905CA13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</w:tr>
      <w:tr w:rsidR="00F96261" w:rsidRPr="00EC4287" w14:paraId="58D19F24" w14:textId="77777777" w:rsidTr="000512F2">
        <w:tc>
          <w:tcPr>
            <w:tcW w:w="2601" w:type="dxa"/>
            <w:tcBorders>
              <w:bottom w:val="nil"/>
            </w:tcBorders>
            <w:shd w:val="clear" w:color="auto" w:fill="auto"/>
          </w:tcPr>
          <w:p w14:paraId="646C3861" w14:textId="77777777" w:rsidR="00F96261" w:rsidRPr="000512F2" w:rsidRDefault="00F96261" w:rsidP="00F9626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6BBD754" w14:textId="06564F2A" w:rsidR="00F96261" w:rsidRPr="000512F2" w:rsidRDefault="00CC24FF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06F2F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F6245C" w14:textId="30535C2C" w:rsidR="00F96261" w:rsidRPr="000512F2" w:rsidRDefault="00402490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18,328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D9F6F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73A4023" w14:textId="0AA48A41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BB5E3F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1B876D" w14:textId="120CCB29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9,136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275A35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6BC7587" w14:textId="667E2398" w:rsidR="00F96261" w:rsidRPr="000512F2" w:rsidRDefault="00CC24FF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F58075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34DB5C3" w14:textId="29012373" w:rsidR="00F96261" w:rsidRPr="000512F2" w:rsidRDefault="00402490" w:rsidP="00F9626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7,749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42C897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8161F06" w14:textId="3A8E39CD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B0FEAD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double" w:sz="4" w:space="0" w:color="auto"/>
              <w:bottom w:val="nil"/>
            </w:tcBorders>
          </w:tcPr>
          <w:p w14:paraId="0826EFFE" w14:textId="72A6363D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F96261" w:rsidRPr="00EC4287" w14:paraId="1C9E3B82" w14:textId="77777777" w:rsidTr="000512F2">
        <w:tc>
          <w:tcPr>
            <w:tcW w:w="2601" w:type="dxa"/>
            <w:tcBorders>
              <w:top w:val="nil"/>
            </w:tcBorders>
            <w:shd w:val="clear" w:color="auto" w:fill="auto"/>
          </w:tcPr>
          <w:p w14:paraId="7CD306EF" w14:textId="77777777" w:rsidR="00F96261" w:rsidRPr="000512F2" w:rsidRDefault="00F96261" w:rsidP="00F96261">
            <w:pPr>
              <w:tabs>
                <w:tab w:val="clear" w:pos="2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6BDFD6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1AE4424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1578BAA6" w14:textId="65975E1F" w:rsidR="00F96261" w:rsidRPr="000512F2" w:rsidRDefault="00402490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1,392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39D342B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50E73980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95C235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9485BDE" w14:textId="507AC2D9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12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,421</w:t>
            </w:r>
          </w:p>
        </w:tc>
        <w:tc>
          <w:tcPr>
            <w:tcW w:w="241" w:type="dxa"/>
            <w:tcBorders>
              <w:top w:val="nil"/>
            </w:tcBorders>
          </w:tcPr>
          <w:p w14:paraId="67F95413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31B43A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7FE5274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62ADF33F" w14:textId="1D043275" w:rsidR="00F96261" w:rsidRPr="000512F2" w:rsidRDefault="00402490" w:rsidP="00F9626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1,327</w:t>
            </w:r>
          </w:p>
        </w:tc>
        <w:tc>
          <w:tcPr>
            <w:tcW w:w="240" w:type="dxa"/>
            <w:tcBorders>
              <w:top w:val="nil"/>
            </w:tcBorders>
          </w:tcPr>
          <w:p w14:paraId="4659A030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77632547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19A1ED0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</w:tcBorders>
          </w:tcPr>
          <w:p w14:paraId="009CDB85" w14:textId="40607595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2,415</w:t>
            </w:r>
          </w:p>
        </w:tc>
      </w:tr>
      <w:tr w:rsidR="00F96261" w:rsidRPr="00EC4287" w14:paraId="166A4AF1" w14:textId="77777777" w:rsidTr="000512F2">
        <w:tc>
          <w:tcPr>
            <w:tcW w:w="2601" w:type="dxa"/>
            <w:shd w:val="clear" w:color="auto" w:fill="auto"/>
          </w:tcPr>
          <w:p w14:paraId="0F5470D1" w14:textId="77777777" w:rsidR="00F96261" w:rsidRDefault="00F96261" w:rsidP="00F9626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  <w:r w:rsidR="0040249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  <w:p w14:paraId="7D5DBAEC" w14:textId="18B46B0F" w:rsidR="00402490" w:rsidRPr="000512F2" w:rsidRDefault="00402490" w:rsidP="00F9626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716" w:type="dxa"/>
            <w:shd w:val="clear" w:color="auto" w:fill="auto"/>
          </w:tcPr>
          <w:p w14:paraId="0FD8ED2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0DD0C0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D0E0D58" w14:textId="19ACEA8B" w:rsidR="00F96261" w:rsidRPr="000512F2" w:rsidRDefault="00402490" w:rsidP="00F9626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2E0A2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8105D7A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DED4C1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D94DC3B" w14:textId="449CC264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(1,307)</w:t>
            </w:r>
          </w:p>
        </w:tc>
        <w:tc>
          <w:tcPr>
            <w:tcW w:w="241" w:type="dxa"/>
            <w:vAlign w:val="bottom"/>
          </w:tcPr>
          <w:p w14:paraId="02D1C7C3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4E92EEC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B9FE96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A688BB9" w14:textId="352B44FA" w:rsidR="00F96261" w:rsidRPr="000512F2" w:rsidRDefault="00402490" w:rsidP="00F9626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(765)</w:t>
            </w:r>
          </w:p>
        </w:tc>
        <w:tc>
          <w:tcPr>
            <w:tcW w:w="240" w:type="dxa"/>
            <w:vAlign w:val="bottom"/>
          </w:tcPr>
          <w:p w14:paraId="57C4F9C5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AAED1EF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B88FB8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466E7423" w14:textId="3E176281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(1,256)</w:t>
            </w:r>
          </w:p>
        </w:tc>
      </w:tr>
      <w:tr w:rsidR="00F96261" w:rsidRPr="00EC4287" w14:paraId="4BC93FAA" w14:textId="77777777" w:rsidTr="000512F2">
        <w:tc>
          <w:tcPr>
            <w:tcW w:w="2601" w:type="dxa"/>
            <w:shd w:val="clear" w:color="auto" w:fill="auto"/>
          </w:tcPr>
          <w:p w14:paraId="06C9CC6E" w14:textId="77777777" w:rsidR="00F96261" w:rsidRPr="000512F2" w:rsidRDefault="00F96261" w:rsidP="00F96261">
            <w:pPr>
              <w:tabs>
                <w:tab w:val="clear" w:pos="2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6B4596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D5814E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14:paraId="4CCE6779" w14:textId="6398E48E" w:rsidR="00F96261" w:rsidRPr="000512F2" w:rsidRDefault="00402490" w:rsidP="00F9626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57187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236" w:type="dxa"/>
            <w:shd w:val="clear" w:color="auto" w:fill="auto"/>
          </w:tcPr>
          <w:p w14:paraId="25647A81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ABC6FC5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18A84A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EFD02EA" w14:textId="6F08AA5E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(425)</w:t>
            </w:r>
          </w:p>
        </w:tc>
        <w:tc>
          <w:tcPr>
            <w:tcW w:w="241" w:type="dxa"/>
            <w:tcBorders>
              <w:bottom w:val="nil"/>
            </w:tcBorders>
          </w:tcPr>
          <w:p w14:paraId="3B65914B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283AC42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743ACA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60036EB" w14:textId="58834394" w:rsidR="00F96261" w:rsidRPr="000512F2" w:rsidRDefault="00A57187" w:rsidP="00F9626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40" w:type="dxa"/>
            <w:tcBorders>
              <w:bottom w:val="nil"/>
            </w:tcBorders>
          </w:tcPr>
          <w:p w14:paraId="21479F8D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3C0B75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458920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DAA5D47" w14:textId="602E5E5E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</w:tr>
      <w:tr w:rsidR="00F96261" w:rsidRPr="00EC4287" w14:paraId="2DCA537E" w14:textId="77777777" w:rsidTr="000512F2">
        <w:tc>
          <w:tcPr>
            <w:tcW w:w="2601" w:type="dxa"/>
            <w:tcBorders>
              <w:bottom w:val="nil"/>
            </w:tcBorders>
            <w:shd w:val="clear" w:color="auto" w:fill="auto"/>
          </w:tcPr>
          <w:p w14:paraId="029C328E" w14:textId="77777777" w:rsidR="00F96261" w:rsidRPr="000512F2" w:rsidRDefault="00F96261" w:rsidP="00F96261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4C243D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1709E9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7E400A4" w14:textId="3A8FD379" w:rsidR="00F96261" w:rsidRPr="000512F2" w:rsidRDefault="00402490" w:rsidP="00F9626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97AFB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EFBC22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115319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30ADAB8B" w14:textId="60150294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41" w:type="dxa"/>
            <w:tcBorders>
              <w:bottom w:val="nil"/>
            </w:tcBorders>
          </w:tcPr>
          <w:p w14:paraId="119AB596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734F6E8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F1240F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F011E01" w14:textId="1CA2D560" w:rsidR="00F96261" w:rsidRPr="000512F2" w:rsidRDefault="00402490" w:rsidP="00F9626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78E8DBEF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4A5C48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C304C1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F9A4EB6" w14:textId="59DDE78F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F96261" w:rsidRPr="00EC4287" w14:paraId="12D21035" w14:textId="77777777" w:rsidTr="000512F2">
        <w:tc>
          <w:tcPr>
            <w:tcW w:w="2601" w:type="dxa"/>
            <w:tcBorders>
              <w:bottom w:val="nil"/>
            </w:tcBorders>
            <w:shd w:val="clear" w:color="auto" w:fill="auto"/>
          </w:tcPr>
          <w:p w14:paraId="45F1C52A" w14:textId="77777777" w:rsidR="00F96261" w:rsidRPr="000512F2" w:rsidRDefault="00F96261" w:rsidP="00F96261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12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25C588" w14:textId="0B1171B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7D41D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30FB" w14:textId="645AB8D0" w:rsidR="00F96261" w:rsidRPr="000512F2" w:rsidRDefault="00402490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A571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30DBDC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7F6F561E" w14:textId="28D4E993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47BCE0" w14:textId="77777777" w:rsidR="00F96261" w:rsidRPr="000512F2" w:rsidRDefault="00F96261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5C081" w14:textId="1EAE9D24" w:rsidR="00F96261" w:rsidRPr="000512F2" w:rsidRDefault="00F96261" w:rsidP="00F9626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10,795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756FAB0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EDC2C73" w14:textId="498812A5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A1EA94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1B10F72" w14:textId="1BDF0287" w:rsidR="00F96261" w:rsidRPr="000512F2" w:rsidRDefault="00402490" w:rsidP="00F9626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A571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0AA86E5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905CA0C" w14:textId="044010E6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24F372" w14:textId="77777777" w:rsidR="00F96261" w:rsidRPr="000512F2" w:rsidRDefault="00F96261" w:rsidP="00F962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3A9C2206" w14:textId="489DC4AD" w:rsidR="00F96261" w:rsidRPr="000512F2" w:rsidRDefault="00F96261" w:rsidP="00F9626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1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2,133</w:t>
            </w:r>
          </w:p>
        </w:tc>
      </w:tr>
    </w:tbl>
    <w:p w14:paraId="1FC4746F" w14:textId="5F46E1E5" w:rsidR="002825FC" w:rsidRDefault="002825F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CE324B" w:rsidRPr="00EC4287" w14:paraId="4A367131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9D06508" w14:textId="77777777" w:rsidR="00CE324B" w:rsidRPr="00EC4287" w:rsidRDefault="00CE324B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bookmarkStart w:id="1" w:name="_Hlk92893127"/>
          </w:p>
        </w:tc>
        <w:tc>
          <w:tcPr>
            <w:tcW w:w="236" w:type="dxa"/>
          </w:tcPr>
          <w:p w14:paraId="2AC0CC95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41754074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0A78" w:rsidRPr="00EC4287" w14:paraId="4F7EFC7C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5A1307B" w14:textId="77777777" w:rsidR="00CE324B" w:rsidRPr="00EC4287" w:rsidRDefault="00CE324B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3CDA3B2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30DA24D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185E7A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5AED6DEC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19EDD76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6A2D2D5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E324B" w:rsidRPr="00EC4287" w14:paraId="299E94C9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5A90959" w14:textId="77777777" w:rsidR="00CE324B" w:rsidRPr="00EC4287" w:rsidRDefault="00CE324B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50D86F2D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1A2DF501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01CF12A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15CD53E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43" w:type="dxa"/>
          </w:tcPr>
          <w:p w14:paraId="016D5E1B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FD639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8A2D2F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4F45FA1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5E05917B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6AB0E67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B543C6A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324B" w:rsidRPr="00EC4287" w14:paraId="79F0FC1D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A8BCDE1" w14:textId="77777777" w:rsidR="00CE324B" w:rsidRPr="00EC4287" w:rsidRDefault="00CE324B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0661A50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280C4648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D0A78" w:rsidRPr="00EC4287" w14:paraId="6978495A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FA31EBB" w14:textId="26D88FA2" w:rsidR="00BD0A78" w:rsidRPr="00EC4287" w:rsidRDefault="00E0563B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</w:t>
            </w:r>
            <w:r w:rsidR="00F962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FDEB6C9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4E172877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E324B" w:rsidRPr="00EC4287" w14:paraId="2728FF3B" w14:textId="77777777" w:rsidTr="00BD0A78">
        <w:tc>
          <w:tcPr>
            <w:tcW w:w="3600" w:type="dxa"/>
            <w:shd w:val="clear" w:color="auto" w:fill="auto"/>
          </w:tcPr>
          <w:p w14:paraId="2D04DB13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2E55292B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419121E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0D8C4EB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0731CE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0E7BC9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8AFA098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B0A123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722A537" w14:textId="77777777" w:rsidR="00CE324B" w:rsidRPr="00EC4287" w:rsidRDefault="00CE324B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CA5" w:rsidRPr="00EC4287" w14:paraId="66FF2B42" w14:textId="77777777" w:rsidTr="009972C7">
        <w:tc>
          <w:tcPr>
            <w:tcW w:w="3600" w:type="dxa"/>
            <w:shd w:val="clear" w:color="auto" w:fill="auto"/>
          </w:tcPr>
          <w:p w14:paraId="6AD44283" w14:textId="2159753D" w:rsidR="007C6CA5" w:rsidRPr="00EC4287" w:rsidRDefault="007C6CA5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6C0891C0" w14:textId="77777777" w:rsidR="007C6CA5" w:rsidRPr="00EC4287" w:rsidRDefault="007C6CA5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CC5DD3" w14:textId="0282D7CA" w:rsidR="007C6CA5" w:rsidRPr="00EC4287" w:rsidRDefault="007C6CA5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C6CA5">
              <w:rPr>
                <w:rFonts w:asciiTheme="majorBidi" w:hAnsiTheme="majorBidi" w:cstheme="majorBidi"/>
                <w:sz w:val="26"/>
                <w:szCs w:val="26"/>
              </w:rPr>
              <w:t>15,473</w:t>
            </w:r>
          </w:p>
        </w:tc>
        <w:tc>
          <w:tcPr>
            <w:tcW w:w="243" w:type="dxa"/>
            <w:vAlign w:val="bottom"/>
          </w:tcPr>
          <w:p w14:paraId="7E3830DB" w14:textId="77777777" w:rsidR="007C6CA5" w:rsidRPr="00EC4287" w:rsidRDefault="007C6CA5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B72D28" w14:textId="4750DAFD" w:rsidR="007C6CA5" w:rsidRPr="00EC4287" w:rsidRDefault="00A13E4F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(177)</w:t>
            </w:r>
          </w:p>
        </w:tc>
        <w:tc>
          <w:tcPr>
            <w:tcW w:w="236" w:type="dxa"/>
            <w:vAlign w:val="bottom"/>
          </w:tcPr>
          <w:p w14:paraId="2A4C2B14" w14:textId="77777777" w:rsidR="007C6CA5" w:rsidRPr="00EC4287" w:rsidRDefault="007C6CA5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71D660C" w14:textId="1E7AF6BF" w:rsidR="007C6CA5" w:rsidRPr="00EC4287" w:rsidRDefault="00A13E4F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E0B4A6" w14:textId="77777777" w:rsidR="007C6CA5" w:rsidRPr="00EC4287" w:rsidRDefault="007C6CA5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07F196C" w14:textId="2749CCF6" w:rsidR="007C6CA5" w:rsidRPr="00EC4287" w:rsidRDefault="00A13E4F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15,296</w:t>
            </w:r>
          </w:p>
        </w:tc>
      </w:tr>
      <w:tr w:rsidR="00A13E4F" w:rsidRPr="00EC4287" w14:paraId="35A98973" w14:textId="77777777" w:rsidTr="009972C7">
        <w:tc>
          <w:tcPr>
            <w:tcW w:w="3600" w:type="dxa"/>
            <w:shd w:val="clear" w:color="auto" w:fill="auto"/>
          </w:tcPr>
          <w:p w14:paraId="662B79D0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2CECFD8D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C7CDA9" w14:textId="709D091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C6CA5">
              <w:rPr>
                <w:rFonts w:asciiTheme="majorBidi" w:hAnsiTheme="majorBidi" w:cstheme="majorBidi"/>
                <w:sz w:val="26"/>
                <w:szCs w:val="26"/>
              </w:rPr>
              <w:t>1,893</w:t>
            </w:r>
          </w:p>
        </w:tc>
        <w:tc>
          <w:tcPr>
            <w:tcW w:w="243" w:type="dxa"/>
            <w:vAlign w:val="bottom"/>
          </w:tcPr>
          <w:p w14:paraId="7E299226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D8C021" w14:textId="1CE8021A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1,817</w:t>
            </w:r>
          </w:p>
        </w:tc>
        <w:tc>
          <w:tcPr>
            <w:tcW w:w="236" w:type="dxa"/>
            <w:vAlign w:val="bottom"/>
          </w:tcPr>
          <w:p w14:paraId="654F836F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672242C" w14:textId="4E4F819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E28692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4518008" w14:textId="46F780A6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3,710</w:t>
            </w:r>
          </w:p>
        </w:tc>
      </w:tr>
      <w:tr w:rsidR="00A13E4F" w:rsidRPr="00EC4287" w14:paraId="7013A04B" w14:textId="77777777" w:rsidTr="00146928">
        <w:tc>
          <w:tcPr>
            <w:tcW w:w="3600" w:type="dxa"/>
            <w:shd w:val="clear" w:color="auto" w:fill="auto"/>
          </w:tcPr>
          <w:p w14:paraId="524BABDF" w14:textId="7BDAD244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C0D7A1B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122D74" w14:textId="3B9DF84E" w:rsidR="00A13E4F" w:rsidRPr="007C6CA5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  <w:tc>
          <w:tcPr>
            <w:tcW w:w="243" w:type="dxa"/>
            <w:vAlign w:val="bottom"/>
          </w:tcPr>
          <w:p w14:paraId="1066BE91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A98B3B" w14:textId="2896A133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36" w:type="dxa"/>
            <w:vAlign w:val="bottom"/>
          </w:tcPr>
          <w:p w14:paraId="134F2603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E71F0D1" w14:textId="4284E2C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43076D0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24AF130" w14:textId="7EFBD71B" w:rsidR="00A13E4F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</w:tr>
      <w:tr w:rsidR="00A13E4F" w:rsidRPr="00EC4287" w14:paraId="557203AE" w14:textId="77777777" w:rsidTr="009972C7">
        <w:tc>
          <w:tcPr>
            <w:tcW w:w="3600" w:type="dxa"/>
            <w:shd w:val="clear" w:color="auto" w:fill="auto"/>
          </w:tcPr>
          <w:p w14:paraId="3E5B6DFF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5497ABDF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9A97ADA" w14:textId="5371C338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C6CA5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55DAEC2A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A2E179" w14:textId="35B2DEAB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B0AD1B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5EDCFF5" w14:textId="162756EE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4FBA1A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0A357F4" w14:textId="643A0C52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A13E4F" w:rsidRPr="00EC4287" w14:paraId="02E19D22" w14:textId="77777777" w:rsidTr="009972C7">
        <w:tc>
          <w:tcPr>
            <w:tcW w:w="3600" w:type="dxa"/>
            <w:shd w:val="clear" w:color="auto" w:fill="auto"/>
          </w:tcPr>
          <w:p w14:paraId="67E9C53C" w14:textId="097B188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0E408B68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D30CAE1" w14:textId="4E5B176E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C6CA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43" w:type="dxa"/>
            <w:vAlign w:val="bottom"/>
          </w:tcPr>
          <w:p w14:paraId="33E3F920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D8FCDE" w14:textId="604ECC88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236" w:type="dxa"/>
            <w:vAlign w:val="bottom"/>
          </w:tcPr>
          <w:p w14:paraId="5E69ABFC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6F7CC80" w14:textId="7E3EA779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6CF7D5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E6C7C18" w14:textId="21F78028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3E4F" w:rsidRPr="00EC4287" w14:paraId="24D5D303" w14:textId="77777777" w:rsidTr="009972C7">
        <w:tc>
          <w:tcPr>
            <w:tcW w:w="3600" w:type="dxa"/>
            <w:shd w:val="clear" w:color="auto" w:fill="auto"/>
          </w:tcPr>
          <w:p w14:paraId="12041476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4191BC13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E8EA24" w14:textId="179EB9DE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C6CA5">
              <w:rPr>
                <w:rFonts w:asciiTheme="majorBidi" w:hAnsiTheme="majorBidi" w:cstheme="majorBidi"/>
                <w:sz w:val="26"/>
                <w:szCs w:val="26"/>
              </w:rPr>
              <w:t>3,505</w:t>
            </w:r>
          </w:p>
        </w:tc>
        <w:tc>
          <w:tcPr>
            <w:tcW w:w="243" w:type="dxa"/>
            <w:vAlign w:val="bottom"/>
          </w:tcPr>
          <w:p w14:paraId="186B1443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F5161F" w14:textId="6DBFF883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(1,036)</w:t>
            </w:r>
          </w:p>
        </w:tc>
        <w:tc>
          <w:tcPr>
            <w:tcW w:w="236" w:type="dxa"/>
            <w:vAlign w:val="bottom"/>
          </w:tcPr>
          <w:p w14:paraId="7B5E7D8C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3035F57" w14:textId="44ABC3F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6D73A1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8F9DE65" w14:textId="2C712D6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2,469</w:t>
            </w:r>
          </w:p>
        </w:tc>
      </w:tr>
      <w:tr w:rsidR="00A13E4F" w:rsidRPr="00EC4287" w14:paraId="54C7989E" w14:textId="77777777" w:rsidTr="009972C7">
        <w:tc>
          <w:tcPr>
            <w:tcW w:w="3600" w:type="dxa"/>
            <w:shd w:val="clear" w:color="auto" w:fill="auto"/>
          </w:tcPr>
          <w:p w14:paraId="3A0CD98E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1A02F0A8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D72F39" w14:textId="3F4D4A7F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C6CA5">
              <w:rPr>
                <w:rFonts w:asciiTheme="majorBidi" w:hAnsiTheme="majorBidi" w:cstheme="majorBidi"/>
                <w:sz w:val="26"/>
                <w:szCs w:val="26"/>
              </w:rPr>
              <w:t>6,390</w:t>
            </w:r>
          </w:p>
        </w:tc>
        <w:tc>
          <w:tcPr>
            <w:tcW w:w="243" w:type="dxa"/>
            <w:vAlign w:val="bottom"/>
          </w:tcPr>
          <w:p w14:paraId="433BA7E0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A4141D" w14:textId="1F1A9508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(1,123)</w:t>
            </w:r>
          </w:p>
        </w:tc>
        <w:tc>
          <w:tcPr>
            <w:tcW w:w="236" w:type="dxa"/>
            <w:vAlign w:val="bottom"/>
          </w:tcPr>
          <w:p w14:paraId="4BA49146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366041F" w14:textId="69594AF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(1,074)</w:t>
            </w:r>
          </w:p>
        </w:tc>
        <w:tc>
          <w:tcPr>
            <w:tcW w:w="236" w:type="dxa"/>
            <w:vAlign w:val="bottom"/>
          </w:tcPr>
          <w:p w14:paraId="7BB8DCFE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E030444" w14:textId="2CF3DB50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4,193</w:t>
            </w:r>
          </w:p>
        </w:tc>
      </w:tr>
      <w:tr w:rsidR="00A13E4F" w:rsidRPr="00EC4287" w14:paraId="1BA309D6" w14:textId="77777777" w:rsidTr="009A4261">
        <w:tc>
          <w:tcPr>
            <w:tcW w:w="3600" w:type="dxa"/>
            <w:shd w:val="clear" w:color="auto" w:fill="auto"/>
          </w:tcPr>
          <w:p w14:paraId="615248BE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CBD9071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B1CB5" w14:textId="464D1CB4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7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27,842</w:t>
            </w:r>
          </w:p>
        </w:tc>
        <w:tc>
          <w:tcPr>
            <w:tcW w:w="243" w:type="dxa"/>
            <w:vAlign w:val="bottom"/>
          </w:tcPr>
          <w:p w14:paraId="65694DE7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E8464" w14:textId="1096BFB9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(383)</w:t>
            </w:r>
          </w:p>
        </w:tc>
        <w:tc>
          <w:tcPr>
            <w:tcW w:w="236" w:type="dxa"/>
            <w:vAlign w:val="bottom"/>
          </w:tcPr>
          <w:p w14:paraId="5A89B244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8AE8C" w14:textId="1832713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(1,074)</w:t>
            </w:r>
          </w:p>
        </w:tc>
        <w:tc>
          <w:tcPr>
            <w:tcW w:w="236" w:type="dxa"/>
            <w:vAlign w:val="bottom"/>
          </w:tcPr>
          <w:p w14:paraId="699D1483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8D5E8" w14:textId="17E099DA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26,385</w:t>
            </w:r>
          </w:p>
        </w:tc>
      </w:tr>
      <w:tr w:rsidR="00A13E4F" w:rsidRPr="00F96261" w14:paraId="6ED3D3BB" w14:textId="77777777" w:rsidTr="00BD0A78">
        <w:tc>
          <w:tcPr>
            <w:tcW w:w="3600" w:type="dxa"/>
            <w:shd w:val="clear" w:color="auto" w:fill="auto"/>
          </w:tcPr>
          <w:p w14:paraId="58BD2770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9EE593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DA3C33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4445DD9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DD12832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FFE240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2979427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1B9360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78F1C9B3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13E4F" w:rsidRPr="00EC4287" w14:paraId="608BA5B8" w14:textId="77777777" w:rsidTr="00BD0A78">
        <w:tc>
          <w:tcPr>
            <w:tcW w:w="3600" w:type="dxa"/>
            <w:shd w:val="clear" w:color="auto" w:fill="auto"/>
          </w:tcPr>
          <w:p w14:paraId="4F6EA8F0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6353F0B4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460A5A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807D3D1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55F0D0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042703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D599AEC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991AE3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A9576C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13E4F" w:rsidRPr="00EC4287" w14:paraId="5785A605" w14:textId="77777777" w:rsidTr="00BD0A78">
        <w:tc>
          <w:tcPr>
            <w:tcW w:w="3600" w:type="dxa"/>
            <w:shd w:val="clear" w:color="auto" w:fill="auto"/>
          </w:tcPr>
          <w:p w14:paraId="68617BBA" w14:textId="3DD685F5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714C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อนุพันธ์และอื่นๆ</w:t>
            </w:r>
          </w:p>
        </w:tc>
        <w:tc>
          <w:tcPr>
            <w:tcW w:w="236" w:type="dxa"/>
          </w:tcPr>
          <w:p w14:paraId="7ED48062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94E2C6F" w14:textId="0C969254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70B697B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4E47" w14:textId="189BE36F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(1,089)</w:t>
            </w:r>
          </w:p>
        </w:tc>
        <w:tc>
          <w:tcPr>
            <w:tcW w:w="236" w:type="dxa"/>
            <w:vAlign w:val="bottom"/>
          </w:tcPr>
          <w:p w14:paraId="60F9D547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B77FCAD" w14:textId="2F70D172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256AA9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779D24D" w14:textId="76B01E74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(1,089)</w:t>
            </w:r>
          </w:p>
        </w:tc>
      </w:tr>
      <w:tr w:rsidR="00A13E4F" w:rsidRPr="00EC4287" w14:paraId="1D17F397" w14:textId="77777777" w:rsidTr="00BD0A78">
        <w:tc>
          <w:tcPr>
            <w:tcW w:w="3600" w:type="dxa"/>
            <w:shd w:val="clear" w:color="auto" w:fill="auto"/>
          </w:tcPr>
          <w:p w14:paraId="3D3EE3AF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0B1908F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38B94" w14:textId="2DA86F8B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E0E6722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704D" w14:textId="587F623A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(1,089)</w:t>
            </w:r>
          </w:p>
        </w:tc>
        <w:tc>
          <w:tcPr>
            <w:tcW w:w="236" w:type="dxa"/>
            <w:vAlign w:val="bottom"/>
          </w:tcPr>
          <w:p w14:paraId="61BBF17E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C5F78" w14:textId="10287941" w:rsidR="00A13E4F" w:rsidRPr="00EC4287" w:rsidRDefault="00CC24F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573942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CA1CC" w14:textId="0EC8D8EC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(1,089)</w:t>
            </w:r>
          </w:p>
        </w:tc>
      </w:tr>
      <w:tr w:rsidR="00A13E4F" w:rsidRPr="00F96261" w14:paraId="4153DE60" w14:textId="77777777" w:rsidTr="00BD0A78">
        <w:tc>
          <w:tcPr>
            <w:tcW w:w="3600" w:type="dxa"/>
            <w:shd w:val="clear" w:color="auto" w:fill="auto"/>
          </w:tcPr>
          <w:p w14:paraId="3AE8B196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F19725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4E401D23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CAAB87C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742EB0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2FCDE8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4FB316C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A3C48A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CB7C6D6" w14:textId="77777777" w:rsidR="00A13E4F" w:rsidRPr="00F96261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13E4F" w:rsidRPr="00EC4287" w14:paraId="3FDE43D8" w14:textId="77777777" w:rsidTr="001D3E07">
        <w:trPr>
          <w:trHeight w:val="371"/>
        </w:trPr>
        <w:tc>
          <w:tcPr>
            <w:tcW w:w="3600" w:type="dxa"/>
            <w:shd w:val="clear" w:color="auto" w:fill="auto"/>
          </w:tcPr>
          <w:p w14:paraId="4986F286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5912DCDD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AFF07D" w14:textId="77BB4F61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7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27,842</w:t>
            </w:r>
          </w:p>
        </w:tc>
        <w:tc>
          <w:tcPr>
            <w:tcW w:w="243" w:type="dxa"/>
            <w:vAlign w:val="bottom"/>
          </w:tcPr>
          <w:p w14:paraId="4FA9BBF5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9C89F5" w14:textId="04A43CBC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(1,472)</w:t>
            </w:r>
          </w:p>
        </w:tc>
        <w:tc>
          <w:tcPr>
            <w:tcW w:w="236" w:type="dxa"/>
            <w:vAlign w:val="bottom"/>
          </w:tcPr>
          <w:p w14:paraId="396561AF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1613CB6" w14:textId="6E8B74CC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(1,074)</w:t>
            </w:r>
          </w:p>
        </w:tc>
        <w:tc>
          <w:tcPr>
            <w:tcW w:w="236" w:type="dxa"/>
            <w:vAlign w:val="bottom"/>
          </w:tcPr>
          <w:p w14:paraId="0A62C632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A5A28DC" w14:textId="7B6DB99A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25,296</w:t>
            </w:r>
          </w:p>
        </w:tc>
      </w:tr>
      <w:bookmarkEnd w:id="1"/>
    </w:tbl>
    <w:p w14:paraId="32CFB085" w14:textId="4D8C0BE3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59D0EEE" w14:textId="626E2EA9" w:rsidR="001D0604" w:rsidRPr="00EC4287" w:rsidRDefault="001D060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EC4287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F96261" w:rsidRPr="00EC4287" w14:paraId="422C5324" w14:textId="77777777" w:rsidTr="00A6647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ABE5A58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39CA76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0BCFE90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6261" w:rsidRPr="00EC4287" w14:paraId="451DF829" w14:textId="77777777" w:rsidTr="00A6647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97E677E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155175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86CC11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F38657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3198BB6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4B59408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A0DF93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96261" w:rsidRPr="00EC4287" w14:paraId="36E5BA2F" w14:textId="77777777" w:rsidTr="00A6647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9C6268C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31C180A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6772796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2DA8A80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A44050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43" w:type="dxa"/>
          </w:tcPr>
          <w:p w14:paraId="5E82364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6A613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1F959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6BB180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229496C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696E3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CB7167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6261" w:rsidRPr="00EC4287" w14:paraId="3DAC11F8" w14:textId="77777777" w:rsidTr="00A6647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6246695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D801CD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16E0807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6261" w:rsidRPr="00EC4287" w14:paraId="3F46E35D" w14:textId="77777777" w:rsidTr="00A6647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D3A234D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0A68EA0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75E7236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F96261" w:rsidRPr="00EC4287" w14:paraId="0072767A" w14:textId="77777777" w:rsidTr="00A66476">
        <w:tc>
          <w:tcPr>
            <w:tcW w:w="3600" w:type="dxa"/>
            <w:shd w:val="clear" w:color="auto" w:fill="auto"/>
          </w:tcPr>
          <w:p w14:paraId="1D8D4DD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0EEF50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A3B374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CC3A26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3A824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A448A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484730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EBCF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9E5657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261" w:rsidRPr="00EC4287" w14:paraId="3806C508" w14:textId="77777777" w:rsidTr="00A66476">
        <w:tc>
          <w:tcPr>
            <w:tcW w:w="3600" w:type="dxa"/>
            <w:shd w:val="clear" w:color="auto" w:fill="auto"/>
          </w:tcPr>
          <w:p w14:paraId="4237DD8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743AF25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46EE40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13,731</w:t>
            </w:r>
          </w:p>
        </w:tc>
        <w:tc>
          <w:tcPr>
            <w:tcW w:w="243" w:type="dxa"/>
            <w:vAlign w:val="bottom"/>
          </w:tcPr>
          <w:p w14:paraId="7D2F52E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8D8BF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1,742</w:t>
            </w:r>
          </w:p>
        </w:tc>
        <w:tc>
          <w:tcPr>
            <w:tcW w:w="236" w:type="dxa"/>
            <w:vAlign w:val="bottom"/>
          </w:tcPr>
          <w:p w14:paraId="203F675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B6D0C1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7595C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6FF37A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15,473</w:t>
            </w:r>
          </w:p>
        </w:tc>
      </w:tr>
      <w:tr w:rsidR="00F96261" w:rsidRPr="00EC4287" w14:paraId="61E351CA" w14:textId="77777777" w:rsidTr="00A66476">
        <w:tc>
          <w:tcPr>
            <w:tcW w:w="3600" w:type="dxa"/>
            <w:shd w:val="clear" w:color="auto" w:fill="auto"/>
          </w:tcPr>
          <w:p w14:paraId="76C182C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78C2A89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ECB8259" w14:textId="77777777" w:rsidR="00F96261" w:rsidRPr="00EC4287" w:rsidRDefault="00F96261" w:rsidP="007C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1,922</w:t>
            </w:r>
          </w:p>
        </w:tc>
        <w:tc>
          <w:tcPr>
            <w:tcW w:w="243" w:type="dxa"/>
            <w:vAlign w:val="bottom"/>
          </w:tcPr>
          <w:p w14:paraId="40547F2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9EC77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36" w:type="dxa"/>
            <w:vAlign w:val="bottom"/>
          </w:tcPr>
          <w:p w14:paraId="5A5636C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881673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623FF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F3BBD8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1,893</w:t>
            </w:r>
          </w:p>
        </w:tc>
      </w:tr>
      <w:tr w:rsidR="00F96261" w:rsidRPr="00EC4287" w14:paraId="6DF19148" w14:textId="77777777" w:rsidTr="00A66476">
        <w:tc>
          <w:tcPr>
            <w:tcW w:w="3600" w:type="dxa"/>
            <w:shd w:val="clear" w:color="auto" w:fill="auto"/>
          </w:tcPr>
          <w:p w14:paraId="68C5998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7FA0E15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F25B2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41A044E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7F57C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7910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662F58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7158C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067173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F96261" w:rsidRPr="00EC4287" w14:paraId="7905347B" w14:textId="77777777" w:rsidTr="00A66476">
        <w:tc>
          <w:tcPr>
            <w:tcW w:w="3600" w:type="dxa"/>
            <w:shd w:val="clear" w:color="auto" w:fill="auto"/>
          </w:tcPr>
          <w:p w14:paraId="675F793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54BAB2D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96C876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392457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7FCD0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  <w:vAlign w:val="bottom"/>
          </w:tcPr>
          <w:p w14:paraId="3AE98DD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CF3341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223F0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1D8E63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F96261" w:rsidRPr="00EC4287" w14:paraId="594C1965" w14:textId="77777777" w:rsidTr="00A66476">
        <w:tc>
          <w:tcPr>
            <w:tcW w:w="3600" w:type="dxa"/>
            <w:shd w:val="clear" w:color="auto" w:fill="auto"/>
          </w:tcPr>
          <w:p w14:paraId="57BB44B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46486FA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F062E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2,649</w:t>
            </w:r>
          </w:p>
        </w:tc>
        <w:tc>
          <w:tcPr>
            <w:tcW w:w="243" w:type="dxa"/>
            <w:vAlign w:val="bottom"/>
          </w:tcPr>
          <w:p w14:paraId="1810620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8DCCB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236" w:type="dxa"/>
            <w:vAlign w:val="bottom"/>
          </w:tcPr>
          <w:p w14:paraId="25F41D7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11C326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C68C2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8FAD1B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3,505</w:t>
            </w:r>
          </w:p>
        </w:tc>
      </w:tr>
      <w:tr w:rsidR="00F96261" w:rsidRPr="00EC4287" w14:paraId="4971B520" w14:textId="77777777" w:rsidTr="00A66476">
        <w:tc>
          <w:tcPr>
            <w:tcW w:w="3600" w:type="dxa"/>
            <w:shd w:val="clear" w:color="auto" w:fill="auto"/>
          </w:tcPr>
          <w:p w14:paraId="57770F3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0D8F441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33E60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3,821</w:t>
            </w:r>
          </w:p>
        </w:tc>
        <w:tc>
          <w:tcPr>
            <w:tcW w:w="243" w:type="dxa"/>
            <w:vAlign w:val="bottom"/>
          </w:tcPr>
          <w:p w14:paraId="7E0D1CF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1D424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2,026</w:t>
            </w:r>
          </w:p>
        </w:tc>
        <w:tc>
          <w:tcPr>
            <w:tcW w:w="236" w:type="dxa"/>
            <w:vAlign w:val="bottom"/>
          </w:tcPr>
          <w:p w14:paraId="7584F5C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8D6F9B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3A37A51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3C576F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6,390</w:t>
            </w:r>
          </w:p>
        </w:tc>
      </w:tr>
      <w:tr w:rsidR="00F96261" w:rsidRPr="00EC4287" w14:paraId="4B2B2C19" w14:textId="77777777" w:rsidTr="00A66476">
        <w:tc>
          <w:tcPr>
            <w:tcW w:w="3600" w:type="dxa"/>
            <w:shd w:val="clear" w:color="auto" w:fill="auto"/>
          </w:tcPr>
          <w:p w14:paraId="2A3E6CD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7E209E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5A3040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22,181</w:t>
            </w:r>
          </w:p>
        </w:tc>
        <w:tc>
          <w:tcPr>
            <w:tcW w:w="243" w:type="dxa"/>
            <w:vAlign w:val="bottom"/>
          </w:tcPr>
          <w:p w14:paraId="09DDD52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7594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5,595</w:t>
            </w:r>
          </w:p>
        </w:tc>
        <w:tc>
          <w:tcPr>
            <w:tcW w:w="236" w:type="dxa"/>
            <w:vAlign w:val="bottom"/>
          </w:tcPr>
          <w:p w14:paraId="32394C1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8F0E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4CAE08D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C17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28,319</w:t>
            </w:r>
          </w:p>
        </w:tc>
      </w:tr>
      <w:tr w:rsidR="00F96261" w:rsidRPr="00F96261" w14:paraId="4E0D11DE" w14:textId="77777777" w:rsidTr="00A66476">
        <w:tc>
          <w:tcPr>
            <w:tcW w:w="3600" w:type="dxa"/>
            <w:shd w:val="clear" w:color="auto" w:fill="auto"/>
          </w:tcPr>
          <w:p w14:paraId="52479452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11F471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EDB670C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20D0297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8291C6C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340C3C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3C6520E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46D175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9DE3E69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6261" w:rsidRPr="00EC4287" w14:paraId="6234C985" w14:textId="77777777" w:rsidTr="00A66476">
        <w:tc>
          <w:tcPr>
            <w:tcW w:w="3600" w:type="dxa"/>
            <w:shd w:val="clear" w:color="auto" w:fill="auto"/>
          </w:tcPr>
          <w:p w14:paraId="667355A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71AABA7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DC15C2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DF8F8B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6984C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1898E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4AE5CA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25A69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F740D7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6261" w:rsidRPr="00EC4287" w14:paraId="5F71BA80" w14:textId="77777777" w:rsidTr="00A66476">
        <w:tc>
          <w:tcPr>
            <w:tcW w:w="3600" w:type="dxa"/>
            <w:shd w:val="clear" w:color="auto" w:fill="auto"/>
          </w:tcPr>
          <w:p w14:paraId="1E23EC4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632B338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B64D1E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  <w:tc>
          <w:tcPr>
            <w:tcW w:w="243" w:type="dxa"/>
            <w:vAlign w:val="bottom"/>
          </w:tcPr>
          <w:p w14:paraId="35D5818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D7067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36" w:type="dxa"/>
            <w:vAlign w:val="bottom"/>
          </w:tcPr>
          <w:p w14:paraId="0620B93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06E114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98ACC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12910A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</w:tr>
      <w:tr w:rsidR="00F96261" w:rsidRPr="00EC4287" w14:paraId="51F569FA" w14:textId="77777777" w:rsidTr="00A66476">
        <w:tc>
          <w:tcPr>
            <w:tcW w:w="3600" w:type="dxa"/>
            <w:shd w:val="clear" w:color="auto" w:fill="auto"/>
          </w:tcPr>
          <w:p w14:paraId="290CB1C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670D84C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C6DF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(475)</w:t>
            </w:r>
          </w:p>
        </w:tc>
        <w:tc>
          <w:tcPr>
            <w:tcW w:w="243" w:type="dxa"/>
            <w:vAlign w:val="bottom"/>
          </w:tcPr>
          <w:p w14:paraId="4E0346C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EA33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36" w:type="dxa"/>
            <w:vAlign w:val="bottom"/>
          </w:tcPr>
          <w:p w14:paraId="2288894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6BB2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46FC5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B9DE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(477)</w:t>
            </w:r>
          </w:p>
        </w:tc>
      </w:tr>
      <w:tr w:rsidR="00F96261" w:rsidRPr="00F96261" w14:paraId="17C38EB1" w14:textId="77777777" w:rsidTr="00A66476">
        <w:tc>
          <w:tcPr>
            <w:tcW w:w="3600" w:type="dxa"/>
            <w:shd w:val="clear" w:color="auto" w:fill="auto"/>
          </w:tcPr>
          <w:p w14:paraId="4EEF8B76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6C6206E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9D711C0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AD0BAE9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49F2D0C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900C3C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63242B3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358BE4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E4492E1" w14:textId="77777777" w:rsidR="00F96261" w:rsidRPr="00F96261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6261" w:rsidRPr="00EC4287" w14:paraId="1DEBC97C" w14:textId="77777777" w:rsidTr="00A66476">
        <w:trPr>
          <w:trHeight w:val="371"/>
        </w:trPr>
        <w:tc>
          <w:tcPr>
            <w:tcW w:w="3600" w:type="dxa"/>
            <w:shd w:val="clear" w:color="auto" w:fill="auto"/>
          </w:tcPr>
          <w:p w14:paraId="4445E4A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4862D2E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241029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21,706</w:t>
            </w:r>
          </w:p>
        </w:tc>
        <w:tc>
          <w:tcPr>
            <w:tcW w:w="243" w:type="dxa"/>
            <w:vAlign w:val="bottom"/>
          </w:tcPr>
          <w:p w14:paraId="630E2B0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96B91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5,593</w:t>
            </w:r>
          </w:p>
        </w:tc>
        <w:tc>
          <w:tcPr>
            <w:tcW w:w="236" w:type="dxa"/>
            <w:vAlign w:val="bottom"/>
          </w:tcPr>
          <w:p w14:paraId="7E485F2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9766DC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0F5E174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7AFCA2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27,842</w:t>
            </w:r>
          </w:p>
        </w:tc>
      </w:tr>
    </w:tbl>
    <w:p w14:paraId="46C31621" w14:textId="18F9F9DB" w:rsidR="00BD0A78" w:rsidRPr="00EC4287" w:rsidRDefault="00BD0A7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D638274" w14:textId="77777777" w:rsidR="00F96261" w:rsidRDefault="00F96261">
      <w:r>
        <w:br w:type="page"/>
      </w: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BD0A78" w:rsidRPr="00EC4287" w14:paraId="729A481B" w14:textId="77777777" w:rsidTr="00F96261">
        <w:tc>
          <w:tcPr>
            <w:tcW w:w="3600" w:type="dxa"/>
            <w:shd w:val="clear" w:color="auto" w:fill="auto"/>
            <w:vAlign w:val="bottom"/>
          </w:tcPr>
          <w:p w14:paraId="1B8F3086" w14:textId="1C64CCA9" w:rsidR="00BD0A78" w:rsidRPr="00EC4287" w:rsidRDefault="00BD0A78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F45566D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021173F6" w14:textId="316C9DEB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4041C4"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D0A78" w:rsidRPr="00EC4287" w14:paraId="09614181" w14:textId="77777777" w:rsidTr="00F96261">
        <w:tc>
          <w:tcPr>
            <w:tcW w:w="3600" w:type="dxa"/>
            <w:shd w:val="clear" w:color="auto" w:fill="auto"/>
            <w:vAlign w:val="bottom"/>
          </w:tcPr>
          <w:p w14:paraId="23CD264E" w14:textId="77777777" w:rsidR="00BD0A78" w:rsidRPr="00EC4287" w:rsidRDefault="00BD0A78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0433782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DB54067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D74A8E1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6F7F8425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09FD796E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C281959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D0A78" w:rsidRPr="00EC4287" w14:paraId="5B02157B" w14:textId="77777777" w:rsidTr="00F96261">
        <w:tc>
          <w:tcPr>
            <w:tcW w:w="3600" w:type="dxa"/>
            <w:shd w:val="clear" w:color="auto" w:fill="auto"/>
            <w:vAlign w:val="bottom"/>
          </w:tcPr>
          <w:p w14:paraId="731AA0FE" w14:textId="77777777" w:rsidR="00BD0A78" w:rsidRPr="00EC4287" w:rsidRDefault="00BD0A78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5F9F13C7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4C69B85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0249428B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F8A8079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43" w:type="dxa"/>
          </w:tcPr>
          <w:p w14:paraId="0F6F81B9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03F91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2381B5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833C30A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14CE18A6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1944CC1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15167A5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D0A78" w:rsidRPr="00EC4287" w14:paraId="167510EF" w14:textId="77777777" w:rsidTr="00F96261">
        <w:tc>
          <w:tcPr>
            <w:tcW w:w="3600" w:type="dxa"/>
            <w:shd w:val="clear" w:color="auto" w:fill="auto"/>
            <w:vAlign w:val="bottom"/>
          </w:tcPr>
          <w:p w14:paraId="79FF094A" w14:textId="77777777" w:rsidR="00BD0A78" w:rsidRPr="00EC4287" w:rsidRDefault="00BD0A78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8145484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4EFB36E0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D0A78" w:rsidRPr="00EC4287" w14:paraId="21AC9C9C" w14:textId="77777777" w:rsidTr="00F96261">
        <w:tc>
          <w:tcPr>
            <w:tcW w:w="3600" w:type="dxa"/>
            <w:shd w:val="clear" w:color="auto" w:fill="auto"/>
            <w:vAlign w:val="bottom"/>
          </w:tcPr>
          <w:p w14:paraId="24176755" w14:textId="3A6EC9B0" w:rsidR="00BD0A78" w:rsidRPr="00EC4287" w:rsidRDefault="00E0563B" w:rsidP="00F962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</w:t>
            </w:r>
            <w:r w:rsidR="00F962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0E3FECC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35B2A68F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BD0A78" w:rsidRPr="00EC4287" w14:paraId="5B39796D" w14:textId="77777777" w:rsidTr="00F96261">
        <w:tc>
          <w:tcPr>
            <w:tcW w:w="3600" w:type="dxa"/>
            <w:shd w:val="clear" w:color="auto" w:fill="auto"/>
          </w:tcPr>
          <w:p w14:paraId="7600CC48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17A9EE87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307AFF" w14:textId="1D99D63A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7EB6D30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C8C1A7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B9D6D8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973F8A2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16225C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311683" w14:textId="77777777" w:rsidR="00BD0A78" w:rsidRPr="00EC4287" w:rsidRDefault="00BD0A78" w:rsidP="00F9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4D42" w:rsidRPr="00EC4287" w14:paraId="215781E6" w14:textId="77777777" w:rsidTr="002D134F">
        <w:tc>
          <w:tcPr>
            <w:tcW w:w="3600" w:type="dxa"/>
            <w:shd w:val="clear" w:color="auto" w:fill="auto"/>
          </w:tcPr>
          <w:p w14:paraId="46F442A2" w14:textId="048EC489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23AD1A3E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D48AC0" w14:textId="0354FF94" w:rsidR="008C4D42" w:rsidRPr="00EC4287" w:rsidRDefault="008C4D42" w:rsidP="0020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14,205</w:t>
            </w:r>
          </w:p>
        </w:tc>
        <w:tc>
          <w:tcPr>
            <w:tcW w:w="243" w:type="dxa"/>
            <w:vAlign w:val="bottom"/>
          </w:tcPr>
          <w:p w14:paraId="6EDBB380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8227D6" w14:textId="2116D6AD" w:rsidR="008C4D42" w:rsidRPr="00EC4287" w:rsidRDefault="00C714C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(607)</w:t>
            </w:r>
          </w:p>
        </w:tc>
        <w:tc>
          <w:tcPr>
            <w:tcW w:w="236" w:type="dxa"/>
            <w:vAlign w:val="bottom"/>
          </w:tcPr>
          <w:p w14:paraId="053F4424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725D53E" w14:textId="04367F25" w:rsidR="008C4D42" w:rsidRPr="00EC4287" w:rsidRDefault="00C714C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2A642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660F9B0" w14:textId="58F245C9" w:rsidR="008C4D42" w:rsidRPr="00EC4287" w:rsidRDefault="00C714C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13,598</w:t>
            </w:r>
          </w:p>
        </w:tc>
      </w:tr>
      <w:tr w:rsidR="008C4D42" w:rsidRPr="00EC4287" w14:paraId="714FEAE1" w14:textId="77777777" w:rsidTr="002D134F">
        <w:tc>
          <w:tcPr>
            <w:tcW w:w="3600" w:type="dxa"/>
            <w:shd w:val="clear" w:color="auto" w:fill="auto"/>
          </w:tcPr>
          <w:p w14:paraId="45F8CCE2" w14:textId="3EB9CCE8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74D8C6C0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B4DACFC" w14:textId="6EDD8A75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1,811</w:t>
            </w:r>
          </w:p>
        </w:tc>
        <w:tc>
          <w:tcPr>
            <w:tcW w:w="243" w:type="dxa"/>
            <w:vAlign w:val="bottom"/>
          </w:tcPr>
          <w:p w14:paraId="2DF2157E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2F435D" w14:textId="361A4C49" w:rsidR="008C4D42" w:rsidRPr="00EC4287" w:rsidRDefault="00C714C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1F38104B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4D5C7FD" w14:textId="7717F554" w:rsidR="008C4D42" w:rsidRPr="00EC4287" w:rsidRDefault="00C714C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661E55" w14:textId="77777777" w:rsidR="008C4D42" w:rsidRPr="00EC4287" w:rsidRDefault="008C4D4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0A69285" w14:textId="5F5D6928" w:rsidR="008C4D42" w:rsidRPr="00EC4287" w:rsidRDefault="00C714C2" w:rsidP="008C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1,820</w:t>
            </w:r>
          </w:p>
        </w:tc>
      </w:tr>
      <w:tr w:rsidR="00C714C2" w:rsidRPr="00EC4287" w14:paraId="4C4AE673" w14:textId="77777777" w:rsidTr="00E87792">
        <w:tc>
          <w:tcPr>
            <w:tcW w:w="3600" w:type="dxa"/>
            <w:shd w:val="clear" w:color="auto" w:fill="auto"/>
          </w:tcPr>
          <w:p w14:paraId="3E4A3234" w14:textId="0FD0FD6A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F74C72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E095AAA" w14:textId="61A951D4" w:rsidR="00C714C2" w:rsidRPr="008C4D42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243" w:type="dxa"/>
            <w:vAlign w:val="bottom"/>
          </w:tcPr>
          <w:p w14:paraId="47E825BE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FCB8C6" w14:textId="535D1C7A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236" w:type="dxa"/>
            <w:vAlign w:val="bottom"/>
          </w:tcPr>
          <w:p w14:paraId="0D495A1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2124693" w14:textId="6D2B94F1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2A58E9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DA19E83" w14:textId="2F01838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</w:tr>
      <w:tr w:rsidR="00C714C2" w:rsidRPr="00EC4287" w14:paraId="527730E5" w14:textId="77777777" w:rsidTr="002D134F">
        <w:tc>
          <w:tcPr>
            <w:tcW w:w="3600" w:type="dxa"/>
            <w:shd w:val="clear" w:color="auto" w:fill="auto"/>
          </w:tcPr>
          <w:p w14:paraId="6DD81334" w14:textId="777703C9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1565A25C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7126F9F" w14:textId="4415A5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19511C8D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C11561" w14:textId="3BFDE473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5E0102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2596A3E" w14:textId="24314092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4D8F0F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97617AD" w14:textId="2250FE12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C714C2" w:rsidRPr="00EC4287" w14:paraId="6D9FDA4E" w14:textId="77777777" w:rsidTr="002D134F">
        <w:tc>
          <w:tcPr>
            <w:tcW w:w="3600" w:type="dxa"/>
            <w:shd w:val="clear" w:color="auto" w:fill="auto"/>
          </w:tcPr>
          <w:p w14:paraId="66904753" w14:textId="38AEC450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480D3296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D5A92DD" w14:textId="0D79937C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43" w:type="dxa"/>
            <w:vAlign w:val="bottom"/>
          </w:tcPr>
          <w:p w14:paraId="56C0F11D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EED4A7" w14:textId="599B95F1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236" w:type="dxa"/>
            <w:vAlign w:val="bottom"/>
          </w:tcPr>
          <w:p w14:paraId="5F60F2D1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5502833" w14:textId="40D41B89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22F210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AAD18DE" w14:textId="182FC9D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14C2" w:rsidRPr="00EC4287" w14:paraId="238C1D99" w14:textId="77777777" w:rsidTr="002D134F">
        <w:tc>
          <w:tcPr>
            <w:tcW w:w="3600" w:type="dxa"/>
            <w:shd w:val="clear" w:color="auto" w:fill="auto"/>
          </w:tcPr>
          <w:p w14:paraId="056C8E3D" w14:textId="54A1D792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30996B8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BF5B83" w14:textId="0C1BB9F1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3,505</w:t>
            </w:r>
          </w:p>
        </w:tc>
        <w:tc>
          <w:tcPr>
            <w:tcW w:w="243" w:type="dxa"/>
            <w:vAlign w:val="bottom"/>
          </w:tcPr>
          <w:p w14:paraId="302663EB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D3F21B" w14:textId="51805825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(1,036)</w:t>
            </w:r>
          </w:p>
        </w:tc>
        <w:tc>
          <w:tcPr>
            <w:tcW w:w="236" w:type="dxa"/>
            <w:vAlign w:val="bottom"/>
          </w:tcPr>
          <w:p w14:paraId="1CFBD771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484D788" w14:textId="43C27196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4D28D6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6248EEE" w14:textId="05431A7A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2,469</w:t>
            </w:r>
          </w:p>
        </w:tc>
      </w:tr>
      <w:tr w:rsidR="00C714C2" w:rsidRPr="00EC4287" w14:paraId="10D04FEB" w14:textId="77777777" w:rsidTr="002D134F">
        <w:tc>
          <w:tcPr>
            <w:tcW w:w="3600" w:type="dxa"/>
            <w:shd w:val="clear" w:color="auto" w:fill="auto"/>
          </w:tcPr>
          <w:p w14:paraId="0C684EA9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189E5980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DC4E82" w14:textId="1EB90761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sz w:val="26"/>
                <w:szCs w:val="26"/>
              </w:rPr>
              <w:t>3,285</w:t>
            </w:r>
          </w:p>
        </w:tc>
        <w:tc>
          <w:tcPr>
            <w:tcW w:w="243" w:type="dxa"/>
            <w:vAlign w:val="bottom"/>
          </w:tcPr>
          <w:p w14:paraId="57BC7DE2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362AD4" w14:textId="6C8C2401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236" w:type="dxa"/>
            <w:vAlign w:val="bottom"/>
          </w:tcPr>
          <w:p w14:paraId="3A15FE27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8C3F0D0" w14:textId="7C3F2F7D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(240)</w:t>
            </w:r>
          </w:p>
        </w:tc>
        <w:tc>
          <w:tcPr>
            <w:tcW w:w="236" w:type="dxa"/>
            <w:vAlign w:val="bottom"/>
          </w:tcPr>
          <w:p w14:paraId="0FFA42D1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EE20B18" w14:textId="687AB56E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3,882</w:t>
            </w:r>
          </w:p>
        </w:tc>
      </w:tr>
      <w:tr w:rsidR="00A13E4F" w:rsidRPr="00EC4287" w14:paraId="7DCB7D4D" w14:textId="77777777" w:rsidTr="009A6836">
        <w:tc>
          <w:tcPr>
            <w:tcW w:w="3600" w:type="dxa"/>
            <w:shd w:val="clear" w:color="auto" w:fill="auto"/>
          </w:tcPr>
          <w:p w14:paraId="36284D79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330EA4E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999E3" w14:textId="5E09D9B4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24,187</w:t>
            </w:r>
          </w:p>
        </w:tc>
        <w:tc>
          <w:tcPr>
            <w:tcW w:w="243" w:type="dxa"/>
            <w:vAlign w:val="bottom"/>
          </w:tcPr>
          <w:p w14:paraId="0DB1745B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98732" w14:textId="3F2B2C56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(1,461)</w:t>
            </w:r>
          </w:p>
        </w:tc>
        <w:tc>
          <w:tcPr>
            <w:tcW w:w="236" w:type="dxa"/>
            <w:vAlign w:val="bottom"/>
          </w:tcPr>
          <w:p w14:paraId="2D547596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CF0A" w14:textId="5C3B60E2" w:rsidR="00A13E4F" w:rsidRPr="00C714C2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14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(240)</w:t>
            </w:r>
          </w:p>
        </w:tc>
        <w:tc>
          <w:tcPr>
            <w:tcW w:w="236" w:type="dxa"/>
            <w:vAlign w:val="bottom"/>
          </w:tcPr>
          <w:p w14:paraId="71267A69" w14:textId="77777777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30ECB" w14:textId="0787C87E" w:rsidR="00A13E4F" w:rsidRPr="00EC4287" w:rsidRDefault="00A13E4F" w:rsidP="00A1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22,486</w:t>
            </w:r>
          </w:p>
        </w:tc>
      </w:tr>
      <w:tr w:rsidR="00C714C2" w:rsidRPr="00EC4287" w14:paraId="5668D3D0" w14:textId="77777777" w:rsidTr="00F96261">
        <w:tc>
          <w:tcPr>
            <w:tcW w:w="3600" w:type="dxa"/>
            <w:shd w:val="clear" w:color="auto" w:fill="auto"/>
          </w:tcPr>
          <w:p w14:paraId="0292E10C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D03664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9C37A89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B40D34F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F722A3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F8B61C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76F236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AE9225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D2959D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2" w:rsidRPr="00EC4287" w14:paraId="7BEEEEF0" w14:textId="77777777" w:rsidTr="00F96261">
        <w:tc>
          <w:tcPr>
            <w:tcW w:w="3600" w:type="dxa"/>
            <w:shd w:val="clear" w:color="auto" w:fill="auto"/>
          </w:tcPr>
          <w:p w14:paraId="0E92C7AE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0030E04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3D84F3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3221B6B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2BA1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2A64B1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D65ADB2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C565DF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FE1FE8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2" w:rsidRPr="00EC4287" w14:paraId="03522A40" w14:textId="77777777" w:rsidTr="00F96261">
        <w:tc>
          <w:tcPr>
            <w:tcW w:w="3600" w:type="dxa"/>
            <w:shd w:val="clear" w:color="auto" w:fill="auto"/>
          </w:tcPr>
          <w:p w14:paraId="1851623A" w14:textId="498975C6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714C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อนุพันธ์และอื่นๆ</w:t>
            </w:r>
          </w:p>
        </w:tc>
        <w:tc>
          <w:tcPr>
            <w:tcW w:w="236" w:type="dxa"/>
          </w:tcPr>
          <w:p w14:paraId="05321A6C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E2C626B" w14:textId="0394C40B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7C8A420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4D1FD7" w14:textId="7E42BD78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(1,089)</w:t>
            </w:r>
          </w:p>
        </w:tc>
        <w:tc>
          <w:tcPr>
            <w:tcW w:w="236" w:type="dxa"/>
            <w:vAlign w:val="bottom"/>
          </w:tcPr>
          <w:p w14:paraId="54CB4821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B0FB4" w14:textId="180CDDAD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B62D93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FFF61A6" w14:textId="30CD5949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(1,089)</w:t>
            </w:r>
          </w:p>
        </w:tc>
      </w:tr>
      <w:tr w:rsidR="00C714C2" w:rsidRPr="00EC4287" w14:paraId="27C1E1F9" w14:textId="77777777" w:rsidTr="00F96261">
        <w:tc>
          <w:tcPr>
            <w:tcW w:w="3600" w:type="dxa"/>
            <w:shd w:val="clear" w:color="auto" w:fill="auto"/>
          </w:tcPr>
          <w:p w14:paraId="022B7FFE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9D9E33B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F2280" w14:textId="7D319410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6F0B530D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E0FA9" w14:textId="73838832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(1,089)</w:t>
            </w:r>
          </w:p>
        </w:tc>
        <w:tc>
          <w:tcPr>
            <w:tcW w:w="236" w:type="dxa"/>
            <w:vAlign w:val="bottom"/>
          </w:tcPr>
          <w:p w14:paraId="1F2B9CA4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4F5AD" w14:textId="40A104E6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F1CD3C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B330A" w14:textId="40AB9DF2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(1,089)</w:t>
            </w:r>
          </w:p>
        </w:tc>
      </w:tr>
      <w:tr w:rsidR="00C714C2" w:rsidRPr="00EC4287" w14:paraId="0D627BCB" w14:textId="77777777" w:rsidTr="00F96261">
        <w:tc>
          <w:tcPr>
            <w:tcW w:w="3600" w:type="dxa"/>
            <w:shd w:val="clear" w:color="auto" w:fill="auto"/>
          </w:tcPr>
          <w:p w14:paraId="5406D10B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8E66B1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6066A06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F1E13DD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FECDB26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A04727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BD670DE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4DC5A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61762B28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2" w:rsidRPr="00EC4287" w14:paraId="6203ED98" w14:textId="77777777" w:rsidTr="00F96261">
        <w:tc>
          <w:tcPr>
            <w:tcW w:w="3600" w:type="dxa"/>
            <w:shd w:val="clear" w:color="auto" w:fill="auto"/>
          </w:tcPr>
          <w:p w14:paraId="1633E18E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5F60D103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203F446C" w14:textId="1687EA10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D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24,187</w:t>
            </w:r>
          </w:p>
        </w:tc>
        <w:tc>
          <w:tcPr>
            <w:tcW w:w="243" w:type="dxa"/>
            <w:vAlign w:val="bottom"/>
          </w:tcPr>
          <w:p w14:paraId="36309F07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51A770" w14:textId="50915A9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(2,550)</w:t>
            </w:r>
          </w:p>
        </w:tc>
        <w:tc>
          <w:tcPr>
            <w:tcW w:w="236" w:type="dxa"/>
            <w:vAlign w:val="bottom"/>
          </w:tcPr>
          <w:p w14:paraId="119129A4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8F723AB" w14:textId="2248A2A3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(240)</w:t>
            </w:r>
          </w:p>
        </w:tc>
        <w:tc>
          <w:tcPr>
            <w:tcW w:w="236" w:type="dxa"/>
            <w:vAlign w:val="bottom"/>
          </w:tcPr>
          <w:p w14:paraId="0C200C40" w14:textId="77777777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44829E69" w14:textId="1E701D4D" w:rsidR="00C714C2" w:rsidRPr="00EC4287" w:rsidRDefault="00C714C2" w:rsidP="00C71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21,397</w:t>
            </w:r>
          </w:p>
        </w:tc>
      </w:tr>
    </w:tbl>
    <w:p w14:paraId="5C8DF505" w14:textId="115D2B6F" w:rsidR="00BE579B" w:rsidRPr="00EC4287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2308466" w14:textId="77777777" w:rsidR="00F96261" w:rsidRDefault="00F96261">
      <w:r>
        <w:br w:type="page"/>
      </w: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F96261" w:rsidRPr="00EC4287" w14:paraId="677D7D00" w14:textId="77777777" w:rsidTr="00A66476">
        <w:tc>
          <w:tcPr>
            <w:tcW w:w="3600" w:type="dxa"/>
            <w:shd w:val="clear" w:color="auto" w:fill="auto"/>
            <w:vAlign w:val="bottom"/>
          </w:tcPr>
          <w:p w14:paraId="0A62AB7E" w14:textId="5EE6AABA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659B87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3B05C5A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261" w:rsidRPr="00EC4287" w14:paraId="6B469FAD" w14:textId="77777777" w:rsidTr="00A66476">
        <w:tc>
          <w:tcPr>
            <w:tcW w:w="3600" w:type="dxa"/>
            <w:shd w:val="clear" w:color="auto" w:fill="auto"/>
            <w:vAlign w:val="bottom"/>
          </w:tcPr>
          <w:p w14:paraId="54314C34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245539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38A5770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ED3AB2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5959A15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EC428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E8FDDA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0370EF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96261" w:rsidRPr="00EC4287" w14:paraId="70BF3D09" w14:textId="77777777" w:rsidTr="00A66476">
        <w:tc>
          <w:tcPr>
            <w:tcW w:w="3600" w:type="dxa"/>
            <w:shd w:val="clear" w:color="auto" w:fill="auto"/>
            <w:vAlign w:val="bottom"/>
          </w:tcPr>
          <w:p w14:paraId="0F68B0A7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3E4DB36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45E98F1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2C22BF5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C144F7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43" w:type="dxa"/>
          </w:tcPr>
          <w:p w14:paraId="42396BA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E40DA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AECC90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8E84FE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134E4CA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DDE6BB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8D64FC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6261" w:rsidRPr="00EC4287" w14:paraId="77822852" w14:textId="77777777" w:rsidTr="00A66476">
        <w:tc>
          <w:tcPr>
            <w:tcW w:w="3600" w:type="dxa"/>
            <w:shd w:val="clear" w:color="auto" w:fill="auto"/>
            <w:vAlign w:val="bottom"/>
          </w:tcPr>
          <w:p w14:paraId="739587DD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A8A246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30A2FAF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6261" w:rsidRPr="00EC4287" w14:paraId="642147BF" w14:textId="77777777" w:rsidTr="00A66476">
        <w:tc>
          <w:tcPr>
            <w:tcW w:w="3600" w:type="dxa"/>
            <w:shd w:val="clear" w:color="auto" w:fill="auto"/>
            <w:vAlign w:val="bottom"/>
          </w:tcPr>
          <w:p w14:paraId="5751CF25" w14:textId="77777777" w:rsidR="00F96261" w:rsidRPr="00EC4287" w:rsidRDefault="00F96261" w:rsidP="00A664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788493E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112C1B5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F96261" w:rsidRPr="00EC4287" w14:paraId="19F845D9" w14:textId="77777777" w:rsidTr="00A66476">
        <w:tc>
          <w:tcPr>
            <w:tcW w:w="3600" w:type="dxa"/>
            <w:shd w:val="clear" w:color="auto" w:fill="auto"/>
          </w:tcPr>
          <w:p w14:paraId="6BCA493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A68CE1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B6A72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737BE3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881FA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3389A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133F3A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1630E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B5F818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261" w:rsidRPr="00EC4287" w14:paraId="137E6447" w14:textId="77777777" w:rsidTr="00A66476">
        <w:tc>
          <w:tcPr>
            <w:tcW w:w="3600" w:type="dxa"/>
            <w:shd w:val="clear" w:color="auto" w:fill="auto"/>
          </w:tcPr>
          <w:p w14:paraId="649C65C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5EF97C3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1F9D5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11,896</w:t>
            </w:r>
          </w:p>
        </w:tc>
        <w:tc>
          <w:tcPr>
            <w:tcW w:w="243" w:type="dxa"/>
            <w:vAlign w:val="bottom"/>
          </w:tcPr>
          <w:p w14:paraId="6BE46F3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8AA16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2,309</w:t>
            </w:r>
          </w:p>
        </w:tc>
        <w:tc>
          <w:tcPr>
            <w:tcW w:w="236" w:type="dxa"/>
            <w:vAlign w:val="bottom"/>
          </w:tcPr>
          <w:p w14:paraId="225F27A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7817B8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6CAA8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CD7F27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14,205</w:t>
            </w:r>
          </w:p>
        </w:tc>
      </w:tr>
      <w:tr w:rsidR="00F96261" w:rsidRPr="00EC4287" w14:paraId="6729BEDF" w14:textId="77777777" w:rsidTr="00A66476">
        <w:tc>
          <w:tcPr>
            <w:tcW w:w="3600" w:type="dxa"/>
            <w:shd w:val="clear" w:color="auto" w:fill="auto"/>
          </w:tcPr>
          <w:p w14:paraId="72D9BA7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25D3CD7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97EEEE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1,880</w:t>
            </w:r>
          </w:p>
        </w:tc>
        <w:tc>
          <w:tcPr>
            <w:tcW w:w="243" w:type="dxa"/>
            <w:vAlign w:val="bottom"/>
          </w:tcPr>
          <w:p w14:paraId="25A0F4F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E316D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  <w:tc>
          <w:tcPr>
            <w:tcW w:w="236" w:type="dxa"/>
            <w:vAlign w:val="bottom"/>
          </w:tcPr>
          <w:p w14:paraId="64EF8E1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52B08B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F9E75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42DABF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1,811</w:t>
            </w:r>
          </w:p>
        </w:tc>
      </w:tr>
      <w:tr w:rsidR="00F96261" w:rsidRPr="00EC4287" w14:paraId="0D414EAF" w14:textId="77777777" w:rsidTr="00A66476">
        <w:tc>
          <w:tcPr>
            <w:tcW w:w="3600" w:type="dxa"/>
            <w:shd w:val="clear" w:color="auto" w:fill="auto"/>
          </w:tcPr>
          <w:p w14:paraId="478C630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6FC0D51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BBDEB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695C335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2ADCD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67C39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BC7E96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52C57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56DB83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F96261" w:rsidRPr="00EC4287" w14:paraId="7904CB96" w14:textId="77777777" w:rsidTr="00A66476">
        <w:tc>
          <w:tcPr>
            <w:tcW w:w="3600" w:type="dxa"/>
            <w:shd w:val="clear" w:color="auto" w:fill="auto"/>
          </w:tcPr>
          <w:p w14:paraId="1D74395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0EC76C3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38F054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0CAF87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ABE95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  <w:vAlign w:val="bottom"/>
          </w:tcPr>
          <w:p w14:paraId="1F239A4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3E2704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FB4A5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360861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F96261" w:rsidRPr="00EC4287" w14:paraId="46191D86" w14:textId="77777777" w:rsidTr="00A66476">
        <w:tc>
          <w:tcPr>
            <w:tcW w:w="3600" w:type="dxa"/>
            <w:shd w:val="clear" w:color="auto" w:fill="auto"/>
          </w:tcPr>
          <w:p w14:paraId="4803324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3DACA02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88507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1,835</w:t>
            </w:r>
          </w:p>
        </w:tc>
        <w:tc>
          <w:tcPr>
            <w:tcW w:w="243" w:type="dxa"/>
            <w:vAlign w:val="bottom"/>
          </w:tcPr>
          <w:p w14:paraId="6283680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39BD7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1,670</w:t>
            </w:r>
          </w:p>
        </w:tc>
        <w:tc>
          <w:tcPr>
            <w:tcW w:w="236" w:type="dxa"/>
            <w:vAlign w:val="bottom"/>
          </w:tcPr>
          <w:p w14:paraId="5027370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B77FB5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F1F7A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1B55F6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3,505</w:t>
            </w:r>
          </w:p>
        </w:tc>
      </w:tr>
      <w:tr w:rsidR="00F96261" w:rsidRPr="00EC4287" w14:paraId="778BFBF8" w14:textId="77777777" w:rsidTr="00A66476">
        <w:tc>
          <w:tcPr>
            <w:tcW w:w="3600" w:type="dxa"/>
            <w:shd w:val="clear" w:color="auto" w:fill="auto"/>
          </w:tcPr>
          <w:p w14:paraId="4C8E7F3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11B40DA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7D300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3,725</w:t>
            </w:r>
          </w:p>
        </w:tc>
        <w:tc>
          <w:tcPr>
            <w:tcW w:w="243" w:type="dxa"/>
            <w:vAlign w:val="bottom"/>
          </w:tcPr>
          <w:p w14:paraId="34A8BE1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10C4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bottom"/>
          </w:tcPr>
          <w:p w14:paraId="7F91327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04B142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(514)</w:t>
            </w:r>
          </w:p>
        </w:tc>
        <w:tc>
          <w:tcPr>
            <w:tcW w:w="236" w:type="dxa"/>
            <w:vAlign w:val="bottom"/>
          </w:tcPr>
          <w:p w14:paraId="5B50996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E199C3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3,285</w:t>
            </w:r>
          </w:p>
        </w:tc>
      </w:tr>
      <w:tr w:rsidR="00F96261" w:rsidRPr="00EC4287" w14:paraId="3BC25BB4" w14:textId="77777777" w:rsidTr="00A66476">
        <w:tc>
          <w:tcPr>
            <w:tcW w:w="3600" w:type="dxa"/>
            <w:shd w:val="clear" w:color="auto" w:fill="auto"/>
          </w:tcPr>
          <w:p w14:paraId="504E463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65E78B4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D64B6C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19,394</w:t>
            </w:r>
          </w:p>
        </w:tc>
        <w:tc>
          <w:tcPr>
            <w:tcW w:w="243" w:type="dxa"/>
            <w:vAlign w:val="bottom"/>
          </w:tcPr>
          <w:p w14:paraId="7E18766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242B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4,984</w:t>
            </w:r>
          </w:p>
        </w:tc>
        <w:tc>
          <w:tcPr>
            <w:tcW w:w="236" w:type="dxa"/>
            <w:vAlign w:val="bottom"/>
          </w:tcPr>
          <w:p w14:paraId="1F46AB2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1630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236" w:type="dxa"/>
            <w:vAlign w:val="bottom"/>
          </w:tcPr>
          <w:p w14:paraId="1CE16F5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94E6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23,864</w:t>
            </w:r>
          </w:p>
        </w:tc>
      </w:tr>
      <w:tr w:rsidR="00F96261" w:rsidRPr="00EC4287" w14:paraId="03DCAD5B" w14:textId="77777777" w:rsidTr="00A66476">
        <w:tc>
          <w:tcPr>
            <w:tcW w:w="3600" w:type="dxa"/>
            <w:shd w:val="clear" w:color="auto" w:fill="auto"/>
          </w:tcPr>
          <w:p w14:paraId="2A44D36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E9CB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77ED5D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7DEB69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102AC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46FA2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1EF7716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C7327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5E8179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261" w:rsidRPr="00EC4287" w14:paraId="05DFD3A2" w14:textId="77777777" w:rsidTr="00A66476">
        <w:tc>
          <w:tcPr>
            <w:tcW w:w="3600" w:type="dxa"/>
            <w:shd w:val="clear" w:color="auto" w:fill="auto"/>
          </w:tcPr>
          <w:p w14:paraId="43F33ED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65BDD20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30662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1CB1AA3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C9DBD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02E3C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7E81C2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8C26F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1BF605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261" w:rsidRPr="00EC4287" w14:paraId="1A9B1141" w14:textId="77777777" w:rsidTr="00A66476">
        <w:tc>
          <w:tcPr>
            <w:tcW w:w="3600" w:type="dxa"/>
            <w:shd w:val="clear" w:color="auto" w:fill="auto"/>
          </w:tcPr>
          <w:p w14:paraId="76C6A22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D4783C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B96C8B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(454)</w:t>
            </w:r>
          </w:p>
        </w:tc>
        <w:tc>
          <w:tcPr>
            <w:tcW w:w="243" w:type="dxa"/>
            <w:vAlign w:val="bottom"/>
          </w:tcPr>
          <w:p w14:paraId="629E545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167B3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36" w:type="dxa"/>
            <w:vAlign w:val="bottom"/>
          </w:tcPr>
          <w:p w14:paraId="4C822FF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97622A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1CC61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EE88DF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</w:tr>
      <w:tr w:rsidR="00F96261" w:rsidRPr="00EC4287" w14:paraId="621E7348" w14:textId="77777777" w:rsidTr="00A66476">
        <w:tc>
          <w:tcPr>
            <w:tcW w:w="3600" w:type="dxa"/>
            <w:shd w:val="clear" w:color="auto" w:fill="auto"/>
          </w:tcPr>
          <w:p w14:paraId="49F199E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4A9B14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27E0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(454)</w:t>
            </w:r>
          </w:p>
        </w:tc>
        <w:tc>
          <w:tcPr>
            <w:tcW w:w="243" w:type="dxa"/>
            <w:vAlign w:val="bottom"/>
          </w:tcPr>
          <w:p w14:paraId="33AABEB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283D0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777</w:t>
            </w:r>
          </w:p>
        </w:tc>
        <w:tc>
          <w:tcPr>
            <w:tcW w:w="236" w:type="dxa"/>
            <w:vAlign w:val="bottom"/>
          </w:tcPr>
          <w:p w14:paraId="3667918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71FD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9D6A9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F5436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</w:t>
            </w:r>
          </w:p>
        </w:tc>
      </w:tr>
      <w:tr w:rsidR="00F96261" w:rsidRPr="00EC4287" w14:paraId="0512F777" w14:textId="77777777" w:rsidTr="00A66476">
        <w:tc>
          <w:tcPr>
            <w:tcW w:w="3600" w:type="dxa"/>
            <w:shd w:val="clear" w:color="auto" w:fill="auto"/>
          </w:tcPr>
          <w:p w14:paraId="45397EED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9C727E8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7852D90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D5BE08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8C10A2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B08BEF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1FF5280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0CF347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5ADDABC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261" w:rsidRPr="00EC4287" w14:paraId="1021AF6F" w14:textId="77777777" w:rsidTr="00A66476">
        <w:tc>
          <w:tcPr>
            <w:tcW w:w="3600" w:type="dxa"/>
            <w:shd w:val="clear" w:color="auto" w:fill="auto"/>
          </w:tcPr>
          <w:p w14:paraId="43AC365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40AE9F72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0627B674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18,940</w:t>
            </w:r>
          </w:p>
        </w:tc>
        <w:tc>
          <w:tcPr>
            <w:tcW w:w="243" w:type="dxa"/>
            <w:vAlign w:val="bottom"/>
          </w:tcPr>
          <w:p w14:paraId="3C8F320B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7FA8C9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5,761</w:t>
            </w:r>
          </w:p>
        </w:tc>
        <w:tc>
          <w:tcPr>
            <w:tcW w:w="236" w:type="dxa"/>
            <w:vAlign w:val="bottom"/>
          </w:tcPr>
          <w:p w14:paraId="287B0A3A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344196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236" w:type="dxa"/>
            <w:vAlign w:val="bottom"/>
          </w:tcPr>
          <w:p w14:paraId="369059F1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AD7493E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24,187</w:t>
            </w:r>
          </w:p>
        </w:tc>
      </w:tr>
    </w:tbl>
    <w:p w14:paraId="7A5A9A31" w14:textId="77777777" w:rsidR="00F96261" w:rsidRDefault="00F9626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67C985" w14:textId="14C210B4" w:rsidR="00575C32" w:rsidRPr="0038642E" w:rsidRDefault="00575C32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8642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</w:t>
      </w:r>
      <w:r w:rsidR="006E49EB" w:rsidRPr="0038642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งาน</w:t>
      </w:r>
      <w:r w:rsidRPr="0038642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6A34A03" w14:textId="468E720B" w:rsidR="00E027A2" w:rsidRPr="0038642E" w:rsidRDefault="00E027A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8642E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217240A" w14:textId="01FFF9C3" w:rsidR="00EB06B7" w:rsidRPr="0038642E" w:rsidRDefault="00EB06B7" w:rsidP="00EB06B7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4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8073DE" w14:textId="77777777" w:rsidR="00EB06B7" w:rsidRPr="0038642E" w:rsidRDefault="00EB06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EE78D3" w14:textId="36DC6421" w:rsidR="00EB06B7" w:rsidRPr="0038642E" w:rsidRDefault="00EB06B7" w:rsidP="00222166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8642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09542B3" w14:textId="77777777" w:rsidR="00F96261" w:rsidRDefault="00F96261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C97A67A" w14:textId="00DA44FD" w:rsidR="00EB06B7" w:rsidRPr="00EC4287" w:rsidRDefault="00EB06B7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และบริษัทคาด</w:t>
      </w:r>
      <w:r w:rsidRPr="00EC4287">
        <w:rPr>
          <w:rFonts w:asciiTheme="majorBidi" w:hAnsiTheme="majorBidi" w:cstheme="majorBidi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40DA6D63" w14:textId="77777777" w:rsidR="00EB06B7" w:rsidRPr="00EC4287" w:rsidRDefault="00EB06B7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25D4DCE7" w14:textId="7840335A" w:rsidR="00EB06B7" w:rsidRPr="00EC4287" w:rsidRDefault="00EB06B7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กลุ่มบริษัทและบริษัท ทำการประมาณการการรับคืนสินค้า</w:t>
      </w:r>
      <w:r w:rsidR="00C44F60" w:rsidRPr="00EC4287">
        <w:rPr>
          <w:rFonts w:asciiTheme="majorBidi" w:hAnsiTheme="majorBidi" w:cstheme="majorBidi"/>
          <w:sz w:val="30"/>
          <w:szCs w:val="30"/>
          <w:cs/>
        </w:rPr>
        <w:t>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รับรู้สินค้าที่คาดว่าจะได้รับคืนเป็นสินค้าคงเหลือ</w:t>
      </w:r>
    </w:p>
    <w:p w14:paraId="06BFC7BF" w14:textId="77777777" w:rsidR="00B36500" w:rsidRPr="00EC4287" w:rsidRDefault="00B36500" w:rsidP="00B3650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065E9A32" w14:textId="77777777" w:rsidR="00B36500" w:rsidRPr="00F96261" w:rsidRDefault="00B36500" w:rsidP="00B3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64E1F4A" w14:textId="77777777" w:rsidR="00B36500" w:rsidRPr="00EC4287" w:rsidRDefault="00B36500" w:rsidP="00B3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4799116" w14:textId="77777777" w:rsidR="00B36500" w:rsidRPr="00F96261" w:rsidRDefault="00B365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15B4928" w14:textId="77777777" w:rsidR="00E027A2" w:rsidRPr="00EC4287" w:rsidRDefault="00E027A2" w:rsidP="0034430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มีรายได้และผลการดำเนินงานในจำนวนที่ไม่เป็นสาระสำคัญ </w:t>
      </w:r>
    </w:p>
    <w:p w14:paraId="323D6AAC" w14:textId="77777777" w:rsidR="00F96261" w:rsidRPr="00F96261" w:rsidRDefault="00F96261" w:rsidP="007410CB">
      <w:pPr>
        <w:tabs>
          <w:tab w:val="clear" w:pos="454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E8E179" w14:textId="0AF9F51F" w:rsidR="00E027A2" w:rsidRPr="00EC4287" w:rsidRDefault="00E027A2" w:rsidP="007410CB">
      <w:pPr>
        <w:tabs>
          <w:tab w:val="clear" w:pos="454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กลุ่มบริษัทและบริษัทดำเนินธุรกิจในเขตภูมิศาสตร์ส่วนใหญ่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ซึ่งจังหวะเวลาของการรับรู้รายได้จากการขายสดและขายเชื่อ และขายตามสัญญาเช่าซื้อส่วนใหญ่ เป็นรายได้ที่รับรู้ ณ เวลาใดเวลาหนึ่ง</w:t>
      </w:r>
    </w:p>
    <w:p w14:paraId="0EFCF009" w14:textId="2FAAC436" w:rsidR="00956E60" w:rsidRPr="00F96261" w:rsidRDefault="00956E60" w:rsidP="007410CB">
      <w:pPr>
        <w:tabs>
          <w:tab w:val="clear" w:pos="454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00"/>
        <w:gridCol w:w="1111"/>
        <w:gridCol w:w="239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E027A2" w:rsidRPr="00EC4287" w14:paraId="5B077508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64AD75" w14:textId="77777777" w:rsidR="00E027A2" w:rsidRPr="00EC4287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F6738" w14:textId="77777777" w:rsidR="00E027A2" w:rsidRPr="00EC4287" w:rsidRDefault="00E027A2" w:rsidP="00344305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7A2" w:rsidRPr="00EC4287" w14:paraId="5F4DBBC2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219BC2" w14:textId="77777777" w:rsidR="00E027A2" w:rsidRPr="00EC4287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4C6131E0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7C33464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BDCE40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E32A2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095256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AA86CC8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620FB2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0104BE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1FC822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27A2" w:rsidRPr="00EC4287" w14:paraId="6094037F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28E19C" w14:textId="77777777" w:rsidR="00E027A2" w:rsidRPr="00EC4287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6F63F93B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95D4B49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E1D4A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567DB2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20D906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32A055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3DBEF6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9D3B44B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B85B50" w14:textId="77777777" w:rsidR="00E027A2" w:rsidRPr="00EC4287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7A2" w:rsidRPr="00EC4287" w14:paraId="2CD1F135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29570D82" w14:textId="77777777" w:rsidR="00E027A2" w:rsidRPr="00EC4287" w:rsidRDefault="00E027A2" w:rsidP="00344305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0BADFD0F" w14:textId="77777777" w:rsidR="00E027A2" w:rsidRPr="00EC4287" w:rsidRDefault="00E027A2" w:rsidP="0034430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027A2" w:rsidRPr="00EC4287" w14:paraId="02E8ABE9" w14:textId="77777777" w:rsidTr="007410CB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0D1F400B" w14:textId="661A7495" w:rsidR="00E027A2" w:rsidRPr="00EC4287" w:rsidRDefault="00E027A2" w:rsidP="00344305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410CB"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962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</w:tr>
      <w:tr w:rsidR="00E027A2" w:rsidRPr="00EC4287" w14:paraId="0558A4D3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A8D1" w14:textId="77777777" w:rsidR="00E027A2" w:rsidRPr="00EC4287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2DB422FC" w14:textId="34EA1FAE" w:rsidR="00E027A2" w:rsidRPr="00EC4287" w:rsidRDefault="00E027A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8" w:right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2AEEBD8" w14:textId="77777777" w:rsidR="00E027A2" w:rsidRPr="00EC4287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9AB68E" w14:textId="77777777" w:rsidR="00E027A2" w:rsidRPr="00EC4287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5A2D71" w14:textId="77777777" w:rsidR="00E027A2" w:rsidRPr="00EC428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8E294F" w14:textId="77777777" w:rsidR="00E027A2" w:rsidRPr="00EC428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FD38CB3" w14:textId="77777777" w:rsidR="00E027A2" w:rsidRPr="00EC4287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C97011" w14:textId="77777777" w:rsidR="00E027A2" w:rsidRPr="00EC4287" w:rsidRDefault="00E027A2" w:rsidP="00344305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D0920" w14:textId="77777777" w:rsidR="00E027A2" w:rsidRPr="00EC4287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3FF5F" w14:textId="77777777" w:rsidR="00E027A2" w:rsidRPr="00EC4287" w:rsidRDefault="00E027A2" w:rsidP="0034430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13821" w:rsidRPr="00EC4287" w14:paraId="152E8C52" w14:textId="77777777" w:rsidTr="00F5146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E6CE" w14:textId="77777777" w:rsidR="00913821" w:rsidRPr="00EC4287" w:rsidRDefault="00913821" w:rsidP="00913821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1" w:type="dxa"/>
            <w:vAlign w:val="bottom"/>
          </w:tcPr>
          <w:p w14:paraId="0E1E3080" w14:textId="046F95C5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779,368</w:t>
            </w:r>
          </w:p>
        </w:tc>
        <w:tc>
          <w:tcPr>
            <w:tcW w:w="239" w:type="dxa"/>
            <w:vAlign w:val="bottom"/>
          </w:tcPr>
          <w:p w14:paraId="373752CD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0705411" w14:textId="47D1503A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379,638</w:t>
            </w:r>
          </w:p>
        </w:tc>
        <w:tc>
          <w:tcPr>
            <w:tcW w:w="270" w:type="dxa"/>
            <w:vAlign w:val="bottom"/>
          </w:tcPr>
          <w:p w14:paraId="505608F6" w14:textId="77777777" w:rsidR="00913821" w:rsidRPr="00EC4287" w:rsidRDefault="00913821" w:rsidP="00913821">
            <w:pPr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0FA297B7" w14:textId="43FF9A9C" w:rsidR="00913821" w:rsidRPr="00EC4287" w:rsidRDefault="00913821" w:rsidP="00913821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A312DB" w14:textId="77777777" w:rsidR="00913821" w:rsidRPr="00EC4287" w:rsidRDefault="00913821" w:rsidP="00913821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A17516B" w14:textId="3FDB2ED6" w:rsidR="00913821" w:rsidRPr="00EC4287" w:rsidRDefault="00913821" w:rsidP="00913821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</w:tcPr>
          <w:p w14:paraId="1B9B6B70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755AF1" w14:textId="56A08B40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1,159,006</w:t>
            </w:r>
          </w:p>
        </w:tc>
      </w:tr>
      <w:tr w:rsidR="00913821" w:rsidRPr="00EC4287" w14:paraId="2A1F2BB6" w14:textId="77777777" w:rsidTr="00F5146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E52E" w14:textId="77777777" w:rsidR="00913821" w:rsidRPr="00EC4287" w:rsidRDefault="00913821" w:rsidP="00913821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1" w:type="dxa"/>
            <w:vAlign w:val="bottom"/>
          </w:tcPr>
          <w:p w14:paraId="1D69E2D1" w14:textId="680B0956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137,525</w:t>
            </w:r>
          </w:p>
        </w:tc>
        <w:tc>
          <w:tcPr>
            <w:tcW w:w="239" w:type="dxa"/>
            <w:vAlign w:val="bottom"/>
          </w:tcPr>
          <w:p w14:paraId="022F1BE2" w14:textId="77777777" w:rsidR="00913821" w:rsidRPr="00EC4287" w:rsidRDefault="00913821" w:rsidP="00913821">
            <w:pPr>
              <w:tabs>
                <w:tab w:val="decimal" w:pos="61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44D6A2B" w14:textId="0A722873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107,122</w:t>
            </w:r>
          </w:p>
        </w:tc>
        <w:tc>
          <w:tcPr>
            <w:tcW w:w="270" w:type="dxa"/>
            <w:vAlign w:val="bottom"/>
          </w:tcPr>
          <w:p w14:paraId="08EECEE4" w14:textId="77777777" w:rsidR="00913821" w:rsidRPr="00EC4287" w:rsidRDefault="00913821" w:rsidP="00913821">
            <w:pPr>
              <w:tabs>
                <w:tab w:val="decimal" w:pos="615"/>
              </w:tabs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4C83AE16" w14:textId="58866F16" w:rsidR="00913821" w:rsidRPr="00EC4287" w:rsidRDefault="00913821" w:rsidP="00913821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BA50BD" w14:textId="77777777" w:rsidR="00913821" w:rsidRPr="00EC4287" w:rsidRDefault="00913821" w:rsidP="00913821">
            <w:pPr>
              <w:tabs>
                <w:tab w:val="decimal" w:pos="504"/>
                <w:tab w:val="decimal" w:pos="61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</w:tcPr>
          <w:p w14:paraId="70B85F30" w14:textId="38607862" w:rsidR="00913821" w:rsidRPr="00EC4287" w:rsidRDefault="00913821" w:rsidP="0091382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(244,647)</w:t>
            </w:r>
          </w:p>
        </w:tc>
        <w:tc>
          <w:tcPr>
            <w:tcW w:w="270" w:type="dxa"/>
            <w:gridSpan w:val="2"/>
          </w:tcPr>
          <w:p w14:paraId="6C28B071" w14:textId="77777777" w:rsidR="00913821" w:rsidRPr="00EC4287" w:rsidRDefault="00913821" w:rsidP="00913821">
            <w:pPr>
              <w:tabs>
                <w:tab w:val="clear" w:pos="907"/>
                <w:tab w:val="decimal" w:pos="615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005D091" w14:textId="67F715D3" w:rsidR="00913821" w:rsidRPr="00EC4287" w:rsidRDefault="00913821" w:rsidP="00913821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13821" w:rsidRPr="00EC4287" w14:paraId="697A7DE4" w14:textId="77777777" w:rsidTr="00F5146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8DCA14A" w14:textId="77777777" w:rsidR="00913821" w:rsidRPr="00EC4287" w:rsidRDefault="00913821" w:rsidP="0091382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1" w:type="dxa"/>
            <w:vAlign w:val="bottom"/>
          </w:tcPr>
          <w:p w14:paraId="132441E4" w14:textId="77777777" w:rsidR="00913821" w:rsidRPr="00EC4287" w:rsidRDefault="00913821" w:rsidP="00913821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71008F88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D8F4E17" w14:textId="77777777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DB3A198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2F4B2ADF" w14:textId="1119772D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1B88101" w14:textId="77777777" w:rsidR="00913821" w:rsidRPr="00EC4287" w:rsidRDefault="00913821" w:rsidP="00913821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</w:tcPr>
          <w:p w14:paraId="4E39F4F4" w14:textId="77777777" w:rsidR="00913821" w:rsidRPr="00EC4287" w:rsidRDefault="00913821" w:rsidP="00913821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</w:tcPr>
          <w:p w14:paraId="20771C92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48FBE0C" w14:textId="77777777" w:rsidR="00913821" w:rsidRPr="00EC4287" w:rsidRDefault="00913821" w:rsidP="00913821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13821" w:rsidRPr="00EC4287" w14:paraId="09D6CC3D" w14:textId="77777777" w:rsidTr="00F5146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3C8220" w14:textId="77777777" w:rsidR="00913821" w:rsidRPr="00EC4287" w:rsidRDefault="00913821" w:rsidP="00913821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1" w:type="dxa"/>
            <w:vAlign w:val="bottom"/>
          </w:tcPr>
          <w:p w14:paraId="7B58C77C" w14:textId="0D0D31C6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185,013</w:t>
            </w:r>
          </w:p>
        </w:tc>
        <w:tc>
          <w:tcPr>
            <w:tcW w:w="239" w:type="dxa"/>
            <w:vAlign w:val="bottom"/>
          </w:tcPr>
          <w:p w14:paraId="17E9D34A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05B7F73" w14:textId="4E3B1E8B" w:rsidR="00913821" w:rsidRPr="00EC4287" w:rsidRDefault="00913821" w:rsidP="00913821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1350FC8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7BAB3D8D" w14:textId="4D0F9B61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42,713</w:t>
            </w:r>
          </w:p>
        </w:tc>
        <w:tc>
          <w:tcPr>
            <w:tcW w:w="270" w:type="dxa"/>
            <w:gridSpan w:val="2"/>
            <w:vAlign w:val="bottom"/>
          </w:tcPr>
          <w:p w14:paraId="736546E7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F5DEF5A" w14:textId="6AC8ACC1" w:rsidR="00913821" w:rsidRPr="00EC4287" w:rsidRDefault="00913821" w:rsidP="00913821">
            <w:pPr>
              <w:tabs>
                <w:tab w:val="decimal" w:pos="646"/>
              </w:tabs>
              <w:ind w:right="3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</w:tcPr>
          <w:p w14:paraId="21B404AC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23FE13" w14:textId="2F98641F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227,726</w:t>
            </w:r>
          </w:p>
        </w:tc>
      </w:tr>
      <w:tr w:rsidR="00913821" w:rsidRPr="00EC4287" w14:paraId="1E77D26E" w14:textId="77777777" w:rsidTr="00F5146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065EF85" w14:textId="77777777" w:rsidR="00913821" w:rsidRPr="00EC4287" w:rsidRDefault="00913821" w:rsidP="00913821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26D00" w14:textId="0445C46B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416</w:t>
            </w:r>
          </w:p>
        </w:tc>
        <w:tc>
          <w:tcPr>
            <w:tcW w:w="239" w:type="dxa"/>
            <w:vAlign w:val="bottom"/>
          </w:tcPr>
          <w:p w14:paraId="3F3C6EDE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61AA3" w14:textId="038CF778" w:rsidR="00913821" w:rsidRPr="00EC4287" w:rsidRDefault="00913821" w:rsidP="00913821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9E8867B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BD70D" w14:textId="51FE6BB8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33,267</w:t>
            </w:r>
          </w:p>
        </w:tc>
        <w:tc>
          <w:tcPr>
            <w:tcW w:w="270" w:type="dxa"/>
            <w:gridSpan w:val="2"/>
            <w:vAlign w:val="bottom"/>
          </w:tcPr>
          <w:p w14:paraId="21F5FAAC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E5001" w14:textId="2877435E" w:rsidR="00913821" w:rsidRPr="00EC4287" w:rsidRDefault="00913821" w:rsidP="0091382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(33,683)</w:t>
            </w:r>
          </w:p>
        </w:tc>
        <w:tc>
          <w:tcPr>
            <w:tcW w:w="270" w:type="dxa"/>
            <w:gridSpan w:val="2"/>
            <w:vAlign w:val="bottom"/>
          </w:tcPr>
          <w:p w14:paraId="7870270D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7251F" w14:textId="0260389B" w:rsidR="00913821" w:rsidRPr="00EC4287" w:rsidRDefault="00913821" w:rsidP="00913821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13821" w:rsidRPr="00EC4287" w14:paraId="5AD15F16" w14:textId="77777777" w:rsidTr="00F5146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D09A54" w14:textId="77777777" w:rsidR="00913821" w:rsidRPr="00EC4287" w:rsidRDefault="00913821" w:rsidP="00913821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D8216" w14:textId="4068426A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1,102,322</w:t>
            </w:r>
          </w:p>
        </w:tc>
        <w:tc>
          <w:tcPr>
            <w:tcW w:w="239" w:type="dxa"/>
            <w:vAlign w:val="bottom"/>
          </w:tcPr>
          <w:p w14:paraId="27346813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8971D4" w14:textId="7AC8A783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486,760</w:t>
            </w:r>
          </w:p>
        </w:tc>
        <w:tc>
          <w:tcPr>
            <w:tcW w:w="270" w:type="dxa"/>
            <w:vAlign w:val="bottom"/>
          </w:tcPr>
          <w:p w14:paraId="53E08C16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6AF910" w14:textId="7ECF369C" w:rsidR="00913821" w:rsidRPr="00EC4287" w:rsidRDefault="00913821" w:rsidP="0011456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75,980</w:t>
            </w:r>
          </w:p>
        </w:tc>
        <w:tc>
          <w:tcPr>
            <w:tcW w:w="270" w:type="dxa"/>
            <w:gridSpan w:val="2"/>
            <w:vAlign w:val="bottom"/>
          </w:tcPr>
          <w:p w14:paraId="6AE1C92E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FD8E7" w14:textId="6E6EFFC5" w:rsidR="00913821" w:rsidRPr="00EC4287" w:rsidRDefault="00913821" w:rsidP="00913821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(278,330)</w:t>
            </w:r>
          </w:p>
        </w:tc>
        <w:tc>
          <w:tcPr>
            <w:tcW w:w="270" w:type="dxa"/>
            <w:gridSpan w:val="2"/>
            <w:vAlign w:val="bottom"/>
          </w:tcPr>
          <w:p w14:paraId="76610509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B1280" w14:textId="33572792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1,386,732</w:t>
            </w:r>
          </w:p>
        </w:tc>
      </w:tr>
      <w:tr w:rsidR="00913821" w:rsidRPr="00EC4287" w14:paraId="5F8FEFDD" w14:textId="77777777" w:rsidTr="00F5146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D39BDBD" w14:textId="77777777" w:rsidR="00913821" w:rsidRPr="00EC4287" w:rsidRDefault="00913821" w:rsidP="00913821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30D7F9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3BDA3CE8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F54C4" w14:textId="77777777" w:rsidR="00913821" w:rsidRPr="00EC4287" w:rsidRDefault="00913821" w:rsidP="00913821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6A43BDCA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4DF60" w14:textId="77777777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8A3C6A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CA6D8" w14:textId="77777777" w:rsidR="00913821" w:rsidRPr="00EC4287" w:rsidRDefault="00913821" w:rsidP="00913821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D97B5F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EA941" w14:textId="77777777" w:rsidR="00913821" w:rsidRPr="00EC4287" w:rsidRDefault="00913821" w:rsidP="00913821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913821" w:rsidRPr="00EC4287" w14:paraId="4E804ED1" w14:textId="77777777" w:rsidTr="00F5146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FF1D58A" w14:textId="77777777" w:rsidR="00913821" w:rsidRPr="00EC4287" w:rsidRDefault="00913821" w:rsidP="0091382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11" w:type="dxa"/>
            <w:vAlign w:val="bottom"/>
          </w:tcPr>
          <w:p w14:paraId="6B99EA51" w14:textId="3195E162" w:rsidR="00913821" w:rsidRPr="00EC4287" w:rsidRDefault="00913821" w:rsidP="0011456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(424,142)</w:t>
            </w:r>
          </w:p>
        </w:tc>
        <w:tc>
          <w:tcPr>
            <w:tcW w:w="239" w:type="dxa"/>
            <w:vAlign w:val="bottom"/>
          </w:tcPr>
          <w:p w14:paraId="0ABF27CE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266BF68" w14:textId="5DF4422B" w:rsidR="00913821" w:rsidRPr="00EC4287" w:rsidRDefault="00913821" w:rsidP="0091382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(252,300)</w:t>
            </w:r>
          </w:p>
        </w:tc>
        <w:tc>
          <w:tcPr>
            <w:tcW w:w="270" w:type="dxa"/>
            <w:vAlign w:val="bottom"/>
          </w:tcPr>
          <w:p w14:paraId="1AC9F41E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50A6D5A0" w14:textId="7E9B5617" w:rsidR="00913821" w:rsidRPr="00EC4287" w:rsidRDefault="00913821" w:rsidP="0011456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(1,013)</w:t>
            </w:r>
          </w:p>
        </w:tc>
        <w:tc>
          <w:tcPr>
            <w:tcW w:w="270" w:type="dxa"/>
            <w:gridSpan w:val="2"/>
            <w:vAlign w:val="bottom"/>
          </w:tcPr>
          <w:p w14:paraId="2B5E33D7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7F79B57" w14:textId="2842B4D5" w:rsidR="00913821" w:rsidRPr="00EC4287" w:rsidRDefault="00913821" w:rsidP="00114565">
            <w:pPr>
              <w:tabs>
                <w:tab w:val="clear" w:pos="680"/>
                <w:tab w:val="left" w:pos="685"/>
              </w:tabs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249,858</w:t>
            </w:r>
          </w:p>
        </w:tc>
        <w:tc>
          <w:tcPr>
            <w:tcW w:w="270" w:type="dxa"/>
            <w:gridSpan w:val="2"/>
            <w:vAlign w:val="bottom"/>
          </w:tcPr>
          <w:p w14:paraId="510F4972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2818962" w14:textId="22200840" w:rsidR="00913821" w:rsidRPr="00EC4287" w:rsidRDefault="00913821" w:rsidP="0091382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(427,597)</w:t>
            </w:r>
          </w:p>
        </w:tc>
      </w:tr>
      <w:tr w:rsidR="00913821" w:rsidRPr="00EC4287" w14:paraId="39DA3324" w14:textId="77777777" w:rsidTr="00F5146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B5C7614" w14:textId="77777777" w:rsidR="00913821" w:rsidRPr="00EC4287" w:rsidRDefault="00913821" w:rsidP="00913821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AA20E" w14:textId="41E953EB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678,180</w:t>
            </w:r>
          </w:p>
        </w:tc>
        <w:tc>
          <w:tcPr>
            <w:tcW w:w="239" w:type="dxa"/>
            <w:vAlign w:val="bottom"/>
          </w:tcPr>
          <w:p w14:paraId="1F979CD3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804CD" w14:textId="2F4541F4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234,460</w:t>
            </w:r>
          </w:p>
        </w:tc>
        <w:tc>
          <w:tcPr>
            <w:tcW w:w="270" w:type="dxa"/>
            <w:vAlign w:val="bottom"/>
          </w:tcPr>
          <w:p w14:paraId="2F8CDE27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3420D" w14:textId="0EFFF07B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74,967</w:t>
            </w:r>
          </w:p>
        </w:tc>
        <w:tc>
          <w:tcPr>
            <w:tcW w:w="270" w:type="dxa"/>
            <w:gridSpan w:val="2"/>
            <w:vAlign w:val="bottom"/>
          </w:tcPr>
          <w:p w14:paraId="2B79DC4B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4EE7A" w14:textId="0BB95310" w:rsidR="00913821" w:rsidRPr="00EC4287" w:rsidRDefault="00913821" w:rsidP="00913821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(28,472)</w:t>
            </w:r>
          </w:p>
        </w:tc>
        <w:tc>
          <w:tcPr>
            <w:tcW w:w="270" w:type="dxa"/>
            <w:gridSpan w:val="2"/>
            <w:vAlign w:val="bottom"/>
          </w:tcPr>
          <w:p w14:paraId="413DB83B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17749" w14:textId="5FB43F03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959,135</w:t>
            </w:r>
          </w:p>
        </w:tc>
      </w:tr>
      <w:tr w:rsidR="00913821" w:rsidRPr="00EC4287" w14:paraId="431053A5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2E8BD3B" w14:textId="77777777" w:rsidR="00913821" w:rsidRPr="00EC4287" w:rsidRDefault="00913821" w:rsidP="00913821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290C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7612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70AC" w14:textId="77777777" w:rsidR="00913821" w:rsidRPr="00EC4287" w:rsidRDefault="00913821" w:rsidP="0091382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520B" w14:textId="77777777" w:rsidR="00913821" w:rsidRPr="00EC4287" w:rsidRDefault="00913821" w:rsidP="00913821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6EDA" w14:textId="77777777" w:rsidR="00913821" w:rsidRPr="00EC4287" w:rsidRDefault="00913821" w:rsidP="00913821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6887" w14:textId="77777777" w:rsidR="00913821" w:rsidRPr="00EC4287" w:rsidRDefault="00913821" w:rsidP="0091382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D9E2" w14:textId="77777777" w:rsidR="00913821" w:rsidRPr="00EC4287" w:rsidRDefault="00913821" w:rsidP="00913821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A0F3" w14:textId="77777777" w:rsidR="00913821" w:rsidRPr="00EC4287" w:rsidRDefault="00913821" w:rsidP="0091382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48D7" w14:textId="77777777" w:rsidR="00913821" w:rsidRPr="00EC4287" w:rsidRDefault="00913821" w:rsidP="00913821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C22A1" w:rsidRPr="00EC4287" w14:paraId="530C4F08" w14:textId="77777777" w:rsidTr="000B4D3A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65BE60" w14:textId="77777777" w:rsidR="000C22A1" w:rsidRPr="00EC4287" w:rsidRDefault="000C22A1" w:rsidP="000C22A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561F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B6A8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2B3D" w14:textId="77777777" w:rsidR="000C22A1" w:rsidRPr="00EC4287" w:rsidRDefault="000C22A1" w:rsidP="000C22A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A5B1" w14:textId="77777777" w:rsidR="000C22A1" w:rsidRPr="00EC4287" w:rsidRDefault="000C22A1" w:rsidP="000C22A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4BAB" w14:textId="77777777" w:rsidR="000C22A1" w:rsidRPr="00EC4287" w:rsidRDefault="000C22A1" w:rsidP="000C22A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CD31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A41E" w14:textId="77777777" w:rsidR="000C22A1" w:rsidRPr="00EC4287" w:rsidRDefault="000C22A1" w:rsidP="000C22A1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1281" w14:textId="77777777" w:rsidR="000C22A1" w:rsidRPr="00EC4287" w:rsidRDefault="000C22A1" w:rsidP="000C22A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87F9F39" w14:textId="460C818A" w:rsidR="000C22A1" w:rsidRPr="00EC4287" w:rsidRDefault="000C22A1" w:rsidP="000C22A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(419,418)</w:t>
            </w:r>
          </w:p>
        </w:tc>
      </w:tr>
      <w:tr w:rsidR="000C22A1" w:rsidRPr="00EC4287" w14:paraId="669006F2" w14:textId="77777777" w:rsidTr="000B4D3A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A40D387" w14:textId="77777777" w:rsidR="000C22A1" w:rsidRPr="00EC4287" w:rsidRDefault="000C22A1" w:rsidP="000C22A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B1EB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4FF9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E7DC" w14:textId="77777777" w:rsidR="000C22A1" w:rsidRPr="00EC4287" w:rsidRDefault="000C22A1" w:rsidP="000C22A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CC0C" w14:textId="77777777" w:rsidR="000C22A1" w:rsidRPr="00EC4287" w:rsidRDefault="000C22A1" w:rsidP="000C22A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4BC21" w14:textId="77777777" w:rsidR="000C22A1" w:rsidRPr="00EC4287" w:rsidRDefault="000C22A1" w:rsidP="000C22A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1AAD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62CC6" w14:textId="77777777" w:rsidR="000C22A1" w:rsidRPr="00EC4287" w:rsidRDefault="000C22A1" w:rsidP="000C22A1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7E2B" w14:textId="77777777" w:rsidR="000C22A1" w:rsidRPr="00EC4287" w:rsidRDefault="000C22A1" w:rsidP="000C22A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B53A71" w14:textId="19B6674F" w:rsidR="000C22A1" w:rsidRPr="00EC4287" w:rsidRDefault="000C22A1" w:rsidP="000C22A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402490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269,386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0C22A1" w:rsidRPr="00EC4287" w14:paraId="12C10D05" w14:textId="77777777" w:rsidTr="008C5080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E676288" w14:textId="5ED02BBF" w:rsidR="000C22A1" w:rsidRPr="00EC4287" w:rsidRDefault="000C22A1" w:rsidP="000C22A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BD579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432B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BC03" w14:textId="77777777" w:rsidR="000C22A1" w:rsidRPr="00EC4287" w:rsidRDefault="000C22A1" w:rsidP="000C22A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8E70" w14:textId="77777777" w:rsidR="000C22A1" w:rsidRPr="00EC4287" w:rsidRDefault="000C22A1" w:rsidP="000C22A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463C" w14:textId="77777777" w:rsidR="000C22A1" w:rsidRPr="00EC4287" w:rsidRDefault="000C22A1" w:rsidP="000C22A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6D34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0BAD" w14:textId="77777777" w:rsidR="000C22A1" w:rsidRPr="00EC4287" w:rsidRDefault="000C22A1" w:rsidP="000C22A1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D6FF" w14:textId="77777777" w:rsidR="000C22A1" w:rsidRPr="00EC4287" w:rsidRDefault="000C22A1" w:rsidP="000C22A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075D034" w14:textId="18FB08DB" w:rsidR="000C22A1" w:rsidRPr="00EC4287" w:rsidRDefault="000C22A1" w:rsidP="000C22A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382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Pr="0091382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0,992)</w:t>
            </w:r>
          </w:p>
        </w:tc>
      </w:tr>
      <w:tr w:rsidR="000C22A1" w:rsidRPr="00EC4287" w14:paraId="509B331E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1D4027" w14:textId="77777777" w:rsidR="000C22A1" w:rsidRPr="00EC4287" w:rsidRDefault="000C22A1" w:rsidP="000C22A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C8A5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4FCA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B6CC" w14:textId="77777777" w:rsidR="000C22A1" w:rsidRPr="00EC4287" w:rsidRDefault="000C22A1" w:rsidP="000C22A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95B7" w14:textId="77777777" w:rsidR="000C22A1" w:rsidRPr="00EC4287" w:rsidRDefault="000C22A1" w:rsidP="000C22A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4CA6" w14:textId="77777777" w:rsidR="000C22A1" w:rsidRPr="00EC4287" w:rsidRDefault="000C22A1" w:rsidP="000C22A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3480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F52E" w14:textId="77777777" w:rsidR="000C22A1" w:rsidRPr="00EC4287" w:rsidRDefault="000C22A1" w:rsidP="000C22A1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C818" w14:textId="77777777" w:rsidR="000C22A1" w:rsidRPr="00EC4287" w:rsidRDefault="000C22A1" w:rsidP="000C22A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0727" w14:textId="613685A4" w:rsidR="000C22A1" w:rsidRPr="00EC4287" w:rsidRDefault="000C22A1" w:rsidP="000C22A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(7,698)</w:t>
            </w:r>
          </w:p>
        </w:tc>
      </w:tr>
      <w:tr w:rsidR="000C22A1" w:rsidRPr="00EC4287" w14:paraId="10F77625" w14:textId="77777777" w:rsidTr="00AF0CA2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4CA7E9" w14:textId="77777777" w:rsidR="000C22A1" w:rsidRPr="00EC4287" w:rsidRDefault="000C22A1" w:rsidP="000C22A1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24646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EC0DB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93860" w14:textId="77777777" w:rsidR="000C22A1" w:rsidRPr="00EC4287" w:rsidRDefault="000C22A1" w:rsidP="000C22A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471CB" w14:textId="77777777" w:rsidR="000C22A1" w:rsidRPr="00EC4287" w:rsidRDefault="000C22A1" w:rsidP="000C22A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E7E6B" w14:textId="77777777" w:rsidR="000C22A1" w:rsidRPr="00EC4287" w:rsidRDefault="000C22A1" w:rsidP="000C22A1">
            <w:pPr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4AA82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E1CAF" w14:textId="77777777" w:rsidR="000C22A1" w:rsidRPr="00EC4287" w:rsidRDefault="000C22A1" w:rsidP="000C22A1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8F4F26" w14:textId="77777777" w:rsidR="000C22A1" w:rsidRPr="00EC4287" w:rsidRDefault="000C22A1" w:rsidP="000C22A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DC3C05" w14:textId="67013CF7" w:rsidR="000C22A1" w:rsidRPr="00EC4287" w:rsidRDefault="00311DFF" w:rsidP="000C22A1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</w:t>
            </w:r>
            <w:r w:rsidR="000C22A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641</w:t>
            </w:r>
          </w:p>
        </w:tc>
      </w:tr>
    </w:tbl>
    <w:p w14:paraId="099045E7" w14:textId="77777777" w:rsidR="00724DB3" w:rsidRPr="00EC4287" w:rsidRDefault="00724DB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"/>
          <w:szCs w:val="2"/>
        </w:rPr>
      </w:pPr>
    </w:p>
    <w:p w14:paraId="6E446D56" w14:textId="169E3918" w:rsidR="00BD3370" w:rsidRPr="00EC4287" w:rsidRDefault="00BD33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90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00"/>
        <w:gridCol w:w="1111"/>
        <w:gridCol w:w="239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F96261" w:rsidRPr="00EC4287" w14:paraId="0C31F9F2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E0971B" w14:textId="77777777" w:rsidR="00F96261" w:rsidRPr="00EC4287" w:rsidRDefault="00F96261" w:rsidP="00A66476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1CEA8" w14:textId="77777777" w:rsidR="00F96261" w:rsidRPr="00EC4287" w:rsidRDefault="00F96261" w:rsidP="00A66476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6261" w:rsidRPr="00EC4287" w14:paraId="678D5838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44E7694" w14:textId="77777777" w:rsidR="00F96261" w:rsidRPr="00EC4287" w:rsidRDefault="00F96261" w:rsidP="00A6647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0127F86A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571BCAB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75FD4E0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7651D8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02E9559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62454EC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ADA9031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DDA72F4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78DB98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6261" w:rsidRPr="00EC4287" w14:paraId="1338CB85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7E3BE1" w14:textId="77777777" w:rsidR="00F96261" w:rsidRPr="00EC4287" w:rsidRDefault="00F96261" w:rsidP="00A66476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69CBF0EA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FE63A77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E5DD1EE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B641E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4C7F67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CC08E92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22A84CF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4359FCA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83FD0C5" w14:textId="77777777" w:rsidR="00F96261" w:rsidRPr="00EC4287" w:rsidRDefault="00F96261" w:rsidP="00A6647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261" w:rsidRPr="00EC4287" w14:paraId="38411782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04E45867" w14:textId="77777777" w:rsidR="00F96261" w:rsidRPr="00EC4287" w:rsidRDefault="00F96261" w:rsidP="00A66476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47202BE7" w14:textId="77777777" w:rsidR="00F96261" w:rsidRPr="00EC4287" w:rsidRDefault="00F96261" w:rsidP="00A66476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96261" w:rsidRPr="00EC4287" w14:paraId="223AC81A" w14:textId="77777777" w:rsidTr="00A66476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342FA0DB" w14:textId="77777777" w:rsidR="00F96261" w:rsidRPr="00EC4287" w:rsidRDefault="00F96261" w:rsidP="00A66476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</w:tr>
      <w:tr w:rsidR="00F96261" w:rsidRPr="00EC4287" w14:paraId="43D7285F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5F6B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69285AC5" w14:textId="77777777" w:rsidR="00F96261" w:rsidRPr="00EC4287" w:rsidRDefault="00F96261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8" w:right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2F1BAC" w14:textId="77777777" w:rsidR="00F96261" w:rsidRPr="00EC4287" w:rsidRDefault="00F96261" w:rsidP="00A66476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64562BC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E9AA8C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0BE6A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D59E3B" w14:textId="77777777" w:rsidR="00F96261" w:rsidRPr="00EC4287" w:rsidRDefault="00F96261" w:rsidP="00A66476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242056" w14:textId="77777777" w:rsidR="00F96261" w:rsidRPr="00EC4287" w:rsidRDefault="00F96261" w:rsidP="00A66476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97A75" w14:textId="77777777" w:rsidR="00F96261" w:rsidRPr="00EC4287" w:rsidRDefault="00F96261" w:rsidP="00A66476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DB8DAE" w14:textId="77777777" w:rsidR="00F96261" w:rsidRPr="00EC4287" w:rsidRDefault="00F96261" w:rsidP="00A66476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96261" w:rsidRPr="00EC4287" w14:paraId="7FF3BFFC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AE63" w14:textId="77777777" w:rsidR="00F96261" w:rsidRPr="00EC4287" w:rsidRDefault="00F96261" w:rsidP="00A6647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2D8B0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1,092,109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FD824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3AED3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319,414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6B503" w14:textId="77777777" w:rsidR="00F96261" w:rsidRPr="00EC4287" w:rsidRDefault="00F96261" w:rsidP="00A66476">
            <w:pPr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AFE32" w14:textId="77777777" w:rsidR="00F96261" w:rsidRPr="00EC4287" w:rsidRDefault="00F96261" w:rsidP="00A66476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6904C" w14:textId="77777777" w:rsidR="00F96261" w:rsidRPr="00EC4287" w:rsidRDefault="00F96261" w:rsidP="00A66476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A55B3" w14:textId="77777777" w:rsidR="00F96261" w:rsidRPr="00EC4287" w:rsidRDefault="00F96261" w:rsidP="00A66476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E16A6AB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4C484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1,411,523</w:t>
            </w:r>
          </w:p>
        </w:tc>
      </w:tr>
      <w:tr w:rsidR="00F96261" w:rsidRPr="00EC4287" w14:paraId="131FE90F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240D" w14:textId="77777777" w:rsidR="00F96261" w:rsidRPr="00EC4287" w:rsidRDefault="00F96261" w:rsidP="00A6647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8EA26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132,978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BB56E" w14:textId="77777777" w:rsidR="00F96261" w:rsidRPr="00EC4287" w:rsidRDefault="00F96261" w:rsidP="00A66476">
            <w:pPr>
              <w:tabs>
                <w:tab w:val="decimal" w:pos="61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C2017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159,091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7F81B" w14:textId="77777777" w:rsidR="00F96261" w:rsidRPr="00EC4287" w:rsidRDefault="00F96261" w:rsidP="00A66476">
            <w:pPr>
              <w:tabs>
                <w:tab w:val="decimal" w:pos="615"/>
              </w:tabs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61747" w14:textId="77777777" w:rsidR="00F96261" w:rsidRPr="00EC4287" w:rsidRDefault="00F96261" w:rsidP="00A66476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7AED2" w14:textId="77777777" w:rsidR="00F96261" w:rsidRPr="00EC4287" w:rsidRDefault="00F96261" w:rsidP="00A66476">
            <w:pPr>
              <w:tabs>
                <w:tab w:val="decimal" w:pos="504"/>
                <w:tab w:val="decimal" w:pos="61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A98AF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(292,069)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606F15" w14:textId="77777777" w:rsidR="00F96261" w:rsidRPr="00EC4287" w:rsidRDefault="00F96261" w:rsidP="00A66476">
            <w:pPr>
              <w:tabs>
                <w:tab w:val="clear" w:pos="907"/>
                <w:tab w:val="decimal" w:pos="615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2359F" w14:textId="77777777" w:rsidR="00F96261" w:rsidRPr="00EC4287" w:rsidRDefault="00F96261" w:rsidP="00A66476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F96261" w:rsidRPr="00EC4287" w14:paraId="0DEC1C22" w14:textId="77777777" w:rsidTr="00A66476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A3CA530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9F9E2" w14:textId="77777777" w:rsidR="00F96261" w:rsidRPr="00EC4287" w:rsidRDefault="00F96261" w:rsidP="00A66476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4059B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7CF1F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19A7F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0E9DC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849BC" w14:textId="77777777" w:rsidR="00F96261" w:rsidRPr="00EC4287" w:rsidRDefault="00F96261" w:rsidP="00A66476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1563C" w14:textId="77777777" w:rsidR="00F96261" w:rsidRPr="00EC4287" w:rsidRDefault="00F96261" w:rsidP="00A66476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F62AB1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09B8B" w14:textId="77777777" w:rsidR="00F96261" w:rsidRPr="00EC4287" w:rsidRDefault="00F96261" w:rsidP="00A66476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96261" w:rsidRPr="00EC4287" w14:paraId="0C9A29A6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60008E9" w14:textId="77777777" w:rsidR="00F96261" w:rsidRPr="00EC4287" w:rsidRDefault="00F96261" w:rsidP="00A6647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2B434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234,190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F565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E20FA" w14:textId="77777777" w:rsidR="00F96261" w:rsidRPr="00EC4287" w:rsidRDefault="00F96261" w:rsidP="00A66476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3BEE8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FAAF1" w14:textId="102CB1B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="006B0C9C" w:rsidRPr="006B0C9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6B0C9C" w:rsidRPr="006B0C9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DAAA1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7BC79" w14:textId="77777777" w:rsidR="00F96261" w:rsidRPr="00EC4287" w:rsidRDefault="00F96261" w:rsidP="00A66476">
            <w:pPr>
              <w:tabs>
                <w:tab w:val="decimal" w:pos="646"/>
              </w:tabs>
              <w:ind w:right="3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A673EE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A429C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281,963</w:t>
            </w:r>
          </w:p>
        </w:tc>
      </w:tr>
      <w:tr w:rsidR="00F96261" w:rsidRPr="00EC4287" w14:paraId="3BF8A448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13C8A04" w14:textId="77777777" w:rsidR="00F96261" w:rsidRPr="00EC4287" w:rsidRDefault="00F96261" w:rsidP="00A6647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78495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2,218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2CC3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FE624" w14:textId="77777777" w:rsidR="00F96261" w:rsidRPr="00EC4287" w:rsidRDefault="00F96261" w:rsidP="00A66476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E0D9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AC2A5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30,598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9F74E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12A20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(32,816)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EFB4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DC3AE" w14:textId="77777777" w:rsidR="00F96261" w:rsidRPr="00EC4287" w:rsidRDefault="00F96261" w:rsidP="00A66476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F96261" w:rsidRPr="00EC4287" w14:paraId="140A23F5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CC32F3A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F7B270" w14:textId="74B2E6F2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1,46</w:t>
            </w:r>
            <w:r w:rsidR="006B0C9C" w:rsidRPr="006B0C9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6B0C9C" w:rsidRPr="006B0C9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49</w:t>
            </w: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61E2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08E3DB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478,505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30B6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CB7C2E" w14:textId="30E5E4DD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78,</w:t>
            </w:r>
            <w:r w:rsidR="006B0C9C" w:rsidRPr="006B0C9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371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9DD1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1E421B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(324,885)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D4DC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4C799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1,693,486</w:t>
            </w:r>
          </w:p>
        </w:tc>
      </w:tr>
      <w:tr w:rsidR="00F96261" w:rsidRPr="00EC4287" w14:paraId="63F8EE35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122CB8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A69F5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FB10C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7F96B" w14:textId="77777777" w:rsidR="00F96261" w:rsidRPr="00EC4287" w:rsidRDefault="00F96261" w:rsidP="00A66476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85276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07BD8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BD46D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7133F7" w14:textId="77777777" w:rsidR="00F96261" w:rsidRPr="00EC4287" w:rsidRDefault="00F96261" w:rsidP="00A66476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34073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C850C" w14:textId="77777777" w:rsidR="00F96261" w:rsidRPr="00EC4287" w:rsidRDefault="00F96261" w:rsidP="00A66476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F96261" w:rsidRPr="00EC4287" w14:paraId="773C728A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D740B7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A809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(449,349)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4F43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6B00F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(195,265)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E672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189B2" w14:textId="77777777" w:rsidR="00F96261" w:rsidRPr="00EC4287" w:rsidRDefault="00F96261" w:rsidP="00A66476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C22D0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8BC3" w14:textId="77777777" w:rsidR="00F96261" w:rsidRPr="00EC4287" w:rsidRDefault="00F96261" w:rsidP="00A66476">
            <w:pPr>
              <w:tabs>
                <w:tab w:val="clear" w:pos="680"/>
                <w:tab w:val="left" w:pos="762"/>
              </w:tabs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298,936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E779A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F3EE4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(345,678)</w:t>
            </w:r>
          </w:p>
        </w:tc>
      </w:tr>
      <w:tr w:rsidR="00F96261" w:rsidRPr="00EC4287" w14:paraId="63DF81E9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502FD6F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C17B58" w14:textId="1C125B0A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1,01</w:t>
            </w:r>
            <w:r w:rsidR="006B0C9C" w:rsidRPr="006B0C9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6B0C9C" w:rsidRPr="006B0C9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</w:t>
            </w: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A7A7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D6C7D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283,240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7C170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24D137" w14:textId="04E4D645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78,</w:t>
            </w:r>
            <w:r w:rsidR="006B0C9C" w:rsidRPr="006B0C9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37</w:t>
            </w: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AD132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B83711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(25,949)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56F7A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26F2B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1,347,808</w:t>
            </w:r>
          </w:p>
        </w:tc>
      </w:tr>
      <w:tr w:rsidR="00F96261" w:rsidRPr="00EC4287" w14:paraId="0A890C7B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087B7D1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3942F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9EF3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9BE2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6EB24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AD34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C77A9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6B15" w14:textId="77777777" w:rsidR="00F96261" w:rsidRPr="00EC4287" w:rsidRDefault="00F96261" w:rsidP="00A66476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D28E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67D4" w14:textId="77777777" w:rsidR="00F96261" w:rsidRPr="00EC4287" w:rsidRDefault="00F96261" w:rsidP="00A66476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F96261" w:rsidRPr="00EC4287" w14:paraId="0775467C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6B083B4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72FE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7BF9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E97A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EE6B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7DDF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CFB8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9B7C" w14:textId="77777777" w:rsidR="00F96261" w:rsidRPr="00EC4287" w:rsidRDefault="00F96261" w:rsidP="00A66476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D57C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F68D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(640,001)</w:t>
            </w:r>
          </w:p>
        </w:tc>
      </w:tr>
      <w:tr w:rsidR="00F96261" w:rsidRPr="00EC4287" w14:paraId="49FCDBCC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91DAC8F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1B58D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C6A1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6D140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5805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B9482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CE6CB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EA99F" w14:textId="77777777" w:rsidR="00F96261" w:rsidRPr="00EC4287" w:rsidRDefault="00F96261" w:rsidP="00A66476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3B95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0C907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(424,118)</w:t>
            </w:r>
          </w:p>
        </w:tc>
      </w:tr>
      <w:tr w:rsidR="000C22A1" w:rsidRPr="00EC4287" w14:paraId="69E8EC85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488FB2D" w14:textId="0F8FA54F" w:rsidR="000C22A1" w:rsidRPr="00EC4287" w:rsidRDefault="000C22A1" w:rsidP="000C22A1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8AD90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73A57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EAF5" w14:textId="77777777" w:rsidR="000C22A1" w:rsidRPr="00EC4287" w:rsidRDefault="000C22A1" w:rsidP="000C22A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7A32" w14:textId="77777777" w:rsidR="000C22A1" w:rsidRPr="00EC4287" w:rsidRDefault="000C22A1" w:rsidP="000C22A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384B0" w14:textId="77777777" w:rsidR="000C22A1" w:rsidRPr="00EC4287" w:rsidRDefault="000C22A1" w:rsidP="000C22A1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63A70" w14:textId="77777777" w:rsidR="000C22A1" w:rsidRPr="00EC4287" w:rsidRDefault="000C22A1" w:rsidP="000C22A1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C71C" w14:textId="77777777" w:rsidR="000C22A1" w:rsidRPr="00EC4287" w:rsidRDefault="000C22A1" w:rsidP="000C22A1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50A4" w14:textId="77777777" w:rsidR="000C22A1" w:rsidRPr="00EC4287" w:rsidRDefault="000C22A1" w:rsidP="000C22A1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8AC1" w14:textId="77777777" w:rsidR="000C22A1" w:rsidRPr="00EC4287" w:rsidRDefault="000C22A1" w:rsidP="000C22A1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(231,189)</w:t>
            </w:r>
          </w:p>
        </w:tc>
      </w:tr>
      <w:tr w:rsidR="00F96261" w:rsidRPr="00EC4287" w14:paraId="294FD61F" w14:textId="77777777" w:rsidTr="00A66476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7C6A56D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50AC9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7FBC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2A69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D330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DB880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B4BB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1468C" w14:textId="77777777" w:rsidR="00F96261" w:rsidRPr="00EC4287" w:rsidRDefault="00F96261" w:rsidP="00A66476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2FD0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3F4A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(5,363)</w:t>
            </w:r>
          </w:p>
        </w:tc>
      </w:tr>
      <w:tr w:rsidR="00F96261" w:rsidRPr="00EC4287" w14:paraId="414D6134" w14:textId="77777777" w:rsidTr="00A66476">
        <w:trPr>
          <w:cantSplit/>
        </w:trPr>
        <w:tc>
          <w:tcPr>
            <w:tcW w:w="381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6D62DBD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59AA2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ECC8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6369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9A2C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5A88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BF75C" w14:textId="77777777" w:rsidR="00F96261" w:rsidRPr="00EC4287" w:rsidRDefault="00F96261" w:rsidP="00A66476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6A1A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C2D94" w14:textId="77777777" w:rsidR="00F96261" w:rsidRPr="00EC4287" w:rsidRDefault="00F96261" w:rsidP="00A66476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(1,456)</w:t>
            </w:r>
          </w:p>
        </w:tc>
      </w:tr>
      <w:tr w:rsidR="00F96261" w:rsidRPr="00EC4287" w14:paraId="366B4CDD" w14:textId="77777777" w:rsidTr="00A66476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096EAF2" w14:textId="77777777" w:rsidR="00F96261" w:rsidRPr="00EC4287" w:rsidRDefault="00F96261" w:rsidP="00A66476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024B3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CB841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54532" w14:textId="77777777" w:rsidR="00F96261" w:rsidRPr="00EC4287" w:rsidRDefault="00F96261" w:rsidP="00A66476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C4FC0" w14:textId="77777777" w:rsidR="00F96261" w:rsidRPr="00EC4287" w:rsidRDefault="00F96261" w:rsidP="00A66476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C689D" w14:textId="77777777" w:rsidR="00F96261" w:rsidRPr="00EC4287" w:rsidRDefault="00F96261" w:rsidP="00A66476">
            <w:pPr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65695" w14:textId="77777777" w:rsidR="00F96261" w:rsidRPr="00EC4287" w:rsidRDefault="00F96261" w:rsidP="00A66476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5C3B" w14:textId="77777777" w:rsidR="00F96261" w:rsidRPr="00EC4287" w:rsidRDefault="00F96261" w:rsidP="00A66476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5335ED" w14:textId="77777777" w:rsidR="00F96261" w:rsidRPr="00EC4287" w:rsidRDefault="00F96261" w:rsidP="00A66476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488D8D" w14:textId="77777777" w:rsidR="00F96261" w:rsidRPr="00EC4287" w:rsidRDefault="00F96261" w:rsidP="00A66476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  <w:r w:rsidRPr="00EC428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45,681</w:t>
            </w:r>
          </w:p>
        </w:tc>
      </w:tr>
    </w:tbl>
    <w:p w14:paraId="364D62E7" w14:textId="77777777" w:rsidR="00F96261" w:rsidRDefault="00F96261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3A30F99" w14:textId="481DB249" w:rsidR="00CB5123" w:rsidRPr="00EC4287" w:rsidRDefault="00CB5123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7DDBE0B6" w:rsidR="00F063C0" w:rsidRPr="00CC24FF" w:rsidRDefault="007711E0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C24F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</w:t>
      </w:r>
      <w:r w:rsidR="00397CD1" w:rsidRPr="00CC24F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(ขาดทุน) </w:t>
      </w:r>
      <w:r w:rsidRPr="00CC24F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ต่อหุ้น</w:t>
      </w:r>
      <w:r w:rsidR="00BE579B" w:rsidRPr="00CC24F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ขั้นพื้นฐาน</w:t>
      </w:r>
    </w:p>
    <w:p w14:paraId="66EB3C19" w14:textId="77777777" w:rsidR="00F96261" w:rsidRPr="00CC24FF" w:rsidRDefault="00F96261" w:rsidP="006E5303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1F62D1" w14:textId="0DCF5B38" w:rsidR="006E5303" w:rsidRPr="00CC24FF" w:rsidRDefault="006E5303" w:rsidP="006E5303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24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E542F2C" w14:textId="696D733B" w:rsidR="006B1BE8" w:rsidRPr="00CC24FF" w:rsidRDefault="006B1BE8" w:rsidP="005B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C24FF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543558" w:rsidRPr="00CC24FF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543558" w:rsidRPr="00CC24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ขาดทุน) </w:t>
      </w:r>
      <w:r w:rsidRPr="00CC24FF">
        <w:rPr>
          <w:rFonts w:asciiTheme="majorBidi" w:hAnsiTheme="majorBidi" w:cstheme="majorBidi"/>
          <w:spacing w:val="-4"/>
          <w:sz w:val="30"/>
          <w:szCs w:val="30"/>
          <w:cs/>
        </w:rPr>
        <w:t>ต่อหุ้นขั้นพื้นฐานคำนวณโดยหารกำไร</w:t>
      </w:r>
      <w:r w:rsidR="00151898" w:rsidRPr="00CC24FF">
        <w:rPr>
          <w:rFonts w:asciiTheme="majorBidi" w:hAnsiTheme="majorBidi" w:cstheme="majorBidi"/>
          <w:spacing w:val="-4"/>
          <w:sz w:val="30"/>
          <w:szCs w:val="30"/>
          <w:cs/>
        </w:rPr>
        <w:t>หรือขาดทุนของ</w:t>
      </w:r>
      <w:r w:rsidRPr="00CC24FF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="00151898" w:rsidRPr="00CC24FF">
        <w:rPr>
          <w:rFonts w:asciiTheme="majorBidi" w:hAnsiTheme="majorBidi" w:cstheme="majorBidi"/>
          <w:spacing w:val="-4"/>
          <w:sz w:val="30"/>
          <w:szCs w:val="30"/>
          <w:cs/>
        </w:rPr>
        <w:t>สามัญ</w:t>
      </w:r>
      <w:r w:rsidRPr="00CC24FF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Pr="00CC24FF">
        <w:rPr>
          <w:rFonts w:asciiTheme="majorBidi" w:hAnsiTheme="majorBidi" w:cstheme="majorBidi"/>
          <w:sz w:val="30"/>
          <w:szCs w:val="30"/>
          <w:cs/>
        </w:rPr>
        <w:t xml:space="preserve"> ด้วยจำนวนถัวเฉลี่ยถ่วงน้ำหนักของหุ้นสามัญที่ออกอยู่ในระหว่างปี</w:t>
      </w:r>
      <w:r w:rsidR="006E5303" w:rsidRPr="00CC24FF">
        <w:rPr>
          <w:rFonts w:asciiTheme="majorBidi" w:hAnsiTheme="majorBidi" w:cstheme="majorBidi"/>
          <w:sz w:val="30"/>
          <w:szCs w:val="30"/>
          <w:cs/>
        </w:rPr>
        <w:t xml:space="preserve"> ปรับปรุงด้วยจำนวนหุ้นสามัญที่ซื้อคืน</w:t>
      </w:r>
    </w:p>
    <w:p w14:paraId="08CC845E" w14:textId="77777777" w:rsidR="007410CB" w:rsidRPr="00CC24FF" w:rsidRDefault="007410CB" w:rsidP="007410CB">
      <w:pPr>
        <w:tabs>
          <w:tab w:val="left" w:pos="720"/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FC6D71" w:rsidRPr="00CC24FF" w14:paraId="3B92C07D" w14:textId="77777777" w:rsidTr="005D111A">
        <w:trPr>
          <w:trHeight w:val="353"/>
        </w:trPr>
        <w:tc>
          <w:tcPr>
            <w:tcW w:w="3780" w:type="dxa"/>
          </w:tcPr>
          <w:p w14:paraId="7F6C32FA" w14:textId="77777777" w:rsidR="00FC6D71" w:rsidRPr="00CC24FF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4EC8B97" w14:textId="77777777" w:rsidR="00FC6D71" w:rsidRPr="00CC24FF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B419EA" w14:textId="77777777" w:rsidR="00FC6D71" w:rsidRPr="00CC24FF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552FBCC" w14:textId="77777777" w:rsidR="00FC6D71" w:rsidRPr="00CC24FF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647" w:rsidRPr="00CC24FF" w14:paraId="6A6EB5CA" w14:textId="77777777" w:rsidTr="005D111A">
        <w:tc>
          <w:tcPr>
            <w:tcW w:w="3780" w:type="dxa"/>
          </w:tcPr>
          <w:p w14:paraId="07EF4D29" w14:textId="06965FCF" w:rsidR="005B6647" w:rsidRPr="00CC24FF" w:rsidRDefault="005B6647" w:rsidP="005B66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C24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24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6" w:type="dxa"/>
          </w:tcPr>
          <w:p w14:paraId="026FD7E5" w14:textId="1E2CC358" w:rsidR="005B6647" w:rsidRPr="00CC24FF" w:rsidRDefault="005B6647" w:rsidP="005B664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96261"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BA0FEF" w14:textId="77777777" w:rsidR="005B6647" w:rsidRPr="00CC24FF" w:rsidRDefault="005B6647" w:rsidP="005B664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020FF4" w14:textId="088F53D8" w:rsidR="005B6647" w:rsidRPr="00CC24FF" w:rsidRDefault="005B6647" w:rsidP="005B664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96261"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22AE319" w14:textId="77777777" w:rsidR="005B6647" w:rsidRPr="00CC24FF" w:rsidRDefault="005B6647" w:rsidP="005B664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22571FA8" w14:textId="21302A3A" w:rsidR="005B6647" w:rsidRPr="00CC24FF" w:rsidRDefault="005B6647" w:rsidP="005B664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96261"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342" w:type="dxa"/>
          </w:tcPr>
          <w:p w14:paraId="03664740" w14:textId="77777777" w:rsidR="005B6647" w:rsidRPr="00CC24FF" w:rsidRDefault="005B6647" w:rsidP="005B664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2637" w14:textId="13B18D9A" w:rsidR="005B6647" w:rsidRPr="00CC24FF" w:rsidRDefault="005B6647" w:rsidP="005B664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96261" w:rsidRPr="00CC24FF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5B6647" w:rsidRPr="00CC24FF" w14:paraId="0FE4F6BB" w14:textId="77777777" w:rsidTr="005D111A">
        <w:trPr>
          <w:trHeight w:val="389"/>
        </w:trPr>
        <w:tc>
          <w:tcPr>
            <w:tcW w:w="3780" w:type="dxa"/>
          </w:tcPr>
          <w:p w14:paraId="3440EDDC" w14:textId="77777777" w:rsidR="005B6647" w:rsidRPr="00CC24FF" w:rsidRDefault="005B6647" w:rsidP="005B664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9F1E4D8" w14:textId="77777777" w:rsidR="005B6647" w:rsidRPr="00CC24FF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CC24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CC24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B6647" w:rsidRPr="00CC24FF" w14:paraId="72A33654" w14:textId="77777777" w:rsidTr="005D111A">
        <w:tc>
          <w:tcPr>
            <w:tcW w:w="3780" w:type="dxa"/>
          </w:tcPr>
          <w:p w14:paraId="5DDA299E" w14:textId="675C9DA0" w:rsidR="005B6647" w:rsidRPr="00CC24FF" w:rsidRDefault="005B6647" w:rsidP="005B6647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D7B0A"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7B0A"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157B6965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F6BF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66B4D9EC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91916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34E43F7A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33640709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6EA456" w14:textId="77777777" w:rsidR="005B6647" w:rsidRPr="00CC24FF" w:rsidRDefault="005B6647" w:rsidP="0081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96261" w:rsidRPr="00CC24FF" w14:paraId="5D48AB49" w14:textId="77777777" w:rsidTr="005B6647">
        <w:tc>
          <w:tcPr>
            <w:tcW w:w="3780" w:type="dxa"/>
          </w:tcPr>
          <w:p w14:paraId="7A683278" w14:textId="77777777" w:rsidR="00F96261" w:rsidRPr="00CC24FF" w:rsidRDefault="00F96261" w:rsidP="00F96261">
            <w:pPr>
              <w:pStyle w:val="BodyText"/>
              <w:spacing w:after="0"/>
              <w:ind w:left="212" w:right="-131" w:firstLine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50C79" w14:textId="53969ACC" w:rsidR="00F96261" w:rsidRPr="00CC24FF" w:rsidRDefault="00311DFF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</w:t>
            </w:r>
            <w:r w:rsidR="00A57187"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19C4091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5E6DF" w14:textId="68E0DBD8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31,011</w:t>
            </w:r>
          </w:p>
        </w:tc>
        <w:tc>
          <w:tcPr>
            <w:tcW w:w="236" w:type="dxa"/>
            <w:shd w:val="clear" w:color="auto" w:fill="auto"/>
          </w:tcPr>
          <w:p w14:paraId="5A56DDF0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8D33BA" w14:textId="72F4247F" w:rsidR="00F96261" w:rsidRPr="00CC24FF" w:rsidRDefault="00311DFF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</w:t>
            </w:r>
            <w:r w:rsidR="00A57187"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342" w:type="dxa"/>
            <w:shd w:val="clear" w:color="auto" w:fill="auto"/>
          </w:tcPr>
          <w:p w14:paraId="310643DB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6607DE" w14:textId="6081BFC9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(1,913)</w:t>
            </w:r>
          </w:p>
        </w:tc>
      </w:tr>
      <w:tr w:rsidR="00F96261" w:rsidRPr="00CC24FF" w14:paraId="76F57A1E" w14:textId="77777777" w:rsidTr="005B6647">
        <w:tc>
          <w:tcPr>
            <w:tcW w:w="3780" w:type="dxa"/>
          </w:tcPr>
          <w:p w14:paraId="47DFEEFA" w14:textId="77777777" w:rsidR="00F96261" w:rsidRPr="00CC24FF" w:rsidRDefault="00F96261" w:rsidP="00F96261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FD664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0B7E8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C299B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4EF7B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4292A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A2BDDD1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95F30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261" w:rsidRPr="00CC24FF" w14:paraId="3D2F1025" w14:textId="77777777" w:rsidTr="00DD31B5">
        <w:tc>
          <w:tcPr>
            <w:tcW w:w="3780" w:type="dxa"/>
          </w:tcPr>
          <w:p w14:paraId="425ACE41" w14:textId="77777777" w:rsidR="00F96261" w:rsidRPr="00CC24FF" w:rsidRDefault="00F96261" w:rsidP="00F9626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0A7691C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781451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6B0234C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6D31A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E1D8AFF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4E6A50E5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E4F8F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6261" w:rsidRPr="00CC24FF" w14:paraId="36D75CCD" w14:textId="77777777" w:rsidTr="00DD31B5">
        <w:tc>
          <w:tcPr>
            <w:tcW w:w="3780" w:type="dxa"/>
            <w:vAlign w:val="bottom"/>
          </w:tcPr>
          <w:p w14:paraId="518B2432" w14:textId="695843B8" w:rsidR="00F96261" w:rsidRPr="00CC24FF" w:rsidRDefault="00F96261" w:rsidP="00F96261">
            <w:pPr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C24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24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1F87A50" w14:textId="5119C045" w:rsidR="00F96261" w:rsidRPr="00CC24FF" w:rsidRDefault="00C010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549,411</w:t>
            </w:r>
          </w:p>
        </w:tc>
        <w:tc>
          <w:tcPr>
            <w:tcW w:w="270" w:type="dxa"/>
            <w:shd w:val="clear" w:color="auto" w:fill="auto"/>
          </w:tcPr>
          <w:p w14:paraId="14793B56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09E617C7" w14:textId="70F9C8E5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546,984</w:t>
            </w:r>
          </w:p>
        </w:tc>
        <w:tc>
          <w:tcPr>
            <w:tcW w:w="236" w:type="dxa"/>
            <w:shd w:val="clear" w:color="auto" w:fill="auto"/>
          </w:tcPr>
          <w:p w14:paraId="5B2AF659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1A3991FF" w14:textId="3BF56B14" w:rsidR="00F96261" w:rsidRPr="00CC24FF" w:rsidRDefault="00C010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549,411</w:t>
            </w:r>
          </w:p>
        </w:tc>
        <w:tc>
          <w:tcPr>
            <w:tcW w:w="342" w:type="dxa"/>
            <w:shd w:val="clear" w:color="auto" w:fill="auto"/>
          </w:tcPr>
          <w:p w14:paraId="2DA29910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1D6C1D8" w14:textId="6F0DEF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546,984</w:t>
            </w:r>
          </w:p>
        </w:tc>
      </w:tr>
      <w:tr w:rsidR="00F96261" w:rsidRPr="00CC24FF" w14:paraId="097F83F3" w14:textId="77777777" w:rsidTr="00DD31B5">
        <w:tc>
          <w:tcPr>
            <w:tcW w:w="3780" w:type="dxa"/>
          </w:tcPr>
          <w:p w14:paraId="7F0FFC6F" w14:textId="77777777" w:rsidR="00F96261" w:rsidRPr="00CC24FF" w:rsidRDefault="00F96261" w:rsidP="00F96261">
            <w:pPr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35437F8" w14:textId="7F729456" w:rsidR="00F96261" w:rsidRPr="00CC24FF" w:rsidRDefault="00C01061" w:rsidP="00C010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F3F27E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9AABDF7" w14:textId="51FF38B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1,328</w:t>
            </w:r>
          </w:p>
        </w:tc>
        <w:tc>
          <w:tcPr>
            <w:tcW w:w="236" w:type="dxa"/>
            <w:shd w:val="clear" w:color="auto" w:fill="auto"/>
          </w:tcPr>
          <w:p w14:paraId="06467FAE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99CEC9C" w14:textId="1AEEBF1B" w:rsidR="00F96261" w:rsidRPr="00CC24FF" w:rsidRDefault="00C01061" w:rsidP="00C010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742DF190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919CD" w14:textId="54558773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1,328</w:t>
            </w:r>
          </w:p>
        </w:tc>
      </w:tr>
      <w:tr w:rsidR="00F96261" w:rsidRPr="00CC24FF" w14:paraId="6CAA504A" w14:textId="77777777" w:rsidTr="00DD31B5">
        <w:tc>
          <w:tcPr>
            <w:tcW w:w="3780" w:type="dxa"/>
          </w:tcPr>
          <w:p w14:paraId="7BF5B6C6" w14:textId="77777777" w:rsidR="00F96261" w:rsidRPr="00CC24FF" w:rsidRDefault="00F96261" w:rsidP="00F9626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C71BE4C" w14:textId="65F6FB7B" w:rsidR="00F96261" w:rsidRPr="00CC24FF" w:rsidRDefault="00F96261" w:rsidP="00F9626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2E0B8" w14:textId="27540C99" w:rsidR="00F96261" w:rsidRPr="00CC24FF" w:rsidRDefault="00C010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3A81E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49AA3" w14:textId="0C127C59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D1011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36CAC" w14:textId="48D2228F" w:rsidR="00F96261" w:rsidRPr="00CC24FF" w:rsidRDefault="00C010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549,411</w:t>
            </w:r>
          </w:p>
        </w:tc>
        <w:tc>
          <w:tcPr>
            <w:tcW w:w="342" w:type="dxa"/>
            <w:shd w:val="clear" w:color="auto" w:fill="auto"/>
            <w:vAlign w:val="bottom"/>
          </w:tcPr>
          <w:p w14:paraId="735CEA1B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2CCDF" w14:textId="049715D2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548,312</w:t>
            </w:r>
          </w:p>
        </w:tc>
      </w:tr>
      <w:tr w:rsidR="00F96261" w:rsidRPr="00CC24FF" w14:paraId="13FF36FB" w14:textId="77777777" w:rsidTr="00DD31B5">
        <w:tc>
          <w:tcPr>
            <w:tcW w:w="3780" w:type="dxa"/>
            <w:tcBorders>
              <w:bottom w:val="nil"/>
            </w:tcBorders>
          </w:tcPr>
          <w:p w14:paraId="5CD71972" w14:textId="77777777" w:rsidR="00F96261" w:rsidRPr="00CC24FF" w:rsidRDefault="00F96261" w:rsidP="00F96261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F82047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FB12EB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119405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6844B4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2092C6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2AAB6031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95FC5D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6261" w:rsidRPr="00CC24FF" w14:paraId="3CE26359" w14:textId="77777777" w:rsidTr="00DD31B5">
        <w:tc>
          <w:tcPr>
            <w:tcW w:w="3780" w:type="dxa"/>
            <w:tcBorders>
              <w:bottom w:val="nil"/>
            </w:tcBorders>
          </w:tcPr>
          <w:p w14:paraId="40ED01B1" w14:textId="5344D139" w:rsidR="00F96261" w:rsidRPr="00CC24FF" w:rsidRDefault="00F96261" w:rsidP="00F9626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CC24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F66BA37" w14:textId="701E8A7D" w:rsidR="00F96261" w:rsidRPr="00CC24FF" w:rsidRDefault="00311DFF" w:rsidP="00C0106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02C4CC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C448068" w14:textId="75EF4D65" w:rsidR="00F96261" w:rsidRPr="00CC24FF" w:rsidRDefault="00F96261" w:rsidP="008144E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FED567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6D4D7CB3" w14:textId="4CD44B1F" w:rsidR="00F96261" w:rsidRPr="00CC24FF" w:rsidRDefault="00311DFF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0.055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50B5C647" w14:textId="77777777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847752" w14:textId="57201F3D" w:rsidR="00F96261" w:rsidRPr="00CC24FF" w:rsidRDefault="00F96261" w:rsidP="008144E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(0.003)</w:t>
            </w:r>
          </w:p>
        </w:tc>
      </w:tr>
    </w:tbl>
    <w:p w14:paraId="41D6C0C5" w14:textId="569B0342" w:rsidR="00C01851" w:rsidRPr="00EC4287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EF80A37" w14:textId="77777777" w:rsidR="00C01851" w:rsidRPr="00EC4287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C428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176E190" w14:textId="5F0F2F4F" w:rsidR="003F3167" w:rsidRPr="00A229B1" w:rsidRDefault="003F3167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6912F18" w14:textId="2A5E579C" w:rsidR="00A054F4" w:rsidRPr="00EC4287" w:rsidRDefault="00A054F4" w:rsidP="0038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431B1C">
        <w:rPr>
          <w:rFonts w:asciiTheme="majorBidi" w:hAnsiTheme="majorBidi" w:cstheme="majorBidi"/>
          <w:sz w:val="30"/>
          <w:szCs w:val="30"/>
        </w:rPr>
        <w:tab/>
      </w:r>
      <w:r w:rsidR="000C5111" w:rsidRPr="00431B1C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C9FEA75" w14:textId="77777777" w:rsidR="008144E1" w:rsidRPr="00EC4287" w:rsidRDefault="008144E1" w:rsidP="00207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567AD3" w:rsidRPr="00EC4287" w14:paraId="423D396C" w14:textId="77777777" w:rsidTr="009B53A1">
        <w:tc>
          <w:tcPr>
            <w:tcW w:w="3168" w:type="dxa"/>
            <w:shd w:val="clear" w:color="auto" w:fill="auto"/>
            <w:vAlign w:val="bottom"/>
          </w:tcPr>
          <w:p w14:paraId="0209FD67" w14:textId="77777777" w:rsidR="00567AD3" w:rsidRPr="00EC4287" w:rsidRDefault="00567AD3" w:rsidP="009B53A1">
            <w:pPr>
              <w:ind w:left="119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B0500" w14:textId="77777777" w:rsidR="00567AD3" w:rsidRPr="00EC4287" w:rsidRDefault="00567AD3" w:rsidP="009B53A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BADC3" w14:textId="77777777" w:rsidR="00567AD3" w:rsidRPr="00EC4287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415FDBD" w14:textId="77777777" w:rsidR="00567AD3" w:rsidRPr="00EC4287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B404B6" w14:textId="77777777" w:rsidR="00567AD3" w:rsidRPr="00EC4287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725BE24" w14:textId="77777777" w:rsidR="00567AD3" w:rsidRPr="00EC4287" w:rsidRDefault="00567AD3" w:rsidP="009B53A1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FC4704" w14:textId="77777777" w:rsidR="00567AD3" w:rsidRPr="00EC4287" w:rsidDel="00D43E7A" w:rsidRDefault="00567AD3" w:rsidP="009B53A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67AD3" w:rsidRPr="00EC4287" w14:paraId="3A4740A7" w14:textId="77777777" w:rsidTr="009B53A1">
        <w:tc>
          <w:tcPr>
            <w:tcW w:w="3168" w:type="dxa"/>
            <w:shd w:val="clear" w:color="auto" w:fill="auto"/>
          </w:tcPr>
          <w:p w14:paraId="41D0BD53" w14:textId="77777777" w:rsidR="00567AD3" w:rsidRPr="00EC4287" w:rsidRDefault="00567AD3" w:rsidP="009B53A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BF1DD" w14:textId="77777777" w:rsidR="00567AD3" w:rsidRPr="00EC4287" w:rsidRDefault="00567AD3" w:rsidP="009B53A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7AADE2" w14:textId="77777777" w:rsidR="00567AD3" w:rsidRPr="00EC4287" w:rsidRDefault="00567AD3" w:rsidP="009B53A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06DA805" w14:textId="77777777" w:rsidR="00567AD3" w:rsidRPr="00EC4287" w:rsidRDefault="00567AD3" w:rsidP="009B53A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9D39778" w14:textId="77777777" w:rsidR="00567AD3" w:rsidRPr="00EC4287" w:rsidRDefault="00567AD3" w:rsidP="009B53A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5668D4B" w14:textId="77777777" w:rsidR="00567AD3" w:rsidRPr="00EC4287" w:rsidRDefault="00567AD3" w:rsidP="009B53A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591" w:rsidRPr="00EC4287" w14:paraId="729547E1" w14:textId="77777777" w:rsidTr="009B53A1">
        <w:tc>
          <w:tcPr>
            <w:tcW w:w="3168" w:type="dxa"/>
            <w:shd w:val="clear" w:color="auto" w:fill="auto"/>
          </w:tcPr>
          <w:p w14:paraId="044DDCB2" w14:textId="089EE3CA" w:rsidR="004A1591" w:rsidRPr="004A1591" w:rsidRDefault="004A1591" w:rsidP="005933BC">
            <w:pPr>
              <w:tabs>
                <w:tab w:val="clear" w:pos="227"/>
                <w:tab w:val="left" w:pos="140"/>
              </w:tabs>
              <w:ind w:right="-52" w:firstLine="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1853B5" w14:textId="77777777" w:rsidR="004A1591" w:rsidRPr="00EC4287" w:rsidRDefault="004A1591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25025B0" w14:textId="77777777" w:rsidR="004A1591" w:rsidRPr="00EC4287" w:rsidRDefault="004A1591" w:rsidP="005933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7C2B018" w14:textId="77777777" w:rsidR="004A1591" w:rsidRPr="00EC4287" w:rsidRDefault="004A1591" w:rsidP="005933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EA7CC9" w14:textId="77777777" w:rsidR="004A1591" w:rsidRPr="00EC4287" w:rsidRDefault="004A1591" w:rsidP="005933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8C1EC5B" w14:textId="77777777" w:rsidR="004A1591" w:rsidRPr="00EC4287" w:rsidRDefault="004A1591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BC" w:rsidRPr="00EC4287" w14:paraId="4DE36320" w14:textId="77777777" w:rsidTr="009B53A1">
        <w:tc>
          <w:tcPr>
            <w:tcW w:w="3168" w:type="dxa"/>
            <w:shd w:val="clear" w:color="auto" w:fill="auto"/>
          </w:tcPr>
          <w:p w14:paraId="5A88084E" w14:textId="50C14917" w:rsidR="005933BC" w:rsidRPr="00EC4287" w:rsidRDefault="005933BC" w:rsidP="005933BC">
            <w:pPr>
              <w:tabs>
                <w:tab w:val="clear" w:pos="227"/>
                <w:tab w:val="left" w:pos="140"/>
              </w:tabs>
              <w:ind w:right="-52" w:firstLine="11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FB376AC" w14:textId="7E96EB0E" w:rsidR="005933BC" w:rsidRPr="00EC4287" w:rsidRDefault="005933BC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12DC7243" w14:textId="52F6D8AA" w:rsidR="005933BC" w:rsidRPr="00EC4287" w:rsidRDefault="005933BC" w:rsidP="005933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2E183CA6" w14:textId="1E7B2B8E" w:rsidR="005933BC" w:rsidRPr="00EC4287" w:rsidRDefault="005933BC" w:rsidP="005933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72DB6AA4" w14:textId="77777777" w:rsidR="005933BC" w:rsidRPr="00EC4287" w:rsidRDefault="005933BC" w:rsidP="005933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971A93" w14:textId="06BA5E21" w:rsidR="005933BC" w:rsidRPr="00EC4287" w:rsidRDefault="00204C9A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933BC" w:rsidRPr="00EC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5933BC" w:rsidRPr="00EC4287" w14:paraId="1A4162B2" w14:textId="77777777" w:rsidTr="009B53A1">
        <w:tc>
          <w:tcPr>
            <w:tcW w:w="3168" w:type="dxa"/>
            <w:shd w:val="clear" w:color="auto" w:fill="auto"/>
          </w:tcPr>
          <w:p w14:paraId="275EA7C8" w14:textId="2EC16FE4" w:rsidR="005933BC" w:rsidRPr="00EC4287" w:rsidRDefault="005933BC" w:rsidP="005933BC">
            <w:pPr>
              <w:ind w:right="-52" w:firstLine="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75575F5F" w14:textId="62E2DC61" w:rsidR="005933BC" w:rsidRPr="00EC4287" w:rsidRDefault="005933BC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3F2B6CC" w14:textId="342D6149" w:rsidR="005933BC" w:rsidRPr="00EC4287" w:rsidRDefault="005933BC" w:rsidP="005933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015B908C" w14:textId="07393DEA" w:rsidR="005933BC" w:rsidRPr="00EC4287" w:rsidRDefault="005933BC" w:rsidP="005933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30C4F592" w14:textId="77777777" w:rsidR="005933BC" w:rsidRPr="00EC4287" w:rsidRDefault="005933BC" w:rsidP="005933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0DAA0D" w14:textId="5C6A43F0" w:rsidR="005933BC" w:rsidRPr="00EC4287" w:rsidRDefault="005933BC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204C9A" w:rsidRPr="00EC4287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5933BC" w:rsidRPr="00EC4287" w14:paraId="24A4E522" w14:textId="77777777" w:rsidTr="009B53A1">
        <w:tc>
          <w:tcPr>
            <w:tcW w:w="3168" w:type="dxa"/>
            <w:shd w:val="clear" w:color="auto" w:fill="auto"/>
          </w:tcPr>
          <w:p w14:paraId="5973F7B4" w14:textId="4A921935" w:rsidR="005933BC" w:rsidRPr="00EC4287" w:rsidRDefault="005933BC" w:rsidP="005933BC">
            <w:pPr>
              <w:ind w:right="-52" w:firstLine="11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0F29CF4" w14:textId="4BFA0483" w:rsidR="005933BC" w:rsidRPr="00EC4287" w:rsidRDefault="005933BC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67C15A9" w14:textId="518BEB02" w:rsidR="005933BC" w:rsidRPr="00EC4287" w:rsidRDefault="005933BC" w:rsidP="005933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1579FC7" w14:textId="4778A670" w:rsidR="005933BC" w:rsidRPr="00EC4287" w:rsidRDefault="005933BC" w:rsidP="005933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(0.09)</w:t>
            </w:r>
          </w:p>
        </w:tc>
        <w:tc>
          <w:tcPr>
            <w:tcW w:w="236" w:type="dxa"/>
            <w:shd w:val="clear" w:color="auto" w:fill="auto"/>
          </w:tcPr>
          <w:p w14:paraId="799975A6" w14:textId="77777777" w:rsidR="005933BC" w:rsidRPr="00EC4287" w:rsidRDefault="005933BC" w:rsidP="005933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F4351C6" w14:textId="602402F4" w:rsidR="005933BC" w:rsidRPr="00EC4287" w:rsidRDefault="005933BC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(46,515)</w:t>
            </w:r>
          </w:p>
        </w:tc>
      </w:tr>
      <w:tr w:rsidR="00567AD3" w:rsidRPr="00EC4287" w14:paraId="5B56930A" w14:textId="77777777" w:rsidTr="009B53A1">
        <w:tc>
          <w:tcPr>
            <w:tcW w:w="3168" w:type="dxa"/>
            <w:shd w:val="clear" w:color="auto" w:fill="auto"/>
          </w:tcPr>
          <w:p w14:paraId="64F718C6" w14:textId="19A5767A" w:rsidR="00567AD3" w:rsidRPr="00EC4287" w:rsidRDefault="00567AD3" w:rsidP="009B53A1">
            <w:pPr>
              <w:ind w:right="-52" w:firstLine="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เงินปันผลที่จ่ายเพิ่มในปี 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76D9F"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67E5272" w14:textId="77777777" w:rsidR="00567AD3" w:rsidRPr="00EC4287" w:rsidRDefault="00567AD3" w:rsidP="009B53A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2DDC8B" w14:textId="77777777" w:rsidR="00567AD3" w:rsidRPr="00EC4287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2A785" w14:textId="45323A8D" w:rsidR="00567AD3" w:rsidRPr="00EC4287" w:rsidRDefault="00CF1015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7A919026" w14:textId="77777777" w:rsidR="00567AD3" w:rsidRPr="00EC4287" w:rsidRDefault="00567AD3" w:rsidP="009B53A1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0528" w14:textId="70984787" w:rsidR="00567AD3" w:rsidRPr="00EC4287" w:rsidRDefault="00CF1015" w:rsidP="009B53A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65,734</w:t>
            </w:r>
          </w:p>
        </w:tc>
      </w:tr>
    </w:tbl>
    <w:p w14:paraId="32D42A05" w14:textId="77777777" w:rsidR="00431B1C" w:rsidRDefault="00431B1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46D39C" w14:textId="16EC648F" w:rsidR="0030398F" w:rsidRPr="00A229B1" w:rsidRDefault="007711E0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F30DBAB" w14:textId="291F20A1" w:rsidR="0030398F" w:rsidRPr="00EC4287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087B7C" w14:textId="7C239E90" w:rsidR="006E5303" w:rsidRDefault="006E5303" w:rsidP="006E5303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86FFAE" w14:textId="77777777" w:rsidR="00F44E1E" w:rsidRPr="00EC4287" w:rsidRDefault="00F44E1E" w:rsidP="006E5303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6569C2" w14:textId="4EDA1A6C" w:rsidR="006E5303" w:rsidRPr="00EC4287" w:rsidRDefault="006E5303" w:rsidP="006E530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90" w:hanging="432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(1) </w:t>
      </w:r>
      <w:r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การจัดประเภทและการวัดมูลค่า </w:t>
      </w:r>
    </w:p>
    <w:p w14:paraId="2588B9D6" w14:textId="213A5923" w:rsidR="006E5303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C42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EC4287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EC42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Pr="00EC4287">
        <w:rPr>
          <w:rFonts w:asciiTheme="majorBidi" w:hAnsiTheme="majorBidi" w:cstheme="majorBidi"/>
          <w:color w:val="000000"/>
          <w:sz w:val="30"/>
          <w:szCs w:val="30"/>
        </w:rPr>
        <w:t>5)</w:t>
      </w:r>
      <w:r w:rsidR="00BE222C" w:rsidRPr="00EC42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ลูกหนี้ตามสัญญาเช่าซื้อ</w:t>
      </w:r>
      <w:r w:rsidRPr="00EC42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(ดูหมายเหตุข้อ </w:t>
      </w:r>
      <w:r w:rsidRPr="00EC4287">
        <w:rPr>
          <w:rFonts w:asciiTheme="majorBidi" w:hAnsiTheme="majorBidi" w:cstheme="majorBidi"/>
          <w:color w:val="000000"/>
          <w:sz w:val="30"/>
          <w:szCs w:val="30"/>
        </w:rPr>
        <w:t>6)</w:t>
      </w:r>
      <w:r w:rsidR="00BC5E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E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และลูกหนี้เงินให้สินเชื่อ (ดูหมายเหตุข้อ </w:t>
      </w:r>
      <w:r w:rsidR="00BC5EA3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BC5EA3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EC4287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EC428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และบริษัทเป็นคู่สัญญาตามข้อกำหนดของเครื่องมือทางการเงินนั้น และวัดมูลค่าด้วยมูลค่ายุติธรรมโดยรวม 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8759EFC" w14:textId="77777777" w:rsidR="004A1591" w:rsidRPr="00EC4287" w:rsidRDefault="004A1591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94E1319" w14:textId="0DD0B72A" w:rsidR="006E5303" w:rsidRPr="00431B1C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31B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431B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และ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86B668" w14:textId="77777777" w:rsidR="006E5303" w:rsidRPr="00431B1C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416CEC" w14:textId="3B51F07A" w:rsidR="006E5303" w:rsidRPr="00431B1C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431B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31B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39F223E" w14:textId="518342CC" w:rsidR="006E5303" w:rsidRPr="00431B1C" w:rsidRDefault="006E5303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A67B14" w14:textId="2CE108F0" w:rsidR="00B34814" w:rsidRPr="00431B1C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020BD26" w14:textId="13052C1B" w:rsidR="00B34814" w:rsidRPr="00431B1C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879BE5B" w14:textId="7CF18AD9" w:rsidR="00B34814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59689354" w14:textId="77777777" w:rsidR="00431B1C" w:rsidRPr="00431B1C" w:rsidRDefault="00431B1C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A63ABE" w14:textId="6C8AED4B" w:rsidR="00B34814" w:rsidRPr="00431B1C" w:rsidRDefault="00B34814" w:rsidP="00B3481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90" w:hanging="432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431B1C">
        <w:rPr>
          <w:rFonts w:asciiTheme="majorBidi" w:eastAsia="EucrosiaUPCBold" w:hAnsiTheme="majorBidi" w:cstheme="majorBidi"/>
          <w:i/>
          <w:iCs/>
          <w:sz w:val="30"/>
          <w:szCs w:val="30"/>
        </w:rPr>
        <w:t>(2)</w:t>
      </w:r>
      <w:r w:rsidRPr="00431B1C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431B1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C87611" w:rsidRPr="00431B1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073AB016" w14:textId="77777777" w:rsidR="00B34814" w:rsidRPr="00431B1C" w:rsidRDefault="00B34814" w:rsidP="00B34814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31B1C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Pr="00431B1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31B1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7AAF7B4" w14:textId="77777777" w:rsidR="00B34814" w:rsidRPr="00431B1C" w:rsidRDefault="00B34814" w:rsidP="00B34814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DBCE8" w14:textId="1BE8EF09" w:rsidR="00B34814" w:rsidRPr="00431B1C" w:rsidRDefault="00B34814" w:rsidP="00B34814">
      <w:pPr>
        <w:pStyle w:val="BodyText"/>
        <w:tabs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31B1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31B1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31B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BE8421" w14:textId="77777777" w:rsidR="001D4997" w:rsidRPr="00431B1C" w:rsidRDefault="001D4997" w:rsidP="00B34814">
      <w:pPr>
        <w:pStyle w:val="BodyText"/>
        <w:tabs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</w:rPr>
      </w:pPr>
    </w:p>
    <w:p w14:paraId="253E0BEF" w14:textId="1479FBD3" w:rsidR="00B34814" w:rsidRPr="00EC4287" w:rsidRDefault="00B34814" w:rsidP="00B34814">
      <w:pPr>
        <w:pStyle w:val="BodyText"/>
        <w:tabs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06DCF69" w14:textId="77777777" w:rsidR="00B34814" w:rsidRPr="00431B1C" w:rsidRDefault="00B34814" w:rsidP="00B348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6C51DC64" w14:textId="77777777" w:rsidR="00B34814" w:rsidRPr="00EC4287" w:rsidRDefault="00B34814" w:rsidP="00B34814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F396ACF" w14:textId="3BD2716C" w:rsidR="00B34814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</w:rPr>
      </w:pPr>
    </w:p>
    <w:p w14:paraId="13561DCB" w14:textId="77777777" w:rsidR="003D18A6" w:rsidRPr="00EC4287" w:rsidRDefault="003D18A6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</w:rPr>
      </w:pPr>
    </w:p>
    <w:p w14:paraId="25B1FBC4" w14:textId="134C1A81" w:rsidR="00873BBE" w:rsidRPr="00EC4287" w:rsidRDefault="00873BBE" w:rsidP="00873BBE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อนุพันธ์ </w:t>
      </w:r>
    </w:p>
    <w:p w14:paraId="77582666" w14:textId="4B97B768" w:rsidR="00873BBE" w:rsidRPr="00EC4287" w:rsidRDefault="00873BBE" w:rsidP="00873BBE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69FD185" w14:textId="77777777" w:rsidR="00873BBE" w:rsidRPr="00821C81" w:rsidRDefault="00873BBE" w:rsidP="00873B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0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BD8BE16" w14:textId="348B1CCB" w:rsidR="00B34814" w:rsidRPr="00EC4287" w:rsidRDefault="00BB3966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</w:t>
      </w:r>
      <w:r w:rsidR="000B6A85"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ลูกหนี้ตามสัญญาเช่าซื้อ และลูกหนี้เงินให้สินเชื่อ</w:t>
      </w:r>
    </w:p>
    <w:p w14:paraId="4AA174F4" w14:textId="0900C60E" w:rsidR="00847FE1" w:rsidRPr="00EC4287" w:rsidRDefault="00847FE1" w:rsidP="00BB3966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ประมาณผลขาดทุนด้านเครดิตที่คาดว่าจะเกิดขึ้นของ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</w:t>
      </w:r>
      <w:r w:rsidR="0012265B" w:rsidRPr="00EC4287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EC4287">
        <w:rPr>
          <w:rFonts w:asciiTheme="majorBidi" w:hAnsiTheme="majorBidi" w:cstheme="majorBidi"/>
          <w:sz w:val="30"/>
          <w:szCs w:val="30"/>
          <w:cs/>
        </w:rPr>
        <w:t>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</w:t>
      </w:r>
      <w:r w:rsidRPr="00197B89">
        <w:rPr>
          <w:rFonts w:asciiTheme="majorBidi" w:hAnsiTheme="majorBidi" w:cstheme="majorBidi"/>
          <w:spacing w:val="-8"/>
          <w:sz w:val="30"/>
          <w:szCs w:val="30"/>
          <w:cs/>
        </w:rPr>
        <w:t>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27178ECD" w14:textId="77777777" w:rsidR="00847FE1" w:rsidRPr="00821C81" w:rsidRDefault="00847FE1" w:rsidP="00BB3966">
      <w:pPr>
        <w:ind w:left="90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A363D4B" w14:textId="35780E55" w:rsidR="00BB3966" w:rsidRPr="00EC4287" w:rsidRDefault="00BB3966" w:rsidP="00BB396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0563B" w:rsidRPr="00EC4287">
        <w:rPr>
          <w:rFonts w:asciiTheme="majorBidi" w:hAnsiTheme="majorBidi" w:cstheme="majorBidi"/>
          <w:sz w:val="30"/>
          <w:szCs w:val="30"/>
        </w:rPr>
        <w:t>12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7890CCC" w14:textId="2211BAE3" w:rsidR="00BB3966" w:rsidRPr="00821C81" w:rsidRDefault="00BB3966" w:rsidP="00BB3966">
      <w:pPr>
        <w:ind w:left="90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B6405" w14:textId="175E05FC" w:rsidR="00BB3966" w:rsidRPr="00EC4287" w:rsidRDefault="006F4CFC" w:rsidP="00BB396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67F7A0C" w14:textId="63CFC4CE" w:rsidR="00BB3966" w:rsidRPr="00821C81" w:rsidRDefault="00BB3966" w:rsidP="00BB3966">
      <w:pPr>
        <w:ind w:left="900"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0EEF892" w14:textId="5E79FEB6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 (</w:t>
      </w:r>
      <w:r w:rsidRPr="00431B1C">
        <w:rPr>
          <w:rFonts w:asciiTheme="majorBidi" w:hAnsiTheme="majorBidi" w:cstheme="majorBidi"/>
          <w:sz w:val="30"/>
          <w:szCs w:val="30"/>
        </w:rPr>
        <w:t>PD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Pr="00431B1C">
        <w:rPr>
          <w:rFonts w:asciiTheme="majorBidi" w:hAnsiTheme="majorBidi" w:cstheme="majorBidi"/>
          <w:sz w:val="30"/>
          <w:szCs w:val="30"/>
        </w:rPr>
        <w:t xml:space="preserve"> Probability of default</w:t>
      </w:r>
      <w:r w:rsidRPr="00431B1C">
        <w:rPr>
          <w:rFonts w:asciiTheme="majorBidi" w:hAnsiTheme="majorBidi" w:cstheme="majorBidi"/>
          <w:sz w:val="30"/>
          <w:szCs w:val="30"/>
          <w:cs/>
        </w:rPr>
        <w:t>) กับร้อยละของความเสียหายที่อาจจะเกิดขึ้นเมื่อมีการปฏิบัติผิดสัญญาต่อยอดหนี้ (</w:t>
      </w:r>
      <w:r w:rsidRPr="00431B1C">
        <w:rPr>
          <w:rFonts w:asciiTheme="majorBidi" w:hAnsiTheme="majorBidi" w:cstheme="majorBidi"/>
          <w:sz w:val="30"/>
          <w:szCs w:val="30"/>
        </w:rPr>
        <w:t xml:space="preserve">LGD </w:t>
      </w:r>
      <w:r w:rsidRPr="00431B1C">
        <w:rPr>
          <w:rFonts w:asciiTheme="majorBidi" w:hAnsiTheme="majorBidi" w:cstheme="majorBidi"/>
          <w:sz w:val="30"/>
          <w:szCs w:val="30"/>
          <w:cs/>
        </w:rPr>
        <w:t>-</w:t>
      </w:r>
      <w:r w:rsidRPr="00431B1C">
        <w:rPr>
          <w:rFonts w:asciiTheme="majorBidi" w:hAnsiTheme="majorBidi" w:cstheme="majorBidi"/>
          <w:sz w:val="30"/>
          <w:szCs w:val="30"/>
        </w:rPr>
        <w:t xml:space="preserve"> Loss given default</w:t>
      </w:r>
      <w:r w:rsidRPr="00431B1C">
        <w:rPr>
          <w:rFonts w:asciiTheme="majorBidi" w:hAnsiTheme="majorBidi" w:cstheme="majorBidi"/>
          <w:sz w:val="30"/>
          <w:szCs w:val="30"/>
          <w:cs/>
        </w:rPr>
        <w:t>) กับประมาณการยอดหนี้เมื่อมีการปฏิบัติผิดสัญญา (</w:t>
      </w:r>
      <w:r w:rsidRPr="00431B1C">
        <w:rPr>
          <w:rFonts w:asciiTheme="majorBidi" w:hAnsiTheme="majorBidi" w:cstheme="majorBidi"/>
          <w:sz w:val="30"/>
          <w:szCs w:val="30"/>
        </w:rPr>
        <w:t xml:space="preserve">EAD </w:t>
      </w:r>
      <w:r w:rsidRPr="00431B1C">
        <w:rPr>
          <w:rFonts w:asciiTheme="majorBidi" w:hAnsiTheme="majorBidi" w:cstheme="majorBidi"/>
          <w:sz w:val="30"/>
          <w:szCs w:val="30"/>
          <w:cs/>
        </w:rPr>
        <w:t>-</w:t>
      </w:r>
      <w:r w:rsidRPr="00431B1C">
        <w:rPr>
          <w:rFonts w:asciiTheme="majorBidi" w:hAnsiTheme="majorBidi" w:cstheme="majorBidi"/>
          <w:sz w:val="30"/>
          <w:szCs w:val="30"/>
        </w:rPr>
        <w:t xml:space="preserve"> Exposure at the time of default</w:t>
      </w:r>
      <w:r w:rsidRPr="00431B1C">
        <w:rPr>
          <w:rFonts w:asciiTheme="majorBidi" w:hAnsiTheme="majorBidi" w:cstheme="majorBidi"/>
          <w:sz w:val="30"/>
          <w:szCs w:val="30"/>
          <w:cs/>
        </w:rPr>
        <w:t>)</w:t>
      </w:r>
    </w:p>
    <w:p w14:paraId="1AC2EAC8" w14:textId="77777777" w:rsidR="000B6A85" w:rsidRPr="00821C81" w:rsidRDefault="000B6A85" w:rsidP="000B6A85">
      <w:pPr>
        <w:ind w:left="900"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B5CA4E" w14:textId="77777777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431B1C">
        <w:rPr>
          <w:rFonts w:asciiTheme="majorBidi" w:hAnsiTheme="majorBidi" w:cstheme="majorBidi"/>
          <w:sz w:val="30"/>
          <w:szCs w:val="30"/>
        </w:rPr>
        <w:t xml:space="preserve">PD LGD 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31B1C">
        <w:rPr>
          <w:rFonts w:asciiTheme="majorBidi" w:hAnsiTheme="majorBidi" w:cstheme="majorBidi"/>
          <w:sz w:val="30"/>
          <w:szCs w:val="30"/>
        </w:rPr>
        <w:t xml:space="preserve">EAD </w:t>
      </w:r>
      <w:r w:rsidRPr="00431B1C">
        <w:rPr>
          <w:rFonts w:asciiTheme="majorBidi" w:hAnsiTheme="majorBidi" w:cstheme="majorBidi"/>
          <w:sz w:val="30"/>
          <w:szCs w:val="30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531EEF65" w14:textId="77777777" w:rsidR="000B6A85" w:rsidRPr="00821C81" w:rsidRDefault="000B6A85" w:rsidP="000B6A85">
      <w:pPr>
        <w:ind w:left="90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4D2E675" w14:textId="77777777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431B1C">
        <w:rPr>
          <w:rFonts w:asciiTheme="majorBidi" w:hAnsiTheme="majorBidi" w:cstheme="majorBidi"/>
          <w:sz w:val="30"/>
          <w:szCs w:val="30"/>
        </w:rPr>
        <w:t xml:space="preserve">PD LGD 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31B1C">
        <w:rPr>
          <w:rFonts w:asciiTheme="majorBidi" w:hAnsiTheme="majorBidi" w:cstheme="majorBidi"/>
          <w:sz w:val="30"/>
          <w:szCs w:val="30"/>
        </w:rPr>
        <w:t>EAD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09DFFE82" w14:textId="77777777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37932" w14:textId="77777777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EBD674D" w14:textId="77777777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ab/>
      </w:r>
    </w:p>
    <w:p w14:paraId="2330E3CB" w14:textId="77777777" w:rsidR="000B6A85" w:rsidRPr="00431B1C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</w:t>
      </w:r>
      <w:r w:rsidRPr="00431B1C">
        <w:rPr>
          <w:rFonts w:asciiTheme="majorBidi" w:hAnsiTheme="majorBidi" w:cstheme="majorBidi"/>
          <w:sz w:val="30"/>
          <w:szCs w:val="30"/>
          <w:cs/>
        </w:rPr>
        <w:t>ทางการเงิน</w:t>
      </w:r>
    </w:p>
    <w:p w14:paraId="34BDFBD0" w14:textId="77777777" w:rsidR="00847FE1" w:rsidRPr="00431B1C" w:rsidRDefault="00847FE1" w:rsidP="00BB3966">
      <w:pPr>
        <w:ind w:left="90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B25722" w14:textId="5572DC26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การจัดชั้น</w:t>
      </w:r>
    </w:p>
    <w:p w14:paraId="53CF0215" w14:textId="77777777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31B1C">
        <w:rPr>
          <w:rFonts w:asciiTheme="majorBidi" w:hAnsiTheme="majorBidi" w:cstheme="majorBidi"/>
          <w:sz w:val="30"/>
          <w:szCs w:val="30"/>
        </w:rPr>
        <w:t xml:space="preserve">3 </w:t>
      </w:r>
      <w:r w:rsidRPr="00431B1C">
        <w:rPr>
          <w:rFonts w:asciiTheme="majorBidi" w:hAnsiTheme="majorBidi" w:cstheme="majorBidi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28D3C223" w14:textId="77777777" w:rsidR="004A1591" w:rsidRDefault="004A1591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9F362A" w14:textId="6FD06586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6770703C" w14:textId="77777777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ชั้นที่</w:t>
      </w:r>
      <w:r w:rsidRPr="00431B1C">
        <w:rPr>
          <w:rFonts w:asciiTheme="majorBidi" w:hAnsiTheme="majorBidi" w:cstheme="majorBidi"/>
          <w:i/>
          <w:iCs/>
          <w:sz w:val="30"/>
          <w:szCs w:val="30"/>
        </w:rPr>
        <w:t xml:space="preserve"> 1 </w:t>
      </w: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431B1C">
        <w:rPr>
          <w:rFonts w:asciiTheme="majorBidi" w:hAnsiTheme="majorBidi" w:cstheme="majorBidi"/>
          <w:i/>
          <w:iCs/>
          <w:sz w:val="30"/>
          <w:szCs w:val="30"/>
        </w:rPr>
        <w:t>Performing)</w:t>
      </w:r>
    </w:p>
    <w:p w14:paraId="7DF2BBF9" w14:textId="3938A573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431B1C">
        <w:rPr>
          <w:rFonts w:asciiTheme="majorBidi" w:hAnsiTheme="majorBidi" w:cstheme="majorBidi"/>
          <w:sz w:val="30"/>
          <w:szCs w:val="30"/>
        </w:rPr>
        <w:t xml:space="preserve">12 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431B1C">
        <w:rPr>
          <w:rFonts w:asciiTheme="majorBidi" w:hAnsiTheme="majorBidi" w:cstheme="majorBidi"/>
          <w:sz w:val="30"/>
          <w:szCs w:val="30"/>
        </w:rPr>
        <w:t xml:space="preserve">12 </w:t>
      </w:r>
      <w:r w:rsidRPr="00431B1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D300771" w14:textId="77777777" w:rsidR="005B1511" w:rsidRPr="00431B1C" w:rsidRDefault="005B1511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971C5" w14:textId="77777777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ชั้นที่</w:t>
      </w:r>
      <w:r w:rsidRPr="00431B1C">
        <w:rPr>
          <w:rFonts w:asciiTheme="majorBidi" w:hAnsiTheme="majorBidi" w:cstheme="majorBidi"/>
          <w:i/>
          <w:iCs/>
          <w:sz w:val="30"/>
          <w:szCs w:val="30"/>
        </w:rPr>
        <w:t xml:space="preserve"> 2 </w:t>
      </w: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431B1C">
        <w:rPr>
          <w:rFonts w:asciiTheme="majorBidi" w:hAnsiTheme="majorBidi" w:cstheme="majorBidi"/>
          <w:i/>
          <w:iCs/>
          <w:sz w:val="30"/>
          <w:szCs w:val="30"/>
        </w:rPr>
        <w:t>Under-performing)</w:t>
      </w:r>
    </w:p>
    <w:p w14:paraId="798402B1" w14:textId="77777777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431B1C">
        <w:rPr>
          <w:rFonts w:asciiTheme="majorBidi" w:hAnsiTheme="majorBidi" w:cstheme="majorBidi"/>
          <w:sz w:val="30"/>
          <w:szCs w:val="30"/>
        </w:rPr>
        <w:t>SICR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Pr="00431B1C">
        <w:rPr>
          <w:rFonts w:asciiTheme="majorBidi" w:hAnsiTheme="majorBidi" w:cstheme="majorBidi"/>
          <w:sz w:val="30"/>
          <w:szCs w:val="30"/>
        </w:rPr>
        <w:t xml:space="preserve"> Significant increase in credit risk) </w:t>
      </w:r>
      <w:r w:rsidRPr="00431B1C">
        <w:rPr>
          <w:rFonts w:asciiTheme="majorBidi" w:hAnsiTheme="majorBidi" w:cs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</w:t>
      </w:r>
      <w:r w:rsidRPr="00431B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สินทรัพย์ทางการเงินที่ค้างชำระ </w:t>
      </w:r>
      <w:r w:rsidRPr="00431B1C">
        <w:rPr>
          <w:rFonts w:asciiTheme="majorBidi" w:hAnsiTheme="majorBidi" w:cstheme="majorBidi"/>
          <w:sz w:val="30"/>
          <w:szCs w:val="30"/>
        </w:rPr>
        <w:t>30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 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58682DFF" w14:textId="469A4BA6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9667B" w14:textId="77777777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ชั้นที่</w:t>
      </w:r>
      <w:r w:rsidRPr="00431B1C">
        <w:rPr>
          <w:rFonts w:asciiTheme="majorBidi" w:hAnsiTheme="majorBidi" w:cstheme="majorBidi"/>
          <w:i/>
          <w:iCs/>
          <w:sz w:val="30"/>
          <w:szCs w:val="30"/>
        </w:rPr>
        <w:t xml:space="preserve"> 3 </w:t>
      </w: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431B1C">
        <w:rPr>
          <w:rFonts w:asciiTheme="majorBidi" w:hAnsiTheme="majorBidi" w:cstheme="majorBidi"/>
          <w:i/>
          <w:iCs/>
          <w:sz w:val="30"/>
          <w:szCs w:val="30"/>
        </w:rPr>
        <w:t xml:space="preserve"> (Non-performing)</w:t>
      </w:r>
    </w:p>
    <w:p w14:paraId="0A4CE40A" w14:textId="77777777" w:rsidR="00E50715" w:rsidRPr="00431B1C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431B1C">
        <w:rPr>
          <w:rFonts w:asciiTheme="majorBidi" w:hAnsiTheme="majorBidi" w:cstheme="majorBidi"/>
          <w:sz w:val="30"/>
          <w:szCs w:val="30"/>
        </w:rPr>
        <w:t>90</w:t>
      </w:r>
      <w:r w:rsidRPr="00431B1C">
        <w:rPr>
          <w:rFonts w:asciiTheme="majorBidi" w:hAnsiTheme="majorBidi" w:cs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6449CD0C" w14:textId="5ECB8750" w:rsidR="00431B1C" w:rsidRDefault="0043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71F148FF" w14:textId="446B5287" w:rsidR="009314F4" w:rsidRPr="00EC4287" w:rsidRDefault="009314F4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BD33173" w14:textId="315817AA" w:rsidR="009314F4" w:rsidRPr="00EC4287" w:rsidRDefault="009314F4" w:rsidP="009314F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และ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048B81F" w14:textId="40CC4C16" w:rsidR="009314F4" w:rsidRPr="00EC4287" w:rsidRDefault="009314F4" w:rsidP="00BB3966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788FC520" w14:textId="1F77224A" w:rsidR="009314F4" w:rsidRPr="00EC4287" w:rsidRDefault="009314F4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97DA04A" w14:textId="03D7D0E2" w:rsidR="009314F4" w:rsidRPr="00EC4287" w:rsidRDefault="009314F4" w:rsidP="009314F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ในการคำนวณดอกเบี้ยรับและดอกเบี้ย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จ่าย </w:t>
      </w:r>
      <w:r w:rsidRPr="00EC4287">
        <w:rPr>
          <w:rFonts w:asciiTheme="majorBidi" w:hAnsiTheme="majorBidi" w:cstheme="majorBidi"/>
          <w:spacing w:val="-8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0116D3" w14:textId="77777777" w:rsidR="005B1511" w:rsidRPr="00EC4287" w:rsidRDefault="005B1511" w:rsidP="009314F4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4C256B61" w14:textId="7B6454E1" w:rsidR="009314F4" w:rsidRPr="00EC4287" w:rsidRDefault="009314F4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4DAC06AD" w14:textId="2F5B06E4" w:rsidR="009314F4" w:rsidRPr="00EC4287" w:rsidRDefault="009314F4" w:rsidP="009314F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EC4287">
        <w:rPr>
          <w:rFonts w:asciiTheme="majorBidi" w:hAnsiTheme="majorBidi" w:cstheme="majorBidi"/>
          <w:spacing w:val="-6"/>
          <w:sz w:val="30"/>
          <w:szCs w:val="30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173DA28" w14:textId="5B03542C" w:rsidR="009314F4" w:rsidRDefault="009314F4" w:rsidP="009314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C114FF" w14:textId="6F4F3B86" w:rsidR="00821C81" w:rsidRDefault="00821C81" w:rsidP="009314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AB690F" w14:textId="43EA3526" w:rsidR="00821C81" w:rsidRDefault="00821C81" w:rsidP="009314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0A0A4E" w14:textId="77777777" w:rsidR="00821C81" w:rsidRPr="00EC4287" w:rsidRDefault="00821C81" w:rsidP="009314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5A3719" w14:textId="7381B118" w:rsidR="009314F4" w:rsidRPr="00EC4287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C428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ดังนี้ </w:t>
      </w:r>
    </w:p>
    <w:p w14:paraId="6B0091AC" w14:textId="223ABA06" w:rsidR="009314F4" w:rsidRPr="00EC4287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-</w:t>
      </w:r>
      <w:r w:rsidRPr="00EC4287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Pr="00EC4287">
        <w:rPr>
          <w:rFonts w:asciiTheme="majorBidi" w:hAnsiTheme="majorBidi" w:cstheme="majorBidi"/>
          <w:sz w:val="30"/>
          <w:szCs w:val="30"/>
        </w:rPr>
        <w:t xml:space="preserve">1  </w:t>
      </w:r>
      <w:r w:rsidRPr="00EC4287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E15A4A" w14:textId="656E3575" w:rsidR="009314F4" w:rsidRPr="00EC4287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-</w:t>
      </w:r>
      <w:r w:rsidRPr="00EC4287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EC4287">
        <w:rPr>
          <w:rFonts w:asciiTheme="majorBidi" w:hAnsiTheme="majorBidi" w:cstheme="majorBidi"/>
          <w:sz w:val="30"/>
          <w:szCs w:val="30"/>
        </w:rPr>
        <w:t xml:space="preserve"> 2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C4287">
        <w:rPr>
          <w:rFonts w:asciiTheme="majorBidi" w:hAnsiTheme="majorBidi" w:cstheme="majorBidi"/>
          <w:sz w:val="30"/>
          <w:szCs w:val="30"/>
        </w:rPr>
        <w:t>1</w:t>
      </w:r>
    </w:p>
    <w:p w14:paraId="53518473" w14:textId="35F0C78D" w:rsidR="009314F4" w:rsidRPr="00EC4287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-</w:t>
      </w:r>
      <w:r w:rsidRPr="00EC4287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EC4287">
        <w:rPr>
          <w:rFonts w:asciiTheme="majorBidi" w:hAnsiTheme="majorBidi" w:cstheme="majorBidi"/>
          <w:sz w:val="30"/>
          <w:szCs w:val="30"/>
        </w:rPr>
        <w:t xml:space="preserve"> 3  </w:t>
      </w:r>
      <w:r w:rsidRPr="00EC4287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2FFE546" w14:textId="77777777" w:rsidR="004A1591" w:rsidRDefault="004A1591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866503" w14:textId="3EF909F6" w:rsidR="007108DE" w:rsidRPr="00EC4287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608977" w14:textId="77777777" w:rsidR="007108DE" w:rsidRPr="00EC4287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7C33639" w14:textId="77777777" w:rsidR="007108DE" w:rsidRPr="00EC4287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 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B890133" w14:textId="27AA429B" w:rsidR="009314F4" w:rsidRPr="00EC4287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29D9F5C" w14:textId="4E2A61EA" w:rsidR="007108DE" w:rsidRPr="00431B1C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Pr="00EC4287" w:rsidDel="001A6C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C4287" w:rsidDel="001A6CC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EC4287" w:rsidDel="001A6CC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</w:t>
      </w:r>
      <w:r w:rsidRPr="00431B1C" w:rsidDel="001A6CC8">
        <w:rPr>
          <w:rFonts w:asciiTheme="majorBidi" w:hAnsiTheme="majorBidi" w:cstheme="majorBidi"/>
          <w:spacing w:val="-4"/>
          <w:sz w:val="30"/>
          <w:szCs w:val="30"/>
          <w:cs/>
        </w:rPr>
        <w:t>รายการดังกล่าวสิ้นสุดลง</w:t>
      </w:r>
    </w:p>
    <w:p w14:paraId="47B2EC23" w14:textId="1CD57359" w:rsidR="007108DE" w:rsidRPr="00431B1C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8A05EF" w14:textId="77777777" w:rsidR="007108DE" w:rsidRPr="004A1591" w:rsidRDefault="007108DE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159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0EC41D2" w14:textId="515A3476" w:rsidR="007108DE" w:rsidRPr="00431B1C" w:rsidRDefault="007108DE" w:rsidP="0071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0C9B6D9C" w14:textId="77777777" w:rsidR="005B1511" w:rsidRPr="00431B1C" w:rsidRDefault="005B1511" w:rsidP="0071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7FA59" w14:textId="58E99723" w:rsidR="0030398F" w:rsidRPr="004A1591" w:rsidRDefault="0030398F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4A159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DE4CCD8" w14:textId="73BDAA6A" w:rsidR="00D045AE" w:rsidRPr="00431B1C" w:rsidRDefault="00D045AE" w:rsidP="00D045A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31B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7ABD129" w14:textId="34637A64" w:rsidR="00D045AE" w:rsidRPr="00431B1C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31B1C">
        <w:rPr>
          <w:rFonts w:asciiTheme="majorBidi" w:hAnsiTheme="majorBidi" w:cstheme="majorBidi"/>
          <w:sz w:val="30"/>
          <w:szCs w:val="30"/>
        </w:rPr>
        <w:t xml:space="preserve"> </w:t>
      </w:r>
      <w:r w:rsidRPr="00431B1C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B47118" w14:textId="77777777" w:rsidR="00567AD3" w:rsidRPr="00431B1C" w:rsidRDefault="00567AD3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101A5" w14:textId="3EA668C0" w:rsidR="00D045AE" w:rsidRPr="00EC4287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57659FD" w14:textId="4E7D9521" w:rsidR="00431B1C" w:rsidRDefault="0043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55A6031B" w14:textId="2694CC82" w:rsidR="00D045AE" w:rsidRPr="00EC4287" w:rsidRDefault="00D045AE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6E59A6" w14:textId="77777777" w:rsidR="00866F6C" w:rsidRPr="00EC4287" w:rsidRDefault="00866F6C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29" w14:textId="26CFFA4C" w:rsidR="00D045AE" w:rsidRPr="00EC4287" w:rsidRDefault="00D045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93D89" w:rsidRPr="00EC428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5DB12D73" w14:textId="21E55666" w:rsidR="00D045AE" w:rsidRPr="00EC4287" w:rsidRDefault="00D045AE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05221" w14:textId="468ED937" w:rsidR="005E6444" w:rsidRPr="00EC4287" w:rsidRDefault="005E6444" w:rsidP="0071775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0FAD5B5" w14:textId="77777777" w:rsidR="005E6444" w:rsidRPr="00EC4287" w:rsidRDefault="005E6444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8D644" w14:textId="35562614" w:rsidR="00D045AE" w:rsidRPr="00EC4287" w:rsidRDefault="00D045AE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A767EAD" w14:textId="77777777" w:rsidR="005B1511" w:rsidRPr="00431B1C" w:rsidRDefault="005B1511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86419" w14:textId="16590624" w:rsidR="00BD39E5" w:rsidRPr="00431B1C" w:rsidRDefault="00BD39E5" w:rsidP="00093D89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31B1C">
        <w:rPr>
          <w:rFonts w:asciiTheme="majorBidi" w:hAnsiTheme="majorBidi" w:cstheme="majorBidi"/>
          <w:sz w:val="30"/>
          <w:szCs w:val="30"/>
        </w:rPr>
        <w:t>(</w:t>
      </w:r>
      <w:r w:rsidR="00093D89" w:rsidRPr="00431B1C">
        <w:rPr>
          <w:rFonts w:asciiTheme="majorBidi" w:hAnsiTheme="majorBidi" w:cstheme="majorBidi"/>
          <w:sz w:val="30"/>
          <w:szCs w:val="30"/>
          <w:cs/>
        </w:rPr>
        <w:t>ข</w:t>
      </w:r>
      <w:r w:rsidR="00891808" w:rsidRPr="00431B1C">
        <w:rPr>
          <w:rFonts w:asciiTheme="majorBidi" w:hAnsiTheme="majorBidi" w:cstheme="majorBidi"/>
          <w:sz w:val="30"/>
          <w:szCs w:val="30"/>
        </w:rPr>
        <w:t>.</w:t>
      </w:r>
      <w:r w:rsidRPr="00431B1C">
        <w:rPr>
          <w:rFonts w:asciiTheme="majorBidi" w:hAnsiTheme="majorBidi" w:cstheme="majorBidi"/>
          <w:sz w:val="30"/>
          <w:szCs w:val="30"/>
        </w:rPr>
        <w:t xml:space="preserve">1.1) </w:t>
      </w:r>
      <w:r w:rsidRPr="00431B1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C0BFA00" w14:textId="77777777" w:rsidR="00BD39E5" w:rsidRPr="00431B1C" w:rsidRDefault="00BD39E5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4F956" w14:textId="27848488" w:rsidR="00BD39E5" w:rsidRPr="00431B1C" w:rsidRDefault="006D3DED" w:rsidP="006D3DE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31B1C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1DD2715" w14:textId="29385B18" w:rsidR="00866F6C" w:rsidRPr="00431B1C" w:rsidRDefault="00866F6C" w:rsidP="006D3DE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DD4F3" w14:textId="77777777" w:rsidR="004646AF" w:rsidRDefault="004646AF">
      <w:r>
        <w:br w:type="page"/>
      </w:r>
    </w:p>
    <w:tbl>
      <w:tblPr>
        <w:tblW w:w="8829" w:type="dxa"/>
        <w:tblInd w:w="819" w:type="dxa"/>
        <w:tblLayout w:type="fixed"/>
        <w:tblLook w:val="01E0" w:firstRow="1" w:lastRow="1" w:firstColumn="1" w:lastColumn="1" w:noHBand="0" w:noVBand="0"/>
      </w:tblPr>
      <w:tblGrid>
        <w:gridCol w:w="3771"/>
        <w:gridCol w:w="1098"/>
        <w:gridCol w:w="236"/>
        <w:gridCol w:w="1069"/>
        <w:gridCol w:w="236"/>
        <w:gridCol w:w="1087"/>
        <w:gridCol w:w="252"/>
        <w:gridCol w:w="1080"/>
      </w:tblGrid>
      <w:tr w:rsidR="002A453C" w:rsidRPr="00EC4287" w14:paraId="001BA5B3" w14:textId="193E64EE" w:rsidTr="004646AF">
        <w:tc>
          <w:tcPr>
            <w:tcW w:w="3771" w:type="dxa"/>
          </w:tcPr>
          <w:p w14:paraId="6C76DAC5" w14:textId="73E5E638" w:rsidR="002A453C" w:rsidRPr="00EC4287" w:rsidRDefault="002A453C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EC428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403" w:type="dxa"/>
            <w:gridSpan w:val="3"/>
            <w:shd w:val="clear" w:color="auto" w:fill="auto"/>
            <w:vAlign w:val="bottom"/>
          </w:tcPr>
          <w:p w14:paraId="11D25791" w14:textId="437D57A4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20209" w14:textId="58781534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auto"/>
            <w:vAlign w:val="bottom"/>
          </w:tcPr>
          <w:p w14:paraId="09B2C473" w14:textId="3F765C5F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53C" w:rsidRPr="00EC4287" w14:paraId="558200CC" w14:textId="2A2715EB" w:rsidTr="004646AF">
        <w:tc>
          <w:tcPr>
            <w:tcW w:w="3771" w:type="dxa"/>
          </w:tcPr>
          <w:p w14:paraId="03CB75C2" w14:textId="77777777" w:rsidR="002A453C" w:rsidRPr="00EC4287" w:rsidRDefault="002A453C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F7147DA" w14:textId="5A261911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EAD7469" w14:textId="77777777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463CDAD" w14:textId="48225A62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4EC3" w14:textId="4D7609D3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805D25" w14:textId="310A3947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3490A012" w14:textId="77777777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809D4E" w14:textId="00ED3E55" w:rsidR="002A453C" w:rsidRPr="00EC4287" w:rsidRDefault="002A453C" w:rsidP="00B752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453C" w:rsidRPr="00EC4287" w14:paraId="5206CBFE" w14:textId="391F975F" w:rsidTr="004646AF">
        <w:tc>
          <w:tcPr>
            <w:tcW w:w="3771" w:type="dxa"/>
          </w:tcPr>
          <w:p w14:paraId="3FB06E4A" w14:textId="77777777" w:rsidR="002A453C" w:rsidRPr="00EC4287" w:rsidRDefault="002A453C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14:paraId="0BFEEFC8" w14:textId="4716C34C" w:rsidR="002A453C" w:rsidRPr="00EC4287" w:rsidRDefault="002A453C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6AF" w:rsidRPr="00EC4287" w14:paraId="34CB6EE3" w14:textId="77777777" w:rsidTr="004646AF">
        <w:tc>
          <w:tcPr>
            <w:tcW w:w="3771" w:type="dxa"/>
          </w:tcPr>
          <w:p w14:paraId="573CE30F" w14:textId="057B49BB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5DF8DD1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505CD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205D296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6C865B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6B1DEF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268419A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A97A73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646AF" w:rsidRPr="00EC4287" w14:paraId="3918D898" w14:textId="1EA1AE1A" w:rsidTr="008B3E04">
        <w:tc>
          <w:tcPr>
            <w:tcW w:w="3771" w:type="dxa"/>
          </w:tcPr>
          <w:p w14:paraId="036E582D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B39712B" w14:textId="16131F76" w:rsidR="004646AF" w:rsidRPr="00EC4287" w:rsidRDefault="009A5F89" w:rsidP="009A5F8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  <w:r w:rsidR="001A3FC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879791D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781EADD" w14:textId="2E5A8129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748A7" w14:textId="4CC75E85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36AF3D5" w14:textId="48248B71" w:rsidR="004646AF" w:rsidRPr="00EC4287" w:rsidRDefault="007E5B76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E5B7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</w:t>
            </w:r>
            <w:r w:rsidR="00154A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52" w:type="dxa"/>
          </w:tcPr>
          <w:p w14:paraId="04276152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A0E46D" w14:textId="28D6BA4B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C01061" w:rsidRPr="00EC4287" w14:paraId="7FFE39D8" w14:textId="77777777" w:rsidTr="008B3E04">
        <w:tc>
          <w:tcPr>
            <w:tcW w:w="3771" w:type="dxa"/>
          </w:tcPr>
          <w:p w14:paraId="495C1DD5" w14:textId="0926AC76" w:rsidR="00C01061" w:rsidRPr="00EC4287" w:rsidRDefault="00C01061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061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  <w:r w:rsidRPr="00C01061">
              <w:rPr>
                <w:rFonts w:asciiTheme="majorBidi" w:hAnsiTheme="majorBidi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DF14E5E" w14:textId="77777777" w:rsidR="00C01061" w:rsidRPr="00EC4287" w:rsidRDefault="00C01061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584BC1" w14:textId="77777777" w:rsidR="00C01061" w:rsidRPr="00EC4287" w:rsidRDefault="00C01061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F5F22A0" w14:textId="77777777" w:rsidR="00C01061" w:rsidRPr="00EC4287" w:rsidRDefault="00C01061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C0231A" w14:textId="77777777" w:rsidR="00C01061" w:rsidRPr="00EC4287" w:rsidRDefault="00C01061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90F6128" w14:textId="77777777" w:rsidR="00C01061" w:rsidRPr="00EC4287" w:rsidRDefault="00C01061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E0F04A9" w14:textId="77777777" w:rsidR="00C01061" w:rsidRPr="00EC4287" w:rsidRDefault="00C01061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32AC06" w14:textId="77777777" w:rsidR="00C01061" w:rsidRPr="00EC4287" w:rsidRDefault="00C01061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C01061" w:rsidRPr="00EC4287" w14:paraId="3D774CF2" w14:textId="77777777" w:rsidTr="008B3E04">
        <w:tc>
          <w:tcPr>
            <w:tcW w:w="3771" w:type="dxa"/>
          </w:tcPr>
          <w:p w14:paraId="0EFE3C72" w14:textId="4643AE80" w:rsidR="00C01061" w:rsidRPr="00EC4287" w:rsidRDefault="00C01061" w:rsidP="00FB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061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FB21E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A61A0F4" w14:textId="509D5146" w:rsidR="00C01061" w:rsidRPr="00EC4287" w:rsidRDefault="009A5F89" w:rsidP="009A5F8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1E688BAE" w14:textId="77777777" w:rsidR="00C01061" w:rsidRPr="00EC4287" w:rsidRDefault="00C01061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BC3604A" w14:textId="284E0760" w:rsidR="00C01061" w:rsidRPr="00EC4287" w:rsidRDefault="00FB21E4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1B4B4" w14:textId="77777777" w:rsidR="00C01061" w:rsidRPr="00EC4287" w:rsidRDefault="00C01061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68E0B3F" w14:textId="6375171B" w:rsidR="00C01061" w:rsidRPr="00EC4287" w:rsidRDefault="007E5B76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E5B7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52" w:type="dxa"/>
          </w:tcPr>
          <w:p w14:paraId="02525006" w14:textId="77777777" w:rsidR="00C01061" w:rsidRPr="00EC4287" w:rsidRDefault="00C01061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D4B6D8" w14:textId="2093B8C2" w:rsidR="00C01061" w:rsidRPr="00EC4287" w:rsidRDefault="00FB21E4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46AF" w:rsidRPr="00EC4287" w14:paraId="3C5CEF6E" w14:textId="6A14D4A0" w:rsidTr="004646AF">
        <w:tc>
          <w:tcPr>
            <w:tcW w:w="3771" w:type="dxa"/>
          </w:tcPr>
          <w:p w14:paraId="42A6129B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8249740" w14:textId="0E255528" w:rsidR="004646AF" w:rsidRPr="00EC4287" w:rsidRDefault="009A5F89" w:rsidP="009A5F8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  <w:r w:rsidR="001A3FC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20C257E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2439BA8" w14:textId="42C3DCBF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B7560" w14:textId="60FFD963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E62B8EB" w14:textId="32A80288" w:rsidR="004646AF" w:rsidRPr="00EC4287" w:rsidRDefault="002977F6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977F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30,06</w:t>
            </w:r>
            <w:r w:rsidR="00154A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4BCE0C7B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2DF988" w14:textId="27624C5C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4646AF" w:rsidRPr="00EC4287" w14:paraId="2DA5F7EF" w14:textId="77777777" w:rsidTr="004646AF">
        <w:tc>
          <w:tcPr>
            <w:tcW w:w="3771" w:type="dxa"/>
          </w:tcPr>
          <w:p w14:paraId="52AAC95E" w14:textId="161C8D9B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098" w:type="dxa"/>
            <w:shd w:val="clear" w:color="auto" w:fill="auto"/>
          </w:tcPr>
          <w:p w14:paraId="7CFBFFEC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960CB3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72148F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8B6A25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773F020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5CFB792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C21B81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646AF" w:rsidRPr="00EC4287" w14:paraId="2C7F3562" w14:textId="4ACAB677" w:rsidTr="00A65C0A">
        <w:tc>
          <w:tcPr>
            <w:tcW w:w="3771" w:type="dxa"/>
          </w:tcPr>
          <w:p w14:paraId="545A238E" w14:textId="13658120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DB33" w14:textId="2135D548" w:rsidR="004646AF" w:rsidRPr="00EC4287" w:rsidRDefault="00FB21E4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70156E" w14:textId="77777777" w:rsidR="004646AF" w:rsidRPr="00EC4287" w:rsidRDefault="004646AF" w:rsidP="00FB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437A1145" w14:textId="4CB19853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FA7B" w14:textId="06B75D11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1E94169" w14:textId="141E10E8" w:rsidR="004646AF" w:rsidRPr="00EC4287" w:rsidRDefault="00FB21E4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FE31099" w14:textId="77777777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C6C7D3" w14:textId="1662EB81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46AF" w:rsidRPr="00EC4287" w14:paraId="289F954F" w14:textId="2DECC644" w:rsidTr="004646AF">
        <w:tc>
          <w:tcPr>
            <w:tcW w:w="3771" w:type="dxa"/>
          </w:tcPr>
          <w:p w14:paraId="272FBB15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8DD3B" w14:textId="2F1548AD" w:rsidR="004646AF" w:rsidRPr="00EC4287" w:rsidRDefault="009A5F89" w:rsidP="009A5F8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54A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3277F5E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A43346C" w14:textId="7222B075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C2102" w14:textId="3CF55178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B3E3D" w14:textId="1E763382" w:rsidR="004646AF" w:rsidRPr="00EC4287" w:rsidRDefault="002977F6" w:rsidP="00C8079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77F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30,06</w:t>
            </w:r>
            <w:r w:rsidR="00154A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6FAA3F57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7EE5A8" w14:textId="26C015A9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16,094</w:t>
            </w:r>
          </w:p>
        </w:tc>
      </w:tr>
      <w:tr w:rsidR="004646AF" w:rsidRPr="00B7526B" w14:paraId="102159AA" w14:textId="77777777" w:rsidTr="004646AF">
        <w:tc>
          <w:tcPr>
            <w:tcW w:w="3771" w:type="dxa"/>
          </w:tcPr>
          <w:p w14:paraId="182AB466" w14:textId="77777777" w:rsidR="004646AF" w:rsidRPr="00B7526B" w:rsidRDefault="004646AF" w:rsidP="0046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9575E5C" w14:textId="77777777" w:rsidR="004646AF" w:rsidRPr="00B7526B" w:rsidRDefault="004646AF" w:rsidP="00B7526B">
            <w:pPr>
              <w:pStyle w:val="numbernegative"/>
              <w:tabs>
                <w:tab w:val="decimal" w:pos="793"/>
              </w:tabs>
              <w:spacing w:line="240" w:lineRule="auto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14:paraId="67CBB6D4" w14:textId="77777777" w:rsidR="004646AF" w:rsidRPr="00B7526B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69" w:type="dxa"/>
          </w:tcPr>
          <w:p w14:paraId="0D31C0D4" w14:textId="77777777" w:rsidR="004646AF" w:rsidRPr="00B7526B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8BF4860" w14:textId="77777777" w:rsidR="004646AF" w:rsidRPr="00B7526B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87" w:type="dxa"/>
            <w:shd w:val="clear" w:color="auto" w:fill="auto"/>
          </w:tcPr>
          <w:p w14:paraId="6D487007" w14:textId="77777777" w:rsidR="004646AF" w:rsidRPr="00B7526B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247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52" w:type="dxa"/>
          </w:tcPr>
          <w:p w14:paraId="0EFE9EA1" w14:textId="77777777" w:rsidR="004646AF" w:rsidRPr="00B7526B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247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5918311F" w14:textId="77777777" w:rsidR="004646AF" w:rsidRPr="00B7526B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247"/>
              <w:rPr>
                <w:rFonts w:asciiTheme="majorBidi" w:hAnsiTheme="majorBidi" w:cstheme="majorBidi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646AF" w:rsidRPr="00EC4287" w14:paraId="7E6076BC" w14:textId="554C7B08" w:rsidTr="004646AF">
        <w:tc>
          <w:tcPr>
            <w:tcW w:w="3771" w:type="dxa"/>
          </w:tcPr>
          <w:p w14:paraId="254478E7" w14:textId="79A292A0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98" w:type="dxa"/>
            <w:shd w:val="clear" w:color="auto" w:fill="auto"/>
          </w:tcPr>
          <w:p w14:paraId="4EDF0E68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4D63BD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46E0A20F" w14:textId="35D50C80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38997A" w14:textId="4222AA00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C64B42A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6592163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218D7D7" w14:textId="4E18BEB6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46AF" w:rsidRPr="00EC4287" w14:paraId="22776E99" w14:textId="3E1D4F90" w:rsidTr="004646AF">
        <w:tc>
          <w:tcPr>
            <w:tcW w:w="3771" w:type="dxa"/>
          </w:tcPr>
          <w:p w14:paraId="6A796693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shd w:val="clear" w:color="auto" w:fill="auto"/>
          </w:tcPr>
          <w:p w14:paraId="4E60F7A2" w14:textId="3E59215F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7,637</w:t>
            </w:r>
          </w:p>
        </w:tc>
        <w:tc>
          <w:tcPr>
            <w:tcW w:w="236" w:type="dxa"/>
          </w:tcPr>
          <w:p w14:paraId="2462410F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879F89C" w14:textId="065C4C5A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7,510</w:t>
            </w:r>
          </w:p>
        </w:tc>
        <w:tc>
          <w:tcPr>
            <w:tcW w:w="236" w:type="dxa"/>
            <w:shd w:val="clear" w:color="auto" w:fill="auto"/>
          </w:tcPr>
          <w:p w14:paraId="7908E0B5" w14:textId="32B5EE0B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4A17E4E" w14:textId="29B4044A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4,078</w:t>
            </w:r>
          </w:p>
        </w:tc>
        <w:tc>
          <w:tcPr>
            <w:tcW w:w="252" w:type="dxa"/>
          </w:tcPr>
          <w:p w14:paraId="16DCFFE9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58215EB" w14:textId="079DC05F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3,506</w:t>
            </w:r>
          </w:p>
        </w:tc>
      </w:tr>
      <w:tr w:rsidR="004646AF" w:rsidRPr="00EC4287" w14:paraId="227656AF" w14:textId="6A8F7A3D" w:rsidTr="004646AF">
        <w:tc>
          <w:tcPr>
            <w:tcW w:w="3771" w:type="dxa"/>
          </w:tcPr>
          <w:p w14:paraId="5ADAAB83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98" w:type="dxa"/>
            <w:shd w:val="clear" w:color="auto" w:fill="auto"/>
          </w:tcPr>
          <w:p w14:paraId="11F2A8D1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3B7FC6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0ECDDDB" w14:textId="2F20BF09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4326CE" w14:textId="4A433FA1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C346E40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A2E8D35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5153E6" w14:textId="37524504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646AF" w:rsidRPr="00EC4287" w14:paraId="31D50CCA" w14:textId="540C5AF2" w:rsidTr="004646AF">
        <w:tc>
          <w:tcPr>
            <w:tcW w:w="3771" w:type="dxa"/>
          </w:tcPr>
          <w:p w14:paraId="30E82B5A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55D3E2E0" w14:textId="027134F8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236" w:type="dxa"/>
          </w:tcPr>
          <w:p w14:paraId="52758381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CE3D10" w14:textId="2A9B8491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3,482</w:t>
            </w:r>
          </w:p>
        </w:tc>
        <w:tc>
          <w:tcPr>
            <w:tcW w:w="236" w:type="dxa"/>
            <w:shd w:val="clear" w:color="auto" w:fill="auto"/>
          </w:tcPr>
          <w:p w14:paraId="3CB39AA5" w14:textId="6A07D048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1407BAA" w14:textId="24F95BA8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52" w:type="dxa"/>
          </w:tcPr>
          <w:p w14:paraId="79B603BF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09DF2F" w14:textId="26F9F899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</w:tr>
      <w:tr w:rsidR="004646AF" w:rsidRPr="00EC4287" w14:paraId="00C943EE" w14:textId="0AC41626" w:rsidTr="004646AF">
        <w:tc>
          <w:tcPr>
            <w:tcW w:w="3771" w:type="dxa"/>
          </w:tcPr>
          <w:p w14:paraId="555867AA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3B8DCD22" w14:textId="41C6FE2D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36" w:type="dxa"/>
          </w:tcPr>
          <w:p w14:paraId="7CB818C1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1A7AFDC" w14:textId="5745B7FF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  <w:shd w:val="clear" w:color="auto" w:fill="auto"/>
          </w:tcPr>
          <w:p w14:paraId="4A036C2A" w14:textId="2B095FA9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05966CC" w14:textId="33F532FD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52" w:type="dxa"/>
          </w:tcPr>
          <w:p w14:paraId="532C99EA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925DE3" w14:textId="736F9602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</w:tr>
      <w:tr w:rsidR="004646AF" w:rsidRPr="00EC4287" w14:paraId="1489CEEC" w14:textId="4D289C24" w:rsidTr="004646AF">
        <w:tc>
          <w:tcPr>
            <w:tcW w:w="3771" w:type="dxa"/>
          </w:tcPr>
          <w:p w14:paraId="443FAE3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5A0A86DF" w14:textId="4379A1A3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36" w:type="dxa"/>
          </w:tcPr>
          <w:p w14:paraId="6EAD4B0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0FE2688" w14:textId="1B2DD31A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60E4FBD7" w14:textId="3912601E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B9E5759" w14:textId="13B9C0A0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52" w:type="dxa"/>
          </w:tcPr>
          <w:p w14:paraId="79BD9FD6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FAE047" w14:textId="56D01C65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</w:tr>
      <w:tr w:rsidR="004646AF" w:rsidRPr="00EC4287" w14:paraId="7A026E0F" w14:textId="187ADD69" w:rsidTr="004646AF">
        <w:tc>
          <w:tcPr>
            <w:tcW w:w="3771" w:type="dxa"/>
          </w:tcPr>
          <w:p w14:paraId="05D3E23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2C993CF5" w14:textId="61839ABD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36" w:type="dxa"/>
          </w:tcPr>
          <w:p w14:paraId="311E396B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67F1ED7" w14:textId="027D1066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0DC43D9A" w14:textId="0118FBC3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C7BF212" w14:textId="5E3057BF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52" w:type="dxa"/>
          </w:tcPr>
          <w:p w14:paraId="61D0C8D9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8CC1E9" w14:textId="5199EEFA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</w:tr>
      <w:tr w:rsidR="004646AF" w:rsidRPr="00EC4287" w14:paraId="56761664" w14:textId="7EF7ED65" w:rsidTr="004646AF">
        <w:tc>
          <w:tcPr>
            <w:tcW w:w="3771" w:type="dxa"/>
          </w:tcPr>
          <w:p w14:paraId="4A452744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5A00323E" w14:textId="6AE0EB03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36" w:type="dxa"/>
          </w:tcPr>
          <w:p w14:paraId="2272BBCA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C2848CC" w14:textId="5331408A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54946CDB" w14:textId="45CEDE05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102D2" w14:textId="07A0E74B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2" w:type="dxa"/>
          </w:tcPr>
          <w:p w14:paraId="605B7872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85B2F29" w14:textId="3EED1B66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4646AF" w:rsidRPr="00EC4287" w14:paraId="77B539BC" w14:textId="2D2CE7ED" w:rsidTr="004646AF">
        <w:tc>
          <w:tcPr>
            <w:tcW w:w="3771" w:type="dxa"/>
          </w:tcPr>
          <w:p w14:paraId="0B45EDF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14C61ACF" w14:textId="0FDBF042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36" w:type="dxa"/>
          </w:tcPr>
          <w:p w14:paraId="1FFCF1C0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C540672" w14:textId="5ED9A72E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0EFF2C07" w14:textId="207D91ED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E48BE30" w14:textId="2DB9E5AD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52" w:type="dxa"/>
          </w:tcPr>
          <w:p w14:paraId="214EF274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ECA3322" w14:textId="3D727A02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4646AF" w:rsidRPr="00EC4287" w14:paraId="1DD7CAAE" w14:textId="1E18767F" w:rsidTr="004646AF">
        <w:tc>
          <w:tcPr>
            <w:tcW w:w="3771" w:type="dxa"/>
          </w:tcPr>
          <w:p w14:paraId="7E74DCB3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6443C586" w14:textId="533A0A9A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6" w:type="dxa"/>
          </w:tcPr>
          <w:p w14:paraId="4F3A875B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07381E0" w14:textId="21F614CB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16FD8152" w14:textId="0E87F29F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656DFE3" w14:textId="1D40ECC2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52" w:type="dxa"/>
          </w:tcPr>
          <w:p w14:paraId="6F062652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B86A321" w14:textId="2A8CCF58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4646AF" w:rsidRPr="00EC4287" w14:paraId="57EB4FA5" w14:textId="77777777" w:rsidTr="004646AF">
        <w:tc>
          <w:tcPr>
            <w:tcW w:w="3771" w:type="dxa"/>
          </w:tcPr>
          <w:p w14:paraId="30396149" w14:textId="6E7273D0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245605B6" w14:textId="7C4362C7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1325E8F1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0662684" w14:textId="25AEF839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59E05BEF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F33D2B1" w14:textId="1C28AB59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52" w:type="dxa"/>
          </w:tcPr>
          <w:p w14:paraId="5226953C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37FCD5" w14:textId="1A4B1D12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4646AF" w:rsidRPr="00EC4287" w14:paraId="7E544E5C" w14:textId="672CFD48" w:rsidTr="004646AF">
        <w:tc>
          <w:tcPr>
            <w:tcW w:w="3771" w:type="dxa"/>
          </w:tcPr>
          <w:p w14:paraId="7A872610" w14:textId="16FBBC6F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2DCC1E23" w14:textId="4B440D46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36" w:type="dxa"/>
          </w:tcPr>
          <w:p w14:paraId="095BEB9F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9A5527F" w14:textId="66F07E4B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0AACF4F7" w14:textId="3A4A261F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83E6FD0" w14:textId="4667E9F7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52" w:type="dxa"/>
          </w:tcPr>
          <w:p w14:paraId="406B6770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FD9A42" w14:textId="770F2865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4646AF" w:rsidRPr="00EC4287" w14:paraId="2F436F76" w14:textId="77777777" w:rsidTr="004646AF">
        <w:tc>
          <w:tcPr>
            <w:tcW w:w="3771" w:type="dxa"/>
          </w:tcPr>
          <w:p w14:paraId="3054135E" w14:textId="30B2C1AB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2477BF50" w14:textId="7A5CF607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20F32274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A7D6D12" w14:textId="6A1E8F20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28CE1678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540C5A6" w14:textId="1D75F7E1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154A4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0EB32CB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086624" w14:textId="248BA8D2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4646AF" w:rsidRPr="00EC4287" w14:paraId="23A7BBA3" w14:textId="77777777" w:rsidTr="004646AF">
        <w:tc>
          <w:tcPr>
            <w:tcW w:w="3771" w:type="dxa"/>
          </w:tcPr>
          <w:p w14:paraId="51F8BFC5" w14:textId="3D195064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4EE1CC72" w14:textId="4F919F41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</w:tcPr>
          <w:p w14:paraId="476D1020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1065E1" w14:textId="241AC1EF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162142CE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50C990D" w14:textId="65199725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154A4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1F5854C0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B8191A" w14:textId="2F887DE2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4646AF" w:rsidRPr="00EC4287" w14:paraId="1D4A8739" w14:textId="7313AD6A" w:rsidTr="004646AF">
        <w:tc>
          <w:tcPr>
            <w:tcW w:w="3771" w:type="dxa"/>
          </w:tcPr>
          <w:p w14:paraId="034F0A6C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shd w:val="clear" w:color="auto" w:fill="auto"/>
          </w:tcPr>
          <w:p w14:paraId="0A4F9366" w14:textId="5C4211D3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236" w:type="dxa"/>
          </w:tcPr>
          <w:p w14:paraId="6F8AF2C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BE106B" w14:textId="4D215B58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29D67272" w14:textId="665AA6CE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2F14757" w14:textId="1ADE2D67" w:rsidR="004646AF" w:rsidRPr="00EC4287" w:rsidRDefault="00FB21E4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5A2CAF3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4F0BABC" w14:textId="404E572F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4646AF" w:rsidRPr="00EC4287" w14:paraId="12D62614" w14:textId="3238A89F" w:rsidTr="004646AF">
        <w:tc>
          <w:tcPr>
            <w:tcW w:w="3771" w:type="dxa"/>
          </w:tcPr>
          <w:p w14:paraId="4F3250CA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852249E" w14:textId="23528055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36" w:type="dxa"/>
          </w:tcPr>
          <w:p w14:paraId="6DC3BDA1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FCA497E" w14:textId="65BE0A3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6253B1A4" w14:textId="1C889BB6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D2BE2A" w14:textId="4B7DBB99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154A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26D7B115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A9ABEF" w14:textId="230A59A8" w:rsidR="004646AF" w:rsidRPr="00EC4287" w:rsidRDefault="004646AF" w:rsidP="00FB21E4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4646AF" w:rsidRPr="00EC4287" w14:paraId="4682B46B" w14:textId="0235D74E" w:rsidTr="004646AF">
        <w:tc>
          <w:tcPr>
            <w:tcW w:w="3771" w:type="dxa"/>
          </w:tcPr>
          <w:p w14:paraId="3C7F986B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60721D5" w14:textId="5F81AF5F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12,346</w:t>
            </w:r>
          </w:p>
        </w:tc>
        <w:tc>
          <w:tcPr>
            <w:tcW w:w="236" w:type="dxa"/>
          </w:tcPr>
          <w:p w14:paraId="2CDED105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FF4BAE9" w14:textId="3989B6F2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14,189</w:t>
            </w:r>
          </w:p>
        </w:tc>
        <w:tc>
          <w:tcPr>
            <w:tcW w:w="236" w:type="dxa"/>
            <w:shd w:val="clear" w:color="auto" w:fill="auto"/>
          </w:tcPr>
          <w:p w14:paraId="5AA99D80" w14:textId="4E723F5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80C2F63" w14:textId="1D6F6FBE" w:rsidR="004646AF" w:rsidRPr="00EC4287" w:rsidRDefault="00FB21E4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5,53</w:t>
            </w:r>
            <w:r w:rsidR="00154A4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191208D3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9178E4" w14:textId="24F4AE08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</w:tr>
      <w:tr w:rsidR="004646AF" w:rsidRPr="00EC4287" w14:paraId="749FBCFF" w14:textId="77777777" w:rsidTr="004646AF">
        <w:tc>
          <w:tcPr>
            <w:tcW w:w="3771" w:type="dxa"/>
          </w:tcPr>
          <w:p w14:paraId="7F30CBDA" w14:textId="5B1D96FD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098" w:type="dxa"/>
            <w:shd w:val="clear" w:color="auto" w:fill="auto"/>
          </w:tcPr>
          <w:p w14:paraId="0E095BB7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103627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0FA3243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6701BD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FBAA1D9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5DFFB25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CB270D7" w14:textId="77777777" w:rsidR="004646AF" w:rsidRPr="00EC4287" w:rsidRDefault="004646AF" w:rsidP="00B752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646AF" w:rsidRPr="00EC4287" w14:paraId="14CB67AF" w14:textId="75D7AD73" w:rsidTr="004646AF">
        <w:tc>
          <w:tcPr>
            <w:tcW w:w="3771" w:type="dxa"/>
          </w:tcPr>
          <w:p w14:paraId="1F504357" w14:textId="5592E5BC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5342B9B" w14:textId="32EFD813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236" w:type="dxa"/>
          </w:tcPr>
          <w:p w14:paraId="1BF7E4A2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638D339" w14:textId="64F05945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(111)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9D2B2" w14:textId="3AB32901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94B407" w14:textId="15C39489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252" w:type="dxa"/>
          </w:tcPr>
          <w:p w14:paraId="068D0879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2617D3" w14:textId="7A6B86EF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(111)</w:t>
            </w:r>
          </w:p>
        </w:tc>
      </w:tr>
      <w:tr w:rsidR="004646AF" w:rsidRPr="00EC4287" w14:paraId="6CFBFA26" w14:textId="466CEE04" w:rsidTr="004646AF">
        <w:tc>
          <w:tcPr>
            <w:tcW w:w="3771" w:type="dxa"/>
          </w:tcPr>
          <w:p w14:paraId="5A5550B5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0912" w14:textId="6DF2D8F6" w:rsidR="004646AF" w:rsidRPr="00EC4287" w:rsidRDefault="00FB21E4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12,171</w:t>
            </w:r>
          </w:p>
        </w:tc>
        <w:tc>
          <w:tcPr>
            <w:tcW w:w="236" w:type="dxa"/>
          </w:tcPr>
          <w:p w14:paraId="08D1073E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D80A0F1" w14:textId="0296285D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0096BECD" w14:textId="4D0BEC9A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267FC" w14:textId="6210B45F" w:rsidR="004646AF" w:rsidRPr="00EC4287" w:rsidRDefault="009A5F89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5,3</w:t>
            </w:r>
            <w:r w:rsidR="00154A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52" w:type="dxa"/>
          </w:tcPr>
          <w:p w14:paraId="44C01AED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F3ECBD" w14:textId="3394B39A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6,767</w:t>
            </w:r>
          </w:p>
        </w:tc>
      </w:tr>
      <w:tr w:rsidR="004646AF" w:rsidRPr="00B7526B" w14:paraId="2E540FAD" w14:textId="37CDEDF8" w:rsidTr="004646AF">
        <w:tc>
          <w:tcPr>
            <w:tcW w:w="3771" w:type="dxa"/>
          </w:tcPr>
          <w:p w14:paraId="19B873B6" w14:textId="77777777" w:rsidR="004646AF" w:rsidRPr="00B7526B" w:rsidRDefault="004646AF" w:rsidP="0046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43BDE90" w14:textId="00E34EB5" w:rsidR="004646AF" w:rsidRPr="00B7526B" w:rsidRDefault="004646AF" w:rsidP="00B7526B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36" w:type="dxa"/>
          </w:tcPr>
          <w:p w14:paraId="2FF2F50C" w14:textId="77777777" w:rsidR="004646AF" w:rsidRPr="00B7526B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2B57199" w14:textId="560F9C7B" w:rsidR="004646AF" w:rsidRPr="00B7526B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7D6252A" w14:textId="2AAB24F4" w:rsidR="004646AF" w:rsidRPr="00B7526B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D5C707C" w14:textId="77777777" w:rsidR="004646AF" w:rsidRPr="00B7526B" w:rsidRDefault="004646AF" w:rsidP="00B7526B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5F2969C1" w14:textId="77777777" w:rsidR="004646AF" w:rsidRPr="00B7526B" w:rsidRDefault="004646AF" w:rsidP="00B7526B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2F1EBA" w14:textId="18D5DA6E" w:rsidR="004646AF" w:rsidRPr="00B7526B" w:rsidRDefault="004646AF" w:rsidP="00B7526B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4646AF" w:rsidRPr="00EC4287" w14:paraId="401E3326" w14:textId="14BACB65" w:rsidTr="004646AF">
        <w:tc>
          <w:tcPr>
            <w:tcW w:w="3771" w:type="dxa"/>
          </w:tcPr>
          <w:p w14:paraId="69EA3663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59356C4C" w14:textId="7D239261" w:rsidR="004646AF" w:rsidRPr="00EC4287" w:rsidRDefault="009A5F89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12,22</w:t>
            </w:r>
            <w:r w:rsidR="00154A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C045D51" w14:textId="77777777" w:rsidR="004646AF" w:rsidRPr="00EC4287" w:rsidRDefault="004646AF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222B8542" w14:textId="23637B04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718894DF" w14:textId="05D39C9A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1FC4131E" w14:textId="213556F6" w:rsidR="004646AF" w:rsidRPr="00EC4287" w:rsidRDefault="009A5F89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5F8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35,4</w:t>
            </w:r>
            <w:r w:rsidR="00154A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52" w:type="dxa"/>
            <w:tcBorders>
              <w:bottom w:val="nil"/>
            </w:tcBorders>
          </w:tcPr>
          <w:p w14:paraId="4D59A7AD" w14:textId="77777777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9A50D" w14:textId="1E6AD5EE" w:rsidR="004646AF" w:rsidRPr="00EC4287" w:rsidRDefault="004646AF" w:rsidP="00B752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22,861</w:t>
            </w:r>
          </w:p>
        </w:tc>
      </w:tr>
    </w:tbl>
    <w:p w14:paraId="7FEA0A2E" w14:textId="77777777" w:rsidR="005960FA" w:rsidRPr="00EC4287" w:rsidRDefault="005960FA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69E52" w14:textId="3C3CB49F" w:rsidR="001A42A4" w:rsidRPr="00EC4287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EC4287">
        <w:rPr>
          <w:rFonts w:asciiTheme="majorBidi" w:hAnsiTheme="majorBidi" w:cstheme="majorBidi"/>
          <w:sz w:val="30"/>
          <w:szCs w:val="30"/>
        </w:rPr>
        <w:t xml:space="preserve"> 30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EC4287">
        <w:rPr>
          <w:rFonts w:asciiTheme="majorBidi" w:hAnsiTheme="majorBidi" w:cstheme="majorBidi"/>
          <w:sz w:val="30"/>
          <w:szCs w:val="30"/>
        </w:rPr>
        <w:t>60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D046BA9" w14:textId="77777777" w:rsidR="001A42A4" w:rsidRPr="00EC4287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2EAE4" w14:textId="77777777" w:rsidR="001A42A4" w:rsidRPr="00EC4287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EC4287">
        <w:rPr>
          <w:rFonts w:asciiTheme="majorBidi" w:hAnsiTheme="majorBidi" w:cstheme="majorBidi"/>
          <w:sz w:val="30"/>
          <w:szCs w:val="30"/>
        </w:rPr>
        <w:t xml:space="preserve">4 </w:t>
      </w:r>
      <w:r w:rsidRPr="00EC4287">
        <w:rPr>
          <w:rFonts w:asciiTheme="majorBidi" w:hAnsiTheme="majorBidi" w:cstheme="majorBidi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D372530" w14:textId="77777777" w:rsidR="008F7C85" w:rsidRPr="00EC4287" w:rsidRDefault="008F7C85" w:rsidP="006D3DE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35CA91" w14:textId="4B6185AA" w:rsidR="001A42A4" w:rsidRPr="00EC4287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รายการเคลื่อนไหวของค่าเผื่อผลขาดทุนด้านเครดิตที่คาดว่าจะเกิดขึ้นระหว่างปีสำหรับลูกหนี้การค้า</w:t>
      </w:r>
    </w:p>
    <w:p w14:paraId="7751A14C" w14:textId="77777777" w:rsidR="001A42A4" w:rsidRPr="00EC4287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847" w:type="dxa"/>
        <w:tblInd w:w="801" w:type="dxa"/>
        <w:tblLayout w:type="fixed"/>
        <w:tblLook w:val="01E0" w:firstRow="1" w:lastRow="1" w:firstColumn="1" w:lastColumn="1" w:noHBand="0" w:noVBand="0"/>
      </w:tblPr>
      <w:tblGrid>
        <w:gridCol w:w="3069"/>
        <w:gridCol w:w="720"/>
        <w:gridCol w:w="1098"/>
        <w:gridCol w:w="236"/>
        <w:gridCol w:w="7"/>
        <w:gridCol w:w="1062"/>
        <w:gridCol w:w="242"/>
        <w:gridCol w:w="1072"/>
        <w:gridCol w:w="243"/>
        <w:gridCol w:w="1098"/>
      </w:tblGrid>
      <w:tr w:rsidR="00405849" w:rsidRPr="00EC4287" w14:paraId="5CBF6375" w14:textId="61104374" w:rsidTr="00405849">
        <w:trPr>
          <w:tblHeader/>
        </w:trPr>
        <w:tc>
          <w:tcPr>
            <w:tcW w:w="3069" w:type="dxa"/>
            <w:vAlign w:val="bottom"/>
            <w:hideMark/>
          </w:tcPr>
          <w:p w14:paraId="4BCCD13B" w14:textId="77777777" w:rsidR="00405849" w:rsidRPr="00EC4287" w:rsidRDefault="00405849" w:rsidP="001A42A4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0B83A82B" w14:textId="77777777" w:rsidR="00405849" w:rsidRPr="00EC4287" w:rsidRDefault="00405849" w:rsidP="001A42A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4"/>
            <w:vAlign w:val="bottom"/>
            <w:hideMark/>
          </w:tcPr>
          <w:p w14:paraId="371ECD2C" w14:textId="4DAC2731" w:rsidR="00405849" w:rsidRPr="00EC4287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5C8E1967" w14:textId="0F75D952" w:rsidR="00405849" w:rsidRPr="00EC4287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  <w:hideMark/>
          </w:tcPr>
          <w:p w14:paraId="47F89753" w14:textId="110E43F6" w:rsidR="00405849" w:rsidRPr="00EC4287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5849" w:rsidRPr="00EC4287" w14:paraId="756A5863" w14:textId="77777777" w:rsidTr="00C87611">
        <w:trPr>
          <w:tblHeader/>
        </w:trPr>
        <w:tc>
          <w:tcPr>
            <w:tcW w:w="3069" w:type="dxa"/>
            <w:vAlign w:val="bottom"/>
          </w:tcPr>
          <w:p w14:paraId="3C4D7796" w14:textId="77777777" w:rsidR="00405849" w:rsidRPr="00EC4287" w:rsidRDefault="00405849" w:rsidP="00405849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02F17E7A" w14:textId="77777777" w:rsidR="00405849" w:rsidRPr="00EC4287" w:rsidRDefault="00405849" w:rsidP="0040584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2637E5E" w14:textId="5BA749B0" w:rsidR="00405849" w:rsidRPr="00EC4287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52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DF3CB31" w14:textId="77777777" w:rsidR="00405849" w:rsidRPr="00EC4287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058DBEA7" w14:textId="3896900B" w:rsidR="00405849" w:rsidRPr="00EC4287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52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  <w:vAlign w:val="bottom"/>
          </w:tcPr>
          <w:p w14:paraId="29D7C638" w14:textId="77777777" w:rsidR="00405849" w:rsidRPr="00EC4287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1341DD18" w14:textId="1D08B3F6" w:rsidR="00405849" w:rsidRPr="00EC4287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52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60CB8F33" w14:textId="77777777" w:rsidR="00405849" w:rsidRPr="00EC4287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5DC09A1" w14:textId="1C3C85A3" w:rsidR="00405849" w:rsidRPr="00EC4287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52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5849" w:rsidRPr="00EC4287" w14:paraId="08339BB0" w14:textId="26D2315B" w:rsidTr="00C87611">
        <w:trPr>
          <w:tblHeader/>
        </w:trPr>
        <w:tc>
          <w:tcPr>
            <w:tcW w:w="3069" w:type="dxa"/>
            <w:hideMark/>
          </w:tcPr>
          <w:p w14:paraId="35577179" w14:textId="77777777" w:rsidR="00405849" w:rsidRPr="00EC4287" w:rsidRDefault="00405849" w:rsidP="004058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6A8ECFF" w14:textId="77777777" w:rsidR="00405849" w:rsidRPr="00EC4287" w:rsidRDefault="00405849" w:rsidP="0040584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8" w:type="dxa"/>
            <w:gridSpan w:val="8"/>
          </w:tcPr>
          <w:p w14:paraId="68BC409B" w14:textId="175C09E5" w:rsidR="00405849" w:rsidRPr="00EC4287" w:rsidRDefault="00405849" w:rsidP="0040584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526B" w:rsidRPr="00EC4287" w14:paraId="1D2525E2" w14:textId="19075E44" w:rsidTr="00405849">
        <w:trPr>
          <w:tblHeader/>
        </w:trPr>
        <w:tc>
          <w:tcPr>
            <w:tcW w:w="3069" w:type="dxa"/>
            <w:hideMark/>
          </w:tcPr>
          <w:p w14:paraId="3EE86C3B" w14:textId="251E8708" w:rsidR="00B7526B" w:rsidRPr="00EC4287" w:rsidRDefault="00B7526B" w:rsidP="00B7526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758CDD3C" w14:textId="77777777" w:rsidR="00B7526B" w:rsidRPr="00EC4287" w:rsidRDefault="00B7526B" w:rsidP="00B7526B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81043C7" w14:textId="6D951C00" w:rsidR="00B7526B" w:rsidRPr="00EC4287" w:rsidRDefault="005B4730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43" w:type="dxa"/>
            <w:gridSpan w:val="2"/>
          </w:tcPr>
          <w:p w14:paraId="70CD2AA4" w14:textId="77777777" w:rsidR="00B7526B" w:rsidRPr="00EC4287" w:rsidRDefault="00B7526B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DE1F20" w14:textId="477C706A" w:rsidR="00B7526B" w:rsidRPr="00EC4287" w:rsidRDefault="00B7526B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42" w:type="dxa"/>
          </w:tcPr>
          <w:p w14:paraId="6305023B" w14:textId="1BD32925" w:rsidR="00B7526B" w:rsidRPr="00EC4287" w:rsidRDefault="00B7526B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2338293" w14:textId="73717100" w:rsidR="00B7526B" w:rsidRPr="00EC4287" w:rsidRDefault="005B4730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43" w:type="dxa"/>
          </w:tcPr>
          <w:p w14:paraId="7AA123E4" w14:textId="77777777" w:rsidR="00B7526B" w:rsidRPr="00EC4287" w:rsidRDefault="00B7526B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B81604" w14:textId="35E5D2DA" w:rsidR="00B7526B" w:rsidRPr="00EC4287" w:rsidRDefault="00B7526B" w:rsidP="00B7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901</w:t>
            </w:r>
          </w:p>
        </w:tc>
      </w:tr>
      <w:tr w:rsidR="005B4730" w:rsidRPr="00EC4287" w14:paraId="7F4DA73B" w14:textId="133183F4" w:rsidTr="000C4001">
        <w:trPr>
          <w:tblHeader/>
        </w:trPr>
        <w:tc>
          <w:tcPr>
            <w:tcW w:w="3069" w:type="dxa"/>
            <w:hideMark/>
          </w:tcPr>
          <w:p w14:paraId="352B18D5" w14:textId="77777777" w:rsidR="005B4730" w:rsidRPr="00EC4287" w:rsidRDefault="005B4730" w:rsidP="005B473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51647307" w14:textId="77777777" w:rsidR="005B4730" w:rsidRPr="00EC4287" w:rsidRDefault="005B4730" w:rsidP="005B473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59DB09B" w14:textId="751733F1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43" w:type="dxa"/>
            <w:gridSpan w:val="2"/>
          </w:tcPr>
          <w:p w14:paraId="68D28163" w14:textId="7777777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left="-120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7DC662" w14:textId="49185585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left="-120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42" w:type="dxa"/>
            <w:vAlign w:val="center"/>
          </w:tcPr>
          <w:p w14:paraId="5D8CF4B6" w14:textId="7A5CC851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left="-120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394D21F" w14:textId="0B1FDBBA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43" w:type="dxa"/>
          </w:tcPr>
          <w:p w14:paraId="559559C2" w14:textId="7777777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D9FDBB7" w14:textId="6622315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</w:p>
        </w:tc>
      </w:tr>
      <w:tr w:rsidR="005B4730" w:rsidRPr="00EC4287" w14:paraId="3CF134B5" w14:textId="28BCDE8A" w:rsidTr="000C4001">
        <w:trPr>
          <w:tblHeader/>
        </w:trPr>
        <w:tc>
          <w:tcPr>
            <w:tcW w:w="3069" w:type="dxa"/>
            <w:hideMark/>
          </w:tcPr>
          <w:p w14:paraId="61157692" w14:textId="77777777" w:rsidR="005B4730" w:rsidRPr="00EC4287" w:rsidRDefault="005B4730" w:rsidP="005B473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720" w:type="dxa"/>
          </w:tcPr>
          <w:p w14:paraId="0F72ADDC" w14:textId="77777777" w:rsidR="005B4730" w:rsidRPr="00EC4287" w:rsidRDefault="005B4730" w:rsidP="005B473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49D33" w14:textId="16309E50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243" w:type="dxa"/>
            <w:gridSpan w:val="2"/>
          </w:tcPr>
          <w:p w14:paraId="0833CFEE" w14:textId="7777777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6D036CE" w14:textId="1947F80D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(1,158)</w:t>
            </w:r>
          </w:p>
        </w:tc>
        <w:tc>
          <w:tcPr>
            <w:tcW w:w="242" w:type="dxa"/>
            <w:vAlign w:val="center"/>
          </w:tcPr>
          <w:p w14:paraId="238F83EC" w14:textId="78307A49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4B8C5" w14:textId="4862789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D313F2A" w14:textId="7777777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20CB3" w14:textId="49D2505C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</w:rPr>
              <w:t>(1,158)</w:t>
            </w:r>
          </w:p>
        </w:tc>
      </w:tr>
      <w:tr w:rsidR="005B4730" w:rsidRPr="00EC4287" w14:paraId="7682EBD7" w14:textId="799E348C" w:rsidTr="000C4001">
        <w:trPr>
          <w:tblHeader/>
        </w:trPr>
        <w:tc>
          <w:tcPr>
            <w:tcW w:w="3069" w:type="dxa"/>
            <w:hideMark/>
          </w:tcPr>
          <w:p w14:paraId="0C7FE71D" w14:textId="404E6237" w:rsidR="005B4730" w:rsidRPr="00EC4287" w:rsidRDefault="005B4730" w:rsidP="005B473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21D1F178" w14:textId="77777777" w:rsidR="005B4730" w:rsidRPr="00EC4287" w:rsidRDefault="005B4730" w:rsidP="005B473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94956" w14:textId="62361CFB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43" w:type="dxa"/>
            <w:gridSpan w:val="2"/>
          </w:tcPr>
          <w:p w14:paraId="4C81084E" w14:textId="7777777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6C096" w14:textId="21A9E4EC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42" w:type="dxa"/>
            <w:vAlign w:val="center"/>
          </w:tcPr>
          <w:p w14:paraId="60EF1952" w14:textId="2CD37971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B37A7" w14:textId="5D7ADD9E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A0225B3" w14:textId="77777777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2D313" w14:textId="5577085F" w:rsidR="005B4730" w:rsidRPr="00EC4287" w:rsidRDefault="005B4730" w:rsidP="005B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</w:tr>
    </w:tbl>
    <w:p w14:paraId="1E56CF11" w14:textId="77777777" w:rsidR="00567AD3" w:rsidRPr="00EC4287" w:rsidRDefault="00567AD3" w:rsidP="00567AD3">
      <w:pPr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4637D01" w14:textId="63B497EC" w:rsidR="009438FA" w:rsidRPr="00EC4287" w:rsidRDefault="009438FA" w:rsidP="009438FA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z w:val="30"/>
          <w:szCs w:val="30"/>
        </w:rPr>
        <w:t>(</w:t>
      </w:r>
      <w:r w:rsidR="00093D89" w:rsidRPr="00EC4287">
        <w:rPr>
          <w:rFonts w:asciiTheme="majorBidi" w:hAnsiTheme="majorBidi" w:cstheme="majorBidi"/>
          <w:sz w:val="30"/>
          <w:szCs w:val="30"/>
          <w:cs/>
        </w:rPr>
        <w:t>ข</w:t>
      </w:r>
      <w:r w:rsidR="00891808" w:rsidRPr="00EC4287">
        <w:rPr>
          <w:rFonts w:asciiTheme="majorBidi" w:hAnsiTheme="majorBidi" w:cstheme="majorBidi"/>
          <w:sz w:val="30"/>
          <w:szCs w:val="30"/>
        </w:rPr>
        <w:t>.</w:t>
      </w:r>
      <w:r w:rsidRPr="00EC4287">
        <w:rPr>
          <w:rFonts w:asciiTheme="majorBidi" w:hAnsiTheme="majorBidi" w:cstheme="majorBidi"/>
          <w:sz w:val="30"/>
          <w:szCs w:val="30"/>
        </w:rPr>
        <w:t xml:space="preserve">1.2) </w:t>
      </w:r>
      <w:r w:rsidRPr="00EC4287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ลูกหนี้ตามสัญญาเช่าซื้อ</w:t>
      </w:r>
    </w:p>
    <w:p w14:paraId="49D43562" w14:textId="6D10D53A" w:rsidR="009438FA" w:rsidRPr="00EC4287" w:rsidRDefault="009438FA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D1101A" w14:textId="708F973C" w:rsidR="009438FA" w:rsidRPr="00EC4287" w:rsidRDefault="00C253D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ตารางต่อไปนี้แสดงฐานะเปิดต่อความเสี่ยงด้านเครดิตของ</w:t>
      </w:r>
      <w:r w:rsidR="00AA685E" w:rsidRPr="00EC4287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ลูกหนี้ตามสัญญาเช่าซื้อ</w:t>
      </w:r>
      <w:r w:rsidRPr="00EC4287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</w:t>
      </w:r>
      <w:r w:rsidR="00D01D11" w:rsidRPr="00EC4287">
        <w:rPr>
          <w:rFonts w:asciiTheme="majorBidi" w:hAnsiTheme="majorBidi" w:cstheme="majorBidi"/>
          <w:sz w:val="30"/>
          <w:szCs w:val="30"/>
          <w:cs/>
        </w:rPr>
        <w:t>สำหรับลูกหนี้ตามสัญญาเช่าซื้อ</w:t>
      </w:r>
    </w:p>
    <w:p w14:paraId="39B8E19D" w14:textId="77777777" w:rsidR="00C253DB" w:rsidRPr="00EC4287" w:rsidRDefault="00C253DB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101505" w14:textId="77777777" w:rsidR="0011619C" w:rsidRPr="00EC4287" w:rsidRDefault="0011619C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11619C" w:rsidRPr="00EC4287" w:rsidSect="005F7AD5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11619C" w:rsidRPr="00EC4287" w14:paraId="326363A6" w14:textId="77777777" w:rsidTr="00A468ED">
        <w:tc>
          <w:tcPr>
            <w:tcW w:w="2610" w:type="dxa"/>
            <w:shd w:val="clear" w:color="auto" w:fill="auto"/>
          </w:tcPr>
          <w:p w14:paraId="6A853CA0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473B552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5FFD38C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619C" w:rsidRPr="00EC4287" w14:paraId="30B972F9" w14:textId="77777777" w:rsidTr="00A468ED">
        <w:tc>
          <w:tcPr>
            <w:tcW w:w="2610" w:type="dxa"/>
            <w:shd w:val="clear" w:color="auto" w:fill="auto"/>
          </w:tcPr>
          <w:p w14:paraId="29F29D37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B860C83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9AED02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2834364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50BD08C0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เครื่องใช้ไฟฟ้าและอื่นๆ</w:t>
            </w:r>
          </w:p>
        </w:tc>
        <w:tc>
          <w:tcPr>
            <w:tcW w:w="238" w:type="dxa"/>
          </w:tcPr>
          <w:p w14:paraId="7F059B24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151DBBC7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7C85" w:rsidRPr="00EC4287" w14:paraId="1C5CEE87" w14:textId="77777777" w:rsidTr="00A468ED">
        <w:tc>
          <w:tcPr>
            <w:tcW w:w="2610" w:type="dxa"/>
            <w:shd w:val="clear" w:color="auto" w:fill="auto"/>
          </w:tcPr>
          <w:p w14:paraId="557C7E57" w14:textId="77777777" w:rsidR="008F7C85" w:rsidRPr="00EC4287" w:rsidRDefault="008F7C85" w:rsidP="008F7C85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407BF2D" w14:textId="77777777" w:rsidR="008F7C85" w:rsidRPr="00EC4287" w:rsidRDefault="008F7C85" w:rsidP="008F7C85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DE695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B5AC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D75A1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367BC7" w14:textId="78B6691E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7A375669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7FAE12C" w14:textId="77777777" w:rsidR="008F7C85" w:rsidRPr="00EC4287" w:rsidRDefault="008F7C85" w:rsidP="008F7C85">
            <w:pPr>
              <w:tabs>
                <w:tab w:val="left" w:pos="1068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E9D2589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3EBA94D1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21CD1A" w14:textId="16EBE6B4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6EC62493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42761C34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4824DA05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291A9C90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CCD792" w14:textId="7CF4F728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7576C923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90F4065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264620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1619C" w:rsidRPr="00EC4287" w14:paraId="49C752EF" w14:textId="77777777" w:rsidTr="00A468ED">
        <w:tc>
          <w:tcPr>
            <w:tcW w:w="2610" w:type="dxa"/>
            <w:shd w:val="clear" w:color="auto" w:fill="auto"/>
          </w:tcPr>
          <w:p w14:paraId="34376DA9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D76C436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05220F5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F68EE" w:rsidRPr="00EC4287" w14:paraId="37985397" w14:textId="77777777" w:rsidTr="00A468ED">
        <w:tc>
          <w:tcPr>
            <w:tcW w:w="2610" w:type="dxa"/>
            <w:shd w:val="clear" w:color="auto" w:fill="auto"/>
          </w:tcPr>
          <w:p w14:paraId="7481C312" w14:textId="5B15B216" w:rsidR="00EF68EE" w:rsidRPr="00EC4287" w:rsidRDefault="00E0563B" w:rsidP="00EF68EE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EF68EE"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68EE"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F68EE"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717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12580FA" w14:textId="77777777" w:rsidR="00EF68EE" w:rsidRPr="00EC4287" w:rsidRDefault="00EF68EE" w:rsidP="00EF68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6D1BEFB" w14:textId="77777777" w:rsidR="00EF68EE" w:rsidRPr="00EC4287" w:rsidRDefault="00EF68EE" w:rsidP="00EF68E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1619C" w:rsidRPr="00EC4287" w14:paraId="1DC38F10" w14:textId="77777777" w:rsidTr="00A468ED">
        <w:tc>
          <w:tcPr>
            <w:tcW w:w="2610" w:type="dxa"/>
            <w:shd w:val="clear" w:color="auto" w:fill="auto"/>
          </w:tcPr>
          <w:p w14:paraId="7EC5854B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7A9792B7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3E47C14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0F78E003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B369747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68563D81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4F827F57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C5C01A6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50B81D5D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424B4D61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DE45ED9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D179828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2D34EA88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2163F7E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A8EA7AF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265D1" w:rsidRPr="00EC4287" w14:paraId="6F0F87E9" w14:textId="77777777" w:rsidTr="007447F5">
        <w:tc>
          <w:tcPr>
            <w:tcW w:w="2610" w:type="dxa"/>
            <w:shd w:val="clear" w:color="auto" w:fill="auto"/>
          </w:tcPr>
          <w:p w14:paraId="72540BE9" w14:textId="77777777" w:rsidR="00B265D1" w:rsidRPr="00EC4287" w:rsidRDefault="00B265D1" w:rsidP="00B265D1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1D59E534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CBAC399" w14:textId="446553F5" w:rsidR="00B265D1" w:rsidRPr="00EC4287" w:rsidRDefault="006B0C9C" w:rsidP="00B265D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589</w:t>
            </w:r>
          </w:p>
        </w:tc>
        <w:tc>
          <w:tcPr>
            <w:tcW w:w="244" w:type="dxa"/>
            <w:shd w:val="clear" w:color="auto" w:fill="auto"/>
          </w:tcPr>
          <w:p w14:paraId="43EE97E7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3465229" w14:textId="54036A4B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  <w:tc>
          <w:tcPr>
            <w:tcW w:w="249" w:type="dxa"/>
            <w:shd w:val="clear" w:color="auto" w:fill="auto"/>
          </w:tcPr>
          <w:p w14:paraId="2BCAAF2F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9AF7212" w14:textId="4455A2CF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244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639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B7E7C4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C433220" w14:textId="61D48571" w:rsidR="00B265D1" w:rsidRPr="00EC4287" w:rsidRDefault="001727A8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2,163</w:t>
            </w:r>
          </w:p>
        </w:tc>
        <w:tc>
          <w:tcPr>
            <w:tcW w:w="238" w:type="dxa"/>
            <w:shd w:val="clear" w:color="auto" w:fill="auto"/>
          </w:tcPr>
          <w:p w14:paraId="38E6F36E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F159BE7" w14:textId="5ED0EDDC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488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228</w:t>
            </w:r>
          </w:p>
        </w:tc>
        <w:tc>
          <w:tcPr>
            <w:tcW w:w="252" w:type="dxa"/>
            <w:shd w:val="clear" w:color="auto" w:fill="auto"/>
          </w:tcPr>
          <w:p w14:paraId="4B0AB7B2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5360C24" w14:textId="581BB4FA" w:rsidR="00B265D1" w:rsidRPr="00EC4287" w:rsidRDefault="00B77C2F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8,566</w:t>
            </w:r>
          </w:p>
        </w:tc>
        <w:tc>
          <w:tcPr>
            <w:tcW w:w="252" w:type="dxa"/>
            <w:shd w:val="clear" w:color="auto" w:fill="auto"/>
          </w:tcPr>
          <w:p w14:paraId="357CB12C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BA5B4A3" w14:textId="6218C4AC" w:rsidR="00B265D1" w:rsidRPr="00EC4287" w:rsidRDefault="00B77C2F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479,662</w:t>
            </w:r>
          </w:p>
        </w:tc>
      </w:tr>
      <w:tr w:rsidR="00B265D1" w:rsidRPr="00EC4287" w14:paraId="116E0587" w14:textId="77777777" w:rsidTr="007447F5">
        <w:tc>
          <w:tcPr>
            <w:tcW w:w="2610" w:type="dxa"/>
            <w:shd w:val="clear" w:color="auto" w:fill="auto"/>
          </w:tcPr>
          <w:p w14:paraId="41DDE669" w14:textId="77777777" w:rsidR="00B265D1" w:rsidRPr="00EC4287" w:rsidRDefault="00B265D1" w:rsidP="00B265D1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78DD3237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8DC73A5" w14:textId="38E91D96" w:rsidR="00B265D1" w:rsidRPr="00EC4287" w:rsidRDefault="006B0C9C" w:rsidP="00B265D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4" w:type="dxa"/>
            <w:shd w:val="clear" w:color="auto" w:fill="auto"/>
          </w:tcPr>
          <w:p w14:paraId="1C4D70F6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F3560C" w14:textId="1AE225F0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9" w:type="dxa"/>
            <w:shd w:val="clear" w:color="auto" w:fill="auto"/>
          </w:tcPr>
          <w:p w14:paraId="4F38EB8A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5B0FD86" w14:textId="1E35C701" w:rsidR="00B265D1" w:rsidRPr="00EC4287" w:rsidRDefault="001727A8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26,792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FAE935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1D13C78" w14:textId="62FFB448" w:rsidR="00B265D1" w:rsidRPr="00EC4287" w:rsidRDefault="001727A8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1,876</w:t>
            </w:r>
          </w:p>
        </w:tc>
        <w:tc>
          <w:tcPr>
            <w:tcW w:w="238" w:type="dxa"/>
            <w:shd w:val="clear" w:color="auto" w:fill="auto"/>
          </w:tcPr>
          <w:p w14:paraId="23099380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16C600E" w14:textId="21E3FADB" w:rsidR="00B265D1" w:rsidRPr="00EC4287" w:rsidRDefault="001727A8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56,532</w:t>
            </w:r>
          </w:p>
        </w:tc>
        <w:tc>
          <w:tcPr>
            <w:tcW w:w="252" w:type="dxa"/>
            <w:shd w:val="clear" w:color="auto" w:fill="auto"/>
          </w:tcPr>
          <w:p w14:paraId="75ADC8A8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F7D17D" w14:textId="4CA8F882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 w:rsidR="00B77C2F">
              <w:rPr>
                <w:rFonts w:asciiTheme="majorBidi" w:hAnsiTheme="majorBidi"/>
                <w:sz w:val="28"/>
                <w:szCs w:val="28"/>
              </w:rPr>
              <w:t>3,549</w:t>
            </w:r>
          </w:p>
        </w:tc>
        <w:tc>
          <w:tcPr>
            <w:tcW w:w="252" w:type="dxa"/>
            <w:shd w:val="clear" w:color="auto" w:fill="auto"/>
          </w:tcPr>
          <w:p w14:paraId="0C2C7703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DE7653" w14:textId="7E1CBA2B" w:rsidR="00B265D1" w:rsidRPr="00EC4287" w:rsidRDefault="00B77C2F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42,983</w:t>
            </w:r>
          </w:p>
        </w:tc>
      </w:tr>
      <w:tr w:rsidR="00B265D1" w:rsidRPr="00EC4287" w14:paraId="3FBD9A47" w14:textId="77777777" w:rsidTr="00B265D1">
        <w:tc>
          <w:tcPr>
            <w:tcW w:w="2610" w:type="dxa"/>
            <w:shd w:val="clear" w:color="auto" w:fill="auto"/>
          </w:tcPr>
          <w:p w14:paraId="44D6C86F" w14:textId="77777777" w:rsidR="00B265D1" w:rsidRPr="00EC4287" w:rsidRDefault="00B265D1" w:rsidP="00B265D1">
            <w:pPr>
              <w:spacing w:line="380" w:lineRule="exact"/>
              <w:ind w:left="258" w:hanging="258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7ED43398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DCC564A" w14:textId="3571425A" w:rsidR="00B265D1" w:rsidRPr="00EC4287" w:rsidRDefault="006B0C9C" w:rsidP="00B265D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244" w:type="dxa"/>
            <w:shd w:val="clear" w:color="auto" w:fill="auto"/>
          </w:tcPr>
          <w:p w14:paraId="13172954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A994A30" w14:textId="4F41E532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106</w:t>
            </w:r>
          </w:p>
        </w:tc>
        <w:tc>
          <w:tcPr>
            <w:tcW w:w="249" w:type="dxa"/>
            <w:shd w:val="clear" w:color="auto" w:fill="auto"/>
          </w:tcPr>
          <w:p w14:paraId="65C008FF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3261EB1" w14:textId="158594B9" w:rsidR="00B265D1" w:rsidRPr="00EC4287" w:rsidRDefault="001727A8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18,792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8743009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C63AAE6" w14:textId="7E5F9F47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27A8">
              <w:rPr>
                <w:rFonts w:asciiTheme="majorBidi" w:hAnsiTheme="majorBidi"/>
                <w:sz w:val="28"/>
                <w:szCs w:val="28"/>
              </w:rPr>
              <w:t>860</w:t>
            </w:r>
          </w:p>
        </w:tc>
        <w:tc>
          <w:tcPr>
            <w:tcW w:w="238" w:type="dxa"/>
            <w:shd w:val="clear" w:color="auto" w:fill="auto"/>
          </w:tcPr>
          <w:p w14:paraId="76A02D64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9FA4E7C" w14:textId="6085BF37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74</w:t>
            </w:r>
            <w:r w:rsidR="001727A8">
              <w:rPr>
                <w:rFonts w:asciiTheme="majorBidi" w:hAnsiTheme="majorBidi"/>
                <w:sz w:val="28"/>
                <w:szCs w:val="28"/>
              </w:rPr>
              <w:t>,044</w:t>
            </w:r>
          </w:p>
        </w:tc>
        <w:tc>
          <w:tcPr>
            <w:tcW w:w="252" w:type="dxa"/>
            <w:shd w:val="clear" w:color="auto" w:fill="auto"/>
          </w:tcPr>
          <w:p w14:paraId="12A1E050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71AE0" w14:textId="2C90BB4A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51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7C2F">
              <w:rPr>
                <w:rFonts w:asciiTheme="majorBidi" w:hAnsiTheme="majorBidi"/>
                <w:sz w:val="28"/>
                <w:szCs w:val="28"/>
              </w:rPr>
              <w:t>966</w:t>
            </w:r>
          </w:p>
        </w:tc>
        <w:tc>
          <w:tcPr>
            <w:tcW w:w="252" w:type="dxa"/>
            <w:shd w:val="clear" w:color="auto" w:fill="auto"/>
          </w:tcPr>
          <w:p w14:paraId="623EFDF5" w14:textId="77777777" w:rsidR="00B265D1" w:rsidRPr="00EC4287" w:rsidRDefault="00B265D1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5A18024" w14:textId="30320C53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22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7C2F"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</w:tr>
      <w:tr w:rsidR="00B265D1" w:rsidRPr="00EC4287" w14:paraId="7867B206" w14:textId="77777777" w:rsidTr="00B265D1">
        <w:tc>
          <w:tcPr>
            <w:tcW w:w="2610" w:type="dxa"/>
            <w:shd w:val="clear" w:color="auto" w:fill="auto"/>
          </w:tcPr>
          <w:p w14:paraId="67D46E48" w14:textId="77777777" w:rsidR="00B265D1" w:rsidRPr="00EC4287" w:rsidRDefault="00B265D1" w:rsidP="00B265D1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B97ADDA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55B09" w14:textId="5FC2F317" w:rsidR="00B265D1" w:rsidRPr="00EC4287" w:rsidRDefault="006B0C9C" w:rsidP="00B265D1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4" w:type="dxa"/>
            <w:shd w:val="clear" w:color="auto" w:fill="auto"/>
          </w:tcPr>
          <w:p w14:paraId="33B2561E" w14:textId="77777777" w:rsidR="00B265D1" w:rsidRPr="00EC4287" w:rsidRDefault="00B265D1" w:rsidP="00B265D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7B50" w14:textId="45E7F506" w:rsidR="00B265D1" w:rsidRPr="00EC4287" w:rsidRDefault="006B0C9C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9" w:type="dxa"/>
            <w:shd w:val="clear" w:color="auto" w:fill="auto"/>
          </w:tcPr>
          <w:p w14:paraId="69ED91AA" w14:textId="77777777" w:rsidR="00B265D1" w:rsidRPr="00EC4287" w:rsidRDefault="00B265D1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0C49" w14:textId="1DF5444D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29</w:t>
            </w:r>
            <w:r w:rsidR="001727A8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727A8">
              <w:rPr>
                <w:rFonts w:asciiTheme="majorBidi" w:hAnsi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8B62B14" w14:textId="77777777" w:rsidR="00B265D1" w:rsidRPr="00EC4287" w:rsidRDefault="00B265D1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F80F3" w14:textId="4C491D9A" w:rsidR="00B265D1" w:rsidRPr="00EC4287" w:rsidRDefault="001727A8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7,899</w:t>
            </w:r>
          </w:p>
        </w:tc>
        <w:tc>
          <w:tcPr>
            <w:tcW w:w="238" w:type="dxa"/>
            <w:shd w:val="clear" w:color="auto" w:fill="auto"/>
          </w:tcPr>
          <w:p w14:paraId="1522A639" w14:textId="77777777" w:rsidR="00B265D1" w:rsidRPr="00EC4287" w:rsidRDefault="00B265D1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F982B" w14:textId="7BA8F030" w:rsidR="00B265D1" w:rsidRPr="00EC4287" w:rsidRDefault="006B0C9C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="001727A8">
              <w:rPr>
                <w:rFonts w:asciiTheme="majorBidi" w:hAnsiTheme="majorBidi"/>
                <w:b/>
                <w:bCs/>
                <w:sz w:val="28"/>
                <w:szCs w:val="28"/>
              </w:rPr>
              <w:t>18,804</w:t>
            </w:r>
          </w:p>
        </w:tc>
        <w:tc>
          <w:tcPr>
            <w:tcW w:w="252" w:type="dxa"/>
            <w:shd w:val="clear" w:color="auto" w:fill="auto"/>
          </w:tcPr>
          <w:p w14:paraId="218DA40E" w14:textId="77777777" w:rsidR="00B265D1" w:rsidRPr="00EC4287" w:rsidRDefault="00B265D1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B7F6E" w14:textId="1B11DE4B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="00B77C2F">
              <w:rPr>
                <w:rFonts w:asciiTheme="majorBidi" w:hAnsiTheme="majorBidi"/>
                <w:b/>
                <w:bCs/>
                <w:sz w:val="28"/>
                <w:szCs w:val="28"/>
              </w:rPr>
              <w:t>4,081</w:t>
            </w:r>
          </w:p>
        </w:tc>
        <w:tc>
          <w:tcPr>
            <w:tcW w:w="252" w:type="dxa"/>
            <w:shd w:val="clear" w:color="auto" w:fill="auto"/>
          </w:tcPr>
          <w:p w14:paraId="6CB490B3" w14:textId="77777777" w:rsidR="00B265D1" w:rsidRPr="00EC4287" w:rsidRDefault="00B265D1" w:rsidP="00B265D1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018E3" w14:textId="66F80EBF" w:rsidR="00B265D1" w:rsidRPr="00EC4287" w:rsidRDefault="006B0C9C" w:rsidP="00B265D1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B77C2F">
              <w:rPr>
                <w:rFonts w:asciiTheme="majorBidi" w:hAnsiTheme="majorBidi"/>
                <w:b/>
                <w:bCs/>
                <w:sz w:val="28"/>
                <w:szCs w:val="28"/>
              </w:rPr>
              <w:t>44,723</w:t>
            </w:r>
          </w:p>
        </w:tc>
      </w:tr>
    </w:tbl>
    <w:p w14:paraId="0A3ECAD4" w14:textId="22DA8CBB" w:rsidR="00C253DB" w:rsidRPr="00EC4287" w:rsidRDefault="00C253DB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55AA51" w14:textId="3273AABC" w:rsidR="00EF68EE" w:rsidRPr="00EC4287" w:rsidRDefault="00EF68EE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69C8D0" w14:textId="77777777" w:rsidR="00EF68EE" w:rsidRPr="00EC4287" w:rsidRDefault="00EF68EE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D71777" w:rsidRPr="00EC4287" w14:paraId="785504AC" w14:textId="77777777" w:rsidTr="00A66476">
        <w:tc>
          <w:tcPr>
            <w:tcW w:w="2610" w:type="dxa"/>
            <w:shd w:val="clear" w:color="auto" w:fill="auto"/>
          </w:tcPr>
          <w:p w14:paraId="5DDA9815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6094209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4C371608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1777" w:rsidRPr="00EC4287" w14:paraId="4EB5D35A" w14:textId="77777777" w:rsidTr="00A66476">
        <w:tc>
          <w:tcPr>
            <w:tcW w:w="2610" w:type="dxa"/>
            <w:shd w:val="clear" w:color="auto" w:fill="auto"/>
          </w:tcPr>
          <w:p w14:paraId="70A13D88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4C27EC4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628DA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09DA1295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0E079A60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เครื่องใช้ไฟฟ้าและอื่นๆ</w:t>
            </w:r>
          </w:p>
        </w:tc>
        <w:tc>
          <w:tcPr>
            <w:tcW w:w="238" w:type="dxa"/>
          </w:tcPr>
          <w:p w14:paraId="54BA09D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0018B3C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1777" w:rsidRPr="00EC4287" w14:paraId="367865E3" w14:textId="77777777" w:rsidTr="00A66476">
        <w:tc>
          <w:tcPr>
            <w:tcW w:w="2610" w:type="dxa"/>
            <w:shd w:val="clear" w:color="auto" w:fill="auto"/>
          </w:tcPr>
          <w:p w14:paraId="3079F96A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2623731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2AEB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443A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12A2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FB0624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7127631A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0F11CCFE" w14:textId="77777777" w:rsidR="00D71777" w:rsidRPr="00EC4287" w:rsidRDefault="00D71777" w:rsidP="00A66476">
            <w:pPr>
              <w:tabs>
                <w:tab w:val="left" w:pos="1068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38F1D928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3124A5CE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9943E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32B90882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7F8831F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26F219FD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30DBD48E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616A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595051BF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95CEC11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D946A7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D71777" w:rsidRPr="00EC4287" w14:paraId="58B5803C" w14:textId="77777777" w:rsidTr="00A66476">
        <w:tc>
          <w:tcPr>
            <w:tcW w:w="2610" w:type="dxa"/>
            <w:shd w:val="clear" w:color="auto" w:fill="auto"/>
          </w:tcPr>
          <w:p w14:paraId="43E97AA0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F1218B3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44A7D4C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71777" w:rsidRPr="00EC4287" w14:paraId="3E0C6966" w14:textId="77777777" w:rsidTr="00A66476">
        <w:tc>
          <w:tcPr>
            <w:tcW w:w="2610" w:type="dxa"/>
            <w:shd w:val="clear" w:color="auto" w:fill="auto"/>
          </w:tcPr>
          <w:p w14:paraId="46055D68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56DD2FED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E848C6F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D71777" w:rsidRPr="00EC4287" w14:paraId="6C3AA2AF" w14:textId="77777777" w:rsidTr="00A66476">
        <w:tc>
          <w:tcPr>
            <w:tcW w:w="2610" w:type="dxa"/>
            <w:shd w:val="clear" w:color="auto" w:fill="auto"/>
          </w:tcPr>
          <w:p w14:paraId="7D343742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5738CA93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38C03CF3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41EEFE0F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8955FBE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6586AAC7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7A527B51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951C943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1A2EC79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4256D5B1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1850CB2F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E8F826B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128B337E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1431C8E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6AB1469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71777" w:rsidRPr="00EC4287" w14:paraId="125F934C" w14:textId="77777777" w:rsidTr="00A66476">
        <w:tc>
          <w:tcPr>
            <w:tcW w:w="2610" w:type="dxa"/>
            <w:shd w:val="clear" w:color="auto" w:fill="auto"/>
          </w:tcPr>
          <w:p w14:paraId="20801529" w14:textId="77777777" w:rsidR="00D71777" w:rsidRPr="00EC4287" w:rsidRDefault="00D71777" w:rsidP="005E3225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6CB88A9A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EAA256F" w14:textId="77777777" w:rsidR="00D71777" w:rsidRPr="00EC4287" w:rsidRDefault="00D71777" w:rsidP="00A6647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389,874</w:t>
            </w:r>
          </w:p>
        </w:tc>
        <w:tc>
          <w:tcPr>
            <w:tcW w:w="244" w:type="dxa"/>
            <w:shd w:val="clear" w:color="auto" w:fill="auto"/>
          </w:tcPr>
          <w:p w14:paraId="606B1E51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876E12C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10,509</w:t>
            </w:r>
          </w:p>
        </w:tc>
        <w:tc>
          <w:tcPr>
            <w:tcW w:w="249" w:type="dxa"/>
            <w:shd w:val="clear" w:color="auto" w:fill="auto"/>
          </w:tcPr>
          <w:p w14:paraId="53A8FCFF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4FE9C54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195,616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C00641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FBCA6E3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2,696</w:t>
            </w:r>
          </w:p>
        </w:tc>
        <w:tc>
          <w:tcPr>
            <w:tcW w:w="238" w:type="dxa"/>
            <w:shd w:val="clear" w:color="auto" w:fill="auto"/>
          </w:tcPr>
          <w:p w14:paraId="535AF994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425758F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585,490</w:t>
            </w:r>
          </w:p>
        </w:tc>
        <w:tc>
          <w:tcPr>
            <w:tcW w:w="252" w:type="dxa"/>
            <w:shd w:val="clear" w:color="auto" w:fill="auto"/>
          </w:tcPr>
          <w:p w14:paraId="0C1BE424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0BEFDA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13,205</w:t>
            </w:r>
          </w:p>
        </w:tc>
        <w:tc>
          <w:tcPr>
            <w:tcW w:w="252" w:type="dxa"/>
            <w:shd w:val="clear" w:color="auto" w:fill="auto"/>
          </w:tcPr>
          <w:p w14:paraId="55FD4F91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1E2518D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572,285</w:t>
            </w:r>
          </w:p>
        </w:tc>
      </w:tr>
      <w:tr w:rsidR="00D71777" w:rsidRPr="00EC4287" w14:paraId="77C0322D" w14:textId="77777777" w:rsidTr="00A66476">
        <w:tc>
          <w:tcPr>
            <w:tcW w:w="2610" w:type="dxa"/>
            <w:shd w:val="clear" w:color="auto" w:fill="auto"/>
          </w:tcPr>
          <w:p w14:paraId="77A294DC" w14:textId="77777777" w:rsidR="00D71777" w:rsidRPr="00EC4287" w:rsidRDefault="00D71777" w:rsidP="00A66476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3335BC5A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F87890F" w14:textId="77777777" w:rsidR="00D71777" w:rsidRPr="00EC4287" w:rsidRDefault="00D71777" w:rsidP="00A6647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48,253</w:t>
            </w:r>
          </w:p>
        </w:tc>
        <w:tc>
          <w:tcPr>
            <w:tcW w:w="244" w:type="dxa"/>
            <w:shd w:val="clear" w:color="auto" w:fill="auto"/>
          </w:tcPr>
          <w:p w14:paraId="7DA1DF69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604AC9D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19,588</w:t>
            </w:r>
          </w:p>
        </w:tc>
        <w:tc>
          <w:tcPr>
            <w:tcW w:w="249" w:type="dxa"/>
            <w:shd w:val="clear" w:color="auto" w:fill="auto"/>
          </w:tcPr>
          <w:p w14:paraId="3C5EEB69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079F5F6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6,682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DD978B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D0B5350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238" w:type="dxa"/>
            <w:shd w:val="clear" w:color="auto" w:fill="auto"/>
          </w:tcPr>
          <w:p w14:paraId="2687F72A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921BB3B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54,935</w:t>
            </w:r>
          </w:p>
        </w:tc>
        <w:tc>
          <w:tcPr>
            <w:tcW w:w="252" w:type="dxa"/>
            <w:shd w:val="clear" w:color="auto" w:fill="auto"/>
          </w:tcPr>
          <w:p w14:paraId="2E18B062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433734D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21,172</w:t>
            </w:r>
          </w:p>
        </w:tc>
        <w:tc>
          <w:tcPr>
            <w:tcW w:w="252" w:type="dxa"/>
            <w:shd w:val="clear" w:color="auto" w:fill="auto"/>
          </w:tcPr>
          <w:p w14:paraId="44DB0054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A86890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33,763</w:t>
            </w:r>
          </w:p>
        </w:tc>
      </w:tr>
      <w:tr w:rsidR="00D71777" w:rsidRPr="00EC4287" w14:paraId="5CD55A93" w14:textId="77777777" w:rsidTr="00A66476">
        <w:tc>
          <w:tcPr>
            <w:tcW w:w="2610" w:type="dxa"/>
            <w:shd w:val="clear" w:color="auto" w:fill="auto"/>
          </w:tcPr>
          <w:p w14:paraId="2351EEB2" w14:textId="77777777" w:rsidR="00D71777" w:rsidRPr="00EC4287" w:rsidRDefault="00D71777" w:rsidP="00A66476">
            <w:pPr>
              <w:spacing w:line="380" w:lineRule="exact"/>
              <w:ind w:left="258" w:hanging="258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193EF05E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E98077D" w14:textId="77777777" w:rsidR="00D71777" w:rsidRPr="00EC4287" w:rsidRDefault="00D71777" w:rsidP="00A6647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43,192</w:t>
            </w:r>
          </w:p>
        </w:tc>
        <w:tc>
          <w:tcPr>
            <w:tcW w:w="244" w:type="dxa"/>
            <w:shd w:val="clear" w:color="auto" w:fill="auto"/>
          </w:tcPr>
          <w:p w14:paraId="496408DF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DB53146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39,053</w:t>
            </w:r>
          </w:p>
        </w:tc>
        <w:tc>
          <w:tcPr>
            <w:tcW w:w="249" w:type="dxa"/>
            <w:shd w:val="clear" w:color="auto" w:fill="auto"/>
          </w:tcPr>
          <w:p w14:paraId="4B30113D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E121D97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3,975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805E7D2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59B4572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2,237</w:t>
            </w:r>
          </w:p>
        </w:tc>
        <w:tc>
          <w:tcPr>
            <w:tcW w:w="238" w:type="dxa"/>
            <w:shd w:val="clear" w:color="auto" w:fill="auto"/>
          </w:tcPr>
          <w:p w14:paraId="70C3FE4D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9FFD2A6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47,167</w:t>
            </w:r>
          </w:p>
        </w:tc>
        <w:tc>
          <w:tcPr>
            <w:tcW w:w="252" w:type="dxa"/>
            <w:shd w:val="clear" w:color="auto" w:fill="auto"/>
          </w:tcPr>
          <w:p w14:paraId="5640FBC0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6DF9A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41,290</w:t>
            </w:r>
          </w:p>
        </w:tc>
        <w:tc>
          <w:tcPr>
            <w:tcW w:w="252" w:type="dxa"/>
            <w:shd w:val="clear" w:color="auto" w:fill="auto"/>
          </w:tcPr>
          <w:p w14:paraId="20BCCB2C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CB219E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5,877</w:t>
            </w:r>
          </w:p>
        </w:tc>
      </w:tr>
      <w:tr w:rsidR="00D71777" w:rsidRPr="00EC4287" w14:paraId="5E2AAFF1" w14:textId="77777777" w:rsidTr="00A66476">
        <w:tc>
          <w:tcPr>
            <w:tcW w:w="2610" w:type="dxa"/>
            <w:shd w:val="clear" w:color="auto" w:fill="auto"/>
          </w:tcPr>
          <w:p w14:paraId="0000B1BE" w14:textId="77777777" w:rsidR="00D71777" w:rsidRPr="00EC4287" w:rsidRDefault="00D71777" w:rsidP="00A66476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35AF6E90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1480F" w14:textId="77777777" w:rsidR="00D71777" w:rsidRPr="00EC4287" w:rsidRDefault="00D71777" w:rsidP="00A66476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4" w:type="dxa"/>
            <w:shd w:val="clear" w:color="auto" w:fill="auto"/>
          </w:tcPr>
          <w:p w14:paraId="4BA61C20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1C5B3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9" w:type="dxa"/>
            <w:shd w:val="clear" w:color="auto" w:fill="auto"/>
          </w:tcPr>
          <w:p w14:paraId="795A4834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0ED7A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206,273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DF31B17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31CEB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6,517</w:t>
            </w:r>
          </w:p>
        </w:tc>
        <w:tc>
          <w:tcPr>
            <w:tcW w:w="238" w:type="dxa"/>
            <w:shd w:val="clear" w:color="auto" w:fill="auto"/>
          </w:tcPr>
          <w:p w14:paraId="0F593BDD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A549D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687,592</w:t>
            </w:r>
          </w:p>
        </w:tc>
        <w:tc>
          <w:tcPr>
            <w:tcW w:w="252" w:type="dxa"/>
            <w:shd w:val="clear" w:color="auto" w:fill="auto"/>
          </w:tcPr>
          <w:p w14:paraId="3D6D083E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1FA15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75,667</w:t>
            </w:r>
          </w:p>
        </w:tc>
        <w:tc>
          <w:tcPr>
            <w:tcW w:w="252" w:type="dxa"/>
            <w:shd w:val="clear" w:color="auto" w:fill="auto"/>
          </w:tcPr>
          <w:p w14:paraId="6A43BD03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6FD92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611,925</w:t>
            </w:r>
          </w:p>
        </w:tc>
      </w:tr>
    </w:tbl>
    <w:p w14:paraId="651831A9" w14:textId="6C360625" w:rsidR="0011619C" w:rsidRPr="00EC4287" w:rsidRDefault="0011619C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96ACE7" w14:textId="027416AD" w:rsidR="0011619C" w:rsidRPr="00EC4287" w:rsidRDefault="0011619C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96AEF5" w14:textId="41C2CB1E" w:rsidR="0011619C" w:rsidRPr="00EC4287" w:rsidRDefault="0011619C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11619C" w:rsidRPr="00EC4287" w14:paraId="4CC0D949" w14:textId="77777777" w:rsidTr="005E3225">
        <w:tc>
          <w:tcPr>
            <w:tcW w:w="2575" w:type="dxa"/>
            <w:shd w:val="clear" w:color="auto" w:fill="auto"/>
          </w:tcPr>
          <w:p w14:paraId="6931DAB1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89F9D01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5E570DFF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619C" w:rsidRPr="00EC4287" w14:paraId="49DC71E6" w14:textId="77777777" w:rsidTr="005E3225">
        <w:tc>
          <w:tcPr>
            <w:tcW w:w="2575" w:type="dxa"/>
            <w:shd w:val="clear" w:color="auto" w:fill="auto"/>
          </w:tcPr>
          <w:p w14:paraId="1D5CA3B5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6011699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C95C4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2D9A6429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1701385D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24DBF57E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2565B4F9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7C85" w:rsidRPr="00EC4287" w14:paraId="45EC08A9" w14:textId="77777777" w:rsidTr="005E3225">
        <w:tc>
          <w:tcPr>
            <w:tcW w:w="2575" w:type="dxa"/>
            <w:shd w:val="clear" w:color="auto" w:fill="auto"/>
          </w:tcPr>
          <w:p w14:paraId="290A5C4C" w14:textId="77777777" w:rsidR="008F7C85" w:rsidRPr="00EC4287" w:rsidRDefault="008F7C85" w:rsidP="008F7C85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839DFD" w14:textId="77777777" w:rsidR="008F7C85" w:rsidRPr="00EC4287" w:rsidRDefault="008F7C85" w:rsidP="008F7C85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A63D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35E5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4464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BE3320" w14:textId="61A86C32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2ABC4BC9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14B42CD9" w14:textId="77777777" w:rsidR="008F7C85" w:rsidRPr="00EC4287" w:rsidRDefault="008F7C85" w:rsidP="008F7C85">
            <w:pPr>
              <w:tabs>
                <w:tab w:val="left" w:pos="1068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5F29379A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6C37B504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D82516" w14:textId="30283DA9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4513C211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208D06F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4730E606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145E645E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F55AC2" w14:textId="043D37DA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14A79181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7B85D136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7EC2B" w14:textId="77777777" w:rsidR="008F7C85" w:rsidRPr="00EC4287" w:rsidRDefault="008F7C85" w:rsidP="008F7C85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1619C" w:rsidRPr="00EC4287" w14:paraId="50D455F0" w14:textId="77777777" w:rsidTr="005E3225">
        <w:tc>
          <w:tcPr>
            <w:tcW w:w="2575" w:type="dxa"/>
            <w:shd w:val="clear" w:color="auto" w:fill="auto"/>
          </w:tcPr>
          <w:p w14:paraId="0B150979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11924C6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CA49425" w14:textId="77777777" w:rsidR="0011619C" w:rsidRPr="00EC4287" w:rsidRDefault="0011619C" w:rsidP="00A468ED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F68EE" w:rsidRPr="00EC4287" w14:paraId="4B89703B" w14:textId="77777777" w:rsidTr="005E3225">
        <w:tc>
          <w:tcPr>
            <w:tcW w:w="2575" w:type="dxa"/>
            <w:shd w:val="clear" w:color="auto" w:fill="auto"/>
          </w:tcPr>
          <w:p w14:paraId="20F8CCC5" w14:textId="16B5ECCE" w:rsidR="00EF68EE" w:rsidRPr="00EC4287" w:rsidRDefault="00E0563B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EF68EE"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68EE"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F68EE"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717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03D47830" w14:textId="77777777" w:rsidR="00EF68EE" w:rsidRPr="00EC4287" w:rsidRDefault="00EF68EE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09137C05" w14:textId="77777777" w:rsidR="00EF68EE" w:rsidRPr="00EC4287" w:rsidRDefault="00EF68EE" w:rsidP="00A468ED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1619C" w:rsidRPr="00EC4287" w14:paraId="10517420" w14:textId="77777777" w:rsidTr="005E3225">
        <w:tc>
          <w:tcPr>
            <w:tcW w:w="2575" w:type="dxa"/>
            <w:shd w:val="clear" w:color="auto" w:fill="auto"/>
          </w:tcPr>
          <w:p w14:paraId="7CF1B3D2" w14:textId="77777777" w:rsidR="0011619C" w:rsidRPr="00EC4287" w:rsidRDefault="0011619C" w:rsidP="00A468ED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5F8C851C" w14:textId="77777777" w:rsidR="0011619C" w:rsidRPr="00EC4287" w:rsidRDefault="0011619C" w:rsidP="00A468ED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2CDB6CE6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8ED7257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8487C0D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1FCBCFB9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68ECAD3E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ABF16D6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6FDBFE7C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5BEC6B8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2DA5B6E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DF27BF3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0A8A1630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E81DB1E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06C00A22" w14:textId="77777777" w:rsidR="0011619C" w:rsidRPr="00EC4287" w:rsidRDefault="0011619C" w:rsidP="00A468ED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5E3225" w:rsidRPr="00EC4287" w14:paraId="31C13B29" w14:textId="77777777" w:rsidTr="005E3225">
        <w:tc>
          <w:tcPr>
            <w:tcW w:w="2575" w:type="dxa"/>
            <w:shd w:val="clear" w:color="auto" w:fill="auto"/>
          </w:tcPr>
          <w:p w14:paraId="1FE0A4D4" w14:textId="31534D14" w:rsidR="005E3225" w:rsidRPr="00EC4287" w:rsidRDefault="005E3225" w:rsidP="005E3225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E322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08200B25" w14:textId="77777777" w:rsidR="005E3225" w:rsidRPr="00EC4287" w:rsidRDefault="005E3225" w:rsidP="005E3225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05851C6" w14:textId="61A6901A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="005E3225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  <w:tc>
          <w:tcPr>
            <w:tcW w:w="243" w:type="dxa"/>
            <w:shd w:val="clear" w:color="auto" w:fill="auto"/>
          </w:tcPr>
          <w:p w14:paraId="6745EFC5" w14:textId="77777777" w:rsidR="005E3225" w:rsidRPr="00EC4287" w:rsidRDefault="005E3225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10C466A" w14:textId="501473A7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="005E3225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</w:t>
            </w:r>
            <w:r w:rsidR="005E322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4EF60EEC" w14:textId="77777777" w:rsidR="005E3225" w:rsidRPr="00EC4287" w:rsidRDefault="005E3225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A75956" w14:textId="6A558E6A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</w:t>
            </w:r>
            <w:r w:rsidR="005E3225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F1B293C" w14:textId="77777777" w:rsidR="005E3225" w:rsidRPr="00EC4287" w:rsidRDefault="005E3225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009B958" w14:textId="0E8FF99B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60181093" w14:textId="77777777" w:rsidR="005E3225" w:rsidRPr="00EC4287" w:rsidRDefault="005E3225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640CCAB" w14:textId="02E2DB12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249</w:t>
            </w:r>
            <w:r w:rsidR="005E3225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076</w:t>
            </w:r>
          </w:p>
        </w:tc>
        <w:tc>
          <w:tcPr>
            <w:tcW w:w="251" w:type="dxa"/>
            <w:shd w:val="clear" w:color="auto" w:fill="auto"/>
          </w:tcPr>
          <w:p w14:paraId="4EF879DD" w14:textId="77777777" w:rsidR="005E3225" w:rsidRPr="00EC4287" w:rsidRDefault="005E3225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D67E08A" w14:textId="3036900D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="005E3225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60</w:t>
            </w:r>
            <w:r w:rsidR="005E322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051DCC07" w14:textId="77777777" w:rsidR="005E3225" w:rsidRPr="00EC4287" w:rsidRDefault="005E3225" w:rsidP="005E3225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328DD5E" w14:textId="2C2C2D1B" w:rsidR="005E3225" w:rsidRPr="00EC4287" w:rsidRDefault="006B0C9C" w:rsidP="005E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242</w:t>
            </w:r>
            <w:r w:rsidR="005E3225"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47</w:t>
            </w:r>
            <w:r w:rsidR="005E322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EE48F4" w:rsidRPr="00EC4287" w14:paraId="63CE29D1" w14:textId="77777777" w:rsidTr="005E3225">
        <w:tc>
          <w:tcPr>
            <w:tcW w:w="2575" w:type="dxa"/>
            <w:shd w:val="clear" w:color="auto" w:fill="auto"/>
          </w:tcPr>
          <w:p w14:paraId="5D076FD5" w14:textId="77777777" w:rsidR="00EE48F4" w:rsidRPr="00EC4287" w:rsidRDefault="00EE48F4" w:rsidP="00EE48F4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015A135A" w14:textId="77777777" w:rsidR="00EE48F4" w:rsidRPr="00EC4287" w:rsidRDefault="00EE48F4" w:rsidP="00EE48F4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7A5166B" w14:textId="5F3FD8FC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135A05F4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FA3230D" w14:textId="00C99CA9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30849984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023717" w14:textId="7925D1FD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085AE6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59418D3" w14:textId="49ADEC1A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238" w:type="dxa"/>
            <w:shd w:val="clear" w:color="auto" w:fill="auto"/>
          </w:tcPr>
          <w:p w14:paraId="5D892673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194F4C6" w14:textId="74F748C0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30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463</w:t>
            </w:r>
          </w:p>
        </w:tc>
        <w:tc>
          <w:tcPr>
            <w:tcW w:w="251" w:type="dxa"/>
            <w:shd w:val="clear" w:color="auto" w:fill="auto"/>
          </w:tcPr>
          <w:p w14:paraId="7A7F3874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DA5A2F6" w14:textId="175BFAFD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251" w:type="dxa"/>
            <w:shd w:val="clear" w:color="auto" w:fill="auto"/>
          </w:tcPr>
          <w:p w14:paraId="5669BC10" w14:textId="77777777" w:rsidR="00EE48F4" w:rsidRPr="00EC4287" w:rsidRDefault="00EE48F4" w:rsidP="00EE48F4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160A607" w14:textId="490038F7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18</w:t>
            </w:r>
            <w:r w:rsidR="009A76B8"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480</w:t>
            </w:r>
          </w:p>
        </w:tc>
      </w:tr>
      <w:tr w:rsidR="00EE48F4" w:rsidRPr="00EC4287" w14:paraId="4E1CEEC6" w14:textId="77777777" w:rsidTr="005E3225">
        <w:tc>
          <w:tcPr>
            <w:tcW w:w="2575" w:type="dxa"/>
            <w:shd w:val="clear" w:color="auto" w:fill="auto"/>
          </w:tcPr>
          <w:p w14:paraId="77271781" w14:textId="77777777" w:rsidR="00EE48F4" w:rsidRPr="00EC4287" w:rsidRDefault="00EE48F4" w:rsidP="00EE48F4">
            <w:pPr>
              <w:spacing w:line="380" w:lineRule="exact"/>
              <w:ind w:left="258" w:hanging="258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1BDB53D" w14:textId="77777777" w:rsidR="00EE48F4" w:rsidRPr="00EC4287" w:rsidRDefault="00EE48F4" w:rsidP="00EE48F4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5DEA4EC" w14:textId="704E7BB0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251</w:t>
            </w:r>
          </w:p>
        </w:tc>
        <w:tc>
          <w:tcPr>
            <w:tcW w:w="243" w:type="dxa"/>
            <w:shd w:val="clear" w:color="auto" w:fill="auto"/>
          </w:tcPr>
          <w:p w14:paraId="5969E1AD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E0391EC" w14:textId="245B81AE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</w:t>
            </w:r>
            <w:r w:rsidR="00B77C2F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7A01F009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62794A" w14:textId="44FA961C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09</w:t>
            </w:r>
            <w:r w:rsidR="00B77C2F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7D3D4A3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491595D" w14:textId="0CD4B7A2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907</w:t>
            </w:r>
          </w:p>
        </w:tc>
        <w:tc>
          <w:tcPr>
            <w:tcW w:w="238" w:type="dxa"/>
            <w:shd w:val="clear" w:color="auto" w:fill="auto"/>
          </w:tcPr>
          <w:p w14:paraId="071E310F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CD20F" w14:textId="4A2DC3EC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56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34</w:t>
            </w:r>
            <w:r w:rsidR="00B77C2F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1A23597A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2C507F" w14:textId="1E2CED63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49</w:t>
            </w:r>
            <w:r w:rsidR="008931F3"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01</w:t>
            </w:r>
            <w:r w:rsidR="00B77C2F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1418F44D" w14:textId="77777777" w:rsidR="00EE48F4" w:rsidRPr="00EC4287" w:rsidRDefault="00EE48F4" w:rsidP="00EE48F4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C60F17C" w14:textId="3AB0E54A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</w:t>
            </w:r>
            <w:r w:rsidR="009A76B8"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33</w:t>
            </w:r>
            <w:r w:rsidR="00B77C2F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EE48F4" w:rsidRPr="00EC4287" w14:paraId="5EA614DB" w14:textId="77777777" w:rsidTr="005E3225">
        <w:tc>
          <w:tcPr>
            <w:tcW w:w="2575" w:type="dxa"/>
            <w:shd w:val="clear" w:color="auto" w:fill="auto"/>
          </w:tcPr>
          <w:p w14:paraId="4700FBC5" w14:textId="77777777" w:rsidR="00EE48F4" w:rsidRPr="00EC4287" w:rsidRDefault="00EE48F4" w:rsidP="00EE48F4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0BC7863E" w14:textId="77777777" w:rsidR="00EE48F4" w:rsidRPr="00EC4287" w:rsidRDefault="00EE48F4" w:rsidP="00EE48F4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AB8E" w14:textId="2FDA8B46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3D430E73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E1D88" w14:textId="092DACB1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770FC1D8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C7AB3" w14:textId="094469D3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="00B77C2F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4BE8FD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60215" w14:textId="2B45B92C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38" w:type="dxa"/>
            <w:shd w:val="clear" w:color="auto" w:fill="auto"/>
          </w:tcPr>
          <w:p w14:paraId="43FAC71B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2ABB" w14:textId="5DDBF930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335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88</w:t>
            </w:r>
            <w:r w:rsidR="00B77C2F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6F350C31" w14:textId="77777777" w:rsidR="00EE48F4" w:rsidRPr="00EC4287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19FD8" w14:textId="15DD74A8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67</w:t>
            </w:r>
            <w:r w:rsidR="008931F3"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51" w:type="dxa"/>
            <w:shd w:val="clear" w:color="auto" w:fill="auto"/>
          </w:tcPr>
          <w:p w14:paraId="61FE1EF9" w14:textId="77777777" w:rsidR="00EE48F4" w:rsidRPr="00EC4287" w:rsidRDefault="00EE48F4" w:rsidP="00EE48F4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719CF" w14:textId="7E212E7F" w:rsidR="00EE48F4" w:rsidRPr="00EC4287" w:rsidRDefault="006B0C9C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="009A76B8" w:rsidRPr="009A7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28</w:t>
            </w:r>
            <w:r w:rsidR="00B77C2F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68F70DC5" w14:textId="0141AAE1" w:rsidR="0011619C" w:rsidRDefault="0011619C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45298B" w14:textId="77777777" w:rsidR="005E3225" w:rsidRPr="00EC4287" w:rsidRDefault="005E3225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12EC92" w14:textId="6095798B" w:rsidR="0011619C" w:rsidRPr="00EC4287" w:rsidRDefault="0011619C" w:rsidP="00D045A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D71777" w:rsidRPr="00EC4287" w14:paraId="516CA0D8" w14:textId="77777777" w:rsidTr="00A66476">
        <w:tc>
          <w:tcPr>
            <w:tcW w:w="2575" w:type="dxa"/>
            <w:shd w:val="clear" w:color="auto" w:fill="auto"/>
          </w:tcPr>
          <w:p w14:paraId="43DCF215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E3FF05B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5F48A5B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1777" w:rsidRPr="00EC4287" w14:paraId="5AD219D1" w14:textId="77777777" w:rsidTr="00A66476">
        <w:tc>
          <w:tcPr>
            <w:tcW w:w="2575" w:type="dxa"/>
            <w:shd w:val="clear" w:color="auto" w:fill="auto"/>
          </w:tcPr>
          <w:p w14:paraId="4F636BDD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42DDE9E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22B5D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5A067210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4452C380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3622F0B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7579C045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1777" w:rsidRPr="00EC4287" w14:paraId="7502E8E3" w14:textId="77777777" w:rsidTr="00A66476">
        <w:tc>
          <w:tcPr>
            <w:tcW w:w="2575" w:type="dxa"/>
            <w:shd w:val="clear" w:color="auto" w:fill="auto"/>
          </w:tcPr>
          <w:p w14:paraId="49353F6A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ACEB335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DA8BD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EFBC8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DE613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402624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4504189B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4930D0F1" w14:textId="77777777" w:rsidR="00D71777" w:rsidRPr="00EC4287" w:rsidRDefault="00D71777" w:rsidP="00A66476">
            <w:pPr>
              <w:tabs>
                <w:tab w:val="left" w:pos="1068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70CC9732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73D15DB6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04F565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5346FB48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6522DFF5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05F69BF0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60C9092C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71C5A9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76B8B4B7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26F9C5E5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29ADF1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D71777" w:rsidRPr="00EC4287" w14:paraId="4DB22FE4" w14:textId="77777777" w:rsidTr="00A66476">
        <w:tc>
          <w:tcPr>
            <w:tcW w:w="2575" w:type="dxa"/>
            <w:shd w:val="clear" w:color="auto" w:fill="auto"/>
          </w:tcPr>
          <w:p w14:paraId="0BAD53B7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37141B7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AF2BFBA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71777" w:rsidRPr="00EC4287" w14:paraId="1072CB91" w14:textId="77777777" w:rsidTr="00A66476">
        <w:tc>
          <w:tcPr>
            <w:tcW w:w="2575" w:type="dxa"/>
            <w:shd w:val="clear" w:color="auto" w:fill="auto"/>
          </w:tcPr>
          <w:p w14:paraId="47E41844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1483CBC3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F2CB043" w14:textId="77777777" w:rsidR="00D71777" w:rsidRPr="00EC4287" w:rsidRDefault="00D71777" w:rsidP="00A6647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D71777" w:rsidRPr="00EC4287" w14:paraId="4C4A98B6" w14:textId="77777777" w:rsidTr="00A66476">
        <w:tc>
          <w:tcPr>
            <w:tcW w:w="2575" w:type="dxa"/>
            <w:shd w:val="clear" w:color="auto" w:fill="auto"/>
          </w:tcPr>
          <w:p w14:paraId="1EF82942" w14:textId="77777777" w:rsidR="00D71777" w:rsidRPr="00EC4287" w:rsidRDefault="00D71777" w:rsidP="00A66476">
            <w:pPr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31538991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6CD1492E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3F14AD2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AD01D59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2D02CEFA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5FCB1905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D8BCA9B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46E86477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C62FFFF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5D03C083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3FD4A7D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571F82A3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EE39056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2B252D60" w14:textId="77777777" w:rsidR="00D71777" w:rsidRPr="00EC4287" w:rsidRDefault="00D71777" w:rsidP="00A6647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71777" w:rsidRPr="00EC4287" w14:paraId="386365CD" w14:textId="77777777" w:rsidTr="00A66476">
        <w:tc>
          <w:tcPr>
            <w:tcW w:w="2575" w:type="dxa"/>
            <w:shd w:val="clear" w:color="auto" w:fill="auto"/>
          </w:tcPr>
          <w:p w14:paraId="64D159FA" w14:textId="77777777" w:rsidR="00D71777" w:rsidRPr="00EC4287" w:rsidRDefault="00D71777" w:rsidP="00A66476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E322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4E75C02F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65AA84A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2EF6D0DD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DB767AE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10115D4C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34F358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B683C6D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8E30A0C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38" w:type="dxa"/>
            <w:shd w:val="clear" w:color="auto" w:fill="auto"/>
          </w:tcPr>
          <w:p w14:paraId="49055024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BE0507D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395,920</w:t>
            </w:r>
          </w:p>
        </w:tc>
        <w:tc>
          <w:tcPr>
            <w:tcW w:w="251" w:type="dxa"/>
            <w:shd w:val="clear" w:color="auto" w:fill="auto"/>
          </w:tcPr>
          <w:p w14:paraId="177CBC54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751B22B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10,811</w:t>
            </w:r>
          </w:p>
        </w:tc>
        <w:tc>
          <w:tcPr>
            <w:tcW w:w="251" w:type="dxa"/>
            <w:shd w:val="clear" w:color="auto" w:fill="auto"/>
          </w:tcPr>
          <w:p w14:paraId="042CD253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68D5E31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385,109</w:t>
            </w:r>
          </w:p>
        </w:tc>
      </w:tr>
      <w:tr w:rsidR="00D71777" w:rsidRPr="00EC4287" w14:paraId="3086112E" w14:textId="77777777" w:rsidTr="00A66476">
        <w:tc>
          <w:tcPr>
            <w:tcW w:w="2575" w:type="dxa"/>
            <w:shd w:val="clear" w:color="auto" w:fill="auto"/>
          </w:tcPr>
          <w:p w14:paraId="584547CE" w14:textId="77777777" w:rsidR="00D71777" w:rsidRPr="00EC4287" w:rsidRDefault="00D71777" w:rsidP="00A66476">
            <w:pPr>
              <w:spacing w:line="380" w:lineRule="exact"/>
              <w:ind w:left="228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74E09DF9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8194820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2CF0D868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2EAACD06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69881E58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600F488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1,146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DB1C1BA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761B883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38" w:type="dxa"/>
            <w:shd w:val="clear" w:color="auto" w:fill="auto"/>
          </w:tcPr>
          <w:p w14:paraId="7AF05F6A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2896003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49,399</w:t>
            </w:r>
          </w:p>
        </w:tc>
        <w:tc>
          <w:tcPr>
            <w:tcW w:w="251" w:type="dxa"/>
            <w:shd w:val="clear" w:color="auto" w:fill="auto"/>
          </w:tcPr>
          <w:p w14:paraId="1B3552B2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B23706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20,128</w:t>
            </w:r>
          </w:p>
        </w:tc>
        <w:tc>
          <w:tcPr>
            <w:tcW w:w="251" w:type="dxa"/>
            <w:shd w:val="clear" w:color="auto" w:fill="auto"/>
          </w:tcPr>
          <w:p w14:paraId="3AF5E282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05FF5C56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29,271</w:t>
            </w:r>
          </w:p>
        </w:tc>
      </w:tr>
      <w:tr w:rsidR="00D71777" w:rsidRPr="00EC4287" w14:paraId="21B134B4" w14:textId="77777777" w:rsidTr="00A66476">
        <w:tc>
          <w:tcPr>
            <w:tcW w:w="2575" w:type="dxa"/>
            <w:shd w:val="clear" w:color="auto" w:fill="auto"/>
          </w:tcPr>
          <w:p w14:paraId="224DE58F" w14:textId="77777777" w:rsidR="00D71777" w:rsidRPr="00EC4287" w:rsidRDefault="00D71777" w:rsidP="00A66476">
            <w:pPr>
              <w:spacing w:line="380" w:lineRule="exact"/>
              <w:ind w:left="258" w:hanging="258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216C5C3E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51B8054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1B16ED23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9940A4A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1F5BAA07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968CA9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9EF920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9C81047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38" w:type="dxa"/>
            <w:shd w:val="clear" w:color="auto" w:fill="auto"/>
          </w:tcPr>
          <w:p w14:paraId="2B252A7E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BEE2D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43,634</w:t>
            </w:r>
          </w:p>
        </w:tc>
        <w:tc>
          <w:tcPr>
            <w:tcW w:w="251" w:type="dxa"/>
            <w:shd w:val="clear" w:color="auto" w:fill="auto"/>
          </w:tcPr>
          <w:p w14:paraId="4F4D1C59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C4560AA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39,419</w:t>
            </w:r>
          </w:p>
        </w:tc>
        <w:tc>
          <w:tcPr>
            <w:tcW w:w="251" w:type="dxa"/>
            <w:shd w:val="clear" w:color="auto" w:fill="auto"/>
          </w:tcPr>
          <w:p w14:paraId="6C9A4DE5" w14:textId="77777777" w:rsidR="00D71777" w:rsidRPr="00EC4287" w:rsidRDefault="00D71777" w:rsidP="00A66476">
            <w:pPr>
              <w:spacing w:line="380" w:lineRule="exac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6AB38DC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</w:rPr>
              <w:t>4,215</w:t>
            </w:r>
          </w:p>
        </w:tc>
      </w:tr>
      <w:tr w:rsidR="00D71777" w:rsidRPr="00EC4287" w14:paraId="73B43379" w14:textId="77777777" w:rsidTr="00A66476">
        <w:tc>
          <w:tcPr>
            <w:tcW w:w="2575" w:type="dxa"/>
            <w:shd w:val="clear" w:color="auto" w:fill="auto"/>
          </w:tcPr>
          <w:p w14:paraId="263F9CB5" w14:textId="77777777" w:rsidR="00D71777" w:rsidRPr="00EC4287" w:rsidRDefault="00D71777" w:rsidP="00A66476">
            <w:pPr>
              <w:tabs>
                <w:tab w:val="center" w:pos="948"/>
              </w:tabs>
              <w:spacing w:line="380" w:lineRule="exact"/>
              <w:ind w:left="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716B91E2" w14:textId="77777777" w:rsidR="00D71777" w:rsidRPr="00EC4287" w:rsidRDefault="00D71777" w:rsidP="00A66476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88BE7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16AC000D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AB21C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66DFCFA2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D7689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2922D5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A4702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</w:t>
            </w:r>
          </w:p>
        </w:tc>
        <w:tc>
          <w:tcPr>
            <w:tcW w:w="238" w:type="dxa"/>
            <w:shd w:val="clear" w:color="auto" w:fill="auto"/>
          </w:tcPr>
          <w:p w14:paraId="03F2D47F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ECB87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488,953</w:t>
            </w:r>
          </w:p>
        </w:tc>
        <w:tc>
          <w:tcPr>
            <w:tcW w:w="251" w:type="dxa"/>
            <w:shd w:val="clear" w:color="auto" w:fill="auto"/>
          </w:tcPr>
          <w:p w14:paraId="3962C725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ACC3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70,358</w:t>
            </w:r>
          </w:p>
        </w:tc>
        <w:tc>
          <w:tcPr>
            <w:tcW w:w="251" w:type="dxa"/>
            <w:shd w:val="clear" w:color="auto" w:fill="auto"/>
          </w:tcPr>
          <w:p w14:paraId="1FB671E9" w14:textId="77777777" w:rsidR="00D71777" w:rsidRPr="00EC4287" w:rsidRDefault="00D71777" w:rsidP="00A66476">
            <w:pPr>
              <w:spacing w:line="3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CAC8B" w14:textId="77777777" w:rsidR="00D71777" w:rsidRPr="00EC4287" w:rsidRDefault="00D71777" w:rsidP="00A6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418,595</w:t>
            </w:r>
          </w:p>
        </w:tc>
      </w:tr>
    </w:tbl>
    <w:p w14:paraId="2B96F95F" w14:textId="02518A58" w:rsidR="00D71777" w:rsidRDefault="00D71777"/>
    <w:p w14:paraId="0D34F663" w14:textId="77777777" w:rsidR="00D71777" w:rsidRDefault="00D71777"/>
    <w:p w14:paraId="7F82439E" w14:textId="77777777" w:rsidR="0011619C" w:rsidRPr="00EC4287" w:rsidRDefault="0011619C" w:rsidP="0011619C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11619C" w:rsidRPr="00EC4287" w:rsidSect="00BB48AD">
          <w:headerReference w:type="default" r:id="rId16"/>
          <w:pgSz w:w="16834" w:h="11909" w:orient="landscape" w:code="9"/>
          <w:pgMar w:top="576" w:right="1152" w:bottom="576" w:left="1152" w:header="720" w:footer="720" w:gutter="0"/>
          <w:cols w:space="720"/>
          <w:docGrid w:linePitch="245"/>
        </w:sectPr>
      </w:pP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3348"/>
        <w:gridCol w:w="1252"/>
        <w:gridCol w:w="269"/>
        <w:gridCol w:w="1258"/>
        <w:gridCol w:w="269"/>
        <w:gridCol w:w="1209"/>
        <w:gridCol w:w="269"/>
        <w:gridCol w:w="1209"/>
      </w:tblGrid>
      <w:tr w:rsidR="0087416F" w:rsidRPr="00EC4287" w14:paraId="1FEEAE86" w14:textId="77777777" w:rsidTr="00B9747D">
        <w:trPr>
          <w:trHeight w:val="20"/>
          <w:tblHeader/>
        </w:trPr>
        <w:tc>
          <w:tcPr>
            <w:tcW w:w="3348" w:type="dxa"/>
            <w:vAlign w:val="bottom"/>
          </w:tcPr>
          <w:p w14:paraId="4EF3E911" w14:textId="3BB2B625" w:rsidR="0087416F" w:rsidRPr="00EC4287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vAlign w:val="bottom"/>
            <w:hideMark/>
          </w:tcPr>
          <w:p w14:paraId="7E410877" w14:textId="77777777" w:rsidR="0087416F" w:rsidRPr="00EC4287" w:rsidRDefault="0087416F" w:rsidP="00E94CC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87416F" w:rsidRPr="00EC4287" w14:paraId="5CBA0C2C" w14:textId="77777777" w:rsidTr="00B9747D">
        <w:trPr>
          <w:trHeight w:val="83"/>
          <w:tblHeader/>
        </w:trPr>
        <w:tc>
          <w:tcPr>
            <w:tcW w:w="3348" w:type="dxa"/>
            <w:vAlign w:val="bottom"/>
            <w:hideMark/>
          </w:tcPr>
          <w:p w14:paraId="71752337" w14:textId="054D1B23" w:rsidR="00B9747D" w:rsidRPr="00EC4287" w:rsidRDefault="00B9747D" w:rsidP="00B9747D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ที่คาดว่าจะเกิดขึ้นระหว่างปีสำหรับลูกหนี้ตามสัญญาเช่าซื้อ</w:t>
            </w:r>
          </w:p>
          <w:p w14:paraId="22AA16BC" w14:textId="35D4E47A" w:rsidR="0087416F" w:rsidRPr="00EC4287" w:rsidRDefault="0087416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7236EBC8" w14:textId="77777777" w:rsidR="0087416F" w:rsidRPr="00EC4287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0004E6B" w14:textId="77777777" w:rsidR="0087416F" w:rsidRPr="00EC4287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66CD34F6" w14:textId="77777777" w:rsidR="0087416F" w:rsidRPr="00EC4287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75B641" w14:textId="77777777" w:rsidR="0087416F" w:rsidRPr="00EC4287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63DDC33D" w14:textId="77777777" w:rsidR="0087416F" w:rsidRPr="00EC4287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D97DD04" w14:textId="77777777" w:rsidR="0087416F" w:rsidRPr="00EC4287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5606C4D5" w14:textId="77777777" w:rsidR="0087416F" w:rsidRPr="00EC4287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7416F" w:rsidRPr="00EC4287" w14:paraId="3C161CFF" w14:textId="77777777" w:rsidTr="00B9747D">
        <w:trPr>
          <w:trHeight w:val="83"/>
          <w:tblHeader/>
        </w:trPr>
        <w:tc>
          <w:tcPr>
            <w:tcW w:w="3348" w:type="dxa"/>
            <w:vAlign w:val="bottom"/>
          </w:tcPr>
          <w:p w14:paraId="6871EA4B" w14:textId="77777777" w:rsidR="0087416F" w:rsidRPr="00EC4287" w:rsidRDefault="0087416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shd w:val="clear" w:color="auto" w:fill="auto"/>
            <w:vAlign w:val="bottom"/>
          </w:tcPr>
          <w:p w14:paraId="7536382D" w14:textId="77777777" w:rsidR="0087416F" w:rsidRPr="00EC4287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D41AF" w:rsidRPr="00EC4287" w14:paraId="326D0D3D" w14:textId="77777777" w:rsidTr="00B9747D">
        <w:trPr>
          <w:trHeight w:val="83"/>
          <w:tblHeader/>
        </w:trPr>
        <w:tc>
          <w:tcPr>
            <w:tcW w:w="3348" w:type="dxa"/>
            <w:vAlign w:val="bottom"/>
          </w:tcPr>
          <w:p w14:paraId="5F78E82E" w14:textId="39F6C962" w:rsidR="003D41AF" w:rsidRPr="00EC4287" w:rsidRDefault="003D41A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717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35" w:type="dxa"/>
            <w:gridSpan w:val="7"/>
            <w:shd w:val="clear" w:color="auto" w:fill="auto"/>
            <w:vAlign w:val="bottom"/>
          </w:tcPr>
          <w:p w14:paraId="3C7011F1" w14:textId="77777777" w:rsidR="003D41AF" w:rsidRPr="00EC4287" w:rsidRDefault="003D41AF" w:rsidP="00E94CC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67AD3" w:rsidRPr="00EC4287" w14:paraId="296B2D22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3E6381B9" w14:textId="2847B3FB" w:rsidR="00567AD3" w:rsidRPr="00EC4287" w:rsidRDefault="00567AD3" w:rsidP="003D41AF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</w:tcPr>
          <w:p w14:paraId="2ED61B39" w14:textId="0DCC0DDF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13,205</w:t>
            </w:r>
          </w:p>
        </w:tc>
        <w:tc>
          <w:tcPr>
            <w:tcW w:w="269" w:type="dxa"/>
          </w:tcPr>
          <w:p w14:paraId="66DF3172" w14:textId="77777777" w:rsidR="00567AD3" w:rsidRPr="00EC4287" w:rsidRDefault="00567AD3" w:rsidP="00567AD3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5E2CCDC" w14:textId="42CD5AD7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21,172</w:t>
            </w:r>
          </w:p>
        </w:tc>
        <w:tc>
          <w:tcPr>
            <w:tcW w:w="269" w:type="dxa"/>
          </w:tcPr>
          <w:p w14:paraId="68D9D7A8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</w:tcPr>
          <w:p w14:paraId="2DD22C3C" w14:textId="2AAB8EEF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41,290</w:t>
            </w:r>
          </w:p>
        </w:tc>
        <w:tc>
          <w:tcPr>
            <w:tcW w:w="269" w:type="dxa"/>
            <w:vAlign w:val="bottom"/>
          </w:tcPr>
          <w:p w14:paraId="72F7CC97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2770B20C" w14:textId="3FD7FCEF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75,667</w:t>
            </w:r>
          </w:p>
        </w:tc>
      </w:tr>
      <w:tr w:rsidR="00DA088D" w:rsidRPr="00EC4287" w14:paraId="0B62CE75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0FAF42BA" w14:textId="7BE6A3D1" w:rsidR="00DA088D" w:rsidRPr="00EC4287" w:rsidRDefault="00DA088D" w:rsidP="00DA088D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52" w:type="dxa"/>
          </w:tcPr>
          <w:p w14:paraId="519F9716" w14:textId="00786AAC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(1,981)</w:t>
            </w:r>
          </w:p>
        </w:tc>
        <w:tc>
          <w:tcPr>
            <w:tcW w:w="269" w:type="dxa"/>
          </w:tcPr>
          <w:p w14:paraId="727405B3" w14:textId="77777777" w:rsidR="00DA088D" w:rsidRPr="00EC4287" w:rsidRDefault="00DA088D" w:rsidP="00DA088D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80B94A4" w14:textId="3EFCD338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(725)</w:t>
            </w:r>
          </w:p>
        </w:tc>
        <w:tc>
          <w:tcPr>
            <w:tcW w:w="269" w:type="dxa"/>
          </w:tcPr>
          <w:p w14:paraId="1F525815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</w:tcPr>
          <w:p w14:paraId="3509E4D0" w14:textId="1FCAAD5A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2,706</w:t>
            </w:r>
          </w:p>
        </w:tc>
        <w:tc>
          <w:tcPr>
            <w:tcW w:w="269" w:type="dxa"/>
            <w:vAlign w:val="bottom"/>
          </w:tcPr>
          <w:p w14:paraId="579BC877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0E667352" w14:textId="57D1195C" w:rsidR="00DA088D" w:rsidRPr="00EC4287" w:rsidRDefault="00DB5D4A" w:rsidP="00DB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DA088D" w:rsidRPr="00EC4287" w14:paraId="2530BE6D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3D598530" w14:textId="6695AE17" w:rsidR="00DA088D" w:rsidRPr="00EC4287" w:rsidRDefault="00DA088D" w:rsidP="00DA088D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</w:t>
            </w:r>
          </w:p>
        </w:tc>
        <w:tc>
          <w:tcPr>
            <w:tcW w:w="1252" w:type="dxa"/>
            <w:vAlign w:val="bottom"/>
          </w:tcPr>
          <w:p w14:paraId="2E57487F" w14:textId="438EC38B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1,432</w:t>
            </w:r>
          </w:p>
        </w:tc>
        <w:tc>
          <w:tcPr>
            <w:tcW w:w="269" w:type="dxa"/>
            <w:vAlign w:val="bottom"/>
          </w:tcPr>
          <w:p w14:paraId="6585039B" w14:textId="77777777" w:rsidR="00DA088D" w:rsidRPr="00EC4287" w:rsidRDefault="00DA088D" w:rsidP="00DA088D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3AE8387C" w14:textId="09E873F9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(175)</w:t>
            </w:r>
          </w:p>
        </w:tc>
        <w:tc>
          <w:tcPr>
            <w:tcW w:w="269" w:type="dxa"/>
            <w:vAlign w:val="bottom"/>
          </w:tcPr>
          <w:p w14:paraId="79CBCB74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1A491C40" w14:textId="11B5F9FF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14,267</w:t>
            </w:r>
          </w:p>
        </w:tc>
        <w:tc>
          <w:tcPr>
            <w:tcW w:w="269" w:type="dxa"/>
            <w:vAlign w:val="bottom"/>
          </w:tcPr>
          <w:p w14:paraId="01CD8784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44D47246" w14:textId="1A14B5CA" w:rsidR="00DA088D" w:rsidRPr="00EC4287" w:rsidRDefault="00DB5D4A" w:rsidP="00DB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15,524</w:t>
            </w:r>
          </w:p>
        </w:tc>
      </w:tr>
      <w:tr w:rsidR="00DA088D" w:rsidRPr="00EC4287" w14:paraId="4D2BE53C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5A0621A8" w14:textId="132F4D50" w:rsidR="00DA088D" w:rsidRPr="00EC4287" w:rsidRDefault="00DA088D" w:rsidP="00DA088D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3845FD81" w14:textId="5C562463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9,913</w:t>
            </w:r>
          </w:p>
        </w:tc>
        <w:tc>
          <w:tcPr>
            <w:tcW w:w="269" w:type="dxa"/>
            <w:vAlign w:val="bottom"/>
          </w:tcPr>
          <w:p w14:paraId="701AFEAC" w14:textId="77777777" w:rsidR="00DA088D" w:rsidRPr="00EC4287" w:rsidRDefault="00DA088D" w:rsidP="00DA088D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56A91142" w14:textId="3E5AACBA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13,159</w:t>
            </w:r>
          </w:p>
        </w:tc>
        <w:tc>
          <w:tcPr>
            <w:tcW w:w="269" w:type="dxa"/>
            <w:vAlign w:val="bottom"/>
          </w:tcPr>
          <w:p w14:paraId="2F07E5B9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5D04AE64" w14:textId="6D17EF3B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30,443</w:t>
            </w:r>
          </w:p>
        </w:tc>
        <w:tc>
          <w:tcPr>
            <w:tcW w:w="269" w:type="dxa"/>
            <w:vAlign w:val="bottom"/>
          </w:tcPr>
          <w:p w14:paraId="17A31769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66C5CBE4" w14:textId="14B7EEE8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53,515</w:t>
            </w:r>
          </w:p>
        </w:tc>
      </w:tr>
      <w:tr w:rsidR="00DA088D" w:rsidRPr="00EC4287" w14:paraId="54E93C28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28060EDB" w14:textId="0E71EB12" w:rsidR="00DA088D" w:rsidRPr="00EC4287" w:rsidRDefault="00DA088D" w:rsidP="00DA088D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4BC28" w14:textId="62478B45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(14,003)</w:t>
            </w:r>
          </w:p>
        </w:tc>
        <w:tc>
          <w:tcPr>
            <w:tcW w:w="269" w:type="dxa"/>
          </w:tcPr>
          <w:p w14:paraId="186300C8" w14:textId="77777777" w:rsidR="00DA088D" w:rsidRPr="00EC4287" w:rsidRDefault="00DA088D" w:rsidP="00DA088D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1BF9D" w14:textId="45F6542E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(19,882)</w:t>
            </w:r>
          </w:p>
        </w:tc>
        <w:tc>
          <w:tcPr>
            <w:tcW w:w="269" w:type="dxa"/>
          </w:tcPr>
          <w:p w14:paraId="0EC0C467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B5925" w14:textId="7B94A14D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(36,740)</w:t>
            </w:r>
          </w:p>
        </w:tc>
        <w:tc>
          <w:tcPr>
            <w:tcW w:w="269" w:type="dxa"/>
          </w:tcPr>
          <w:p w14:paraId="43D79CFC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E4065" w14:textId="0F323985" w:rsidR="00DA088D" w:rsidRPr="00EC4287" w:rsidRDefault="00DB5D4A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(70,625)</w:t>
            </w:r>
          </w:p>
        </w:tc>
      </w:tr>
      <w:tr w:rsidR="00567AD3" w:rsidRPr="00EC4287" w14:paraId="347EA4B5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12B59FBA" w14:textId="23922F34" w:rsidR="00567AD3" w:rsidRPr="00EC4287" w:rsidRDefault="00567AD3" w:rsidP="00567AD3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D6A33" w14:textId="7C66C635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8,566</w:t>
            </w:r>
          </w:p>
        </w:tc>
        <w:tc>
          <w:tcPr>
            <w:tcW w:w="269" w:type="dxa"/>
          </w:tcPr>
          <w:p w14:paraId="69A0193E" w14:textId="77777777" w:rsidR="00567AD3" w:rsidRPr="00EC4287" w:rsidRDefault="00567AD3" w:rsidP="00567AD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53CE2" w14:textId="0ED4ECA9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13,549</w:t>
            </w:r>
          </w:p>
        </w:tc>
        <w:tc>
          <w:tcPr>
            <w:tcW w:w="269" w:type="dxa"/>
          </w:tcPr>
          <w:p w14:paraId="042D9062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8B0C1" w14:textId="1C0DC87D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51,966</w:t>
            </w:r>
          </w:p>
        </w:tc>
        <w:tc>
          <w:tcPr>
            <w:tcW w:w="269" w:type="dxa"/>
            <w:vAlign w:val="bottom"/>
          </w:tcPr>
          <w:p w14:paraId="5F71BBF2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4418F8" w14:textId="02DB7A3A" w:rsidR="00567AD3" w:rsidRPr="00EC4287" w:rsidRDefault="00DB5D4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74,081</w:t>
            </w:r>
          </w:p>
        </w:tc>
      </w:tr>
      <w:tr w:rsidR="003D41AF" w:rsidRPr="00EC4287" w14:paraId="34B3FA4B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2D0F67BE" w14:textId="77777777" w:rsidR="003D41AF" w:rsidRPr="00EC4287" w:rsidRDefault="003D41AF" w:rsidP="00567A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</w:tcPr>
          <w:p w14:paraId="430B9EEB" w14:textId="77777777" w:rsidR="003D41AF" w:rsidRPr="00EC4287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</w:tcPr>
          <w:p w14:paraId="2FDC6E5F" w14:textId="77777777" w:rsidR="003D41AF" w:rsidRPr="00EC4287" w:rsidRDefault="003D41AF" w:rsidP="00567AD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3682F38D" w14:textId="77777777" w:rsidR="003D41AF" w:rsidRPr="00EC4287" w:rsidRDefault="003D41AF" w:rsidP="00567A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8C6352C" w14:textId="77777777" w:rsidR="003D41AF" w:rsidRPr="00EC4287" w:rsidRDefault="003D41AF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6F2C7BA" w14:textId="77777777" w:rsidR="003D41AF" w:rsidRPr="00EC4287" w:rsidRDefault="003D41AF" w:rsidP="00567A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AE5163D" w14:textId="77777777" w:rsidR="003D41AF" w:rsidRPr="00EC4287" w:rsidRDefault="003D41AF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932309" w14:textId="77777777" w:rsidR="003D41AF" w:rsidRPr="00EC4287" w:rsidRDefault="003D41AF" w:rsidP="00567A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41AF" w:rsidRPr="00EC4287" w14:paraId="4A396F27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6D273124" w14:textId="19A981EF" w:rsidR="00D71777" w:rsidRPr="00D71777" w:rsidRDefault="003D41AF" w:rsidP="003D41A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717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139523F9" w14:textId="77777777" w:rsidR="003D41AF" w:rsidRPr="00EC4287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</w:tcPr>
          <w:p w14:paraId="5B91BE87" w14:textId="77777777" w:rsidR="003D41AF" w:rsidRPr="00EC4287" w:rsidRDefault="003D41AF" w:rsidP="003D41AF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1472E4B" w14:textId="77777777" w:rsidR="003D41AF" w:rsidRPr="00EC4287" w:rsidRDefault="003D41AF" w:rsidP="003D41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2C7A048" w14:textId="77777777" w:rsidR="003D41AF" w:rsidRPr="00EC4287" w:rsidRDefault="003D41AF" w:rsidP="003D41AF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5CA400" w14:textId="77777777" w:rsidR="003D41AF" w:rsidRPr="00EC4287" w:rsidRDefault="003D41AF" w:rsidP="003D41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00C8209" w14:textId="77777777" w:rsidR="003D41AF" w:rsidRPr="00EC4287" w:rsidRDefault="003D41AF" w:rsidP="003D41AF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AE54FF5" w14:textId="77777777" w:rsidR="003D41AF" w:rsidRPr="00EC4287" w:rsidRDefault="003D41AF" w:rsidP="003D41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71777" w:rsidRPr="00EC4287" w14:paraId="27818835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13DFF1AF" w14:textId="75DC55F2" w:rsidR="00D71777" w:rsidRPr="00EC4287" w:rsidRDefault="00D71777" w:rsidP="00D717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11478DFC" w14:textId="141D9E6D" w:rsidR="00D71777" w:rsidRPr="00EC4287" w:rsidRDefault="00D71777" w:rsidP="00D7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15,853</w:t>
            </w:r>
          </w:p>
        </w:tc>
        <w:tc>
          <w:tcPr>
            <w:tcW w:w="269" w:type="dxa"/>
            <w:tcBorders>
              <w:bottom w:val="nil"/>
            </w:tcBorders>
          </w:tcPr>
          <w:p w14:paraId="011EB3FF" w14:textId="77777777" w:rsidR="00D71777" w:rsidRPr="00EC4287" w:rsidRDefault="00D71777" w:rsidP="00D7177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11EC0100" w14:textId="523FF663" w:rsidR="00D71777" w:rsidRPr="00EC4287" w:rsidRDefault="00D71777" w:rsidP="00D7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20,111</w:t>
            </w:r>
          </w:p>
        </w:tc>
        <w:tc>
          <w:tcPr>
            <w:tcW w:w="269" w:type="dxa"/>
            <w:tcBorders>
              <w:bottom w:val="nil"/>
            </w:tcBorders>
          </w:tcPr>
          <w:p w14:paraId="25EF1BCB" w14:textId="77777777" w:rsidR="00D71777" w:rsidRPr="00EC4287" w:rsidRDefault="00D71777" w:rsidP="00D7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10A01F7" w14:textId="69912C68" w:rsidR="00D71777" w:rsidRPr="00EC4287" w:rsidRDefault="00D71777" w:rsidP="00D7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30,874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7FA404D" w14:textId="77777777" w:rsidR="00D71777" w:rsidRPr="00EC4287" w:rsidRDefault="00D71777" w:rsidP="00D7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3681AAC8" w14:textId="1621CE1F" w:rsidR="00D71777" w:rsidRPr="00EC4287" w:rsidRDefault="00D71777" w:rsidP="00D7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66,838</w:t>
            </w:r>
          </w:p>
        </w:tc>
      </w:tr>
      <w:tr w:rsidR="00DA088D" w:rsidRPr="00EC4287" w14:paraId="44D784C3" w14:textId="77777777" w:rsidTr="001603FE">
        <w:trPr>
          <w:trHeight w:val="20"/>
        </w:trPr>
        <w:tc>
          <w:tcPr>
            <w:tcW w:w="3348" w:type="dxa"/>
            <w:vAlign w:val="bottom"/>
          </w:tcPr>
          <w:p w14:paraId="691C9295" w14:textId="485783D0" w:rsidR="00DA088D" w:rsidRPr="00EC4287" w:rsidRDefault="00DA088D" w:rsidP="00DA088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vAlign w:val="bottom"/>
          </w:tcPr>
          <w:p w14:paraId="0830562B" w14:textId="0E583DC9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6B0C9C" w:rsidRPr="006B0C9C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6B0C9C" w:rsidRPr="006B0C9C">
              <w:rPr>
                <w:rFonts w:asciiTheme="majorBidi" w:hAnsiTheme="majorBidi" w:cstheme="majorBidi" w:hint="cs"/>
                <w:sz w:val="24"/>
                <w:szCs w:val="24"/>
              </w:rPr>
              <w:t>360</w:t>
            </w: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16662A6" w14:textId="77777777" w:rsidR="00DA088D" w:rsidRPr="00EC4287" w:rsidRDefault="00DA088D" w:rsidP="00DA088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vAlign w:val="bottom"/>
          </w:tcPr>
          <w:p w14:paraId="0FE34888" w14:textId="6B15EA2E" w:rsidR="00DA088D" w:rsidRPr="00EC4287" w:rsidRDefault="006B0C9C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B0C9C">
              <w:rPr>
                <w:rFonts w:asciiTheme="majorBidi" w:hAnsiTheme="majorBidi" w:cstheme="majorBidi" w:hint="cs"/>
                <w:sz w:val="24"/>
                <w:szCs w:val="24"/>
              </w:rPr>
              <w:t>340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1D625529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6069D1DF" w14:textId="7D79855C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2,020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6A538E5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1B847DB7" w14:textId="39FE22CB" w:rsidR="00DA088D" w:rsidRPr="00EC4287" w:rsidRDefault="00DA088D" w:rsidP="0037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821C81" w:rsidRPr="00EC4287" w14:paraId="274663C8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4821C055" w14:textId="2A359057" w:rsidR="00821C81" w:rsidRPr="00EC4287" w:rsidRDefault="00821C81" w:rsidP="00821C8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51DC66E7" w14:textId="6F523329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12,024</w:t>
            </w:r>
          </w:p>
        </w:tc>
        <w:tc>
          <w:tcPr>
            <w:tcW w:w="269" w:type="dxa"/>
            <w:tcBorders>
              <w:bottom w:val="nil"/>
            </w:tcBorders>
          </w:tcPr>
          <w:p w14:paraId="0F648696" w14:textId="77777777" w:rsidR="00821C81" w:rsidRPr="00EC4287" w:rsidRDefault="00821C81" w:rsidP="00821C81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1E8BD3BA" w14:textId="3F81A760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(8,484)</w:t>
            </w:r>
          </w:p>
        </w:tc>
        <w:tc>
          <w:tcPr>
            <w:tcW w:w="269" w:type="dxa"/>
            <w:tcBorders>
              <w:bottom w:val="nil"/>
            </w:tcBorders>
          </w:tcPr>
          <w:p w14:paraId="754658FD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6D0DA9F" w14:textId="6BFEF4E6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4,526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55FD137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37EA0173" w14:textId="2F061264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8,066</w:t>
            </w:r>
          </w:p>
        </w:tc>
      </w:tr>
      <w:tr w:rsidR="00DA088D" w:rsidRPr="00EC4287" w14:paraId="47E185A7" w14:textId="77777777" w:rsidTr="00A00AAE">
        <w:trPr>
          <w:trHeight w:val="20"/>
        </w:trPr>
        <w:tc>
          <w:tcPr>
            <w:tcW w:w="3348" w:type="dxa"/>
            <w:vAlign w:val="bottom"/>
          </w:tcPr>
          <w:p w14:paraId="6076649E" w14:textId="5FF6A06A" w:rsidR="00DA088D" w:rsidRPr="00EC4287" w:rsidRDefault="00DA088D" w:rsidP="00DA08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38FEFC22" w14:textId="1374E198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15,199</w:t>
            </w:r>
          </w:p>
        </w:tc>
        <w:tc>
          <w:tcPr>
            <w:tcW w:w="269" w:type="dxa"/>
            <w:tcBorders>
              <w:bottom w:val="nil"/>
            </w:tcBorders>
          </w:tcPr>
          <w:p w14:paraId="291B6C0F" w14:textId="77777777" w:rsidR="00DA088D" w:rsidRPr="00EC4287" w:rsidRDefault="00DA088D" w:rsidP="00DA088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1C0D4EC6" w14:textId="05FF4AF4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19,457</w:t>
            </w:r>
          </w:p>
        </w:tc>
        <w:tc>
          <w:tcPr>
            <w:tcW w:w="269" w:type="dxa"/>
            <w:tcBorders>
              <w:bottom w:val="nil"/>
            </w:tcBorders>
          </w:tcPr>
          <w:p w14:paraId="4593B4CE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E8C297D" w14:textId="2DEB381A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20,137</w:t>
            </w:r>
          </w:p>
        </w:tc>
        <w:tc>
          <w:tcPr>
            <w:tcW w:w="269" w:type="dxa"/>
            <w:tcBorders>
              <w:bottom w:val="nil"/>
            </w:tcBorders>
          </w:tcPr>
          <w:p w14:paraId="72207467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21E8502" w14:textId="33D3FF88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54,793</w:t>
            </w:r>
          </w:p>
        </w:tc>
      </w:tr>
      <w:tr w:rsidR="00DA088D" w:rsidRPr="00EC4287" w14:paraId="1E538218" w14:textId="77777777" w:rsidTr="00320B09">
        <w:trPr>
          <w:trHeight w:val="20"/>
        </w:trPr>
        <w:tc>
          <w:tcPr>
            <w:tcW w:w="3348" w:type="dxa"/>
            <w:vAlign w:val="bottom"/>
          </w:tcPr>
          <w:p w14:paraId="1361A8C0" w14:textId="750385AA" w:rsidR="00DA088D" w:rsidRPr="00EC4287" w:rsidRDefault="00DA088D" w:rsidP="00DA088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vAlign w:val="bottom"/>
          </w:tcPr>
          <w:p w14:paraId="24938DF7" w14:textId="4490C40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(27,511)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4BBA09C2" w14:textId="77777777" w:rsidR="00DA088D" w:rsidRPr="00EC4287" w:rsidRDefault="00DA088D" w:rsidP="00DA088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vAlign w:val="bottom"/>
          </w:tcPr>
          <w:p w14:paraId="3B1526D4" w14:textId="70036648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(10,252)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57F5434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70CE29C7" w14:textId="086F4D40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(16,267)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0259DCC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2E23612B" w14:textId="000CA1A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(54,030)</w:t>
            </w:r>
          </w:p>
        </w:tc>
      </w:tr>
      <w:tr w:rsidR="00DA088D" w:rsidRPr="00EC4287" w14:paraId="77A3CE74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02A140D5" w14:textId="5F784F52" w:rsidR="00DA088D" w:rsidRPr="00EC4287" w:rsidRDefault="00DA088D" w:rsidP="00DA088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0CBD2" w14:textId="481B5B58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13,205</w:t>
            </w:r>
          </w:p>
        </w:tc>
        <w:tc>
          <w:tcPr>
            <w:tcW w:w="269" w:type="dxa"/>
            <w:tcBorders>
              <w:bottom w:val="nil"/>
            </w:tcBorders>
          </w:tcPr>
          <w:p w14:paraId="73D82A14" w14:textId="77777777" w:rsidR="00DA088D" w:rsidRPr="00EC4287" w:rsidRDefault="00DA088D" w:rsidP="00DA088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33CAC" w14:textId="032DEB11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21,172</w:t>
            </w:r>
          </w:p>
        </w:tc>
        <w:tc>
          <w:tcPr>
            <w:tcW w:w="269" w:type="dxa"/>
            <w:tcBorders>
              <w:bottom w:val="nil"/>
            </w:tcBorders>
          </w:tcPr>
          <w:p w14:paraId="30CB729E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8F2F7" w14:textId="6FEC2371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41,290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748D9FDB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A8240" w14:textId="35566F56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75,667</w:t>
            </w:r>
          </w:p>
        </w:tc>
      </w:tr>
    </w:tbl>
    <w:p w14:paraId="77BF8277" w14:textId="603EBCEC" w:rsidR="003D41AF" w:rsidRDefault="003D41A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D6E707D" w14:textId="40DE6E16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321371" w14:textId="0C209A8A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9D5545B" w14:textId="6812180C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9318144" w14:textId="1B38DFAD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FE9BEBF" w14:textId="7547897D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4727406" w14:textId="45D9EE82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49FD362" w14:textId="127D2E7F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76D7415" w14:textId="77777777" w:rsidR="001524FF" w:rsidRDefault="001524F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3348"/>
        <w:gridCol w:w="1252"/>
        <w:gridCol w:w="269"/>
        <w:gridCol w:w="1258"/>
        <w:gridCol w:w="269"/>
        <w:gridCol w:w="1209"/>
        <w:gridCol w:w="269"/>
        <w:gridCol w:w="1209"/>
      </w:tblGrid>
      <w:tr w:rsidR="00F27E44" w:rsidRPr="00EC4287" w14:paraId="07725F41" w14:textId="77777777" w:rsidTr="00D71777">
        <w:trPr>
          <w:trHeight w:val="20"/>
          <w:tblHeader/>
        </w:trPr>
        <w:tc>
          <w:tcPr>
            <w:tcW w:w="3348" w:type="dxa"/>
            <w:vAlign w:val="bottom"/>
          </w:tcPr>
          <w:p w14:paraId="0B0092D2" w14:textId="595143C0" w:rsidR="00F27E44" w:rsidRPr="00EC4287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35" w:type="dxa"/>
            <w:gridSpan w:val="7"/>
            <w:vAlign w:val="bottom"/>
            <w:hideMark/>
          </w:tcPr>
          <w:p w14:paraId="300D408E" w14:textId="15670E74" w:rsidR="00F27E44" w:rsidRPr="00EC4287" w:rsidRDefault="00F27E44" w:rsidP="00F27E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  <w:r w:rsidRPr="00EC428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</w:t>
            </w:r>
            <w:r w:rsidR="00206E78" w:rsidRPr="00EC428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เฉพาะกิจการ</w:t>
            </w:r>
          </w:p>
        </w:tc>
      </w:tr>
      <w:tr w:rsidR="00F27E44" w:rsidRPr="00EC4287" w14:paraId="680621E8" w14:textId="77777777" w:rsidTr="001524FF">
        <w:trPr>
          <w:cantSplit/>
          <w:trHeight w:val="83"/>
          <w:tblHeader/>
        </w:trPr>
        <w:tc>
          <w:tcPr>
            <w:tcW w:w="3348" w:type="dxa"/>
            <w:vAlign w:val="bottom"/>
            <w:hideMark/>
          </w:tcPr>
          <w:p w14:paraId="48DCCA7F" w14:textId="77777777" w:rsidR="00B9747D" w:rsidRPr="00EC4287" w:rsidRDefault="00B9747D" w:rsidP="00B9747D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DF5B25B" w14:textId="6908DC00" w:rsidR="00B9747D" w:rsidRPr="00EC4287" w:rsidRDefault="00B9747D" w:rsidP="00B9747D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ที่คาดว่าจะเกิดขึ้นระหว่างปีสำหรับลูกหนี้ตามสัญญาเช่าซื้อ</w:t>
            </w:r>
          </w:p>
          <w:p w14:paraId="49BD0805" w14:textId="77777777" w:rsidR="00F27E44" w:rsidRPr="00EC4287" w:rsidRDefault="00F27E44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73E985A0" w14:textId="77777777" w:rsidR="00F27E44" w:rsidRPr="00EC4287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B834D9" w14:textId="77777777" w:rsidR="00F27E44" w:rsidRPr="00EC4287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5D04E10" w14:textId="77777777" w:rsidR="00F27E44" w:rsidRPr="00EC4287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4F7E7F" w14:textId="77777777" w:rsidR="00F27E44" w:rsidRPr="00EC4287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BB4C14D" w14:textId="77777777" w:rsidR="00F27E44" w:rsidRPr="00EC4287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706887DA" w14:textId="77777777" w:rsidR="00F27E44" w:rsidRPr="00EC4287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7530B113" w14:textId="77777777" w:rsidR="00F27E44" w:rsidRPr="00EC4287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96147" w:rsidRPr="00EC4287" w14:paraId="77A6B6CF" w14:textId="77777777" w:rsidTr="00D71777">
        <w:trPr>
          <w:trHeight w:val="83"/>
          <w:tblHeader/>
        </w:trPr>
        <w:tc>
          <w:tcPr>
            <w:tcW w:w="3348" w:type="dxa"/>
            <w:vAlign w:val="bottom"/>
          </w:tcPr>
          <w:p w14:paraId="608A8D7F" w14:textId="77777777" w:rsidR="00B96147" w:rsidRPr="00EC4287" w:rsidRDefault="00B96147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shd w:val="clear" w:color="auto" w:fill="auto"/>
            <w:vAlign w:val="bottom"/>
          </w:tcPr>
          <w:p w14:paraId="56C250E8" w14:textId="2F476673" w:rsidR="00B96147" w:rsidRPr="00EC4287" w:rsidRDefault="00B96147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D41AF" w:rsidRPr="00EC4287" w14:paraId="26AF5890" w14:textId="77777777" w:rsidTr="00D71777">
        <w:trPr>
          <w:trHeight w:val="83"/>
          <w:tblHeader/>
        </w:trPr>
        <w:tc>
          <w:tcPr>
            <w:tcW w:w="3348" w:type="dxa"/>
            <w:vAlign w:val="bottom"/>
          </w:tcPr>
          <w:p w14:paraId="3F5807C2" w14:textId="384256FE" w:rsidR="003D41AF" w:rsidRPr="00EC4287" w:rsidRDefault="003D41AF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717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35" w:type="dxa"/>
            <w:gridSpan w:val="7"/>
            <w:shd w:val="clear" w:color="auto" w:fill="auto"/>
            <w:vAlign w:val="bottom"/>
          </w:tcPr>
          <w:p w14:paraId="2F2E84F4" w14:textId="77777777" w:rsidR="003D41AF" w:rsidRPr="00EC4287" w:rsidRDefault="003D41AF" w:rsidP="00F27E4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67AD3" w:rsidRPr="00EC4287" w14:paraId="5628BD7F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1643084C" w14:textId="49D26FC5" w:rsidR="00567AD3" w:rsidRPr="00EC4287" w:rsidRDefault="00567AD3" w:rsidP="003D41A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52" w:type="dxa"/>
          </w:tcPr>
          <w:p w14:paraId="24A1F978" w14:textId="7E974DDC" w:rsidR="00567AD3" w:rsidRPr="00EC4287" w:rsidRDefault="00A754AA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10,811</w:t>
            </w:r>
          </w:p>
        </w:tc>
        <w:tc>
          <w:tcPr>
            <w:tcW w:w="269" w:type="dxa"/>
          </w:tcPr>
          <w:p w14:paraId="74EC2A5C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</w:tcPr>
          <w:p w14:paraId="23220D5A" w14:textId="6A461079" w:rsidR="00567AD3" w:rsidRPr="00EC4287" w:rsidRDefault="000C02D6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20,128</w:t>
            </w:r>
          </w:p>
        </w:tc>
        <w:tc>
          <w:tcPr>
            <w:tcW w:w="269" w:type="dxa"/>
          </w:tcPr>
          <w:p w14:paraId="6C66E7F8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</w:tcPr>
          <w:p w14:paraId="42DE10BA" w14:textId="29CAEF95" w:rsidR="00567AD3" w:rsidRPr="00EC4287" w:rsidRDefault="000C02D6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39,419</w:t>
            </w:r>
          </w:p>
        </w:tc>
        <w:tc>
          <w:tcPr>
            <w:tcW w:w="269" w:type="dxa"/>
            <w:vAlign w:val="bottom"/>
          </w:tcPr>
          <w:p w14:paraId="5C347E52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64DEE5F4" w14:textId="2680EF35" w:rsidR="00567AD3" w:rsidRPr="00EC4287" w:rsidRDefault="000C02D6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70,358</w:t>
            </w:r>
          </w:p>
        </w:tc>
      </w:tr>
      <w:tr w:rsidR="00567AD3" w:rsidRPr="00EC4287" w14:paraId="7EC5DAD7" w14:textId="77777777" w:rsidTr="00DA088D">
        <w:trPr>
          <w:trHeight w:val="20"/>
        </w:trPr>
        <w:tc>
          <w:tcPr>
            <w:tcW w:w="3348" w:type="dxa"/>
            <w:vAlign w:val="bottom"/>
          </w:tcPr>
          <w:p w14:paraId="71B0422A" w14:textId="2CECCE64" w:rsidR="00567AD3" w:rsidRPr="00EC4287" w:rsidRDefault="00DA088D" w:rsidP="00567AD3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52" w:type="dxa"/>
            <w:vAlign w:val="bottom"/>
          </w:tcPr>
          <w:p w14:paraId="11E7331B" w14:textId="5A510B63" w:rsidR="00567AD3" w:rsidRPr="00EC4287" w:rsidRDefault="000C02D6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(1,528)</w:t>
            </w:r>
          </w:p>
        </w:tc>
        <w:tc>
          <w:tcPr>
            <w:tcW w:w="269" w:type="dxa"/>
            <w:vAlign w:val="bottom"/>
          </w:tcPr>
          <w:p w14:paraId="6DA0515F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vAlign w:val="bottom"/>
          </w:tcPr>
          <w:p w14:paraId="3A5E9D0D" w14:textId="78A11BFD" w:rsidR="00567AD3" w:rsidRPr="00EC4287" w:rsidRDefault="000C02D6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(982)</w:t>
            </w:r>
          </w:p>
        </w:tc>
        <w:tc>
          <w:tcPr>
            <w:tcW w:w="269" w:type="dxa"/>
            <w:vAlign w:val="bottom"/>
          </w:tcPr>
          <w:p w14:paraId="5ABBD928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7386C0C6" w14:textId="0120A8F6" w:rsidR="00567AD3" w:rsidRPr="00EC4287" w:rsidRDefault="000C02D6" w:rsidP="000C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2,510</w:t>
            </w:r>
          </w:p>
        </w:tc>
        <w:tc>
          <w:tcPr>
            <w:tcW w:w="269" w:type="dxa"/>
            <w:vAlign w:val="bottom"/>
          </w:tcPr>
          <w:p w14:paraId="139E65B1" w14:textId="77777777" w:rsidR="00567AD3" w:rsidRPr="00EC4287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3EAFF139" w14:textId="252A0460" w:rsidR="00567AD3" w:rsidRPr="00EC4287" w:rsidRDefault="000C02D6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821C81" w:rsidRPr="00EC4287" w14:paraId="3BA1C59E" w14:textId="77777777" w:rsidTr="00DA088D">
        <w:trPr>
          <w:trHeight w:val="20"/>
        </w:trPr>
        <w:tc>
          <w:tcPr>
            <w:tcW w:w="3348" w:type="dxa"/>
            <w:vAlign w:val="bottom"/>
          </w:tcPr>
          <w:p w14:paraId="121E82CA" w14:textId="166396D9" w:rsidR="00821C81" w:rsidRDefault="00821C81" w:rsidP="00821C81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</w:t>
            </w:r>
          </w:p>
        </w:tc>
        <w:tc>
          <w:tcPr>
            <w:tcW w:w="1252" w:type="dxa"/>
            <w:vAlign w:val="bottom"/>
          </w:tcPr>
          <w:p w14:paraId="378C291E" w14:textId="370BD62A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269" w:type="dxa"/>
            <w:vAlign w:val="bottom"/>
          </w:tcPr>
          <w:p w14:paraId="17124469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vAlign w:val="bottom"/>
          </w:tcPr>
          <w:p w14:paraId="32D721D3" w14:textId="54DC602F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92</w:t>
            </w:r>
          </w:p>
        </w:tc>
        <w:tc>
          <w:tcPr>
            <w:tcW w:w="269" w:type="dxa"/>
            <w:vAlign w:val="bottom"/>
          </w:tcPr>
          <w:p w14:paraId="02395F8B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6E12FA56" w14:textId="5B27E733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14,178</w:t>
            </w:r>
          </w:p>
        </w:tc>
        <w:tc>
          <w:tcPr>
            <w:tcW w:w="269" w:type="dxa"/>
            <w:vAlign w:val="bottom"/>
          </w:tcPr>
          <w:p w14:paraId="691AA0D7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3D9942BB" w14:textId="4BEAE6B2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14,553</w:t>
            </w:r>
          </w:p>
        </w:tc>
      </w:tr>
      <w:tr w:rsidR="00DA088D" w:rsidRPr="00EC4287" w14:paraId="2BEACF2A" w14:textId="77777777" w:rsidTr="00DA088D">
        <w:trPr>
          <w:trHeight w:val="20"/>
        </w:trPr>
        <w:tc>
          <w:tcPr>
            <w:tcW w:w="3348" w:type="dxa"/>
            <w:vAlign w:val="bottom"/>
          </w:tcPr>
          <w:p w14:paraId="43A59459" w14:textId="0067E897" w:rsidR="00DA088D" w:rsidRDefault="00DA088D" w:rsidP="00DA088D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252" w:type="dxa"/>
            <w:vAlign w:val="bottom"/>
          </w:tcPr>
          <w:p w14:paraId="4238E08A" w14:textId="5F6B90D9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7,68</w:t>
            </w:r>
            <w:r w:rsidR="00DB5D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  <w:tc>
          <w:tcPr>
            <w:tcW w:w="269" w:type="dxa"/>
            <w:vAlign w:val="bottom"/>
          </w:tcPr>
          <w:p w14:paraId="1B0AEF8B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vAlign w:val="bottom"/>
          </w:tcPr>
          <w:p w14:paraId="0D946012" w14:textId="69591065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11,264</w:t>
            </w:r>
          </w:p>
        </w:tc>
        <w:tc>
          <w:tcPr>
            <w:tcW w:w="269" w:type="dxa"/>
            <w:vAlign w:val="bottom"/>
          </w:tcPr>
          <w:p w14:paraId="10364B57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0DF4EFF2" w14:textId="2F971555" w:rsidR="00DA088D" w:rsidRPr="00EC4287" w:rsidRDefault="000C02D6" w:rsidP="000C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30,18</w:t>
            </w:r>
            <w:r w:rsidR="00DB5D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69" w:type="dxa"/>
            <w:vAlign w:val="bottom"/>
          </w:tcPr>
          <w:p w14:paraId="08A5D841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5D65F813" w14:textId="2BCD15DB" w:rsidR="00DA088D" w:rsidRPr="00EC4287" w:rsidRDefault="000C02D6" w:rsidP="000C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49,128</w:t>
            </w:r>
          </w:p>
        </w:tc>
      </w:tr>
      <w:tr w:rsidR="00DA088D" w:rsidRPr="00EC4287" w14:paraId="4A9AC520" w14:textId="77777777" w:rsidTr="00D71777">
        <w:trPr>
          <w:trHeight w:val="20"/>
        </w:trPr>
        <w:tc>
          <w:tcPr>
            <w:tcW w:w="3348" w:type="dxa"/>
            <w:vAlign w:val="bottom"/>
            <w:hideMark/>
          </w:tcPr>
          <w:p w14:paraId="2E12777B" w14:textId="47120C9C" w:rsidR="00DA088D" w:rsidRPr="00EC4287" w:rsidRDefault="00DA088D" w:rsidP="00DA088D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157E6A5A" w14:textId="270385AF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(10,646)</w:t>
            </w:r>
          </w:p>
        </w:tc>
        <w:tc>
          <w:tcPr>
            <w:tcW w:w="269" w:type="dxa"/>
            <w:vAlign w:val="bottom"/>
          </w:tcPr>
          <w:p w14:paraId="2DC2A8CE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vAlign w:val="bottom"/>
          </w:tcPr>
          <w:p w14:paraId="1FD2C3D3" w14:textId="76400C4E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(18,519)</w:t>
            </w:r>
          </w:p>
        </w:tc>
        <w:tc>
          <w:tcPr>
            <w:tcW w:w="269" w:type="dxa"/>
            <w:vAlign w:val="bottom"/>
          </w:tcPr>
          <w:p w14:paraId="73AF3916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242DED1E" w14:textId="3AF6CD01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(37,275)</w:t>
            </w:r>
          </w:p>
        </w:tc>
        <w:tc>
          <w:tcPr>
            <w:tcW w:w="269" w:type="dxa"/>
            <w:vAlign w:val="bottom"/>
          </w:tcPr>
          <w:p w14:paraId="10EE4F93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216F6C4F" w14:textId="6AFF8E22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(66,440)</w:t>
            </w:r>
          </w:p>
        </w:tc>
      </w:tr>
      <w:tr w:rsidR="00DA088D" w:rsidRPr="00EC4287" w14:paraId="5D4F0CE6" w14:textId="77777777" w:rsidTr="00D71777">
        <w:trPr>
          <w:trHeight w:val="20"/>
        </w:trPr>
        <w:tc>
          <w:tcPr>
            <w:tcW w:w="3348" w:type="dxa"/>
            <w:vAlign w:val="bottom"/>
            <w:hideMark/>
          </w:tcPr>
          <w:p w14:paraId="598AAF30" w14:textId="6D93C161" w:rsidR="00DA088D" w:rsidRPr="00EC4287" w:rsidRDefault="00DA088D" w:rsidP="00DA088D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FAC70" w14:textId="7FCC1AF1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6,60</w:t>
            </w:r>
            <w:r w:rsidR="00DB5D4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269" w:type="dxa"/>
          </w:tcPr>
          <w:p w14:paraId="2F372306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76AF4" w14:textId="6E2AAF0A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11,983</w:t>
            </w:r>
          </w:p>
        </w:tc>
        <w:tc>
          <w:tcPr>
            <w:tcW w:w="269" w:type="dxa"/>
          </w:tcPr>
          <w:p w14:paraId="5BDF014F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2187B" w14:textId="4FC1E314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49,01</w:t>
            </w:r>
            <w:r w:rsidR="00DB5D4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269" w:type="dxa"/>
            <w:vAlign w:val="bottom"/>
          </w:tcPr>
          <w:p w14:paraId="23B1E5ED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E7442" w14:textId="7A6F30DA" w:rsidR="00DA088D" w:rsidRPr="00EC4287" w:rsidRDefault="000C02D6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67,599</w:t>
            </w:r>
          </w:p>
        </w:tc>
      </w:tr>
      <w:tr w:rsidR="001524FF" w:rsidRPr="00EC4287" w14:paraId="1463E900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54574232" w14:textId="77777777" w:rsidR="001524FF" w:rsidRPr="00EC4287" w:rsidRDefault="001524FF" w:rsidP="00DA088D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</w:tcPr>
          <w:p w14:paraId="32935740" w14:textId="77777777" w:rsidR="001524FF" w:rsidRPr="00EC4287" w:rsidRDefault="001524FF" w:rsidP="00DA088D">
            <w:pPr>
              <w:tabs>
                <w:tab w:val="decimal" w:pos="610"/>
              </w:tabs>
              <w:ind w:left="-129" w:right="-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5986F8FB" w14:textId="77777777" w:rsidR="001524FF" w:rsidRPr="00EC4287" w:rsidRDefault="001524FF" w:rsidP="00DA088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2A0AA102" w14:textId="77777777" w:rsidR="001524FF" w:rsidRPr="00EC4287" w:rsidRDefault="001524FF" w:rsidP="00DA08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4CF8BCF" w14:textId="77777777" w:rsidR="001524FF" w:rsidRPr="00EC4287" w:rsidRDefault="001524FF" w:rsidP="00DA088D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9338C58" w14:textId="77777777" w:rsidR="001524FF" w:rsidRPr="00EC4287" w:rsidRDefault="001524FF" w:rsidP="00DA088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9" w:type="dxa"/>
            <w:vAlign w:val="bottom"/>
          </w:tcPr>
          <w:p w14:paraId="299BE775" w14:textId="77777777" w:rsidR="001524FF" w:rsidRPr="00EC4287" w:rsidRDefault="001524FF" w:rsidP="00DA088D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0B4506" w14:textId="77777777" w:rsidR="001524FF" w:rsidRPr="00EC4287" w:rsidRDefault="001524FF" w:rsidP="00DA08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088D" w:rsidRPr="00EC4287" w14:paraId="735A0547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11ED1433" w14:textId="5B4FCD29" w:rsidR="00DA088D" w:rsidRPr="00EC4287" w:rsidRDefault="00DA088D" w:rsidP="00DA088D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4F2C9256" w14:textId="77777777" w:rsidR="00DA088D" w:rsidRPr="00EC4287" w:rsidRDefault="00DA088D" w:rsidP="00DA088D">
            <w:pPr>
              <w:tabs>
                <w:tab w:val="decimal" w:pos="610"/>
              </w:tabs>
              <w:ind w:left="-129" w:right="-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BF6D4B7" w14:textId="77777777" w:rsidR="00DA088D" w:rsidRPr="00EC4287" w:rsidRDefault="00DA088D" w:rsidP="00DA088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74B6AC3" w14:textId="77777777" w:rsidR="00DA088D" w:rsidRPr="00EC4287" w:rsidRDefault="00DA088D" w:rsidP="00DA08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334BA577" w14:textId="77777777" w:rsidR="00DA088D" w:rsidRPr="00EC4287" w:rsidRDefault="00DA088D" w:rsidP="00DA088D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178BE9" w14:textId="77777777" w:rsidR="00DA088D" w:rsidRPr="00EC4287" w:rsidRDefault="00DA088D" w:rsidP="00DA088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9" w:type="dxa"/>
            <w:vAlign w:val="bottom"/>
          </w:tcPr>
          <w:p w14:paraId="3A5F6700" w14:textId="77777777" w:rsidR="00DA088D" w:rsidRPr="00EC4287" w:rsidRDefault="00DA088D" w:rsidP="00DA088D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8FF407D" w14:textId="77777777" w:rsidR="00DA088D" w:rsidRPr="00EC4287" w:rsidRDefault="00DA088D" w:rsidP="00DA088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088D" w:rsidRPr="00EC4287" w14:paraId="532C65DC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45C9DE54" w14:textId="03A18B33" w:rsidR="00DA088D" w:rsidRPr="00EC4287" w:rsidRDefault="00DA088D" w:rsidP="00DA088D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6C63189A" w14:textId="00A3AE36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13,506</w:t>
            </w:r>
          </w:p>
        </w:tc>
        <w:tc>
          <w:tcPr>
            <w:tcW w:w="269" w:type="dxa"/>
          </w:tcPr>
          <w:p w14:paraId="30B3AEDA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847B20A" w14:textId="2E80CC82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18,534</w:t>
            </w:r>
          </w:p>
        </w:tc>
        <w:tc>
          <w:tcPr>
            <w:tcW w:w="269" w:type="dxa"/>
          </w:tcPr>
          <w:p w14:paraId="71862975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F16936" w14:textId="10D6530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25,988</w:t>
            </w:r>
          </w:p>
        </w:tc>
        <w:tc>
          <w:tcPr>
            <w:tcW w:w="269" w:type="dxa"/>
            <w:vAlign w:val="bottom"/>
          </w:tcPr>
          <w:p w14:paraId="425E1243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DEF5F6B" w14:textId="5A0AAD33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58,028</w:t>
            </w:r>
          </w:p>
        </w:tc>
      </w:tr>
      <w:tr w:rsidR="00DA088D" w:rsidRPr="00EC4287" w14:paraId="3A92F1E6" w14:textId="77777777" w:rsidTr="00AF4B29">
        <w:trPr>
          <w:trHeight w:val="20"/>
        </w:trPr>
        <w:tc>
          <w:tcPr>
            <w:tcW w:w="3348" w:type="dxa"/>
            <w:vAlign w:val="bottom"/>
          </w:tcPr>
          <w:p w14:paraId="0C843592" w14:textId="39F38988" w:rsidR="00DA088D" w:rsidRPr="00EC4287" w:rsidRDefault="00DA088D" w:rsidP="00DA088D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52" w:type="dxa"/>
            <w:tcBorders>
              <w:left w:val="nil"/>
              <w:right w:val="nil"/>
            </w:tcBorders>
            <w:vAlign w:val="bottom"/>
          </w:tcPr>
          <w:p w14:paraId="4707D0B8" w14:textId="0D777DCF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</w:t>
            </w:r>
            <w:r w:rsidR="006B0C9C" w:rsidRPr="006B0C9C">
              <w:rPr>
                <w:rFonts w:asciiTheme="majorBidi" w:hAnsiTheme="majorBidi" w:cstheme="majorBidi" w:hint="cs"/>
                <w:sz w:val="24"/>
                <w:szCs w:val="24"/>
              </w:rPr>
              <w:t>844</w:t>
            </w: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11DF02E8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337F2C83" w14:textId="5091F3C3" w:rsidR="00DA088D" w:rsidRPr="00EC4287" w:rsidRDefault="006B0C9C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B0C9C">
              <w:rPr>
                <w:rFonts w:asciiTheme="majorBidi" w:hAnsiTheme="majorBidi" w:cstheme="majorBidi" w:hint="cs"/>
                <w:sz w:val="24"/>
                <w:szCs w:val="24"/>
              </w:rPr>
              <w:t>92</w:t>
            </w:r>
          </w:p>
        </w:tc>
        <w:tc>
          <w:tcPr>
            <w:tcW w:w="269" w:type="dxa"/>
            <w:vAlign w:val="bottom"/>
          </w:tcPr>
          <w:p w14:paraId="30DB7A34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EEBE3D8" w14:textId="74EF9E83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1,752</w:t>
            </w:r>
          </w:p>
        </w:tc>
        <w:tc>
          <w:tcPr>
            <w:tcW w:w="269" w:type="dxa"/>
            <w:vAlign w:val="bottom"/>
          </w:tcPr>
          <w:p w14:paraId="6A90D631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1761866" w14:textId="27A0EFE4" w:rsidR="00DA088D" w:rsidRPr="00EC4287" w:rsidRDefault="00DA088D" w:rsidP="0037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821C81" w:rsidRPr="00EC4287" w14:paraId="1360D424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291F9F62" w14:textId="381B6AFB" w:rsidR="00821C81" w:rsidRPr="00EC4287" w:rsidRDefault="00821C81" w:rsidP="00821C81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D324DF1" w14:textId="23CFED8C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8,533</w:t>
            </w:r>
          </w:p>
        </w:tc>
        <w:tc>
          <w:tcPr>
            <w:tcW w:w="269" w:type="dxa"/>
          </w:tcPr>
          <w:p w14:paraId="4DE4DA23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5F914468" w14:textId="6C88DBB3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(9,154)</w:t>
            </w:r>
          </w:p>
        </w:tc>
        <w:tc>
          <w:tcPr>
            <w:tcW w:w="269" w:type="dxa"/>
          </w:tcPr>
          <w:p w14:paraId="62FA45DC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570155" w14:textId="0783C8E0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4,773</w:t>
            </w:r>
          </w:p>
        </w:tc>
        <w:tc>
          <w:tcPr>
            <w:tcW w:w="269" w:type="dxa"/>
            <w:vAlign w:val="bottom"/>
          </w:tcPr>
          <w:p w14:paraId="42DAEFBF" w14:textId="77777777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42C525E" w14:textId="419BDFB9" w:rsidR="00821C81" w:rsidRPr="00EC4287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4,152</w:t>
            </w:r>
          </w:p>
        </w:tc>
      </w:tr>
      <w:tr w:rsidR="00DA088D" w:rsidRPr="00EC4287" w14:paraId="6EB9895C" w14:textId="77777777" w:rsidTr="00D56A13">
        <w:trPr>
          <w:trHeight w:val="20"/>
        </w:trPr>
        <w:tc>
          <w:tcPr>
            <w:tcW w:w="3348" w:type="dxa"/>
            <w:vAlign w:val="bottom"/>
          </w:tcPr>
          <w:p w14:paraId="7D7F1637" w14:textId="1BCBDBEE" w:rsidR="00DA088D" w:rsidRPr="00EC4287" w:rsidRDefault="00DA088D" w:rsidP="00DA088D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0F843358" w14:textId="76C0E9DD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12,550</w:t>
            </w:r>
          </w:p>
        </w:tc>
        <w:tc>
          <w:tcPr>
            <w:tcW w:w="269" w:type="dxa"/>
          </w:tcPr>
          <w:p w14:paraId="5DB27814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2B5918D" w14:textId="61D8AA29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18,755</w:t>
            </w:r>
          </w:p>
        </w:tc>
        <w:tc>
          <w:tcPr>
            <w:tcW w:w="269" w:type="dxa"/>
          </w:tcPr>
          <w:p w14:paraId="2A9D927C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A0964BA" w14:textId="5004CFDE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19,210</w:t>
            </w:r>
          </w:p>
        </w:tc>
        <w:tc>
          <w:tcPr>
            <w:tcW w:w="269" w:type="dxa"/>
          </w:tcPr>
          <w:p w14:paraId="556A30ED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E3C997" w14:textId="63A763D8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50,515</w:t>
            </w:r>
          </w:p>
        </w:tc>
      </w:tr>
      <w:tr w:rsidR="00DA088D" w:rsidRPr="00EC4287" w14:paraId="696D7F14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511AC1D5" w14:textId="6C6AA7A8" w:rsidR="00DA088D" w:rsidRPr="00EC4287" w:rsidRDefault="00DA088D" w:rsidP="00DA088D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right w:val="nil"/>
            </w:tcBorders>
            <w:vAlign w:val="bottom"/>
          </w:tcPr>
          <w:p w14:paraId="0A8AEECF" w14:textId="59CA9295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(21,934)</w:t>
            </w:r>
          </w:p>
        </w:tc>
        <w:tc>
          <w:tcPr>
            <w:tcW w:w="269" w:type="dxa"/>
            <w:vAlign w:val="bottom"/>
          </w:tcPr>
          <w:p w14:paraId="0EF83A4B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63E10079" w14:textId="2FB9A603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(8,099)</w:t>
            </w:r>
          </w:p>
        </w:tc>
        <w:tc>
          <w:tcPr>
            <w:tcW w:w="269" w:type="dxa"/>
            <w:vAlign w:val="bottom"/>
          </w:tcPr>
          <w:p w14:paraId="49DC08C2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948DC69" w14:textId="47B02FE3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(12,304)</w:t>
            </w:r>
          </w:p>
        </w:tc>
        <w:tc>
          <w:tcPr>
            <w:tcW w:w="269" w:type="dxa"/>
            <w:vAlign w:val="bottom"/>
          </w:tcPr>
          <w:p w14:paraId="1B3C6B22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7E6B9A9" w14:textId="5D407BB6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(42,337)</w:t>
            </w:r>
          </w:p>
        </w:tc>
      </w:tr>
      <w:tr w:rsidR="00DA088D" w:rsidRPr="00EC4287" w14:paraId="2E536178" w14:textId="77777777" w:rsidTr="00D71777">
        <w:trPr>
          <w:trHeight w:val="20"/>
        </w:trPr>
        <w:tc>
          <w:tcPr>
            <w:tcW w:w="3348" w:type="dxa"/>
            <w:vAlign w:val="bottom"/>
          </w:tcPr>
          <w:p w14:paraId="05DE06F9" w14:textId="2540E089" w:rsidR="00DA088D" w:rsidRPr="00EC4287" w:rsidRDefault="00DA088D" w:rsidP="00DA088D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E26C5" w14:textId="66C402D5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10,811</w:t>
            </w:r>
          </w:p>
        </w:tc>
        <w:tc>
          <w:tcPr>
            <w:tcW w:w="269" w:type="dxa"/>
          </w:tcPr>
          <w:p w14:paraId="66E222C3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C92D2" w14:textId="0637F384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20,128</w:t>
            </w:r>
          </w:p>
        </w:tc>
        <w:tc>
          <w:tcPr>
            <w:tcW w:w="269" w:type="dxa"/>
          </w:tcPr>
          <w:p w14:paraId="56793F0E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4E1D8" w14:textId="448F527F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39,419</w:t>
            </w:r>
          </w:p>
        </w:tc>
        <w:tc>
          <w:tcPr>
            <w:tcW w:w="269" w:type="dxa"/>
            <w:vAlign w:val="bottom"/>
          </w:tcPr>
          <w:p w14:paraId="1308C236" w14:textId="77777777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F4192" w14:textId="034FA6B8" w:rsidR="00DA088D" w:rsidRPr="00EC4287" w:rsidRDefault="00DA088D" w:rsidP="00DA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70,358</w:t>
            </w:r>
          </w:p>
        </w:tc>
      </w:tr>
    </w:tbl>
    <w:p w14:paraId="2C48B70A" w14:textId="781D44EA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9ABE3" w14:textId="5A7CF79E" w:rsidR="0022004C" w:rsidRDefault="0022004C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14C0541" w14:textId="599FFF33" w:rsidR="0018632A" w:rsidRPr="00EC4287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lastRenderedPageBreak/>
        <w:t>(</w:t>
      </w:r>
      <w:r w:rsidR="009E0FB8" w:rsidRPr="00EC4287">
        <w:rPr>
          <w:rFonts w:asciiTheme="majorBidi" w:hAnsiTheme="majorBidi" w:cstheme="majorBidi"/>
          <w:sz w:val="30"/>
          <w:szCs w:val="30"/>
          <w:cs/>
        </w:rPr>
        <w:t>ข</w:t>
      </w:r>
      <w:r w:rsidR="00891808" w:rsidRPr="00EC4287">
        <w:rPr>
          <w:rFonts w:asciiTheme="majorBidi" w:hAnsiTheme="majorBidi" w:cstheme="majorBidi"/>
          <w:sz w:val="30"/>
          <w:szCs w:val="30"/>
        </w:rPr>
        <w:t>.</w:t>
      </w:r>
      <w:r w:rsidRPr="00EC4287">
        <w:rPr>
          <w:rFonts w:asciiTheme="majorBidi" w:hAnsiTheme="majorBidi" w:cstheme="majorBidi"/>
          <w:sz w:val="30"/>
          <w:szCs w:val="30"/>
        </w:rPr>
        <w:t>1.3)</w:t>
      </w:r>
      <w:r w:rsidR="0018632A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632A" w:rsidRPr="00DB5D4A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</w:p>
    <w:p w14:paraId="057BC3D5" w14:textId="19F2B621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5F0B7" w14:textId="2E67D71A" w:rsidR="001524FF" w:rsidRDefault="00D9613A" w:rsidP="00DB5D4A">
      <w:pPr>
        <w:ind w:left="9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EC4287">
        <w:rPr>
          <w:rFonts w:asciiTheme="majorBidi" w:hAnsiTheme="majorBidi" w:cstheme="majorBidi"/>
          <w:sz w:val="30"/>
          <w:szCs w:val="30"/>
        </w:rPr>
        <w:t>31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C4287">
        <w:rPr>
          <w:rFonts w:asciiTheme="majorBidi" w:hAnsiTheme="majorBidi" w:cstheme="majorBidi"/>
          <w:sz w:val="30"/>
          <w:szCs w:val="30"/>
        </w:rPr>
        <w:t>256</w:t>
      </w:r>
      <w:r w:rsidR="00821C81">
        <w:rPr>
          <w:rFonts w:asciiTheme="majorBidi" w:hAnsiTheme="majorBidi" w:cstheme="majorBidi"/>
          <w:sz w:val="30"/>
          <w:szCs w:val="30"/>
        </w:rPr>
        <w:t>5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C4287">
        <w:rPr>
          <w:rFonts w:asciiTheme="majorBidi" w:hAnsiTheme="majorBidi" w:cstheme="majorBidi"/>
          <w:sz w:val="30"/>
          <w:szCs w:val="30"/>
        </w:rPr>
        <w:t>256</w:t>
      </w:r>
      <w:r w:rsidR="00821C81">
        <w:rPr>
          <w:rFonts w:asciiTheme="majorBidi" w:hAnsiTheme="majorBidi" w:cstheme="majorBidi"/>
          <w:sz w:val="30"/>
          <w:szCs w:val="30"/>
        </w:rPr>
        <w:t>4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สำหรับลูกหนี้</w:t>
      </w:r>
      <w:r w:rsidR="00821C81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>เงินให้สินเชื่อโดยไม่คำนึงหลักประกันและการปรับเครดิตให้ดีขึ้นด้านอื่น ๆ</w:t>
      </w:r>
    </w:p>
    <w:p w14:paraId="6136385D" w14:textId="77777777" w:rsidR="00DB5D4A" w:rsidRPr="00DB5D4A" w:rsidRDefault="00DB5D4A" w:rsidP="00DB5D4A">
      <w:pPr>
        <w:ind w:left="918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D9613A" w:rsidRPr="00EC4287" w14:paraId="31B9CBE1" w14:textId="77777777" w:rsidTr="00BB4CC4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7B98110F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13D3719A" w14:textId="77777777" w:rsidR="00D9613A" w:rsidRPr="00EC4287" w:rsidRDefault="00D9613A" w:rsidP="00BB4CC4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EC428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D9613A" w:rsidRPr="00EC4287" w14:paraId="29CB0A99" w14:textId="77777777" w:rsidTr="00BB4CC4">
        <w:trPr>
          <w:trHeight w:val="20"/>
          <w:tblHeader/>
        </w:trPr>
        <w:tc>
          <w:tcPr>
            <w:tcW w:w="2790" w:type="dxa"/>
            <w:vAlign w:val="bottom"/>
          </w:tcPr>
          <w:p w14:paraId="3FCF53A6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</w:tcPr>
          <w:p w14:paraId="0FC8EA23" w14:textId="77777777" w:rsidR="00D9613A" w:rsidRPr="00EC4287" w:rsidRDefault="00D9613A" w:rsidP="00BB4CC4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C428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</w:p>
        </w:tc>
      </w:tr>
      <w:tr w:rsidR="00D9613A" w:rsidRPr="00EC4287" w14:paraId="4D2DBDA8" w14:textId="77777777" w:rsidTr="00BB4CC4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6D6246CD" w14:textId="77777777" w:rsidR="00D9613A" w:rsidRPr="00EC4287" w:rsidRDefault="00D9613A" w:rsidP="00BB4CC4">
            <w:pPr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6E4321A7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206EF530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5BC0ED1B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3550744" w14:textId="77777777" w:rsidR="00D9613A" w:rsidRPr="00EC4287" w:rsidRDefault="00D9613A" w:rsidP="00BB4CC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4004891B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090C9CA4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43E1EC29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613A" w:rsidRPr="00EC4287" w14:paraId="4B88F92E" w14:textId="77777777" w:rsidTr="00BB4CC4">
        <w:trPr>
          <w:trHeight w:val="83"/>
          <w:tblHeader/>
        </w:trPr>
        <w:tc>
          <w:tcPr>
            <w:tcW w:w="2790" w:type="dxa"/>
            <w:vAlign w:val="bottom"/>
          </w:tcPr>
          <w:p w14:paraId="6ED1AAEC" w14:textId="77777777" w:rsidR="00D9613A" w:rsidRPr="00EC4287" w:rsidRDefault="00D9613A" w:rsidP="00BB4CC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7C971837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F2E86" w:rsidRPr="00EC4287" w14:paraId="1FB11E39" w14:textId="77777777" w:rsidTr="00BB4CC4">
        <w:trPr>
          <w:trHeight w:val="380"/>
        </w:trPr>
        <w:tc>
          <w:tcPr>
            <w:tcW w:w="2790" w:type="dxa"/>
            <w:vAlign w:val="bottom"/>
            <w:hideMark/>
          </w:tcPr>
          <w:p w14:paraId="60CC35A5" w14:textId="5A2D9997" w:rsidR="00CF2E86" w:rsidRPr="00EC4287" w:rsidRDefault="00CF2E86" w:rsidP="00CF2E86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1532F647" w14:textId="226A1444" w:rsidR="00CF2E86" w:rsidRPr="00EC4287" w:rsidRDefault="00CF2E86" w:rsidP="00CF2E8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193,460</w:t>
            </w:r>
          </w:p>
        </w:tc>
        <w:tc>
          <w:tcPr>
            <w:tcW w:w="243" w:type="dxa"/>
            <w:vAlign w:val="bottom"/>
          </w:tcPr>
          <w:p w14:paraId="5F1EB485" w14:textId="77777777" w:rsidR="00CF2E86" w:rsidRPr="00EC4287" w:rsidRDefault="00CF2E86" w:rsidP="00CF2E8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8002B08" w14:textId="5A984972" w:rsidR="00CF2E86" w:rsidRPr="00EC4287" w:rsidRDefault="00CF2E86" w:rsidP="00CF2E8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97FAE24" w14:textId="77777777" w:rsidR="00CF2E86" w:rsidRPr="00EC4287" w:rsidRDefault="00CF2E86" w:rsidP="00CF2E86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2488BEC" w14:textId="1F4684F7" w:rsidR="00CF2E86" w:rsidRPr="00EC4287" w:rsidRDefault="00CF2E86" w:rsidP="00CF2E86">
            <w:pPr>
              <w:pStyle w:val="acctfourfigures"/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42CA57E" w14:textId="77777777" w:rsidR="00CF2E86" w:rsidRPr="00EC4287" w:rsidRDefault="00CF2E86" w:rsidP="00CF2E8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FD5948F" w14:textId="6F67B671" w:rsidR="00CF2E86" w:rsidRPr="00EC4287" w:rsidRDefault="00CF2E86" w:rsidP="00CF2E86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193,460</w:t>
            </w:r>
          </w:p>
        </w:tc>
      </w:tr>
      <w:tr w:rsidR="00821C81" w:rsidRPr="00EC4287" w14:paraId="0EFB4314" w14:textId="77777777" w:rsidTr="00BB4CC4">
        <w:trPr>
          <w:trHeight w:val="380"/>
        </w:trPr>
        <w:tc>
          <w:tcPr>
            <w:tcW w:w="2790" w:type="dxa"/>
            <w:vAlign w:val="bottom"/>
          </w:tcPr>
          <w:p w14:paraId="68E1363D" w14:textId="3A6D2616" w:rsidR="00821C81" w:rsidRPr="00EC4287" w:rsidRDefault="00821C81" w:rsidP="00821C81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22EAB195" w14:textId="085AFA21" w:rsidR="00821C81" w:rsidRPr="00EC4287" w:rsidRDefault="00821C81" w:rsidP="00821C81">
            <w:pPr>
              <w:ind w:left="-95" w:right="2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0AB586E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86C2962" w14:textId="6497FFB7" w:rsidR="00821C81" w:rsidRPr="00EC4287" w:rsidRDefault="00821C81" w:rsidP="00821C8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43" w:type="dxa"/>
            <w:vAlign w:val="bottom"/>
          </w:tcPr>
          <w:p w14:paraId="187C8200" w14:textId="77777777" w:rsidR="00821C81" w:rsidRPr="00EC4287" w:rsidRDefault="00821C81" w:rsidP="00821C81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B93F4F7" w14:textId="5DCCA3E9" w:rsidR="00821C81" w:rsidRPr="00EC4287" w:rsidRDefault="00821C81" w:rsidP="00821C81">
            <w:pPr>
              <w:pStyle w:val="acctfourfigures"/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629A60E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6D470E1" w14:textId="631E88E7" w:rsidR="00821C81" w:rsidRPr="00EC4287" w:rsidRDefault="00821C81" w:rsidP="00821C81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  <w:tr w:rsidR="00821C81" w:rsidRPr="00EC4287" w14:paraId="37286FF6" w14:textId="77777777" w:rsidTr="00BB4CC4">
        <w:trPr>
          <w:trHeight w:val="380"/>
        </w:trPr>
        <w:tc>
          <w:tcPr>
            <w:tcW w:w="2790" w:type="dxa"/>
            <w:vAlign w:val="bottom"/>
          </w:tcPr>
          <w:p w14:paraId="589AC577" w14:textId="1496BD97" w:rsidR="00821C81" w:rsidRPr="00EC4287" w:rsidRDefault="00821C81" w:rsidP="00821C81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449643E4" w14:textId="75F41156" w:rsidR="00821C81" w:rsidRPr="00EC4287" w:rsidRDefault="00821C81" w:rsidP="00821C81">
            <w:pPr>
              <w:ind w:left="-95" w:right="2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3B75D9D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C8F3D6E" w14:textId="2F49F506" w:rsidR="00821C81" w:rsidRPr="00EC4287" w:rsidRDefault="00821C81" w:rsidP="00821C8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E34864B" w14:textId="77777777" w:rsidR="00821C81" w:rsidRPr="00EC4287" w:rsidRDefault="00821C81" w:rsidP="00821C81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2010C337" w14:textId="6D0E4A60" w:rsidR="00821C81" w:rsidRPr="00EC4287" w:rsidRDefault="00821C81" w:rsidP="00821C8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69" w:type="dxa"/>
            <w:vAlign w:val="bottom"/>
          </w:tcPr>
          <w:p w14:paraId="3E1DD1E6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90A31E2" w14:textId="4D538C5E" w:rsidR="00821C81" w:rsidRPr="00EC4287" w:rsidRDefault="00821C81" w:rsidP="00821C81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821C81" w:rsidRPr="00EC4287" w14:paraId="6F453386" w14:textId="77777777" w:rsidTr="00BB4CC4">
        <w:trPr>
          <w:trHeight w:val="380"/>
        </w:trPr>
        <w:tc>
          <w:tcPr>
            <w:tcW w:w="2790" w:type="dxa"/>
            <w:vAlign w:val="bottom"/>
            <w:hideMark/>
          </w:tcPr>
          <w:p w14:paraId="584919DA" w14:textId="090200FF" w:rsidR="00821C81" w:rsidRPr="00EC4287" w:rsidRDefault="00821C81" w:rsidP="00821C81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077193E5" w14:textId="21440DC4" w:rsidR="00821C81" w:rsidRPr="00EC4287" w:rsidRDefault="00821C81" w:rsidP="00821C8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(1,515)</w:t>
            </w:r>
          </w:p>
        </w:tc>
        <w:tc>
          <w:tcPr>
            <w:tcW w:w="243" w:type="dxa"/>
            <w:vAlign w:val="bottom"/>
          </w:tcPr>
          <w:p w14:paraId="2B43678C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53E837E8" w14:textId="78FDD682" w:rsidR="00821C81" w:rsidRPr="00EC4287" w:rsidRDefault="00821C81" w:rsidP="00821C8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(220)</w:t>
            </w:r>
          </w:p>
        </w:tc>
        <w:tc>
          <w:tcPr>
            <w:tcW w:w="243" w:type="dxa"/>
            <w:vAlign w:val="bottom"/>
          </w:tcPr>
          <w:p w14:paraId="0EB59527" w14:textId="77777777" w:rsidR="00821C81" w:rsidRPr="00EC4287" w:rsidRDefault="00821C81" w:rsidP="00821C81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6727B2C9" w14:textId="3D08C349" w:rsidR="00821C81" w:rsidRPr="00EC4287" w:rsidRDefault="00821C81" w:rsidP="00821C81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269" w:type="dxa"/>
            <w:vAlign w:val="bottom"/>
          </w:tcPr>
          <w:p w14:paraId="7902BD01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7919D675" w14:textId="0550534F" w:rsidR="00821C81" w:rsidRPr="00EC4287" w:rsidRDefault="00821C81" w:rsidP="00821C81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2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E2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21C81" w:rsidRPr="00EC4287" w14:paraId="0B146C13" w14:textId="77777777" w:rsidTr="00BB4CC4">
        <w:trPr>
          <w:trHeight w:val="380"/>
        </w:trPr>
        <w:tc>
          <w:tcPr>
            <w:tcW w:w="2790" w:type="dxa"/>
            <w:vAlign w:val="bottom"/>
            <w:hideMark/>
          </w:tcPr>
          <w:p w14:paraId="4CD6809C" w14:textId="64D78BF9" w:rsidR="00821C81" w:rsidRPr="00EC4287" w:rsidRDefault="00821C81" w:rsidP="00821C8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0ADEC" w14:textId="43AD54D1" w:rsidR="00821C81" w:rsidRPr="00EC4287" w:rsidRDefault="00821C81" w:rsidP="00821C8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191,945</w:t>
            </w:r>
          </w:p>
        </w:tc>
        <w:tc>
          <w:tcPr>
            <w:tcW w:w="243" w:type="dxa"/>
          </w:tcPr>
          <w:p w14:paraId="06ED1AFE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13719" w14:textId="6F0830A3" w:rsidR="00821C81" w:rsidRPr="00821C81" w:rsidRDefault="00821C81" w:rsidP="00821C8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1C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43" w:type="dxa"/>
          </w:tcPr>
          <w:p w14:paraId="681B9618" w14:textId="77777777" w:rsidR="00821C81" w:rsidRPr="00EC4287" w:rsidRDefault="00821C81" w:rsidP="00821C81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9F2A9" w14:textId="09E75B7E" w:rsidR="00821C81" w:rsidRPr="00821C81" w:rsidRDefault="00821C81" w:rsidP="00821C81">
            <w:pPr>
              <w:pStyle w:val="acctfourfigures"/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1C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6BEEBFF" w14:textId="77777777" w:rsidR="00821C81" w:rsidRPr="00EC4287" w:rsidRDefault="00821C81" w:rsidP="00821C8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9517" w14:textId="4AC9AD55" w:rsidR="00821C81" w:rsidRPr="00EC4287" w:rsidRDefault="00821C81" w:rsidP="00821C81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192,177</w:t>
            </w:r>
          </w:p>
        </w:tc>
      </w:tr>
    </w:tbl>
    <w:p w14:paraId="2982CAC7" w14:textId="77777777" w:rsidR="00D9613A" w:rsidRPr="00EC4287" w:rsidRDefault="00D9613A" w:rsidP="00D9613A">
      <w:pPr>
        <w:ind w:left="900"/>
        <w:jc w:val="thaiDistribute"/>
        <w:rPr>
          <w:rFonts w:asciiTheme="majorBidi" w:hAnsiTheme="majorBidi" w:cstheme="majorBidi"/>
        </w:rPr>
      </w:pPr>
    </w:p>
    <w:tbl>
      <w:tblPr>
        <w:tblW w:w="8934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94"/>
        <w:gridCol w:w="243"/>
        <w:gridCol w:w="1404"/>
        <w:gridCol w:w="243"/>
        <w:gridCol w:w="1318"/>
        <w:gridCol w:w="269"/>
        <w:gridCol w:w="1167"/>
        <w:gridCol w:w="6"/>
      </w:tblGrid>
      <w:tr w:rsidR="00D9613A" w:rsidRPr="00EC4287" w14:paraId="6FC3F3FB" w14:textId="77777777" w:rsidTr="00F82021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19A9FEC6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4" w:type="dxa"/>
            <w:gridSpan w:val="8"/>
            <w:vAlign w:val="bottom"/>
            <w:hideMark/>
          </w:tcPr>
          <w:p w14:paraId="299FBA89" w14:textId="77777777" w:rsidR="00D9613A" w:rsidRPr="00EC4287" w:rsidRDefault="00D9613A" w:rsidP="00BB4CC4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EC428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D9613A" w:rsidRPr="00EC4287" w14:paraId="45674E88" w14:textId="77777777" w:rsidTr="00F82021">
        <w:trPr>
          <w:trHeight w:val="20"/>
          <w:tblHeader/>
        </w:trPr>
        <w:tc>
          <w:tcPr>
            <w:tcW w:w="2790" w:type="dxa"/>
            <w:vAlign w:val="bottom"/>
          </w:tcPr>
          <w:p w14:paraId="4B73D8B2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4" w:type="dxa"/>
            <w:gridSpan w:val="8"/>
            <w:vAlign w:val="bottom"/>
          </w:tcPr>
          <w:p w14:paraId="364D0FE3" w14:textId="77777777" w:rsidR="00D9613A" w:rsidRPr="00EC4287" w:rsidRDefault="00D9613A" w:rsidP="00BB4CC4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C428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</w:tr>
      <w:tr w:rsidR="00D9613A" w:rsidRPr="00EC4287" w14:paraId="11ECD5A4" w14:textId="77777777" w:rsidTr="00F82021">
        <w:trPr>
          <w:gridAfter w:val="1"/>
          <w:wAfter w:w="6" w:type="dxa"/>
          <w:trHeight w:val="83"/>
          <w:tblHeader/>
        </w:trPr>
        <w:tc>
          <w:tcPr>
            <w:tcW w:w="2790" w:type="dxa"/>
            <w:vAlign w:val="bottom"/>
            <w:hideMark/>
          </w:tcPr>
          <w:p w14:paraId="273C93CB" w14:textId="77777777" w:rsidR="00D9613A" w:rsidRPr="00EC4287" w:rsidRDefault="00D9613A" w:rsidP="00BB4CC4">
            <w:pPr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494" w:type="dxa"/>
            <w:vAlign w:val="bottom"/>
            <w:hideMark/>
          </w:tcPr>
          <w:p w14:paraId="59FEAB29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9F92AA0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06E4F0BA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7F3D6AE" w14:textId="77777777" w:rsidR="00D9613A" w:rsidRPr="00EC4287" w:rsidRDefault="00D9613A" w:rsidP="00BB4CC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007F9327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393CECA6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714F7FF5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613A" w:rsidRPr="00EC4287" w14:paraId="23539E0D" w14:textId="77777777" w:rsidTr="00F82021">
        <w:trPr>
          <w:trHeight w:val="83"/>
          <w:tblHeader/>
        </w:trPr>
        <w:tc>
          <w:tcPr>
            <w:tcW w:w="2790" w:type="dxa"/>
            <w:vAlign w:val="bottom"/>
          </w:tcPr>
          <w:p w14:paraId="45CC9CF7" w14:textId="77777777" w:rsidR="00D9613A" w:rsidRPr="00EC4287" w:rsidRDefault="00D9613A" w:rsidP="00BB4CC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4" w:type="dxa"/>
            <w:gridSpan w:val="8"/>
            <w:vAlign w:val="bottom"/>
            <w:hideMark/>
          </w:tcPr>
          <w:p w14:paraId="55AE85E6" w14:textId="77777777" w:rsidR="00D9613A" w:rsidRPr="00EC4287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9613A" w:rsidRPr="00EC4287" w14:paraId="4A77CA4E" w14:textId="77777777" w:rsidTr="00F82021">
        <w:trPr>
          <w:gridAfter w:val="1"/>
          <w:wAfter w:w="6" w:type="dxa"/>
          <w:trHeight w:val="380"/>
        </w:trPr>
        <w:tc>
          <w:tcPr>
            <w:tcW w:w="2790" w:type="dxa"/>
            <w:vAlign w:val="bottom"/>
            <w:hideMark/>
          </w:tcPr>
          <w:p w14:paraId="59E315DD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494" w:type="dxa"/>
            <w:vAlign w:val="bottom"/>
          </w:tcPr>
          <w:p w14:paraId="77CAA183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83,344</w:t>
            </w:r>
          </w:p>
        </w:tc>
        <w:tc>
          <w:tcPr>
            <w:tcW w:w="243" w:type="dxa"/>
            <w:vAlign w:val="bottom"/>
          </w:tcPr>
          <w:p w14:paraId="33A323D0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4A1BAE8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B8C0FAE" w14:textId="77777777" w:rsidR="00D9613A" w:rsidRPr="00EC4287" w:rsidRDefault="00D9613A" w:rsidP="00BB4CC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7423EEE" w14:textId="77777777" w:rsidR="00D9613A" w:rsidRPr="00EC4287" w:rsidRDefault="00D9613A" w:rsidP="00BB4CC4">
            <w:pPr>
              <w:pStyle w:val="acctfourfigures"/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3751D8E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EFBBC68" w14:textId="77777777" w:rsidR="00D9613A" w:rsidRPr="00EC4287" w:rsidRDefault="00D9613A" w:rsidP="00BB4CC4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83,344</w:t>
            </w:r>
          </w:p>
        </w:tc>
      </w:tr>
      <w:tr w:rsidR="00D9613A" w:rsidRPr="00EC4287" w14:paraId="52E22C78" w14:textId="77777777" w:rsidTr="00F82021">
        <w:trPr>
          <w:gridAfter w:val="1"/>
          <w:wAfter w:w="6" w:type="dxa"/>
          <w:trHeight w:val="380"/>
        </w:trPr>
        <w:tc>
          <w:tcPr>
            <w:tcW w:w="2790" w:type="dxa"/>
            <w:vAlign w:val="bottom"/>
          </w:tcPr>
          <w:p w14:paraId="7098FB28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 w:rsidRPr="00EC42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94" w:type="dxa"/>
            <w:vAlign w:val="bottom"/>
          </w:tcPr>
          <w:p w14:paraId="37E83228" w14:textId="77777777" w:rsidR="00D9613A" w:rsidRPr="00371A3B" w:rsidRDefault="00D9613A" w:rsidP="00371A3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1A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1D8EF7D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A6868C6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2885004" w14:textId="77777777" w:rsidR="00D9613A" w:rsidRPr="00EC4287" w:rsidRDefault="00D9613A" w:rsidP="00BB4CC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2728C5B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69" w:type="dxa"/>
            <w:vAlign w:val="bottom"/>
          </w:tcPr>
          <w:p w14:paraId="2F7F7645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7E90E9B" w14:textId="77777777" w:rsidR="00D9613A" w:rsidRPr="00EC4287" w:rsidRDefault="00D9613A" w:rsidP="00BB4CC4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</w:tr>
      <w:tr w:rsidR="00D9613A" w:rsidRPr="00EC4287" w14:paraId="78521F47" w14:textId="77777777" w:rsidTr="00F82021">
        <w:trPr>
          <w:gridAfter w:val="1"/>
          <w:wAfter w:w="6" w:type="dxa"/>
          <w:trHeight w:val="380"/>
        </w:trPr>
        <w:tc>
          <w:tcPr>
            <w:tcW w:w="2790" w:type="dxa"/>
            <w:vAlign w:val="bottom"/>
            <w:hideMark/>
          </w:tcPr>
          <w:p w14:paraId="49D0E178" w14:textId="77777777" w:rsidR="00D9613A" w:rsidRPr="00EC4287" w:rsidRDefault="00D9613A" w:rsidP="00BB4CC4">
            <w:pPr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6D668551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43" w:type="dxa"/>
            <w:vAlign w:val="bottom"/>
          </w:tcPr>
          <w:p w14:paraId="111574A2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7F28163B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FE9DC28" w14:textId="77777777" w:rsidR="00D9613A" w:rsidRPr="00EC4287" w:rsidRDefault="00D9613A" w:rsidP="00BB4CC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09AFB4CA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(791)</w:t>
            </w:r>
          </w:p>
        </w:tc>
        <w:tc>
          <w:tcPr>
            <w:tcW w:w="269" w:type="dxa"/>
            <w:vAlign w:val="bottom"/>
          </w:tcPr>
          <w:p w14:paraId="34B75D16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797AD534" w14:textId="77777777" w:rsidR="00D9613A" w:rsidRPr="00EC4287" w:rsidRDefault="00D9613A" w:rsidP="00BB4CC4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(801)</w:t>
            </w:r>
          </w:p>
        </w:tc>
      </w:tr>
      <w:tr w:rsidR="00D9613A" w:rsidRPr="00EC4287" w14:paraId="065D2A10" w14:textId="77777777" w:rsidTr="00F82021">
        <w:trPr>
          <w:gridAfter w:val="1"/>
          <w:wAfter w:w="6" w:type="dxa"/>
          <w:trHeight w:val="380"/>
        </w:trPr>
        <w:tc>
          <w:tcPr>
            <w:tcW w:w="2790" w:type="dxa"/>
            <w:vAlign w:val="bottom"/>
            <w:hideMark/>
          </w:tcPr>
          <w:p w14:paraId="0186DC82" w14:textId="77777777" w:rsidR="00D9613A" w:rsidRPr="00EC4287" w:rsidRDefault="00D9613A" w:rsidP="00BB4C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6287E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83,334</w:t>
            </w:r>
          </w:p>
        </w:tc>
        <w:tc>
          <w:tcPr>
            <w:tcW w:w="243" w:type="dxa"/>
          </w:tcPr>
          <w:p w14:paraId="260C2545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E8F96" w14:textId="77777777" w:rsidR="00D9613A" w:rsidRPr="00EC4287" w:rsidRDefault="00D9613A" w:rsidP="00BB4C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2D74293" w14:textId="77777777" w:rsidR="00D9613A" w:rsidRPr="00EC4287" w:rsidRDefault="00D9613A" w:rsidP="00BB4CC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1D1BA" w14:textId="77777777" w:rsidR="00D9613A" w:rsidRPr="00EC4287" w:rsidRDefault="00D9613A" w:rsidP="00BB4CC4">
            <w:pPr>
              <w:pStyle w:val="acctfourfigures"/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7779B9E" w14:textId="77777777" w:rsidR="00D9613A" w:rsidRPr="00EC4287" w:rsidRDefault="00D9613A" w:rsidP="00BB4CC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9EE71" w14:textId="77777777" w:rsidR="00D9613A" w:rsidRPr="00EC4287" w:rsidRDefault="00D9613A" w:rsidP="00BB4CC4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83,334</w:t>
            </w:r>
          </w:p>
        </w:tc>
      </w:tr>
    </w:tbl>
    <w:p w14:paraId="2C8709BC" w14:textId="77777777" w:rsidR="00D9613A" w:rsidRPr="00EC4287" w:rsidRDefault="00D9613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3" w:type="dxa"/>
        <w:tblInd w:w="693" w:type="dxa"/>
        <w:tblLook w:val="04A0" w:firstRow="1" w:lastRow="0" w:firstColumn="1" w:lastColumn="0" w:noHBand="0" w:noVBand="1"/>
      </w:tblPr>
      <w:tblGrid>
        <w:gridCol w:w="3022"/>
        <w:gridCol w:w="1404"/>
        <w:gridCol w:w="243"/>
        <w:gridCol w:w="1458"/>
        <w:gridCol w:w="269"/>
        <w:gridCol w:w="1319"/>
        <w:gridCol w:w="270"/>
        <w:gridCol w:w="1098"/>
      </w:tblGrid>
      <w:tr w:rsidR="00D9613A" w:rsidRPr="00EC4287" w14:paraId="2D99B5DC" w14:textId="77777777" w:rsidTr="00F45F71">
        <w:trPr>
          <w:trHeight w:val="20"/>
          <w:tblHeader/>
        </w:trPr>
        <w:tc>
          <w:tcPr>
            <w:tcW w:w="3022" w:type="dxa"/>
            <w:vAlign w:val="bottom"/>
          </w:tcPr>
          <w:p w14:paraId="0874436B" w14:textId="77777777" w:rsidR="00D9613A" w:rsidRPr="00F82021" w:rsidRDefault="00D9613A" w:rsidP="00BB4CC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61" w:type="dxa"/>
            <w:gridSpan w:val="7"/>
            <w:vAlign w:val="bottom"/>
            <w:hideMark/>
          </w:tcPr>
          <w:p w14:paraId="6F4B0F60" w14:textId="77777777" w:rsidR="00D9613A" w:rsidRPr="00F82021" w:rsidRDefault="00D9613A" w:rsidP="00BB4CC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F82021" w:rsidRPr="00F82021" w14:paraId="4A6D60E0" w14:textId="77777777" w:rsidTr="00F45F71">
        <w:trPr>
          <w:trHeight w:val="83"/>
          <w:tblHeader/>
        </w:trPr>
        <w:tc>
          <w:tcPr>
            <w:tcW w:w="3022" w:type="dxa"/>
            <w:vAlign w:val="bottom"/>
            <w:hideMark/>
          </w:tcPr>
          <w:p w14:paraId="7CE2869E" w14:textId="2C90DE41" w:rsidR="00F82021" w:rsidRPr="00F82021" w:rsidRDefault="00F82021" w:rsidP="00F82021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รายการเคลื่อนไหวของค่าเผื่อผลขาดทุนด้านเครดิตที่คาดว่าจะเกิดขึ้นระหว่างปีสำหรับลูกหนี้</w:t>
            </w:r>
            <w:r w:rsidRPr="00F8202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</w:t>
            </w:r>
          </w:p>
          <w:p w14:paraId="19536977" w14:textId="77777777" w:rsidR="00F82021" w:rsidRPr="00F82021" w:rsidRDefault="00F82021" w:rsidP="00F8202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3001BCB1" w14:textId="7D5315CB" w:rsidR="00F82021" w:rsidRPr="00F82021" w:rsidRDefault="00F82021" w:rsidP="00F82021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F820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B0B08F" w14:textId="77777777" w:rsidR="00F82021" w:rsidRPr="00F82021" w:rsidRDefault="00F82021" w:rsidP="00F82021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  <w:hideMark/>
          </w:tcPr>
          <w:p w14:paraId="0E724B20" w14:textId="539B57C4" w:rsidR="00F82021" w:rsidRPr="00F82021" w:rsidRDefault="00F82021" w:rsidP="00F82021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B8B0B0" w14:textId="77777777" w:rsidR="00F82021" w:rsidRPr="00F82021" w:rsidRDefault="00F82021" w:rsidP="00F82021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uto"/>
            <w:vAlign w:val="bottom"/>
            <w:hideMark/>
          </w:tcPr>
          <w:p w14:paraId="355F3444" w14:textId="7ACE3E83" w:rsidR="00F82021" w:rsidRPr="00F82021" w:rsidRDefault="00F82021" w:rsidP="00F82021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2064F6DD" w14:textId="77777777" w:rsidR="00F82021" w:rsidRPr="00F82021" w:rsidRDefault="00F82021" w:rsidP="00F82021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  <w:hideMark/>
          </w:tcPr>
          <w:p w14:paraId="5C5F2DD0" w14:textId="3BE6136E" w:rsidR="00F82021" w:rsidRPr="00F82021" w:rsidRDefault="00F82021" w:rsidP="00F82021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9613A" w:rsidRPr="00F82021" w14:paraId="4BCBE24E" w14:textId="77777777" w:rsidTr="00F45F71">
        <w:trPr>
          <w:trHeight w:val="83"/>
          <w:tblHeader/>
        </w:trPr>
        <w:tc>
          <w:tcPr>
            <w:tcW w:w="3022" w:type="dxa"/>
            <w:vAlign w:val="bottom"/>
          </w:tcPr>
          <w:p w14:paraId="612A42D2" w14:textId="77777777" w:rsidR="00D9613A" w:rsidRPr="00F82021" w:rsidRDefault="00D9613A" w:rsidP="00BB4CC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61" w:type="dxa"/>
            <w:gridSpan w:val="7"/>
            <w:shd w:val="clear" w:color="auto" w:fill="auto"/>
            <w:vAlign w:val="bottom"/>
          </w:tcPr>
          <w:p w14:paraId="2D525D23" w14:textId="77777777" w:rsidR="00D9613A" w:rsidRPr="00F82021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8202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8202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613A" w:rsidRPr="00F82021" w14:paraId="4A64B567" w14:textId="77777777" w:rsidTr="00F45F71">
        <w:trPr>
          <w:trHeight w:val="83"/>
          <w:tblHeader/>
        </w:trPr>
        <w:tc>
          <w:tcPr>
            <w:tcW w:w="3022" w:type="dxa"/>
            <w:vAlign w:val="bottom"/>
          </w:tcPr>
          <w:p w14:paraId="67B594F6" w14:textId="77777777" w:rsidR="00D9613A" w:rsidRPr="00F82021" w:rsidRDefault="00D9613A" w:rsidP="00BB4CC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061" w:type="dxa"/>
            <w:gridSpan w:val="7"/>
            <w:shd w:val="clear" w:color="auto" w:fill="auto"/>
            <w:vAlign w:val="bottom"/>
          </w:tcPr>
          <w:p w14:paraId="3C209E46" w14:textId="77777777" w:rsidR="00D9613A" w:rsidRPr="00F82021" w:rsidRDefault="00D9613A" w:rsidP="00BB4CC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82021" w:rsidRPr="00F82021" w14:paraId="5E3EBCD6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148FFF52" w14:textId="77777777" w:rsidR="00D9613A" w:rsidRPr="00F82021" w:rsidRDefault="00D9613A" w:rsidP="00BB4CC4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</w:tcPr>
          <w:p w14:paraId="7342AA87" w14:textId="4117C7FC" w:rsidR="00D9613A" w:rsidRPr="00F82021" w:rsidRDefault="00F8202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</w:p>
        </w:tc>
        <w:tc>
          <w:tcPr>
            <w:tcW w:w="243" w:type="dxa"/>
          </w:tcPr>
          <w:p w14:paraId="5F94F0A8" w14:textId="77777777" w:rsidR="00D9613A" w:rsidRPr="00F82021" w:rsidRDefault="00D9613A" w:rsidP="00BB4CC4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</w:tcPr>
          <w:p w14:paraId="6FE1415C" w14:textId="485FD61A" w:rsidR="00D9613A" w:rsidRPr="00F82021" w:rsidRDefault="00F8202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F954894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</w:tcPr>
          <w:p w14:paraId="0D0E2DCF" w14:textId="3676AC0F" w:rsidR="00D9613A" w:rsidRPr="00F82021" w:rsidRDefault="00F8202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791</w:t>
            </w:r>
          </w:p>
        </w:tc>
        <w:tc>
          <w:tcPr>
            <w:tcW w:w="270" w:type="dxa"/>
            <w:vAlign w:val="bottom"/>
          </w:tcPr>
          <w:p w14:paraId="74002215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vAlign w:val="bottom"/>
          </w:tcPr>
          <w:p w14:paraId="44286F32" w14:textId="79A9043A" w:rsidR="00D9613A" w:rsidRPr="00F82021" w:rsidRDefault="00F8202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801</w:t>
            </w:r>
          </w:p>
        </w:tc>
      </w:tr>
      <w:tr w:rsidR="00F45F71" w:rsidRPr="00F82021" w14:paraId="7FA9EF33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27DF3842" w14:textId="77777777" w:rsidR="00F45F71" w:rsidRPr="00F82021" w:rsidRDefault="00F45F71" w:rsidP="00F45F71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4" w:type="dxa"/>
          </w:tcPr>
          <w:p w14:paraId="397DFFA3" w14:textId="78475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</w:tcPr>
          <w:p w14:paraId="31C4EAE1" w14:textId="77777777" w:rsidR="00F45F71" w:rsidRPr="00F82021" w:rsidRDefault="00F45F71" w:rsidP="00F45F71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</w:tcPr>
          <w:p w14:paraId="6A738B55" w14:textId="5386582D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C17F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DB534A9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</w:tcPr>
          <w:p w14:paraId="5BB2301A" w14:textId="08061A63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DEC4743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vAlign w:val="bottom"/>
          </w:tcPr>
          <w:p w14:paraId="4C76ABCF" w14:textId="003D78C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F45F71" w:rsidRPr="00F82021" w14:paraId="698417CC" w14:textId="77777777" w:rsidTr="00F45F71">
        <w:trPr>
          <w:trHeight w:val="20"/>
        </w:trPr>
        <w:tc>
          <w:tcPr>
            <w:tcW w:w="3022" w:type="dxa"/>
            <w:vAlign w:val="bottom"/>
            <w:hideMark/>
          </w:tcPr>
          <w:p w14:paraId="354A70EA" w14:textId="48FAC9BC" w:rsidR="00F45F71" w:rsidRPr="00F82021" w:rsidRDefault="00F45F71" w:rsidP="00F45F71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</w:t>
            </w:r>
          </w:p>
        </w:tc>
        <w:tc>
          <w:tcPr>
            <w:tcW w:w="1404" w:type="dxa"/>
            <w:vAlign w:val="bottom"/>
          </w:tcPr>
          <w:p w14:paraId="03DA7E61" w14:textId="63F370E1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  <w:vAlign w:val="bottom"/>
          </w:tcPr>
          <w:p w14:paraId="702EF9A5" w14:textId="77777777" w:rsidR="00F45F71" w:rsidRPr="00F82021" w:rsidRDefault="00F45F71" w:rsidP="00F45F71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</w:tcPr>
          <w:p w14:paraId="552C27CD" w14:textId="63F1A70A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17F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9FFBCDD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vAlign w:val="bottom"/>
          </w:tcPr>
          <w:p w14:paraId="02FD3884" w14:textId="6D2EED6D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76DC558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vAlign w:val="bottom"/>
          </w:tcPr>
          <w:p w14:paraId="59388CF2" w14:textId="514F0830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F45F71" w:rsidRPr="00F82021" w14:paraId="089C2D35" w14:textId="77777777" w:rsidTr="00F45F71">
        <w:trPr>
          <w:trHeight w:val="20"/>
        </w:trPr>
        <w:tc>
          <w:tcPr>
            <w:tcW w:w="3022" w:type="dxa"/>
            <w:vAlign w:val="bottom"/>
            <w:hideMark/>
          </w:tcPr>
          <w:p w14:paraId="0B91DEEE" w14:textId="77777777" w:rsidR="00F45F71" w:rsidRPr="00F82021" w:rsidRDefault="00F45F71" w:rsidP="00F45F71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76220090" w14:textId="2E145BAF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</w:t>
            </w:r>
            <w:r w:rsidR="00821C8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468</w:t>
            </w:r>
          </w:p>
        </w:tc>
        <w:tc>
          <w:tcPr>
            <w:tcW w:w="243" w:type="dxa"/>
            <w:vAlign w:val="bottom"/>
          </w:tcPr>
          <w:p w14:paraId="117C85AF" w14:textId="77777777" w:rsidR="00F45F71" w:rsidRPr="00F82021" w:rsidRDefault="00F45F71" w:rsidP="00F45F71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</w:tcPr>
          <w:p w14:paraId="7121374E" w14:textId="011A5802" w:rsidR="00F45F71" w:rsidRPr="00F82021" w:rsidRDefault="00821C8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269" w:type="dxa"/>
            <w:vAlign w:val="bottom"/>
          </w:tcPr>
          <w:p w14:paraId="22539609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vAlign w:val="bottom"/>
          </w:tcPr>
          <w:p w14:paraId="7BAFA3EB" w14:textId="4DEFB6C3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661</w:t>
            </w:r>
          </w:p>
        </w:tc>
        <w:tc>
          <w:tcPr>
            <w:tcW w:w="270" w:type="dxa"/>
            <w:vAlign w:val="bottom"/>
          </w:tcPr>
          <w:p w14:paraId="1C30679C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vAlign w:val="bottom"/>
          </w:tcPr>
          <w:p w14:paraId="08037B41" w14:textId="048E1244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6,349</w:t>
            </w:r>
          </w:p>
        </w:tc>
      </w:tr>
      <w:tr w:rsidR="00F45F71" w:rsidRPr="00F82021" w14:paraId="29E57D7E" w14:textId="77777777" w:rsidTr="00F45F71">
        <w:trPr>
          <w:trHeight w:val="20"/>
        </w:trPr>
        <w:tc>
          <w:tcPr>
            <w:tcW w:w="3022" w:type="dxa"/>
            <w:vAlign w:val="bottom"/>
            <w:hideMark/>
          </w:tcPr>
          <w:p w14:paraId="6A7EED65" w14:textId="77777777" w:rsidR="00F45F71" w:rsidRPr="00F82021" w:rsidRDefault="00F45F71" w:rsidP="00F45F71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1CCD" w14:textId="3FECEDBF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(3,963)</w:t>
            </w:r>
          </w:p>
        </w:tc>
        <w:tc>
          <w:tcPr>
            <w:tcW w:w="243" w:type="dxa"/>
          </w:tcPr>
          <w:p w14:paraId="426BA789" w14:textId="77777777" w:rsidR="00F45F71" w:rsidRPr="00F82021" w:rsidRDefault="00F45F71" w:rsidP="00F45F71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6FC0D" w14:textId="0BA65B38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17F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2004AED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3587" w14:textId="0B75E5CE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(1,251)</w:t>
            </w:r>
          </w:p>
        </w:tc>
        <w:tc>
          <w:tcPr>
            <w:tcW w:w="270" w:type="dxa"/>
          </w:tcPr>
          <w:p w14:paraId="46DD1DD6" w14:textId="77777777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E7183" w14:textId="273356D2" w:rsidR="00F45F71" w:rsidRPr="00F82021" w:rsidRDefault="00F45F71" w:rsidP="00F4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(5,214)</w:t>
            </w:r>
          </w:p>
        </w:tc>
      </w:tr>
      <w:tr w:rsidR="00F82021" w:rsidRPr="00F82021" w14:paraId="2612A4FB" w14:textId="77777777" w:rsidTr="00F45F71">
        <w:trPr>
          <w:trHeight w:val="20"/>
        </w:trPr>
        <w:tc>
          <w:tcPr>
            <w:tcW w:w="3022" w:type="dxa"/>
            <w:vAlign w:val="bottom"/>
            <w:hideMark/>
          </w:tcPr>
          <w:p w14:paraId="640C0883" w14:textId="77777777" w:rsidR="00D9613A" w:rsidRPr="00F82021" w:rsidRDefault="00D9613A" w:rsidP="00BB4CC4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820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820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820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F7D34" w14:textId="712F91D7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</w:t>
            </w:r>
            <w:r w:rsidR="00821C8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515</w:t>
            </w:r>
          </w:p>
        </w:tc>
        <w:tc>
          <w:tcPr>
            <w:tcW w:w="243" w:type="dxa"/>
          </w:tcPr>
          <w:p w14:paraId="33631825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21EA0" w14:textId="38C8DF90" w:rsidR="00D9613A" w:rsidRPr="00F82021" w:rsidRDefault="00821C8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220</w:t>
            </w:r>
          </w:p>
        </w:tc>
        <w:tc>
          <w:tcPr>
            <w:tcW w:w="269" w:type="dxa"/>
          </w:tcPr>
          <w:p w14:paraId="157DE281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72471" w14:textId="6777F6A1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</w:p>
        </w:tc>
        <w:tc>
          <w:tcPr>
            <w:tcW w:w="270" w:type="dxa"/>
            <w:vAlign w:val="bottom"/>
          </w:tcPr>
          <w:p w14:paraId="24EDB1A8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5531F" w14:textId="76721FB1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1,936</w:t>
            </w:r>
          </w:p>
        </w:tc>
      </w:tr>
      <w:tr w:rsidR="00F82021" w:rsidRPr="00F82021" w14:paraId="06FC2726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344FE70F" w14:textId="77777777" w:rsidR="00D9613A" w:rsidRPr="00323E8A" w:rsidRDefault="00D9613A" w:rsidP="00BB4CC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double" w:sz="4" w:space="0" w:color="auto"/>
              <w:left w:val="nil"/>
              <w:right w:val="nil"/>
            </w:tcBorders>
          </w:tcPr>
          <w:p w14:paraId="785FF4ED" w14:textId="77777777" w:rsidR="00D9613A" w:rsidRPr="00323E8A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</w:p>
        </w:tc>
        <w:tc>
          <w:tcPr>
            <w:tcW w:w="243" w:type="dxa"/>
          </w:tcPr>
          <w:p w14:paraId="14441712" w14:textId="77777777" w:rsidR="00D9613A" w:rsidRPr="00323E8A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1335C178" w14:textId="77777777" w:rsidR="00D9613A" w:rsidRPr="00323E8A" w:rsidRDefault="00D9613A" w:rsidP="00BB4CC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14:paraId="104BC75A" w14:textId="77777777" w:rsidR="00D9613A" w:rsidRPr="00323E8A" w:rsidRDefault="00D9613A" w:rsidP="00BB4CC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double" w:sz="4" w:space="0" w:color="auto"/>
              <w:left w:val="nil"/>
              <w:right w:val="nil"/>
            </w:tcBorders>
          </w:tcPr>
          <w:p w14:paraId="462B885C" w14:textId="77777777" w:rsidR="00D9613A" w:rsidRPr="00323E8A" w:rsidRDefault="00D9613A" w:rsidP="00BB4CC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F1B01E6" w14:textId="77777777" w:rsidR="00D9613A" w:rsidRPr="00323E8A" w:rsidRDefault="00D9613A" w:rsidP="00BB4CC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48B2E" w14:textId="77777777" w:rsidR="00D9613A" w:rsidRPr="00323E8A" w:rsidRDefault="00D9613A" w:rsidP="00BB4CC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82021" w:rsidRPr="00F82021" w14:paraId="76518B5B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1276A291" w14:textId="77777777" w:rsidR="00D9613A" w:rsidRPr="00F82021" w:rsidRDefault="00D9613A" w:rsidP="00BB4CC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6C474C45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43" w:type="dxa"/>
          </w:tcPr>
          <w:p w14:paraId="0645EABB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34ABE8E" w14:textId="77777777" w:rsidR="00D9613A" w:rsidRPr="00F82021" w:rsidRDefault="00D9613A" w:rsidP="00BB4CC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57D3763" w14:textId="77777777" w:rsidR="00D9613A" w:rsidRPr="00F82021" w:rsidRDefault="00D9613A" w:rsidP="00BB4CC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</w:tcPr>
          <w:p w14:paraId="4FC296B9" w14:textId="77777777" w:rsidR="00D9613A" w:rsidRPr="00F82021" w:rsidRDefault="00D9613A" w:rsidP="00BB4CC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1D152A" w14:textId="77777777" w:rsidR="00D9613A" w:rsidRPr="00F82021" w:rsidRDefault="00D9613A" w:rsidP="00BB4CC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1C1E3EB" w14:textId="77777777" w:rsidR="00D9613A" w:rsidRPr="00F82021" w:rsidRDefault="00D9613A" w:rsidP="00BB4CC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82021" w:rsidRPr="00F82021" w14:paraId="35F8BCC6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315C0BDC" w14:textId="77777777" w:rsidR="00D9613A" w:rsidRPr="00F82021" w:rsidRDefault="00D9613A" w:rsidP="00BB4CC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333FBCAE" w14:textId="4E9B3EE0" w:rsidR="00D9613A" w:rsidRPr="00F82021" w:rsidRDefault="00F8202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88</w:t>
            </w:r>
          </w:p>
        </w:tc>
        <w:tc>
          <w:tcPr>
            <w:tcW w:w="243" w:type="dxa"/>
            <w:tcBorders>
              <w:bottom w:val="nil"/>
            </w:tcBorders>
          </w:tcPr>
          <w:p w14:paraId="2F363D2C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4ED59248" w14:textId="7A58E470" w:rsidR="00D9613A" w:rsidRPr="00F82021" w:rsidRDefault="00F8202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172</w:t>
            </w:r>
          </w:p>
        </w:tc>
        <w:tc>
          <w:tcPr>
            <w:tcW w:w="269" w:type="dxa"/>
            <w:tcBorders>
              <w:bottom w:val="nil"/>
            </w:tcBorders>
          </w:tcPr>
          <w:p w14:paraId="7259B111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75EABC01" w14:textId="2BB5F540" w:rsidR="00D9613A" w:rsidRPr="00F82021" w:rsidRDefault="00F8202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3B62AE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064591D8" w14:textId="2B6DFEF5" w:rsidR="00D9613A" w:rsidRPr="00F82021" w:rsidRDefault="00F8202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278</w:t>
            </w:r>
          </w:p>
        </w:tc>
      </w:tr>
      <w:tr w:rsidR="00F82021" w:rsidRPr="00F82021" w14:paraId="75F3170D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226EBF57" w14:textId="77777777" w:rsidR="00D9613A" w:rsidRPr="00F82021" w:rsidRDefault="00D9613A" w:rsidP="00BB4CC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vAlign w:val="bottom"/>
          </w:tcPr>
          <w:p w14:paraId="0DAF240E" w14:textId="1336B8F2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1306F073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0C432A92" w14:textId="06030387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07C4DEC3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  <w:vAlign w:val="bottom"/>
          </w:tcPr>
          <w:p w14:paraId="26A28967" w14:textId="1E7D1485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7DEE7D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2E33027C" w14:textId="7ADFBAF7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821C81" w:rsidRPr="00F82021" w14:paraId="46CEBA1C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09C83CEB" w14:textId="0A396E02" w:rsidR="00821C81" w:rsidRPr="00F82021" w:rsidRDefault="00821C81" w:rsidP="00821C8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61D5CC20" w14:textId="3561E844" w:rsidR="00821C81" w:rsidRPr="00F82021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6204CFC6" w14:textId="77777777" w:rsidR="00821C81" w:rsidRPr="00F82021" w:rsidRDefault="00821C81" w:rsidP="00821C81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6DA3CB33" w14:textId="3CAB00A6" w:rsidR="00821C81" w:rsidRPr="00F82021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FB74F6D" w14:textId="77777777" w:rsidR="00821C81" w:rsidRPr="00F82021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766ED1A6" w14:textId="3F88F394" w:rsidR="00821C81" w:rsidRPr="00F82021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6DD155" w14:textId="77777777" w:rsidR="00821C81" w:rsidRPr="00F82021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54045F74" w14:textId="74149CE6" w:rsidR="00821C81" w:rsidRPr="00F82021" w:rsidRDefault="00821C81" w:rsidP="008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F82021" w:rsidRPr="00F82021" w14:paraId="0416F53E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03C69D44" w14:textId="77777777" w:rsidR="00D9613A" w:rsidRPr="00F82021" w:rsidRDefault="00D9613A" w:rsidP="00BB4C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758BEC0D" w14:textId="5BCD2985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1,642</w:t>
            </w:r>
          </w:p>
        </w:tc>
        <w:tc>
          <w:tcPr>
            <w:tcW w:w="243" w:type="dxa"/>
            <w:tcBorders>
              <w:bottom w:val="nil"/>
            </w:tcBorders>
          </w:tcPr>
          <w:p w14:paraId="13EBB153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</w:tcPr>
          <w:p w14:paraId="53FE87B5" w14:textId="0744B966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66A8FA53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</w:tcPr>
          <w:p w14:paraId="7B983E9B" w14:textId="2ADEB5BA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(1,022)</w:t>
            </w:r>
          </w:p>
        </w:tc>
        <w:tc>
          <w:tcPr>
            <w:tcW w:w="270" w:type="dxa"/>
            <w:tcBorders>
              <w:bottom w:val="nil"/>
            </w:tcBorders>
          </w:tcPr>
          <w:p w14:paraId="1AA6B533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088226CB" w14:textId="5A6AE5C4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2,664</w:t>
            </w:r>
          </w:p>
        </w:tc>
      </w:tr>
      <w:tr w:rsidR="00F82021" w:rsidRPr="00F82021" w14:paraId="143B7861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7FCB078A" w14:textId="77777777" w:rsidR="00D9613A" w:rsidRPr="00F82021" w:rsidRDefault="00D9613A" w:rsidP="00BB4CC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F82021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Pr="00F820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vAlign w:val="bottom"/>
          </w:tcPr>
          <w:p w14:paraId="2AED25EE" w14:textId="4A96608E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(1,720)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66D4EB68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1157EDB8" w14:textId="151D4216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(172)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754765C3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  <w:vAlign w:val="bottom"/>
          </w:tcPr>
          <w:p w14:paraId="4F17D357" w14:textId="6ACC80EA" w:rsidR="00D9613A" w:rsidRPr="00F82021" w:rsidRDefault="00F45F7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(249)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1380DA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674319A3" w14:textId="35B59C5E" w:rsidR="00D9613A" w:rsidRPr="00F82021" w:rsidRDefault="00F45F7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(2,141)</w:t>
            </w:r>
          </w:p>
        </w:tc>
      </w:tr>
      <w:tr w:rsidR="00F82021" w:rsidRPr="00F82021" w14:paraId="4ECDCF5C" w14:textId="77777777" w:rsidTr="00F45F71">
        <w:trPr>
          <w:trHeight w:val="20"/>
        </w:trPr>
        <w:tc>
          <w:tcPr>
            <w:tcW w:w="3022" w:type="dxa"/>
            <w:vAlign w:val="bottom"/>
          </w:tcPr>
          <w:p w14:paraId="4885E5DF" w14:textId="77777777" w:rsidR="00D9613A" w:rsidRPr="00F82021" w:rsidRDefault="00D9613A" w:rsidP="00BB4CC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20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820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820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8489" w14:textId="23CAB82C" w:rsidR="00D9613A" w:rsidRPr="00F82021" w:rsidRDefault="00F8202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</w:t>
            </w:r>
          </w:p>
        </w:tc>
        <w:tc>
          <w:tcPr>
            <w:tcW w:w="243" w:type="dxa"/>
            <w:tcBorders>
              <w:bottom w:val="nil"/>
            </w:tcBorders>
          </w:tcPr>
          <w:p w14:paraId="01796486" w14:textId="77777777" w:rsidR="00D9613A" w:rsidRPr="00F82021" w:rsidRDefault="00D9613A" w:rsidP="00BB4CC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2199C" w14:textId="03C020CC" w:rsidR="00D9613A" w:rsidRPr="00F82021" w:rsidRDefault="00BD0F49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66D409A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42B80" w14:textId="6164726F" w:rsidR="00D9613A" w:rsidRPr="00F82021" w:rsidRDefault="00F82021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0159DAC" w14:textId="77777777" w:rsidR="00D9613A" w:rsidRPr="00F82021" w:rsidRDefault="00D9613A" w:rsidP="00BB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EB6F7" w14:textId="5F1D04AA" w:rsidR="00D9613A" w:rsidRPr="00F82021" w:rsidRDefault="00F82021" w:rsidP="00F8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801</w:t>
            </w:r>
          </w:p>
        </w:tc>
      </w:tr>
    </w:tbl>
    <w:p w14:paraId="4967D5B7" w14:textId="5C46DB2B" w:rsidR="0018632A" w:rsidRPr="00F82021" w:rsidRDefault="0018632A" w:rsidP="001877B5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81CE83" w14:textId="77777777" w:rsidR="0018632A" w:rsidRPr="00EC6C2B" w:rsidRDefault="0018632A" w:rsidP="0018632A">
      <w:pPr>
        <w:tabs>
          <w:tab w:val="left" w:pos="1080"/>
        </w:tabs>
        <w:ind w:left="9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C6C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  <w:r w:rsidRPr="00EC6C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84D190" w14:textId="75B5E123" w:rsidR="0018632A" w:rsidRDefault="0018632A" w:rsidP="0018632A">
      <w:pPr>
        <w:ind w:left="918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EC4287">
        <w:rPr>
          <w:rFonts w:asciiTheme="majorBidi" w:hAnsiTheme="majorBidi" w:cstheme="majorBidi"/>
          <w:spacing w:val="-4"/>
          <w:sz w:val="30"/>
          <w:szCs w:val="30"/>
          <w:cs/>
        </w:rPr>
        <w:t>ประกอบด้วยที่ดิน รถยนต์ และอื่นๆ ซึ่งได้รับการประเมินมูลค่า ณ วันรับรู้รายการเมื่อเริ่มแรกของลูกหนี้เงินให้สินเชื่อ</w:t>
      </w:r>
    </w:p>
    <w:p w14:paraId="5D8AE0F1" w14:textId="77777777" w:rsidR="008C363B" w:rsidRDefault="008C363B" w:rsidP="0018632A">
      <w:pPr>
        <w:ind w:left="918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6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098"/>
        <w:gridCol w:w="236"/>
        <w:gridCol w:w="1078"/>
        <w:gridCol w:w="270"/>
        <w:gridCol w:w="1098"/>
        <w:gridCol w:w="236"/>
        <w:gridCol w:w="1177"/>
      </w:tblGrid>
      <w:tr w:rsidR="00BD0F49" w:rsidRPr="00D75ADD" w14:paraId="69658220" w14:textId="77777777" w:rsidTr="00C35797">
        <w:trPr>
          <w:tblHeader/>
        </w:trPr>
        <w:tc>
          <w:tcPr>
            <w:tcW w:w="3870" w:type="dxa"/>
            <w:vAlign w:val="bottom"/>
          </w:tcPr>
          <w:p w14:paraId="7F0C4897" w14:textId="77777777" w:rsidR="00BD0F49" w:rsidRPr="001F52F8" w:rsidRDefault="00BD0F49" w:rsidP="00BB4CC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412" w:type="dxa"/>
            <w:gridSpan w:val="3"/>
          </w:tcPr>
          <w:p w14:paraId="1549CF6E" w14:textId="77777777" w:rsidR="00BD0F49" w:rsidRPr="00D75ADD" w:rsidRDefault="00BD0F49" w:rsidP="00BB4CC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A76B21" w14:textId="77777777" w:rsidR="00BD0F49" w:rsidRPr="00D75ADD" w:rsidRDefault="00BD0F49" w:rsidP="00BB4CC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3"/>
          </w:tcPr>
          <w:p w14:paraId="70C5A55B" w14:textId="77777777" w:rsidR="00BD0F49" w:rsidRPr="00D75ADD" w:rsidRDefault="00BD0F49" w:rsidP="00BB4CC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F49" w:rsidRPr="00E15A19" w14:paraId="23761C24" w14:textId="77777777" w:rsidTr="00C35797">
        <w:trPr>
          <w:tblHeader/>
        </w:trPr>
        <w:tc>
          <w:tcPr>
            <w:tcW w:w="3870" w:type="dxa"/>
            <w:vAlign w:val="bottom"/>
          </w:tcPr>
          <w:p w14:paraId="763DFF61" w14:textId="06E1CEA1" w:rsidR="00BD0F49" w:rsidRPr="001F52F8" w:rsidRDefault="00BD0F49" w:rsidP="00BD0F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3579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8" w:type="dxa"/>
          </w:tcPr>
          <w:p w14:paraId="437B32CF" w14:textId="5FEA837B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85911BA" w14:textId="77777777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3C0A074E" w14:textId="6576C508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7C7030A" w14:textId="77777777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8CC9051" w14:textId="77777777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AC94CAB" w14:textId="77777777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78EFC69" w14:textId="2ED89651" w:rsidR="00BD0F49" w:rsidRPr="00E15A19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0F49" w:rsidRPr="00D75ADD" w14:paraId="237C55B5" w14:textId="77777777" w:rsidTr="00C35797">
        <w:trPr>
          <w:tblHeader/>
        </w:trPr>
        <w:tc>
          <w:tcPr>
            <w:tcW w:w="3870" w:type="dxa"/>
          </w:tcPr>
          <w:p w14:paraId="05225C4F" w14:textId="77777777" w:rsidR="00BD0F49" w:rsidRPr="00067A19" w:rsidRDefault="00BD0F49" w:rsidP="00BD0F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193" w:type="dxa"/>
            <w:gridSpan w:val="7"/>
          </w:tcPr>
          <w:p w14:paraId="123C0444" w14:textId="77777777" w:rsidR="00BD0F49" w:rsidRPr="00D75ADD" w:rsidRDefault="00BD0F49" w:rsidP="00BD0F4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797" w:rsidRPr="00D75ADD" w14:paraId="29BB9A6E" w14:textId="77777777" w:rsidTr="00C35797">
        <w:trPr>
          <w:tblHeader/>
        </w:trPr>
        <w:tc>
          <w:tcPr>
            <w:tcW w:w="3870" w:type="dxa"/>
            <w:vAlign w:val="center"/>
          </w:tcPr>
          <w:p w14:paraId="73F0D2A6" w14:textId="77777777" w:rsidR="00C35797" w:rsidRPr="00D75ADD" w:rsidRDefault="00C35797" w:rsidP="00C357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98" w:type="dxa"/>
            <w:vAlign w:val="center"/>
          </w:tcPr>
          <w:p w14:paraId="78CE1899" w14:textId="1FAEFFC1" w:rsidR="00C35797" w:rsidRPr="00162F32" w:rsidRDefault="00162F32" w:rsidP="00C3579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36" w:type="dxa"/>
            <w:vAlign w:val="center"/>
          </w:tcPr>
          <w:p w14:paraId="15928DCF" w14:textId="77777777" w:rsidR="00C35797" w:rsidRPr="00BD0F49" w:rsidRDefault="00C35797" w:rsidP="00C35797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center"/>
          </w:tcPr>
          <w:p w14:paraId="32570B27" w14:textId="1CE9A46C" w:rsidR="00C35797" w:rsidRPr="00BD0F49" w:rsidRDefault="00C35797" w:rsidP="00C357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270" w:type="dxa"/>
            <w:vAlign w:val="center"/>
          </w:tcPr>
          <w:p w14:paraId="50539F8C" w14:textId="77777777" w:rsidR="00C35797" w:rsidRPr="00BD0F49" w:rsidRDefault="00C35797" w:rsidP="00C35797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  <w:vAlign w:val="center"/>
          </w:tcPr>
          <w:p w14:paraId="331CA988" w14:textId="7F701550" w:rsidR="00C35797" w:rsidRPr="00BD0F49" w:rsidRDefault="00162F32" w:rsidP="00C357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  <w:vAlign w:val="center"/>
          </w:tcPr>
          <w:p w14:paraId="6DA0A0EB" w14:textId="77777777" w:rsidR="00C35797" w:rsidRPr="00BD0F49" w:rsidRDefault="00C35797" w:rsidP="00C35797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64A4165" w14:textId="634200A6" w:rsidR="00C35797" w:rsidRPr="00BD0F49" w:rsidRDefault="00C35797" w:rsidP="00C357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</w:tr>
      <w:tr w:rsidR="00323E8A" w:rsidRPr="00D75ADD" w14:paraId="7680F962" w14:textId="77777777" w:rsidTr="00C35797">
        <w:trPr>
          <w:tblHeader/>
        </w:trPr>
        <w:tc>
          <w:tcPr>
            <w:tcW w:w="3870" w:type="dxa"/>
            <w:vAlign w:val="center"/>
          </w:tcPr>
          <w:p w14:paraId="151F996B" w14:textId="2851998C" w:rsidR="00323E8A" w:rsidRPr="00D75ADD" w:rsidRDefault="00323E8A" w:rsidP="00323E8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98" w:type="dxa"/>
            <w:vAlign w:val="center"/>
          </w:tcPr>
          <w:p w14:paraId="784D52D8" w14:textId="66E7C704" w:rsidR="00323E8A" w:rsidRDefault="00323E8A" w:rsidP="00323E8A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(336)</w:t>
            </w:r>
          </w:p>
        </w:tc>
        <w:tc>
          <w:tcPr>
            <w:tcW w:w="236" w:type="dxa"/>
            <w:vAlign w:val="center"/>
          </w:tcPr>
          <w:p w14:paraId="4970126B" w14:textId="77777777" w:rsidR="00323E8A" w:rsidRPr="00BD0F49" w:rsidRDefault="00323E8A" w:rsidP="00323E8A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center"/>
          </w:tcPr>
          <w:p w14:paraId="6B7F66B7" w14:textId="1C81E9B4" w:rsidR="00323E8A" w:rsidRDefault="00323E8A" w:rsidP="00323E8A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945E23" w14:textId="77777777" w:rsidR="00323E8A" w:rsidRPr="00BD0F49" w:rsidRDefault="00323E8A" w:rsidP="00323E8A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  <w:vAlign w:val="center"/>
          </w:tcPr>
          <w:p w14:paraId="03EC2EAC" w14:textId="243D18EE" w:rsidR="00323E8A" w:rsidRDefault="00323E8A" w:rsidP="00323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(336)</w:t>
            </w:r>
          </w:p>
        </w:tc>
        <w:tc>
          <w:tcPr>
            <w:tcW w:w="236" w:type="dxa"/>
            <w:vAlign w:val="center"/>
          </w:tcPr>
          <w:p w14:paraId="16C73AAD" w14:textId="77777777" w:rsidR="00323E8A" w:rsidRPr="00BD0F49" w:rsidRDefault="00323E8A" w:rsidP="00323E8A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422CF8B" w14:textId="5C1778A4" w:rsidR="00323E8A" w:rsidRDefault="00323E8A" w:rsidP="00323E8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3E8A" w:rsidRPr="00D75ADD" w14:paraId="2706A1CA" w14:textId="77777777" w:rsidTr="00C35797">
        <w:trPr>
          <w:tblHeader/>
        </w:trPr>
        <w:tc>
          <w:tcPr>
            <w:tcW w:w="3870" w:type="dxa"/>
            <w:vAlign w:val="center"/>
          </w:tcPr>
          <w:p w14:paraId="1D204687" w14:textId="77777777" w:rsidR="00323E8A" w:rsidRPr="00D75ADD" w:rsidRDefault="00323E8A" w:rsidP="00323E8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98" w:type="dxa"/>
            <w:vAlign w:val="center"/>
          </w:tcPr>
          <w:p w14:paraId="7A3E7757" w14:textId="33A722F5" w:rsidR="00323E8A" w:rsidRPr="00645169" w:rsidRDefault="00323E8A" w:rsidP="00323E8A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E5BB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0,130</w:t>
            </w:r>
          </w:p>
        </w:tc>
        <w:tc>
          <w:tcPr>
            <w:tcW w:w="236" w:type="dxa"/>
            <w:vAlign w:val="center"/>
          </w:tcPr>
          <w:p w14:paraId="49753DB0" w14:textId="77777777" w:rsidR="00323E8A" w:rsidRPr="00D75ADD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1CC7729" w14:textId="4C13BBA4" w:rsidR="00323E8A" w:rsidRPr="00645169" w:rsidRDefault="00323E8A" w:rsidP="00323E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231,456</w:t>
            </w:r>
          </w:p>
        </w:tc>
        <w:tc>
          <w:tcPr>
            <w:tcW w:w="270" w:type="dxa"/>
            <w:vAlign w:val="center"/>
          </w:tcPr>
          <w:p w14:paraId="0C041ACB" w14:textId="77777777" w:rsidR="00323E8A" w:rsidRPr="00D75ADD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4848862" w14:textId="59796AC0" w:rsidR="00323E8A" w:rsidRPr="00D75ADD" w:rsidRDefault="00323E8A" w:rsidP="00323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155,231</w:t>
            </w:r>
          </w:p>
        </w:tc>
        <w:tc>
          <w:tcPr>
            <w:tcW w:w="236" w:type="dxa"/>
            <w:vAlign w:val="center"/>
          </w:tcPr>
          <w:p w14:paraId="3B70D8A4" w14:textId="77777777" w:rsidR="00323E8A" w:rsidRPr="00D75ADD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333D887" w14:textId="73D143A9" w:rsidR="00323E8A" w:rsidRPr="005B4730" w:rsidRDefault="00323E8A" w:rsidP="00323E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212,298</w:t>
            </w:r>
          </w:p>
        </w:tc>
      </w:tr>
      <w:tr w:rsidR="00323E8A" w:rsidRPr="00D75ADD" w14:paraId="6E72F343" w14:textId="77777777" w:rsidTr="00C35797">
        <w:trPr>
          <w:tblHeader/>
        </w:trPr>
        <w:tc>
          <w:tcPr>
            <w:tcW w:w="3870" w:type="dxa"/>
            <w:vAlign w:val="center"/>
          </w:tcPr>
          <w:p w14:paraId="447987D7" w14:textId="5C1B1FFF" w:rsidR="00323E8A" w:rsidRPr="00D75ADD" w:rsidRDefault="00323E8A" w:rsidP="00323E8A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98" w:type="dxa"/>
            <w:vAlign w:val="center"/>
          </w:tcPr>
          <w:p w14:paraId="055D2B8F" w14:textId="01B994CA" w:rsidR="00323E8A" w:rsidRPr="00645169" w:rsidRDefault="00323E8A" w:rsidP="00323E8A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236" w:type="dxa"/>
            <w:vAlign w:val="center"/>
          </w:tcPr>
          <w:p w14:paraId="625CC85E" w14:textId="77777777" w:rsidR="00323E8A" w:rsidRPr="00D75ADD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C7F9990" w14:textId="6D7F6456" w:rsidR="00323E8A" w:rsidRPr="00645169" w:rsidRDefault="00323E8A" w:rsidP="00323E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270" w:type="dxa"/>
            <w:vAlign w:val="center"/>
          </w:tcPr>
          <w:p w14:paraId="6632F3DD" w14:textId="77777777" w:rsidR="00323E8A" w:rsidRPr="00D75ADD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4BC25B39" w14:textId="1B05D6C1" w:rsidR="00323E8A" w:rsidRPr="00D75ADD" w:rsidRDefault="00323E8A" w:rsidP="00323E8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A326FCC" w14:textId="77777777" w:rsidR="00323E8A" w:rsidRPr="00D75ADD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BF7D9FF" w14:textId="4B392F21" w:rsidR="00323E8A" w:rsidRPr="00D75ADD" w:rsidRDefault="00323E8A" w:rsidP="00323E8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3E8A" w:rsidRPr="001F52F8" w14:paraId="270D5C16" w14:textId="77777777" w:rsidTr="00C35797">
        <w:trPr>
          <w:tblHeader/>
        </w:trPr>
        <w:tc>
          <w:tcPr>
            <w:tcW w:w="3870" w:type="dxa"/>
            <w:vAlign w:val="center"/>
          </w:tcPr>
          <w:p w14:paraId="1926E348" w14:textId="77777777" w:rsidR="00323E8A" w:rsidRPr="00D75ADD" w:rsidRDefault="00323E8A" w:rsidP="00323E8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EA03D9" w14:textId="04F86F0B" w:rsidR="00323E8A" w:rsidRPr="00BD0F49" w:rsidRDefault="00323E8A" w:rsidP="00323E8A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E5BB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0,992</w:t>
            </w:r>
          </w:p>
        </w:tc>
        <w:tc>
          <w:tcPr>
            <w:tcW w:w="236" w:type="dxa"/>
            <w:vAlign w:val="center"/>
          </w:tcPr>
          <w:p w14:paraId="43A24245" w14:textId="77777777" w:rsidR="00323E8A" w:rsidRPr="00BD0F49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531E0" w14:textId="504A0D54" w:rsidR="00323E8A" w:rsidRPr="00C35797" w:rsidRDefault="00323E8A" w:rsidP="00323E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231,189</w:t>
            </w:r>
          </w:p>
        </w:tc>
        <w:tc>
          <w:tcPr>
            <w:tcW w:w="270" w:type="dxa"/>
            <w:vAlign w:val="center"/>
          </w:tcPr>
          <w:p w14:paraId="07E72BEE" w14:textId="77777777" w:rsidR="00323E8A" w:rsidRPr="00BD0F49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CFCDD" w14:textId="654416F8" w:rsidR="00323E8A" w:rsidRPr="00BD0F49" w:rsidRDefault="00B85990" w:rsidP="00323E8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154,959</w:t>
            </w:r>
          </w:p>
        </w:tc>
        <w:tc>
          <w:tcPr>
            <w:tcW w:w="236" w:type="dxa"/>
            <w:vAlign w:val="center"/>
          </w:tcPr>
          <w:p w14:paraId="1DCD74FE" w14:textId="77777777" w:rsidR="00323E8A" w:rsidRPr="00BD0F49" w:rsidRDefault="00323E8A" w:rsidP="00323E8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DEB6B" w14:textId="675ECF1A" w:rsidR="00323E8A" w:rsidRPr="00BD0F49" w:rsidRDefault="00323E8A" w:rsidP="00323E8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211,508</w:t>
            </w:r>
          </w:p>
        </w:tc>
      </w:tr>
    </w:tbl>
    <w:p w14:paraId="76EFA1AF" w14:textId="77777777" w:rsidR="008C363B" w:rsidRDefault="008C363B" w:rsidP="0018632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6ABC3" w14:textId="410BA617" w:rsidR="00AA685E" w:rsidRPr="00EC4287" w:rsidRDefault="0018632A" w:rsidP="0018632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(ข</w:t>
      </w:r>
      <w:r w:rsidRPr="00EC4287">
        <w:rPr>
          <w:rFonts w:asciiTheme="majorBidi" w:hAnsiTheme="majorBidi" w:cstheme="majorBidi"/>
          <w:sz w:val="30"/>
          <w:szCs w:val="30"/>
        </w:rPr>
        <w:t xml:space="preserve">.1.4) </w:t>
      </w:r>
      <w:r w:rsidR="001877B5" w:rsidRPr="00EC428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530DC9B" w14:textId="6250B101" w:rsidR="001877B5" w:rsidRPr="00EC4287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4E813D8" w14:textId="679FED22" w:rsidR="006A2748" w:rsidRPr="00EC4287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64389513"/>
      <w:r w:rsidRPr="00EC428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CC106D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C106D">
        <w:rPr>
          <w:rFonts w:asciiTheme="majorBidi" w:hAnsiTheme="majorBidi" w:cstheme="majorBidi" w:hint="cs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ซึ่งกลุ่มบริษัทและบริษัทพิจารณาว่ามีความเสี่ยงด้านเครดิตต่ำ</w:t>
      </w:r>
    </w:p>
    <w:p w14:paraId="6E1A9D8D" w14:textId="72139052" w:rsidR="00D17B87" w:rsidRPr="00EC4287" w:rsidRDefault="00D1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2411D9FE" w14:textId="08AA9DED" w:rsidR="001C215C" w:rsidRPr="00EC4287" w:rsidRDefault="001C215C" w:rsidP="001C2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E0FB8" w:rsidRPr="00EC428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C4287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C895B42" w14:textId="77777777" w:rsidR="001C215C" w:rsidRPr="00EC4287" w:rsidRDefault="001C215C" w:rsidP="00D045A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4A5988" w14:textId="356060CF" w:rsidR="001C215C" w:rsidRPr="00EC4287" w:rsidRDefault="001C215C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D6EADCE" w14:textId="77777777" w:rsidR="00E94CCE" w:rsidRPr="00EC4287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9CCFE" w14:textId="4D621565" w:rsidR="00E94CCE" w:rsidRPr="00821C81" w:rsidRDefault="00E94CCE" w:rsidP="001C215C">
      <w:p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3" w:name="_Hlk64577201"/>
      <w:r w:rsidRPr="00821C81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21C8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1C81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821C8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1C81">
        <w:rPr>
          <w:rFonts w:asciiTheme="majorBidi" w:hAnsiTheme="majorBidi" w:cstheme="majorBidi"/>
          <w:spacing w:val="-4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bookmarkEnd w:id="3"/>
    </w:p>
    <w:p w14:paraId="6A494A3F" w14:textId="06E3924B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879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75"/>
        <w:gridCol w:w="272"/>
        <w:gridCol w:w="1078"/>
        <w:gridCol w:w="272"/>
        <w:gridCol w:w="988"/>
        <w:gridCol w:w="236"/>
        <w:gridCol w:w="1114"/>
        <w:gridCol w:w="236"/>
        <w:gridCol w:w="1087"/>
      </w:tblGrid>
      <w:tr w:rsidR="00E94CCE" w:rsidRPr="00EC4287" w14:paraId="10504A69" w14:textId="77777777" w:rsidTr="005B1511">
        <w:trPr>
          <w:tblHeader/>
        </w:trPr>
        <w:tc>
          <w:tcPr>
            <w:tcW w:w="2435" w:type="dxa"/>
            <w:hideMark/>
          </w:tcPr>
          <w:p w14:paraId="0676F224" w14:textId="2B71B491" w:rsidR="00E94CCE" w:rsidRPr="00F324AF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8" w:type="dxa"/>
            <w:gridSpan w:val="9"/>
            <w:hideMark/>
          </w:tcPr>
          <w:p w14:paraId="1C33F525" w14:textId="1F8C5DAB" w:rsidR="00E94CCE" w:rsidRPr="00F324AF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94CCE" w:rsidRPr="00EC4287" w14:paraId="0987963B" w14:textId="77777777" w:rsidTr="005B1511">
        <w:trPr>
          <w:tblHeader/>
        </w:trPr>
        <w:tc>
          <w:tcPr>
            <w:tcW w:w="2435" w:type="dxa"/>
            <w:hideMark/>
          </w:tcPr>
          <w:p w14:paraId="734359EF" w14:textId="326B2ADC" w:rsidR="00E94CCE" w:rsidRPr="00F324AF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79DE2413" w14:textId="77777777" w:rsidR="00E94CCE" w:rsidRPr="00F324AF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1AEFA7" w14:textId="77777777" w:rsidR="00E94CCE" w:rsidRPr="00F324AF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1" w:type="dxa"/>
            <w:gridSpan w:val="7"/>
            <w:vAlign w:val="bottom"/>
            <w:hideMark/>
          </w:tcPr>
          <w:p w14:paraId="5668B228" w14:textId="77777777" w:rsidR="00E94CCE" w:rsidRPr="00F324AF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9747D" w:rsidRPr="00EC4287" w14:paraId="34DB3F54" w14:textId="77777777" w:rsidTr="005B1511">
        <w:trPr>
          <w:tblHeader/>
        </w:trPr>
        <w:tc>
          <w:tcPr>
            <w:tcW w:w="2435" w:type="dxa"/>
            <w:vAlign w:val="bottom"/>
            <w:hideMark/>
          </w:tcPr>
          <w:p w14:paraId="319B05EA" w14:textId="1F3C8074" w:rsidR="00B9747D" w:rsidRPr="00F324AF" w:rsidRDefault="00B9747D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5" w:type="dxa"/>
            <w:vAlign w:val="bottom"/>
            <w:hideMark/>
          </w:tcPr>
          <w:p w14:paraId="233EA97E" w14:textId="77777777" w:rsidR="00B9747D" w:rsidRPr="00F324AF" w:rsidRDefault="00B9747D" w:rsidP="00E94CC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5F90531" w14:textId="77777777" w:rsidR="00B9747D" w:rsidRPr="00F324AF" w:rsidRDefault="00B9747D" w:rsidP="00E94CC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D48E80B" w14:textId="77777777" w:rsidR="00B9747D" w:rsidRPr="00F324AF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60FAAD29" w14:textId="77777777" w:rsidR="00B9747D" w:rsidRPr="00F324AF" w:rsidRDefault="00B9747D" w:rsidP="00E94CC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BD1DC75" w14:textId="77777777" w:rsidR="00B9747D" w:rsidRPr="00F324AF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  <w:hideMark/>
          </w:tcPr>
          <w:p w14:paraId="0D0330D3" w14:textId="77777777" w:rsidR="00B9747D" w:rsidRPr="00F324AF" w:rsidRDefault="00B9747D" w:rsidP="00E94CC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E74CA98" w14:textId="77777777" w:rsidR="00B9747D" w:rsidRPr="00F324AF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2C0B1F12" w14:textId="77777777" w:rsidR="00B9747D" w:rsidRPr="00F324AF" w:rsidRDefault="00B9747D" w:rsidP="00E94CC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18D0F0B" w14:textId="48E8F4FB" w:rsidR="00B9747D" w:rsidRPr="00F324AF" w:rsidRDefault="00B9747D" w:rsidP="00E94CC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87136E" w14:textId="77777777" w:rsidR="00B9747D" w:rsidRPr="00F324AF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632245C3" w14:textId="77777777" w:rsidR="00B9747D" w:rsidRPr="00F324AF" w:rsidRDefault="00B9747D" w:rsidP="00A24AD7">
            <w:pPr>
              <w:tabs>
                <w:tab w:val="clear" w:pos="680"/>
                <w:tab w:val="left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94CCE" w:rsidRPr="00EC4287" w14:paraId="4BD3C217" w14:textId="77777777" w:rsidTr="005B1511">
        <w:trPr>
          <w:tblHeader/>
        </w:trPr>
        <w:tc>
          <w:tcPr>
            <w:tcW w:w="2435" w:type="dxa"/>
          </w:tcPr>
          <w:p w14:paraId="5A1957A0" w14:textId="5D7400E6" w:rsidR="00E94CCE" w:rsidRPr="00F324AF" w:rsidRDefault="00E94CCE" w:rsidP="00E94C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8" w:type="dxa"/>
            <w:gridSpan w:val="9"/>
            <w:hideMark/>
          </w:tcPr>
          <w:p w14:paraId="1943745D" w14:textId="10592404" w:rsidR="00E94CCE" w:rsidRPr="00F324AF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E24D6" w:rsidRPr="00F32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32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747D" w:rsidRPr="00EC4287" w14:paraId="40002128" w14:textId="77777777" w:rsidTr="005B1511">
        <w:tc>
          <w:tcPr>
            <w:tcW w:w="2435" w:type="dxa"/>
          </w:tcPr>
          <w:p w14:paraId="67AA1286" w14:textId="05AEA355" w:rsidR="00B9747D" w:rsidRPr="00F324AF" w:rsidRDefault="00B9747D" w:rsidP="00B9747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C6C2B"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58" w:type="dxa"/>
            <w:gridSpan w:val="9"/>
          </w:tcPr>
          <w:p w14:paraId="0295984B" w14:textId="77777777" w:rsidR="00B9747D" w:rsidRPr="00F324AF" w:rsidRDefault="00B9747D" w:rsidP="00B9747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1C81" w:rsidRPr="00EC4287" w14:paraId="26596F54" w14:textId="77777777" w:rsidTr="0053542A">
        <w:tc>
          <w:tcPr>
            <w:tcW w:w="3510" w:type="dxa"/>
            <w:gridSpan w:val="2"/>
            <w:hideMark/>
          </w:tcPr>
          <w:p w14:paraId="7A3AED05" w14:textId="012669A5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41A3D9EB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BE503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5BD795D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50E58D05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FE76A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3D84E2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1F8E7E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E9E9F7D" w14:textId="77777777" w:rsidR="00821C81" w:rsidRPr="00F324AF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47D" w:rsidRPr="00EC4287" w14:paraId="0F40DB13" w14:textId="77777777" w:rsidTr="005B1511">
        <w:tc>
          <w:tcPr>
            <w:tcW w:w="2435" w:type="dxa"/>
            <w:hideMark/>
          </w:tcPr>
          <w:p w14:paraId="6EFB21E8" w14:textId="77777777" w:rsidR="00B9747D" w:rsidRPr="00F324A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</w:tcPr>
          <w:p w14:paraId="3350BC3D" w14:textId="1442A3FB" w:rsidR="00B9747D" w:rsidRPr="00F324AF" w:rsidRDefault="006B0DA1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21,510</w:t>
            </w:r>
          </w:p>
        </w:tc>
        <w:tc>
          <w:tcPr>
            <w:tcW w:w="272" w:type="dxa"/>
          </w:tcPr>
          <w:p w14:paraId="3B524CD9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5AEEC2" w14:textId="5A9EE4BD" w:rsidR="00B9747D" w:rsidRPr="00F324AF" w:rsidRDefault="006B0DA1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21,510</w:t>
            </w:r>
          </w:p>
        </w:tc>
        <w:tc>
          <w:tcPr>
            <w:tcW w:w="272" w:type="dxa"/>
          </w:tcPr>
          <w:p w14:paraId="3E865EB8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3EC954E" w14:textId="1CBA072C" w:rsidR="00B9747D" w:rsidRPr="00F324AF" w:rsidRDefault="006B0DA1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28B0B8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106573" w14:textId="27B1D4AA" w:rsidR="00B9747D" w:rsidRPr="00F324AF" w:rsidRDefault="006B0DA1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0C81E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1DCD0BF" w14:textId="77192643" w:rsidR="00B9747D" w:rsidRPr="00F324AF" w:rsidRDefault="006B0DA1" w:rsidP="00B9747D">
            <w:pPr>
              <w:tabs>
                <w:tab w:val="clear" w:pos="680"/>
                <w:tab w:val="left" w:pos="6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21,510</w:t>
            </w:r>
          </w:p>
        </w:tc>
      </w:tr>
      <w:tr w:rsidR="00B9747D" w:rsidRPr="00EC4287" w14:paraId="71FED7B0" w14:textId="77777777" w:rsidTr="005B1511">
        <w:tc>
          <w:tcPr>
            <w:tcW w:w="2435" w:type="dxa"/>
            <w:hideMark/>
          </w:tcPr>
          <w:p w14:paraId="53E9033F" w14:textId="77777777" w:rsidR="00B9747D" w:rsidRPr="00311DF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</w:tcPr>
          <w:p w14:paraId="2D2E621A" w14:textId="5ABEE855" w:rsidR="00B9747D" w:rsidRPr="00311DFF" w:rsidRDefault="008C503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  <w:tc>
          <w:tcPr>
            <w:tcW w:w="272" w:type="dxa"/>
          </w:tcPr>
          <w:p w14:paraId="67764D98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8BAB5E" w14:textId="4F67E42B" w:rsidR="00B9747D" w:rsidRPr="00311DFF" w:rsidRDefault="008C503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204,402</w:t>
            </w:r>
          </w:p>
        </w:tc>
        <w:tc>
          <w:tcPr>
            <w:tcW w:w="272" w:type="dxa"/>
          </w:tcPr>
          <w:p w14:paraId="493A053F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1E82265" w14:textId="42F765E6" w:rsidR="00B9747D" w:rsidRPr="00311DFF" w:rsidRDefault="00371A3B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17C54BB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CB742F" w14:textId="7ED08A15" w:rsidR="00B9747D" w:rsidRPr="00311DFF" w:rsidRDefault="00371A3B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34F847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BDDAB3C" w14:textId="25815ED0" w:rsidR="00B9747D" w:rsidRPr="00311DFF" w:rsidRDefault="008C503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204,402</w:t>
            </w:r>
          </w:p>
        </w:tc>
      </w:tr>
      <w:tr w:rsidR="00B9747D" w:rsidRPr="00EC4287" w14:paraId="2DA6F4AF" w14:textId="77777777" w:rsidTr="005B1511">
        <w:tc>
          <w:tcPr>
            <w:tcW w:w="2435" w:type="dxa"/>
            <w:hideMark/>
          </w:tcPr>
          <w:p w14:paraId="105D65E3" w14:textId="52685393" w:rsidR="00B9747D" w:rsidRPr="00311DF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A674A" w14:textId="7231884C" w:rsidR="00B9747D" w:rsidRPr="00311DF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44,395</w:t>
            </w:r>
          </w:p>
        </w:tc>
        <w:tc>
          <w:tcPr>
            <w:tcW w:w="272" w:type="dxa"/>
          </w:tcPr>
          <w:p w14:paraId="11F97A12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C581" w14:textId="56B6A2FC" w:rsidR="00B9747D" w:rsidRPr="00311DF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25,458</w:t>
            </w:r>
          </w:p>
        </w:tc>
        <w:tc>
          <w:tcPr>
            <w:tcW w:w="272" w:type="dxa"/>
          </w:tcPr>
          <w:p w14:paraId="0CC1ABDA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7055" w14:textId="78868863" w:rsidR="00B9747D" w:rsidRPr="00311DF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17,801</w:t>
            </w:r>
          </w:p>
        </w:tc>
        <w:tc>
          <w:tcPr>
            <w:tcW w:w="236" w:type="dxa"/>
          </w:tcPr>
          <w:p w14:paraId="48E4582D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79461" w14:textId="289E884B" w:rsidR="00B9747D" w:rsidRPr="00311DF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1,676</w:t>
            </w:r>
          </w:p>
        </w:tc>
        <w:tc>
          <w:tcPr>
            <w:tcW w:w="236" w:type="dxa"/>
          </w:tcPr>
          <w:p w14:paraId="52A44BDE" w14:textId="77777777" w:rsidR="00B9747D" w:rsidRPr="00311DF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04656" w14:textId="0C781AA4" w:rsidR="00B9747D" w:rsidRPr="00311DF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DFF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</w:tr>
      <w:tr w:rsidR="00B9747D" w:rsidRPr="00EC4287" w14:paraId="42DEDE6F" w14:textId="77777777" w:rsidTr="005B1511">
        <w:tc>
          <w:tcPr>
            <w:tcW w:w="2435" w:type="dxa"/>
          </w:tcPr>
          <w:p w14:paraId="7905B430" w14:textId="77777777" w:rsidR="00B9747D" w:rsidRPr="00F324A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E94BD" w14:textId="413258C5" w:rsidR="00B9747D" w:rsidRPr="00F324A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BB2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8,905</w:t>
            </w:r>
          </w:p>
        </w:tc>
        <w:tc>
          <w:tcPr>
            <w:tcW w:w="272" w:type="dxa"/>
          </w:tcPr>
          <w:p w14:paraId="77FD07E0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407E6" w14:textId="58016BA2" w:rsidR="00B9747D" w:rsidRPr="00F324A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B2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51,370</w:t>
            </w:r>
          </w:p>
        </w:tc>
        <w:tc>
          <w:tcPr>
            <w:tcW w:w="272" w:type="dxa"/>
          </w:tcPr>
          <w:p w14:paraId="1E4FCF35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CF71F" w14:textId="4A0C5D71" w:rsidR="00B9747D" w:rsidRPr="00F324A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17,801</w:t>
            </w:r>
          </w:p>
        </w:tc>
        <w:tc>
          <w:tcPr>
            <w:tcW w:w="236" w:type="dxa"/>
          </w:tcPr>
          <w:p w14:paraId="30315C6B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34DF5" w14:textId="26166BED" w:rsidR="00B9747D" w:rsidRPr="00F324A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1,676</w:t>
            </w:r>
          </w:p>
        </w:tc>
        <w:tc>
          <w:tcPr>
            <w:tcW w:w="236" w:type="dxa"/>
          </w:tcPr>
          <w:p w14:paraId="29C2AF15" w14:textId="77777777" w:rsidR="00B9747D" w:rsidRPr="00F324A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A6198" w14:textId="07D9FD94" w:rsidR="00B9747D" w:rsidRPr="00F324AF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B23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70,847</w:t>
            </w:r>
          </w:p>
        </w:tc>
      </w:tr>
      <w:tr w:rsidR="005B1511" w:rsidRPr="00EC4287" w14:paraId="348BE8D7" w14:textId="77777777" w:rsidTr="005B1511">
        <w:tc>
          <w:tcPr>
            <w:tcW w:w="2435" w:type="dxa"/>
          </w:tcPr>
          <w:p w14:paraId="6F87A0D7" w14:textId="3D69E8D7" w:rsidR="005B1511" w:rsidRPr="00F324AF" w:rsidRDefault="005B1511" w:rsidP="005B151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C6C2B"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1325B15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3DCFB96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FAC83DC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84B44A5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A9550D9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B65AE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0889DAE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5CB0A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31B2CA1" w14:textId="77777777" w:rsidR="005B1511" w:rsidRPr="00F324AF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1C81" w:rsidRPr="00EC4287" w14:paraId="13E974B4" w14:textId="77777777" w:rsidTr="00E56BD1">
        <w:tc>
          <w:tcPr>
            <w:tcW w:w="3510" w:type="dxa"/>
            <w:gridSpan w:val="2"/>
          </w:tcPr>
          <w:p w14:paraId="537B1D85" w14:textId="03D2477F" w:rsidR="00821C81" w:rsidRPr="00F324AF" w:rsidRDefault="00821C81" w:rsidP="00821C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32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3528543A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673417E6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85C2CC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2A8EE9B2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A8267C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18D92E34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E3B7C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56A85C4A" w14:textId="77777777" w:rsidR="00821C81" w:rsidRPr="00F324AF" w:rsidRDefault="00821C8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6C2B" w:rsidRPr="00EC4287" w14:paraId="7ED155B0" w14:textId="77777777" w:rsidTr="005B1511">
        <w:tc>
          <w:tcPr>
            <w:tcW w:w="2435" w:type="dxa"/>
          </w:tcPr>
          <w:p w14:paraId="1A165FF4" w14:textId="28AE482A" w:rsidR="00EC6C2B" w:rsidRPr="00F324AF" w:rsidRDefault="00EC6C2B" w:rsidP="00EC6C2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324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676BD7D3" w14:textId="57CBD5D8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13,232</w:t>
            </w:r>
          </w:p>
        </w:tc>
        <w:tc>
          <w:tcPr>
            <w:tcW w:w="272" w:type="dxa"/>
          </w:tcPr>
          <w:p w14:paraId="2F439EBB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502D470C" w14:textId="09EFDD0B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13,232</w:t>
            </w:r>
          </w:p>
        </w:tc>
        <w:tc>
          <w:tcPr>
            <w:tcW w:w="272" w:type="dxa"/>
          </w:tcPr>
          <w:p w14:paraId="740B6C66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54A8B79" w14:textId="57CC44D5" w:rsidR="00EC6C2B" w:rsidRPr="00F324AF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D59C10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68D0FC6F" w14:textId="1D1A3DC1" w:rsidR="00EC6C2B" w:rsidRPr="00F324AF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711A5F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0BC77B49" w14:textId="64BE00A9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13,232</w:t>
            </w:r>
          </w:p>
        </w:tc>
      </w:tr>
      <w:tr w:rsidR="00EC6C2B" w:rsidRPr="00EC4287" w14:paraId="5E8CB81C" w14:textId="77777777" w:rsidTr="005B1511">
        <w:tc>
          <w:tcPr>
            <w:tcW w:w="2435" w:type="dxa"/>
          </w:tcPr>
          <w:p w14:paraId="75470C77" w14:textId="068DB077" w:rsidR="00EC6C2B" w:rsidRPr="00F324AF" w:rsidRDefault="00EC6C2B" w:rsidP="00EC6C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41B6352E" w14:textId="04B5C71B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188,801</w:t>
            </w:r>
          </w:p>
        </w:tc>
        <w:tc>
          <w:tcPr>
            <w:tcW w:w="272" w:type="dxa"/>
          </w:tcPr>
          <w:p w14:paraId="0622FA9C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06F4DE6F" w14:textId="4DBDD216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191,172</w:t>
            </w:r>
          </w:p>
        </w:tc>
        <w:tc>
          <w:tcPr>
            <w:tcW w:w="272" w:type="dxa"/>
          </w:tcPr>
          <w:p w14:paraId="7B05FECB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300CB3F9" w14:textId="3151536A" w:rsidR="00EC6C2B" w:rsidRPr="00F324AF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61259B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13EC9676" w14:textId="6751AD7C" w:rsidR="00EC6C2B" w:rsidRPr="00F324AF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54D6C0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FBF7232" w14:textId="24A41DA1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191,172</w:t>
            </w:r>
          </w:p>
        </w:tc>
      </w:tr>
      <w:tr w:rsidR="00EC6C2B" w:rsidRPr="00EC4287" w14:paraId="7A89B19F" w14:textId="77777777" w:rsidTr="005B1511">
        <w:tc>
          <w:tcPr>
            <w:tcW w:w="2435" w:type="dxa"/>
          </w:tcPr>
          <w:p w14:paraId="0C459003" w14:textId="04B7683A" w:rsidR="00EC6C2B" w:rsidRPr="00F324AF" w:rsidRDefault="00EC6C2B" w:rsidP="00EC6C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63B2791D" w14:textId="056984E2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78,687</w:t>
            </w:r>
          </w:p>
        </w:tc>
        <w:tc>
          <w:tcPr>
            <w:tcW w:w="272" w:type="dxa"/>
          </w:tcPr>
          <w:p w14:paraId="50DD3CF2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5277DE4A" w14:textId="053CA353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31,528</w:t>
            </w:r>
          </w:p>
        </w:tc>
        <w:tc>
          <w:tcPr>
            <w:tcW w:w="272" w:type="dxa"/>
          </w:tcPr>
          <w:p w14:paraId="5B979692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61784923" w14:textId="2A88B9E3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32,943</w:t>
            </w:r>
          </w:p>
        </w:tc>
        <w:tc>
          <w:tcPr>
            <w:tcW w:w="236" w:type="dxa"/>
          </w:tcPr>
          <w:p w14:paraId="5E9AA558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6DC614CE" w14:textId="4D353DAF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14,216</w:t>
            </w:r>
          </w:p>
        </w:tc>
        <w:tc>
          <w:tcPr>
            <w:tcW w:w="236" w:type="dxa"/>
          </w:tcPr>
          <w:p w14:paraId="63191BFE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0C0D6FE1" w14:textId="33EB2C35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sz w:val="30"/>
                <w:szCs w:val="30"/>
              </w:rPr>
              <w:t>78,687</w:t>
            </w:r>
          </w:p>
        </w:tc>
      </w:tr>
      <w:tr w:rsidR="00EC6C2B" w:rsidRPr="00EC4287" w14:paraId="04C3DBEE" w14:textId="77777777" w:rsidTr="005B1511">
        <w:tc>
          <w:tcPr>
            <w:tcW w:w="2435" w:type="dxa"/>
          </w:tcPr>
          <w:p w14:paraId="61382691" w14:textId="29B421BE" w:rsidR="00EC6C2B" w:rsidRPr="00F324AF" w:rsidRDefault="00EC6C2B" w:rsidP="00EC6C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C62AA" w14:textId="3EC216D0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280,720</w:t>
            </w:r>
          </w:p>
        </w:tc>
        <w:tc>
          <w:tcPr>
            <w:tcW w:w="272" w:type="dxa"/>
          </w:tcPr>
          <w:p w14:paraId="3BD1F35E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22E4D" w14:textId="7E736CD6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235,932</w:t>
            </w:r>
          </w:p>
        </w:tc>
        <w:tc>
          <w:tcPr>
            <w:tcW w:w="272" w:type="dxa"/>
          </w:tcPr>
          <w:p w14:paraId="3766E896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58735" w14:textId="3C640641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32,943</w:t>
            </w:r>
          </w:p>
        </w:tc>
        <w:tc>
          <w:tcPr>
            <w:tcW w:w="236" w:type="dxa"/>
          </w:tcPr>
          <w:p w14:paraId="4350AA7C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933AA" w14:textId="07AB7C39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14,216</w:t>
            </w:r>
          </w:p>
        </w:tc>
        <w:tc>
          <w:tcPr>
            <w:tcW w:w="236" w:type="dxa"/>
          </w:tcPr>
          <w:p w14:paraId="5E2FB85A" w14:textId="77777777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E1BF8" w14:textId="3FAB022A" w:rsidR="00EC6C2B" w:rsidRPr="00F324AF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283,091</w:t>
            </w:r>
          </w:p>
        </w:tc>
      </w:tr>
    </w:tbl>
    <w:p w14:paraId="3C1D9F9C" w14:textId="252ACB25" w:rsidR="00B9747D" w:rsidRDefault="00B9747D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C01584" w14:textId="6506694E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02B505" w14:textId="7CE758EE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4B93AD" w14:textId="386D3F5F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24EC16" w14:textId="6D81FA41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6A8FE4" w14:textId="491EF678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E22EDD" w14:textId="572CA2E2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71A6B2" w14:textId="77777777" w:rsidR="00EC277C" w:rsidRDefault="00EC277C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79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75"/>
        <w:gridCol w:w="272"/>
        <w:gridCol w:w="1078"/>
        <w:gridCol w:w="272"/>
        <w:gridCol w:w="988"/>
        <w:gridCol w:w="236"/>
        <w:gridCol w:w="1114"/>
        <w:gridCol w:w="236"/>
        <w:gridCol w:w="1087"/>
      </w:tblGrid>
      <w:tr w:rsidR="00B9747D" w:rsidRPr="00EC4287" w14:paraId="59DB0F3B" w14:textId="77777777" w:rsidTr="00C87611">
        <w:trPr>
          <w:tblHeader/>
        </w:trPr>
        <w:tc>
          <w:tcPr>
            <w:tcW w:w="2435" w:type="dxa"/>
            <w:hideMark/>
          </w:tcPr>
          <w:p w14:paraId="75FDED2F" w14:textId="77777777" w:rsidR="00B9747D" w:rsidRPr="00BF69D1" w:rsidRDefault="00B9747D" w:rsidP="00B974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8" w:type="dxa"/>
            <w:gridSpan w:val="9"/>
            <w:hideMark/>
          </w:tcPr>
          <w:p w14:paraId="298120FB" w14:textId="615095E3" w:rsidR="00B9747D" w:rsidRPr="00BF69D1" w:rsidRDefault="00B9747D" w:rsidP="00B97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9747D" w:rsidRPr="00EC4287" w14:paraId="34A17F4A" w14:textId="77777777" w:rsidTr="00C87611">
        <w:trPr>
          <w:tblHeader/>
        </w:trPr>
        <w:tc>
          <w:tcPr>
            <w:tcW w:w="2435" w:type="dxa"/>
            <w:hideMark/>
          </w:tcPr>
          <w:p w14:paraId="43E4204D" w14:textId="77777777" w:rsidR="00B9747D" w:rsidRPr="00BF69D1" w:rsidRDefault="00B9747D" w:rsidP="00C876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B809F5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C62C9A2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1" w:type="dxa"/>
            <w:gridSpan w:val="7"/>
            <w:vAlign w:val="bottom"/>
            <w:hideMark/>
          </w:tcPr>
          <w:p w14:paraId="64DE0638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9747D" w:rsidRPr="00EC4287" w14:paraId="68C57BDB" w14:textId="77777777" w:rsidTr="00C87611">
        <w:trPr>
          <w:tblHeader/>
        </w:trPr>
        <w:tc>
          <w:tcPr>
            <w:tcW w:w="2435" w:type="dxa"/>
            <w:vAlign w:val="bottom"/>
            <w:hideMark/>
          </w:tcPr>
          <w:p w14:paraId="329D17C5" w14:textId="77777777" w:rsidR="00B9747D" w:rsidRPr="00BF69D1" w:rsidRDefault="00B9747D" w:rsidP="00C876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5" w:type="dxa"/>
            <w:vAlign w:val="bottom"/>
            <w:hideMark/>
          </w:tcPr>
          <w:p w14:paraId="4FA5AAE5" w14:textId="77777777" w:rsidR="00B9747D" w:rsidRPr="00BF69D1" w:rsidRDefault="00B9747D" w:rsidP="00C876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199F43A" w14:textId="77777777" w:rsidR="00B9747D" w:rsidRPr="00BF69D1" w:rsidRDefault="00B9747D" w:rsidP="00C876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A3B112A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370E45A9" w14:textId="77777777" w:rsidR="00B9747D" w:rsidRPr="00BF69D1" w:rsidRDefault="00B9747D" w:rsidP="00C876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933039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  <w:hideMark/>
          </w:tcPr>
          <w:p w14:paraId="5EADCDA7" w14:textId="77777777" w:rsidR="00B9747D" w:rsidRPr="00BF69D1" w:rsidRDefault="00B9747D" w:rsidP="00C8761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CB75C6E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3161BCDB" w14:textId="77777777" w:rsidR="00B9747D" w:rsidRPr="00BF69D1" w:rsidRDefault="00B9747D" w:rsidP="00C876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D96EFAF" w14:textId="77777777" w:rsidR="00B9747D" w:rsidRPr="00BF69D1" w:rsidRDefault="00B9747D" w:rsidP="00C876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275C30B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2AC87F39" w14:textId="77777777" w:rsidR="00B9747D" w:rsidRPr="00BF69D1" w:rsidRDefault="00B9747D" w:rsidP="00C87611">
            <w:pPr>
              <w:tabs>
                <w:tab w:val="clear" w:pos="680"/>
                <w:tab w:val="left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9747D" w:rsidRPr="00EC4287" w14:paraId="79D161C6" w14:textId="77777777" w:rsidTr="00C87611">
        <w:trPr>
          <w:tblHeader/>
        </w:trPr>
        <w:tc>
          <w:tcPr>
            <w:tcW w:w="2435" w:type="dxa"/>
          </w:tcPr>
          <w:p w14:paraId="7B2D6BB4" w14:textId="055694D7" w:rsidR="00B9747D" w:rsidRPr="00BF69D1" w:rsidRDefault="00B9747D" w:rsidP="00C876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8" w:type="dxa"/>
            <w:gridSpan w:val="9"/>
            <w:hideMark/>
          </w:tcPr>
          <w:p w14:paraId="1889CEDB" w14:textId="77777777" w:rsidR="00B9747D" w:rsidRPr="00BF69D1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69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47D" w:rsidRPr="00EC4287" w14:paraId="1E1CBEBA" w14:textId="77777777" w:rsidTr="00C87611">
        <w:trPr>
          <w:tblHeader/>
        </w:trPr>
        <w:tc>
          <w:tcPr>
            <w:tcW w:w="2435" w:type="dxa"/>
          </w:tcPr>
          <w:p w14:paraId="67C72B60" w14:textId="3326EE78" w:rsidR="00B9747D" w:rsidRPr="00BF69D1" w:rsidRDefault="00B9747D" w:rsidP="00B9747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C6C2B"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58" w:type="dxa"/>
            <w:gridSpan w:val="9"/>
          </w:tcPr>
          <w:p w14:paraId="5ED7F69D" w14:textId="77777777" w:rsidR="00B9747D" w:rsidRPr="00BF69D1" w:rsidRDefault="00B9747D" w:rsidP="00B9747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1C81" w:rsidRPr="00EC4287" w14:paraId="329E6335" w14:textId="77777777" w:rsidTr="00EC7790">
        <w:tc>
          <w:tcPr>
            <w:tcW w:w="3510" w:type="dxa"/>
            <w:gridSpan w:val="2"/>
            <w:hideMark/>
          </w:tcPr>
          <w:p w14:paraId="68E2E619" w14:textId="14B7F42D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63A23D19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0ED720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5FC7CE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6B811A3A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80E97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B4A9DF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E5A2E2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AA68DE6" w14:textId="77777777" w:rsidR="00821C81" w:rsidRPr="00BF69D1" w:rsidRDefault="00821C81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47D" w:rsidRPr="00EC4287" w14:paraId="68258319" w14:textId="77777777" w:rsidTr="00C87611">
        <w:tc>
          <w:tcPr>
            <w:tcW w:w="2435" w:type="dxa"/>
            <w:hideMark/>
          </w:tcPr>
          <w:p w14:paraId="0150BA01" w14:textId="77777777" w:rsidR="00B9747D" w:rsidRPr="00BF69D1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</w:tcPr>
          <w:p w14:paraId="10FC725C" w14:textId="0BED995A" w:rsidR="00B9747D" w:rsidRPr="00BF69D1" w:rsidRDefault="006B0DA1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14,582</w:t>
            </w:r>
          </w:p>
        </w:tc>
        <w:tc>
          <w:tcPr>
            <w:tcW w:w="272" w:type="dxa"/>
          </w:tcPr>
          <w:p w14:paraId="3FBBFD87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F9FBAC" w14:textId="2DBC886B" w:rsidR="00B9747D" w:rsidRPr="00BF69D1" w:rsidRDefault="006B0DA1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14,582</w:t>
            </w:r>
          </w:p>
        </w:tc>
        <w:tc>
          <w:tcPr>
            <w:tcW w:w="272" w:type="dxa"/>
          </w:tcPr>
          <w:p w14:paraId="7638CC8C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C0C199B" w14:textId="3F5CF5E0" w:rsidR="00B9747D" w:rsidRPr="00BF69D1" w:rsidRDefault="006B0DA1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F4E29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A668AA" w14:textId="6B3730ED" w:rsidR="00B9747D" w:rsidRPr="00BF69D1" w:rsidRDefault="006B0DA1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A1FA4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06CC746" w14:textId="21378D5F" w:rsidR="00B9747D" w:rsidRPr="00BF69D1" w:rsidRDefault="006B0DA1" w:rsidP="00B9747D">
            <w:pPr>
              <w:tabs>
                <w:tab w:val="clear" w:pos="680"/>
                <w:tab w:val="left" w:pos="6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14,582</w:t>
            </w:r>
          </w:p>
        </w:tc>
      </w:tr>
      <w:tr w:rsidR="00B9747D" w:rsidRPr="00EC4287" w14:paraId="482FF05C" w14:textId="77777777" w:rsidTr="00C87611">
        <w:tc>
          <w:tcPr>
            <w:tcW w:w="2435" w:type="dxa"/>
            <w:hideMark/>
          </w:tcPr>
          <w:p w14:paraId="0223388B" w14:textId="77777777" w:rsidR="00B9747D" w:rsidRPr="00BF69D1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</w:tcPr>
          <w:p w14:paraId="1C3CDF00" w14:textId="6F1C36AA" w:rsidR="00B9747D" w:rsidRPr="00BF69D1" w:rsidRDefault="008C503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  <w:tc>
          <w:tcPr>
            <w:tcW w:w="272" w:type="dxa"/>
          </w:tcPr>
          <w:p w14:paraId="6643C6CF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2EF2CD" w14:textId="6561831B" w:rsidR="00B9747D" w:rsidRPr="00BF69D1" w:rsidRDefault="008C503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115,794</w:t>
            </w:r>
          </w:p>
        </w:tc>
        <w:tc>
          <w:tcPr>
            <w:tcW w:w="272" w:type="dxa"/>
          </w:tcPr>
          <w:p w14:paraId="11258921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80A649E" w14:textId="4366882D" w:rsidR="00B9747D" w:rsidRPr="00BF69D1" w:rsidRDefault="00371A3B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1C2F2FD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F0BBD6" w14:textId="22563CF5" w:rsidR="00B9747D" w:rsidRPr="00BF69D1" w:rsidRDefault="00371A3B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462D82F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F0C5BF0" w14:textId="5E011A8B" w:rsidR="00B9747D" w:rsidRPr="00BF69D1" w:rsidRDefault="008C503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115,794</w:t>
            </w:r>
          </w:p>
        </w:tc>
      </w:tr>
      <w:tr w:rsidR="00B9747D" w:rsidRPr="00EC4287" w14:paraId="48C84167" w14:textId="77777777" w:rsidTr="00C87611">
        <w:tc>
          <w:tcPr>
            <w:tcW w:w="2435" w:type="dxa"/>
            <w:hideMark/>
          </w:tcPr>
          <w:p w14:paraId="7224E218" w14:textId="77777777" w:rsidR="00B9747D" w:rsidRPr="00BF69D1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2A969" w14:textId="7600935F" w:rsidR="00B9747D" w:rsidRPr="00BF69D1" w:rsidRDefault="002F7532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  <w:tc>
          <w:tcPr>
            <w:tcW w:w="272" w:type="dxa"/>
          </w:tcPr>
          <w:p w14:paraId="5D29C9D4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0BC0F" w14:textId="375A7E6E" w:rsidR="00B9747D" w:rsidRPr="00BF69D1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27,896</w:t>
            </w:r>
          </w:p>
        </w:tc>
        <w:tc>
          <w:tcPr>
            <w:tcW w:w="272" w:type="dxa"/>
          </w:tcPr>
          <w:p w14:paraId="13AB5076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A7D82" w14:textId="4B281486" w:rsidR="00B9747D" w:rsidRPr="00BF69D1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19,816</w:t>
            </w:r>
          </w:p>
        </w:tc>
        <w:tc>
          <w:tcPr>
            <w:tcW w:w="236" w:type="dxa"/>
          </w:tcPr>
          <w:p w14:paraId="14EDB860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6EDAC" w14:textId="01865E4C" w:rsidR="00B9747D" w:rsidRPr="00BF69D1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6,536</w:t>
            </w:r>
          </w:p>
        </w:tc>
        <w:tc>
          <w:tcPr>
            <w:tcW w:w="236" w:type="dxa"/>
          </w:tcPr>
          <w:p w14:paraId="3098E588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A6A98" w14:textId="5D7116FD" w:rsidR="00B9747D" w:rsidRPr="00BF69D1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</w:tr>
      <w:tr w:rsidR="00B9747D" w:rsidRPr="00EC4287" w14:paraId="21C5F72A" w14:textId="77777777" w:rsidTr="00C87611">
        <w:tc>
          <w:tcPr>
            <w:tcW w:w="2435" w:type="dxa"/>
          </w:tcPr>
          <w:p w14:paraId="4581F3BE" w14:textId="77777777" w:rsidR="00B9747D" w:rsidRPr="00BF69D1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0AC5F" w14:textId="3FF81D2D" w:rsidR="00B9747D" w:rsidRPr="00BF69D1" w:rsidRDefault="00BB2304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183,830</w:t>
            </w:r>
          </w:p>
        </w:tc>
        <w:tc>
          <w:tcPr>
            <w:tcW w:w="272" w:type="dxa"/>
          </w:tcPr>
          <w:p w14:paraId="6E918503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8AF63" w14:textId="2F95256C" w:rsidR="00B9747D" w:rsidRPr="00BF69D1" w:rsidRDefault="002F7532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20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20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2" w:type="dxa"/>
          </w:tcPr>
          <w:p w14:paraId="655D46FF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9A344" w14:textId="4F0E448D" w:rsidR="00B9747D" w:rsidRPr="00BF69D1" w:rsidRDefault="002F7532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EA20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4379407E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C04FB" w14:textId="53FD2318" w:rsidR="00B9747D" w:rsidRPr="00BF69D1" w:rsidRDefault="002F7532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</w:t>
            </w:r>
            <w:r w:rsidR="00EA20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6B47D78A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4B87A" w14:textId="4FE43410" w:rsidR="00B9747D" w:rsidRPr="00BF69D1" w:rsidRDefault="00EA2038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184,624</w:t>
            </w:r>
          </w:p>
        </w:tc>
      </w:tr>
      <w:tr w:rsidR="00B9747D" w:rsidRPr="00EC4287" w14:paraId="69CC07DD" w14:textId="77777777" w:rsidTr="00C87611">
        <w:tc>
          <w:tcPr>
            <w:tcW w:w="2435" w:type="dxa"/>
          </w:tcPr>
          <w:p w14:paraId="42A7CDBD" w14:textId="77777777" w:rsidR="00B9747D" w:rsidRPr="00BF69D1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3A8CB070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599E4A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031A626A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63E34B5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3B78C013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6D6BDA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5ACF4098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DDC1C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4F2216A8" w14:textId="77777777" w:rsidR="00B9747D" w:rsidRPr="00BF69D1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47D" w:rsidRPr="00EC4287" w14:paraId="6DB2D945" w14:textId="77777777" w:rsidTr="00C87611">
        <w:tc>
          <w:tcPr>
            <w:tcW w:w="2435" w:type="dxa"/>
          </w:tcPr>
          <w:p w14:paraId="5356AB82" w14:textId="0749E8C8" w:rsidR="00B9747D" w:rsidRPr="00BF69D1" w:rsidRDefault="00B9747D" w:rsidP="00B9747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C6C2B"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EFE8E97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6B11411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25BA885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15CAFB6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BCDB834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0699F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C80E496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E1095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75EDF8C" w14:textId="77777777" w:rsidR="00B9747D" w:rsidRPr="00BF69D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1C81" w:rsidRPr="00EC4287" w14:paraId="17112148" w14:textId="77777777" w:rsidTr="00135C43">
        <w:tc>
          <w:tcPr>
            <w:tcW w:w="3510" w:type="dxa"/>
            <w:gridSpan w:val="2"/>
          </w:tcPr>
          <w:p w14:paraId="79D2BF31" w14:textId="4C9877CD" w:rsidR="00821C81" w:rsidRPr="00BF69D1" w:rsidRDefault="00821C81" w:rsidP="00821C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F69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24FDBE3A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35778D04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669930B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5B3AD680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43CD9B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73339CBB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0A1A7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7F1656E9" w14:textId="77777777" w:rsidR="00821C81" w:rsidRPr="00BF69D1" w:rsidRDefault="00821C8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6C2B" w:rsidRPr="00EC4287" w14:paraId="104EA2AF" w14:textId="77777777" w:rsidTr="00C87611">
        <w:tc>
          <w:tcPr>
            <w:tcW w:w="2435" w:type="dxa"/>
          </w:tcPr>
          <w:p w14:paraId="07368BB8" w14:textId="77777777" w:rsidR="00EC6C2B" w:rsidRPr="00BF69D1" w:rsidRDefault="00EC6C2B" w:rsidP="00EC6C2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F69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529ACD09" w14:textId="36555974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13,265</w:t>
            </w:r>
          </w:p>
        </w:tc>
        <w:tc>
          <w:tcPr>
            <w:tcW w:w="272" w:type="dxa"/>
          </w:tcPr>
          <w:p w14:paraId="17B8BF25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25899EFF" w14:textId="03CA68D1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13,265</w:t>
            </w:r>
          </w:p>
        </w:tc>
        <w:tc>
          <w:tcPr>
            <w:tcW w:w="272" w:type="dxa"/>
          </w:tcPr>
          <w:p w14:paraId="2BA56B17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040A0BA7" w14:textId="050A08E5" w:rsidR="00EC6C2B" w:rsidRPr="00BF69D1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6DC549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5E363D29" w14:textId="48E36194" w:rsidR="00EC6C2B" w:rsidRPr="00BF69D1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D53E36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4CC0822C" w14:textId="247E63CA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13,265</w:t>
            </w:r>
          </w:p>
        </w:tc>
      </w:tr>
      <w:tr w:rsidR="00EC6C2B" w:rsidRPr="00EC4287" w14:paraId="2ECF3347" w14:textId="77777777" w:rsidTr="00C87611">
        <w:tc>
          <w:tcPr>
            <w:tcW w:w="2435" w:type="dxa"/>
          </w:tcPr>
          <w:p w14:paraId="0DAF04E9" w14:textId="0E87005A" w:rsidR="00EC6C2B" w:rsidRPr="00BF69D1" w:rsidRDefault="00EC6C2B" w:rsidP="00EC6C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0E5C1A37" w14:textId="3133F6D5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78,000</w:t>
            </w:r>
          </w:p>
        </w:tc>
        <w:tc>
          <w:tcPr>
            <w:tcW w:w="272" w:type="dxa"/>
          </w:tcPr>
          <w:p w14:paraId="7E6672F6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3B555668" w14:textId="25D3461B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78,393</w:t>
            </w:r>
          </w:p>
        </w:tc>
        <w:tc>
          <w:tcPr>
            <w:tcW w:w="272" w:type="dxa"/>
          </w:tcPr>
          <w:p w14:paraId="53E0A42E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6C074EBA" w14:textId="58D9E45B" w:rsidR="00EC6C2B" w:rsidRPr="00BF69D1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4237D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6FB25E3B" w14:textId="2127FC00" w:rsidR="00EC6C2B" w:rsidRPr="00BF69D1" w:rsidRDefault="00EC6C2B" w:rsidP="00EC6C2B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D5E5F6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30E3D0D4" w14:textId="66D54DEA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78,393</w:t>
            </w:r>
          </w:p>
        </w:tc>
      </w:tr>
      <w:tr w:rsidR="00EC6C2B" w:rsidRPr="00EC4287" w14:paraId="1461A4E1" w14:textId="77777777" w:rsidTr="00C87611">
        <w:tc>
          <w:tcPr>
            <w:tcW w:w="2435" w:type="dxa"/>
          </w:tcPr>
          <w:p w14:paraId="33C3DF1A" w14:textId="6C253796" w:rsidR="00EC6C2B" w:rsidRPr="00BF69D1" w:rsidRDefault="00EC6C2B" w:rsidP="00EC6C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7C52C5E1" w14:textId="47BCD2CA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97,072</w:t>
            </w:r>
          </w:p>
        </w:tc>
        <w:tc>
          <w:tcPr>
            <w:tcW w:w="272" w:type="dxa"/>
          </w:tcPr>
          <w:p w14:paraId="0E7E35FD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1AE9D818" w14:textId="49E672E5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35,509</w:t>
            </w:r>
          </w:p>
        </w:tc>
        <w:tc>
          <w:tcPr>
            <w:tcW w:w="272" w:type="dxa"/>
          </w:tcPr>
          <w:p w14:paraId="1813D881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4C6580CA" w14:textId="316CE86D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32,943</w:t>
            </w:r>
          </w:p>
        </w:tc>
        <w:tc>
          <w:tcPr>
            <w:tcW w:w="236" w:type="dxa"/>
          </w:tcPr>
          <w:p w14:paraId="6D0A9A80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AD60787" w14:textId="13C1804C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28,620</w:t>
            </w:r>
          </w:p>
        </w:tc>
        <w:tc>
          <w:tcPr>
            <w:tcW w:w="236" w:type="dxa"/>
          </w:tcPr>
          <w:p w14:paraId="0FEB9698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5BFD02CF" w14:textId="68680D78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sz w:val="30"/>
                <w:szCs w:val="30"/>
              </w:rPr>
              <w:t>97,072</w:t>
            </w:r>
          </w:p>
        </w:tc>
      </w:tr>
      <w:tr w:rsidR="00EC6C2B" w:rsidRPr="00EC4287" w14:paraId="2873302A" w14:textId="77777777" w:rsidTr="00C87611">
        <w:tc>
          <w:tcPr>
            <w:tcW w:w="2435" w:type="dxa"/>
          </w:tcPr>
          <w:p w14:paraId="00FF11E0" w14:textId="1A6BFA3B" w:rsidR="00EC6C2B" w:rsidRPr="00BF69D1" w:rsidRDefault="00EC6C2B" w:rsidP="00EC6C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D7273" w14:textId="07DB0E39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188,337</w:t>
            </w:r>
          </w:p>
        </w:tc>
        <w:tc>
          <w:tcPr>
            <w:tcW w:w="272" w:type="dxa"/>
          </w:tcPr>
          <w:p w14:paraId="1FFC88D6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A3DA1" w14:textId="6DFA7043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127,167</w:t>
            </w:r>
          </w:p>
        </w:tc>
        <w:tc>
          <w:tcPr>
            <w:tcW w:w="272" w:type="dxa"/>
          </w:tcPr>
          <w:p w14:paraId="27BB12B2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8FBE6" w14:textId="2BA1C001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32,943</w:t>
            </w:r>
          </w:p>
        </w:tc>
        <w:tc>
          <w:tcPr>
            <w:tcW w:w="236" w:type="dxa"/>
          </w:tcPr>
          <w:p w14:paraId="0F747A1A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CFF3B" w14:textId="4757160A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28,620</w:t>
            </w:r>
          </w:p>
        </w:tc>
        <w:tc>
          <w:tcPr>
            <w:tcW w:w="236" w:type="dxa"/>
          </w:tcPr>
          <w:p w14:paraId="10582E5D" w14:textId="77777777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7548B" w14:textId="4A09C48B" w:rsidR="00EC6C2B" w:rsidRPr="00BF69D1" w:rsidRDefault="00EC6C2B" w:rsidP="00EC6C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188,730</w:t>
            </w:r>
          </w:p>
        </w:tc>
      </w:tr>
    </w:tbl>
    <w:p w14:paraId="6690B8D1" w14:textId="76A5B24F" w:rsidR="00B9747D" w:rsidRDefault="00B9747D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2E1252" w14:textId="65D6F92A" w:rsidR="00133FBC" w:rsidRPr="00A229B1" w:rsidRDefault="00133FBC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07DDB773" w14:textId="637C9452" w:rsidR="00133FBC" w:rsidRPr="00EC4287" w:rsidRDefault="00133FBC" w:rsidP="0013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D53078C" w14:textId="03F5E01F" w:rsidR="00133FBC" w:rsidRDefault="00133FB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1F76E5D" w14:textId="59BACDA8" w:rsidR="00EC277C" w:rsidRDefault="00EC277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07AB3" w14:textId="6C20089B" w:rsidR="00EC277C" w:rsidRDefault="00EC277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70B96" w14:textId="578434E9" w:rsidR="00EC277C" w:rsidRDefault="00EC277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EAA10" w14:textId="2FFECC01" w:rsidR="00EC277C" w:rsidRDefault="00EC277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511F0" w14:textId="5AEDFA47" w:rsidR="00EC277C" w:rsidRDefault="00EC277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76AAE" w14:textId="0FB47CD7" w:rsidR="00EC277C" w:rsidRDefault="00EC277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F02A8" w14:textId="0AA6D859" w:rsidR="00866F6C" w:rsidRPr="00A229B1" w:rsidRDefault="00866F6C" w:rsidP="00A229B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229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DB03689" w14:textId="77777777" w:rsidR="00866F6C" w:rsidRPr="00EC4287" w:rsidRDefault="00866F6C" w:rsidP="0086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66F6C" w:rsidRPr="00EC4287" w14:paraId="6E00CC09" w14:textId="77777777" w:rsidTr="00584172">
        <w:trPr>
          <w:trHeight w:val="353"/>
          <w:tblHeader/>
        </w:trPr>
        <w:tc>
          <w:tcPr>
            <w:tcW w:w="3870" w:type="dxa"/>
          </w:tcPr>
          <w:p w14:paraId="0C28E876" w14:textId="77777777" w:rsidR="00866F6C" w:rsidRPr="00EC4287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86A9D4F" w14:textId="77777777" w:rsidR="00866F6C" w:rsidRPr="00EC4287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219A25" w14:textId="77777777" w:rsidR="00866F6C" w:rsidRPr="00EC4287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D234AFF" w14:textId="77777777" w:rsidR="00866F6C" w:rsidRPr="00EC4287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AD3" w:rsidRPr="00EC4287" w14:paraId="5B7EB7B0" w14:textId="77777777" w:rsidTr="00584172">
        <w:trPr>
          <w:tblHeader/>
        </w:trPr>
        <w:tc>
          <w:tcPr>
            <w:tcW w:w="3870" w:type="dxa"/>
          </w:tcPr>
          <w:p w14:paraId="2FA06656" w14:textId="77777777" w:rsidR="00567AD3" w:rsidRPr="00EC4287" w:rsidRDefault="00567AD3" w:rsidP="00567AD3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82CED4" w14:textId="00EE01BE" w:rsidR="00567AD3" w:rsidRPr="00EC4287" w:rsidRDefault="00567AD3" w:rsidP="00567AD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6C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0456FD6" w14:textId="77777777" w:rsidR="00567AD3" w:rsidRPr="00EC4287" w:rsidRDefault="00567AD3" w:rsidP="00567AD3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2E02FE4" w14:textId="4791B5A7" w:rsidR="00567AD3" w:rsidRPr="00EC4287" w:rsidRDefault="00567AD3" w:rsidP="00567AD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6C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D9A4527" w14:textId="77777777" w:rsidR="00567AD3" w:rsidRPr="00EC4287" w:rsidRDefault="00567AD3" w:rsidP="00567AD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5B9E71" w14:textId="68724FA5" w:rsidR="00567AD3" w:rsidRPr="00EC4287" w:rsidRDefault="00567AD3" w:rsidP="00567AD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6C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FDA3482" w14:textId="77777777" w:rsidR="00567AD3" w:rsidRPr="00EC4287" w:rsidRDefault="00567AD3" w:rsidP="00567AD3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11D48CE" w14:textId="63C18C4D" w:rsidR="00567AD3" w:rsidRPr="00EC4287" w:rsidRDefault="00567AD3" w:rsidP="00567AD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6C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7AD3" w:rsidRPr="00EC4287" w14:paraId="7F6E3447" w14:textId="77777777" w:rsidTr="00584172">
        <w:trPr>
          <w:trHeight w:val="389"/>
        </w:trPr>
        <w:tc>
          <w:tcPr>
            <w:tcW w:w="3870" w:type="dxa"/>
          </w:tcPr>
          <w:p w14:paraId="2759C544" w14:textId="77777777" w:rsidR="00567AD3" w:rsidRPr="00EC4287" w:rsidRDefault="00567AD3" w:rsidP="00567AD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39F176FA" w14:textId="77777777" w:rsidR="00567AD3" w:rsidRPr="00EC4287" w:rsidRDefault="00567AD3" w:rsidP="00567AD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AD3" w:rsidRPr="00EC4287" w14:paraId="401709D9" w14:textId="77777777" w:rsidTr="00584172">
        <w:tc>
          <w:tcPr>
            <w:tcW w:w="3870" w:type="dxa"/>
          </w:tcPr>
          <w:p w14:paraId="41D8715E" w14:textId="77777777" w:rsidR="00567AD3" w:rsidRPr="00EC4287" w:rsidRDefault="00567AD3" w:rsidP="00567AD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781FA71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18BFB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13E83C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12DA6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30109B4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E1468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1C7B3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7AD3" w:rsidRPr="00EC4287" w14:paraId="359ADE2C" w14:textId="77777777" w:rsidTr="00584172">
        <w:tc>
          <w:tcPr>
            <w:tcW w:w="3870" w:type="dxa"/>
          </w:tcPr>
          <w:p w14:paraId="4EE1B248" w14:textId="77777777" w:rsidR="00567AD3" w:rsidRPr="00EC4287" w:rsidRDefault="00567AD3" w:rsidP="00567AD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1166" w:type="dxa"/>
          </w:tcPr>
          <w:p w14:paraId="438155F0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AB399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58E580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92F13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3FC1FF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2222A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E56686" w14:textId="77777777" w:rsidR="00567AD3" w:rsidRPr="00EC4287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6C2B" w:rsidRPr="00EC4287" w14:paraId="04437C79" w14:textId="77777777" w:rsidTr="00584172">
        <w:tc>
          <w:tcPr>
            <w:tcW w:w="3870" w:type="dxa"/>
          </w:tcPr>
          <w:p w14:paraId="114A205F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63C89395" w14:textId="1D18A8E6" w:rsidR="00EC6C2B" w:rsidRPr="00EC4287" w:rsidRDefault="00E25EC6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D2A860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C923E45" w14:textId="2C178D65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216BBD47" w14:textId="77777777" w:rsidR="00EC6C2B" w:rsidRPr="00EC4287" w:rsidRDefault="00EC6C2B" w:rsidP="00EC6C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D4908F6" w14:textId="3347CE71" w:rsidR="00EC6C2B" w:rsidRPr="00EC4287" w:rsidRDefault="00E25EC6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E999BD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BAF5D" w14:textId="21D5A0A2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C6C2B" w:rsidRPr="00EC4287" w14:paraId="5CC804D9" w14:textId="77777777" w:rsidTr="00584172">
        <w:tc>
          <w:tcPr>
            <w:tcW w:w="3870" w:type="dxa"/>
          </w:tcPr>
          <w:p w14:paraId="2C0AE0D6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38603208" w14:textId="038543D5" w:rsidR="00EC6C2B" w:rsidRPr="00EC4287" w:rsidRDefault="00EC3797" w:rsidP="00E2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C3797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  <w:shd w:val="clear" w:color="auto" w:fill="auto"/>
          </w:tcPr>
          <w:p w14:paraId="5D6C30E6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9CD926" w14:textId="4EAF6692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43485F" w14:textId="77777777" w:rsidR="00EC6C2B" w:rsidRPr="00EC4287" w:rsidRDefault="00EC6C2B" w:rsidP="00EC6C2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63C1584" w14:textId="6807DBFD" w:rsidR="00EC6C2B" w:rsidRPr="00EC4287" w:rsidRDefault="00E25EC6" w:rsidP="00E2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0A123ADA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688520" w14:textId="20251029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C2B" w:rsidRPr="00EC4287" w14:paraId="2CDB6659" w14:textId="77777777" w:rsidTr="00584172">
        <w:tc>
          <w:tcPr>
            <w:tcW w:w="3870" w:type="dxa"/>
          </w:tcPr>
          <w:p w14:paraId="006EEC27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A663630" w14:textId="4339AACD" w:rsidR="00EC6C2B" w:rsidRPr="00EC4287" w:rsidRDefault="00E25EC6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994BE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20C495E" w14:textId="006FBA44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C6756DE" w14:textId="77777777" w:rsidR="00EC6C2B" w:rsidRPr="00EC4287" w:rsidRDefault="00EC6C2B" w:rsidP="00EC6C2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37C5394" w14:textId="4A7C69A9" w:rsidR="00EC6C2B" w:rsidRPr="00EC4287" w:rsidRDefault="00E25EC6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9EFF7A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5BBB354" w14:textId="475D3124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6C2B" w:rsidRPr="00EC4287" w14:paraId="7691D480" w14:textId="77777777" w:rsidTr="00584172">
        <w:tc>
          <w:tcPr>
            <w:tcW w:w="3870" w:type="dxa"/>
          </w:tcPr>
          <w:p w14:paraId="77F22D16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88D25" w14:textId="6AFDB0D2" w:rsidR="00EC6C2B" w:rsidRPr="00EC4287" w:rsidRDefault="00EC3797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</w:t>
            </w:r>
          </w:p>
        </w:tc>
        <w:tc>
          <w:tcPr>
            <w:tcW w:w="270" w:type="dxa"/>
            <w:shd w:val="clear" w:color="auto" w:fill="auto"/>
          </w:tcPr>
          <w:p w14:paraId="630B8A7F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23F8" w14:textId="70E6044A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74E9C844" w14:textId="77777777" w:rsidR="00EC6C2B" w:rsidRPr="00EC4287" w:rsidRDefault="00EC6C2B" w:rsidP="00EC6C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4DD7A" w14:textId="7227676E" w:rsidR="00EC6C2B" w:rsidRPr="00EC4287" w:rsidRDefault="00E25EC6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00A16612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55E5C" w14:textId="0934F55E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EC6C2B" w:rsidRPr="00EC4287" w14:paraId="09E5D61A" w14:textId="77777777" w:rsidTr="00584172">
        <w:tc>
          <w:tcPr>
            <w:tcW w:w="3870" w:type="dxa"/>
          </w:tcPr>
          <w:p w14:paraId="53921913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6D8E15E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4AA977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0541DA8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02B7A8" w14:textId="77777777" w:rsidR="00EC6C2B" w:rsidRPr="00EC4287" w:rsidRDefault="00EC6C2B" w:rsidP="00EC6C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114C8B2A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389A6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11447269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6C2B" w:rsidRPr="00EC4287" w14:paraId="5F4A74F7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36083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5CDB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FA2D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6829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E89A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3184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5911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98ED" w14:textId="77777777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6C2B" w:rsidRPr="00EC4287" w14:paraId="321899A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7622C3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766C" w14:textId="51D4D5EE" w:rsidR="00EC6C2B" w:rsidRPr="00EC4287" w:rsidRDefault="00131E16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D013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1D47" w14:textId="74E7BDD8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55C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68B9" w14:textId="6E9F8A10" w:rsidR="00EC6C2B" w:rsidRPr="00EC4287" w:rsidRDefault="00131E16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53EE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9952" w14:textId="0C78CA4F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EC6C2B" w:rsidRPr="00EC4287" w14:paraId="38E232F2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CC9F92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8B70" w14:textId="1B0B3DF2" w:rsidR="00EC6C2B" w:rsidRPr="00EC4287" w:rsidRDefault="00E25EC6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B2304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C3B02" w14:textId="77777777" w:rsidR="00EC6C2B" w:rsidRPr="00EC4287" w:rsidRDefault="00EC6C2B" w:rsidP="00EC6C2B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5DBE" w14:textId="182C592A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DB1" w14:textId="77777777" w:rsidR="00EC6C2B" w:rsidRPr="00EC4287" w:rsidRDefault="00EC6C2B" w:rsidP="00EC6C2B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E02D" w14:textId="1093E562" w:rsidR="00EC6C2B" w:rsidRPr="00EC4287" w:rsidRDefault="00BB2304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0860" w14:textId="77777777" w:rsidR="00EC6C2B" w:rsidRPr="00EC4287" w:rsidRDefault="00EC6C2B" w:rsidP="00EC6C2B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FF2D" w14:textId="45F3A633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</w:tr>
      <w:tr w:rsidR="00EC6C2B" w:rsidRPr="00EC4287" w14:paraId="6C9E48B5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94056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5F597" w14:textId="65457148" w:rsidR="00EC6C2B" w:rsidRPr="00EC4287" w:rsidRDefault="00BB2304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6D3C" w14:textId="77777777" w:rsidR="00EC6C2B" w:rsidRPr="00EC4287" w:rsidRDefault="00EC6C2B" w:rsidP="00EC6C2B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A664C" w14:textId="65358358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12,459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340BB" w14:textId="77777777" w:rsidR="00EC6C2B" w:rsidRPr="00EC4287" w:rsidRDefault="00EC6C2B" w:rsidP="00EC6C2B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73EF2" w14:textId="457982AE" w:rsidR="00EC6C2B" w:rsidRPr="00EC4287" w:rsidRDefault="00BB2304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AE0" w14:textId="77777777" w:rsidR="00EC6C2B" w:rsidRPr="00EC4287" w:rsidRDefault="00EC6C2B" w:rsidP="00EC6C2B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A9FBA" w14:textId="24FF199B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12,403</w:t>
            </w:r>
          </w:p>
        </w:tc>
      </w:tr>
      <w:tr w:rsidR="00EC6C2B" w:rsidRPr="00EC4287" w14:paraId="0211584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8330F" w14:textId="77777777" w:rsidR="00EC6C2B" w:rsidRPr="00EC4287" w:rsidRDefault="00EC6C2B" w:rsidP="00EC6C2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B6ED6" w14:textId="4080D349" w:rsidR="00EC6C2B" w:rsidRPr="00EC4287" w:rsidRDefault="00131E16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DDE9" w14:textId="77777777" w:rsidR="00EC6C2B" w:rsidRPr="00EC4287" w:rsidRDefault="00EC6C2B" w:rsidP="00EC6C2B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90922" w14:textId="070DF2BD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6738" w14:textId="77777777" w:rsidR="00EC6C2B" w:rsidRPr="00EC4287" w:rsidRDefault="00EC6C2B" w:rsidP="00EC6C2B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4B194" w14:textId="2487F563" w:rsidR="00EC6C2B" w:rsidRPr="00EC4287" w:rsidRDefault="00131E16" w:rsidP="00EC6C2B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D3342" w14:textId="77777777" w:rsidR="00EC6C2B" w:rsidRPr="00EC4287" w:rsidRDefault="00EC6C2B" w:rsidP="00EC6C2B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46987" w14:textId="58086974" w:rsidR="00EC6C2B" w:rsidRPr="00EC4287" w:rsidRDefault="00EC6C2B" w:rsidP="00EC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18,833</w:t>
            </w:r>
          </w:p>
        </w:tc>
      </w:tr>
    </w:tbl>
    <w:p w14:paraId="504DFD6B" w14:textId="77777777" w:rsidR="00F65E7C" w:rsidRDefault="00F65E7C" w:rsidP="00EC2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9B52205" w14:textId="306C92F1" w:rsidR="00821C81" w:rsidRDefault="00821C81" w:rsidP="00EC2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AEDC12" w14:textId="20B30208" w:rsidR="00756C53" w:rsidRDefault="00A229B1" w:rsidP="008464E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bookmarkStart w:id="4" w:name="_Hlk128160799"/>
      <w:r w:rsidRPr="008464E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0E61ABD9" w14:textId="540A6D7C" w:rsidR="008464E9" w:rsidRPr="008464E9" w:rsidRDefault="008464E9" w:rsidP="008464E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71D18" w14:textId="7D591334" w:rsidR="008464E9" w:rsidRDefault="008464E9" w:rsidP="00837B1A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ที่ประชุมวิสามัญผู้ถือหุ้นมีมติอนุมัติ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การออกและเสนอขายใบสำคัญแสดงสิทธิที่จะซื้อหุ้นเพิ่มทุนของบริษัทรุ่นที่ </w:t>
      </w:r>
      <w:r w:rsidR="00C32E64">
        <w:rPr>
          <w:rFonts w:asciiTheme="majorBidi" w:hAnsiTheme="majorBidi" w:cstheme="majorBidi"/>
          <w:sz w:val="30"/>
          <w:szCs w:val="30"/>
        </w:rPr>
        <w:t xml:space="preserve">2 (TSR-W2)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ให้แก่ผู้ถือหุ้นของบริษัทตามสัดส่วนการถือหุ้นจำนวนไม่เกิน </w:t>
      </w:r>
      <w:r w:rsidR="00C32E64">
        <w:rPr>
          <w:rFonts w:asciiTheme="majorBidi" w:hAnsiTheme="majorBidi" w:cstheme="majorBidi"/>
          <w:sz w:val="30"/>
          <w:szCs w:val="30"/>
        </w:rPr>
        <w:t xml:space="preserve">274,705,617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หน่วย ในอัตราจัดสรรที่ </w:t>
      </w:r>
      <w:r w:rsidR="00C32E64">
        <w:rPr>
          <w:rFonts w:asciiTheme="majorBidi" w:hAnsiTheme="majorBidi" w:cstheme="majorBidi"/>
          <w:sz w:val="30"/>
          <w:szCs w:val="30"/>
        </w:rPr>
        <w:t xml:space="preserve">2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หุ้นเดิมต่อ </w:t>
      </w:r>
      <w:r w:rsidR="00C32E64">
        <w:rPr>
          <w:rFonts w:asciiTheme="majorBidi" w:hAnsiTheme="majorBidi" w:cstheme="majorBidi"/>
          <w:sz w:val="30"/>
          <w:szCs w:val="30"/>
        </w:rPr>
        <w:t xml:space="preserve">1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หน่วยใบสำคัญแสดงสิทธิในวันที่ </w:t>
      </w:r>
      <w:r w:rsidR="00C32E64">
        <w:rPr>
          <w:rFonts w:asciiTheme="majorBidi" w:hAnsiTheme="majorBidi" w:cstheme="majorBidi"/>
          <w:sz w:val="30"/>
          <w:szCs w:val="30"/>
        </w:rPr>
        <w:t xml:space="preserve">30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32E64">
        <w:rPr>
          <w:rFonts w:asciiTheme="majorBidi" w:hAnsiTheme="majorBidi" w:cstheme="majorBidi"/>
          <w:sz w:val="30"/>
          <w:szCs w:val="30"/>
        </w:rPr>
        <w:t>2566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C32E64">
        <w:rPr>
          <w:rFonts w:asciiTheme="majorBidi" w:hAnsiTheme="majorBidi" w:cstheme="majorBidi"/>
          <w:sz w:val="30"/>
          <w:szCs w:val="30"/>
        </w:rPr>
        <w:t xml:space="preserve">TSR-W2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 xml:space="preserve">มีอายุ </w:t>
      </w:r>
      <w:r w:rsidR="00C32E64">
        <w:rPr>
          <w:rFonts w:asciiTheme="majorBidi" w:hAnsiTheme="majorBidi" w:cstheme="majorBidi"/>
          <w:sz w:val="30"/>
          <w:szCs w:val="30"/>
        </w:rPr>
        <w:t xml:space="preserve">3 </w:t>
      </w:r>
      <w:r w:rsidR="00C32E64">
        <w:rPr>
          <w:rFonts w:asciiTheme="majorBidi" w:hAnsiTheme="majorBidi" w:cstheme="majorBidi" w:hint="cs"/>
          <w:sz w:val="30"/>
          <w:szCs w:val="30"/>
          <w:cs/>
        </w:rPr>
        <w:t>ปี น</w:t>
      </w:r>
      <w:r w:rsidR="0085594D">
        <w:rPr>
          <w:rFonts w:asciiTheme="majorBidi" w:hAnsiTheme="majorBidi" w:cstheme="majorBidi" w:hint="cs"/>
          <w:sz w:val="30"/>
          <w:szCs w:val="30"/>
          <w:cs/>
        </w:rPr>
        <w:t>ับตั้งแต่วันที่ออกใบสำคัญแสดงสิทธิ และมีอัตราการใช้สิทธิอยู่ที่</w:t>
      </w:r>
      <w:r w:rsidR="0085594D">
        <w:rPr>
          <w:rFonts w:asciiTheme="majorBidi" w:hAnsiTheme="majorBidi" w:cstheme="majorBidi"/>
          <w:sz w:val="30"/>
          <w:szCs w:val="30"/>
        </w:rPr>
        <w:t xml:space="preserve"> 1</w:t>
      </w:r>
      <w:r w:rsidR="0085594D">
        <w:rPr>
          <w:rFonts w:asciiTheme="majorBidi" w:hAnsiTheme="majorBidi" w:cstheme="majorBidi" w:hint="cs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 </w:t>
      </w:r>
      <w:r w:rsidR="0085594D">
        <w:rPr>
          <w:rFonts w:asciiTheme="majorBidi" w:hAnsiTheme="majorBidi" w:cstheme="majorBidi"/>
          <w:sz w:val="30"/>
          <w:szCs w:val="30"/>
        </w:rPr>
        <w:t>1</w:t>
      </w:r>
      <w:r w:rsidR="0085594D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</w:p>
    <w:p w14:paraId="5D42BAA2" w14:textId="77777777" w:rsidR="00CC106D" w:rsidRDefault="00CC106D" w:rsidP="00CC106D">
      <w:pPr>
        <w:pStyle w:val="ListParagraph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CEA90" w14:textId="77777777" w:rsidR="00AC4D35" w:rsidRDefault="0085594D" w:rsidP="008464E9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คณะกรรมการได้มีมติอนุมัติ</w:t>
      </w:r>
      <w:r w:rsidR="00AC4D35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6F35494" w14:textId="0FD0A523" w:rsidR="0085594D" w:rsidRDefault="0085594D" w:rsidP="00AC4D35">
      <w:pPr>
        <w:pStyle w:val="ListParagraph"/>
        <w:numPr>
          <w:ilvl w:val="1"/>
          <w:numId w:val="17"/>
        </w:numPr>
        <w:tabs>
          <w:tab w:val="clear" w:pos="1644"/>
        </w:tabs>
        <w:ind w:left="1206" w:hanging="28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การร่วมลงทุนในบริษัท คอนเนคซ์เทค จำกัด จำนวนร้อยละ </w:t>
      </w:r>
      <w:r>
        <w:rPr>
          <w:rFonts w:asciiTheme="majorBidi" w:hAnsiTheme="majorBidi" w:cstheme="majorBidi"/>
          <w:sz w:val="30"/>
          <w:szCs w:val="30"/>
        </w:rPr>
        <w:t xml:space="preserve">51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ของทุนจดทะเบียนทั้งหมด </w:t>
      </w:r>
      <w:r w:rsidR="006B0C9C" w:rsidRPr="006B0C9C"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หรือคิดเป็นมูลค่าการลงทุนจำนวน </w:t>
      </w:r>
      <w:r>
        <w:rPr>
          <w:rFonts w:asciiTheme="majorBidi" w:hAnsiTheme="majorBidi" w:cstheme="majorBidi"/>
          <w:sz w:val="30"/>
          <w:szCs w:val="30"/>
        </w:rPr>
        <w:t>2.55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เพื่อดำเนินธุรกิจพัฒนาแพลตฟอร์มรองรับการบริหารจัดการ ระบบสัญญานกันขโมย</w:t>
      </w:r>
      <w:r w:rsidR="00AC4D35">
        <w:rPr>
          <w:rFonts w:asciiTheme="majorBidi" w:hAnsiTheme="majorBidi" w:cstheme="majorBidi" w:hint="cs"/>
          <w:sz w:val="30"/>
          <w:szCs w:val="30"/>
          <w:cs/>
        </w:rPr>
        <w:t xml:space="preserve"> ระบบเข้า-ออกอัตโนมัติ ระบบกล้องวงจรปิด สินค้าดูแลรักษาความปลอดภัย และอุปกรณ์</w:t>
      </w:r>
    </w:p>
    <w:p w14:paraId="1F5B9490" w14:textId="77777777" w:rsidR="00CC106D" w:rsidRDefault="00CC106D" w:rsidP="00CC106D">
      <w:pPr>
        <w:pStyle w:val="ListParagraph"/>
        <w:tabs>
          <w:tab w:val="clear" w:pos="1644"/>
        </w:tabs>
        <w:ind w:left="12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7AF32" w14:textId="4C08E49C" w:rsidR="00AC4D35" w:rsidRDefault="00AC4D35" w:rsidP="00AC4D35">
      <w:pPr>
        <w:pStyle w:val="ListParagraph"/>
        <w:numPr>
          <w:ilvl w:val="1"/>
          <w:numId w:val="17"/>
        </w:numPr>
        <w:tabs>
          <w:tab w:val="clear" w:pos="1644"/>
        </w:tabs>
        <w:ind w:left="1206" w:hanging="28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การซื้อหุ้นเพิ่มทุนของบริษัท เธียรสุรัตน์ ลีสซิ่ง จำกัด ซึ่งเป็นบริษัทย่อยของบริษัท โดยการเพิ่มทุนใหม่จำนวน </w:t>
      </w:r>
      <w:r>
        <w:rPr>
          <w:rFonts w:asciiTheme="majorBidi" w:hAnsiTheme="majorBidi" w:cstheme="majorBidi"/>
          <w:sz w:val="30"/>
          <w:szCs w:val="30"/>
        </w:rPr>
        <w:t xml:space="preserve">80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940D3B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คณะกรรมการได้อนุมัติการซื้อหุ้นเพิ่มทุนเป็นจำนวนประมาณ </w:t>
      </w:r>
      <w:r w:rsidR="00940D3B">
        <w:rPr>
          <w:rFonts w:asciiTheme="majorBidi" w:hAnsiTheme="majorBidi" w:cstheme="majorBidi"/>
          <w:sz w:val="30"/>
          <w:szCs w:val="30"/>
        </w:rPr>
        <w:t xml:space="preserve">400 </w:t>
      </w:r>
      <w:r w:rsidR="00940D3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bookmarkEnd w:id="4"/>
    <w:p w14:paraId="00F46A6F" w14:textId="77777777" w:rsidR="00AC4D35" w:rsidRDefault="00AC4D35" w:rsidP="00837B1A">
      <w:pPr>
        <w:pStyle w:val="ListParagraph"/>
        <w:tabs>
          <w:tab w:val="clear" w:pos="1644"/>
        </w:tabs>
        <w:ind w:left="12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C2BC1" w14:textId="434D178D" w:rsidR="00837B1A" w:rsidRDefault="00837B1A" w:rsidP="00901CB7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837B1A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1D33">
        <w:rPr>
          <w:rFonts w:asciiTheme="majorBidi" w:hAnsiTheme="majorBidi" w:cstheme="majorBidi"/>
          <w:sz w:val="30"/>
          <w:szCs w:val="30"/>
        </w:rPr>
        <w:t xml:space="preserve">24 </w:t>
      </w:r>
      <w:r w:rsidR="00431D3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31D33">
        <w:rPr>
          <w:rFonts w:asciiTheme="majorBidi" w:hAnsiTheme="majorBidi" w:cstheme="majorBidi"/>
          <w:sz w:val="30"/>
          <w:szCs w:val="30"/>
        </w:rPr>
        <w:t>2566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คณะกรรมการได้มีมติเห็นชอบให้เสนอที่ประชุมวิสามัญผู้ถือหุ้นประจำปี </w:t>
      </w:r>
      <w:r w:rsidRPr="00837B1A">
        <w:rPr>
          <w:rFonts w:asciiTheme="majorBidi" w:hAnsiTheme="majorBidi" w:cstheme="majorBidi"/>
          <w:sz w:val="30"/>
          <w:szCs w:val="30"/>
        </w:rPr>
        <w:t xml:space="preserve">2566 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เพื่ออนุมัติดังนี้</w:t>
      </w:r>
    </w:p>
    <w:p w14:paraId="61F72F01" w14:textId="3D77584E" w:rsidR="00837B1A" w:rsidRPr="00837B1A" w:rsidRDefault="00837B1A" w:rsidP="00901CB7">
      <w:pPr>
        <w:tabs>
          <w:tab w:val="clear" w:pos="454"/>
          <w:tab w:val="clear" w:pos="907"/>
          <w:tab w:val="clear" w:pos="1644"/>
        </w:tabs>
        <w:ind w:left="1242" w:hanging="333"/>
        <w:jc w:val="thaiDistribute"/>
        <w:rPr>
          <w:rFonts w:asciiTheme="majorBidi" w:hAnsiTheme="majorBidi" w:cstheme="majorBidi"/>
          <w:sz w:val="30"/>
          <w:szCs w:val="30"/>
        </w:rPr>
      </w:pPr>
      <w:r w:rsidRPr="00837B1A">
        <w:rPr>
          <w:rFonts w:asciiTheme="majorBidi" w:hAnsiTheme="majorBidi" w:cstheme="majorBidi"/>
          <w:sz w:val="30"/>
          <w:szCs w:val="30"/>
        </w:rPr>
        <w:t>1.</w:t>
      </w:r>
      <w:r w:rsidRPr="00837B1A">
        <w:rPr>
          <w:rFonts w:asciiTheme="majorBidi" w:hAnsiTheme="majorBidi" w:cstheme="majorBidi"/>
          <w:sz w:val="30"/>
          <w:szCs w:val="30"/>
        </w:rPr>
        <w:tab/>
      </w:r>
      <w:r w:rsidRPr="00837B1A">
        <w:rPr>
          <w:rFonts w:asciiTheme="majorBidi" w:hAnsiTheme="majorBidi" w:cstheme="majorBidi" w:hint="cs"/>
          <w:sz w:val="30"/>
          <w:szCs w:val="30"/>
          <w:cs/>
        </w:rPr>
        <w:t>พิจารณาอนุมัติการเปลี่ยนแปลงชื่อบริษัทจากบริษัท เธียรสุรัตน์ จำกัด (มหาชน) เป็น บริษัท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สบาย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คอ</w:t>
      </w:r>
      <w:r w:rsidR="00901CB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เน็กซ์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37B1A">
        <w:rPr>
          <w:rFonts w:asciiTheme="majorBidi" w:hAnsiTheme="majorBidi" w:cstheme="majorBidi"/>
          <w:sz w:val="30"/>
          <w:szCs w:val="30"/>
          <w:cs/>
        </w:rPr>
        <w:t>)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16B3B0" w14:textId="77777777" w:rsidR="00CA78B1" w:rsidRDefault="00837B1A" w:rsidP="00CA78B1">
      <w:pPr>
        <w:tabs>
          <w:tab w:val="clear" w:pos="454"/>
          <w:tab w:val="left" w:pos="1260"/>
        </w:tabs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7B1A">
        <w:rPr>
          <w:rFonts w:asciiTheme="majorBidi" w:hAnsiTheme="majorBidi" w:cstheme="majorBidi"/>
          <w:sz w:val="30"/>
          <w:szCs w:val="30"/>
        </w:rPr>
        <w:t>2.</w:t>
      </w:r>
      <w:r w:rsidRPr="00837B1A">
        <w:rPr>
          <w:rFonts w:asciiTheme="majorBidi" w:hAnsiTheme="majorBidi" w:cstheme="majorBidi"/>
          <w:sz w:val="30"/>
          <w:szCs w:val="30"/>
        </w:rPr>
        <w:tab/>
      </w:r>
      <w:r w:rsidRPr="00901CB7">
        <w:rPr>
          <w:rFonts w:asciiTheme="majorBidi" w:hAnsiTheme="majorBidi" w:cstheme="majorBidi" w:hint="cs"/>
          <w:sz w:val="30"/>
          <w:szCs w:val="30"/>
          <w:cs/>
        </w:rPr>
        <w:t>พิจารณาอนุมัติการเพิ่มทุนจดทะเบียนของบริษัท</w:t>
      </w:r>
      <w:r w:rsidRPr="00837B1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37B1A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5" w:name="_Hlk128167817"/>
      <w:bookmarkStart w:id="6" w:name="_Hlk128167700"/>
      <w:r>
        <w:rPr>
          <w:rFonts w:asciiTheme="majorBidi" w:hAnsiTheme="majorBidi" w:cstheme="majorBidi"/>
          <w:sz w:val="30"/>
          <w:szCs w:val="30"/>
        </w:rPr>
        <w:t>98</w:t>
      </w:r>
      <w:r w:rsidRPr="00837B1A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911,685</w:t>
      </w:r>
      <w:bookmarkEnd w:id="5"/>
      <w:r w:rsidRPr="00901CB7">
        <w:rPr>
          <w:rFonts w:asciiTheme="majorBidi" w:hAnsiTheme="majorBidi" w:cstheme="majorBidi"/>
          <w:sz w:val="30"/>
          <w:szCs w:val="30"/>
        </w:rPr>
        <w:t> </w:t>
      </w:r>
      <w:bookmarkEnd w:id="6"/>
      <w:r w:rsidRPr="00901CB7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CB7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จากทุนจดทะเบียนเดิมจำนวน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/>
          <w:sz w:val="30"/>
          <w:szCs w:val="30"/>
        </w:rPr>
        <w:t>824,116,850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CB7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CB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901CB7">
        <w:rPr>
          <w:rFonts w:asciiTheme="majorBidi" w:hAnsiTheme="majorBidi" w:cstheme="majorBidi"/>
          <w:sz w:val="30"/>
          <w:szCs w:val="30"/>
        </w:rPr>
        <w:t xml:space="preserve"> </w:t>
      </w:r>
      <w:bookmarkStart w:id="7" w:name="_Hlk128167800"/>
      <w:r w:rsidRPr="00901CB7">
        <w:rPr>
          <w:rFonts w:asciiTheme="majorBidi" w:hAnsiTheme="majorBidi" w:cstheme="majorBidi"/>
          <w:sz w:val="30"/>
          <w:szCs w:val="30"/>
        </w:rPr>
        <w:t>923,028,535</w:t>
      </w:r>
      <w:r w:rsidRPr="00901C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7"/>
      <w:r w:rsidRPr="00901CB7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CB7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7B1A">
        <w:rPr>
          <w:rFonts w:asciiTheme="majorBidi" w:hAnsiTheme="majorBidi" w:cstheme="majorBidi"/>
          <w:sz w:val="30"/>
          <w:szCs w:val="30"/>
        </w:rPr>
        <w:t>1</w:t>
      </w:r>
      <w:r w:rsidRPr="00901C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CB7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44F13BA7" w14:textId="60DFFF28" w:rsidR="00CA78B1" w:rsidRPr="00CA78B1" w:rsidRDefault="002E2DF8" w:rsidP="00CA78B1">
      <w:pPr>
        <w:tabs>
          <w:tab w:val="clear" w:pos="454"/>
          <w:tab w:val="left" w:pos="1260"/>
        </w:tabs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  </w:t>
      </w:r>
      <w:r w:rsidR="00CA78B1">
        <w:rPr>
          <w:rFonts w:asciiTheme="majorBidi" w:hAnsiTheme="majorBidi"/>
          <w:sz w:val="30"/>
          <w:szCs w:val="30"/>
        </w:rPr>
        <w:t>2.1</w:t>
      </w:r>
      <w:r>
        <w:rPr>
          <w:rFonts w:asciiTheme="majorBidi" w:hAnsiTheme="majorBidi"/>
          <w:sz w:val="30"/>
          <w:szCs w:val="30"/>
        </w:rPr>
        <w:t xml:space="preserve">   </w:t>
      </w:r>
      <w:r w:rsidR="00CA78B1" w:rsidRPr="00CA78B1">
        <w:rPr>
          <w:rFonts w:asciiTheme="majorBidi" w:hAnsiTheme="majorBidi" w:cstheme="majorBidi" w:hint="cs"/>
          <w:sz w:val="30"/>
          <w:szCs w:val="30"/>
          <w:cs/>
        </w:rPr>
        <w:t>การจ่ายหุ้นปันผล</w:t>
      </w:r>
      <w:r w:rsidR="00CA78B1" w:rsidRPr="00CA78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 w:cstheme="majorBidi" w:hint="cs"/>
          <w:sz w:val="30"/>
          <w:szCs w:val="30"/>
          <w:cs/>
        </w:rPr>
        <w:t>จำนวนไม่เกิน</w:t>
      </w:r>
      <w:r w:rsidR="00CA78B1" w:rsidRPr="00CA78B1">
        <w:rPr>
          <w:rFonts w:asciiTheme="majorBidi" w:hAnsiTheme="majorBidi" w:cstheme="majorBidi" w:hint="eastAsia"/>
          <w:sz w:val="30"/>
          <w:szCs w:val="30"/>
        </w:rPr>
        <w:t> </w:t>
      </w:r>
      <w:r w:rsidR="00CA78B1" w:rsidRPr="00CA78B1">
        <w:rPr>
          <w:rFonts w:asciiTheme="majorBidi" w:hAnsiTheme="majorBidi" w:cstheme="majorBidi"/>
          <w:sz w:val="30"/>
          <w:szCs w:val="30"/>
        </w:rPr>
        <w:t xml:space="preserve">54,941,713 </w:t>
      </w:r>
      <w:r w:rsidR="00CA78B1" w:rsidRPr="00CA78B1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CA78B1" w:rsidRPr="00CA78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="00CA78B1" w:rsidRPr="00CA78B1">
        <w:rPr>
          <w:rFonts w:asciiTheme="majorBidi" w:hAnsiTheme="majorBidi" w:cstheme="majorBidi" w:hint="eastAsia"/>
          <w:sz w:val="30"/>
          <w:szCs w:val="30"/>
        </w:rPr>
        <w:t> </w:t>
      </w:r>
      <w:r w:rsidR="00CA78B1" w:rsidRPr="00CA78B1">
        <w:rPr>
          <w:rFonts w:asciiTheme="majorBidi" w:hAnsiTheme="majorBidi" w:cstheme="majorBidi"/>
          <w:sz w:val="30"/>
          <w:szCs w:val="30"/>
        </w:rPr>
        <w:t xml:space="preserve">1 </w:t>
      </w:r>
      <w:r w:rsidR="00CA78B1" w:rsidRPr="00CA78B1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7BEA3A2" w14:textId="3CB1A27A" w:rsidR="002E2DF8" w:rsidRPr="00CA78B1" w:rsidRDefault="002E2DF8" w:rsidP="002E2DF8">
      <w:pPr>
        <w:tabs>
          <w:tab w:val="clear" w:pos="454"/>
          <w:tab w:val="left" w:pos="1710"/>
        </w:tabs>
        <w:ind w:left="1620" w:hanging="72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  </w:t>
      </w:r>
      <w:r w:rsidR="00CA78B1">
        <w:rPr>
          <w:rFonts w:asciiTheme="majorBidi" w:hAnsiTheme="majorBidi"/>
          <w:sz w:val="30"/>
          <w:szCs w:val="30"/>
        </w:rPr>
        <w:t>2.2</w:t>
      </w:r>
      <w:r>
        <w:rPr>
          <w:rFonts w:asciiTheme="majorBidi" w:hAnsiTheme="majorBidi"/>
          <w:sz w:val="30"/>
          <w:szCs w:val="30"/>
        </w:rPr>
        <w:t xml:space="preserve">  </w:t>
      </w:r>
      <w:r w:rsidR="00CA78B1">
        <w:rPr>
          <w:rFonts w:asciiTheme="majorBidi" w:hAnsiTheme="majorBidi"/>
          <w:sz w:val="30"/>
          <w:szCs w:val="30"/>
        </w:rPr>
        <w:t xml:space="preserve">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การใช้สิทธิตามใบสำคัญแสดงสิทธิ</w:t>
      </w:r>
      <w:r w:rsidR="00CA78B1" w:rsidRPr="00CA78B1">
        <w:rPr>
          <w:rFonts w:asciiTheme="majorBidi" w:hAnsi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/>
          <w:sz w:val="30"/>
          <w:szCs w:val="30"/>
        </w:rPr>
        <w:t xml:space="preserve">SBNEXT-WA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="00CA78B1" w:rsidRPr="00CA78B1">
        <w:rPr>
          <w:rFonts w:asciiTheme="majorBidi" w:hAnsi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/>
          <w:sz w:val="30"/>
          <w:szCs w:val="30"/>
        </w:rPr>
        <w:t xml:space="preserve">16,500,000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หุ้น</w:t>
      </w:r>
      <w:r w:rsidR="00CA78B1" w:rsidRPr="00CA78B1">
        <w:rPr>
          <w:rFonts w:asciiTheme="majorBidi" w:hAnsi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มูลค่าที่ตราไว้หุ</w:t>
      </w:r>
      <w:r>
        <w:rPr>
          <w:rFonts w:asciiTheme="majorBidi" w:hAnsiTheme="majorBidi" w:hint="cs"/>
          <w:sz w:val="30"/>
          <w:szCs w:val="30"/>
          <w:cs/>
        </w:rPr>
        <w:t xml:space="preserve">้น </w:t>
      </w:r>
      <w:r w:rsidRPr="00CA78B1">
        <w:rPr>
          <w:rFonts w:asciiTheme="majorBidi" w:hAnsiTheme="majorBidi" w:hint="cs"/>
          <w:sz w:val="30"/>
          <w:szCs w:val="30"/>
          <w:cs/>
        </w:rPr>
        <w:t>หุ้นละ</w:t>
      </w:r>
      <w:r w:rsidRPr="00CA78B1">
        <w:rPr>
          <w:rFonts w:asciiTheme="majorBidi" w:hAnsiTheme="majorBidi" w:hint="eastAsia"/>
          <w:sz w:val="30"/>
          <w:szCs w:val="30"/>
        </w:rPr>
        <w:t> </w:t>
      </w:r>
      <w:r w:rsidRPr="00CA78B1">
        <w:rPr>
          <w:rFonts w:asciiTheme="majorBidi" w:hAnsiTheme="majorBidi"/>
          <w:sz w:val="30"/>
          <w:szCs w:val="30"/>
        </w:rPr>
        <w:t xml:space="preserve">1 </w:t>
      </w:r>
      <w:r w:rsidRPr="00CA78B1">
        <w:rPr>
          <w:rFonts w:asciiTheme="majorBidi" w:hAnsiTheme="majorBidi" w:hint="cs"/>
          <w:sz w:val="30"/>
          <w:szCs w:val="30"/>
          <w:cs/>
        </w:rPr>
        <w:t>บาท</w:t>
      </w:r>
    </w:p>
    <w:p w14:paraId="56812344" w14:textId="1057DA63" w:rsidR="002E2DF8" w:rsidRDefault="002E2DF8" w:rsidP="002E2DF8">
      <w:pPr>
        <w:tabs>
          <w:tab w:val="clear" w:pos="454"/>
          <w:tab w:val="left" w:pos="1710"/>
        </w:tabs>
        <w:ind w:left="1620" w:hanging="72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  </w:t>
      </w:r>
      <w:r w:rsidR="00CA78B1">
        <w:rPr>
          <w:rFonts w:asciiTheme="majorBidi" w:hAnsiTheme="majorBidi"/>
          <w:sz w:val="30"/>
          <w:szCs w:val="30"/>
        </w:rPr>
        <w:t xml:space="preserve">2.3 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การปรับสิทธิตามใบสำคัญแสดงสิทธิ</w:t>
      </w:r>
      <w:r w:rsidR="00CA78B1" w:rsidRPr="00CA78B1">
        <w:rPr>
          <w:rFonts w:asciiTheme="majorBidi" w:hAnsi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/>
          <w:sz w:val="30"/>
          <w:szCs w:val="30"/>
        </w:rPr>
        <w:t xml:space="preserve">TSR-W2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="00CA78B1" w:rsidRPr="00CA78B1">
        <w:rPr>
          <w:rFonts w:asciiTheme="majorBidi" w:hAnsiTheme="majorBidi" w:hint="eastAsia"/>
          <w:sz w:val="30"/>
          <w:szCs w:val="30"/>
        </w:rPr>
        <w:t> </w:t>
      </w:r>
      <w:r w:rsidR="00CA78B1" w:rsidRPr="00CA78B1">
        <w:rPr>
          <w:rFonts w:asciiTheme="majorBidi" w:hAnsiTheme="majorBidi"/>
          <w:sz w:val="30"/>
          <w:szCs w:val="30"/>
        </w:rPr>
        <w:t xml:space="preserve">27,469,972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หุ้น</w:t>
      </w:r>
      <w:r w:rsidR="00CA78B1" w:rsidRPr="00CA78B1">
        <w:rPr>
          <w:rFonts w:asciiTheme="majorBidi" w:hAnsiTheme="majorBidi"/>
          <w:sz w:val="30"/>
          <w:szCs w:val="30"/>
          <w:cs/>
        </w:rPr>
        <w:t xml:space="preserve">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มูลค่าที่ตราไว้</w:t>
      </w:r>
    </w:p>
    <w:p w14:paraId="30BFEFA7" w14:textId="2D8544F5" w:rsidR="00CA78B1" w:rsidRDefault="002E2DF8" w:rsidP="002E2DF8">
      <w:pPr>
        <w:tabs>
          <w:tab w:val="clear" w:pos="454"/>
          <w:tab w:val="left" w:pos="1710"/>
        </w:tabs>
        <w:ind w:left="1620" w:hanging="72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         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หุ้นละ</w:t>
      </w:r>
      <w:r w:rsidR="00CA78B1" w:rsidRPr="00CA78B1">
        <w:rPr>
          <w:rFonts w:asciiTheme="majorBidi" w:hAnsiTheme="majorBidi" w:hint="eastAsia"/>
          <w:sz w:val="30"/>
          <w:szCs w:val="30"/>
        </w:rPr>
        <w:t> </w:t>
      </w:r>
      <w:r w:rsidR="00CA78B1" w:rsidRPr="00CA78B1">
        <w:rPr>
          <w:rFonts w:asciiTheme="majorBidi" w:hAnsiTheme="majorBidi"/>
          <w:sz w:val="30"/>
          <w:szCs w:val="30"/>
        </w:rPr>
        <w:t xml:space="preserve">1 </w:t>
      </w:r>
      <w:r w:rsidR="00CA78B1" w:rsidRPr="00CA78B1">
        <w:rPr>
          <w:rFonts w:asciiTheme="majorBidi" w:hAnsiTheme="majorBidi" w:hint="cs"/>
          <w:sz w:val="30"/>
          <w:szCs w:val="30"/>
          <w:cs/>
        </w:rPr>
        <w:t>บาท</w:t>
      </w:r>
    </w:p>
    <w:p w14:paraId="6CB32BD1" w14:textId="30A4CF56" w:rsidR="002E2DF8" w:rsidRDefault="002E2DF8" w:rsidP="002E2DF8">
      <w:pPr>
        <w:tabs>
          <w:tab w:val="clear" w:pos="454"/>
          <w:tab w:val="left" w:pos="1710"/>
        </w:tabs>
        <w:ind w:left="1620" w:hanging="720"/>
        <w:jc w:val="thaiDistribute"/>
        <w:rPr>
          <w:rFonts w:asciiTheme="majorBidi" w:hAnsiTheme="majorBidi"/>
          <w:sz w:val="30"/>
          <w:szCs w:val="30"/>
        </w:rPr>
      </w:pPr>
    </w:p>
    <w:p w14:paraId="3DB2EAFD" w14:textId="13EDB019" w:rsidR="002E2DF8" w:rsidRDefault="002E2DF8" w:rsidP="002E2DF8">
      <w:pPr>
        <w:tabs>
          <w:tab w:val="clear" w:pos="454"/>
          <w:tab w:val="left" w:pos="1710"/>
        </w:tabs>
        <w:ind w:left="1620" w:hanging="720"/>
        <w:jc w:val="thaiDistribute"/>
        <w:rPr>
          <w:rFonts w:asciiTheme="majorBidi" w:hAnsiTheme="majorBidi"/>
          <w:sz w:val="30"/>
          <w:szCs w:val="30"/>
        </w:rPr>
      </w:pPr>
    </w:p>
    <w:p w14:paraId="20896DCD" w14:textId="77777777" w:rsidR="002E2DF8" w:rsidRPr="00CA78B1" w:rsidRDefault="002E2DF8" w:rsidP="002E2DF8">
      <w:pPr>
        <w:tabs>
          <w:tab w:val="clear" w:pos="454"/>
          <w:tab w:val="left" w:pos="1710"/>
        </w:tabs>
        <w:ind w:left="1620" w:hanging="720"/>
        <w:jc w:val="thaiDistribute"/>
        <w:rPr>
          <w:rFonts w:asciiTheme="majorBidi" w:hAnsiTheme="majorBidi"/>
          <w:sz w:val="30"/>
          <w:szCs w:val="30"/>
        </w:rPr>
      </w:pPr>
    </w:p>
    <w:p w14:paraId="4FD793AB" w14:textId="3A55B2F5" w:rsidR="00901CB7" w:rsidRDefault="00837B1A" w:rsidP="00901CB7">
      <w:pPr>
        <w:tabs>
          <w:tab w:val="clear" w:pos="454"/>
        </w:tabs>
        <w:ind w:left="1260" w:hanging="360"/>
        <w:jc w:val="thaiDistribute"/>
        <w:rPr>
          <w:rFonts w:asciiTheme="majorBidi" w:hAnsiTheme="majorBidi"/>
          <w:sz w:val="30"/>
          <w:szCs w:val="30"/>
        </w:rPr>
      </w:pPr>
      <w:r w:rsidRPr="00837B1A">
        <w:rPr>
          <w:rFonts w:asciiTheme="majorBidi" w:hAnsiTheme="majorBidi" w:cstheme="majorBidi"/>
          <w:sz w:val="30"/>
          <w:szCs w:val="30"/>
        </w:rPr>
        <w:lastRenderedPageBreak/>
        <w:t>3.</w:t>
      </w:r>
      <w:r w:rsidRPr="00837B1A">
        <w:rPr>
          <w:rFonts w:asciiTheme="majorBidi" w:hAnsiTheme="majorBidi" w:cstheme="majorBidi"/>
          <w:sz w:val="30"/>
          <w:szCs w:val="30"/>
        </w:rPr>
        <w:tab/>
      </w:r>
      <w:r w:rsidRPr="00837B1A">
        <w:rPr>
          <w:rFonts w:asciiTheme="majorBidi" w:hAnsiTheme="majorBidi" w:hint="cs"/>
          <w:sz w:val="30"/>
          <w:szCs w:val="30"/>
          <w:cs/>
        </w:rPr>
        <w:t>พิจารณาอนุมัติ</w:t>
      </w:r>
      <w:r w:rsidR="00901CB7">
        <w:rPr>
          <w:rFonts w:asciiTheme="majorBidi" w:hAnsiTheme="majorBidi" w:hint="cs"/>
          <w:sz w:val="30"/>
          <w:szCs w:val="30"/>
          <w:cs/>
        </w:rPr>
        <w:t xml:space="preserve">ในเรื่องการจ่ายเงินปันผลให้ผู้ถือหุ้นจากกำไรของปี </w:t>
      </w:r>
      <w:r w:rsidR="00901CB7">
        <w:rPr>
          <w:rFonts w:asciiTheme="majorBidi" w:hAnsiTheme="majorBidi"/>
          <w:sz w:val="30"/>
          <w:szCs w:val="30"/>
        </w:rPr>
        <w:t xml:space="preserve">2565 </w:t>
      </w:r>
      <w:r w:rsidR="00901CB7">
        <w:rPr>
          <w:rFonts w:asciiTheme="majorBidi" w:hAnsiTheme="majorBidi" w:hint="cs"/>
          <w:sz w:val="30"/>
          <w:szCs w:val="30"/>
          <w:cs/>
        </w:rPr>
        <w:t>โดย</w:t>
      </w:r>
    </w:p>
    <w:p w14:paraId="04BF4749" w14:textId="2C345B03" w:rsidR="00901CB7" w:rsidRDefault="00901CB7" w:rsidP="002E2DF8">
      <w:pPr>
        <w:tabs>
          <w:tab w:val="clear" w:pos="454"/>
          <w:tab w:val="left" w:pos="1440"/>
          <w:tab w:val="left" w:pos="1710"/>
        </w:tabs>
        <w:ind w:left="1620" w:hanging="36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3.1 </w:t>
      </w:r>
      <w:r w:rsidR="002E2DF8">
        <w:rPr>
          <w:rFonts w:asciiTheme="majorBidi" w:hAnsiTheme="majorBidi" w:hint="cs"/>
          <w:sz w:val="30"/>
          <w:szCs w:val="30"/>
          <w:cs/>
        </w:rPr>
        <w:t xml:space="preserve">  </w:t>
      </w:r>
      <w:r>
        <w:rPr>
          <w:rFonts w:asciiTheme="majorBidi" w:hAnsiTheme="majorBidi" w:hint="cs"/>
          <w:sz w:val="30"/>
          <w:szCs w:val="30"/>
          <w:cs/>
        </w:rPr>
        <w:t xml:space="preserve">จ่ายเป็นหุ้นสามัญของบริษัท จำนวนไม่เกิน </w:t>
      </w:r>
      <w:r>
        <w:rPr>
          <w:rFonts w:asciiTheme="majorBidi" w:hAnsiTheme="majorBidi"/>
          <w:sz w:val="30"/>
          <w:szCs w:val="30"/>
        </w:rPr>
        <w:t xml:space="preserve">54,941,713 </w:t>
      </w:r>
      <w:r>
        <w:rPr>
          <w:rFonts w:asciiTheme="majorBidi" w:hAnsi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บาท ให้แก่ผู้</w:t>
      </w:r>
      <w:r w:rsidR="005628B6">
        <w:rPr>
          <w:rFonts w:asciiTheme="majorBidi" w:hAnsiTheme="majorBidi" w:hint="cs"/>
          <w:sz w:val="30"/>
          <w:szCs w:val="30"/>
          <w:cs/>
        </w:rPr>
        <w:t>ถือหุ้นของ</w:t>
      </w:r>
      <w:r>
        <w:rPr>
          <w:rFonts w:asciiTheme="majorBidi" w:hAnsiTheme="majorBidi" w:hint="cs"/>
          <w:sz w:val="30"/>
          <w:szCs w:val="30"/>
          <w:cs/>
        </w:rPr>
        <w:t xml:space="preserve">บริษัท ในอัตรา </w:t>
      </w:r>
      <w:r>
        <w:rPr>
          <w:rFonts w:asciiTheme="majorBidi" w:hAnsiTheme="majorBidi"/>
          <w:sz w:val="30"/>
          <w:szCs w:val="30"/>
        </w:rPr>
        <w:t xml:space="preserve">10 </w:t>
      </w:r>
      <w:r>
        <w:rPr>
          <w:rFonts w:asciiTheme="majorBidi" w:hAnsiTheme="majorBidi" w:hint="cs"/>
          <w:sz w:val="30"/>
          <w:szCs w:val="30"/>
          <w:cs/>
        </w:rPr>
        <w:t>หุ้น</w:t>
      </w:r>
      <w:r w:rsidR="005628B6">
        <w:rPr>
          <w:rFonts w:asciiTheme="majorBidi" w:hAnsiTheme="majorBidi" w:hint="cs"/>
          <w:sz w:val="30"/>
          <w:szCs w:val="30"/>
          <w:cs/>
        </w:rPr>
        <w:t xml:space="preserve">เดิมต่อ </w:t>
      </w:r>
      <w:r w:rsidR="005628B6">
        <w:rPr>
          <w:rFonts w:asciiTheme="majorBidi" w:hAnsiTheme="majorBidi"/>
          <w:sz w:val="30"/>
          <w:szCs w:val="30"/>
        </w:rPr>
        <w:t xml:space="preserve">1 </w:t>
      </w:r>
      <w:r w:rsidR="005628B6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 w:hint="cs"/>
          <w:sz w:val="30"/>
          <w:szCs w:val="30"/>
          <w:cs/>
        </w:rPr>
        <w:t xml:space="preserve">ปันผล รวมมูลค่าหุ้นทั้งสิ้นไม่เกิน </w:t>
      </w:r>
      <w:r>
        <w:rPr>
          <w:rFonts w:asciiTheme="majorBidi" w:hAnsiTheme="majorBidi"/>
          <w:sz w:val="30"/>
          <w:szCs w:val="30"/>
        </w:rPr>
        <w:t xml:space="preserve">54,941,713 </w:t>
      </w:r>
      <w:r>
        <w:rPr>
          <w:rFonts w:asciiTheme="majorBidi" w:hAnsiTheme="majorBidi" w:hint="cs"/>
          <w:sz w:val="30"/>
          <w:szCs w:val="30"/>
          <w:cs/>
        </w:rPr>
        <w:t xml:space="preserve">บาท หรือคิดเป็นอัตราการจ่ายปันผลหุ้นละ </w:t>
      </w:r>
      <w:r>
        <w:rPr>
          <w:rFonts w:asciiTheme="majorBidi" w:hAnsiTheme="majorBidi"/>
          <w:sz w:val="30"/>
          <w:szCs w:val="30"/>
        </w:rPr>
        <w:t xml:space="preserve">0.10 </w:t>
      </w:r>
      <w:r>
        <w:rPr>
          <w:rFonts w:asciiTheme="majorBidi" w:hAnsiTheme="majorBidi" w:hint="cs"/>
          <w:sz w:val="30"/>
          <w:szCs w:val="30"/>
          <w:cs/>
        </w:rPr>
        <w:t>บาท ต่อหุ้น</w:t>
      </w:r>
    </w:p>
    <w:p w14:paraId="16B046B7" w14:textId="62909952" w:rsidR="00901CB7" w:rsidRPr="00901CB7" w:rsidRDefault="00901CB7" w:rsidP="00BE7E24">
      <w:pPr>
        <w:tabs>
          <w:tab w:val="clear" w:pos="454"/>
        </w:tabs>
        <w:ind w:left="1620" w:hanging="36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>3.2</w:t>
      </w:r>
      <w:r w:rsidR="002E2DF8">
        <w:rPr>
          <w:rFonts w:asciiTheme="majorBidi" w:hAnsiTheme="majorBidi" w:hint="cs"/>
          <w:sz w:val="30"/>
          <w:szCs w:val="30"/>
          <w:cs/>
        </w:rPr>
        <w:t xml:space="preserve">  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จ่าย</w:t>
      </w:r>
      <w:r w:rsidR="005628B6">
        <w:rPr>
          <w:rFonts w:asciiTheme="majorBidi" w:hAnsiTheme="majorBidi" w:hint="cs"/>
          <w:sz w:val="30"/>
          <w:szCs w:val="30"/>
          <w:cs/>
        </w:rPr>
        <w:t>เงิน</w:t>
      </w:r>
      <w:r>
        <w:rPr>
          <w:rFonts w:asciiTheme="majorBidi" w:hAnsiTheme="majorBidi" w:hint="cs"/>
          <w:sz w:val="30"/>
          <w:szCs w:val="30"/>
          <w:cs/>
        </w:rPr>
        <w:t xml:space="preserve">ปันผลเป็นเงินสดในอัตราหุ้นละ </w:t>
      </w:r>
      <w:r>
        <w:rPr>
          <w:rFonts w:asciiTheme="majorBidi" w:hAnsiTheme="majorBidi"/>
          <w:sz w:val="30"/>
          <w:szCs w:val="30"/>
        </w:rPr>
        <w:t xml:space="preserve">0.0111 </w:t>
      </w:r>
      <w:r>
        <w:rPr>
          <w:rFonts w:asciiTheme="majorBidi" w:hAnsiTheme="majorBidi" w:hint="cs"/>
          <w:sz w:val="30"/>
          <w:szCs w:val="30"/>
          <w:cs/>
        </w:rPr>
        <w:t xml:space="preserve">บาท หรือคิดเป็นจำนวนเงินไม่เกิน </w:t>
      </w:r>
      <w:r>
        <w:rPr>
          <w:rFonts w:asciiTheme="majorBidi" w:hAnsiTheme="majorBidi"/>
          <w:sz w:val="30"/>
          <w:szCs w:val="30"/>
        </w:rPr>
        <w:t xml:space="preserve">6,104,635 </w:t>
      </w:r>
      <w:r>
        <w:rPr>
          <w:rFonts w:asciiTheme="majorBidi" w:hAnsiTheme="majorBidi" w:hint="cs"/>
          <w:sz w:val="30"/>
          <w:szCs w:val="30"/>
          <w:cs/>
        </w:rPr>
        <w:t>บาท</w:t>
      </w:r>
    </w:p>
    <w:sectPr w:rsidR="00901CB7" w:rsidRPr="00901CB7" w:rsidSect="0011619C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1597F" w14:textId="77777777" w:rsidR="00F161E2" w:rsidRDefault="00F161E2">
      <w:r>
        <w:separator/>
      </w:r>
    </w:p>
  </w:endnote>
  <w:endnote w:type="continuationSeparator" w:id="0">
    <w:p w14:paraId="203F5C8D" w14:textId="77777777" w:rsidR="00F161E2" w:rsidRDefault="00F161E2">
      <w:r>
        <w:continuationSeparator/>
      </w:r>
    </w:p>
  </w:endnote>
  <w:endnote w:type="continuationNotice" w:id="1">
    <w:p w14:paraId="3DB3A9BA" w14:textId="77777777" w:rsidR="00F161E2" w:rsidRDefault="00F16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MS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982409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8E93C" w14:textId="78139EEA" w:rsidR="009034D3" w:rsidRPr="009034D3" w:rsidRDefault="009034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34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34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34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34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34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1860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E8563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049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EF67E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4004" w14:textId="77777777" w:rsidR="00F161E2" w:rsidRDefault="00F161E2">
      <w:r>
        <w:separator/>
      </w:r>
    </w:p>
  </w:footnote>
  <w:footnote w:type="continuationSeparator" w:id="0">
    <w:p w14:paraId="20307FAD" w14:textId="77777777" w:rsidR="00F161E2" w:rsidRDefault="00F161E2">
      <w:r>
        <w:continuationSeparator/>
      </w:r>
    </w:p>
  </w:footnote>
  <w:footnote w:type="continuationNotice" w:id="1">
    <w:p w14:paraId="0BAEF6B0" w14:textId="77777777" w:rsidR="00F161E2" w:rsidRDefault="00F161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47EAC" w14:textId="77777777" w:rsidR="00030313" w:rsidRPr="003D3292" w:rsidRDefault="00030313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5E7C4055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CF165" w14:textId="2304BF96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</w:t>
    </w:r>
    <w:r w:rsidR="00830817">
      <w:rPr>
        <w:rFonts w:ascii="Angsana New" w:hAnsi="Angsana New"/>
        <w:b/>
        <w:sz w:val="32"/>
        <w:szCs w:val="32"/>
      </w:rPr>
      <w:t>5</w:t>
    </w:r>
  </w:p>
  <w:p w14:paraId="6E858B7A" w14:textId="77777777" w:rsidR="00030313" w:rsidRPr="00196944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C04E" w14:textId="77777777" w:rsidR="00030313" w:rsidRPr="003D3292" w:rsidRDefault="00030313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8D953FE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780114" w14:textId="616ECDCD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</w:t>
    </w:r>
    <w:r w:rsidR="00DB552F">
      <w:rPr>
        <w:rFonts w:ascii="Angsana New" w:hAnsi="Angsana New"/>
        <w:b/>
        <w:sz w:val="32"/>
        <w:szCs w:val="32"/>
      </w:rPr>
      <w:t>5</w:t>
    </w:r>
  </w:p>
  <w:p w14:paraId="7ACE32E1" w14:textId="77777777" w:rsidR="00030313" w:rsidRPr="00196944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EC06" w14:textId="77777777" w:rsidR="00030313" w:rsidRPr="003D3292" w:rsidRDefault="00030313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1D2FA216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69DBCA" w14:textId="1FBE19CA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</w:t>
    </w:r>
    <w:r w:rsidR="00DB552F">
      <w:rPr>
        <w:rFonts w:ascii="Angsana New" w:hAnsi="Angsana New"/>
        <w:b/>
        <w:sz w:val="32"/>
        <w:szCs w:val="32"/>
      </w:rPr>
      <w:t>5</w:t>
    </w:r>
  </w:p>
  <w:p w14:paraId="4321BE42" w14:textId="77777777" w:rsidR="00030313" w:rsidRPr="00196944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AB90A" w14:textId="77777777" w:rsidR="000D7322" w:rsidRPr="003D3292" w:rsidRDefault="000D7322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7519AE9D" w14:textId="77777777" w:rsidR="000D7322" w:rsidRPr="003D3292" w:rsidRDefault="000D7322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4CB225" w14:textId="77777777" w:rsidR="000D7322" w:rsidRPr="003D3292" w:rsidRDefault="000D7322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2565</w:t>
    </w:r>
  </w:p>
  <w:p w14:paraId="1A5B320D" w14:textId="77777777" w:rsidR="000D7322" w:rsidRPr="00196944" w:rsidRDefault="000D7322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BC81" w14:textId="77777777" w:rsidR="00030313" w:rsidRPr="00B27912" w:rsidRDefault="00030313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1A7190E2" w14:textId="77777777" w:rsidR="00030313" w:rsidRPr="003C763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11CFF6C9" w14:textId="36CD3862" w:rsidR="00030313" w:rsidRPr="009E7F0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D7322">
      <w:rPr>
        <w:rFonts w:ascii="Angsana New" w:hAnsi="Angsana New"/>
        <w:b/>
        <w:bCs/>
        <w:sz w:val="32"/>
        <w:szCs w:val="32"/>
      </w:rPr>
      <w:t>5</w:t>
    </w:r>
  </w:p>
  <w:p w14:paraId="723B37D6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5677" w14:textId="77777777" w:rsidR="00030313" w:rsidRPr="00B27912" w:rsidRDefault="00030313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5E7C223" w14:textId="77777777" w:rsidR="00030313" w:rsidRPr="003C763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470F8751" w14:textId="65B5769E" w:rsidR="00030313" w:rsidRPr="009E7F0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71777">
      <w:rPr>
        <w:rFonts w:ascii="Angsana New" w:hAnsi="Angsana New"/>
        <w:b/>
        <w:bCs/>
        <w:sz w:val="32"/>
        <w:szCs w:val="32"/>
      </w:rPr>
      <w:t>5</w:t>
    </w:r>
  </w:p>
  <w:p w14:paraId="39C6F6A8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5F52" w14:textId="77777777" w:rsidR="00030313" w:rsidRPr="00B27912" w:rsidRDefault="00030313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44C6B0F8" w14:textId="77777777" w:rsidR="00030313" w:rsidRPr="003C763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157FEE51" w14:textId="79F0AC58" w:rsidR="00030313" w:rsidRPr="009E7F0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21C81">
      <w:rPr>
        <w:rFonts w:ascii="Angsana New" w:hAnsi="Angsana New"/>
        <w:b/>
        <w:bCs/>
        <w:sz w:val="32"/>
        <w:szCs w:val="32"/>
      </w:rPr>
      <w:t>5</w:t>
    </w:r>
  </w:p>
  <w:p w14:paraId="67E65332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8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6"/>
  </w:num>
  <w:num w:numId="5">
    <w:abstractNumId w:val="11"/>
  </w:num>
  <w:num w:numId="6">
    <w:abstractNumId w:val="6"/>
  </w:num>
  <w:num w:numId="7">
    <w:abstractNumId w:val="15"/>
  </w:num>
  <w:num w:numId="8">
    <w:abstractNumId w:val="19"/>
  </w:num>
  <w:num w:numId="9">
    <w:abstractNumId w:val="1"/>
  </w:num>
  <w:num w:numId="10">
    <w:abstractNumId w:val="12"/>
  </w:num>
  <w:num w:numId="11">
    <w:abstractNumId w:val="17"/>
  </w:num>
  <w:num w:numId="12">
    <w:abstractNumId w:val="18"/>
  </w:num>
  <w:num w:numId="13">
    <w:abstractNumId w:val="2"/>
  </w:num>
  <w:num w:numId="14">
    <w:abstractNumId w:val="10"/>
  </w:num>
  <w:num w:numId="15">
    <w:abstractNumId w:val="0"/>
  </w:num>
  <w:num w:numId="16">
    <w:abstractNumId w:val="5"/>
  </w:num>
  <w:num w:numId="17">
    <w:abstractNumId w:val="8"/>
  </w:num>
  <w:num w:numId="18">
    <w:abstractNumId w:val="3"/>
  </w:num>
  <w:num w:numId="19">
    <w:abstractNumId w:val="7"/>
  </w:num>
  <w:num w:numId="2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B3A"/>
    <w:rsid w:val="0000176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2CA2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3D4"/>
    <w:rsid w:val="00033EFB"/>
    <w:rsid w:val="00033F41"/>
    <w:rsid w:val="000341D7"/>
    <w:rsid w:val="00034AA1"/>
    <w:rsid w:val="0003545B"/>
    <w:rsid w:val="000356F0"/>
    <w:rsid w:val="000357BC"/>
    <w:rsid w:val="00035849"/>
    <w:rsid w:val="00035A15"/>
    <w:rsid w:val="00035E4A"/>
    <w:rsid w:val="00035F53"/>
    <w:rsid w:val="00036D56"/>
    <w:rsid w:val="00036EDA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DF3"/>
    <w:rsid w:val="00050F9F"/>
    <w:rsid w:val="000512F2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0D22"/>
    <w:rsid w:val="000613B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4795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470"/>
    <w:rsid w:val="00091713"/>
    <w:rsid w:val="00091D93"/>
    <w:rsid w:val="00091F5F"/>
    <w:rsid w:val="00092224"/>
    <w:rsid w:val="000923A1"/>
    <w:rsid w:val="00092746"/>
    <w:rsid w:val="0009298D"/>
    <w:rsid w:val="00092C20"/>
    <w:rsid w:val="000936CA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230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E1C"/>
    <w:rsid w:val="000B4F7A"/>
    <w:rsid w:val="000B50AA"/>
    <w:rsid w:val="000B52F7"/>
    <w:rsid w:val="000B5E28"/>
    <w:rsid w:val="000B63D7"/>
    <w:rsid w:val="000B66D2"/>
    <w:rsid w:val="000B6A85"/>
    <w:rsid w:val="000B6B7E"/>
    <w:rsid w:val="000B7339"/>
    <w:rsid w:val="000B77E3"/>
    <w:rsid w:val="000C00BB"/>
    <w:rsid w:val="000C02D6"/>
    <w:rsid w:val="000C046E"/>
    <w:rsid w:val="000C05AA"/>
    <w:rsid w:val="000C0A44"/>
    <w:rsid w:val="000C11B4"/>
    <w:rsid w:val="000C125D"/>
    <w:rsid w:val="000C13C1"/>
    <w:rsid w:val="000C1B33"/>
    <w:rsid w:val="000C1CB9"/>
    <w:rsid w:val="000C22A1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322"/>
    <w:rsid w:val="000D7F6D"/>
    <w:rsid w:val="000E00B3"/>
    <w:rsid w:val="000E0AC7"/>
    <w:rsid w:val="000E1035"/>
    <w:rsid w:val="000E139E"/>
    <w:rsid w:val="000E13F9"/>
    <w:rsid w:val="000E167E"/>
    <w:rsid w:val="000E1DB6"/>
    <w:rsid w:val="000E2015"/>
    <w:rsid w:val="000E2524"/>
    <w:rsid w:val="000E2DA1"/>
    <w:rsid w:val="000E2EAA"/>
    <w:rsid w:val="000E30D4"/>
    <w:rsid w:val="000E376B"/>
    <w:rsid w:val="000E38DF"/>
    <w:rsid w:val="000E3C48"/>
    <w:rsid w:val="000E40EE"/>
    <w:rsid w:val="000E456C"/>
    <w:rsid w:val="000E4774"/>
    <w:rsid w:val="000E4D15"/>
    <w:rsid w:val="000E51C4"/>
    <w:rsid w:val="000E56F9"/>
    <w:rsid w:val="000E5B6B"/>
    <w:rsid w:val="000E5EC5"/>
    <w:rsid w:val="000E5F52"/>
    <w:rsid w:val="000E6373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17C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565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8D"/>
    <w:rsid w:val="00122499"/>
    <w:rsid w:val="0012265B"/>
    <w:rsid w:val="001236B2"/>
    <w:rsid w:val="001239AF"/>
    <w:rsid w:val="001239F7"/>
    <w:rsid w:val="00124880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980"/>
    <w:rsid w:val="00130EF2"/>
    <w:rsid w:val="00130FD9"/>
    <w:rsid w:val="001311A7"/>
    <w:rsid w:val="001311D3"/>
    <w:rsid w:val="001311FC"/>
    <w:rsid w:val="0013152F"/>
    <w:rsid w:val="00131892"/>
    <w:rsid w:val="00131E16"/>
    <w:rsid w:val="00132060"/>
    <w:rsid w:val="0013214D"/>
    <w:rsid w:val="00132481"/>
    <w:rsid w:val="001325C4"/>
    <w:rsid w:val="0013281D"/>
    <w:rsid w:val="00132BFC"/>
    <w:rsid w:val="00132F57"/>
    <w:rsid w:val="00133306"/>
    <w:rsid w:val="001337A6"/>
    <w:rsid w:val="00133FBC"/>
    <w:rsid w:val="0013456E"/>
    <w:rsid w:val="00135143"/>
    <w:rsid w:val="00135B60"/>
    <w:rsid w:val="00135CB8"/>
    <w:rsid w:val="00136311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255F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52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4FF"/>
    <w:rsid w:val="001525C0"/>
    <w:rsid w:val="00153554"/>
    <w:rsid w:val="0015366A"/>
    <w:rsid w:val="00153ACB"/>
    <w:rsid w:val="00154102"/>
    <w:rsid w:val="001544BE"/>
    <w:rsid w:val="0015451C"/>
    <w:rsid w:val="00154A41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0BF"/>
    <w:rsid w:val="001624A4"/>
    <w:rsid w:val="00162B5F"/>
    <w:rsid w:val="00162E95"/>
    <w:rsid w:val="00162F32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823"/>
    <w:rsid w:val="00166E80"/>
    <w:rsid w:val="0016710C"/>
    <w:rsid w:val="00167888"/>
    <w:rsid w:val="001678AD"/>
    <w:rsid w:val="00167E9E"/>
    <w:rsid w:val="0017024B"/>
    <w:rsid w:val="001709AA"/>
    <w:rsid w:val="00170EB5"/>
    <w:rsid w:val="0017141B"/>
    <w:rsid w:val="001716B9"/>
    <w:rsid w:val="00171844"/>
    <w:rsid w:val="0017184A"/>
    <w:rsid w:val="0017275F"/>
    <w:rsid w:val="001727A8"/>
    <w:rsid w:val="00172896"/>
    <w:rsid w:val="00172E53"/>
    <w:rsid w:val="00173198"/>
    <w:rsid w:val="001731D8"/>
    <w:rsid w:val="00174307"/>
    <w:rsid w:val="00174644"/>
    <w:rsid w:val="00174B0E"/>
    <w:rsid w:val="00174F22"/>
    <w:rsid w:val="00174F65"/>
    <w:rsid w:val="00175215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540"/>
    <w:rsid w:val="00183863"/>
    <w:rsid w:val="00183973"/>
    <w:rsid w:val="00183E0C"/>
    <w:rsid w:val="001841D5"/>
    <w:rsid w:val="00184375"/>
    <w:rsid w:val="00184755"/>
    <w:rsid w:val="001850EC"/>
    <w:rsid w:val="00185171"/>
    <w:rsid w:val="00185798"/>
    <w:rsid w:val="0018601C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3CD"/>
    <w:rsid w:val="0019480A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B89"/>
    <w:rsid w:val="00197FF7"/>
    <w:rsid w:val="001A00DB"/>
    <w:rsid w:val="001A02B4"/>
    <w:rsid w:val="001A0AF9"/>
    <w:rsid w:val="001A0B24"/>
    <w:rsid w:val="001A0CDE"/>
    <w:rsid w:val="001A0FCF"/>
    <w:rsid w:val="001A11BC"/>
    <w:rsid w:val="001A12F6"/>
    <w:rsid w:val="001A1505"/>
    <w:rsid w:val="001A19C4"/>
    <w:rsid w:val="001A1FE8"/>
    <w:rsid w:val="001A22F1"/>
    <w:rsid w:val="001A2A3B"/>
    <w:rsid w:val="001A2B72"/>
    <w:rsid w:val="001A3408"/>
    <w:rsid w:val="001A3E50"/>
    <w:rsid w:val="001A3FC6"/>
    <w:rsid w:val="001A42A4"/>
    <w:rsid w:val="001A4EA1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5A"/>
    <w:rsid w:val="001C1741"/>
    <w:rsid w:val="001C17F8"/>
    <w:rsid w:val="001C1909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1E"/>
    <w:rsid w:val="001C66BC"/>
    <w:rsid w:val="001C679B"/>
    <w:rsid w:val="001C6B2D"/>
    <w:rsid w:val="001C6C81"/>
    <w:rsid w:val="001C72DB"/>
    <w:rsid w:val="001C7369"/>
    <w:rsid w:val="001C74EF"/>
    <w:rsid w:val="001C76E3"/>
    <w:rsid w:val="001D0137"/>
    <w:rsid w:val="001D0604"/>
    <w:rsid w:val="001D10D7"/>
    <w:rsid w:val="001D1889"/>
    <w:rsid w:val="001D19F7"/>
    <w:rsid w:val="001D1B7F"/>
    <w:rsid w:val="001D1BD0"/>
    <w:rsid w:val="001D2A5A"/>
    <w:rsid w:val="001D2DB0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7685"/>
    <w:rsid w:val="001D7C23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5BB9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0BB"/>
    <w:rsid w:val="00203734"/>
    <w:rsid w:val="0020380E"/>
    <w:rsid w:val="00203B9F"/>
    <w:rsid w:val="00204C9A"/>
    <w:rsid w:val="00204F14"/>
    <w:rsid w:val="0020511E"/>
    <w:rsid w:val="002053AC"/>
    <w:rsid w:val="00205F38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90D"/>
    <w:rsid w:val="002079BA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2C0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17BFA"/>
    <w:rsid w:val="0022004C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3122"/>
    <w:rsid w:val="00223647"/>
    <w:rsid w:val="002236CE"/>
    <w:rsid w:val="00223AD8"/>
    <w:rsid w:val="00223AEC"/>
    <w:rsid w:val="00223E03"/>
    <w:rsid w:val="00224BB2"/>
    <w:rsid w:val="00224E8A"/>
    <w:rsid w:val="002255E9"/>
    <w:rsid w:val="00225C3B"/>
    <w:rsid w:val="00225C44"/>
    <w:rsid w:val="00226047"/>
    <w:rsid w:val="00226323"/>
    <w:rsid w:val="00226AB6"/>
    <w:rsid w:val="00226D58"/>
    <w:rsid w:val="00226F5E"/>
    <w:rsid w:val="00227016"/>
    <w:rsid w:val="00227083"/>
    <w:rsid w:val="00227A54"/>
    <w:rsid w:val="00227DB5"/>
    <w:rsid w:val="00230DBD"/>
    <w:rsid w:val="00230F6C"/>
    <w:rsid w:val="002313F9"/>
    <w:rsid w:val="002317D1"/>
    <w:rsid w:val="0023252B"/>
    <w:rsid w:val="00232628"/>
    <w:rsid w:val="002338AE"/>
    <w:rsid w:val="0023472B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E64"/>
    <w:rsid w:val="002450BF"/>
    <w:rsid w:val="002455AB"/>
    <w:rsid w:val="00245DA0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0E4"/>
    <w:rsid w:val="002662D6"/>
    <w:rsid w:val="0026670B"/>
    <w:rsid w:val="0026697B"/>
    <w:rsid w:val="00266AE3"/>
    <w:rsid w:val="00266B2A"/>
    <w:rsid w:val="00266CC7"/>
    <w:rsid w:val="00266D65"/>
    <w:rsid w:val="0026701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C4F"/>
    <w:rsid w:val="002745C5"/>
    <w:rsid w:val="002747C7"/>
    <w:rsid w:val="00274819"/>
    <w:rsid w:val="0027485B"/>
    <w:rsid w:val="00274C0A"/>
    <w:rsid w:val="0027512A"/>
    <w:rsid w:val="002753F5"/>
    <w:rsid w:val="002755AA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336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7F6"/>
    <w:rsid w:val="002978C6"/>
    <w:rsid w:val="002A010A"/>
    <w:rsid w:val="002A0A55"/>
    <w:rsid w:val="002A0F25"/>
    <w:rsid w:val="002A1620"/>
    <w:rsid w:val="002A1967"/>
    <w:rsid w:val="002A1AFC"/>
    <w:rsid w:val="002A2774"/>
    <w:rsid w:val="002A34AE"/>
    <w:rsid w:val="002A3633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42"/>
    <w:rsid w:val="002B4675"/>
    <w:rsid w:val="002B4908"/>
    <w:rsid w:val="002B4E52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25C4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2D8A"/>
    <w:rsid w:val="002E2DF8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12"/>
    <w:rsid w:val="002E72F5"/>
    <w:rsid w:val="002E7582"/>
    <w:rsid w:val="002E7808"/>
    <w:rsid w:val="002E7857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6148"/>
    <w:rsid w:val="002F68DB"/>
    <w:rsid w:val="002F7351"/>
    <w:rsid w:val="002F73A5"/>
    <w:rsid w:val="002F7532"/>
    <w:rsid w:val="002F776D"/>
    <w:rsid w:val="002F792D"/>
    <w:rsid w:val="002F7A0B"/>
    <w:rsid w:val="002F7C0A"/>
    <w:rsid w:val="002F7D78"/>
    <w:rsid w:val="002F7F27"/>
    <w:rsid w:val="00300C84"/>
    <w:rsid w:val="00300E11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15"/>
    <w:rsid w:val="00305B63"/>
    <w:rsid w:val="00306250"/>
    <w:rsid w:val="003063D1"/>
    <w:rsid w:val="003067B3"/>
    <w:rsid w:val="00306A67"/>
    <w:rsid w:val="00306D3A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867"/>
    <w:rsid w:val="00311A0E"/>
    <w:rsid w:val="00311DFF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3AC9"/>
    <w:rsid w:val="00323C8D"/>
    <w:rsid w:val="00323E8A"/>
    <w:rsid w:val="00324055"/>
    <w:rsid w:val="00324304"/>
    <w:rsid w:val="0032580F"/>
    <w:rsid w:val="00325845"/>
    <w:rsid w:val="003259F3"/>
    <w:rsid w:val="00325C89"/>
    <w:rsid w:val="00325D12"/>
    <w:rsid w:val="00325DB5"/>
    <w:rsid w:val="00326682"/>
    <w:rsid w:val="00326DF7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24DE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A3B"/>
    <w:rsid w:val="00371B82"/>
    <w:rsid w:val="00371F51"/>
    <w:rsid w:val="0037205B"/>
    <w:rsid w:val="003723D4"/>
    <w:rsid w:val="0037248A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571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42E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0F9"/>
    <w:rsid w:val="00395556"/>
    <w:rsid w:val="00395B26"/>
    <w:rsid w:val="003963D1"/>
    <w:rsid w:val="003964C7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10E1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886"/>
    <w:rsid w:val="003C79A7"/>
    <w:rsid w:val="003C7BC1"/>
    <w:rsid w:val="003C7D27"/>
    <w:rsid w:val="003D0149"/>
    <w:rsid w:val="003D08E1"/>
    <w:rsid w:val="003D136F"/>
    <w:rsid w:val="003D13C1"/>
    <w:rsid w:val="003D14B9"/>
    <w:rsid w:val="003D18A6"/>
    <w:rsid w:val="003D2144"/>
    <w:rsid w:val="003D2171"/>
    <w:rsid w:val="003D27E5"/>
    <w:rsid w:val="003D291B"/>
    <w:rsid w:val="003D32AC"/>
    <w:rsid w:val="003D37A8"/>
    <w:rsid w:val="003D37FB"/>
    <w:rsid w:val="003D3A91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29"/>
    <w:rsid w:val="003E7181"/>
    <w:rsid w:val="003E74DF"/>
    <w:rsid w:val="003E77BD"/>
    <w:rsid w:val="003F005D"/>
    <w:rsid w:val="003F06E0"/>
    <w:rsid w:val="003F0735"/>
    <w:rsid w:val="003F0EAD"/>
    <w:rsid w:val="003F0FDD"/>
    <w:rsid w:val="003F10B8"/>
    <w:rsid w:val="003F11B9"/>
    <w:rsid w:val="003F1A0C"/>
    <w:rsid w:val="003F1D20"/>
    <w:rsid w:val="003F20BC"/>
    <w:rsid w:val="003F2DC4"/>
    <w:rsid w:val="003F2DCB"/>
    <w:rsid w:val="003F2F2F"/>
    <w:rsid w:val="003F3167"/>
    <w:rsid w:val="003F3BD3"/>
    <w:rsid w:val="003F4C35"/>
    <w:rsid w:val="003F4D55"/>
    <w:rsid w:val="003F513E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07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490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2F4F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E2E"/>
    <w:rsid w:val="00416F88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CA6"/>
    <w:rsid w:val="00423D0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23"/>
    <w:rsid w:val="00427F7E"/>
    <w:rsid w:val="004300E0"/>
    <w:rsid w:val="004300F3"/>
    <w:rsid w:val="004308B8"/>
    <w:rsid w:val="00430F3A"/>
    <w:rsid w:val="00430F89"/>
    <w:rsid w:val="00431B1C"/>
    <w:rsid w:val="00431D33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3EC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6AF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E03"/>
    <w:rsid w:val="00473F6F"/>
    <w:rsid w:val="004741BE"/>
    <w:rsid w:val="004742CA"/>
    <w:rsid w:val="004745E7"/>
    <w:rsid w:val="004747A0"/>
    <w:rsid w:val="00474EE2"/>
    <w:rsid w:val="004757D1"/>
    <w:rsid w:val="00475943"/>
    <w:rsid w:val="00475C8D"/>
    <w:rsid w:val="00475D4A"/>
    <w:rsid w:val="00475F9B"/>
    <w:rsid w:val="00476210"/>
    <w:rsid w:val="004768EC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8D0"/>
    <w:rsid w:val="00496BC4"/>
    <w:rsid w:val="00496F65"/>
    <w:rsid w:val="0049719E"/>
    <w:rsid w:val="004973AE"/>
    <w:rsid w:val="00497720"/>
    <w:rsid w:val="00497CB9"/>
    <w:rsid w:val="00497F5C"/>
    <w:rsid w:val="004A03B5"/>
    <w:rsid w:val="004A0958"/>
    <w:rsid w:val="004A0FA8"/>
    <w:rsid w:val="004A1591"/>
    <w:rsid w:val="004A15E7"/>
    <w:rsid w:val="004A161E"/>
    <w:rsid w:val="004A195A"/>
    <w:rsid w:val="004A1F37"/>
    <w:rsid w:val="004A23AB"/>
    <w:rsid w:val="004A2465"/>
    <w:rsid w:val="004A2516"/>
    <w:rsid w:val="004A3161"/>
    <w:rsid w:val="004A36E5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2C3"/>
    <w:rsid w:val="004D4A0C"/>
    <w:rsid w:val="004D4CDC"/>
    <w:rsid w:val="004D4DC0"/>
    <w:rsid w:val="004D519F"/>
    <w:rsid w:val="004D53F5"/>
    <w:rsid w:val="004D55E2"/>
    <w:rsid w:val="004D5F6C"/>
    <w:rsid w:val="004D6795"/>
    <w:rsid w:val="004D6B51"/>
    <w:rsid w:val="004D6EC7"/>
    <w:rsid w:val="004D70BC"/>
    <w:rsid w:val="004D72B2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30E"/>
    <w:rsid w:val="004F77BE"/>
    <w:rsid w:val="004F7970"/>
    <w:rsid w:val="004F79B5"/>
    <w:rsid w:val="004F7FB3"/>
    <w:rsid w:val="00500018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EBA"/>
    <w:rsid w:val="0050640E"/>
    <w:rsid w:val="00506BB9"/>
    <w:rsid w:val="00506BD9"/>
    <w:rsid w:val="00506F75"/>
    <w:rsid w:val="00507003"/>
    <w:rsid w:val="00507904"/>
    <w:rsid w:val="00507AC9"/>
    <w:rsid w:val="005102C8"/>
    <w:rsid w:val="005103E5"/>
    <w:rsid w:val="005108C4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B7D"/>
    <w:rsid w:val="00516FD2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86A"/>
    <w:rsid w:val="00527DD7"/>
    <w:rsid w:val="00527F0E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67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392"/>
    <w:rsid w:val="005543AF"/>
    <w:rsid w:val="005548C6"/>
    <w:rsid w:val="00555305"/>
    <w:rsid w:val="00555669"/>
    <w:rsid w:val="00555AA0"/>
    <w:rsid w:val="00555F2F"/>
    <w:rsid w:val="005567EE"/>
    <w:rsid w:val="0055692D"/>
    <w:rsid w:val="00556F53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8B6"/>
    <w:rsid w:val="00562F45"/>
    <w:rsid w:val="00563A96"/>
    <w:rsid w:val="005648AF"/>
    <w:rsid w:val="00564B9A"/>
    <w:rsid w:val="00564E98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A94"/>
    <w:rsid w:val="00577B93"/>
    <w:rsid w:val="0058049D"/>
    <w:rsid w:val="005804FD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0BFC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4EB7"/>
    <w:rsid w:val="005A559A"/>
    <w:rsid w:val="005A57F6"/>
    <w:rsid w:val="005A5ECC"/>
    <w:rsid w:val="005A62D7"/>
    <w:rsid w:val="005A64AE"/>
    <w:rsid w:val="005A7CA1"/>
    <w:rsid w:val="005B009B"/>
    <w:rsid w:val="005B04C9"/>
    <w:rsid w:val="005B0613"/>
    <w:rsid w:val="005B0687"/>
    <w:rsid w:val="005B1511"/>
    <w:rsid w:val="005B17A9"/>
    <w:rsid w:val="005B17D5"/>
    <w:rsid w:val="005B1AB7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4730"/>
    <w:rsid w:val="005B5095"/>
    <w:rsid w:val="005B52F9"/>
    <w:rsid w:val="005B54CD"/>
    <w:rsid w:val="005B60FD"/>
    <w:rsid w:val="005B6647"/>
    <w:rsid w:val="005B6E00"/>
    <w:rsid w:val="005B6F5D"/>
    <w:rsid w:val="005B73D5"/>
    <w:rsid w:val="005B7FB7"/>
    <w:rsid w:val="005C0730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5C72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225"/>
    <w:rsid w:val="005E358D"/>
    <w:rsid w:val="005E369C"/>
    <w:rsid w:val="005E37AD"/>
    <w:rsid w:val="005E3B15"/>
    <w:rsid w:val="005E3FA7"/>
    <w:rsid w:val="005E418C"/>
    <w:rsid w:val="005E425B"/>
    <w:rsid w:val="005E4E44"/>
    <w:rsid w:val="005E4F09"/>
    <w:rsid w:val="005E5079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1E94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4F85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8A0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DE0"/>
    <w:rsid w:val="00613F05"/>
    <w:rsid w:val="006141B5"/>
    <w:rsid w:val="006141DB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BE0"/>
    <w:rsid w:val="00624D14"/>
    <w:rsid w:val="006259A7"/>
    <w:rsid w:val="0062608F"/>
    <w:rsid w:val="00626787"/>
    <w:rsid w:val="00626A7B"/>
    <w:rsid w:val="00626AD4"/>
    <w:rsid w:val="00626C6D"/>
    <w:rsid w:val="00626D43"/>
    <w:rsid w:val="00627765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9F1"/>
    <w:rsid w:val="00640CB9"/>
    <w:rsid w:val="00640EB7"/>
    <w:rsid w:val="00641046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DF8"/>
    <w:rsid w:val="00651E4F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8DC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A7A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392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1A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2748"/>
    <w:rsid w:val="006A3177"/>
    <w:rsid w:val="006A3D9C"/>
    <w:rsid w:val="006A436C"/>
    <w:rsid w:val="006A46ED"/>
    <w:rsid w:val="006A478D"/>
    <w:rsid w:val="006A4F14"/>
    <w:rsid w:val="006A5DD8"/>
    <w:rsid w:val="006A5F57"/>
    <w:rsid w:val="006A5FD7"/>
    <w:rsid w:val="006A6380"/>
    <w:rsid w:val="006A64EC"/>
    <w:rsid w:val="006A66BF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C9C"/>
    <w:rsid w:val="006B0D19"/>
    <w:rsid w:val="006B0DA1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6199"/>
    <w:rsid w:val="006C6684"/>
    <w:rsid w:val="006C690E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0CF6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8E4"/>
    <w:rsid w:val="006E3E3C"/>
    <w:rsid w:val="006E4918"/>
    <w:rsid w:val="006E4925"/>
    <w:rsid w:val="006E49EB"/>
    <w:rsid w:val="006E4B85"/>
    <w:rsid w:val="006E5303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B8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0C8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20596"/>
    <w:rsid w:val="00720725"/>
    <w:rsid w:val="00720B0C"/>
    <w:rsid w:val="00721867"/>
    <w:rsid w:val="00721B5F"/>
    <w:rsid w:val="00722542"/>
    <w:rsid w:val="0072260F"/>
    <w:rsid w:val="00722913"/>
    <w:rsid w:val="00722AB4"/>
    <w:rsid w:val="00722CF8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5A16"/>
    <w:rsid w:val="00736041"/>
    <w:rsid w:val="00736452"/>
    <w:rsid w:val="007367EB"/>
    <w:rsid w:val="00736F65"/>
    <w:rsid w:val="00736F6C"/>
    <w:rsid w:val="00737776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62A"/>
    <w:rsid w:val="00745844"/>
    <w:rsid w:val="007459AF"/>
    <w:rsid w:val="00745E46"/>
    <w:rsid w:val="0074606F"/>
    <w:rsid w:val="0074685D"/>
    <w:rsid w:val="0074693E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58B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3F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3DD"/>
    <w:rsid w:val="007754AB"/>
    <w:rsid w:val="00775A54"/>
    <w:rsid w:val="00775E2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B89"/>
    <w:rsid w:val="00790E12"/>
    <w:rsid w:val="00790EA7"/>
    <w:rsid w:val="007919D0"/>
    <w:rsid w:val="00791D94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8F6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AA5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66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6CA5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26F"/>
    <w:rsid w:val="007D641E"/>
    <w:rsid w:val="007D65E0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E76"/>
    <w:rsid w:val="007E4518"/>
    <w:rsid w:val="007E4880"/>
    <w:rsid w:val="007E4EC1"/>
    <w:rsid w:val="007E519B"/>
    <w:rsid w:val="007E5312"/>
    <w:rsid w:val="007E579B"/>
    <w:rsid w:val="007E5B76"/>
    <w:rsid w:val="007E5D6C"/>
    <w:rsid w:val="007E5F36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6BE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09F0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1981"/>
    <w:rsid w:val="008124A9"/>
    <w:rsid w:val="00812996"/>
    <w:rsid w:val="00812A98"/>
    <w:rsid w:val="0081334A"/>
    <w:rsid w:val="00813540"/>
    <w:rsid w:val="00813BAF"/>
    <w:rsid w:val="0081424C"/>
    <w:rsid w:val="0081449F"/>
    <w:rsid w:val="008144AC"/>
    <w:rsid w:val="008144E1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54A"/>
    <w:rsid w:val="00821C72"/>
    <w:rsid w:val="00821C81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81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37B1A"/>
    <w:rsid w:val="008406DD"/>
    <w:rsid w:val="00840C99"/>
    <w:rsid w:val="00841013"/>
    <w:rsid w:val="008415E3"/>
    <w:rsid w:val="00841F07"/>
    <w:rsid w:val="00841FF4"/>
    <w:rsid w:val="0084253B"/>
    <w:rsid w:val="008426EE"/>
    <w:rsid w:val="008427EF"/>
    <w:rsid w:val="00842E60"/>
    <w:rsid w:val="008430FA"/>
    <w:rsid w:val="008437F9"/>
    <w:rsid w:val="00843A0E"/>
    <w:rsid w:val="00843DB6"/>
    <w:rsid w:val="00843E53"/>
    <w:rsid w:val="008443CC"/>
    <w:rsid w:val="00844443"/>
    <w:rsid w:val="00844665"/>
    <w:rsid w:val="00844CF4"/>
    <w:rsid w:val="00844D80"/>
    <w:rsid w:val="00844F1B"/>
    <w:rsid w:val="00844FF5"/>
    <w:rsid w:val="00845688"/>
    <w:rsid w:val="008459EE"/>
    <w:rsid w:val="00845EBD"/>
    <w:rsid w:val="008463E6"/>
    <w:rsid w:val="008464E9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594D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2D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DC8"/>
    <w:rsid w:val="008822F9"/>
    <w:rsid w:val="008832E2"/>
    <w:rsid w:val="00883346"/>
    <w:rsid w:val="008833FD"/>
    <w:rsid w:val="008843EA"/>
    <w:rsid w:val="008845AE"/>
    <w:rsid w:val="00884BC6"/>
    <w:rsid w:val="0088508C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C90"/>
    <w:rsid w:val="00890ECB"/>
    <w:rsid w:val="0089104D"/>
    <w:rsid w:val="00891105"/>
    <w:rsid w:val="00891509"/>
    <w:rsid w:val="00891808"/>
    <w:rsid w:val="00891ACC"/>
    <w:rsid w:val="00891DFD"/>
    <w:rsid w:val="00891E8B"/>
    <w:rsid w:val="00892DE0"/>
    <w:rsid w:val="008930F4"/>
    <w:rsid w:val="008931F3"/>
    <w:rsid w:val="008937EB"/>
    <w:rsid w:val="00893BA4"/>
    <w:rsid w:val="00894683"/>
    <w:rsid w:val="008947D4"/>
    <w:rsid w:val="00894937"/>
    <w:rsid w:val="00895218"/>
    <w:rsid w:val="00895398"/>
    <w:rsid w:val="00895713"/>
    <w:rsid w:val="00895821"/>
    <w:rsid w:val="008958BA"/>
    <w:rsid w:val="00895C60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2BC7"/>
    <w:rsid w:val="008A2D64"/>
    <w:rsid w:val="008A2DF9"/>
    <w:rsid w:val="008A31A2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629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379C"/>
    <w:rsid w:val="008B3A33"/>
    <w:rsid w:val="008B46BA"/>
    <w:rsid w:val="008B4AD2"/>
    <w:rsid w:val="008B4EC3"/>
    <w:rsid w:val="008B51EC"/>
    <w:rsid w:val="008B585E"/>
    <w:rsid w:val="008B5CE1"/>
    <w:rsid w:val="008B5D92"/>
    <w:rsid w:val="008B62E7"/>
    <w:rsid w:val="008B6E96"/>
    <w:rsid w:val="008B6EBB"/>
    <w:rsid w:val="008B70DE"/>
    <w:rsid w:val="008B727A"/>
    <w:rsid w:val="008B7F84"/>
    <w:rsid w:val="008C020F"/>
    <w:rsid w:val="008C0B24"/>
    <w:rsid w:val="008C0C17"/>
    <w:rsid w:val="008C1334"/>
    <w:rsid w:val="008C1410"/>
    <w:rsid w:val="008C28BA"/>
    <w:rsid w:val="008C34BD"/>
    <w:rsid w:val="008C363B"/>
    <w:rsid w:val="008C3B74"/>
    <w:rsid w:val="008C3DC0"/>
    <w:rsid w:val="008C436C"/>
    <w:rsid w:val="008C4561"/>
    <w:rsid w:val="008C488A"/>
    <w:rsid w:val="008C4BEF"/>
    <w:rsid w:val="008C4D42"/>
    <w:rsid w:val="008C503D"/>
    <w:rsid w:val="008C5A24"/>
    <w:rsid w:val="008C5BF3"/>
    <w:rsid w:val="008C5D2A"/>
    <w:rsid w:val="008C5E7A"/>
    <w:rsid w:val="008C656B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43D"/>
    <w:rsid w:val="008E465C"/>
    <w:rsid w:val="008E49DE"/>
    <w:rsid w:val="008E4D77"/>
    <w:rsid w:val="008E52D1"/>
    <w:rsid w:val="008E5308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CB7"/>
    <w:rsid w:val="00901E88"/>
    <w:rsid w:val="009025FD"/>
    <w:rsid w:val="009026AB"/>
    <w:rsid w:val="00902801"/>
    <w:rsid w:val="00902878"/>
    <w:rsid w:val="00902E2B"/>
    <w:rsid w:val="00903001"/>
    <w:rsid w:val="009034D3"/>
    <w:rsid w:val="00903564"/>
    <w:rsid w:val="00904BB4"/>
    <w:rsid w:val="009055EF"/>
    <w:rsid w:val="009058AE"/>
    <w:rsid w:val="00905937"/>
    <w:rsid w:val="00905A47"/>
    <w:rsid w:val="00905B6C"/>
    <w:rsid w:val="00906034"/>
    <w:rsid w:val="009065C3"/>
    <w:rsid w:val="00906BB2"/>
    <w:rsid w:val="009073CF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821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6DB0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3A0"/>
    <w:rsid w:val="009253AA"/>
    <w:rsid w:val="009254EB"/>
    <w:rsid w:val="009256B4"/>
    <w:rsid w:val="009259AC"/>
    <w:rsid w:val="00925AD9"/>
    <w:rsid w:val="00925AFE"/>
    <w:rsid w:val="00925C76"/>
    <w:rsid w:val="00926BA9"/>
    <w:rsid w:val="00926C56"/>
    <w:rsid w:val="00927236"/>
    <w:rsid w:val="009275B7"/>
    <w:rsid w:val="00927690"/>
    <w:rsid w:val="00927EF8"/>
    <w:rsid w:val="00930A50"/>
    <w:rsid w:val="00930EDB"/>
    <w:rsid w:val="009314F4"/>
    <w:rsid w:val="0093186C"/>
    <w:rsid w:val="00931938"/>
    <w:rsid w:val="009323A0"/>
    <w:rsid w:val="009324DF"/>
    <w:rsid w:val="009326ED"/>
    <w:rsid w:val="00932A0E"/>
    <w:rsid w:val="00932C84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0D3B"/>
    <w:rsid w:val="00941628"/>
    <w:rsid w:val="00941924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3EB7"/>
    <w:rsid w:val="009546CB"/>
    <w:rsid w:val="009553B2"/>
    <w:rsid w:val="009553E5"/>
    <w:rsid w:val="00955631"/>
    <w:rsid w:val="00956243"/>
    <w:rsid w:val="009562B6"/>
    <w:rsid w:val="0095646A"/>
    <w:rsid w:val="00956BF9"/>
    <w:rsid w:val="00956E60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6F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E01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C03"/>
    <w:rsid w:val="009A0E1E"/>
    <w:rsid w:val="009A1CF9"/>
    <w:rsid w:val="009A23C0"/>
    <w:rsid w:val="009A27D0"/>
    <w:rsid w:val="009A2C8E"/>
    <w:rsid w:val="009A2D78"/>
    <w:rsid w:val="009A2E82"/>
    <w:rsid w:val="009A3943"/>
    <w:rsid w:val="009A3B8B"/>
    <w:rsid w:val="009A4113"/>
    <w:rsid w:val="009A4EA6"/>
    <w:rsid w:val="009A50BF"/>
    <w:rsid w:val="009A54A9"/>
    <w:rsid w:val="009A5525"/>
    <w:rsid w:val="009A5AAF"/>
    <w:rsid w:val="009A5B33"/>
    <w:rsid w:val="009A5F89"/>
    <w:rsid w:val="009A72AB"/>
    <w:rsid w:val="009A76B8"/>
    <w:rsid w:val="009A799B"/>
    <w:rsid w:val="009A7AEB"/>
    <w:rsid w:val="009A7EB9"/>
    <w:rsid w:val="009A7EF8"/>
    <w:rsid w:val="009B0351"/>
    <w:rsid w:val="009B0510"/>
    <w:rsid w:val="009B0704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A82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B09"/>
    <w:rsid w:val="009C0D3E"/>
    <w:rsid w:val="009C105D"/>
    <w:rsid w:val="009C12CF"/>
    <w:rsid w:val="009C13FA"/>
    <w:rsid w:val="009C1416"/>
    <w:rsid w:val="009C14D1"/>
    <w:rsid w:val="009C1930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2C7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161D"/>
    <w:rsid w:val="009D16A3"/>
    <w:rsid w:val="009D21D7"/>
    <w:rsid w:val="009D2335"/>
    <w:rsid w:val="009D32E4"/>
    <w:rsid w:val="009D33D4"/>
    <w:rsid w:val="009D3865"/>
    <w:rsid w:val="009D3CAE"/>
    <w:rsid w:val="009D3E00"/>
    <w:rsid w:val="009D45F8"/>
    <w:rsid w:val="009D46EF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2068"/>
    <w:rsid w:val="009E209D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BA3"/>
    <w:rsid w:val="009F63F4"/>
    <w:rsid w:val="009F65BC"/>
    <w:rsid w:val="009F6763"/>
    <w:rsid w:val="009F6B26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10B88"/>
    <w:rsid w:val="00A10C0E"/>
    <w:rsid w:val="00A11340"/>
    <w:rsid w:val="00A11647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3E4F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9B1"/>
    <w:rsid w:val="00A22A20"/>
    <w:rsid w:val="00A2308B"/>
    <w:rsid w:val="00A2320E"/>
    <w:rsid w:val="00A234A1"/>
    <w:rsid w:val="00A234CD"/>
    <w:rsid w:val="00A24369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ABA"/>
    <w:rsid w:val="00A47FA8"/>
    <w:rsid w:val="00A50001"/>
    <w:rsid w:val="00A5014C"/>
    <w:rsid w:val="00A5076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187"/>
    <w:rsid w:val="00A5747F"/>
    <w:rsid w:val="00A57482"/>
    <w:rsid w:val="00A578B1"/>
    <w:rsid w:val="00A57C0E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1F8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66B"/>
    <w:rsid w:val="00A70A73"/>
    <w:rsid w:val="00A71976"/>
    <w:rsid w:val="00A71AEB"/>
    <w:rsid w:val="00A723F0"/>
    <w:rsid w:val="00A72776"/>
    <w:rsid w:val="00A73063"/>
    <w:rsid w:val="00A73F90"/>
    <w:rsid w:val="00A74461"/>
    <w:rsid w:val="00A7460E"/>
    <w:rsid w:val="00A74BFA"/>
    <w:rsid w:val="00A754A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3D9"/>
    <w:rsid w:val="00A82595"/>
    <w:rsid w:val="00A82A2C"/>
    <w:rsid w:val="00A82CE5"/>
    <w:rsid w:val="00A82FA1"/>
    <w:rsid w:val="00A83310"/>
    <w:rsid w:val="00A8409E"/>
    <w:rsid w:val="00A843E8"/>
    <w:rsid w:val="00A84A92"/>
    <w:rsid w:val="00A8510F"/>
    <w:rsid w:val="00A852F7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7B8"/>
    <w:rsid w:val="00A87826"/>
    <w:rsid w:val="00A879B3"/>
    <w:rsid w:val="00A87F49"/>
    <w:rsid w:val="00A90552"/>
    <w:rsid w:val="00A909C3"/>
    <w:rsid w:val="00A90B72"/>
    <w:rsid w:val="00A91347"/>
    <w:rsid w:val="00A919B3"/>
    <w:rsid w:val="00A92D7A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45A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D35"/>
    <w:rsid w:val="00AC4F72"/>
    <w:rsid w:val="00AC5673"/>
    <w:rsid w:val="00AC5A22"/>
    <w:rsid w:val="00AC5CB7"/>
    <w:rsid w:val="00AC5D73"/>
    <w:rsid w:val="00AC6D00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264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25"/>
    <w:rsid w:val="00AD70CC"/>
    <w:rsid w:val="00AE083E"/>
    <w:rsid w:val="00AE127C"/>
    <w:rsid w:val="00AE12C0"/>
    <w:rsid w:val="00AE1A8F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97E"/>
    <w:rsid w:val="00AF4BFB"/>
    <w:rsid w:val="00AF5253"/>
    <w:rsid w:val="00AF611D"/>
    <w:rsid w:val="00AF6A7F"/>
    <w:rsid w:val="00AF6A96"/>
    <w:rsid w:val="00AF7731"/>
    <w:rsid w:val="00AF7C0B"/>
    <w:rsid w:val="00AF7D14"/>
    <w:rsid w:val="00AF7FBC"/>
    <w:rsid w:val="00B00667"/>
    <w:rsid w:val="00B00A21"/>
    <w:rsid w:val="00B012DC"/>
    <w:rsid w:val="00B01F80"/>
    <w:rsid w:val="00B02B1A"/>
    <w:rsid w:val="00B02C65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B3F"/>
    <w:rsid w:val="00B11EA6"/>
    <w:rsid w:val="00B121B5"/>
    <w:rsid w:val="00B12319"/>
    <w:rsid w:val="00B125BC"/>
    <w:rsid w:val="00B12F04"/>
    <w:rsid w:val="00B136E1"/>
    <w:rsid w:val="00B138FC"/>
    <w:rsid w:val="00B13B43"/>
    <w:rsid w:val="00B13D58"/>
    <w:rsid w:val="00B13E3E"/>
    <w:rsid w:val="00B13EBB"/>
    <w:rsid w:val="00B1465C"/>
    <w:rsid w:val="00B14715"/>
    <w:rsid w:val="00B151AE"/>
    <w:rsid w:val="00B15420"/>
    <w:rsid w:val="00B155B5"/>
    <w:rsid w:val="00B15620"/>
    <w:rsid w:val="00B16410"/>
    <w:rsid w:val="00B169DB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991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B3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E78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3CC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6B95"/>
    <w:rsid w:val="00B5747F"/>
    <w:rsid w:val="00B57521"/>
    <w:rsid w:val="00B57E8C"/>
    <w:rsid w:val="00B602F0"/>
    <w:rsid w:val="00B60E50"/>
    <w:rsid w:val="00B6166D"/>
    <w:rsid w:val="00B6183C"/>
    <w:rsid w:val="00B6291E"/>
    <w:rsid w:val="00B62BFC"/>
    <w:rsid w:val="00B62D1D"/>
    <w:rsid w:val="00B634BF"/>
    <w:rsid w:val="00B634FC"/>
    <w:rsid w:val="00B64332"/>
    <w:rsid w:val="00B64641"/>
    <w:rsid w:val="00B64E90"/>
    <w:rsid w:val="00B65159"/>
    <w:rsid w:val="00B655BE"/>
    <w:rsid w:val="00B664D8"/>
    <w:rsid w:val="00B6667C"/>
    <w:rsid w:val="00B66A11"/>
    <w:rsid w:val="00B66BBE"/>
    <w:rsid w:val="00B67293"/>
    <w:rsid w:val="00B70A4D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26B"/>
    <w:rsid w:val="00B75C28"/>
    <w:rsid w:val="00B75F3E"/>
    <w:rsid w:val="00B76316"/>
    <w:rsid w:val="00B767DF"/>
    <w:rsid w:val="00B768C5"/>
    <w:rsid w:val="00B76B6D"/>
    <w:rsid w:val="00B76DA2"/>
    <w:rsid w:val="00B77775"/>
    <w:rsid w:val="00B779F4"/>
    <w:rsid w:val="00B77ADC"/>
    <w:rsid w:val="00B77C2F"/>
    <w:rsid w:val="00B77D0C"/>
    <w:rsid w:val="00B77D5B"/>
    <w:rsid w:val="00B77FB9"/>
    <w:rsid w:val="00B8053F"/>
    <w:rsid w:val="00B80D83"/>
    <w:rsid w:val="00B81410"/>
    <w:rsid w:val="00B81459"/>
    <w:rsid w:val="00B816DC"/>
    <w:rsid w:val="00B81B71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990"/>
    <w:rsid w:val="00B85BE2"/>
    <w:rsid w:val="00B861A7"/>
    <w:rsid w:val="00B872C3"/>
    <w:rsid w:val="00B872FA"/>
    <w:rsid w:val="00B8767E"/>
    <w:rsid w:val="00B87E2B"/>
    <w:rsid w:val="00B9041D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B1"/>
    <w:rsid w:val="00B944C4"/>
    <w:rsid w:val="00B94856"/>
    <w:rsid w:val="00B94C55"/>
    <w:rsid w:val="00B94E2E"/>
    <w:rsid w:val="00B95295"/>
    <w:rsid w:val="00B9571F"/>
    <w:rsid w:val="00B95E63"/>
    <w:rsid w:val="00B96107"/>
    <w:rsid w:val="00B96147"/>
    <w:rsid w:val="00B96511"/>
    <w:rsid w:val="00B96A29"/>
    <w:rsid w:val="00B97417"/>
    <w:rsid w:val="00B97460"/>
    <w:rsid w:val="00B9747D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915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304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DE"/>
    <w:rsid w:val="00BB3CA0"/>
    <w:rsid w:val="00BB45B0"/>
    <w:rsid w:val="00BB48AD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508"/>
    <w:rsid w:val="00BC4D88"/>
    <w:rsid w:val="00BC585A"/>
    <w:rsid w:val="00BC5A38"/>
    <w:rsid w:val="00BC5C2C"/>
    <w:rsid w:val="00BC5C78"/>
    <w:rsid w:val="00BC5E4D"/>
    <w:rsid w:val="00BC5EA3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0F49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590E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24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9D1"/>
    <w:rsid w:val="00BF6CE3"/>
    <w:rsid w:val="00BF6F48"/>
    <w:rsid w:val="00BF734E"/>
    <w:rsid w:val="00BF749A"/>
    <w:rsid w:val="00BF78C8"/>
    <w:rsid w:val="00BF7994"/>
    <w:rsid w:val="00BF7B1A"/>
    <w:rsid w:val="00BF7CD3"/>
    <w:rsid w:val="00BF7F53"/>
    <w:rsid w:val="00C004C1"/>
    <w:rsid w:val="00C008C9"/>
    <w:rsid w:val="00C00A27"/>
    <w:rsid w:val="00C00C85"/>
    <w:rsid w:val="00C00E80"/>
    <w:rsid w:val="00C01061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64"/>
    <w:rsid w:val="00C32EA3"/>
    <w:rsid w:val="00C33777"/>
    <w:rsid w:val="00C33799"/>
    <w:rsid w:val="00C33E74"/>
    <w:rsid w:val="00C342BF"/>
    <w:rsid w:val="00C34496"/>
    <w:rsid w:val="00C348DF"/>
    <w:rsid w:val="00C34B14"/>
    <w:rsid w:val="00C34EAA"/>
    <w:rsid w:val="00C34EF5"/>
    <w:rsid w:val="00C35797"/>
    <w:rsid w:val="00C358E8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1B5"/>
    <w:rsid w:val="00C41596"/>
    <w:rsid w:val="00C415BE"/>
    <w:rsid w:val="00C418CF"/>
    <w:rsid w:val="00C4195F"/>
    <w:rsid w:val="00C41F09"/>
    <w:rsid w:val="00C41F4E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4354"/>
    <w:rsid w:val="00C64705"/>
    <w:rsid w:val="00C64A6C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1032"/>
    <w:rsid w:val="00C714C2"/>
    <w:rsid w:val="00C71AE5"/>
    <w:rsid w:val="00C729F3"/>
    <w:rsid w:val="00C72BC7"/>
    <w:rsid w:val="00C72BF9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3E1"/>
    <w:rsid w:val="00C80570"/>
    <w:rsid w:val="00C80799"/>
    <w:rsid w:val="00C807C7"/>
    <w:rsid w:val="00C807FC"/>
    <w:rsid w:val="00C81489"/>
    <w:rsid w:val="00C81B6C"/>
    <w:rsid w:val="00C82320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50C"/>
    <w:rsid w:val="00C86C2B"/>
    <w:rsid w:val="00C86E79"/>
    <w:rsid w:val="00C871BE"/>
    <w:rsid w:val="00C871D7"/>
    <w:rsid w:val="00C872FD"/>
    <w:rsid w:val="00C87611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20F"/>
    <w:rsid w:val="00CA78B1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3BA"/>
    <w:rsid w:val="00CB5485"/>
    <w:rsid w:val="00CB5D5A"/>
    <w:rsid w:val="00CB61D9"/>
    <w:rsid w:val="00CB62A9"/>
    <w:rsid w:val="00CB62F7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59F"/>
    <w:rsid w:val="00CC061F"/>
    <w:rsid w:val="00CC085B"/>
    <w:rsid w:val="00CC0955"/>
    <w:rsid w:val="00CC106D"/>
    <w:rsid w:val="00CC1095"/>
    <w:rsid w:val="00CC122E"/>
    <w:rsid w:val="00CC14BC"/>
    <w:rsid w:val="00CC1E27"/>
    <w:rsid w:val="00CC206C"/>
    <w:rsid w:val="00CC22CF"/>
    <w:rsid w:val="00CC24FF"/>
    <w:rsid w:val="00CC25B0"/>
    <w:rsid w:val="00CC2854"/>
    <w:rsid w:val="00CC28DF"/>
    <w:rsid w:val="00CC2B85"/>
    <w:rsid w:val="00CC3062"/>
    <w:rsid w:val="00CC357C"/>
    <w:rsid w:val="00CC3611"/>
    <w:rsid w:val="00CC3869"/>
    <w:rsid w:val="00CC39FA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E8A"/>
    <w:rsid w:val="00CC6B8A"/>
    <w:rsid w:val="00CC6D4B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1FA5"/>
    <w:rsid w:val="00CD2131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E99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6803"/>
    <w:rsid w:val="00CE7124"/>
    <w:rsid w:val="00CE71E9"/>
    <w:rsid w:val="00CE759C"/>
    <w:rsid w:val="00CE7877"/>
    <w:rsid w:val="00CF09A2"/>
    <w:rsid w:val="00CF1015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2E86"/>
    <w:rsid w:val="00CF320A"/>
    <w:rsid w:val="00CF34C0"/>
    <w:rsid w:val="00CF376C"/>
    <w:rsid w:val="00CF37FF"/>
    <w:rsid w:val="00CF3879"/>
    <w:rsid w:val="00CF3A40"/>
    <w:rsid w:val="00CF3C3F"/>
    <w:rsid w:val="00CF3ED8"/>
    <w:rsid w:val="00CF419C"/>
    <w:rsid w:val="00CF4373"/>
    <w:rsid w:val="00CF50F2"/>
    <w:rsid w:val="00CF54C6"/>
    <w:rsid w:val="00CF55DA"/>
    <w:rsid w:val="00CF71F3"/>
    <w:rsid w:val="00CF79AE"/>
    <w:rsid w:val="00CF7B0A"/>
    <w:rsid w:val="00CF7DC8"/>
    <w:rsid w:val="00CF7EC5"/>
    <w:rsid w:val="00CF7EE7"/>
    <w:rsid w:val="00D00569"/>
    <w:rsid w:val="00D0092F"/>
    <w:rsid w:val="00D00948"/>
    <w:rsid w:val="00D00970"/>
    <w:rsid w:val="00D0098E"/>
    <w:rsid w:val="00D00DF9"/>
    <w:rsid w:val="00D011CA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ACB"/>
    <w:rsid w:val="00D20D54"/>
    <w:rsid w:val="00D20FBE"/>
    <w:rsid w:val="00D21089"/>
    <w:rsid w:val="00D212CB"/>
    <w:rsid w:val="00D212D4"/>
    <w:rsid w:val="00D21E07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D14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747"/>
    <w:rsid w:val="00D36956"/>
    <w:rsid w:val="00D36A90"/>
    <w:rsid w:val="00D36B74"/>
    <w:rsid w:val="00D36EDC"/>
    <w:rsid w:val="00D36F6D"/>
    <w:rsid w:val="00D37CFD"/>
    <w:rsid w:val="00D40DD4"/>
    <w:rsid w:val="00D41C9C"/>
    <w:rsid w:val="00D41CCE"/>
    <w:rsid w:val="00D41E35"/>
    <w:rsid w:val="00D4208B"/>
    <w:rsid w:val="00D421F8"/>
    <w:rsid w:val="00D4267C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5FA8"/>
    <w:rsid w:val="00D46367"/>
    <w:rsid w:val="00D46905"/>
    <w:rsid w:val="00D46E52"/>
    <w:rsid w:val="00D47150"/>
    <w:rsid w:val="00D47C75"/>
    <w:rsid w:val="00D47EAC"/>
    <w:rsid w:val="00D500D8"/>
    <w:rsid w:val="00D5013A"/>
    <w:rsid w:val="00D506F1"/>
    <w:rsid w:val="00D507CA"/>
    <w:rsid w:val="00D50937"/>
    <w:rsid w:val="00D50C40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43A"/>
    <w:rsid w:val="00D56781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0D43"/>
    <w:rsid w:val="00D715FF"/>
    <w:rsid w:val="00D71777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3EB"/>
    <w:rsid w:val="00D7755E"/>
    <w:rsid w:val="00D777BE"/>
    <w:rsid w:val="00D77DBE"/>
    <w:rsid w:val="00D77F94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4FBD"/>
    <w:rsid w:val="00D85992"/>
    <w:rsid w:val="00D864F8"/>
    <w:rsid w:val="00D86BBB"/>
    <w:rsid w:val="00D871D9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13A"/>
    <w:rsid w:val="00D9638F"/>
    <w:rsid w:val="00D96C56"/>
    <w:rsid w:val="00D96F6E"/>
    <w:rsid w:val="00D97530"/>
    <w:rsid w:val="00D977EB"/>
    <w:rsid w:val="00DA00B4"/>
    <w:rsid w:val="00DA088D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52F"/>
    <w:rsid w:val="00DB5660"/>
    <w:rsid w:val="00DB591A"/>
    <w:rsid w:val="00DB5D4A"/>
    <w:rsid w:val="00DB6378"/>
    <w:rsid w:val="00DB6A27"/>
    <w:rsid w:val="00DB6CFF"/>
    <w:rsid w:val="00DB6E49"/>
    <w:rsid w:val="00DB6F6D"/>
    <w:rsid w:val="00DB7403"/>
    <w:rsid w:val="00DB75B5"/>
    <w:rsid w:val="00DB75F4"/>
    <w:rsid w:val="00DB7A2E"/>
    <w:rsid w:val="00DB7E9B"/>
    <w:rsid w:val="00DB7FAC"/>
    <w:rsid w:val="00DC085A"/>
    <w:rsid w:val="00DC0B18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583"/>
    <w:rsid w:val="00DD37A7"/>
    <w:rsid w:val="00DD3F1E"/>
    <w:rsid w:val="00DD4019"/>
    <w:rsid w:val="00DD4957"/>
    <w:rsid w:val="00DD58A8"/>
    <w:rsid w:val="00DD5C04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1DA5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05D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F9F"/>
    <w:rsid w:val="00E062BF"/>
    <w:rsid w:val="00E0673B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555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EB7"/>
    <w:rsid w:val="00E16BDA"/>
    <w:rsid w:val="00E1732C"/>
    <w:rsid w:val="00E177F8"/>
    <w:rsid w:val="00E17D6A"/>
    <w:rsid w:val="00E207AC"/>
    <w:rsid w:val="00E20868"/>
    <w:rsid w:val="00E20D87"/>
    <w:rsid w:val="00E2145D"/>
    <w:rsid w:val="00E21FC2"/>
    <w:rsid w:val="00E22153"/>
    <w:rsid w:val="00E221C5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5EC6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25"/>
    <w:rsid w:val="00E41AF1"/>
    <w:rsid w:val="00E41F99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7A1"/>
    <w:rsid w:val="00E46B91"/>
    <w:rsid w:val="00E46F83"/>
    <w:rsid w:val="00E47098"/>
    <w:rsid w:val="00E470E3"/>
    <w:rsid w:val="00E470FD"/>
    <w:rsid w:val="00E476ED"/>
    <w:rsid w:val="00E476EE"/>
    <w:rsid w:val="00E50196"/>
    <w:rsid w:val="00E50715"/>
    <w:rsid w:val="00E50C0A"/>
    <w:rsid w:val="00E50DAC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141C"/>
    <w:rsid w:val="00E625FC"/>
    <w:rsid w:val="00E626A1"/>
    <w:rsid w:val="00E627D2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B2B"/>
    <w:rsid w:val="00E700FE"/>
    <w:rsid w:val="00E704EA"/>
    <w:rsid w:val="00E7092A"/>
    <w:rsid w:val="00E72469"/>
    <w:rsid w:val="00E72718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359"/>
    <w:rsid w:val="00E773A8"/>
    <w:rsid w:val="00E779FA"/>
    <w:rsid w:val="00E77F0A"/>
    <w:rsid w:val="00E808C3"/>
    <w:rsid w:val="00E80A61"/>
    <w:rsid w:val="00E80C3B"/>
    <w:rsid w:val="00E80D49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942"/>
    <w:rsid w:val="00E85B3C"/>
    <w:rsid w:val="00E85D12"/>
    <w:rsid w:val="00E8609B"/>
    <w:rsid w:val="00E8652A"/>
    <w:rsid w:val="00E8673B"/>
    <w:rsid w:val="00E86863"/>
    <w:rsid w:val="00E8689A"/>
    <w:rsid w:val="00E86DBE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606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655"/>
    <w:rsid w:val="00EA1D45"/>
    <w:rsid w:val="00EA1DC9"/>
    <w:rsid w:val="00EA2038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6B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1FD"/>
    <w:rsid w:val="00EC0A66"/>
    <w:rsid w:val="00EC0B6B"/>
    <w:rsid w:val="00EC14F3"/>
    <w:rsid w:val="00EC161A"/>
    <w:rsid w:val="00EC1D29"/>
    <w:rsid w:val="00EC277C"/>
    <w:rsid w:val="00EC2A87"/>
    <w:rsid w:val="00EC2A90"/>
    <w:rsid w:val="00EC2B69"/>
    <w:rsid w:val="00EC2DE5"/>
    <w:rsid w:val="00EC2FF0"/>
    <w:rsid w:val="00EC3014"/>
    <w:rsid w:val="00EC3235"/>
    <w:rsid w:val="00EC3371"/>
    <w:rsid w:val="00EC35BA"/>
    <w:rsid w:val="00EC3797"/>
    <w:rsid w:val="00EC3A0E"/>
    <w:rsid w:val="00EC3A54"/>
    <w:rsid w:val="00EC3BB1"/>
    <w:rsid w:val="00EC4287"/>
    <w:rsid w:val="00EC5183"/>
    <w:rsid w:val="00EC5591"/>
    <w:rsid w:val="00EC55BD"/>
    <w:rsid w:val="00EC5921"/>
    <w:rsid w:val="00EC5ACE"/>
    <w:rsid w:val="00EC5CFA"/>
    <w:rsid w:val="00EC65A3"/>
    <w:rsid w:val="00EC672E"/>
    <w:rsid w:val="00EC6C2B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D7B"/>
    <w:rsid w:val="00ED6EA7"/>
    <w:rsid w:val="00ED750F"/>
    <w:rsid w:val="00ED7EAC"/>
    <w:rsid w:val="00EE0064"/>
    <w:rsid w:val="00EE011A"/>
    <w:rsid w:val="00EE0379"/>
    <w:rsid w:val="00EE056C"/>
    <w:rsid w:val="00EE0655"/>
    <w:rsid w:val="00EE0C4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409"/>
    <w:rsid w:val="00EE742B"/>
    <w:rsid w:val="00EE76B3"/>
    <w:rsid w:val="00EE7AEA"/>
    <w:rsid w:val="00EF008C"/>
    <w:rsid w:val="00EF0341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194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D8F"/>
    <w:rsid w:val="00F06FB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E04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1E2"/>
    <w:rsid w:val="00F1657A"/>
    <w:rsid w:val="00F16E08"/>
    <w:rsid w:val="00F17336"/>
    <w:rsid w:val="00F17CBA"/>
    <w:rsid w:val="00F17CED"/>
    <w:rsid w:val="00F2070F"/>
    <w:rsid w:val="00F20B0B"/>
    <w:rsid w:val="00F21060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DF8"/>
    <w:rsid w:val="00F30E54"/>
    <w:rsid w:val="00F310CB"/>
    <w:rsid w:val="00F31151"/>
    <w:rsid w:val="00F314FF"/>
    <w:rsid w:val="00F32038"/>
    <w:rsid w:val="00F324AF"/>
    <w:rsid w:val="00F32ED7"/>
    <w:rsid w:val="00F32FAC"/>
    <w:rsid w:val="00F334CC"/>
    <w:rsid w:val="00F33EE3"/>
    <w:rsid w:val="00F33EEF"/>
    <w:rsid w:val="00F34050"/>
    <w:rsid w:val="00F34086"/>
    <w:rsid w:val="00F3468C"/>
    <w:rsid w:val="00F3471F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79C"/>
    <w:rsid w:val="00F41810"/>
    <w:rsid w:val="00F41D8B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4E1E"/>
    <w:rsid w:val="00F45083"/>
    <w:rsid w:val="00F457EB"/>
    <w:rsid w:val="00F45E9B"/>
    <w:rsid w:val="00F45F43"/>
    <w:rsid w:val="00F45F71"/>
    <w:rsid w:val="00F46092"/>
    <w:rsid w:val="00F46849"/>
    <w:rsid w:val="00F46D2F"/>
    <w:rsid w:val="00F475E4"/>
    <w:rsid w:val="00F478C1"/>
    <w:rsid w:val="00F50625"/>
    <w:rsid w:val="00F50A10"/>
    <w:rsid w:val="00F5111B"/>
    <w:rsid w:val="00F5127C"/>
    <w:rsid w:val="00F52529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6E0"/>
    <w:rsid w:val="00F63D98"/>
    <w:rsid w:val="00F640B0"/>
    <w:rsid w:val="00F647BE"/>
    <w:rsid w:val="00F64824"/>
    <w:rsid w:val="00F651E7"/>
    <w:rsid w:val="00F65837"/>
    <w:rsid w:val="00F65E7C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C2"/>
    <w:rsid w:val="00F711EA"/>
    <w:rsid w:val="00F71437"/>
    <w:rsid w:val="00F718AB"/>
    <w:rsid w:val="00F723C5"/>
    <w:rsid w:val="00F729D4"/>
    <w:rsid w:val="00F72A23"/>
    <w:rsid w:val="00F72A95"/>
    <w:rsid w:val="00F73321"/>
    <w:rsid w:val="00F74198"/>
    <w:rsid w:val="00F74EF9"/>
    <w:rsid w:val="00F75482"/>
    <w:rsid w:val="00F75B29"/>
    <w:rsid w:val="00F75B3A"/>
    <w:rsid w:val="00F7656A"/>
    <w:rsid w:val="00F766BB"/>
    <w:rsid w:val="00F76907"/>
    <w:rsid w:val="00F76C3D"/>
    <w:rsid w:val="00F76E65"/>
    <w:rsid w:val="00F776B0"/>
    <w:rsid w:val="00F777C6"/>
    <w:rsid w:val="00F80A87"/>
    <w:rsid w:val="00F80CCA"/>
    <w:rsid w:val="00F815B7"/>
    <w:rsid w:val="00F81EDE"/>
    <w:rsid w:val="00F82021"/>
    <w:rsid w:val="00F826A1"/>
    <w:rsid w:val="00F8282A"/>
    <w:rsid w:val="00F82CE7"/>
    <w:rsid w:val="00F8307C"/>
    <w:rsid w:val="00F836AD"/>
    <w:rsid w:val="00F842C7"/>
    <w:rsid w:val="00F8462F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5B64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5E3A"/>
    <w:rsid w:val="00F95EE7"/>
    <w:rsid w:val="00F960D9"/>
    <w:rsid w:val="00F96102"/>
    <w:rsid w:val="00F96261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D53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1E4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DA6"/>
    <w:rsid w:val="00FC0078"/>
    <w:rsid w:val="00FC00BA"/>
    <w:rsid w:val="00FC0B8E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A2E"/>
    <w:rsid w:val="00FC30BF"/>
    <w:rsid w:val="00FC3311"/>
    <w:rsid w:val="00FC3ACD"/>
    <w:rsid w:val="00FC3CA0"/>
    <w:rsid w:val="00FC3CFB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6CA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3076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1E77"/>
    <w:rsid w:val="00FF2DC1"/>
    <w:rsid w:val="00FF2E97"/>
    <w:rsid w:val="00FF3100"/>
    <w:rsid w:val="00FF3AA2"/>
    <w:rsid w:val="00FF3EDE"/>
    <w:rsid w:val="00FF4055"/>
    <w:rsid w:val="00FF4195"/>
    <w:rsid w:val="00FF49AB"/>
    <w:rsid w:val="00FF4A76"/>
    <w:rsid w:val="00FF4F8F"/>
    <w:rsid w:val="00FF55C9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</TotalTime>
  <Pages>67</Pages>
  <Words>12311</Words>
  <Characters>71528</Characters>
  <Application>Microsoft Office Word</Application>
  <DocSecurity>0</DocSecurity>
  <Lines>1986</Lines>
  <Paragraphs>505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83334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Nuchanard, Chongkittiraks</cp:lastModifiedBy>
  <cp:revision>8</cp:revision>
  <cp:lastPrinted>2023-02-24T13:12:00Z</cp:lastPrinted>
  <dcterms:created xsi:type="dcterms:W3CDTF">2023-02-25T12:35:00Z</dcterms:created>
  <dcterms:modified xsi:type="dcterms:W3CDTF">2023-03-02T10:44:00Z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</Properties>
</file>