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0" w:type="dxa"/>
        <w:tblLook w:val="01E0" w:firstRow="1" w:lastRow="1" w:firstColumn="1" w:lastColumn="1" w:noHBand="0" w:noVBand="0"/>
      </w:tblPr>
      <w:tblGrid>
        <w:gridCol w:w="1188"/>
        <w:gridCol w:w="8532"/>
      </w:tblGrid>
      <w:tr w:rsidR="00B82817" w:rsidRPr="006666FA" w14:paraId="024CF177" w14:textId="77777777" w:rsidTr="00034A32">
        <w:trPr>
          <w:tblHeader/>
        </w:trPr>
        <w:tc>
          <w:tcPr>
            <w:tcW w:w="1188" w:type="dxa"/>
          </w:tcPr>
          <w:p w14:paraId="4696BED1" w14:textId="77777777" w:rsidR="00B82817" w:rsidRPr="006666FA" w:rsidRDefault="00933EAE" w:rsidP="00EE5BD2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B82817"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8532" w:type="dxa"/>
          </w:tcPr>
          <w:p w14:paraId="202338F6" w14:textId="77777777" w:rsidR="00B82817" w:rsidRPr="006666FA" w:rsidRDefault="00B82817" w:rsidP="007D0954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B82817" w:rsidRPr="006666FA" w14:paraId="7CE6A623" w14:textId="77777777" w:rsidTr="00034A32">
        <w:trPr>
          <w:tblHeader/>
        </w:trPr>
        <w:tc>
          <w:tcPr>
            <w:tcW w:w="1188" w:type="dxa"/>
          </w:tcPr>
          <w:p w14:paraId="5CD80944" w14:textId="77777777" w:rsidR="00B82817" w:rsidRPr="006666FA" w:rsidRDefault="00B82817" w:rsidP="00EE5BD2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532" w:type="dxa"/>
          </w:tcPr>
          <w:p w14:paraId="66E867E5" w14:textId="77777777" w:rsidR="00B82817" w:rsidRPr="006666FA" w:rsidRDefault="00B82817" w:rsidP="00EE5BD2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B82817" w:rsidRPr="006666FA" w14:paraId="3996A539" w14:textId="77777777" w:rsidTr="00034A32">
        <w:tc>
          <w:tcPr>
            <w:tcW w:w="1188" w:type="dxa"/>
          </w:tcPr>
          <w:p w14:paraId="378086C6" w14:textId="62421569" w:rsidR="00B82817" w:rsidRPr="006666FA" w:rsidRDefault="00B30E1D" w:rsidP="00EE5BD2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8532" w:type="dxa"/>
          </w:tcPr>
          <w:p w14:paraId="58BF2FB9" w14:textId="77777777" w:rsidR="00B82817" w:rsidRPr="006666FA" w:rsidRDefault="00B82817" w:rsidP="007D0954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B82817" w:rsidRPr="006666FA" w14:paraId="6F74679A" w14:textId="77777777" w:rsidTr="00034A32">
        <w:tc>
          <w:tcPr>
            <w:tcW w:w="1188" w:type="dxa"/>
          </w:tcPr>
          <w:p w14:paraId="634D4D74" w14:textId="117AF22B" w:rsidR="00B82817" w:rsidRPr="006666FA" w:rsidRDefault="00B30E1D" w:rsidP="00EE5BD2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8532" w:type="dxa"/>
          </w:tcPr>
          <w:p w14:paraId="27A13B80" w14:textId="77777777" w:rsidR="00B82817" w:rsidRPr="006666FA" w:rsidRDefault="00B82817" w:rsidP="007D0954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</w:p>
        </w:tc>
      </w:tr>
      <w:tr w:rsidR="00B517C6" w:rsidRPr="006666FA" w14:paraId="3CCABDB8" w14:textId="77777777" w:rsidTr="00034A32">
        <w:tc>
          <w:tcPr>
            <w:tcW w:w="1188" w:type="dxa"/>
          </w:tcPr>
          <w:p w14:paraId="5FB7716F" w14:textId="094EC202" w:rsidR="00B517C6" w:rsidRPr="006666FA" w:rsidRDefault="00B30E1D" w:rsidP="00B517C6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532" w:type="dxa"/>
          </w:tcPr>
          <w:p w14:paraId="1B879E25" w14:textId="3BDC47C3" w:rsidR="00B517C6" w:rsidRPr="006666FA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นโยบายการบัญชีที่สำคัญ</w:t>
            </w:r>
          </w:p>
        </w:tc>
      </w:tr>
      <w:tr w:rsidR="00B517C6" w:rsidRPr="006666FA" w14:paraId="0C56BF4F" w14:textId="77777777" w:rsidTr="00034A32">
        <w:tc>
          <w:tcPr>
            <w:tcW w:w="1188" w:type="dxa"/>
          </w:tcPr>
          <w:p w14:paraId="48DD123C" w14:textId="02C1F90B" w:rsidR="00B517C6" w:rsidRPr="006666FA" w:rsidRDefault="00B30E1D" w:rsidP="00B517C6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8532" w:type="dxa"/>
          </w:tcPr>
          <w:p w14:paraId="64117231" w14:textId="0CB9E134" w:rsidR="00B517C6" w:rsidRPr="006666FA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การปรับโครงสร้างธุรกิจ</w:t>
            </w:r>
          </w:p>
        </w:tc>
      </w:tr>
      <w:tr w:rsidR="00B517C6" w:rsidRPr="006666FA" w14:paraId="57878665" w14:textId="77777777" w:rsidTr="00034A32">
        <w:tc>
          <w:tcPr>
            <w:tcW w:w="1188" w:type="dxa"/>
          </w:tcPr>
          <w:p w14:paraId="76F5F6B0" w14:textId="66476CCB" w:rsidR="00B517C6" w:rsidRPr="006666FA" w:rsidRDefault="00B30E1D" w:rsidP="00B517C6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8532" w:type="dxa"/>
          </w:tcPr>
          <w:p w14:paraId="5505B898" w14:textId="520147CE" w:rsidR="00B517C6" w:rsidRPr="006666FA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B517C6" w:rsidRPr="006666FA" w14:paraId="28D314FD" w14:textId="77777777" w:rsidTr="00034A32">
        <w:tc>
          <w:tcPr>
            <w:tcW w:w="1188" w:type="dxa"/>
          </w:tcPr>
          <w:p w14:paraId="053BAF1B" w14:textId="42833AD5" w:rsidR="00B517C6" w:rsidRPr="006666FA" w:rsidRDefault="00B30E1D" w:rsidP="00B517C6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8532" w:type="dxa"/>
          </w:tcPr>
          <w:p w14:paraId="5DB94D30" w14:textId="162C815B" w:rsidR="00B517C6" w:rsidRPr="006666FA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B517C6" w:rsidRPr="006666FA" w14:paraId="1FDE85B3" w14:textId="77777777" w:rsidTr="00034A32">
        <w:tc>
          <w:tcPr>
            <w:tcW w:w="1188" w:type="dxa"/>
          </w:tcPr>
          <w:p w14:paraId="75CEF8F2" w14:textId="7E5B2E60" w:rsidR="00B517C6" w:rsidRPr="00434BE1" w:rsidRDefault="00B30E1D" w:rsidP="00B517C6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8532" w:type="dxa"/>
          </w:tcPr>
          <w:p w14:paraId="203156E0" w14:textId="608AD618" w:rsidR="00B517C6" w:rsidRPr="00434BE1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และลูกหนี้อื่น</w:t>
            </w:r>
          </w:p>
        </w:tc>
      </w:tr>
      <w:tr w:rsidR="00B517C6" w:rsidRPr="006666FA" w14:paraId="5AC20190" w14:textId="77777777" w:rsidTr="00034A32">
        <w:tc>
          <w:tcPr>
            <w:tcW w:w="1188" w:type="dxa"/>
          </w:tcPr>
          <w:p w14:paraId="36BBF1F4" w14:textId="5D366687" w:rsidR="00B517C6" w:rsidRPr="00434BE1" w:rsidRDefault="00B30E1D" w:rsidP="00B517C6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8532" w:type="dxa"/>
          </w:tcPr>
          <w:p w14:paraId="633DF3E2" w14:textId="49443FB1" w:rsidR="00B517C6" w:rsidRPr="00434BE1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ลูกหนี้ตามสัญญาเช่าการเงิน</w:t>
            </w:r>
          </w:p>
        </w:tc>
      </w:tr>
      <w:tr w:rsidR="00B517C6" w:rsidRPr="006666FA" w14:paraId="0B357568" w14:textId="77777777" w:rsidTr="00034A32">
        <w:tc>
          <w:tcPr>
            <w:tcW w:w="1188" w:type="dxa"/>
          </w:tcPr>
          <w:p w14:paraId="5FC2D0B2" w14:textId="5823FD7C" w:rsidR="00B517C6" w:rsidRPr="00434BE1" w:rsidRDefault="00B30E1D" w:rsidP="00B517C6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8532" w:type="dxa"/>
          </w:tcPr>
          <w:p w14:paraId="4FCD1F45" w14:textId="5A4C557F" w:rsidR="00B517C6" w:rsidRPr="00434BE1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B517C6" w:rsidRPr="006666FA" w14:paraId="7AF4032F" w14:textId="77777777" w:rsidTr="00034A32">
        <w:tc>
          <w:tcPr>
            <w:tcW w:w="1188" w:type="dxa"/>
          </w:tcPr>
          <w:p w14:paraId="1CE5DA5E" w14:textId="2D427FBC" w:rsidR="00B517C6" w:rsidRPr="00434BE1" w:rsidRDefault="00B30E1D" w:rsidP="00B517C6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8532" w:type="dxa"/>
          </w:tcPr>
          <w:p w14:paraId="38F71BD8" w14:textId="3D78CE11" w:rsidR="00B517C6" w:rsidRPr="00434BE1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ยานพาหนะรอการขาย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สำหรับสินทรัพย์ให้เช่า</w:t>
            </w:r>
          </w:p>
        </w:tc>
      </w:tr>
      <w:tr w:rsidR="00B517C6" w:rsidRPr="006666FA" w14:paraId="4C1ACE09" w14:textId="77777777" w:rsidTr="00034A32">
        <w:tc>
          <w:tcPr>
            <w:tcW w:w="1188" w:type="dxa"/>
          </w:tcPr>
          <w:p w14:paraId="2B9A13A9" w14:textId="7190F87D" w:rsidR="00B517C6" w:rsidRPr="006666FA" w:rsidRDefault="00B30E1D" w:rsidP="00B517C6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8532" w:type="dxa"/>
          </w:tcPr>
          <w:p w14:paraId="50F11761" w14:textId="5CD36CFB" w:rsidR="00B517C6" w:rsidRPr="006666FA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</w:t>
            </w:r>
            <w:r w:rsidRPr="00034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ร่วมและการร่วมค้า</w:t>
            </w:r>
          </w:p>
        </w:tc>
      </w:tr>
      <w:tr w:rsidR="00B517C6" w:rsidRPr="006666FA" w14:paraId="102D4D2F" w14:textId="77777777" w:rsidTr="00034A32">
        <w:tc>
          <w:tcPr>
            <w:tcW w:w="1188" w:type="dxa"/>
          </w:tcPr>
          <w:p w14:paraId="3B5F1B64" w14:textId="62DF9C3B" w:rsidR="00B517C6" w:rsidRPr="006666FA" w:rsidRDefault="00B30E1D" w:rsidP="00B517C6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8532" w:type="dxa"/>
          </w:tcPr>
          <w:p w14:paraId="4AAAA94A" w14:textId="3608B87E" w:rsidR="00B517C6" w:rsidRPr="006666FA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B517C6" w:rsidRPr="006666FA" w14:paraId="6D87B918" w14:textId="77777777" w:rsidTr="00034A32">
        <w:tc>
          <w:tcPr>
            <w:tcW w:w="1188" w:type="dxa"/>
          </w:tcPr>
          <w:p w14:paraId="34F6BA9F" w14:textId="4A9982F3" w:rsidR="00B517C6" w:rsidRPr="006666FA" w:rsidRDefault="00B30E1D" w:rsidP="00B517C6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8532" w:type="dxa"/>
          </w:tcPr>
          <w:p w14:paraId="78624897" w14:textId="079A956A" w:rsidR="00B517C6" w:rsidRPr="006666FA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4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</w:tr>
      <w:tr w:rsidR="00B517C6" w:rsidRPr="006666FA" w14:paraId="1855D95C" w14:textId="77777777" w:rsidTr="00034A32">
        <w:tc>
          <w:tcPr>
            <w:tcW w:w="1188" w:type="dxa"/>
          </w:tcPr>
          <w:p w14:paraId="0AD4D1D2" w14:textId="30A1814E" w:rsidR="00B517C6" w:rsidRPr="00434BE1" w:rsidRDefault="00B30E1D" w:rsidP="00B517C6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8532" w:type="dxa"/>
          </w:tcPr>
          <w:p w14:paraId="218221C2" w14:textId="5062BC9A" w:rsidR="00B517C6" w:rsidRPr="00034A32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34A3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B517C6" w:rsidRPr="006666FA" w14:paraId="496656FE" w14:textId="77777777" w:rsidTr="00034A32">
        <w:tc>
          <w:tcPr>
            <w:tcW w:w="1188" w:type="dxa"/>
          </w:tcPr>
          <w:p w14:paraId="308055A5" w14:textId="40FB013A" w:rsidR="00B517C6" w:rsidRPr="00434BE1" w:rsidRDefault="00B30E1D" w:rsidP="00B517C6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8532" w:type="dxa"/>
          </w:tcPr>
          <w:p w14:paraId="46626FC3" w14:textId="76EA4984" w:rsidR="00B517C6" w:rsidRPr="00034A32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สินทรัพย์ให้เช่าตามสัญญาเช่าดำเนินงาน</w:t>
            </w:r>
          </w:p>
        </w:tc>
      </w:tr>
      <w:tr w:rsidR="00B517C6" w:rsidRPr="006666FA" w14:paraId="22DAEE94" w14:textId="77777777" w:rsidTr="00034A32">
        <w:tc>
          <w:tcPr>
            <w:tcW w:w="1188" w:type="dxa"/>
          </w:tcPr>
          <w:p w14:paraId="1B25A67F" w14:textId="39245DBF" w:rsidR="00B517C6" w:rsidRPr="00434BE1" w:rsidRDefault="00B30E1D" w:rsidP="00B517C6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8532" w:type="dxa"/>
          </w:tcPr>
          <w:p w14:paraId="0E711262" w14:textId="15134A89" w:rsidR="00B517C6" w:rsidRPr="00434BE1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B517C6" w:rsidRPr="006666FA" w14:paraId="3499C055" w14:textId="77777777" w:rsidTr="00034A32">
        <w:tc>
          <w:tcPr>
            <w:tcW w:w="1188" w:type="dxa"/>
          </w:tcPr>
          <w:p w14:paraId="76242F3A" w14:textId="3A8BFA28" w:rsidR="00B517C6" w:rsidRPr="00434BE1" w:rsidRDefault="00B30E1D" w:rsidP="00B517C6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8532" w:type="dxa"/>
          </w:tcPr>
          <w:p w14:paraId="6534C5EB" w14:textId="201F2DBB" w:rsidR="00B517C6" w:rsidRPr="00434BE1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>สัญญาเช่า</w:t>
            </w:r>
          </w:p>
        </w:tc>
      </w:tr>
      <w:tr w:rsidR="00B517C6" w:rsidRPr="006666FA" w14:paraId="4C3F882B" w14:textId="77777777" w:rsidTr="00034A32">
        <w:tc>
          <w:tcPr>
            <w:tcW w:w="1188" w:type="dxa"/>
          </w:tcPr>
          <w:p w14:paraId="09744F4E" w14:textId="185004A1" w:rsidR="00B517C6" w:rsidRPr="00434BE1" w:rsidRDefault="00B30E1D" w:rsidP="00B517C6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8532" w:type="dxa"/>
          </w:tcPr>
          <w:p w14:paraId="4E130F51" w14:textId="672A2F1B" w:rsidR="00B517C6" w:rsidRPr="00434BE1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>ค่าความนิยม</w:t>
            </w:r>
          </w:p>
        </w:tc>
      </w:tr>
      <w:tr w:rsidR="00B517C6" w:rsidRPr="006666FA" w14:paraId="37437D9D" w14:textId="77777777" w:rsidTr="00034A32">
        <w:tc>
          <w:tcPr>
            <w:tcW w:w="1188" w:type="dxa"/>
          </w:tcPr>
          <w:p w14:paraId="3C57A91F" w14:textId="15B41482" w:rsidR="00B517C6" w:rsidRPr="00434BE1" w:rsidRDefault="00B30E1D" w:rsidP="00B517C6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8532" w:type="dxa"/>
          </w:tcPr>
          <w:p w14:paraId="09FFD964" w14:textId="585E0649" w:rsidR="00B517C6" w:rsidRPr="00434BE1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>สินทรัพย์ไม่มีตัวตน</w:t>
            </w:r>
          </w:p>
        </w:tc>
      </w:tr>
      <w:tr w:rsidR="00B517C6" w:rsidRPr="006666FA" w14:paraId="6C905188" w14:textId="77777777" w:rsidTr="00034A32">
        <w:tc>
          <w:tcPr>
            <w:tcW w:w="1188" w:type="dxa"/>
          </w:tcPr>
          <w:p w14:paraId="3D51D974" w14:textId="31AA40DC" w:rsidR="00B517C6" w:rsidRPr="00434BE1" w:rsidRDefault="00B30E1D" w:rsidP="00B517C6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8532" w:type="dxa"/>
          </w:tcPr>
          <w:p w14:paraId="081018B3" w14:textId="40189D50" w:rsidR="00B517C6" w:rsidRPr="00434BE1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B517C6" w:rsidRPr="006666FA" w14:paraId="7BDDCFB2" w14:textId="77777777" w:rsidTr="00034A32">
        <w:tc>
          <w:tcPr>
            <w:tcW w:w="1188" w:type="dxa"/>
          </w:tcPr>
          <w:p w14:paraId="7794CBAF" w14:textId="38AFCCC7" w:rsidR="00B517C6" w:rsidRPr="00434BE1" w:rsidRDefault="00B30E1D" w:rsidP="00B517C6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8532" w:type="dxa"/>
          </w:tcPr>
          <w:p w14:paraId="2256ED64" w14:textId="0B57CBC0" w:rsidR="00B517C6" w:rsidRPr="00434BE1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และเจ้าหนี้อื่น</w:t>
            </w:r>
          </w:p>
        </w:tc>
      </w:tr>
      <w:tr w:rsidR="00B517C6" w:rsidRPr="006666FA" w14:paraId="5F9FAA05" w14:textId="77777777" w:rsidTr="00034A32">
        <w:tc>
          <w:tcPr>
            <w:tcW w:w="1188" w:type="dxa"/>
          </w:tcPr>
          <w:p w14:paraId="0775CC9D" w14:textId="4F2ACD1C" w:rsidR="00B517C6" w:rsidRPr="00434BE1" w:rsidRDefault="00B30E1D" w:rsidP="00B517C6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8532" w:type="dxa"/>
          </w:tcPr>
          <w:p w14:paraId="4D375AB5" w14:textId="42303561" w:rsidR="00B517C6" w:rsidRPr="00434BE1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เงินประกันตามสัญญาเช่าดำเนินงานระยะยาว</w:t>
            </w:r>
          </w:p>
        </w:tc>
      </w:tr>
      <w:tr w:rsidR="00B517C6" w:rsidRPr="006666FA" w14:paraId="6B1A86D8" w14:textId="77777777" w:rsidTr="00034A32">
        <w:tc>
          <w:tcPr>
            <w:tcW w:w="1188" w:type="dxa"/>
          </w:tcPr>
          <w:p w14:paraId="6387E30A" w14:textId="2C709BF9" w:rsidR="00B517C6" w:rsidRPr="00434BE1" w:rsidRDefault="00B30E1D" w:rsidP="00B517C6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8532" w:type="dxa"/>
          </w:tcPr>
          <w:p w14:paraId="6F1DF3B0" w14:textId="3D914639" w:rsidR="00B517C6" w:rsidRPr="00434BE1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</w:t>
            </w:r>
            <w:r w:rsidR="00BB72F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ไม่หมุนเวียน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สำหรับผลประโยชน์พนักงาน</w:t>
            </w:r>
          </w:p>
        </w:tc>
      </w:tr>
      <w:tr w:rsidR="00B517C6" w:rsidRPr="006666FA" w14:paraId="257A77DC" w14:textId="77777777" w:rsidTr="00034A32">
        <w:tc>
          <w:tcPr>
            <w:tcW w:w="1188" w:type="dxa"/>
          </w:tcPr>
          <w:p w14:paraId="73B3F97D" w14:textId="157B22EE" w:rsidR="00B517C6" w:rsidRPr="006666FA" w:rsidRDefault="00B30E1D" w:rsidP="00B517C6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8532" w:type="dxa"/>
          </w:tcPr>
          <w:p w14:paraId="5A771556" w14:textId="5F85BD07" w:rsidR="00B517C6" w:rsidRPr="006666FA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ทุนเรือนหุ้น</w:t>
            </w:r>
          </w:p>
        </w:tc>
      </w:tr>
      <w:tr w:rsidR="00B517C6" w:rsidRPr="006666FA" w14:paraId="01B39441" w14:textId="77777777" w:rsidTr="00034A32">
        <w:tc>
          <w:tcPr>
            <w:tcW w:w="1188" w:type="dxa"/>
          </w:tcPr>
          <w:p w14:paraId="54AB1B79" w14:textId="4D91C146" w:rsidR="00B517C6" w:rsidRPr="006666FA" w:rsidRDefault="00B30E1D" w:rsidP="00B517C6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8532" w:type="dxa"/>
          </w:tcPr>
          <w:p w14:paraId="4349CFBE" w14:textId="28B19407" w:rsidR="00B517C6" w:rsidRPr="006666FA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สำรอง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ตามกฎหมายและส่วนเกินทุน</w:t>
            </w:r>
          </w:p>
        </w:tc>
      </w:tr>
      <w:tr w:rsidR="00B517C6" w:rsidRPr="006666FA" w14:paraId="42027D6E" w14:textId="77777777" w:rsidTr="00034A32">
        <w:tc>
          <w:tcPr>
            <w:tcW w:w="1188" w:type="dxa"/>
          </w:tcPr>
          <w:p w14:paraId="2256F7C7" w14:textId="0044964D" w:rsidR="00B517C6" w:rsidRPr="006666FA" w:rsidRDefault="00B30E1D" w:rsidP="00B517C6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8532" w:type="dxa"/>
          </w:tcPr>
          <w:p w14:paraId="7D6C6242" w14:textId="4B7D7CFF" w:rsidR="00B517C6" w:rsidRPr="006666FA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915F8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B517C6" w:rsidRPr="006666FA" w14:paraId="0802EA5E" w14:textId="77777777" w:rsidTr="00034A32">
        <w:tc>
          <w:tcPr>
            <w:tcW w:w="1188" w:type="dxa"/>
          </w:tcPr>
          <w:p w14:paraId="7492BDC0" w14:textId="2E94005E" w:rsidR="00B517C6" w:rsidRPr="006666FA" w:rsidRDefault="00B30E1D" w:rsidP="00B517C6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8532" w:type="dxa"/>
          </w:tcPr>
          <w:p w14:paraId="3C8651F5" w14:textId="79452009" w:rsidR="00B517C6" w:rsidRPr="006666FA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ค่าใช้จ่ายผลประโยชน์ของพนักงาน</w:t>
            </w:r>
          </w:p>
        </w:tc>
      </w:tr>
      <w:tr w:rsidR="00B517C6" w:rsidRPr="006666FA" w14:paraId="54137C2C" w14:textId="77777777" w:rsidTr="00034A32">
        <w:tc>
          <w:tcPr>
            <w:tcW w:w="1188" w:type="dxa"/>
          </w:tcPr>
          <w:p w14:paraId="72E5BAC3" w14:textId="67AE1042" w:rsidR="00B517C6" w:rsidRPr="006666FA" w:rsidRDefault="00B30E1D" w:rsidP="00B517C6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8532" w:type="dxa"/>
          </w:tcPr>
          <w:p w14:paraId="723AC7E4" w14:textId="6BEB0515" w:rsidR="00B517C6" w:rsidRPr="006666FA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B517C6" w:rsidRPr="006666FA" w14:paraId="5414E446" w14:textId="77777777" w:rsidTr="00034A32">
        <w:tc>
          <w:tcPr>
            <w:tcW w:w="1188" w:type="dxa"/>
          </w:tcPr>
          <w:p w14:paraId="0A8F980D" w14:textId="0D21678B" w:rsidR="00B517C6" w:rsidRPr="006666FA" w:rsidRDefault="00B30E1D" w:rsidP="00B517C6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8532" w:type="dxa"/>
          </w:tcPr>
          <w:p w14:paraId="41C8EC0F" w14:textId="322EF4BC" w:rsidR="00B517C6" w:rsidRPr="006666FA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</w:tr>
      <w:tr w:rsidR="00B517C6" w:rsidRPr="006666FA" w14:paraId="18D3DE9A" w14:textId="77777777" w:rsidTr="00034A32">
        <w:trPr>
          <w:trHeight w:val="254"/>
        </w:trPr>
        <w:tc>
          <w:tcPr>
            <w:tcW w:w="1188" w:type="dxa"/>
          </w:tcPr>
          <w:p w14:paraId="40862FB1" w14:textId="42B1C07D" w:rsidR="00B517C6" w:rsidRPr="006666FA" w:rsidRDefault="00B30E1D" w:rsidP="00B517C6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8532" w:type="dxa"/>
          </w:tcPr>
          <w:p w14:paraId="76E0601B" w14:textId="4E6F9EBF" w:rsidR="00B517C6" w:rsidRPr="006666FA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517C6" w:rsidRPr="006666FA" w14:paraId="3ED01B5D" w14:textId="77777777" w:rsidTr="00034A32">
        <w:trPr>
          <w:trHeight w:val="254"/>
        </w:trPr>
        <w:tc>
          <w:tcPr>
            <w:tcW w:w="1188" w:type="dxa"/>
          </w:tcPr>
          <w:p w14:paraId="130F77EA" w14:textId="7FD4B4B5" w:rsidR="00B517C6" w:rsidRPr="006666FA" w:rsidRDefault="00B30E1D" w:rsidP="00B517C6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8532" w:type="dxa"/>
          </w:tcPr>
          <w:p w14:paraId="537807CD" w14:textId="684A8C20" w:rsidR="00B517C6" w:rsidRPr="006666FA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B517C6" w:rsidRPr="006666FA" w14:paraId="3A5428E4" w14:textId="77777777" w:rsidTr="00034A32">
        <w:trPr>
          <w:trHeight w:val="254"/>
        </w:trPr>
        <w:tc>
          <w:tcPr>
            <w:tcW w:w="1188" w:type="dxa"/>
          </w:tcPr>
          <w:p w14:paraId="50B69B19" w14:textId="2266472E" w:rsidR="00B517C6" w:rsidRPr="006666FA" w:rsidRDefault="00B30E1D" w:rsidP="00B517C6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lastRenderedPageBreak/>
              <w:t>32</w:t>
            </w:r>
          </w:p>
        </w:tc>
        <w:tc>
          <w:tcPr>
            <w:tcW w:w="8532" w:type="dxa"/>
          </w:tcPr>
          <w:p w14:paraId="0868DF88" w14:textId="016B19FA" w:rsidR="00B517C6" w:rsidRPr="006666FA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B517C6" w:rsidRPr="006666FA" w14:paraId="606B610A" w14:textId="77777777" w:rsidTr="00034A32">
        <w:trPr>
          <w:trHeight w:val="254"/>
        </w:trPr>
        <w:tc>
          <w:tcPr>
            <w:tcW w:w="1188" w:type="dxa"/>
          </w:tcPr>
          <w:p w14:paraId="49B18D6B" w14:textId="5BD927CD" w:rsidR="00B517C6" w:rsidRPr="006666FA" w:rsidRDefault="00B30E1D" w:rsidP="00B517C6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8532" w:type="dxa"/>
          </w:tcPr>
          <w:p w14:paraId="3B8B0C80" w14:textId="04D04778" w:rsidR="00B517C6" w:rsidRPr="006666FA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B517C6" w:rsidRPr="006666FA" w14:paraId="55416060" w14:textId="77777777" w:rsidTr="00034A32">
        <w:trPr>
          <w:trHeight w:val="254"/>
        </w:trPr>
        <w:tc>
          <w:tcPr>
            <w:tcW w:w="1188" w:type="dxa"/>
          </w:tcPr>
          <w:p w14:paraId="1276B4F9" w14:textId="7B0B8A69" w:rsidR="00B517C6" w:rsidRPr="006666FA" w:rsidRDefault="00B30E1D" w:rsidP="00B517C6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8532" w:type="dxa"/>
          </w:tcPr>
          <w:p w14:paraId="6F095CFE" w14:textId="45526A30" w:rsidR="00B517C6" w:rsidRPr="006666FA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517C6" w:rsidRPr="006666FA" w14:paraId="67B563F0" w14:textId="77777777" w:rsidTr="00034A32">
        <w:trPr>
          <w:trHeight w:val="254"/>
        </w:trPr>
        <w:tc>
          <w:tcPr>
            <w:tcW w:w="1188" w:type="dxa"/>
          </w:tcPr>
          <w:p w14:paraId="2FDFC593" w14:textId="638DDCD1" w:rsidR="00B517C6" w:rsidRPr="006666FA" w:rsidRDefault="00B30E1D" w:rsidP="00B517C6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8532" w:type="dxa"/>
          </w:tcPr>
          <w:p w14:paraId="36AB6102" w14:textId="7B2F7F45" w:rsidR="00B517C6" w:rsidRPr="006666FA" w:rsidRDefault="004841AD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0FEBC827" w14:textId="77777777" w:rsidR="00B82817" w:rsidRPr="006666FA" w:rsidRDefault="00B82817" w:rsidP="00B04153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636A27E1" w14:textId="77777777" w:rsidR="00B82817" w:rsidRPr="006666FA" w:rsidRDefault="00B82817" w:rsidP="00B04153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7A88C6EA" w14:textId="77777777" w:rsidR="00F61E11" w:rsidRPr="006666FA" w:rsidRDefault="00F61E11" w:rsidP="00B04153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6C43F997" w14:textId="77777777" w:rsidR="00A23436" w:rsidRPr="006666FA" w:rsidRDefault="00F61E11" w:rsidP="009D7981">
      <w:pPr>
        <w:pStyle w:val="IndexHeading1"/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  <w:lang w:val="pt-BR" w:bidi="th-TH"/>
        </w:rPr>
      </w:pPr>
      <w:r w:rsidRPr="006666FA">
        <w:rPr>
          <w:rFonts w:asciiTheme="majorBidi" w:hAnsiTheme="majorBidi" w:cstheme="majorBidi"/>
        </w:rPr>
        <w:br w:type="page"/>
      </w:r>
      <w:r w:rsidR="00A23436" w:rsidRPr="006666FA">
        <w:rPr>
          <w:rFonts w:asciiTheme="majorBidi" w:hAnsiTheme="majorBidi" w:cstheme="majorBidi"/>
          <w:sz w:val="30"/>
          <w:szCs w:val="30"/>
          <w:cs/>
          <w:lang w:val="pt-BR"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06CAF5FE" w14:textId="77777777" w:rsidR="00C3069E" w:rsidRPr="006666FA" w:rsidRDefault="00C3069E" w:rsidP="00C3069E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334BC68C" w14:textId="1D71E3A9" w:rsidR="00A23436" w:rsidRPr="00E67E9F" w:rsidRDefault="00A23436" w:rsidP="00F61E11">
      <w:pPr>
        <w:pStyle w:val="Heading1"/>
        <w:numPr>
          <w:ilvl w:val="0"/>
          <w:numId w:val="0"/>
        </w:numPr>
        <w:spacing w:before="0" w:after="0" w:line="240" w:lineRule="atLeast"/>
        <w:ind w:left="54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pt-BR" w:bidi="th-TH"/>
        </w:rPr>
        <w:t>งบการเงินนี้ได้รับอนุมัติให้ออกงบการเงินจากคณะกรรมการเมื่อวันที่</w:t>
      </w:r>
      <w:r w:rsidR="00BB3959" w:rsidRPr="006666FA">
        <w:rPr>
          <w:rFonts w:asciiTheme="majorBidi" w:hAnsiTheme="majorBidi" w:cstheme="majorBidi"/>
          <w:sz w:val="30"/>
          <w:szCs w:val="30"/>
          <w:lang w:val="pt-BR" w:bidi="th-TH"/>
        </w:rPr>
        <w:t xml:space="preserve"> </w:t>
      </w:r>
      <w:r w:rsidR="00B30E1D" w:rsidRPr="00B30E1D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16</w:t>
      </w:r>
      <w:r w:rsidR="00F26A3A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 xml:space="preserve"> </w:t>
      </w:r>
      <w:r w:rsidR="00F26A3A" w:rsidRPr="00F26A3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กุมภาพันธ์</w:t>
      </w:r>
      <w:r w:rsidR="00F26A3A">
        <w:rPr>
          <w:rFonts w:asciiTheme="majorBidi" w:hAnsiTheme="majorBidi" w:cstheme="majorBidi" w:hint="cs"/>
          <w:b w:val="0"/>
          <w:bCs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2566</w:t>
      </w:r>
    </w:p>
    <w:p w14:paraId="7D0CC851" w14:textId="77777777" w:rsidR="00C3069E" w:rsidRPr="006666FA" w:rsidRDefault="00C3069E" w:rsidP="00C3069E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6E6DB4FF" w14:textId="77777777" w:rsidR="009A5D10" w:rsidRPr="006666FA" w:rsidRDefault="005E66EC" w:rsidP="007D27B4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val="pt-BR"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val="pt-BR" w:bidi="th-TH"/>
        </w:rPr>
        <w:t>ข้อมูลทั่วไป</w:t>
      </w:r>
    </w:p>
    <w:p w14:paraId="01C5984C" w14:textId="77777777" w:rsidR="00C3069E" w:rsidRPr="006666FA" w:rsidRDefault="00C3069E" w:rsidP="00C3069E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528127FA" w14:textId="3B02ACEC" w:rsidR="008218DE" w:rsidRDefault="008A0999" w:rsidP="00145B04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pt-BR" w:bidi="th-TH"/>
        </w:rPr>
      </w:pPr>
      <w:r w:rsidRPr="0017672E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r w:rsidR="00811E11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มิลเลนเนียม</w:t>
      </w:r>
      <w:r w:rsidRPr="0017672E">
        <w:rPr>
          <w:rFonts w:asciiTheme="majorBidi" w:eastAsia="Calibri" w:hAnsiTheme="majorBidi" w:cstheme="majorBidi"/>
          <w:sz w:val="30"/>
          <w:szCs w:val="30"/>
          <w:cs/>
        </w:rPr>
        <w:t xml:space="preserve"> กรุ๊ป คอร์ปอเรชั่น (เอเชีย) </w:t>
      </w:r>
      <w:r w:rsidR="00F36B37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จำกัด (มหาชน) </w:t>
      </w:r>
      <w:r w:rsidR="00A95F4B">
        <w:rPr>
          <w:rFonts w:asciiTheme="majorBidi" w:eastAsia="Calibri" w:hAnsiTheme="majorBidi" w:cstheme="majorBidi"/>
          <w:sz w:val="30"/>
          <w:szCs w:val="30"/>
          <w:lang w:bidi="th-TH"/>
        </w:rPr>
        <w:t>(</w:t>
      </w:r>
      <w:r w:rsidR="007B1A5D" w:rsidRPr="0017672E">
        <w:rPr>
          <w:rFonts w:asciiTheme="majorBidi" w:hAnsiTheme="majorBidi" w:cstheme="majorBidi"/>
          <w:sz w:val="30"/>
          <w:szCs w:val="30"/>
          <w:lang w:val="pt-BR" w:bidi="th-TH"/>
        </w:rPr>
        <w:t>“</w:t>
      </w:r>
      <w:r w:rsidR="007B1A5D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บริษัท</w:t>
      </w:r>
      <w:r w:rsidR="007B1A5D" w:rsidRPr="0017672E">
        <w:rPr>
          <w:rFonts w:asciiTheme="majorBidi" w:hAnsiTheme="majorBidi" w:cstheme="majorBidi"/>
          <w:sz w:val="30"/>
          <w:szCs w:val="30"/>
          <w:lang w:val="pt-BR" w:bidi="th-TH"/>
        </w:rPr>
        <w:t>”</w:t>
      </w:r>
      <w:r w:rsidR="00A95F4B">
        <w:rPr>
          <w:rFonts w:asciiTheme="majorBidi" w:hAnsiTheme="majorBidi" w:cstheme="majorBidi"/>
          <w:sz w:val="30"/>
          <w:szCs w:val="30"/>
          <w:lang w:val="pt-BR" w:bidi="th-TH"/>
        </w:rPr>
        <w:t>)</w:t>
      </w:r>
      <w:r w:rsidR="00CF7B9A" w:rsidRPr="0017672E">
        <w:rPr>
          <w:rFonts w:asciiTheme="majorBidi" w:hAnsiTheme="majorBidi" w:cstheme="majorBidi"/>
          <w:sz w:val="30"/>
          <w:szCs w:val="30"/>
          <w:lang w:val="pt-BR"/>
        </w:rPr>
        <w:t xml:space="preserve"> </w:t>
      </w:r>
      <w:r w:rsidR="00C7356A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เป็นนิติบุคคลที่จัดตั</w:t>
      </w:r>
      <w:r w:rsidR="00574CBC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 xml:space="preserve">้งขึ้นในประเทศไทย </w:t>
      </w:r>
      <w:r w:rsidR="008A4D5C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โดย</w:t>
      </w:r>
      <w:r w:rsidR="00574CBC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มีที่อยู่จด</w:t>
      </w:r>
      <w:r w:rsidR="003905A6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ทะ</w:t>
      </w:r>
      <w:r w:rsidR="00C7356A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เบียน</w:t>
      </w:r>
      <w:r w:rsidR="008218DE">
        <w:rPr>
          <w:rFonts w:asciiTheme="majorBidi" w:hAnsiTheme="majorBidi" w:cstheme="majorBidi"/>
          <w:sz w:val="30"/>
          <w:szCs w:val="30"/>
          <w:lang w:val="pt-BR" w:bidi="th-TH"/>
        </w:rPr>
        <w:t xml:space="preserve"> </w:t>
      </w:r>
      <w:r w:rsidR="008218DE">
        <w:rPr>
          <w:rFonts w:asciiTheme="majorBidi" w:hAnsiTheme="majorBidi" w:cstheme="majorBidi" w:hint="cs"/>
          <w:sz w:val="30"/>
          <w:szCs w:val="30"/>
          <w:cs/>
          <w:lang w:val="pt-BR" w:bidi="th-TH"/>
        </w:rPr>
        <w:t>ดังนี้</w:t>
      </w:r>
    </w:p>
    <w:p w14:paraId="50681EDE" w14:textId="77777777" w:rsidR="008218DE" w:rsidRDefault="008218DE" w:rsidP="00145B04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14704041" w14:textId="07D5CE80" w:rsidR="00CF7B9A" w:rsidRDefault="008218DE" w:rsidP="00145B04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pt-BR" w:bidi="th-TH"/>
        </w:rPr>
        <w:t>สำนักงานใหญ่</w:t>
      </w:r>
      <w:r>
        <w:rPr>
          <w:rFonts w:asciiTheme="majorBidi" w:hAnsiTheme="majorBidi" w:cstheme="majorBidi"/>
          <w:sz w:val="30"/>
          <w:szCs w:val="30"/>
          <w:lang w:val="pt-BR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pt-BR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: </w:t>
      </w:r>
      <w:r w:rsidR="00C7356A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 xml:space="preserve">เลขที่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2222</w:t>
      </w:r>
      <w:r w:rsidR="000B13E4" w:rsidRPr="0017672E">
        <w:rPr>
          <w:rFonts w:asciiTheme="majorBidi" w:hAnsiTheme="majorBidi" w:cstheme="majorBidi"/>
          <w:sz w:val="30"/>
          <w:szCs w:val="30"/>
        </w:rPr>
        <w:t>/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0B13E4" w:rsidRPr="0017672E">
        <w:rPr>
          <w:rFonts w:asciiTheme="majorBidi" w:hAnsiTheme="majorBidi" w:cstheme="majorBidi"/>
          <w:sz w:val="30"/>
          <w:szCs w:val="30"/>
        </w:rPr>
        <w:t xml:space="preserve"> </w:t>
      </w:r>
      <w:r w:rsidR="000B13E4" w:rsidRPr="0017672E">
        <w:rPr>
          <w:rFonts w:asciiTheme="majorBidi" w:hAnsiTheme="majorBidi" w:cstheme="majorBidi"/>
          <w:sz w:val="30"/>
          <w:szCs w:val="30"/>
          <w:cs/>
        </w:rPr>
        <w:t xml:space="preserve">ถนนลาดพร้าว แขวงพลับพลา เขตวังทองหลาง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จังหวัด</w:t>
      </w:r>
      <w:r w:rsidR="000B13E4" w:rsidRPr="0017672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999B1D8" w14:textId="68486D7A" w:rsidR="008218DE" w:rsidRDefault="008218DE" w:rsidP="00145B04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11244" w14:textId="18441B3E" w:rsidR="008218DE" w:rsidRPr="0017672E" w:rsidRDefault="008218DE" w:rsidP="008218DE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สำนักงานสาขา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: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เลขที่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292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หมู่ที่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ตำบลบางขุนกอง อำเภอบางกรวย จังหวัดนนทบุรี</w:t>
      </w:r>
    </w:p>
    <w:p w14:paraId="315DAA46" w14:textId="77777777" w:rsidR="00AD1644" w:rsidRPr="0017672E" w:rsidRDefault="00AD1644" w:rsidP="00AD1644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715A13CC" w14:textId="050E5E78" w:rsidR="000B13E4" w:rsidRPr="0017672E" w:rsidRDefault="000B13E4" w:rsidP="000B13E4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7672E">
        <w:rPr>
          <w:rFonts w:asciiTheme="majorBidi" w:hAnsiTheme="majorBidi" w:cstheme="majorBidi"/>
          <w:sz w:val="30"/>
          <w:szCs w:val="30"/>
          <w:cs/>
          <w:lang w:val="en-US" w:bidi="th-TH"/>
        </w:rPr>
        <w:t>ผู้ถือหุ้นรายใหญ่</w:t>
      </w:r>
      <w:r w:rsidR="002C047A" w:rsidRPr="0017672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C047A" w:rsidRPr="001767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ณ วันที่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2C047A" w:rsidRPr="001767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ธันวาคม</w:t>
      </w:r>
      <w:r w:rsidR="002C047A" w:rsidRPr="0017672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1F27E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7672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ได้แก่ </w:t>
      </w:r>
      <w:r w:rsidR="002C047A" w:rsidRPr="0017672E">
        <w:rPr>
          <w:rFonts w:asciiTheme="majorBidi" w:hAnsiTheme="majorBidi" w:cstheme="majorBidi"/>
          <w:sz w:val="30"/>
          <w:szCs w:val="30"/>
          <w:cs/>
          <w:lang w:val="en-US"/>
        </w:rPr>
        <w:t>บ</w:t>
      </w:r>
      <w:r w:rsidR="002C047A" w:rsidRPr="001767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ริษัท </w:t>
      </w:r>
      <w:r w:rsidR="002C047A" w:rsidRPr="0017672E">
        <w:rPr>
          <w:rFonts w:asciiTheme="majorBidi" w:hAnsiTheme="majorBidi" w:cstheme="majorBidi"/>
          <w:sz w:val="30"/>
          <w:szCs w:val="30"/>
          <w:cs/>
          <w:lang w:val="en-US"/>
        </w:rPr>
        <w:t>ธรรม โฮลดิ้งส์</w:t>
      </w:r>
      <w:r w:rsidR="002C047A" w:rsidRPr="001767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จำกัด</w:t>
      </w:r>
      <w:r w:rsidRPr="0017672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17672E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Pr="0017672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ถือหุ้นร้อยละ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68</w:t>
      </w:r>
      <w:r w:rsidRPr="0017672E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2C047A" w:rsidRPr="0017672E">
        <w:rPr>
          <w:rFonts w:asciiTheme="majorBidi" w:hAnsiTheme="majorBidi" w:cstheme="majorBidi"/>
          <w:sz w:val="30"/>
          <w:szCs w:val="30"/>
          <w:cs/>
          <w:lang w:bidi="th-TH"/>
        </w:rPr>
        <w:t>ซึ่งเป็นนิติบุคคลที่จัดตั้งขึ้นในประเทศไทย</w:t>
      </w:r>
    </w:p>
    <w:p w14:paraId="27B6672E" w14:textId="77777777" w:rsidR="000B13E4" w:rsidRPr="0017672E" w:rsidRDefault="000B13E4" w:rsidP="000B13E4">
      <w:pPr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BA1231C" w14:textId="15F7ED2A" w:rsidR="00AD1644" w:rsidRPr="005D59D8" w:rsidRDefault="000B13E4" w:rsidP="005D59D8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lang w:val="pt-BR" w:bidi="th-TH"/>
        </w:rPr>
      </w:pPr>
      <w:r w:rsidRPr="0017672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ดำเนินธุรกิจหลักเกี่ยวกับการรับให้บริการปรึกษาด้านบริหารงานและเป็นผู้จัดการดูแลผลประโยชน์ </w:t>
      </w:r>
      <w:r w:rsidR="00034A32" w:rsidRPr="001767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กลุ่มบริษัท</w:t>
      </w:r>
      <w:r w:rsidRPr="0017672E">
        <w:rPr>
          <w:rFonts w:asciiTheme="majorBidi" w:hAnsiTheme="majorBidi" w:cstheme="majorBidi"/>
          <w:sz w:val="30"/>
          <w:szCs w:val="30"/>
          <w:cs/>
          <w:lang w:val="en-US" w:bidi="th-TH"/>
        </w:rPr>
        <w:t>ดำเนินธุรกิจหลักเกี่ยวกับ</w:t>
      </w:r>
      <w:r w:rsidR="002D363E" w:rsidRPr="0017672E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การจำหน่าย</w:t>
      </w:r>
      <w:r w:rsidR="002D363E"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รถยนต์</w:t>
      </w:r>
      <w:r w:rsidR="00262DD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เรือ </w:t>
      </w:r>
      <w:r w:rsidR="002D363E"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และอะไหล่อุปกรณ์</w:t>
      </w:r>
      <w:r w:rsidR="000B570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ทั้งในฐานะผู้นำเข้าและตัวแทนจัดจำหน่าย</w:t>
      </w:r>
      <w:r w:rsidR="002D363E"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บริการซ่อมแซมบำรุงรักษารถยนต์</w:t>
      </w:r>
      <w:r w:rsidR="000B570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และบริการอื่นๆ</w:t>
      </w:r>
      <w:r w:rsidR="002D363E"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5F3C0D"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บริการให้เช่ารถยนต์</w:t>
      </w:r>
      <w:r w:rsidR="007053E8"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และบริการคนขับรถ</w:t>
      </w:r>
      <w:r w:rsidR="0026291B"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6291B"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บริการวางระบบคอมพิวเตอร์ ระบบโทรศัพท์ โปรแกรมคอมพิวเตอร์</w:t>
      </w:r>
      <w:r w:rsidR="00AD1644" w:rsidRPr="006666FA">
        <w:rPr>
          <w:rFonts w:asciiTheme="majorBidi" w:hAnsiTheme="majorBidi" w:cstheme="majorBidi"/>
          <w:sz w:val="30"/>
          <w:szCs w:val="30"/>
          <w:cs/>
          <w:lang w:val="pt-BR" w:bidi="th-TH"/>
        </w:rPr>
        <w:t xml:space="preserve"> </w:t>
      </w:r>
      <w:r w:rsidR="0026291B" w:rsidRPr="00034A32">
        <w:rPr>
          <w:rFonts w:asciiTheme="majorBidi" w:hAnsiTheme="majorBidi" w:cstheme="majorBidi"/>
          <w:sz w:val="30"/>
          <w:szCs w:val="30"/>
          <w:cs/>
          <w:lang w:val="pt-BR" w:bidi="th-TH"/>
        </w:rPr>
        <w:t>บริการด้านการพัฒนาและฝึกอบรมทรัพยากรบุคคลและบริการบริหารงานด้านการตลาด</w:t>
      </w:r>
      <w:r w:rsidR="00F234D7">
        <w:rPr>
          <w:rFonts w:asciiTheme="majorBidi" w:hAnsiTheme="majorBidi" w:cstheme="majorBidi"/>
          <w:sz w:val="30"/>
          <w:szCs w:val="30"/>
          <w:lang w:val="pt-BR" w:bidi="th-TH"/>
        </w:rPr>
        <w:t xml:space="preserve"> </w:t>
      </w:r>
      <w:r w:rsidR="00F234D7">
        <w:rPr>
          <w:rFonts w:asciiTheme="majorBidi" w:hAnsiTheme="majorBidi" w:cstheme="majorBidi" w:hint="cs"/>
          <w:sz w:val="30"/>
          <w:szCs w:val="30"/>
          <w:cs/>
          <w:lang w:val="pt-BR" w:bidi="th-TH"/>
        </w:rPr>
        <w:t>นายหน้าประกันภัย</w:t>
      </w:r>
      <w:r w:rsidR="005D59D8">
        <w:rPr>
          <w:rFonts w:asciiTheme="majorBidi" w:hAnsiTheme="majorBidi" w:cstheme="majorBidi" w:hint="cs"/>
          <w:sz w:val="30"/>
          <w:szCs w:val="30"/>
          <w:cs/>
          <w:lang w:val="pt-BR" w:bidi="th-TH"/>
        </w:rPr>
        <w:t xml:space="preserve"> </w:t>
      </w:r>
      <w:r w:rsidR="00F234D7">
        <w:rPr>
          <w:rFonts w:asciiTheme="majorBidi" w:hAnsiTheme="majorBidi" w:cstheme="majorBidi" w:hint="cs"/>
          <w:sz w:val="30"/>
          <w:szCs w:val="30"/>
          <w:cs/>
          <w:lang w:val="pt-BR" w:bidi="th-TH"/>
        </w:rPr>
        <w:t>การให้สินเชื่อสำหรับยานพาหนะ</w:t>
      </w:r>
      <w:r w:rsidR="005D59D8">
        <w:rPr>
          <w:rFonts w:asciiTheme="majorBidi" w:hAnsiTheme="majorBidi" w:cstheme="majorBidi" w:hint="cs"/>
          <w:sz w:val="30"/>
          <w:szCs w:val="30"/>
          <w:cs/>
          <w:lang w:val="pt-BR" w:bidi="th-TH"/>
        </w:rPr>
        <w:t>และธุรกิจจัดพาลูกค้าสำหรับบริการใช้เครื่องบินเจ็</w:t>
      </w:r>
      <w:r w:rsidR="004A79B8">
        <w:rPr>
          <w:rFonts w:asciiTheme="majorBidi" w:hAnsiTheme="majorBidi" w:cstheme="majorBidi" w:hint="cs"/>
          <w:sz w:val="30"/>
          <w:szCs w:val="30"/>
          <w:cs/>
          <w:lang w:val="pt-BR" w:bidi="th-TH"/>
        </w:rPr>
        <w:t>ต</w:t>
      </w:r>
      <w:r w:rsidR="005D59D8">
        <w:rPr>
          <w:rFonts w:asciiTheme="majorBidi" w:hAnsiTheme="majorBidi" w:cstheme="majorBidi" w:hint="cs"/>
          <w:sz w:val="30"/>
          <w:szCs w:val="30"/>
          <w:cs/>
          <w:lang w:val="pt-BR" w:bidi="th-TH"/>
        </w:rPr>
        <w:t>ส่วนตัว</w:t>
      </w:r>
      <w:r w:rsidR="00F234D7">
        <w:rPr>
          <w:rFonts w:asciiTheme="majorBidi" w:hAnsiTheme="majorBidi" w:cstheme="majorBidi" w:hint="cs"/>
          <w:sz w:val="30"/>
          <w:szCs w:val="30"/>
          <w:cs/>
          <w:lang w:val="pt-BR" w:bidi="th-TH"/>
        </w:rPr>
        <w:t xml:space="preserve"> รายละเอียดของบริษัทย่อย บริษัทร่วมและการร่วมค้า</w:t>
      </w:r>
      <w:r w:rsidR="0026291B" w:rsidRPr="00034A32">
        <w:rPr>
          <w:rFonts w:asciiTheme="majorBidi" w:hAnsiTheme="majorBidi" w:cstheme="majorBidi"/>
          <w:sz w:val="30"/>
          <w:szCs w:val="30"/>
          <w:cs/>
          <w:lang w:val="pt-BR" w:bidi="th-TH"/>
        </w:rPr>
        <w:t xml:space="preserve"> </w:t>
      </w:r>
      <w:r w:rsidR="00AD1644" w:rsidRPr="00034A32">
        <w:rPr>
          <w:rFonts w:asciiTheme="majorBidi" w:hAnsiTheme="majorBidi" w:cstheme="majorBidi"/>
          <w:sz w:val="30"/>
          <w:szCs w:val="30"/>
          <w:cs/>
          <w:lang w:val="pt-BR" w:bidi="th-TH"/>
        </w:rPr>
        <w:t xml:space="preserve">ณ </w:t>
      </w:r>
      <w:r w:rsidR="0024532B" w:rsidRPr="00034A32">
        <w:rPr>
          <w:rFonts w:asciiTheme="majorBidi" w:hAnsiTheme="majorBidi" w:cstheme="majorBidi"/>
          <w:sz w:val="30"/>
          <w:szCs w:val="30"/>
          <w:cs/>
          <w:lang w:val="pt-BR" w:bidi="th-TH"/>
        </w:rPr>
        <w:t xml:space="preserve">วันที่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24532B" w:rsidRPr="00034A32">
        <w:rPr>
          <w:rFonts w:asciiTheme="majorBidi" w:hAnsiTheme="majorBidi" w:cstheme="majorBidi"/>
          <w:sz w:val="30"/>
          <w:szCs w:val="30"/>
          <w:cs/>
          <w:lang w:val="pt-BR" w:bidi="th-TH"/>
        </w:rPr>
        <w:t xml:space="preserve"> ธันวาคม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AE4D47" w:rsidRPr="00034A32">
        <w:rPr>
          <w:rFonts w:asciiTheme="majorBidi" w:hAnsiTheme="majorBidi" w:cstheme="majorBidi"/>
          <w:sz w:val="30"/>
          <w:szCs w:val="30"/>
          <w:lang w:val="pt-BR" w:bidi="th-TH"/>
        </w:rPr>
        <w:t xml:space="preserve"> </w:t>
      </w:r>
      <w:r w:rsidR="00AE4D47" w:rsidRPr="00034A32">
        <w:rPr>
          <w:rFonts w:asciiTheme="majorBidi" w:hAnsiTheme="majorBidi" w:cstheme="majorBidi"/>
          <w:sz w:val="30"/>
          <w:szCs w:val="30"/>
          <w:cs/>
          <w:lang w:val="pt-BR" w:bidi="th-TH"/>
        </w:rPr>
        <w:t xml:space="preserve">และ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="007751C1" w:rsidRPr="00034A32">
        <w:rPr>
          <w:rFonts w:asciiTheme="majorBidi" w:hAnsiTheme="majorBidi" w:cstheme="majorBidi"/>
          <w:sz w:val="30"/>
          <w:szCs w:val="30"/>
          <w:lang w:val="pt-BR" w:bidi="th-TH"/>
        </w:rPr>
        <w:t xml:space="preserve"> </w:t>
      </w:r>
      <w:r w:rsidR="007441E3" w:rsidRPr="00034A32">
        <w:rPr>
          <w:rFonts w:asciiTheme="majorBidi" w:hAnsiTheme="majorBidi" w:cstheme="majorBidi"/>
          <w:sz w:val="30"/>
          <w:szCs w:val="30"/>
          <w:cs/>
          <w:lang w:val="pt-BR" w:bidi="th-TH"/>
        </w:rPr>
        <w:t>ได้เปิดเผยไว้ในหมายเหตุข้อ</w:t>
      </w:r>
      <w:r w:rsidR="00F234D7">
        <w:rPr>
          <w:rFonts w:asciiTheme="majorBidi" w:hAnsiTheme="majorBidi" w:cstheme="majorBidi"/>
          <w:sz w:val="30"/>
          <w:szCs w:val="30"/>
          <w:lang w:val="pt-BR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11</w:t>
      </w:r>
      <w:r w:rsidR="00F234D7">
        <w:rPr>
          <w:rFonts w:asciiTheme="majorBidi" w:hAnsiTheme="majorBidi" w:cstheme="majorBidi"/>
          <w:sz w:val="30"/>
          <w:szCs w:val="30"/>
          <w:lang w:val="pt-BR" w:bidi="th-TH"/>
        </w:rPr>
        <w:t xml:space="preserve"> </w:t>
      </w:r>
      <w:r w:rsidR="00F234D7">
        <w:rPr>
          <w:rFonts w:asciiTheme="majorBidi" w:hAnsiTheme="majorBidi" w:cstheme="majorBidi" w:hint="cs"/>
          <w:sz w:val="30"/>
          <w:szCs w:val="30"/>
          <w:cs/>
          <w:lang w:val="pt-BR" w:bidi="th-TH"/>
        </w:rPr>
        <w:t>และ</w:t>
      </w:r>
      <w:r w:rsidR="007441E3" w:rsidRPr="00034A32">
        <w:rPr>
          <w:rFonts w:asciiTheme="majorBidi" w:hAnsiTheme="majorBidi" w:cstheme="majorBidi"/>
          <w:sz w:val="30"/>
          <w:szCs w:val="30"/>
          <w:lang w:val="pt-BR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12</w:t>
      </w:r>
    </w:p>
    <w:p w14:paraId="60AF78FB" w14:textId="77777777" w:rsidR="00B517C6" w:rsidRPr="00B517C6" w:rsidRDefault="00B517C6" w:rsidP="00B517C6">
      <w:pPr>
        <w:tabs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6C12EF1" w14:textId="77777777" w:rsidR="00B517C6" w:rsidRPr="00B517C6" w:rsidRDefault="00B517C6" w:rsidP="00B517C6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B517C6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บริษัทได้</w:t>
      </w:r>
      <w:r w:rsidRPr="00B517C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จดทะเบียน</w:t>
      </w:r>
      <w:r w:rsidRPr="00B517C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แปรสภาพจากบริษัทจำกัด เป็นบริษัทมหาชนจำกัด กับกระทรวงพาณิชย์เมื่อวันที่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B517C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517C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Pr="00B517C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</w:p>
    <w:p w14:paraId="27A90A1E" w14:textId="77777777" w:rsidR="00B517C6" w:rsidRPr="00B517C6" w:rsidRDefault="00B517C6" w:rsidP="00453A05">
      <w:pPr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30"/>
          <w:szCs w:val="30"/>
          <w:lang w:val="en-US"/>
        </w:rPr>
      </w:pPr>
    </w:p>
    <w:p w14:paraId="3896B2FC" w14:textId="77777777" w:rsidR="00046845" w:rsidRPr="006666FA" w:rsidRDefault="005E66EC" w:rsidP="007D27B4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val="pt-BR"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val="pt-BR" w:bidi="th-TH"/>
        </w:rPr>
        <w:t>เกณฑ์การจัดทำงบการเงิน</w:t>
      </w:r>
    </w:p>
    <w:p w14:paraId="048E7E97" w14:textId="77777777" w:rsidR="00E372A9" w:rsidRPr="006666FA" w:rsidRDefault="00E372A9" w:rsidP="00034A32">
      <w:pPr>
        <w:pStyle w:val="BodyText"/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005C4400" w14:textId="5DA6CD1D" w:rsidR="002C047A" w:rsidRPr="00B517C6" w:rsidRDefault="00B517C6" w:rsidP="005D59D8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C73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0B7C73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        </w:t>
      </w:r>
      <w:r w:rsidRPr="000B7C7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สภาวิชาชีพบัญชีฯ </w:t>
      </w:r>
      <w:r w:rsidR="00034A32" w:rsidRPr="000B7C7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5D59D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นโยบายการบัญชีที่เปิดเผยในหมายเหตุข้อ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5D59D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D59D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ได้ถือปฏิบัติโดยสม่ำเสมอสำหรับการเงินทุกรอบระยะเวลารายงาน</w:t>
      </w:r>
    </w:p>
    <w:p w14:paraId="0F28A6ED" w14:textId="622451ED" w:rsidR="00034A32" w:rsidRPr="000B7C73" w:rsidRDefault="005D59D8" w:rsidP="005D59D8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ab/>
      </w:r>
      <w:r w:rsidR="00034A32" w:rsidRPr="000B7C73">
        <w:rPr>
          <w:rFonts w:asciiTheme="majorBidi" w:hAnsiTheme="majorBidi" w:cstheme="majorBidi"/>
          <w:sz w:val="30"/>
          <w:szCs w:val="30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2C047A" w:rsidRPr="000B7C7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34A32" w:rsidRPr="000B7C73">
        <w:rPr>
          <w:rFonts w:asciiTheme="majorBidi" w:hAnsiTheme="majorBidi" w:cstheme="majorBidi"/>
          <w:sz w:val="30"/>
          <w:szCs w:val="30"/>
          <w:cs/>
          <w:lang w:val="en-US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52FE68F" w14:textId="77777777" w:rsidR="00B517C6" w:rsidRPr="000B7C73" w:rsidRDefault="00B517C6" w:rsidP="000B7C7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723C73B" w14:textId="03612440" w:rsidR="00C7437B" w:rsidRPr="006666FA" w:rsidRDefault="00EB11ED" w:rsidP="007D27B4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นโยบายการบัญชีที่สำคัญ</w:t>
      </w:r>
    </w:p>
    <w:p w14:paraId="629F239C" w14:textId="77777777" w:rsidR="00C7437B" w:rsidRPr="006666FA" w:rsidRDefault="00C7437B" w:rsidP="00C7437B">
      <w:pPr>
        <w:pStyle w:val="BodyText"/>
        <w:spacing w:after="0"/>
        <w:rPr>
          <w:rFonts w:asciiTheme="majorBidi" w:hAnsiTheme="majorBidi" w:cstheme="majorBidi"/>
          <w:sz w:val="28"/>
          <w:szCs w:val="28"/>
          <w:lang w:val="pt-BR"/>
        </w:rPr>
      </w:pPr>
    </w:p>
    <w:p w14:paraId="7191536B" w14:textId="77777777" w:rsidR="00C7437B" w:rsidRPr="006666FA" w:rsidRDefault="00C7437B" w:rsidP="00EF68EF">
      <w:pPr>
        <w:pStyle w:val="Heading8"/>
        <w:keepNext/>
        <w:numPr>
          <w:ilvl w:val="1"/>
          <w:numId w:val="6"/>
        </w:numPr>
        <w:spacing w:line="240" w:lineRule="atLeast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F3A1A91" w14:textId="6AA762E8" w:rsidR="00C7437B" w:rsidRPr="00277B1A" w:rsidRDefault="00C7437B" w:rsidP="00C7437B">
      <w:pPr>
        <w:rPr>
          <w:rFonts w:asciiTheme="majorBidi" w:hAnsiTheme="majorBidi" w:cstheme="majorBidi"/>
          <w:sz w:val="30"/>
          <w:szCs w:val="30"/>
          <w:lang w:val="th-TH" w:bidi="th-TH"/>
        </w:rPr>
      </w:pPr>
    </w:p>
    <w:p w14:paraId="63DCD7B2" w14:textId="15282454" w:rsidR="00277B1A" w:rsidRPr="00277B1A" w:rsidRDefault="00277B1A" w:rsidP="00277B1A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77B1A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และส่วนได้เสียของกลุ่มบริษัทในบริษัทร่วมและการร่วมค้า</w:t>
      </w:r>
    </w:p>
    <w:p w14:paraId="2A4BB91B" w14:textId="77777777" w:rsidR="00277B1A" w:rsidRPr="00277B1A" w:rsidRDefault="00277B1A" w:rsidP="00277B1A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091ACC" w14:textId="003523F3" w:rsidR="00277B1A" w:rsidRPr="00277B1A" w:rsidRDefault="00277B1A" w:rsidP="00277B1A">
      <w:pPr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lang w:eastAsia="en-GB"/>
        </w:rPr>
      </w:pPr>
      <w:r w:rsidRPr="00277B1A">
        <w:rPr>
          <w:rFonts w:asciiTheme="majorBidi" w:hAnsiTheme="majorBidi" w:cstheme="majorBidi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1655E3B9" w14:textId="77777777" w:rsidR="00277B1A" w:rsidRPr="00277B1A" w:rsidRDefault="00277B1A" w:rsidP="00277B1A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0DDAFD" w14:textId="64F4DB7A" w:rsidR="00277B1A" w:rsidRPr="00277B1A" w:rsidRDefault="00277B1A" w:rsidP="00277B1A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7B1A">
        <w:rPr>
          <w:rFonts w:asciiTheme="majorBidi" w:eastAsia="Calibr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</w:t>
      </w:r>
      <w:r w:rsidRPr="00277B1A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</w:t>
      </w:r>
      <w:r w:rsidRPr="00277B1A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</w:t>
      </w:r>
      <w:r w:rsidRPr="00277B1A">
        <w:rPr>
          <w:rFonts w:asciiTheme="majorBidi" w:hAnsiTheme="majorBidi" w:cstheme="majorBidi"/>
          <w:sz w:val="30"/>
          <w:szCs w:val="30"/>
          <w:cs/>
        </w:rPr>
        <w:t>เป็นส่วนเกิน</w:t>
      </w:r>
      <w:r w:rsidRPr="00277B1A">
        <w:rPr>
          <w:rFonts w:asciiTheme="majorBidi" w:hAnsiTheme="majorBidi" w:cstheme="majorBidi"/>
          <w:sz w:val="30"/>
          <w:szCs w:val="30"/>
        </w:rPr>
        <w:t>/</w:t>
      </w:r>
      <w:r w:rsidRPr="00277B1A">
        <w:rPr>
          <w:rFonts w:asciiTheme="majorBidi" w:hAnsiTheme="majorBidi" w:cstheme="majorBidi"/>
          <w:sz w:val="30"/>
          <w:szCs w:val="30"/>
          <w:cs/>
        </w:rPr>
        <w:t>ส่วนต่ำกว่าทุนอื่นในส่วนของเจ้าของ</w:t>
      </w:r>
      <w:r w:rsidRPr="00277B1A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 </w:t>
      </w:r>
    </w:p>
    <w:p w14:paraId="4697113F" w14:textId="77777777" w:rsidR="00277B1A" w:rsidRPr="00277B1A" w:rsidRDefault="00277B1A" w:rsidP="00277B1A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7D891C" w14:textId="4E0FBD48" w:rsidR="00277B1A" w:rsidRPr="00277B1A" w:rsidRDefault="00277B1A" w:rsidP="002C047A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277B1A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1BF0FFC" w14:textId="77777777" w:rsidR="005D59D8" w:rsidRDefault="005D59D8" w:rsidP="003C4670">
      <w:pPr>
        <w:pStyle w:val="BodyText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A09147" w14:textId="21229608" w:rsidR="00277B1A" w:rsidRPr="003C4670" w:rsidRDefault="00277B1A" w:rsidP="003C467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277B1A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  <w:r w:rsidRPr="0036624B">
        <w:rPr>
          <w:rFonts w:asciiTheme="majorBidi" w:hAnsiTheme="majorBidi" w:cstheme="majorBidi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3F21128" w14:textId="3FFF71DE" w:rsidR="00277B1A" w:rsidRPr="00277B1A" w:rsidRDefault="00277B1A" w:rsidP="00277B1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7B1A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กลุ่มบริษัทรับรู้เงินลงทุนในบริษัทร่วม</w:t>
      </w:r>
      <w:r w:rsidRPr="0036624B">
        <w:rPr>
          <w:rFonts w:asciiTheme="majorBidi" w:hAnsiTheme="majorBidi" w:cstheme="majorBidi"/>
          <w:sz w:val="30"/>
          <w:szCs w:val="30"/>
          <w:cs/>
        </w:rPr>
        <w:t>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</w:t>
      </w:r>
      <w:r w:rsidR="009600E1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36624B">
        <w:rPr>
          <w:rFonts w:asciiTheme="majorBidi" w:hAnsiTheme="majorBidi" w:cstheme="majorBidi"/>
          <w:sz w:val="30"/>
          <w:szCs w:val="30"/>
          <w:cs/>
        </w:rPr>
        <w:t>ในงบการเงินรวมจนถึงวันที่ความมีอิทธิพลอย่างมีนัยสำคัญหรือการควบคุมร่วมสิ้นสุด</w:t>
      </w:r>
      <w:r w:rsidRPr="00277B1A">
        <w:rPr>
          <w:rFonts w:asciiTheme="majorBidi" w:hAnsiTheme="majorBidi" w:cstheme="majorBidi"/>
          <w:sz w:val="30"/>
          <w:szCs w:val="30"/>
          <w:cs/>
        </w:rPr>
        <w:t>ลง</w:t>
      </w:r>
      <w:r w:rsidRPr="00277B1A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6889067E" w14:textId="77777777" w:rsidR="00277B1A" w:rsidRPr="002B17C8" w:rsidRDefault="00277B1A" w:rsidP="00277B1A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CAFD3E" w14:textId="2A120EFB" w:rsidR="00277B1A" w:rsidRPr="00277B1A" w:rsidRDefault="00277B1A" w:rsidP="00277B1A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277B1A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</w:t>
      </w:r>
      <w:r w:rsidRPr="0036624B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รายการระหว่างกิจการในกลุ่ม ถูกตัดรายการในการจัดทำงบการเงินรวม </w:t>
      </w:r>
      <w:r w:rsidRPr="0036624B">
        <w:rPr>
          <w:rFonts w:asciiTheme="majorBidi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</w:t>
      </w:r>
      <w:r w:rsidRPr="00277B1A">
        <w:rPr>
          <w:rFonts w:asciiTheme="majorBidi" w:hAnsiTheme="majorBidi" w:cstheme="majorBidi"/>
          <w:sz w:val="30"/>
          <w:szCs w:val="30"/>
          <w:cs/>
        </w:rPr>
        <w:t>เกิดขึ้นจริง แต่เท่าที่</w:t>
      </w:r>
      <w:r w:rsidRPr="00277B1A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  <w:r w:rsidRPr="00277B1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5621BD2" w14:textId="77777777" w:rsidR="00277B1A" w:rsidRPr="002B17C8" w:rsidRDefault="00277B1A" w:rsidP="00277B1A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D2417E" w14:textId="11D58AC7" w:rsidR="00277B1A" w:rsidRPr="0036624B" w:rsidRDefault="00277B1A" w:rsidP="00277B1A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 w:cstheme="majorBidi"/>
          <w:i/>
          <w:iCs/>
          <w:sz w:val="30"/>
          <w:szCs w:val="30"/>
          <w:lang w:val="th-TH" w:bidi="th-TH"/>
        </w:rPr>
      </w:pPr>
      <w:r w:rsidRPr="0036624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การรวมธุรกิจ</w:t>
      </w:r>
    </w:p>
    <w:p w14:paraId="4839B4BB" w14:textId="77777777" w:rsidR="0036624B" w:rsidRPr="002B17C8" w:rsidRDefault="0036624B" w:rsidP="0036624B">
      <w:pPr>
        <w:rPr>
          <w:rFonts w:asciiTheme="majorBidi" w:hAnsiTheme="majorBidi" w:cstheme="majorBidi"/>
          <w:sz w:val="28"/>
          <w:szCs w:val="28"/>
          <w:cs/>
          <w:lang w:val="th-TH" w:bidi="th-TH"/>
        </w:rPr>
      </w:pPr>
    </w:p>
    <w:p w14:paraId="402788CB" w14:textId="64235534" w:rsidR="00277B1A" w:rsidRPr="00277B1A" w:rsidRDefault="00277B1A" w:rsidP="00277B1A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277B1A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</w:t>
      </w:r>
      <w:r w:rsidRPr="0036624B">
        <w:rPr>
          <w:rFonts w:asciiTheme="majorBidi" w:hAnsiTheme="majorBidi" w:cstheme="majorBidi"/>
          <w:sz w:val="30"/>
          <w:szCs w:val="30"/>
          <w:cs/>
        </w:rPr>
        <w:t>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47B79DB3" w14:textId="77777777" w:rsidR="00277B1A" w:rsidRPr="002B17C8" w:rsidRDefault="00277B1A" w:rsidP="00277B1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BD0648C" w14:textId="76292C29" w:rsidR="00277B1A" w:rsidRPr="00277B1A" w:rsidRDefault="00277B1A" w:rsidP="00277B1A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277B1A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Pr="0036624B">
        <w:rPr>
          <w:rFonts w:asciiTheme="majorBidi" w:hAnsiTheme="majorBidi" w:cstheme="majorBidi"/>
          <w:sz w:val="30"/>
          <w:szCs w:val="30"/>
          <w:cs/>
        </w:rPr>
        <w:t>ซึ่งรวมถึงการรับรู้จำนวน</w:t>
      </w:r>
      <w:r w:rsidRPr="0036624B">
        <w:rPr>
          <w:rFonts w:asciiTheme="majorBidi" w:hAnsiTheme="majorBidi" w:cstheme="majorBidi"/>
          <w:sz w:val="30"/>
          <w:szCs w:val="30"/>
        </w:rPr>
        <w:t xml:space="preserve">        </w:t>
      </w:r>
      <w:r w:rsidRPr="0036624B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ส่วนได้เสียที่ไม่มีอำนาจควบคุมในผู้ถูกซื้อ</w:t>
      </w:r>
      <w:r w:rsidRPr="00277B1A">
        <w:rPr>
          <w:rFonts w:asciiTheme="majorBidi" w:hAnsiTheme="majorBidi" w:cstheme="majorBidi"/>
          <w:sz w:val="30"/>
          <w:szCs w:val="30"/>
          <w:cs/>
        </w:rPr>
        <w:t xml:space="preserve"> หักด้วยมูลค่ายุติธรรมสุทธิของสินทรัพย์ที่ระบุได้ที่ได้มาและหนี้สิน</w:t>
      </w:r>
      <w:r w:rsidR="009600E1">
        <w:rPr>
          <w:rFonts w:asciiTheme="majorBidi" w:hAnsiTheme="majorBidi" w:cstheme="majorBidi"/>
          <w:sz w:val="30"/>
          <w:szCs w:val="30"/>
        </w:rPr>
        <w:t xml:space="preserve">         </w:t>
      </w:r>
      <w:r w:rsidRPr="00277B1A">
        <w:rPr>
          <w:rFonts w:asciiTheme="majorBidi" w:hAnsiTheme="majorBidi" w:cstheme="majorBidi"/>
          <w:sz w:val="30"/>
          <w:szCs w:val="30"/>
          <w:cs/>
        </w:rPr>
        <w:t>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24AE05EF" w14:textId="77777777" w:rsidR="00277B1A" w:rsidRPr="002B17C8" w:rsidRDefault="00277B1A" w:rsidP="00277B1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32668B5" w14:textId="23CA716B" w:rsidR="00277B1A" w:rsidRPr="00277B1A" w:rsidRDefault="00277B1A" w:rsidP="00277B1A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277B1A">
        <w:rPr>
          <w:rFonts w:asciiTheme="majorBidi" w:hAnsiTheme="majorBidi" w:cstheme="majorBidi"/>
          <w:sz w:val="30"/>
          <w:szCs w:val="30"/>
          <w:cs/>
        </w:rPr>
        <w:t xml:space="preserve"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 และส่วนได้เสียในส่วนของเจ้าของที่ออกโดยกลุ่มบริษัท </w:t>
      </w:r>
      <w:r w:rsidRPr="002B17C8">
        <w:rPr>
          <w:rFonts w:asciiTheme="majorBidi" w:hAnsiTheme="majorBidi" w:cstheme="majorBidi"/>
          <w:sz w:val="30"/>
          <w:szCs w:val="30"/>
          <w:cs/>
        </w:rPr>
        <w:t>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และมูลค่าองค์ประกอบนอกตลาดไปหักจากสิ่งตอบแทนที่โอนให้และรับรู้เป็นค่าใช้จ่ายอื่น</w:t>
      </w:r>
    </w:p>
    <w:p w14:paraId="338BBB26" w14:textId="77777777" w:rsidR="00277B1A" w:rsidRPr="002B17C8" w:rsidRDefault="00277B1A" w:rsidP="00277B1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BCBD222" w14:textId="31A8B955" w:rsidR="00277B1A" w:rsidRPr="00277B1A" w:rsidRDefault="00277B1A" w:rsidP="00277B1A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2B17C8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75492A0E" w14:textId="77777777" w:rsidR="00277B1A" w:rsidRPr="002B17C8" w:rsidRDefault="00277B1A" w:rsidP="00277B1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2DF54C6" w14:textId="19F18A40" w:rsidR="00277B1A" w:rsidRDefault="00277B1A" w:rsidP="00277B1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7B1A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393242">
        <w:rPr>
          <w:rFonts w:asciiTheme="majorBidi" w:hAnsiTheme="majorBidi" w:cstheme="majorBidi"/>
          <w:sz w:val="30"/>
          <w:szCs w:val="30"/>
        </w:rPr>
        <w:t xml:space="preserve">        </w:t>
      </w:r>
      <w:r w:rsidRPr="00277B1A">
        <w:rPr>
          <w:rFonts w:asciiTheme="majorBidi" w:hAnsiTheme="majorBidi" w:cstheme="majorBidi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27B50BD4" w14:textId="77777777" w:rsidR="00B517C6" w:rsidRDefault="00B517C6" w:rsidP="00277B1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33C50A" w14:textId="2348D4B4" w:rsidR="00277B1A" w:rsidRDefault="00277B1A" w:rsidP="00277B1A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2B17C8">
        <w:rPr>
          <w:rFonts w:asciiTheme="majorBidi" w:hAnsiTheme="majorBidi" w:cstheme="majorBidi"/>
          <w:sz w:val="30"/>
          <w:szCs w:val="30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</w:t>
      </w:r>
      <w:r w:rsidR="00BA6937">
        <w:rPr>
          <w:rFonts w:asciiTheme="majorBidi" w:hAnsiTheme="majorBidi" w:cstheme="majorBidi"/>
          <w:sz w:val="30"/>
          <w:szCs w:val="30"/>
        </w:rPr>
        <w:t xml:space="preserve">      </w:t>
      </w:r>
      <w:r w:rsidRPr="002B17C8">
        <w:rPr>
          <w:rFonts w:asciiTheme="majorBidi" w:hAnsiTheme="majorBidi" w:cstheme="majorBidi"/>
          <w:sz w:val="30"/>
          <w:szCs w:val="30"/>
          <w:cs/>
        </w:rPr>
        <w:t>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</w:t>
      </w:r>
      <w:r w:rsidR="00BA6937">
        <w:rPr>
          <w:rFonts w:asciiTheme="majorBidi" w:hAnsiTheme="majorBidi" w:cstheme="majorBidi"/>
          <w:sz w:val="30"/>
          <w:szCs w:val="30"/>
        </w:rPr>
        <w:t xml:space="preserve">        </w:t>
      </w:r>
      <w:r w:rsidRPr="002B17C8">
        <w:rPr>
          <w:rFonts w:asciiTheme="majorBidi" w:hAnsiTheme="majorBidi" w:cstheme="majorBidi"/>
          <w:sz w:val="30"/>
          <w:szCs w:val="30"/>
          <w:cs/>
        </w:rPr>
        <w:t>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6E5F5018" w14:textId="77777777" w:rsidR="00942355" w:rsidRPr="009A620C" w:rsidRDefault="00942355" w:rsidP="00216303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theme="majorBidi"/>
          <w:sz w:val="24"/>
          <w:szCs w:val="24"/>
        </w:rPr>
      </w:pPr>
    </w:p>
    <w:p w14:paraId="7F5E74BF" w14:textId="190CA85F" w:rsidR="00BF1129" w:rsidRPr="006666FA" w:rsidRDefault="00BF1129" w:rsidP="00EF68EF">
      <w:pPr>
        <w:pStyle w:val="Heading8"/>
        <w:keepNext/>
        <w:numPr>
          <w:ilvl w:val="1"/>
          <w:numId w:val="6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666F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เงินลงทุนใน</w:t>
      </w:r>
      <w:r w:rsidRPr="002B17C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บริษัทย่อย</w:t>
      </w:r>
      <w:r w:rsidR="00F15647" w:rsidRPr="002B17C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</w:t>
      </w:r>
      <w:r w:rsidR="00F15647" w:rsidRPr="002B17C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บริษัทร่วมและการร่วมค้า</w:t>
      </w:r>
    </w:p>
    <w:p w14:paraId="65B1B9B2" w14:textId="77777777" w:rsidR="00BF1129" w:rsidRPr="009A620C" w:rsidRDefault="00BF1129" w:rsidP="00BF1129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7D614D3" w14:textId="33D6D38F" w:rsidR="00BF1129" w:rsidRPr="006666FA" w:rsidRDefault="002B17C8" w:rsidP="00BF1129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B17C8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</w:t>
      </w:r>
      <w:r w:rsidRPr="002B17C8">
        <w:rPr>
          <w:rFonts w:asciiTheme="majorBidi" w:hAnsiTheme="majorBidi" w:cstheme="majorBidi" w:hint="cs"/>
          <w:sz w:val="30"/>
          <w:szCs w:val="30"/>
          <w:cs/>
        </w:rPr>
        <w:t>บริษัทร่วมและการร่วมค้า</w:t>
      </w:r>
      <w:r w:rsidRPr="002B17C8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ในงบการเงินเฉพาะกิจการวัดมูลค่าด้วยราคาทุนหักค่าเผื่อการด้อยค่า</w:t>
      </w:r>
      <w:r w:rsidRPr="002B17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B17C8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</w:t>
      </w:r>
      <w:r w:rsidRPr="002B17C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B17C8">
        <w:rPr>
          <w:rFonts w:asciiTheme="majorBidi" w:hAnsiTheme="majorBidi" w:cstheme="majorBidi"/>
          <w:sz w:val="30"/>
          <w:szCs w:val="30"/>
          <w:cs/>
        </w:rPr>
        <w:t>มีสิทธิได้รับเงินปันผล กรณีที่บริษัทจำหน่ายเงินลงทุนบางส่วนต้นทุนเงินลงทุนคำนวณโดยวิธี</w:t>
      </w:r>
      <w:r w:rsidRPr="002B17C8">
        <w:rPr>
          <w:rFonts w:asciiTheme="majorBidi" w:hAnsiTheme="majorBidi" w:cstheme="majorBidi" w:hint="cs"/>
          <w:sz w:val="30"/>
          <w:szCs w:val="30"/>
          <w:cs/>
        </w:rPr>
        <w:t>ถัวเฉลี่ยถ่วงน้ำหนัก กำไรหรือขาดทุนจากการขายเงินลงทุนบันทึกในกำไรหรือขาดทุน</w:t>
      </w:r>
    </w:p>
    <w:p w14:paraId="74BB3223" w14:textId="77777777" w:rsidR="00954376" w:rsidRPr="009A620C" w:rsidRDefault="00954376" w:rsidP="00954376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highlight w:val="yellow"/>
          <w:lang w:bidi="th-TH"/>
        </w:rPr>
      </w:pPr>
    </w:p>
    <w:p w14:paraId="313880A3" w14:textId="77777777" w:rsidR="00D52370" w:rsidRPr="006666FA" w:rsidRDefault="00D52370" w:rsidP="00EF68EF">
      <w:pPr>
        <w:pStyle w:val="Heading8"/>
        <w:keepNext/>
        <w:numPr>
          <w:ilvl w:val="1"/>
          <w:numId w:val="6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666F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5FABC661" w14:textId="77777777" w:rsidR="00D52370" w:rsidRPr="009A620C" w:rsidRDefault="00D52370" w:rsidP="00CD7D88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Cs w:val="22"/>
        </w:rPr>
      </w:pPr>
    </w:p>
    <w:p w14:paraId="69278F9A" w14:textId="1808F5CD" w:rsidR="00CD7D88" w:rsidRPr="00CD7D88" w:rsidRDefault="00CD7D88" w:rsidP="00CD7D88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CD7D88">
        <w:rPr>
          <w:rFonts w:asciiTheme="majorBidi" w:hAnsiTheme="majorBidi" w:cstheme="majorBidi"/>
          <w:sz w:val="30"/>
          <w:szCs w:val="30"/>
          <w:cs/>
        </w:rPr>
        <w:t xml:space="preserve">รายการบัญชีที่เป็นเงินตราต่างประเทศ </w:t>
      </w:r>
      <w:r w:rsidRPr="00CD7D88">
        <w:rPr>
          <w:rFonts w:asciiTheme="majorBidi" w:hAnsiTheme="majorBidi" w:cstheme="majorBidi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CD7D88">
        <w:rPr>
          <w:rFonts w:asciiTheme="majorBidi" w:hAnsiTheme="majorBidi" w:cstheme="majorBidi"/>
          <w:sz w:val="30"/>
          <w:szCs w:val="30"/>
          <w:cs/>
        </w:rPr>
        <w:t xml:space="preserve"> แปลงค่าเป็นสกุลเงินที่ใช้ในการดำเนินงาน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CD7D88">
        <w:rPr>
          <w:rFonts w:asciiTheme="majorBidi" w:hAnsiTheme="majorBidi" w:cstheme="majorBidi" w:hint="cs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2DBD07AC" w14:textId="77777777" w:rsidR="00CD7D88" w:rsidRPr="00B517C6" w:rsidRDefault="00CD7D88" w:rsidP="00CD7D88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7DC2D92" w14:textId="30A115AF" w:rsidR="00893184" w:rsidRPr="00CD7D88" w:rsidRDefault="00CD7D88" w:rsidP="00893184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CD7D88">
        <w:rPr>
          <w:rFonts w:asciiTheme="majorBidi" w:hAnsiTheme="majorBidi" w:cstheme="majorBidi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63460237" w14:textId="77777777" w:rsidR="00B517C6" w:rsidRPr="009A620C" w:rsidRDefault="00B517C6">
      <w:pPr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18"/>
          <w:szCs w:val="18"/>
          <w:cs/>
        </w:rPr>
      </w:pPr>
    </w:p>
    <w:p w14:paraId="1D572573" w14:textId="21A1ABA2" w:rsidR="007266F4" w:rsidRPr="00EE187E" w:rsidRDefault="007266F4" w:rsidP="00EF68EF">
      <w:pPr>
        <w:pStyle w:val="Heading8"/>
        <w:keepNext/>
        <w:numPr>
          <w:ilvl w:val="1"/>
          <w:numId w:val="6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EE187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6ECF3FDF" w14:textId="77777777" w:rsidR="00893184" w:rsidRPr="009A620C" w:rsidRDefault="00893184" w:rsidP="00893184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1FD2393D" w14:textId="036D05B6" w:rsidR="00893184" w:rsidRDefault="00893184" w:rsidP="00EF68EF">
      <w:pPr>
        <w:pStyle w:val="BodyText"/>
        <w:numPr>
          <w:ilvl w:val="0"/>
          <w:numId w:val="13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9318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0880C0E0" w14:textId="77777777" w:rsidR="00893184" w:rsidRPr="009A620C" w:rsidRDefault="00893184" w:rsidP="00893184">
      <w:pPr>
        <w:pStyle w:val="BodyText"/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sz w:val="18"/>
          <w:szCs w:val="18"/>
        </w:rPr>
      </w:pPr>
    </w:p>
    <w:p w14:paraId="1E8DF3F3" w14:textId="1623251D" w:rsidR="00153895" w:rsidRPr="009A620C" w:rsidRDefault="00893184" w:rsidP="009A620C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</w:t>
      </w:r>
      <w:r w:rsidR="00153895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ออกโดย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</w:t>
      </w:r>
      <w:r w:rsidRPr="00893184">
        <w:rPr>
          <w:rFonts w:asciiTheme="majorBidi" w:hAnsiTheme="majorBidi" w:cstheme="majorBidi"/>
          <w:sz w:val="30"/>
          <w:szCs w:val="30"/>
          <w:cs/>
        </w:rPr>
        <w:t>อื่น ๆ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(นอกเหนือจากลูกหนี้</w:t>
      </w:r>
      <w:r w:rsidRPr="001538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การค้า </w:t>
      </w:r>
      <w:r w:rsidRPr="00AE3FD8">
        <w:rPr>
          <w:rFonts w:asciiTheme="majorBidi" w:hAnsiTheme="majorBidi" w:cstheme="majorBidi"/>
          <w:color w:val="000000"/>
          <w:sz w:val="30"/>
          <w:szCs w:val="30"/>
          <w:cs/>
        </w:rPr>
        <w:t>(ดูหมายเหตุข้อ</w:t>
      </w:r>
      <w:r w:rsidRPr="00AE3FD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30E1D" w:rsidRPr="00B30E1D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911502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AE3FD8">
        <w:rPr>
          <w:rFonts w:asciiTheme="majorBidi" w:hAnsiTheme="majorBidi" w:cstheme="majorBidi"/>
          <w:color w:val="000000"/>
          <w:sz w:val="30"/>
          <w:szCs w:val="30"/>
          <w:cs/>
        </w:rPr>
        <w:t>(ฉ)</w:t>
      </w:r>
      <w:r w:rsidR="00F42B56" w:rsidRPr="00AE3FD8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AE3FD8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1538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153895" w:rsidRPr="00153895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เมื่อเริ่มแรก</w:t>
      </w:r>
      <w:r w:rsidRPr="00153895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153895" w:rsidRPr="00042E5F">
        <w:rPr>
          <w:rFonts w:asciiTheme="majorBidi" w:hAnsiTheme="majorBidi" w:cstheme="majorBidi"/>
          <w:sz w:val="30"/>
          <w:szCs w:val="30"/>
          <w:cs/>
        </w:rPr>
        <w:t>ทั้งนี้ สินทรัพย์ทางการเงินและหนี้สิน</w:t>
      </w:r>
      <w:r w:rsidR="00153895" w:rsidRPr="00042E5F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ทางการเงินที่ไม่ได้วัดมูลค่าด้วยมูลค่ายุติธรรมผ่านกำไรหรือขาดทุน</w:t>
      </w:r>
      <w:r w:rsidR="00153895" w:rsidRPr="00042E5F">
        <w:rPr>
          <w:rFonts w:asciiTheme="majorBidi" w:hAnsiTheme="majorBidi" w:cstheme="majorBidi"/>
          <w:sz w:val="30"/>
          <w:szCs w:val="30"/>
          <w:cs/>
        </w:rPr>
        <w:t>จะรวม</w:t>
      </w:r>
      <w:r w:rsidR="00153895" w:rsidRPr="00042E5F">
        <w:rPr>
          <w:rFonts w:asciiTheme="majorBidi" w:hAnsiTheme="majorBidi" w:cstheme="majorBidi" w:hint="cs"/>
          <w:sz w:val="30"/>
          <w:szCs w:val="30"/>
          <w:cs/>
        </w:rPr>
        <w:t>หรือหัก</w:t>
      </w:r>
      <w:r w:rsidR="00153895" w:rsidRPr="00042E5F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ต้นทุนการทำรายการที่เกี่ยวข้องโดยตรงกับการได้มาหรือการออกตราสารด้วย</w:t>
      </w:r>
    </w:p>
    <w:p w14:paraId="20876BCB" w14:textId="34E30B53" w:rsidR="00893184" w:rsidRPr="00893184" w:rsidRDefault="00893184" w:rsidP="00893184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5F771A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893184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893184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063F0B7D" w14:textId="77777777" w:rsidR="00893184" w:rsidRPr="00893184" w:rsidRDefault="00893184" w:rsidP="00893184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3BA86B7D" w14:textId="27344B3E" w:rsidR="00893184" w:rsidRPr="00893184" w:rsidRDefault="00893184" w:rsidP="00893184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89318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 กำไรและขาดทุนจากอัตราแลกเปลี่ยน และกำไร</w:t>
      </w:r>
      <w:r w:rsidR="005541AB">
        <w:rPr>
          <w:rFonts w:asciiTheme="majorBidi" w:hAnsiTheme="majorBidi" w:cstheme="majorBidi"/>
          <w:color w:val="000000"/>
          <w:sz w:val="30"/>
          <w:szCs w:val="30"/>
        </w:rPr>
        <w:t xml:space="preserve">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หรือขาดทุนที่เกิดจากการ ตัดรายการออกจากบัญชีรับรู้ในกำไรหรือขาดทุน </w:t>
      </w:r>
    </w:p>
    <w:p w14:paraId="47307346" w14:textId="77777777" w:rsidR="00893184" w:rsidRPr="00893184" w:rsidRDefault="00893184" w:rsidP="00893184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28C32E9B" w14:textId="0017F2A9" w:rsidR="00893184" w:rsidRPr="00893184" w:rsidRDefault="00893184" w:rsidP="00893184">
      <w:pPr>
        <w:pStyle w:val="BodyText"/>
        <w:tabs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="005541AB">
        <w:rPr>
          <w:rFonts w:asciiTheme="majorBidi" w:hAnsiTheme="majorBidi" w:cstheme="majorBidi"/>
          <w:sz w:val="30"/>
          <w:szCs w:val="30"/>
        </w:rPr>
        <w:t xml:space="preserve">         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333EFAB8" w14:textId="77777777" w:rsidR="003771D7" w:rsidRPr="00893184" w:rsidRDefault="003771D7" w:rsidP="00893184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34FDAEA8" w14:textId="0484C949" w:rsidR="00893184" w:rsidRDefault="00893184" w:rsidP="00EF68EF">
      <w:pPr>
        <w:pStyle w:val="BodyText"/>
        <w:numPr>
          <w:ilvl w:val="0"/>
          <w:numId w:val="13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9318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52AA505" w14:textId="77777777" w:rsidR="00893184" w:rsidRPr="00893184" w:rsidRDefault="00893184" w:rsidP="00893184">
      <w:pPr>
        <w:pStyle w:val="BodyText"/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sz w:val="24"/>
          <w:szCs w:val="24"/>
        </w:rPr>
      </w:pPr>
    </w:p>
    <w:p w14:paraId="5263B5BF" w14:textId="2C9A9D6F" w:rsidR="00893184" w:rsidRDefault="00893184" w:rsidP="00954070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bidi="th-TH"/>
        </w:rPr>
      </w:pPr>
      <w:r w:rsidRPr="00893184">
        <w:rPr>
          <w:rFonts w:asciiTheme="majorBidi" w:eastAsia="Calibri" w:hAnsiTheme="majorBidi" w:cstheme="majorBidi"/>
          <w:sz w:val="30"/>
          <w:szCs w:val="30"/>
          <w:cs/>
          <w:lang w:bidi="th-TH"/>
        </w:rPr>
        <w:t>กลุ่มบริษัท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</w:t>
      </w:r>
      <w:r w:rsidR="005541AB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 xml:space="preserve">  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ที่</w:t>
      </w:r>
      <w:r w:rsidRPr="00893184">
        <w:rPr>
          <w:rFonts w:asciiTheme="majorBidi" w:eastAsia="Calibri" w:hAnsiTheme="majorBidi" w:cstheme="majorBidi"/>
          <w:sz w:val="30"/>
          <w:szCs w:val="30"/>
          <w:cs/>
          <w:lang w:bidi="th-TH"/>
        </w:rPr>
        <w:t>กลุ่มบริษัท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ไม่ได้ทั้งโอนหรือคงไว้ซึ่งความเสี่ยงและผลตอบแทนของความเป็นเจ้าของเกือบทั้งหมด</w:t>
      </w:r>
      <w:r w:rsidR="005541AB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 xml:space="preserve"> 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 xml:space="preserve">และไม่ได้คงไว้ซึ่งการควบคุมในสินทรัพย์ทางการเงิน </w:t>
      </w:r>
    </w:p>
    <w:p w14:paraId="42966F49" w14:textId="77777777" w:rsidR="00760C5B" w:rsidRPr="00954070" w:rsidRDefault="00760C5B" w:rsidP="00954070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bidi="th-TH"/>
        </w:rPr>
      </w:pPr>
    </w:p>
    <w:p w14:paraId="56403402" w14:textId="753E2DAB" w:rsidR="00893184" w:rsidRPr="00893184" w:rsidRDefault="00893184" w:rsidP="00893184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ตัดรายการหนี้สินทางการเงินออกจากบัญชีเมื่อภาระผูกพันตามสัญญาสิ้นสุดลง ยกเลิก</w:t>
      </w:r>
      <w:r w:rsidR="005849A4">
        <w:rPr>
          <w:rFonts w:asciiTheme="majorBidi" w:hAnsiTheme="majorBidi" w:cstheme="majorBidi"/>
          <w:color w:val="000000"/>
          <w:sz w:val="30"/>
          <w:szCs w:val="30"/>
        </w:rPr>
        <w:t xml:space="preserve">         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หรือหมดอายุ </w:t>
      </w:r>
      <w:r w:rsidRPr="0089318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</w:t>
      </w:r>
      <w:r w:rsidR="005849A4">
        <w:rPr>
          <w:rFonts w:asciiTheme="majorBidi" w:hAnsiTheme="majorBidi" w:cstheme="majorBidi"/>
          <w:color w:val="000000"/>
          <w:sz w:val="30"/>
          <w:szCs w:val="30"/>
        </w:rPr>
        <w:t xml:space="preserve">      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และกระแสเงินสดจากการเปลี่ยนแปลงหนี้สินมีความแตกต่างอย่างมีนัยสำคัญ โดยรับรู้หนี้สิน</w:t>
      </w:r>
      <w:r w:rsidR="005849A4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 xml:space="preserve">                 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ทางการเงินใหม่ด้วยมูลค่ายุติธรรมที่สะท้อนเงื่อนไขที่เปลี่ยนแปลงแล้ว </w:t>
      </w:r>
    </w:p>
    <w:p w14:paraId="422A9C4C" w14:textId="3B1769EC" w:rsidR="007778CA" w:rsidRDefault="007778CA" w:rsidP="00893184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C475CCD" w14:textId="28BFE4B0" w:rsidR="009A620C" w:rsidRDefault="009A620C" w:rsidP="00893184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4B500F6" w14:textId="0EF2D315" w:rsidR="009A620C" w:rsidRDefault="009A620C" w:rsidP="00893184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14988DD2" w14:textId="77777777" w:rsidR="009A620C" w:rsidRDefault="009A620C" w:rsidP="00893184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593873DF" w14:textId="65C20627" w:rsidR="0090058F" w:rsidRDefault="0090058F" w:rsidP="00893184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4F2339C9" w14:textId="0B097934" w:rsidR="00893184" w:rsidRPr="00893184" w:rsidRDefault="00893184" w:rsidP="003E7925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156CAA6A" w14:textId="77777777" w:rsidR="00893184" w:rsidRPr="00C66B8D" w:rsidRDefault="00893184" w:rsidP="00893184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4D2688C" w14:textId="7E6B86AC" w:rsidR="00893184" w:rsidRPr="00893184" w:rsidRDefault="00893184" w:rsidP="00893184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893184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</w:t>
      </w:r>
      <w:r w:rsidR="003E7925">
        <w:rPr>
          <w:rFonts w:asciiTheme="majorBidi" w:hAnsiTheme="majorBidi" w:cstheme="majorBidi"/>
          <w:sz w:val="30"/>
          <w:szCs w:val="30"/>
        </w:rPr>
        <w:t xml:space="preserve">         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170173A4" w14:textId="77777777" w:rsidR="00893184" w:rsidRPr="00C66B8D" w:rsidRDefault="00893184" w:rsidP="00893184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2DBE1792" w14:textId="6D84F586" w:rsidR="00893184" w:rsidRPr="00893184" w:rsidRDefault="00893184" w:rsidP="00EF68EF">
      <w:pPr>
        <w:pStyle w:val="BodyText"/>
        <w:numPr>
          <w:ilvl w:val="0"/>
          <w:numId w:val="13"/>
        </w:numPr>
        <w:shd w:val="clear" w:color="auto" w:fill="FFFFFF"/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9318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อนุพันธ์ </w:t>
      </w:r>
    </w:p>
    <w:p w14:paraId="0F50E8EA" w14:textId="77777777" w:rsidR="00893184" w:rsidRPr="003919D2" w:rsidRDefault="00893184" w:rsidP="00893184">
      <w:pPr>
        <w:pStyle w:val="BodyText"/>
        <w:shd w:val="clear" w:color="auto" w:fill="FFFFFF"/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sz w:val="24"/>
          <w:szCs w:val="24"/>
        </w:rPr>
      </w:pPr>
    </w:p>
    <w:p w14:paraId="709B1055" w14:textId="7A1E2751" w:rsidR="00893184" w:rsidRPr="00893184" w:rsidRDefault="00893184" w:rsidP="00893184">
      <w:pPr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1D7397F" w14:textId="77777777" w:rsidR="00893184" w:rsidRPr="00C66B8D" w:rsidRDefault="00893184" w:rsidP="00893184">
      <w:pPr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9178622" w14:textId="68C5ACB4" w:rsidR="00893184" w:rsidRPr="00893184" w:rsidRDefault="00893184" w:rsidP="00EF68EF">
      <w:pPr>
        <w:pStyle w:val="BodyText"/>
        <w:numPr>
          <w:ilvl w:val="0"/>
          <w:numId w:val="13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93184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27F6111" w14:textId="77777777" w:rsidR="00893184" w:rsidRPr="003919D2" w:rsidRDefault="00893184" w:rsidP="00893184">
      <w:pPr>
        <w:pStyle w:val="BodyText"/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6817B8C" w14:textId="79210C25" w:rsidR="00893184" w:rsidRPr="00893184" w:rsidRDefault="00893184" w:rsidP="00893184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55436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</w:t>
      </w:r>
    </w:p>
    <w:p w14:paraId="106DA8B7" w14:textId="77777777" w:rsidR="00893184" w:rsidRPr="00C66B8D" w:rsidRDefault="00893184" w:rsidP="00893184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59EE3BD0" w14:textId="5BB312B1" w:rsidR="00893184" w:rsidRDefault="00893184" w:rsidP="00893184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</w:t>
      </w:r>
      <w:r w:rsidRPr="00893184">
        <w:rPr>
          <w:rFonts w:asciiTheme="majorBidi" w:hAnsiTheme="majorBidi" w:cstheme="majorBidi"/>
          <w:sz w:val="30"/>
          <w:szCs w:val="30"/>
        </w:rPr>
        <w:br/>
      </w:r>
      <w:r w:rsidR="0055436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อีก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12</w:t>
      </w:r>
      <w:r w:rsidR="00C840BB">
        <w:rPr>
          <w:rFonts w:asciiTheme="majorBidi" w:hAnsiTheme="majorBidi" w:cstheme="majorBidi"/>
          <w:sz w:val="30"/>
          <w:szCs w:val="30"/>
        </w:rPr>
        <w:t xml:space="preserve"> </w:t>
      </w:r>
      <w:r w:rsidRPr="00893184">
        <w:rPr>
          <w:rFonts w:asciiTheme="majorBidi" w:hAnsiTheme="majorBidi" w:cstheme="majorBidi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</w:t>
      </w:r>
      <w:r w:rsidR="0055436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</w:t>
      </w:r>
      <w:r w:rsidRPr="00893184">
        <w:rPr>
          <w:rFonts w:asciiTheme="majorBidi" w:hAnsiTheme="majorBidi" w:cstheme="majorBidi"/>
          <w:sz w:val="30"/>
          <w:szCs w:val="30"/>
          <w:cs/>
        </w:rPr>
        <w:t>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</w:t>
      </w:r>
      <w:r w:rsidR="0055436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309832BD" w14:textId="77777777" w:rsidR="00A904EF" w:rsidRPr="00C66B8D" w:rsidRDefault="00A904EF" w:rsidP="00893184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006A44" w14:textId="39F1D340" w:rsidR="00893184" w:rsidRDefault="00893184" w:rsidP="00893184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</w:t>
      </w:r>
      <w:r w:rsidR="00FA40D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</w:t>
      </w:r>
      <w:r w:rsidRPr="00937AEA">
        <w:rPr>
          <w:rFonts w:asciiTheme="majorBidi" w:hAnsiTheme="majorBidi" w:cstheme="majorBidi"/>
          <w:sz w:val="30"/>
          <w:szCs w:val="30"/>
          <w:cs/>
        </w:rPr>
        <w:t>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A720C44" w14:textId="77777777" w:rsidR="003919D2" w:rsidRPr="003919D2" w:rsidRDefault="003919D2" w:rsidP="00811E11">
      <w:pPr>
        <w:tabs>
          <w:tab w:val="left" w:pos="99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5B4FE81A" w14:textId="1E83B01C" w:rsidR="00893184" w:rsidRDefault="00893184" w:rsidP="00893184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</w:t>
      </w:r>
      <w:r w:rsidR="00FA40D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</w:t>
      </w:r>
      <w:r w:rsidR="00FA40D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>ต่อความสามารถของลูกหนี้ในการจ่ายชำระภาระผูกพันให้กับกลุ่มบริษัท</w:t>
      </w:r>
    </w:p>
    <w:p w14:paraId="2B23CDA5" w14:textId="5AAE5D59" w:rsidR="005D59D8" w:rsidRDefault="005D59D8" w:rsidP="00893184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3FF772" w14:textId="2704C1A2" w:rsidR="0090058F" w:rsidRDefault="0090058F" w:rsidP="00893184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852902" w14:textId="77777777" w:rsidR="0090058F" w:rsidRPr="00893184" w:rsidRDefault="0090058F" w:rsidP="00893184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DF7DEF" w14:textId="089566E5" w:rsidR="00893184" w:rsidRPr="00937AEA" w:rsidRDefault="00893184" w:rsidP="00893184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กลุ่มบริษัทพิจารณาว่าสินทรัพย์ทางการเงินจะเกิดการผิดสัญญาเมื่อ </w:t>
      </w:r>
    </w:p>
    <w:p w14:paraId="59EEF94A" w14:textId="7860D303" w:rsidR="00893184" w:rsidRPr="00937AEA" w:rsidRDefault="00893184" w:rsidP="00893184">
      <w:pPr>
        <w:tabs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>-</w:t>
      </w:r>
      <w:r w:rsidRPr="00937AEA">
        <w:rPr>
          <w:rFonts w:asciiTheme="majorBidi" w:hAnsiTheme="majorBidi" w:cs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</w:t>
      </w:r>
      <w:r w:rsidR="0084240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3FDE5FF4" w14:textId="77777777" w:rsidR="00893184" w:rsidRPr="00893184" w:rsidRDefault="00893184" w:rsidP="00893184">
      <w:pPr>
        <w:tabs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>-</w:t>
      </w:r>
      <w:r w:rsidRPr="00937AEA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474CA0F3" w14:textId="03C7C8C0" w:rsidR="005702BF" w:rsidRPr="00C66B8D" w:rsidRDefault="005702BF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365268D" w14:textId="195E0759" w:rsidR="00893184" w:rsidRPr="00937AEA" w:rsidRDefault="00893184" w:rsidP="00EF68EF">
      <w:pPr>
        <w:pStyle w:val="BodyText"/>
        <w:numPr>
          <w:ilvl w:val="0"/>
          <w:numId w:val="13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3BB06DD0" w14:textId="77777777" w:rsidR="00937AEA" w:rsidRPr="00C66B8D" w:rsidRDefault="00937AEA" w:rsidP="00937AEA">
      <w:pPr>
        <w:pStyle w:val="BodyText"/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7D938BB5" w14:textId="0A031735" w:rsidR="003771D7" w:rsidRDefault="00893184" w:rsidP="00811E11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</w:t>
      </w:r>
      <w:r w:rsidR="0084240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</w:t>
      </w:r>
      <w:r w:rsidR="0084240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24831BB4" w14:textId="77777777" w:rsidR="00811E11" w:rsidRPr="00811E11" w:rsidRDefault="00811E11" w:rsidP="00811E11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6EFDD7B" w14:textId="079F1920" w:rsidR="00893184" w:rsidRPr="00937AEA" w:rsidRDefault="00893184" w:rsidP="00EF68EF">
      <w:pPr>
        <w:pStyle w:val="BodyText"/>
        <w:numPr>
          <w:ilvl w:val="0"/>
          <w:numId w:val="13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937A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027CF45B" w14:textId="77777777" w:rsidR="00937AEA" w:rsidRPr="00C66B8D" w:rsidRDefault="00937AEA" w:rsidP="00937AEA">
      <w:pPr>
        <w:pStyle w:val="BodyText"/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  <w:shd w:val="clear" w:color="auto" w:fill="E0E0E0"/>
        </w:rPr>
      </w:pPr>
    </w:p>
    <w:p w14:paraId="5B107B6B" w14:textId="679538D0" w:rsidR="00893184" w:rsidRPr="00893184" w:rsidRDefault="00893184" w:rsidP="00DD6A72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</w:t>
      </w:r>
      <w:r w:rsidR="008037F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>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</w:t>
      </w:r>
      <w:r w:rsidR="008037F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</w:t>
      </w:r>
      <w:r w:rsidR="008037F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8211841" w14:textId="77777777" w:rsidR="00811E11" w:rsidRPr="00C66B8D" w:rsidRDefault="00811E11" w:rsidP="007266F4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BC27BA5" w14:textId="77777777" w:rsidR="007214F5" w:rsidRPr="00906CAB" w:rsidRDefault="007214F5" w:rsidP="00EF68EF">
      <w:pPr>
        <w:pStyle w:val="Heading8"/>
        <w:keepNext/>
        <w:numPr>
          <w:ilvl w:val="1"/>
          <w:numId w:val="6"/>
        </w:numPr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  <w:r w:rsidRPr="00906CAB"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  <w:t xml:space="preserve"> </w:t>
      </w:r>
    </w:p>
    <w:p w14:paraId="7F0E3F1B" w14:textId="77777777" w:rsidR="00BA67D4" w:rsidRPr="006666FA" w:rsidRDefault="00BA67D4" w:rsidP="00351A1C">
      <w:pPr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6097EAAA" w14:textId="7F9C456F" w:rsidR="007214F5" w:rsidRDefault="00937AEA" w:rsidP="00937AE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7AEA">
        <w:rPr>
          <w:rFonts w:asciiTheme="majorBidi" w:hAnsiTheme="majorBidi" w:cstheme="majorBidi" w:hint="cs"/>
          <w:sz w:val="30"/>
          <w:szCs w:val="30"/>
          <w:cs/>
        </w:rPr>
        <w:t>ยอดเงินสด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7AEA">
        <w:rPr>
          <w:rFonts w:asciiTheme="majorBidi" w:hAnsiTheme="majorBidi" w:cstheme="majorBidi" w:hint="cs"/>
          <w:sz w:val="30"/>
          <w:szCs w:val="30"/>
          <w:cs/>
        </w:rPr>
        <w:t>ยอดเงินฝากธนาคารและเงินลงทุนระยะสั้นที่มี</w:t>
      </w:r>
      <w:r w:rsidR="008037F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</w:t>
      </w:r>
      <w:r w:rsidRPr="00937AEA">
        <w:rPr>
          <w:rFonts w:asciiTheme="majorBidi" w:hAnsiTheme="majorBidi" w:cstheme="majorBidi" w:hint="cs"/>
          <w:sz w:val="30"/>
          <w:szCs w:val="30"/>
          <w:cs/>
        </w:rPr>
        <w:t>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037F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</w:t>
      </w:r>
      <w:r w:rsidRPr="00937AEA">
        <w:rPr>
          <w:rFonts w:asciiTheme="majorBidi" w:hAnsiTheme="majorBidi" w:cstheme="majorBidi" w:hint="cs"/>
          <w:sz w:val="30"/>
          <w:szCs w:val="30"/>
          <w:cs/>
        </w:rPr>
        <w:t>เงินเบิกเกินบัญชีธนาคาร</w:t>
      </w:r>
      <w:r w:rsidR="00374E58">
        <w:rPr>
          <w:rFonts w:asciiTheme="majorBidi" w:hAnsiTheme="majorBidi" w:cstheme="majorBidi"/>
          <w:sz w:val="30"/>
          <w:szCs w:val="30"/>
        </w:rPr>
        <w:t xml:space="preserve"> </w:t>
      </w:r>
      <w:r w:rsidRPr="00937AEA">
        <w:rPr>
          <w:rFonts w:asciiTheme="majorBidi" w:hAnsiTheme="majorBidi" w:cstheme="majorBidi" w:hint="cs"/>
          <w:sz w:val="30"/>
          <w:szCs w:val="30"/>
          <w:cs/>
        </w:rPr>
        <w:t>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2920A54B" w14:textId="77777777" w:rsidR="00760C5B" w:rsidRPr="006666FA" w:rsidRDefault="00760C5B" w:rsidP="00937AE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E04F71" w14:textId="1C17668A" w:rsidR="0042048D" w:rsidRPr="006666FA" w:rsidRDefault="0042048D" w:rsidP="00EF68EF">
      <w:pPr>
        <w:pStyle w:val="Heading8"/>
        <w:keepNext/>
        <w:numPr>
          <w:ilvl w:val="1"/>
          <w:numId w:val="6"/>
        </w:numPr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ลูกหนี้การค้า</w:t>
      </w:r>
      <w:r w:rsidR="00937AEA" w:rsidRPr="00937AE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bidi="th-TH"/>
        </w:rPr>
        <w:t>และ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ลูกหนี้อื่น</w:t>
      </w:r>
    </w:p>
    <w:p w14:paraId="3E547CCA" w14:textId="77777777" w:rsidR="0042048D" w:rsidRPr="00937AEA" w:rsidRDefault="0042048D" w:rsidP="00937AE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9942C0" w14:textId="5A325BBD" w:rsidR="00937AEA" w:rsidRPr="00937AEA" w:rsidRDefault="00937AEA" w:rsidP="005D59D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>ลูกหนี้รับรู้เมื่อ</w:t>
      </w:r>
      <w:r w:rsidRPr="00937AE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37AEA">
        <w:rPr>
          <w:rFonts w:asciiTheme="majorBidi" w:hAnsiTheme="majorBidi" w:cstheme="majorBidi"/>
          <w:sz w:val="30"/>
          <w:szCs w:val="30"/>
          <w:cs/>
        </w:rPr>
        <w:t>มีสิทธิที่ปราศจากเงื่อนไขในการได้รับสิ่งตอบแทนตามสัญญา ลูกหนี้การค้าวัดมูลค่า</w:t>
      </w:r>
      <w:r w:rsidR="00374E58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50DF9163" w14:textId="77777777" w:rsidR="00153895" w:rsidRDefault="00153895" w:rsidP="00937AE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A2AB6D" w14:textId="0C872014" w:rsidR="00937AEA" w:rsidRPr="00937AEA" w:rsidRDefault="00937AEA" w:rsidP="00937AE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กลุ่มบริษัท</w:t>
      </w:r>
      <w:r w:rsidRPr="00937AEA">
        <w:rPr>
          <w:rFonts w:asciiTheme="majorBidi" w:hAnsiTheme="majorBidi" w:cstheme="majorBidi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374E58">
        <w:rPr>
          <w:rFonts w:asciiTheme="majorBidi" w:hAnsiTheme="majorBidi" w:cstheme="majorBidi"/>
          <w:sz w:val="30"/>
          <w:szCs w:val="30"/>
        </w:rPr>
        <w:t xml:space="preserve">         </w:t>
      </w:r>
      <w:r w:rsidRPr="00937AEA">
        <w:rPr>
          <w:rFonts w:asciiTheme="majorBidi" w:hAnsiTheme="majorBidi" w:cs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374E58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 การปรับปรุงปัจจัยที่มี ความเฉพาะเจาะจงกับลูกหนี้นั้น ๆ ตลอดจนการประเมินข้อมูลสภาวการณ์เศรษฐกิจ</w:t>
      </w:r>
      <w:r w:rsidR="00374E58">
        <w:rPr>
          <w:rFonts w:asciiTheme="majorBidi" w:hAnsiTheme="majorBidi" w:cstheme="majorBidi"/>
          <w:sz w:val="30"/>
          <w:szCs w:val="30"/>
        </w:rPr>
        <w:t xml:space="preserve">      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7DAFF43F" w14:textId="5991E753" w:rsidR="00937AEA" w:rsidRPr="00EA1C47" w:rsidRDefault="00937AEA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 w:bidi="th-TH"/>
        </w:rPr>
      </w:pPr>
    </w:p>
    <w:p w14:paraId="1A5139F7" w14:textId="498490B3" w:rsidR="0042048D" w:rsidRPr="006666FA" w:rsidRDefault="0042048D" w:rsidP="00EF68EF">
      <w:pPr>
        <w:pStyle w:val="Heading8"/>
        <w:keepNext/>
        <w:numPr>
          <w:ilvl w:val="1"/>
          <w:numId w:val="6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สินค้าคงเหลือ</w:t>
      </w:r>
    </w:p>
    <w:p w14:paraId="39297A5E" w14:textId="77777777" w:rsidR="0042048D" w:rsidRPr="006666FA" w:rsidRDefault="0042048D" w:rsidP="00351A1C">
      <w:pPr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748467D" w14:textId="77777777" w:rsidR="00C7437B" w:rsidRPr="006666FA" w:rsidRDefault="00C16566" w:rsidP="00126A65">
      <w:pPr>
        <w:pStyle w:val="BodyText"/>
        <w:shd w:val="clear" w:color="auto" w:fill="FFFFFF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สินค้าคงเหลือวัดมูลค่าด้วยราคาทุนหรือมูลค่าสุทธิที่จะได้รับแล้วแต่ราคาใดจะต่ำกว่า  </w:t>
      </w:r>
    </w:p>
    <w:p w14:paraId="7AC4D0D2" w14:textId="77777777" w:rsidR="00C16566" w:rsidRPr="006666FA" w:rsidRDefault="00C16566" w:rsidP="00126A65">
      <w:pPr>
        <w:pStyle w:val="BodyText"/>
        <w:shd w:val="clear" w:color="auto" w:fill="FFFFFF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90E303" w14:textId="4BC0CE19" w:rsidR="00811E11" w:rsidRDefault="00A57D7A" w:rsidP="00811E11">
      <w:pPr>
        <w:pStyle w:val="BodyText"/>
        <w:shd w:val="clear" w:color="auto" w:fill="FFFFFF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ต้นทุนของ</w:t>
      </w:r>
      <w:r w:rsidR="00760C5B">
        <w:rPr>
          <w:rFonts w:asciiTheme="majorBidi" w:hAnsiTheme="majorBidi" w:cstheme="majorBidi" w:hint="cs"/>
          <w:sz w:val="30"/>
          <w:szCs w:val="30"/>
          <w:cs/>
          <w:lang w:bidi="th-TH"/>
        </w:rPr>
        <w:t>ยาน</w:t>
      </w:r>
      <w:r w:rsidRPr="006666FA">
        <w:rPr>
          <w:rFonts w:asciiTheme="majorBidi" w:hAnsiTheme="majorBidi" w:cstheme="majorBidi"/>
          <w:sz w:val="30"/>
          <w:szCs w:val="30"/>
          <w:cs/>
        </w:rPr>
        <w:t>ยนต์คำนวณโดยวิธีเฉพาะเจาะจง ส่วนต้นทุนของอะไหล่และอุปกรณ์</w:t>
      </w:r>
      <w:r w:rsidR="00880FEF">
        <w:rPr>
          <w:rFonts w:asciiTheme="majorBidi" w:hAnsiTheme="majorBidi" w:cstheme="majorBidi"/>
          <w:sz w:val="30"/>
          <w:szCs w:val="30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</w:rPr>
        <w:t xml:space="preserve">คำนวณโดยวิธีถัวเฉลี่ย </w:t>
      </w:r>
      <w:r w:rsidR="00880FEF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6666FA">
        <w:rPr>
          <w:rFonts w:asciiTheme="majorBidi" w:hAnsiTheme="majorBidi" w:cstheme="majorBidi"/>
          <w:sz w:val="30"/>
          <w:szCs w:val="30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ต้นทุนในการดัดแปลงหรือต้นทุนอื่นเพื่อให้สินค้าอยู่ในสถานที่และ</w:t>
      </w:r>
      <w:r w:rsidR="00880FEF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6666FA">
        <w:rPr>
          <w:rFonts w:asciiTheme="majorBidi" w:hAnsiTheme="majorBidi" w:cstheme="majorBidi"/>
          <w:sz w:val="30"/>
          <w:szCs w:val="30"/>
          <w:cs/>
        </w:rPr>
        <w:t>สภาพปัจจุบัน</w:t>
      </w:r>
    </w:p>
    <w:p w14:paraId="4EC3945E" w14:textId="77777777" w:rsidR="00811E11" w:rsidRDefault="00811E11" w:rsidP="00811E11">
      <w:pPr>
        <w:pStyle w:val="BodyText"/>
        <w:shd w:val="clear" w:color="auto" w:fill="FFFFFF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B45356" w14:textId="5061B0AC" w:rsidR="0042048D" w:rsidRPr="006666FA" w:rsidRDefault="0042048D" w:rsidP="00811E11">
      <w:pPr>
        <w:pStyle w:val="BodyText"/>
        <w:shd w:val="clear" w:color="auto" w:fill="FFFFFF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</w:t>
      </w:r>
      <w:r w:rsidR="00B270B7" w:rsidRPr="006666FA">
        <w:rPr>
          <w:rFonts w:asciiTheme="majorBidi" w:hAnsiTheme="majorBidi" w:cstheme="majorBidi"/>
          <w:sz w:val="30"/>
          <w:szCs w:val="30"/>
          <w:cs/>
        </w:rPr>
        <w:t>้จ่ายที่จำเป็นโดยประมาณในการขาย</w:t>
      </w:r>
    </w:p>
    <w:p w14:paraId="3E80B352" w14:textId="77777777" w:rsidR="00954376" w:rsidRPr="006666FA" w:rsidRDefault="00954376" w:rsidP="006469E5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63802E3" w14:textId="77777777" w:rsidR="00A57D7A" w:rsidRPr="006666FA" w:rsidRDefault="00A57D7A" w:rsidP="00EF68EF">
      <w:pPr>
        <w:pStyle w:val="Heading8"/>
        <w:keepNext/>
        <w:numPr>
          <w:ilvl w:val="1"/>
          <w:numId w:val="6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สินค้าเพื่อการจัดแสดง</w:t>
      </w:r>
    </w:p>
    <w:p w14:paraId="7DD38C29" w14:textId="77777777" w:rsidR="00A57D7A" w:rsidRPr="006666FA" w:rsidRDefault="00A57D7A" w:rsidP="006469E5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61E8A7D" w14:textId="38C3933B" w:rsidR="00132E1A" w:rsidRDefault="00A57D7A" w:rsidP="00132E1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สินค้าเพื่อการจัดแสดงคือสินค้าภายใต้สินเชื่อจากสถาบันการเงินที่มีไว้เพื่อการจัดแสดง โดยแสดงมูลค่าตาม</w:t>
      </w:r>
      <w:r w:rsidR="00880FEF">
        <w:rPr>
          <w:rFonts w:asciiTheme="majorBidi" w:hAnsiTheme="majorBidi" w:cstheme="majorBidi"/>
          <w:sz w:val="30"/>
          <w:szCs w:val="30"/>
        </w:rPr>
        <w:t xml:space="preserve">          </w:t>
      </w:r>
      <w:r w:rsidRPr="006666FA">
        <w:rPr>
          <w:rFonts w:asciiTheme="majorBidi" w:hAnsiTheme="majorBidi" w:cstheme="majorBidi"/>
          <w:sz w:val="30"/>
          <w:szCs w:val="30"/>
          <w:cs/>
        </w:rPr>
        <w:t>ยอดหนี้คงค้าง</w:t>
      </w:r>
    </w:p>
    <w:p w14:paraId="23E356EF" w14:textId="77777777" w:rsidR="00132E1A" w:rsidRPr="006666FA" w:rsidRDefault="00132E1A" w:rsidP="00A57D7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0BB5D4" w14:textId="6F057530" w:rsidR="00A57D7A" w:rsidRPr="006666FA" w:rsidRDefault="00A57D7A" w:rsidP="00EF68EF">
      <w:pPr>
        <w:pStyle w:val="Heading8"/>
        <w:keepNext/>
        <w:numPr>
          <w:ilvl w:val="1"/>
          <w:numId w:val="6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ยานพาหนะรอการขาย</w:t>
      </w:r>
      <w:r w:rsidR="00CC70D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bidi="th-TH"/>
        </w:rPr>
        <w:t>สำหรับสินทรัพย์ให้เช่า</w:t>
      </w:r>
    </w:p>
    <w:p w14:paraId="344B6447" w14:textId="77777777" w:rsidR="00A57D7A" w:rsidRPr="006969CA" w:rsidRDefault="00A57D7A" w:rsidP="006469E5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4B52BE9A" w14:textId="6003341B" w:rsidR="00A57D7A" w:rsidRPr="006666FA" w:rsidRDefault="00A57D7A" w:rsidP="00A57D7A">
      <w:pPr>
        <w:spacing w:line="240" w:lineRule="atLeast"/>
        <w:ind w:left="518"/>
        <w:jc w:val="thaiDistribute"/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</w:pPr>
      <w:r w:rsidRPr="006666FA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>สินทรัพย์ให้เช่าตามสัญญาเช่าดำเนินงานถูกโอนเป็นยานพาหนะรอการขายเมื่อวันที่ได้หยุดการให้เช่าและ</w:t>
      </w:r>
      <w:r w:rsidRPr="006666FA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br/>
      </w:r>
      <w:r w:rsidR="00880FEF" w:rsidRPr="006666FA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>ถือไว้</w:t>
      </w:r>
      <w:r w:rsidRPr="006666FA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>เพื่อขาย วัดมูลค่าด้วยราคาตามบัญชี ณ วันที่สินทรัพย์ดังกล่าวได้หยุดการให้เช่าหรือมูลค่าสุทธิที่จะได้รับแล้วแต่ราคาใดจะต่ำกว่า</w:t>
      </w:r>
    </w:p>
    <w:p w14:paraId="4066E65F" w14:textId="77777777" w:rsidR="00A57D7A" w:rsidRPr="006666FA" w:rsidRDefault="00A57D7A" w:rsidP="00A57D7A">
      <w:pPr>
        <w:spacing w:line="240" w:lineRule="atLeast"/>
        <w:ind w:left="518"/>
        <w:jc w:val="thaiDistribute"/>
        <w:rPr>
          <w:rFonts w:asciiTheme="majorBidi" w:eastAsia="MS Mincho" w:hAnsiTheme="majorBidi" w:cstheme="majorBidi"/>
          <w:sz w:val="28"/>
          <w:szCs w:val="28"/>
          <w:cs/>
          <w:lang w:val="th-TH" w:bidi="th-TH"/>
        </w:rPr>
      </w:pPr>
    </w:p>
    <w:p w14:paraId="1D605044" w14:textId="75F2D4BC" w:rsidR="00A57D7A" w:rsidRDefault="00A57D7A" w:rsidP="00132E1A">
      <w:pPr>
        <w:spacing w:line="240" w:lineRule="atLeast"/>
        <w:ind w:left="518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6666FA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>ต้นทุนของยานพาหนะรอการขายคำนวณโดยใช้วิธีราคาเฉพาะเจาะจง</w:t>
      </w:r>
    </w:p>
    <w:p w14:paraId="7FD823D5" w14:textId="77777777" w:rsidR="00880FEF" w:rsidRPr="006666FA" w:rsidRDefault="00880FEF" w:rsidP="00132E1A">
      <w:pPr>
        <w:spacing w:line="240" w:lineRule="atLeast"/>
        <w:ind w:left="518"/>
        <w:jc w:val="thaiDistribute"/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</w:pPr>
    </w:p>
    <w:p w14:paraId="12F3F23C" w14:textId="5570A40C" w:rsidR="00A57D7A" w:rsidRDefault="00A57D7A" w:rsidP="00A57D7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6666FA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>มูลค่าสุทธิที่จะได้รับเป็นการประมาณราคาที่จะขายได้จากการดำเนินธุรกิจปกติ หักด้วยค่าใช้จ่ายที่จำเป็นโดยประมาณในการขาย</w:t>
      </w:r>
    </w:p>
    <w:p w14:paraId="01E2248E" w14:textId="1B8324AB" w:rsidR="00467F53" w:rsidRDefault="00467F53" w:rsidP="00C374D6">
      <w:pPr>
        <w:rPr>
          <w:rFonts w:asciiTheme="majorBidi" w:hAnsiTheme="majorBidi" w:cstheme="majorBidi"/>
          <w:sz w:val="30"/>
          <w:szCs w:val="30"/>
          <w:lang w:bidi="th-TH"/>
        </w:rPr>
      </w:pPr>
    </w:p>
    <w:p w14:paraId="179F3779" w14:textId="77777777" w:rsidR="00F81BB3" w:rsidRPr="001341F5" w:rsidRDefault="00F81BB3" w:rsidP="00EF68EF">
      <w:pPr>
        <w:pStyle w:val="Heading8"/>
        <w:keepNext/>
        <w:numPr>
          <w:ilvl w:val="1"/>
          <w:numId w:val="6"/>
        </w:numPr>
        <w:spacing w:line="240" w:lineRule="atLeast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1341F5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อสังหาริมทรัพย์เพื่อการลงทุน</w:t>
      </w:r>
    </w:p>
    <w:p w14:paraId="521FCE2F" w14:textId="77777777" w:rsidR="00F81BB3" w:rsidRPr="00B46664" w:rsidRDefault="00F81BB3" w:rsidP="00F81BB3">
      <w:pPr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ED2CD80" w14:textId="349BCB5C" w:rsidR="001341F5" w:rsidRP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อสังหาริมทรัพย์เพื่อการลงทุนวัดมูลค่าด้วยราคาทุนหักค่าเสื่อมราคาสะสม</w:t>
      </w:r>
      <w:r w:rsidRPr="001341F5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และขาดทุนจากการด้อยค่า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 ต้นทุนรวมค่าใช้จ่ายทางตรงเพื่อให้ได้มาซึ่งอสังหาริมทรัพย์เพื่อการลงทุน </w:t>
      </w:r>
      <w:r w:rsidRPr="001341F5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ต้นทุนการก่อสร้างสินทรัพย์ที่กิจการก่อสร้างเอง</w:t>
      </w:r>
    </w:p>
    <w:p w14:paraId="48226098" w14:textId="77777777" w:rsidR="001341F5" w:rsidRP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</w:p>
    <w:p w14:paraId="69E090CA" w14:textId="7E3C88B8" w:rsidR="001341F5" w:rsidRP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/>
        </w:rPr>
      </w:pPr>
      <w:r w:rsidRPr="00BB1EB2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ค่าเสื่อมราคาคำนวณโดยวิธีเส้นตรงตามอายุการให้ประโยชน์โดยประมาณของ</w:t>
      </w:r>
      <w:r w:rsidR="00E270D2" w:rsidRPr="00BB1EB2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สินทรัพย์สิทธิการใช้</w:t>
      </w:r>
      <w:r w:rsidRPr="00BB1EB2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จำนวน </w:t>
      </w:r>
      <w:r w:rsidRPr="00BB1EB2">
        <w:rPr>
          <w:rFonts w:asciiTheme="majorBidi" w:eastAsia="MS Mincho" w:hAnsiTheme="majorBidi" w:cstheme="majorBidi"/>
          <w:sz w:val="30"/>
          <w:szCs w:val="30"/>
          <w:cs/>
          <w:lang w:val="th-TH"/>
        </w:rPr>
        <w:br/>
      </w:r>
      <w:r w:rsidR="00880FEF" w:rsidRPr="00B46664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จำนวน </w:t>
      </w:r>
      <w:r w:rsidR="00B30E1D" w:rsidRPr="00B30E1D">
        <w:rPr>
          <w:rFonts w:asciiTheme="majorBidi" w:eastAsia="MS Mincho" w:hAnsiTheme="majorBidi" w:cstheme="majorBidi" w:hint="cs"/>
          <w:sz w:val="30"/>
          <w:szCs w:val="30"/>
          <w:lang w:val="en-US"/>
        </w:rPr>
        <w:t>8</w:t>
      </w:r>
      <w:r w:rsidRPr="00BB1EB2">
        <w:rPr>
          <w:rFonts w:asciiTheme="majorBidi" w:eastAsia="MS Mincho" w:hAnsiTheme="majorBidi" w:cstheme="majorBidi"/>
          <w:sz w:val="30"/>
          <w:szCs w:val="30"/>
          <w:lang w:val="th-TH"/>
        </w:rPr>
        <w:t xml:space="preserve"> - </w:t>
      </w:r>
      <w:r w:rsidR="00B30E1D" w:rsidRPr="00B30E1D">
        <w:rPr>
          <w:rFonts w:asciiTheme="majorBidi" w:eastAsia="MS Mincho" w:hAnsiTheme="majorBidi" w:cstheme="majorBidi" w:hint="cs"/>
          <w:sz w:val="30"/>
          <w:szCs w:val="30"/>
          <w:lang w:val="en-US"/>
        </w:rPr>
        <w:t>3</w:t>
      </w:r>
      <w:r w:rsidR="00B30E1D" w:rsidRPr="00B30E1D">
        <w:rPr>
          <w:rFonts w:asciiTheme="majorBidi" w:eastAsia="MS Mincho" w:hAnsiTheme="majorBidi" w:cstheme="majorBidi"/>
          <w:sz w:val="30"/>
          <w:szCs w:val="30"/>
          <w:lang w:val="en-US"/>
        </w:rPr>
        <w:t>0</w:t>
      </w:r>
      <w:r w:rsidRPr="00BB1EB2">
        <w:rPr>
          <w:rFonts w:asciiTheme="majorBidi" w:eastAsia="MS Mincho" w:hAnsiTheme="majorBidi" w:cstheme="majorBidi"/>
          <w:sz w:val="30"/>
          <w:szCs w:val="30"/>
          <w:lang w:val="th-TH"/>
        </w:rPr>
        <w:t xml:space="preserve"> </w:t>
      </w:r>
      <w:r w:rsidRPr="00BB1EB2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ปี</w:t>
      </w:r>
      <w:r w:rsidRPr="00BB1EB2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 </w:t>
      </w:r>
      <w:r w:rsidRPr="00BB1EB2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และรับรู้ในกำไรหรือขาดทุน ทั้งนี้ </w:t>
      </w:r>
      <w:r w:rsidRPr="00BB1EB2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กลุ่มบริษัท</w:t>
      </w:r>
      <w:r w:rsidRPr="00BB1EB2">
        <w:rPr>
          <w:rFonts w:asciiTheme="majorBidi" w:eastAsia="MS Mincho" w:hAnsiTheme="majorBidi" w:cstheme="majorBidi"/>
          <w:sz w:val="30"/>
          <w:szCs w:val="30"/>
          <w:cs/>
          <w:lang w:val="th-TH"/>
        </w:rPr>
        <w:t>ไม่คิดค่าเสื่อมราคาสำหรับที่ดินและสินทรัพย์ที่อยู่ระหว่างการก่อสร้าง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 </w:t>
      </w:r>
    </w:p>
    <w:p w14:paraId="671F92F6" w14:textId="77777777" w:rsidR="001341F5" w:rsidRP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th-TH"/>
        </w:rPr>
      </w:pPr>
    </w:p>
    <w:p w14:paraId="789E944B" w14:textId="5BC82AD9" w:rsidR="00F81BB3" w:rsidRP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0E9AE8AE" w14:textId="77777777" w:rsidR="00994F5C" w:rsidRPr="00F81BB3" w:rsidRDefault="00994F5C" w:rsidP="00F81BB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34A82B1" w14:textId="425839A0" w:rsidR="00FE17CD" w:rsidRPr="00937240" w:rsidRDefault="008743EC" w:rsidP="00EF68EF">
      <w:pPr>
        <w:pStyle w:val="Heading8"/>
        <w:keepNext/>
        <w:numPr>
          <w:ilvl w:val="1"/>
          <w:numId w:val="6"/>
        </w:numPr>
        <w:spacing w:line="240" w:lineRule="atLeast"/>
        <w:ind w:right="45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1341F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สินทรัพย์ให้เช่าตามสัญญาเช่า</w:t>
      </w:r>
      <w:r w:rsidR="001341F5" w:rsidRPr="001341F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ดำเนินงาน</w:t>
      </w:r>
      <w:r w:rsidRPr="009372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</w:t>
      </w:r>
      <w:r w:rsidR="00B12D4A" w:rsidRPr="0093724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5C8474E6" w14:textId="77777777" w:rsidR="004C06FF" w:rsidRPr="001341F5" w:rsidRDefault="004C06FF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/>
        </w:rPr>
      </w:pPr>
    </w:p>
    <w:p w14:paraId="6F79E2E3" w14:textId="0CCCB077" w:rsidR="001341F5" w:rsidRPr="001341F5" w:rsidRDefault="00242888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/>
        </w:rPr>
      </w:pPr>
      <w:r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สินทรัพย์ให้เช่าตามสัญญาเช่าดำเนินงานและ</w:t>
      </w:r>
      <w:r w:rsidR="001341F5"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ที่ดิน อาคารและอุปกรณ์วัดมูลค่าด้วยราคาทุนหักค่าเสื่อมราคาสะสม</w:t>
      </w:r>
      <w:r w:rsidR="001341F5" w:rsidRPr="001341F5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และขาดทุนจากการด้อยค่า</w:t>
      </w:r>
      <w:r w:rsidR="001341F5"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 </w:t>
      </w:r>
    </w:p>
    <w:p w14:paraId="3201FF59" w14:textId="77777777" w:rsidR="001341F5" w:rsidRP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/>
        </w:rPr>
      </w:pPr>
    </w:p>
    <w:p w14:paraId="11ADCDEE" w14:textId="59DF4783" w:rsid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ราคาทุนรวมถึงต้นทุนทางตรงที่เกี่ยวข้องกับการได้มาของสินทรัพย์ </w:t>
      </w:r>
      <w:r w:rsidRPr="001341F5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ต้นทุนของการก่อสร้างสินทรัพย์ที่กิจการก่อสร้างเอง รวมถึงต้นทุนการกู้ยืม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 และต้นทุนในการรื้อถอน การขนย้าย การบูรณะสถานที่ตั้งของสินทรัพย์</w:t>
      </w:r>
      <w:r w:rsidRPr="001341F5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 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65C75809" w14:textId="77777777" w:rsidR="00A904EF" w:rsidRPr="003340B4" w:rsidRDefault="00A904EF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1CA19449" w14:textId="739BFFD5" w:rsidR="007778CA" w:rsidRDefault="001341F5" w:rsidP="0090058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th-TH"/>
        </w:rPr>
      </w:pP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3D5744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สินทรัพย์ให้เช่าตามสัญญาเช่าดำเนินงานและ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ที่ดิน อาคารและอุปกรณ์รับรู้ในกำไรหรือขาดทุน </w:t>
      </w:r>
    </w:p>
    <w:p w14:paraId="1E5F7FBE" w14:textId="77777777" w:rsidR="00342CEA" w:rsidRPr="001341F5" w:rsidRDefault="00342CEA" w:rsidP="0090058F">
      <w:pPr>
        <w:tabs>
          <w:tab w:val="left" w:pos="540"/>
        </w:tabs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</w:pPr>
    </w:p>
    <w:p w14:paraId="0F162094" w14:textId="75411486" w:rsidR="001341F5" w:rsidRP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th-TH"/>
        </w:rPr>
      </w:pPr>
      <w:r w:rsidRPr="001341F5">
        <w:rPr>
          <w:rFonts w:asciiTheme="majorBidi" w:eastAsia="MS Mincho" w:hAnsiTheme="majorBidi" w:cstheme="majorBidi"/>
          <w:i/>
          <w:iCs/>
          <w:sz w:val="30"/>
          <w:szCs w:val="30"/>
          <w:cs/>
          <w:lang w:val="th-TH"/>
        </w:rPr>
        <w:t xml:space="preserve">ต้นทุนที่เกิดขึ้นในภายหลัง </w:t>
      </w:r>
    </w:p>
    <w:p w14:paraId="5CBD58CE" w14:textId="77777777" w:rsidR="001341F5" w:rsidRP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th-TH"/>
        </w:rPr>
      </w:pPr>
    </w:p>
    <w:p w14:paraId="4D28F83D" w14:textId="42B28524" w:rsidR="00153895" w:rsidRPr="00076481" w:rsidRDefault="001341F5" w:rsidP="0090058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th-TH"/>
        </w:rPr>
      </w:pP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ต้นทุนในการเปลี่ยนแทนส่วนประกอบรับรู้เป็นส่วนหนึ่งของมูลค่าตามบัญชีของรายการ</w:t>
      </w:r>
      <w:r w:rsidR="00242888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สินทรัพย์ให้เช่าตามสัญญาเช่าดำเนินงานและ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ที่ดิน อาคารและอุปกรณ์ เมื่อ</w:t>
      </w:r>
      <w:r w:rsidRPr="001341F5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กลุ่มบริษัท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</w:t>
      </w:r>
      <w:r w:rsidR="00242888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สินทรัพย์ให้เช่าตามสัญญาเช่าดำเนินงานและ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ที่ดิน อาคารและอุปกรณ์จะรับรู้ในกำไรหรือขาดทุนเมื่อเกิดขึ้น</w:t>
      </w:r>
    </w:p>
    <w:p w14:paraId="2D6FEE3D" w14:textId="2BD95F47" w:rsidR="001341F5" w:rsidRP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th-TH"/>
        </w:rPr>
      </w:pPr>
      <w:r w:rsidRPr="001341F5">
        <w:rPr>
          <w:rFonts w:asciiTheme="majorBidi" w:eastAsia="MS Mincho" w:hAnsiTheme="majorBidi" w:cstheme="majorBidi"/>
          <w:i/>
          <w:iCs/>
          <w:sz w:val="30"/>
          <w:szCs w:val="30"/>
          <w:cs/>
          <w:lang w:val="th-TH"/>
        </w:rPr>
        <w:lastRenderedPageBreak/>
        <w:t>ค่าเสื่อมราคา</w:t>
      </w:r>
    </w:p>
    <w:p w14:paraId="739BCFE8" w14:textId="77777777" w:rsidR="001341F5" w:rsidRP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/>
        </w:rPr>
      </w:pPr>
    </w:p>
    <w:p w14:paraId="3A135654" w14:textId="6FE9FA86" w:rsid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</w:t>
      </w:r>
      <w:r w:rsidRPr="001341F5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กลุ่มบริษัท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7F951350" w14:textId="77777777" w:rsidR="00076481" w:rsidRDefault="00076481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</w:pPr>
    </w:p>
    <w:p w14:paraId="42D2D42C" w14:textId="77777777" w:rsidR="001341F5" w:rsidRP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/>
        </w:rPr>
      </w:pP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ประมาณการอายุการให้ประโยชน์ของสินทรัพย์แสดงได้ดังนี้ </w:t>
      </w:r>
    </w:p>
    <w:p w14:paraId="1A7C3D11" w14:textId="77777777" w:rsidR="002C047A" w:rsidRPr="006666FA" w:rsidRDefault="002C047A" w:rsidP="001341F5">
      <w:pPr>
        <w:pStyle w:val="Default"/>
        <w:ind w:left="450"/>
        <w:jc w:val="thaiDistribute"/>
        <w:rPr>
          <w:rFonts w:asciiTheme="majorBidi" w:hAnsiTheme="majorBidi" w:cstheme="majorBidi"/>
          <w:sz w:val="28"/>
          <w:lang w:bidi="ar-SA"/>
        </w:rPr>
      </w:pPr>
    </w:p>
    <w:tbl>
      <w:tblPr>
        <w:tblW w:w="9108" w:type="dxa"/>
        <w:tblInd w:w="450" w:type="dxa"/>
        <w:tblLook w:val="04A0" w:firstRow="1" w:lastRow="0" w:firstColumn="1" w:lastColumn="0" w:noHBand="0" w:noVBand="1"/>
      </w:tblPr>
      <w:tblGrid>
        <w:gridCol w:w="5310"/>
        <w:gridCol w:w="2322"/>
        <w:gridCol w:w="1476"/>
      </w:tblGrid>
      <w:tr w:rsidR="008743EC" w:rsidRPr="006666FA" w14:paraId="1626DC05" w14:textId="77777777" w:rsidTr="001341F5">
        <w:tc>
          <w:tcPr>
            <w:tcW w:w="5310" w:type="dxa"/>
            <w:shd w:val="clear" w:color="auto" w:fill="auto"/>
            <w:vAlign w:val="bottom"/>
          </w:tcPr>
          <w:p w14:paraId="599B5F31" w14:textId="5E2BA4BC" w:rsidR="008743EC" w:rsidRPr="006666FA" w:rsidRDefault="008743EC" w:rsidP="008743EC">
            <w:pPr>
              <w:ind w:right="-86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สินทรัพย์ให้เช่าตามสัญญาเช่า</w:t>
            </w:r>
            <w:r w:rsidR="002428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ดำเนินงาน</w:t>
            </w:r>
          </w:p>
        </w:tc>
        <w:tc>
          <w:tcPr>
            <w:tcW w:w="2322" w:type="dxa"/>
            <w:shd w:val="clear" w:color="auto" w:fill="auto"/>
          </w:tcPr>
          <w:p w14:paraId="389FBB3C" w14:textId="77777777" w:rsidR="008743EC" w:rsidRPr="006666FA" w:rsidRDefault="008743EC" w:rsidP="008743EC">
            <w:pPr>
              <w:ind w:left="-20" w:righ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ตามอายุสัญญาเช่า</w:t>
            </w:r>
          </w:p>
        </w:tc>
        <w:tc>
          <w:tcPr>
            <w:tcW w:w="1476" w:type="dxa"/>
            <w:shd w:val="clear" w:color="auto" w:fill="auto"/>
          </w:tcPr>
          <w:p w14:paraId="62DEBDDE" w14:textId="77777777" w:rsidR="008743EC" w:rsidRPr="006666FA" w:rsidRDefault="008743EC" w:rsidP="008743EC">
            <w:pPr>
              <w:pStyle w:val="BodyText"/>
              <w:spacing w:after="0" w:line="240" w:lineRule="atLeast"/>
              <w:ind w:left="-57" w:right="-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8743EC" w:rsidRPr="006666FA" w14:paraId="4E89D9B9" w14:textId="77777777" w:rsidTr="001341F5">
        <w:tc>
          <w:tcPr>
            <w:tcW w:w="5310" w:type="dxa"/>
            <w:shd w:val="clear" w:color="auto" w:fill="auto"/>
            <w:vAlign w:val="bottom"/>
          </w:tcPr>
          <w:p w14:paraId="6BD374A5" w14:textId="77777777" w:rsidR="008743EC" w:rsidRPr="006666FA" w:rsidRDefault="008743EC" w:rsidP="008743EC">
            <w:pPr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ส่วนปรับปรุงที่ดิน</w:t>
            </w:r>
          </w:p>
        </w:tc>
        <w:tc>
          <w:tcPr>
            <w:tcW w:w="2322" w:type="dxa"/>
            <w:shd w:val="clear" w:color="auto" w:fill="auto"/>
          </w:tcPr>
          <w:p w14:paraId="2A2ECD10" w14:textId="13C166FF" w:rsidR="008743EC" w:rsidRPr="00712711" w:rsidRDefault="00B30E1D" w:rsidP="008743EC">
            <w:pPr>
              <w:pStyle w:val="BodyText"/>
              <w:spacing w:after="0" w:line="240" w:lineRule="atLeast"/>
              <w:ind w:left="-57" w:right="-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27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476" w:type="dxa"/>
            <w:shd w:val="clear" w:color="auto" w:fill="auto"/>
          </w:tcPr>
          <w:p w14:paraId="607DA0AC" w14:textId="77777777" w:rsidR="008743EC" w:rsidRPr="00712711" w:rsidRDefault="008743EC" w:rsidP="008743EC">
            <w:pPr>
              <w:pStyle w:val="BodyText"/>
              <w:spacing w:after="0" w:line="240" w:lineRule="atLeast"/>
              <w:ind w:left="-57" w:right="-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27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8743EC" w:rsidRPr="006666FA" w14:paraId="6E08E98C" w14:textId="77777777" w:rsidTr="001341F5">
        <w:tc>
          <w:tcPr>
            <w:tcW w:w="5310" w:type="dxa"/>
            <w:shd w:val="clear" w:color="auto" w:fill="auto"/>
            <w:vAlign w:val="bottom"/>
          </w:tcPr>
          <w:p w14:paraId="197275FC" w14:textId="49D4CCA1" w:rsidR="008743EC" w:rsidRPr="006666FA" w:rsidRDefault="008743EC" w:rsidP="008743EC">
            <w:pPr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อาคารและส่วนปรับปรุง</w:t>
            </w:r>
          </w:p>
        </w:tc>
        <w:tc>
          <w:tcPr>
            <w:tcW w:w="2322" w:type="dxa"/>
            <w:shd w:val="clear" w:color="auto" w:fill="auto"/>
          </w:tcPr>
          <w:p w14:paraId="57250DFA" w14:textId="38E7F58E" w:rsidR="008743EC" w:rsidRPr="00712711" w:rsidRDefault="00B30E1D" w:rsidP="008743EC">
            <w:pPr>
              <w:pStyle w:val="BodyText"/>
              <w:spacing w:after="0" w:line="240" w:lineRule="atLeast"/>
              <w:ind w:left="-57" w:right="-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27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743EC" w:rsidRPr="007127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7127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476" w:type="dxa"/>
            <w:shd w:val="clear" w:color="auto" w:fill="auto"/>
          </w:tcPr>
          <w:p w14:paraId="439609F6" w14:textId="77777777" w:rsidR="008743EC" w:rsidRPr="00712711" w:rsidRDefault="008743EC" w:rsidP="008743EC">
            <w:pPr>
              <w:pStyle w:val="BodyText"/>
              <w:spacing w:after="0" w:line="240" w:lineRule="atLeast"/>
              <w:ind w:left="-57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27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8743EC" w:rsidRPr="006666FA" w14:paraId="281877FB" w14:textId="77777777" w:rsidTr="001341F5">
        <w:tc>
          <w:tcPr>
            <w:tcW w:w="5310" w:type="dxa"/>
            <w:shd w:val="clear" w:color="auto" w:fill="auto"/>
            <w:vAlign w:val="bottom"/>
          </w:tcPr>
          <w:p w14:paraId="66F48F20" w14:textId="77777777" w:rsidR="008743EC" w:rsidRPr="006666FA" w:rsidRDefault="008743EC" w:rsidP="008743EC">
            <w:pPr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2322" w:type="dxa"/>
            <w:shd w:val="clear" w:color="auto" w:fill="auto"/>
          </w:tcPr>
          <w:p w14:paraId="4F23B4C9" w14:textId="0A647A98" w:rsidR="008743EC" w:rsidRPr="00712711" w:rsidRDefault="00B30E1D" w:rsidP="008743EC">
            <w:pPr>
              <w:pStyle w:val="BodyText"/>
              <w:spacing w:after="0" w:line="240" w:lineRule="atLeast"/>
              <w:ind w:left="-57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2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76" w:type="dxa"/>
            <w:shd w:val="clear" w:color="auto" w:fill="auto"/>
          </w:tcPr>
          <w:p w14:paraId="27DB6E05" w14:textId="77777777" w:rsidR="008743EC" w:rsidRPr="00712711" w:rsidRDefault="008743EC" w:rsidP="008743EC">
            <w:pPr>
              <w:pStyle w:val="BodyText"/>
              <w:spacing w:after="0" w:line="240" w:lineRule="atLeast"/>
              <w:ind w:left="-57"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7127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8743EC" w:rsidRPr="006666FA" w14:paraId="18A45641" w14:textId="77777777" w:rsidTr="001341F5">
        <w:tc>
          <w:tcPr>
            <w:tcW w:w="5310" w:type="dxa"/>
            <w:shd w:val="clear" w:color="auto" w:fill="auto"/>
            <w:vAlign w:val="bottom"/>
          </w:tcPr>
          <w:p w14:paraId="4DBF9A92" w14:textId="77777777" w:rsidR="008743EC" w:rsidRPr="006666FA" w:rsidRDefault="008743EC" w:rsidP="008743EC">
            <w:pPr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322" w:type="dxa"/>
            <w:shd w:val="clear" w:color="auto" w:fill="auto"/>
          </w:tcPr>
          <w:p w14:paraId="4A99AA55" w14:textId="4C6DDA98" w:rsidR="008743EC" w:rsidRPr="00712711" w:rsidRDefault="00B30E1D" w:rsidP="008743EC">
            <w:pPr>
              <w:pStyle w:val="BodyText"/>
              <w:spacing w:after="0" w:line="240" w:lineRule="atLeast"/>
              <w:ind w:left="-57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2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B0B79" w:rsidRPr="00712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712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8743EC" w:rsidRPr="007127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042849D0" w14:textId="77777777" w:rsidR="008743EC" w:rsidRPr="00712711" w:rsidRDefault="008743EC" w:rsidP="008743EC">
            <w:pPr>
              <w:pStyle w:val="BodyText"/>
              <w:spacing w:after="0" w:line="240" w:lineRule="atLeast"/>
              <w:ind w:left="-57"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7127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8743EC" w:rsidRPr="006666FA" w14:paraId="157214D7" w14:textId="77777777" w:rsidTr="001341F5">
        <w:tc>
          <w:tcPr>
            <w:tcW w:w="5310" w:type="dxa"/>
            <w:shd w:val="clear" w:color="auto" w:fill="auto"/>
            <w:vAlign w:val="bottom"/>
          </w:tcPr>
          <w:p w14:paraId="738DBD19" w14:textId="77777777" w:rsidR="008743EC" w:rsidRPr="006666FA" w:rsidRDefault="008743EC" w:rsidP="008743EC">
            <w:pPr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ะเครื่องใช้สำนักงาน</w:t>
            </w:r>
          </w:p>
        </w:tc>
        <w:tc>
          <w:tcPr>
            <w:tcW w:w="2322" w:type="dxa"/>
            <w:shd w:val="clear" w:color="auto" w:fill="auto"/>
          </w:tcPr>
          <w:p w14:paraId="1F9C5ED8" w14:textId="45CADBC3" w:rsidR="008743EC" w:rsidRPr="00712711" w:rsidRDefault="00B30E1D" w:rsidP="008743EC">
            <w:pPr>
              <w:pStyle w:val="BodyText"/>
              <w:spacing w:after="0" w:line="240" w:lineRule="atLeast"/>
              <w:ind w:left="-57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2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743EC" w:rsidRPr="0071271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12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76" w:type="dxa"/>
            <w:shd w:val="clear" w:color="auto" w:fill="auto"/>
          </w:tcPr>
          <w:p w14:paraId="4CEF5A90" w14:textId="77777777" w:rsidR="008743EC" w:rsidRPr="00712711" w:rsidRDefault="008743EC" w:rsidP="008743EC">
            <w:pPr>
              <w:pStyle w:val="BodyText"/>
              <w:spacing w:after="0" w:line="240" w:lineRule="atLeast"/>
              <w:ind w:left="-57"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7127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</w:tbl>
    <w:p w14:paraId="69B3264E" w14:textId="77777777" w:rsidR="00942355" w:rsidRPr="003F3F9A" w:rsidRDefault="00942355" w:rsidP="00942355">
      <w:pPr>
        <w:tabs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BD9A419" w14:textId="2E4071EF" w:rsidR="001341F5" w:rsidRDefault="001341F5" w:rsidP="00EF68EF">
      <w:pPr>
        <w:pStyle w:val="Heading8"/>
        <w:keepNext/>
        <w:numPr>
          <w:ilvl w:val="1"/>
          <w:numId w:val="6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bidi="th-TH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bidi="th-TH"/>
        </w:rPr>
        <w:t>ค่าความนิยม</w:t>
      </w:r>
    </w:p>
    <w:p w14:paraId="795FBC75" w14:textId="68CDBE27" w:rsidR="001341F5" w:rsidRP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/>
        </w:rPr>
      </w:pPr>
    </w:p>
    <w:p w14:paraId="3804BC81" w14:textId="7D722058" w:rsid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 </w:t>
      </w:r>
    </w:p>
    <w:p w14:paraId="3E03C51B" w14:textId="77777777" w:rsidR="00031EE5" w:rsidRPr="001341F5" w:rsidRDefault="00031EE5" w:rsidP="0090058F">
      <w:pPr>
        <w:tabs>
          <w:tab w:val="left" w:pos="540"/>
        </w:tabs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</w:pPr>
    </w:p>
    <w:p w14:paraId="2D1D84BC" w14:textId="4B5BAFA4" w:rsidR="001A1C7A" w:rsidRPr="006666FA" w:rsidRDefault="001A1C7A" w:rsidP="00EF68EF">
      <w:pPr>
        <w:pStyle w:val="Heading8"/>
        <w:keepNext/>
        <w:numPr>
          <w:ilvl w:val="1"/>
          <w:numId w:val="6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172CF7A6" w14:textId="77777777" w:rsidR="008743EC" w:rsidRPr="00867646" w:rsidRDefault="008743EC" w:rsidP="002B6467">
      <w:pPr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5416CE7B" w14:textId="78334349" w:rsidR="001341F5" w:rsidRDefault="001341F5" w:rsidP="0074404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1341F5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 สินทรัพย์ไม่มีตัวตน</w:t>
      </w:r>
      <w:r w:rsidRPr="001341F5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อื่นๆ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 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</w:t>
      </w:r>
      <w:r w:rsidR="006E61DD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ของ</w:t>
      </w:r>
      <w:r w:rsidR="00806227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ค่าลิขสิทธิ์ซอฟต์แวร์</w:t>
      </w:r>
      <w:r w:rsidR="0034562A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 จำนวน </w:t>
      </w:r>
      <w:r w:rsidR="00B30E1D" w:rsidRPr="00B30E1D">
        <w:rPr>
          <w:rFonts w:asciiTheme="majorBidi" w:eastAsia="MS Mincho" w:hAnsiTheme="majorBidi" w:cstheme="majorBidi"/>
          <w:sz w:val="30"/>
          <w:szCs w:val="30"/>
          <w:lang w:val="en-US" w:bidi="th-TH"/>
        </w:rPr>
        <w:t>5</w:t>
      </w:r>
      <w:r w:rsidR="0034562A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E30EA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ปี</w:t>
      </w:r>
      <w:r w:rsidR="0034562A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และ </w:t>
      </w:r>
      <w:r w:rsidR="00B30E1D" w:rsidRPr="00B30E1D">
        <w:rPr>
          <w:rFonts w:asciiTheme="majorBidi" w:eastAsia="MS Mincho" w:hAnsiTheme="majorBidi" w:cstheme="majorBidi"/>
          <w:sz w:val="30"/>
          <w:szCs w:val="30"/>
          <w:lang w:val="en-US" w:bidi="th-TH"/>
        </w:rPr>
        <w:t>10</w:t>
      </w:r>
      <w:r w:rsidR="0034562A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34562A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ปี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และรับรู้ในกำไรหรือขาดทุน</w:t>
      </w:r>
    </w:p>
    <w:p w14:paraId="61A93E34" w14:textId="34C4464E" w:rsidR="0090058F" w:rsidRDefault="0090058F" w:rsidP="0074404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</w:p>
    <w:p w14:paraId="68C9EA03" w14:textId="77777777" w:rsidR="0090058F" w:rsidRPr="001341F5" w:rsidRDefault="0090058F" w:rsidP="0074404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</w:pPr>
    </w:p>
    <w:p w14:paraId="36B45926" w14:textId="55AA8C2B" w:rsidR="00153895" w:rsidRDefault="00153895" w:rsidP="00132E1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AD04283" w14:textId="77777777" w:rsidR="0090058F" w:rsidRDefault="0090058F" w:rsidP="00132E1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D1A0FA7" w14:textId="38CA87DA" w:rsidR="00835120" w:rsidRPr="00583E32" w:rsidRDefault="001A3B5A" w:rsidP="00EF68EF">
      <w:pPr>
        <w:pStyle w:val="Heading8"/>
        <w:keepNext/>
        <w:numPr>
          <w:ilvl w:val="1"/>
          <w:numId w:val="6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583E3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bidi="th-TH"/>
        </w:rPr>
        <w:lastRenderedPageBreak/>
        <w:t>สั</w:t>
      </w:r>
      <w:r w:rsidRPr="00583E3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ญญา</w:t>
      </w:r>
      <w:r w:rsidR="00B35DBA" w:rsidRPr="00583E3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เช่า</w:t>
      </w:r>
    </w:p>
    <w:p w14:paraId="7BD74D49" w14:textId="77777777" w:rsidR="00B35DBA" w:rsidRPr="00B36458" w:rsidRDefault="00B35DBA" w:rsidP="00C6056B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ED0D9B2" w14:textId="77777777" w:rsidR="006565E7" w:rsidRPr="001A3B5A" w:rsidRDefault="006565E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1A3B5A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สัญญานั้นให้สิทธิในการควบคุมการใช้สินทรัพย์ที่ระบุ</w:t>
      </w:r>
      <w:r w:rsidRPr="001A3B5A">
        <w:rPr>
          <w:rFonts w:ascii="Angsana New" w:hAnsi="Angsana New" w:cs="Angsana New" w:hint="cs"/>
          <w:sz w:val="30"/>
          <w:szCs w:val="30"/>
          <w:cs/>
          <w:lang w:val="en-US" w:bidi="th-TH"/>
        </w:rPr>
        <w:t>สำหรับช่วงเวลาหนึ่งเพื่อแลกเปลี่ยนกับสิ่งตอบแทน</w:t>
      </w:r>
    </w:p>
    <w:p w14:paraId="7A49C0E7" w14:textId="332EBBF7" w:rsidR="005702BF" w:rsidRPr="00153895" w:rsidRDefault="006565E7" w:rsidP="00153895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  <w:shd w:val="clear" w:color="auto" w:fill="CCCCCC"/>
          <w:cs/>
          <w:lang w:val="en-US" w:bidi="th-TH"/>
        </w:rPr>
      </w:pPr>
      <w:r w:rsidRPr="001A3B5A" w:rsidDel="005868E9">
        <w:rPr>
          <w:rFonts w:ascii="Angsana New" w:hAnsi="Angsana New" w:cs="Angsana New"/>
          <w:sz w:val="30"/>
          <w:szCs w:val="30"/>
          <w:shd w:val="clear" w:color="auto" w:fill="CCCCCC"/>
          <w:lang w:val="en-US" w:bidi="th-TH"/>
        </w:rPr>
        <w:t xml:space="preserve"> </w:t>
      </w:r>
    </w:p>
    <w:p w14:paraId="04E49842" w14:textId="3A055990" w:rsidR="006565E7" w:rsidRPr="001A3B5A" w:rsidRDefault="006565E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1A3B5A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50B1DBF7" w14:textId="77777777" w:rsidR="006565E7" w:rsidRPr="00153895" w:rsidRDefault="006565E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52507137" w14:textId="77777777" w:rsidR="006565E7" w:rsidRPr="001A3B5A" w:rsidRDefault="006565E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</w:t>
      </w:r>
      <w:r w:rsidRPr="0037586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รับรู้สัญญาเช่าและส่วนประกอบที่ไม่เป็นการเช่าเป็นสัญญาเช่า</w:t>
      </w:r>
      <w:r w:rsidRPr="001A3B5A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ทั้งหมด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731426B1" w14:textId="77777777" w:rsidR="006565E7" w:rsidRPr="00153895" w:rsidRDefault="006565E7" w:rsidP="006565E7">
      <w:pPr>
        <w:spacing w:line="259" w:lineRule="auto"/>
        <w:rPr>
          <w:rFonts w:ascii="Angsana New" w:hAnsi="Angsana New" w:cs="Angsana New"/>
          <w:b/>
          <w:i/>
          <w:iCs/>
          <w:sz w:val="28"/>
          <w:szCs w:val="28"/>
          <w:cs/>
          <w:lang w:val="en-US" w:bidi="th-TH"/>
        </w:rPr>
      </w:pPr>
    </w:p>
    <w:p w14:paraId="671D3ABA" w14:textId="77777777" w:rsidR="006565E7" w:rsidRDefault="006565E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US" w:bidi="th-TH"/>
        </w:rPr>
      </w:pPr>
      <w:r w:rsidRPr="001A3B5A">
        <w:rPr>
          <w:rFonts w:ascii="Angsana New" w:eastAsia="Calibri" w:hAnsi="Angsana New" w:cs="Angsana New"/>
          <w:sz w:val="30"/>
          <w:szCs w:val="30"/>
          <w:cs/>
          <w:lang w:val="en-US" w:bidi="th-TH"/>
        </w:rPr>
        <w:t>กลุ่มบริษัท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1A3B5A">
        <w:rPr>
          <w:rFonts w:ascii="Angsana New" w:eastAsia="Calibri" w:hAnsi="Angsana New" w:cs="Angsana New"/>
          <w:sz w:val="30"/>
          <w:szCs w:val="30"/>
          <w:cs/>
          <w:lang w:val="en-US" w:bidi="th-TH"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762D719" w14:textId="77777777" w:rsidR="006565E7" w:rsidRPr="00153895" w:rsidRDefault="006565E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color w:val="0000FF"/>
          <w:sz w:val="28"/>
          <w:szCs w:val="28"/>
          <w:lang w:val="en-US" w:bidi="th-TH"/>
        </w:rPr>
      </w:pPr>
    </w:p>
    <w:p w14:paraId="55E2B8A4" w14:textId="407A1DA8" w:rsidR="006565E7" w:rsidRDefault="006565E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en-US" w:bidi="th-TH"/>
        </w:rPr>
      </w:pP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1A3B5A">
        <w:rPr>
          <w:rFonts w:ascii="Angsana New" w:eastAsia="Calibri" w:hAnsi="Angsana New" w:cs="Angsana New" w:hint="cs"/>
          <w:b/>
          <w:sz w:val="30"/>
          <w:szCs w:val="30"/>
          <w:cs/>
          <w:lang w:val="en-US" w:bidi="th-TH"/>
        </w:rPr>
        <w:t>และ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สุทธิจากสิ่งจูงใจในสัญญาเช่าที่ได้รับ</w:t>
      </w:r>
      <w:r w:rsidRPr="001A3B5A">
        <w:rPr>
          <w:rFonts w:ascii="Angsana New" w:eastAsia="Calibri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1A3B5A">
        <w:rPr>
          <w:rFonts w:ascii="Angsana New" w:eastAsia="Calibri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เว้นแต่สัญญาเช่าดังกล่าวมีการโอนกรรมสิทธิ์ในสินทรัพย์ที่เช่าให้กับ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เมื่อสิ้นสุดสัญญาเช่า หรือต้นทุนของสินทรัพย์สิทธิการใช้สะท้อนว่า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 xml:space="preserve">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10DD3A13" w14:textId="77777777" w:rsidR="002C047A" w:rsidRPr="001A3B5A" w:rsidRDefault="002C047A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color w:val="0000FF"/>
          <w:sz w:val="30"/>
          <w:szCs w:val="30"/>
          <w:lang w:val="en-US" w:bidi="th-TH"/>
        </w:rPr>
      </w:pPr>
    </w:p>
    <w:p w14:paraId="60751396" w14:textId="064BFB96" w:rsidR="005E786C" w:rsidRPr="005E786C" w:rsidRDefault="005E786C" w:rsidP="005E786C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cyan"/>
          <w:lang w:val="en-US" w:bidi="th-TH"/>
        </w:rPr>
      </w:pPr>
      <w:r w:rsidRPr="005E786C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Pr="005E786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E786C">
        <w:rPr>
          <w:rFonts w:asciiTheme="majorBidi" w:hAnsiTheme="majorBidi" w:cstheme="majorBidi"/>
          <w:sz w:val="30"/>
          <w:szCs w:val="30"/>
          <w:cs/>
        </w:rPr>
        <w:t>ใช้</w:t>
      </w:r>
      <w:r w:rsidRPr="005E786C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</w:t>
      </w:r>
      <w:r w:rsidRPr="005E786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E786C">
        <w:rPr>
          <w:rFonts w:asciiTheme="majorBidi" w:hAnsiTheme="majorBidi" w:cstheme="majorBidi"/>
          <w:b/>
          <w:sz w:val="30"/>
          <w:szCs w:val="30"/>
          <w:cs/>
        </w:rPr>
        <w:t xml:space="preserve">ในการคิดลดเป็นมูลค่าปัจจุบัน </w:t>
      </w:r>
      <w:r w:rsidRPr="005E786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E786C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67D3FFB" w14:textId="77777777" w:rsidR="005E786C" w:rsidRPr="005E786C" w:rsidRDefault="005E786C" w:rsidP="005E786C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11914336" w14:textId="72945CDA" w:rsidR="00567010" w:rsidRPr="0090058F" w:rsidRDefault="005E786C" w:rsidP="0090058F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 w:rsidRPr="005E786C">
        <w:rPr>
          <w:rFonts w:asciiTheme="majorBidi" w:hAnsiTheme="majorBidi" w:cstheme="majorBidi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5955991C" w14:textId="30184E1D" w:rsidR="006565E7" w:rsidRPr="001A3B5A" w:rsidRDefault="006565E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i/>
          <w:iCs/>
          <w:sz w:val="30"/>
          <w:szCs w:val="30"/>
          <w:lang w:val="en-US" w:bidi="th-TH"/>
        </w:rPr>
      </w:pPr>
      <w:r w:rsidRPr="001A3B5A">
        <w:rPr>
          <w:rFonts w:ascii="Angsana New" w:eastAsia="Calibri" w:hAnsi="Angsana New" w:cs="Angsana New"/>
          <w:b/>
          <w:i/>
          <w:iCs/>
          <w:sz w:val="30"/>
          <w:szCs w:val="30"/>
          <w:cs/>
          <w:lang w:val="en-US" w:bidi="th-TH"/>
        </w:rPr>
        <w:lastRenderedPageBreak/>
        <w:t>ในฐานะผู้ให้เช่า</w:t>
      </w:r>
    </w:p>
    <w:p w14:paraId="43DFA0DC" w14:textId="77777777" w:rsidR="006565E7" w:rsidRPr="00B36458" w:rsidRDefault="006565E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Cs/>
          <w:sz w:val="30"/>
          <w:szCs w:val="30"/>
          <w:lang w:val="en-US" w:bidi="th-TH"/>
        </w:rPr>
      </w:pPr>
    </w:p>
    <w:p w14:paraId="752B0204" w14:textId="77777777" w:rsidR="006565E7" w:rsidRPr="001A3B5A" w:rsidRDefault="006565E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en-US" w:bidi="th-TH"/>
        </w:rPr>
      </w:pP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จะปันส่วนสิ่งตอบแทนที่จะได้รับตามสัญญาให้กับ</w:t>
      </w:r>
      <w:r w:rsidRPr="001A3B5A">
        <w:rPr>
          <w:rFonts w:ascii="Angsana New" w:eastAsia="Calibri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 xml:space="preserve">แต่ละส่วนประกอบตามเกณฑ์ราคาขายที่เป็นเอกเทศ </w:t>
      </w:r>
    </w:p>
    <w:p w14:paraId="0DF95B74" w14:textId="77777777" w:rsidR="006565E7" w:rsidRPr="00B36458" w:rsidRDefault="006565E7" w:rsidP="006565E7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bCs/>
          <w:sz w:val="30"/>
          <w:szCs w:val="30"/>
          <w:lang w:val="en-US" w:bidi="th-TH"/>
        </w:rPr>
      </w:pPr>
    </w:p>
    <w:p w14:paraId="32361854" w14:textId="401FCAD7" w:rsidR="006565E7" w:rsidRDefault="006565E7" w:rsidP="006565E7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 w:rsidRPr="001A3B5A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ณ วันเริ่มต้นของสัญญาเช่า</w:t>
      </w:r>
      <w:r w:rsidRPr="001A3B5A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1A3B5A">
        <w:rPr>
          <w:rFonts w:ascii="Angsana New" w:hAnsi="Angsana New" w:cs="Angsana New" w:hint="cs"/>
          <w:sz w:val="30"/>
          <w:szCs w:val="30"/>
          <w:cs/>
          <w:lang w:val="en-US" w:bidi="th-TH"/>
        </w:rPr>
        <w:t>พิจารณาจัดประเภทสัญญาเช่า</w:t>
      </w:r>
      <w:r w:rsidRPr="001A3B5A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ที่ได้</w:t>
      </w:r>
      <w:r w:rsidRPr="001A3B5A">
        <w:rPr>
          <w:rFonts w:ascii="Angsana New" w:hAnsi="Angsana New" w:cs="Angsana New"/>
          <w:b/>
          <w:sz w:val="30"/>
          <w:szCs w:val="30"/>
          <w:cs/>
          <w:lang w:val="en-US" w:bidi="th-TH"/>
        </w:rPr>
        <w:t>โอนความเสี่ยงและผลตอบแทน</w:t>
      </w:r>
      <w:r w:rsidRPr="001A3B5A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ทั้งหมดหรือเกือบ</w:t>
      </w:r>
      <w:r w:rsidRPr="001A3B5A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Pr="001A3B5A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ที่ไม่เข้าเงื่อนไขดังกล่าว</w:t>
      </w:r>
      <w:r w:rsidRPr="001A3B5A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จะจัดประเภทเป็นสัญญาเช่าดำเนินงาน</w:t>
      </w:r>
    </w:p>
    <w:p w14:paraId="1EB57B24" w14:textId="77777777" w:rsidR="00811E11" w:rsidRPr="00B36458" w:rsidRDefault="00811E11" w:rsidP="006565E7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bCs/>
          <w:sz w:val="30"/>
          <w:szCs w:val="30"/>
          <w:lang w:val="en-US" w:bidi="th-TH"/>
        </w:rPr>
      </w:pPr>
    </w:p>
    <w:p w14:paraId="7E261CDB" w14:textId="77777777" w:rsidR="006565E7" w:rsidRPr="005E786C" w:rsidRDefault="006565E7" w:rsidP="006565E7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เมื่อกลุ่มบริษัทเป็นผู้ให้เช่าช่วง</w:t>
      </w:r>
      <w:r w:rsidRPr="001A3B5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กลุ่มบริษัทจะรับรู้รายการสัญญาเช่าหลักและสัญญาเช่าช่วงแยกต่างหากจากกัน และพิจารณาการจัดประเภทสัญญาเช่าช่วงโดยอ้างอิงสินทรัพย์สิทธิการใช้ที่เกิดจากสัญญาเช่าหลัก หากสัญญาเช่าหลักเป็นสัญญาเช่าระยะสั้นกลุ่มบริษัทจะจัดประเภทสัญญาเช่าช่วงเป็นสัญญาเช่าดำเนินงาน</w:t>
      </w:r>
    </w:p>
    <w:p w14:paraId="172E016F" w14:textId="77777777" w:rsidR="006565E7" w:rsidRPr="005E786C" w:rsidRDefault="006565E7" w:rsidP="006565E7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8039306" w14:textId="6B67F427" w:rsidR="005E786C" w:rsidRDefault="005E786C" w:rsidP="00811E11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E786C">
        <w:rPr>
          <w:rFonts w:ascii="Angsana New" w:hAnsi="Angsana New" w:cs="Angsana New"/>
          <w:sz w:val="30"/>
          <w:szCs w:val="30"/>
          <w:cs/>
          <w:lang w:val="en-US"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5E786C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</w:t>
      </w:r>
      <w:r w:rsidRPr="005E786C">
        <w:rPr>
          <w:rFonts w:ascii="Angsana New" w:hAnsi="Angsana New" w:cs="Angsana New"/>
          <w:sz w:val="30"/>
          <w:szCs w:val="30"/>
          <w:cs/>
          <w:lang w:val="en-US"/>
        </w:rPr>
        <w:t>ที่ได้จากเงินลงทุนสุทธิคงเหลือตามสัญญาเช่า</w:t>
      </w:r>
    </w:p>
    <w:p w14:paraId="0E0E5C61" w14:textId="77777777" w:rsidR="005702BF" w:rsidRPr="005E786C" w:rsidRDefault="005702BF" w:rsidP="00811E11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C41069F" w14:textId="3EAF7777" w:rsidR="006565E7" w:rsidRDefault="005E786C" w:rsidP="005E786C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E786C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</w:t>
      </w:r>
      <w:r w:rsidRPr="005E786C">
        <w:rPr>
          <w:rFonts w:ascii="Angsana New" w:hAnsi="Angsana New" w:cs="Angsana New"/>
          <w:sz w:val="30"/>
          <w:szCs w:val="30"/>
          <w:cs/>
          <w:lang w:val="en-US"/>
        </w:rPr>
        <w:t>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</w:t>
      </w:r>
      <w:r w:rsidRPr="005E786C">
        <w:rPr>
          <w:rFonts w:ascii="Angsana New" w:hAnsi="Angsana New" w:cs="Angsana New" w:hint="cs"/>
          <w:sz w:val="30"/>
          <w:szCs w:val="30"/>
          <w:cs/>
          <w:lang w:val="en-US"/>
        </w:rPr>
        <w:t>รายได้ค่าเช่า</w:t>
      </w:r>
      <w:r w:rsidRPr="005E786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5E786C">
        <w:rPr>
          <w:rFonts w:ascii="Angsana New" w:hAnsi="Angsana New" w:cs="Angsana New"/>
          <w:sz w:val="30"/>
          <w:szCs w:val="30"/>
          <w:cs/>
          <w:lang w:val="en-US"/>
        </w:rPr>
        <w:t xml:space="preserve"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</w:t>
      </w:r>
      <w:r w:rsidRPr="005E786C">
        <w:rPr>
          <w:rFonts w:ascii="Angsana New" w:hAnsi="Angsana New" w:cs="Angsana New" w:hint="cs"/>
          <w:sz w:val="30"/>
          <w:szCs w:val="30"/>
          <w:cs/>
          <w:lang w:val="en-US"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6C86D6A9" w14:textId="77777777" w:rsidR="00760C5B" w:rsidRPr="005E786C" w:rsidRDefault="00760C5B" w:rsidP="005E786C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F7488C6" w14:textId="01579FDB" w:rsidR="001A5608" w:rsidRDefault="005E786C" w:rsidP="005E786C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E786C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</w:t>
      </w:r>
      <w:r w:rsidRPr="005E786C">
        <w:rPr>
          <w:rFonts w:ascii="Angsana New" w:hAnsi="Angsana New" w:cs="Angsana New"/>
          <w:sz w:val="30"/>
          <w:szCs w:val="30"/>
          <w:cs/>
          <w:lang w:val="en-US"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</w:t>
      </w:r>
      <w:r w:rsidRPr="005E786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E786C">
        <w:rPr>
          <w:rFonts w:ascii="Angsana New" w:hAnsi="Angsana New" w:cs="Angsana New"/>
          <w:sz w:val="30"/>
          <w:szCs w:val="30"/>
          <w:cs/>
          <w:lang w:val="en-US"/>
        </w:rPr>
        <w:t xml:space="preserve">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</w:t>
      </w:r>
      <w:r w:rsidRPr="005E786C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</w:t>
      </w:r>
      <w:r w:rsidRPr="005E786C">
        <w:rPr>
          <w:rFonts w:ascii="Angsana New" w:hAnsi="Angsana New" w:cs="Angsana New"/>
          <w:sz w:val="30"/>
          <w:szCs w:val="30"/>
          <w:cs/>
          <w:lang w:val="en-US"/>
        </w:rPr>
        <w:t>ตัดรายการลูกหนี้สัญญาเช่าตามที่เปิดเผย</w:t>
      </w:r>
      <w:r w:rsidRPr="00AE3FD8">
        <w:rPr>
          <w:rFonts w:ascii="Angsana New" w:hAnsi="Angsana New" w:cs="Angsana New"/>
          <w:sz w:val="30"/>
          <w:szCs w:val="30"/>
          <w:cs/>
          <w:lang w:val="en-US"/>
        </w:rPr>
        <w:t xml:space="preserve">ในหมายเหตุข้อ </w:t>
      </w:r>
      <w:r w:rsidR="00B30E1D" w:rsidRPr="00B30E1D">
        <w:rPr>
          <w:rFonts w:ascii="Angsana New" w:hAnsi="Angsana New" w:cs="Angsana New"/>
          <w:sz w:val="30"/>
          <w:szCs w:val="30"/>
          <w:lang w:val="en-US"/>
        </w:rPr>
        <w:t>3</w:t>
      </w:r>
      <w:r w:rsidR="00AF00F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E3FD8">
        <w:rPr>
          <w:rFonts w:ascii="Angsana New" w:hAnsi="Angsana New" w:cs="Angsana New"/>
          <w:sz w:val="30"/>
          <w:szCs w:val="30"/>
          <w:cs/>
          <w:lang w:val="en-US"/>
        </w:rPr>
        <w:t>(</w:t>
      </w:r>
      <w:r w:rsidR="00FD29AF" w:rsidRPr="00AE3FD8">
        <w:rPr>
          <w:rFonts w:ascii="Angsana New" w:hAnsi="Angsana New" w:cs="Angsana New" w:hint="cs"/>
          <w:sz w:val="30"/>
          <w:szCs w:val="30"/>
          <w:cs/>
          <w:lang w:val="en-US" w:bidi="th-TH"/>
        </w:rPr>
        <w:t>ฉ</w:t>
      </w:r>
      <w:r w:rsidRPr="00AE3FD8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199C456A" w14:textId="1B1FB779" w:rsidR="0090058F" w:rsidRDefault="0090058F" w:rsidP="005E786C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ACE5245" w14:textId="77777777" w:rsidR="0090058F" w:rsidRDefault="0090058F" w:rsidP="005E786C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65F7295B" w14:textId="17EF1B89" w:rsidR="001A5608" w:rsidRDefault="001A5608">
      <w:pPr>
        <w:spacing w:line="240" w:lineRule="auto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CDAA41E" w14:textId="272C2DFA" w:rsidR="00802AD8" w:rsidRPr="006666FA" w:rsidRDefault="00802AD8" w:rsidP="00EF68EF">
      <w:pPr>
        <w:pStyle w:val="Heading8"/>
        <w:keepNext/>
        <w:numPr>
          <w:ilvl w:val="1"/>
          <w:numId w:val="6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การด้อยค่า</w:t>
      </w:r>
      <w:r w:rsidR="00EA3DFD" w:rsidRPr="00EA3DFD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val="th-TH" w:bidi="th-TH"/>
        </w:rPr>
        <w:t>สินทรัพย์</w:t>
      </w:r>
      <w:r w:rsidR="00EB7A70"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ที่ไม่ใช่สินทรัพย์ทางการเงิน</w:t>
      </w:r>
    </w:p>
    <w:p w14:paraId="587B338E" w14:textId="77777777" w:rsidR="001A5608" w:rsidRDefault="001A5608" w:rsidP="005E786C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BD1E5BF" w14:textId="5A004C47" w:rsidR="005E786C" w:rsidRPr="005E786C" w:rsidRDefault="005E786C" w:rsidP="005E786C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E786C">
        <w:rPr>
          <w:rFonts w:asciiTheme="majorBidi" w:hAnsiTheme="majorBidi" w:cstheme="majorBidi"/>
          <w:sz w:val="30"/>
          <w:szCs w:val="30"/>
          <w:cs/>
          <w:lang w:val="en-US"/>
        </w:rPr>
        <w:t>ยอดสินทรัพย์ตามบัญชีของ</w:t>
      </w:r>
      <w:r w:rsidRPr="005E786C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กลุ่มบริษัท</w:t>
      </w:r>
      <w:r w:rsidRPr="005E786C">
        <w:rPr>
          <w:rFonts w:asciiTheme="majorBidi" w:hAnsiTheme="majorBidi" w:cstheme="majorBidi"/>
          <w:sz w:val="30"/>
          <w:szCs w:val="30"/>
          <w:cs/>
          <w:lang w:val="en-US"/>
        </w:rPr>
        <w:t xml:space="preserve">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5E786C">
        <w:rPr>
          <w:rFonts w:asciiTheme="majorBidi" w:hAnsiTheme="majorBidi" w:cstheme="majorBidi" w:hint="cs"/>
          <w:sz w:val="30"/>
          <w:szCs w:val="30"/>
          <w:cs/>
          <w:lang w:val="en-US"/>
        </w:rPr>
        <w:t>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1E67BEE9" w14:textId="77777777" w:rsidR="005E786C" w:rsidRPr="005E786C" w:rsidRDefault="005E786C" w:rsidP="005E786C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D13A10D" w14:textId="5A9CE906" w:rsidR="005E786C" w:rsidRPr="005E786C" w:rsidRDefault="005E786C" w:rsidP="005E786C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E786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 </w:t>
      </w:r>
    </w:p>
    <w:p w14:paraId="4516303C" w14:textId="77777777" w:rsidR="005E786C" w:rsidRPr="005E786C" w:rsidRDefault="005E786C" w:rsidP="005E786C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F4556B1" w14:textId="5F3AD48F" w:rsidR="005E786C" w:rsidRPr="005E786C" w:rsidRDefault="005E786C" w:rsidP="005E786C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E786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</w:p>
    <w:p w14:paraId="221BCFE5" w14:textId="77777777" w:rsidR="005E786C" w:rsidRPr="005E786C" w:rsidRDefault="005E786C" w:rsidP="005E786C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00346F4" w14:textId="4F14691F" w:rsidR="005E786C" w:rsidRPr="005E786C" w:rsidRDefault="005E786C" w:rsidP="005E786C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E786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Pr="005E786C">
        <w:rPr>
          <w:rFonts w:asciiTheme="majorBidi" w:hAnsiTheme="majorBidi" w:cstheme="majorBidi" w:hint="cs"/>
          <w:sz w:val="30"/>
          <w:szCs w:val="30"/>
          <w:cs/>
          <w:lang w:val="en-US"/>
        </w:rPr>
        <w:t>ยกเว้นขาดทุนจากการด้อยค่าของค่าความนิยมจะไม่มีการปรับปรุงกลับรายการ</w:t>
      </w:r>
      <w:r w:rsidRPr="005E786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5E786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3C578E80" w14:textId="77777777" w:rsidR="00244CA2" w:rsidRPr="00244CA2" w:rsidRDefault="00244CA2" w:rsidP="0075547F">
      <w:pPr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5F4BA081" w14:textId="77777777" w:rsidR="00B35DBA" w:rsidRPr="006666FA" w:rsidRDefault="00B35DBA" w:rsidP="00EF68EF">
      <w:pPr>
        <w:pStyle w:val="Heading8"/>
        <w:keepNext/>
        <w:numPr>
          <w:ilvl w:val="1"/>
          <w:numId w:val="6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14:paraId="7359652E" w14:textId="77777777" w:rsidR="00B35DBA" w:rsidRPr="00AF00F9" w:rsidRDefault="00B35DBA" w:rsidP="0075547F">
      <w:pPr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7BB5215" w14:textId="060297F9" w:rsidR="00C25D87" w:rsidRDefault="00B35DBA" w:rsidP="00244CA2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หนี้สินที่มีภาระดอกเบี้ยบันทึกด้วยราคาทุน</w:t>
      </w:r>
    </w:p>
    <w:p w14:paraId="1E067401" w14:textId="77777777" w:rsidR="00C25D87" w:rsidRPr="00C25D87" w:rsidRDefault="00C25D87" w:rsidP="00B35DBA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83821B1" w14:textId="77777777" w:rsidR="00B35DBA" w:rsidRPr="006666FA" w:rsidRDefault="00B35DBA" w:rsidP="00B35DBA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เจ้าหนี้สินเชื่อสำหรับสินค้าเพื่อการจัดแสดง</w:t>
      </w:r>
    </w:p>
    <w:p w14:paraId="6C713221" w14:textId="77777777" w:rsidR="00B35DBA" w:rsidRPr="00C25D87" w:rsidRDefault="00B35DBA" w:rsidP="00B35DBA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D9D09FC" w14:textId="77777777" w:rsidR="00B35DBA" w:rsidRPr="006666FA" w:rsidRDefault="00B35DBA" w:rsidP="002C047A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เจ้าหนี้สินเชื่อสำหรับสินค้าเพื่อการจัดแสดงได้แก่สินเชื่อที่ได้รับจากสถาบันการเงินเพื่อนำรถยนต์ไปจัดแสดงและขายให้ลูกค้า ภายใต้การบังคับชำระเงินตามเวลาที่กำหนด โดยแสดงมูลค่าตามยอดคงค้าง</w:t>
      </w:r>
    </w:p>
    <w:p w14:paraId="5EBAC059" w14:textId="77777777" w:rsidR="00744049" w:rsidRPr="00C25D87" w:rsidRDefault="00744049" w:rsidP="00B35DBA">
      <w:pPr>
        <w:ind w:left="518"/>
        <w:rPr>
          <w:rFonts w:asciiTheme="majorBidi" w:hAnsiTheme="majorBidi" w:cstheme="majorBidi"/>
          <w:sz w:val="30"/>
          <w:szCs w:val="30"/>
          <w:cs/>
          <w:lang w:val="th-TH" w:bidi="th-TH"/>
        </w:rPr>
      </w:pPr>
    </w:p>
    <w:p w14:paraId="7F37EF48" w14:textId="77777777" w:rsidR="0075547F" w:rsidRPr="006666FA" w:rsidRDefault="0075547F" w:rsidP="00EF68EF">
      <w:pPr>
        <w:pStyle w:val="Heading8"/>
        <w:keepNext/>
        <w:numPr>
          <w:ilvl w:val="1"/>
          <w:numId w:val="6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14:paraId="1FE39B0A" w14:textId="77777777" w:rsidR="00CD6EF8" w:rsidRPr="00DB1F5F" w:rsidRDefault="00CD6EF8" w:rsidP="00CD6EF8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9BF881A" w14:textId="77777777" w:rsidR="00866A01" w:rsidRPr="006666FA" w:rsidRDefault="0075547F" w:rsidP="0075547F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68C981D8" w14:textId="77777777" w:rsidR="00B35DBA" w:rsidRPr="00DB1F5F" w:rsidRDefault="00B35DBA" w:rsidP="00A8013A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A18B847" w14:textId="77777777" w:rsidR="00CD6EF8" w:rsidRPr="006666FA" w:rsidRDefault="00CD6EF8" w:rsidP="00EF68EF">
      <w:pPr>
        <w:pStyle w:val="Heading8"/>
        <w:keepNext/>
        <w:numPr>
          <w:ilvl w:val="1"/>
          <w:numId w:val="6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bidi="th-TH"/>
        </w:rPr>
        <w:lastRenderedPageBreak/>
        <w:t>ผลประโยชน์ของพนักงาน</w:t>
      </w:r>
    </w:p>
    <w:p w14:paraId="3162619F" w14:textId="77777777" w:rsidR="00C57905" w:rsidRPr="00DB1F5F" w:rsidRDefault="00C57905" w:rsidP="000A4FD5">
      <w:pPr>
        <w:ind w:left="518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647E4D5" w14:textId="77777777" w:rsidR="00C57905" w:rsidRPr="006666FA" w:rsidRDefault="00C57905" w:rsidP="00C57905">
      <w:pPr>
        <w:tabs>
          <w:tab w:val="left" w:pos="720"/>
        </w:tabs>
        <w:ind w:left="518"/>
        <w:jc w:val="both"/>
        <w:rPr>
          <w:rFonts w:asciiTheme="majorBidi" w:hAnsiTheme="majorBidi" w:cstheme="majorBidi"/>
          <w:iCs/>
          <w:sz w:val="30"/>
          <w:szCs w:val="30"/>
        </w:rPr>
      </w:pPr>
      <w:r w:rsidRPr="006666FA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2F229194" w14:textId="77777777" w:rsidR="00CD6EF8" w:rsidRPr="0062113E" w:rsidRDefault="00CD6EF8" w:rsidP="005E786C">
      <w:pPr>
        <w:ind w:left="540"/>
        <w:jc w:val="thaiDistribute"/>
        <w:rPr>
          <w:rFonts w:asciiTheme="majorBidi" w:hAnsiTheme="majorBidi" w:cs="Angsana New"/>
          <w:iCs/>
          <w:sz w:val="28"/>
          <w:szCs w:val="28"/>
          <w:lang w:bidi="th-TH"/>
        </w:rPr>
      </w:pPr>
    </w:p>
    <w:p w14:paraId="5C379835" w14:textId="1A4514F0" w:rsidR="00CD6EF8" w:rsidRPr="005E786C" w:rsidRDefault="005E786C" w:rsidP="005E786C">
      <w:pPr>
        <w:ind w:left="540"/>
        <w:jc w:val="thaiDistribute"/>
        <w:rPr>
          <w:rFonts w:asciiTheme="majorBidi" w:hAnsiTheme="majorBidi" w:cs="Angsana New"/>
          <w:i/>
          <w:sz w:val="30"/>
          <w:szCs w:val="30"/>
          <w:lang w:bidi="th-TH"/>
        </w:rPr>
      </w:pPr>
      <w:r w:rsidRPr="005E786C">
        <w:rPr>
          <w:rFonts w:asciiTheme="majorBidi" w:hAnsiTheme="majorBidi" w:cs="Angsana New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</w:t>
      </w:r>
      <w:r w:rsidRPr="005E786C">
        <w:rPr>
          <w:rFonts w:asciiTheme="majorBidi" w:hAnsiTheme="majorBidi" w:cs="Angsana New" w:hint="cs"/>
          <w:i/>
          <w:sz w:val="30"/>
          <w:szCs w:val="30"/>
          <w:cs/>
        </w:rPr>
        <w:t>กลุ่มบริษัท</w:t>
      </w:r>
      <w:r w:rsidRPr="005E786C">
        <w:rPr>
          <w:rFonts w:asciiTheme="majorBidi" w:hAnsiTheme="majorBidi" w:cs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9811ECB" w14:textId="77777777" w:rsidR="002C047A" w:rsidRPr="00DB1F5F" w:rsidRDefault="002C047A" w:rsidP="00811E11">
      <w:pPr>
        <w:tabs>
          <w:tab w:val="left" w:pos="720"/>
        </w:tabs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66231DC7" w14:textId="10F2B11B" w:rsidR="00C57905" w:rsidRPr="006666FA" w:rsidRDefault="00C57905" w:rsidP="00EB5584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666FA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6C3A4564" w14:textId="77777777" w:rsidR="00C57905" w:rsidRPr="00DB1F5F" w:rsidRDefault="00C57905" w:rsidP="00C57905">
      <w:pPr>
        <w:ind w:left="540"/>
        <w:rPr>
          <w:rFonts w:asciiTheme="majorBidi" w:hAnsiTheme="majorBidi" w:cstheme="majorBidi"/>
          <w:iCs/>
          <w:sz w:val="28"/>
          <w:szCs w:val="28"/>
        </w:rPr>
      </w:pPr>
    </w:p>
    <w:p w14:paraId="29F7AD49" w14:textId="4CA68CD0" w:rsidR="005E786C" w:rsidRPr="005E786C" w:rsidRDefault="005E786C" w:rsidP="005E786C">
      <w:pPr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5E786C">
        <w:rPr>
          <w:rFonts w:asciiTheme="majorBidi" w:hAnsiTheme="majorBidi" w:cs="Angsana New"/>
          <w:i/>
          <w:sz w:val="30"/>
          <w:szCs w:val="30"/>
          <w:cs/>
        </w:rPr>
        <w:t>ภาระผูกพันสุทธิของ</w:t>
      </w:r>
      <w:r w:rsidRPr="005E786C">
        <w:rPr>
          <w:rFonts w:asciiTheme="majorBidi" w:hAnsiTheme="majorBidi" w:cs="Angsana New" w:hint="cs"/>
          <w:i/>
          <w:sz w:val="30"/>
          <w:szCs w:val="30"/>
          <w:cs/>
        </w:rPr>
        <w:t>กลุ่มบริษัท</w:t>
      </w:r>
      <w:r w:rsidRPr="005E786C">
        <w:rPr>
          <w:rFonts w:asciiTheme="majorBidi" w:hAnsiTheme="majorBidi" w:cs="Angsana New"/>
          <w:i/>
          <w:sz w:val="30"/>
          <w:szCs w:val="30"/>
          <w:cs/>
        </w:rPr>
        <w:t xml:space="preserve"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1DBF9786" w14:textId="77777777" w:rsidR="005E786C" w:rsidRPr="0062113E" w:rsidRDefault="005E786C" w:rsidP="00C775B1">
      <w:pPr>
        <w:jc w:val="thaiDistribute"/>
        <w:rPr>
          <w:rFonts w:asciiTheme="majorBidi" w:hAnsiTheme="majorBidi" w:cs="Angsana New"/>
          <w:iCs/>
          <w:sz w:val="28"/>
          <w:szCs w:val="28"/>
          <w:cs/>
        </w:rPr>
      </w:pPr>
    </w:p>
    <w:p w14:paraId="462E6DF6" w14:textId="0BE607B6" w:rsidR="00C775B1" w:rsidRDefault="005E786C" w:rsidP="00244CA2">
      <w:pPr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5E786C">
        <w:rPr>
          <w:rFonts w:asciiTheme="majorBidi" w:hAnsiTheme="majorBidi" w:cs="Angsana New"/>
          <w:i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Pr="005E786C">
        <w:rPr>
          <w:rFonts w:asciiTheme="majorBidi" w:hAnsiTheme="majorBidi" w:cs="Angsana New" w:hint="cs"/>
          <w:i/>
          <w:sz w:val="30"/>
          <w:szCs w:val="30"/>
          <w:cs/>
        </w:rPr>
        <w:t>กลุ่มบริษัท</w:t>
      </w:r>
      <w:r w:rsidRPr="005E786C">
        <w:rPr>
          <w:rFonts w:asciiTheme="majorBidi" w:hAnsiTheme="majorBidi" w:cs="Angsana New"/>
          <w:i/>
          <w:sz w:val="30"/>
          <w:szCs w:val="30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12C27D67" w14:textId="77777777" w:rsidR="00760C5B" w:rsidRPr="00244CA2" w:rsidRDefault="00760C5B" w:rsidP="00244CA2">
      <w:pPr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</w:p>
    <w:p w14:paraId="592875F5" w14:textId="5F9331F0" w:rsidR="005E786C" w:rsidRPr="005E786C" w:rsidRDefault="005E786C" w:rsidP="005E786C">
      <w:pPr>
        <w:ind w:left="540"/>
        <w:jc w:val="thaiDistribute"/>
        <w:rPr>
          <w:rFonts w:asciiTheme="majorBidi" w:hAnsiTheme="majorBidi" w:cs="Angsana New"/>
          <w:i/>
          <w:sz w:val="30"/>
          <w:szCs w:val="30"/>
          <w:cs/>
        </w:rPr>
      </w:pPr>
      <w:r w:rsidRPr="005E786C">
        <w:rPr>
          <w:rFonts w:asciiTheme="majorBidi" w:hAnsiTheme="majorBidi" w:cs="Angsana New"/>
          <w:i/>
          <w:sz w:val="30"/>
          <w:szCs w:val="30"/>
          <w:cs/>
        </w:rPr>
        <w:t>ภาระผูกพันสุทธิของ</w:t>
      </w:r>
      <w:r w:rsidRPr="005E786C">
        <w:rPr>
          <w:rFonts w:asciiTheme="majorBidi" w:hAnsiTheme="majorBidi" w:cs="Angsana New" w:hint="cs"/>
          <w:i/>
          <w:sz w:val="30"/>
          <w:szCs w:val="30"/>
          <w:cs/>
        </w:rPr>
        <w:t>กลุ่มบริษัท</w:t>
      </w:r>
      <w:r w:rsidRPr="005E786C">
        <w:rPr>
          <w:rFonts w:asciiTheme="majorBidi" w:hAnsiTheme="majorBidi" w:cs="Angsana New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04223D4" w14:textId="77777777" w:rsidR="005E786C" w:rsidRPr="0062113E" w:rsidRDefault="005E786C" w:rsidP="005E786C">
      <w:pPr>
        <w:ind w:left="540"/>
        <w:jc w:val="thaiDistribute"/>
        <w:rPr>
          <w:rFonts w:asciiTheme="majorBidi" w:hAnsiTheme="majorBidi" w:cs="Angsana New"/>
          <w:iCs/>
          <w:sz w:val="28"/>
          <w:szCs w:val="28"/>
        </w:rPr>
      </w:pPr>
    </w:p>
    <w:p w14:paraId="04653E1B" w14:textId="7D0EEF3E" w:rsidR="005E786C" w:rsidRPr="005E786C" w:rsidRDefault="005E786C" w:rsidP="005E786C">
      <w:pPr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5E786C">
        <w:rPr>
          <w:rFonts w:asciiTheme="majorBidi" w:hAnsiTheme="majorBidi" w:cs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5E786C">
        <w:rPr>
          <w:rFonts w:asciiTheme="majorBidi" w:hAnsiTheme="majorBidi" w:cs="Angsana New" w:hint="cs"/>
          <w:i/>
          <w:sz w:val="30"/>
          <w:szCs w:val="30"/>
          <w:cs/>
        </w:rPr>
        <w:t>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</w:t>
      </w:r>
      <w:r w:rsidRPr="0062113E">
        <w:rPr>
          <w:rFonts w:asciiTheme="majorBidi" w:hAnsiTheme="majorBidi" w:cs="Angsana New" w:hint="cs"/>
          <w:iCs/>
          <w:sz w:val="30"/>
          <w:szCs w:val="30"/>
          <w:cs/>
        </w:rPr>
        <w:t xml:space="preserve"> </w:t>
      </w:r>
      <w:r w:rsidR="00B30E1D" w:rsidRPr="00B30E1D">
        <w:rPr>
          <w:rFonts w:asciiTheme="majorBidi" w:hAnsiTheme="majorBidi" w:cs="Angsana New"/>
          <w:iCs/>
          <w:sz w:val="30"/>
          <w:szCs w:val="30"/>
          <w:lang w:val="en-US"/>
        </w:rPr>
        <w:t>12</w:t>
      </w:r>
      <w:r w:rsidRPr="005E786C">
        <w:rPr>
          <w:rFonts w:asciiTheme="majorBidi" w:hAnsiTheme="majorBidi" w:cs="Angsana New"/>
          <w:i/>
          <w:sz w:val="30"/>
          <w:szCs w:val="30"/>
        </w:rPr>
        <w:t xml:space="preserve"> </w:t>
      </w:r>
      <w:r w:rsidRPr="005E786C">
        <w:rPr>
          <w:rFonts w:asciiTheme="majorBidi" w:hAnsiTheme="majorBidi" w:cs="Angsana New" w:hint="cs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B0C4D3B" w14:textId="77777777" w:rsidR="005E786C" w:rsidRPr="0062113E" w:rsidRDefault="005E786C" w:rsidP="005E786C">
      <w:pPr>
        <w:ind w:left="540"/>
        <w:jc w:val="thaiDistribute"/>
        <w:rPr>
          <w:rFonts w:asciiTheme="majorBidi" w:hAnsiTheme="majorBidi" w:cs="Angsana New"/>
          <w:iCs/>
          <w:sz w:val="28"/>
          <w:szCs w:val="28"/>
        </w:rPr>
      </w:pPr>
    </w:p>
    <w:p w14:paraId="0C5F6DEE" w14:textId="3D71ECBA" w:rsidR="00375865" w:rsidRDefault="005E786C" w:rsidP="005E786C">
      <w:pPr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5E786C">
        <w:rPr>
          <w:rFonts w:asciiTheme="majorBidi" w:hAnsiTheme="majorBidi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</w:t>
      </w:r>
      <w:r w:rsidRPr="005E786C">
        <w:rPr>
          <w:rFonts w:asciiTheme="majorBidi" w:hAnsiTheme="majorBidi" w:cs="Angsana New" w:hint="cs"/>
          <w:i/>
          <w:sz w:val="30"/>
          <w:szCs w:val="30"/>
          <w:cs/>
        </w:rPr>
        <w:t>กลุ่มบริษัท</w:t>
      </w:r>
      <w:r w:rsidRPr="005E786C">
        <w:rPr>
          <w:rFonts w:asciiTheme="majorBidi" w:hAnsiTheme="majorBidi" w:cs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408F836" w14:textId="77777777" w:rsidR="00F60EAD" w:rsidRPr="006666FA" w:rsidRDefault="00F60EAD" w:rsidP="00EF68EF">
      <w:pPr>
        <w:pStyle w:val="Heading8"/>
        <w:keepNext/>
        <w:numPr>
          <w:ilvl w:val="1"/>
          <w:numId w:val="6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272704AA" w14:textId="77777777" w:rsidR="0097736C" w:rsidRPr="0033409F" w:rsidRDefault="0097736C" w:rsidP="00F60EAD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1EEAA774" w14:textId="334231E8" w:rsidR="00F60EAD" w:rsidRDefault="00F60EAD" w:rsidP="00F60EAD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66FA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4222F4" w:rsidRPr="006666FA">
        <w:rPr>
          <w:rFonts w:asciiTheme="majorBidi" w:hAnsiTheme="majorBidi" w:cstheme="majorBidi"/>
          <w:i/>
          <w:sz w:val="30"/>
          <w:szCs w:val="30"/>
          <w:cs/>
          <w:lang w:bidi="th-TH"/>
        </w:rPr>
        <w:t>ผูกพัน</w:t>
      </w:r>
      <w:r w:rsidRPr="006666FA">
        <w:rPr>
          <w:rFonts w:asciiTheme="majorBidi" w:hAnsiTheme="majorBidi" w:cstheme="majorBidi"/>
          <w:i/>
          <w:sz w:val="30"/>
          <w:szCs w:val="30"/>
          <w:cs/>
        </w:rPr>
        <w:t>ตามกฎหมาย</w:t>
      </w:r>
      <w:r w:rsidR="004222F4" w:rsidRPr="006666FA">
        <w:rPr>
          <w:rFonts w:asciiTheme="majorBidi" w:hAnsiTheme="majorBidi" w:cstheme="majorBidi"/>
          <w:i/>
          <w:sz w:val="30"/>
          <w:szCs w:val="30"/>
          <w:cs/>
          <w:lang w:bidi="th-TH"/>
        </w:rPr>
        <w:t>หรือภาระผูกพันจากการอนุมาน</w:t>
      </w:r>
      <w:r w:rsidRPr="006666FA">
        <w:rPr>
          <w:rFonts w:asciiTheme="majorBidi" w:hAnsiTheme="majorBidi" w:cstheme="majorBidi"/>
          <w:i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4222F4" w:rsidRPr="006666FA">
        <w:rPr>
          <w:rFonts w:asciiTheme="majorBidi" w:hAnsiTheme="majorBidi" w:cstheme="majorBidi"/>
          <w:i/>
          <w:sz w:val="30"/>
          <w:szCs w:val="30"/>
          <w:cs/>
          <w:lang w:bidi="th-TH"/>
        </w:rPr>
        <w:t xml:space="preserve"> ซึ่งสามารถประมาณจำนวนของภาระผูกพันได้อย่างน่าเชื่อถือ </w:t>
      </w:r>
      <w:r w:rsidRPr="006666FA">
        <w:rPr>
          <w:rFonts w:asciiTheme="majorBidi" w:hAnsiTheme="majorBidi" w:cstheme="majorBidi"/>
          <w:i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4222F4" w:rsidRPr="006666FA">
        <w:rPr>
          <w:rFonts w:asciiTheme="majorBidi" w:hAnsiTheme="majorBidi" w:cstheme="majorBidi"/>
          <w:i/>
          <w:sz w:val="30"/>
          <w:szCs w:val="30"/>
          <w:cs/>
          <w:lang w:bidi="th-TH"/>
        </w:rPr>
        <w:t>ผูกพัน</w:t>
      </w:r>
      <w:r w:rsidRPr="006666FA">
        <w:rPr>
          <w:rFonts w:asciiTheme="majorBidi" w:hAnsiTheme="majorBidi" w:cstheme="majorBidi"/>
          <w:i/>
          <w:sz w:val="30"/>
          <w:szCs w:val="30"/>
          <w:cs/>
        </w:rPr>
        <w:t>ดังกล่าว</w:t>
      </w:r>
    </w:p>
    <w:p w14:paraId="0D815864" w14:textId="77777777" w:rsidR="00811E11" w:rsidRPr="0033409F" w:rsidRDefault="00811E11" w:rsidP="00F60EAD">
      <w:pPr>
        <w:tabs>
          <w:tab w:val="left" w:pos="720"/>
        </w:tabs>
        <w:ind w:left="540"/>
        <w:jc w:val="thaiDistribute"/>
        <w:rPr>
          <w:rFonts w:asciiTheme="majorBidi" w:hAnsiTheme="majorBidi" w:cs="Angsana New"/>
          <w:iCs/>
          <w:sz w:val="30"/>
          <w:szCs w:val="30"/>
          <w:lang w:bidi="th-TH"/>
        </w:rPr>
      </w:pPr>
    </w:p>
    <w:p w14:paraId="0DAEC5E9" w14:textId="49264226" w:rsidR="00FC114F" w:rsidRPr="006666FA" w:rsidRDefault="00FC114F" w:rsidP="00EF68EF">
      <w:pPr>
        <w:pStyle w:val="Heading8"/>
        <w:keepNext/>
        <w:numPr>
          <w:ilvl w:val="1"/>
          <w:numId w:val="6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04EB429B" w14:textId="77777777" w:rsidR="00FC114F" w:rsidRPr="0033409F" w:rsidRDefault="00FC114F" w:rsidP="0062113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  <w:lang w:bidi="th-TH"/>
        </w:rPr>
      </w:pPr>
    </w:p>
    <w:p w14:paraId="4585562E" w14:textId="6702577E" w:rsidR="0062113E" w:rsidRPr="0062113E" w:rsidRDefault="0062113E" w:rsidP="0062113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lang w:bidi="th-TH"/>
        </w:rPr>
      </w:pPr>
      <w:r w:rsidRPr="0062113E">
        <w:rPr>
          <w:rFonts w:asciiTheme="majorBidi" w:hAnsiTheme="majorBidi" w:cstheme="majorBidi"/>
          <w:i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62113E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62113E">
        <w:rPr>
          <w:rFonts w:asciiTheme="majorBidi" w:hAnsiTheme="majorBidi" w:cstheme="majorBidi"/>
          <w:i/>
          <w:sz w:val="30"/>
          <w:szCs w:val="30"/>
          <w:cs/>
        </w:rPr>
        <w:t xml:space="preserve">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7480C5D" w14:textId="77777777" w:rsidR="0062113E" w:rsidRPr="0062113E" w:rsidRDefault="0062113E" w:rsidP="0062113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lang w:bidi="th-TH"/>
        </w:rPr>
      </w:pPr>
    </w:p>
    <w:p w14:paraId="120F039C" w14:textId="54C8EB34" w:rsidR="0062113E" w:rsidRPr="0062113E" w:rsidRDefault="0062113E" w:rsidP="0062113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lang w:bidi="th-TH"/>
        </w:rPr>
      </w:pPr>
      <w:r w:rsidRPr="0062113E">
        <w:rPr>
          <w:rFonts w:asciiTheme="majorBidi" w:hAnsiTheme="majorBidi" w:cstheme="majorBidi"/>
          <w:i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650A3782" w14:textId="1DD9D93E" w:rsidR="0062113E" w:rsidRPr="0062113E" w:rsidRDefault="0062113E" w:rsidP="0062113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>
        <w:rPr>
          <w:rFonts w:asciiTheme="majorBidi" w:hAnsiTheme="majorBidi" w:cstheme="majorBidi"/>
          <w:i/>
          <w:sz w:val="30"/>
          <w:szCs w:val="30"/>
          <w:lang w:bidi="th-TH"/>
        </w:rPr>
        <w:t xml:space="preserve">- </w:t>
      </w:r>
      <w:r w:rsidRPr="0062113E">
        <w:rPr>
          <w:rFonts w:asciiTheme="majorBidi" w:hAnsiTheme="majorBidi" w:cstheme="majorBidi"/>
          <w:i/>
          <w:sz w:val="30"/>
          <w:szCs w:val="30"/>
          <w:cs/>
          <w:lang w:bidi="th-TH"/>
        </w:rPr>
        <w:t xml:space="preserve">ข้อมูลระดับ </w:t>
      </w:r>
      <w:proofErr w:type="gramStart"/>
      <w:r w:rsidR="00B30E1D" w:rsidRPr="00B30E1D">
        <w:rPr>
          <w:rFonts w:asciiTheme="majorBidi" w:hAnsiTheme="majorBidi" w:cstheme="majorBidi"/>
          <w:i/>
          <w:sz w:val="30"/>
          <w:szCs w:val="30"/>
          <w:lang w:val="en-US" w:bidi="th-TH"/>
        </w:rPr>
        <w:t>1</w:t>
      </w:r>
      <w:r w:rsidRPr="0062113E">
        <w:rPr>
          <w:rFonts w:asciiTheme="majorBidi" w:hAnsiTheme="majorBidi" w:cstheme="majorBidi"/>
          <w:i/>
          <w:sz w:val="30"/>
          <w:szCs w:val="30"/>
          <w:lang w:bidi="th-TH"/>
        </w:rPr>
        <w:t xml:space="preserve">  </w:t>
      </w:r>
      <w:r w:rsidRPr="0062113E">
        <w:rPr>
          <w:rFonts w:asciiTheme="majorBidi" w:hAnsiTheme="majorBidi" w:cstheme="majorBidi" w:hint="cs"/>
          <w:i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54006D23" w14:textId="72E75953" w:rsidR="0062113E" w:rsidRPr="0062113E" w:rsidRDefault="0062113E" w:rsidP="0062113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>
        <w:rPr>
          <w:rFonts w:asciiTheme="majorBidi" w:hAnsiTheme="majorBidi" w:cstheme="majorBidi"/>
          <w:i/>
          <w:sz w:val="30"/>
          <w:szCs w:val="30"/>
          <w:lang w:bidi="th-TH"/>
        </w:rPr>
        <w:t xml:space="preserve">- </w:t>
      </w:r>
      <w:r w:rsidRPr="0062113E">
        <w:rPr>
          <w:rFonts w:asciiTheme="majorBidi" w:hAnsiTheme="majorBidi" w:cstheme="majorBidi"/>
          <w:i/>
          <w:sz w:val="30"/>
          <w:szCs w:val="30"/>
          <w:cs/>
          <w:lang w:bidi="th-TH"/>
        </w:rPr>
        <w:t>ข้อมูลระดับ</w:t>
      </w:r>
      <w:r w:rsidRPr="0062113E">
        <w:rPr>
          <w:rFonts w:asciiTheme="majorBidi" w:hAnsiTheme="majorBidi" w:cstheme="majorBidi"/>
          <w:i/>
          <w:sz w:val="30"/>
          <w:szCs w:val="30"/>
        </w:rPr>
        <w:t xml:space="preserve"> </w:t>
      </w:r>
      <w:proofErr w:type="gramStart"/>
      <w:r w:rsidR="00B30E1D" w:rsidRPr="00B30E1D">
        <w:rPr>
          <w:rFonts w:asciiTheme="majorBidi" w:hAnsiTheme="majorBidi" w:cstheme="majorBidi"/>
          <w:i/>
          <w:sz w:val="30"/>
          <w:szCs w:val="30"/>
          <w:lang w:val="en-US"/>
        </w:rPr>
        <w:t>2</w:t>
      </w:r>
      <w:r w:rsidRPr="0062113E">
        <w:rPr>
          <w:rFonts w:asciiTheme="majorBidi" w:hAnsiTheme="majorBidi" w:cstheme="majorBidi"/>
          <w:i/>
          <w:sz w:val="30"/>
          <w:szCs w:val="30"/>
        </w:rPr>
        <w:t xml:space="preserve">  </w:t>
      </w:r>
      <w:r w:rsidRPr="0062113E">
        <w:rPr>
          <w:rFonts w:asciiTheme="majorBidi" w:hAnsiTheme="majorBidi" w:cstheme="majorBidi"/>
          <w:i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proofErr w:type="gramEnd"/>
      <w:r w:rsidRPr="0062113E">
        <w:rPr>
          <w:rFonts w:asciiTheme="majorBidi" w:hAnsiTheme="majorBidi" w:cstheme="majorBidi"/>
          <w:iCs/>
          <w:sz w:val="30"/>
          <w:szCs w:val="30"/>
          <w:cs/>
          <w:lang w:bidi="th-TH"/>
        </w:rPr>
        <w:t xml:space="preserve"> </w:t>
      </w:r>
      <w:r w:rsidR="00B30E1D" w:rsidRPr="00B30E1D">
        <w:rPr>
          <w:rFonts w:asciiTheme="majorBidi" w:hAnsiTheme="majorBidi" w:cstheme="majorBidi"/>
          <w:iCs/>
          <w:sz w:val="30"/>
          <w:szCs w:val="30"/>
          <w:lang w:val="en-US"/>
        </w:rPr>
        <w:t>1</w:t>
      </w:r>
    </w:p>
    <w:p w14:paraId="0332EEC0" w14:textId="1C9EC297" w:rsidR="0062113E" w:rsidRPr="0062113E" w:rsidRDefault="0062113E" w:rsidP="00811E1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>
        <w:rPr>
          <w:rFonts w:asciiTheme="majorBidi" w:hAnsiTheme="majorBidi" w:cstheme="majorBidi"/>
          <w:i/>
          <w:sz w:val="30"/>
          <w:szCs w:val="30"/>
          <w:lang w:bidi="th-TH"/>
        </w:rPr>
        <w:t xml:space="preserve">- </w:t>
      </w:r>
      <w:r w:rsidRPr="0062113E">
        <w:rPr>
          <w:rFonts w:asciiTheme="majorBidi" w:hAnsiTheme="majorBidi" w:cstheme="majorBidi"/>
          <w:i/>
          <w:sz w:val="30"/>
          <w:szCs w:val="30"/>
          <w:cs/>
          <w:lang w:bidi="th-TH"/>
        </w:rPr>
        <w:t>ข้อมูลระดับ</w:t>
      </w:r>
      <w:r w:rsidRPr="0062113E">
        <w:rPr>
          <w:rFonts w:asciiTheme="majorBidi" w:hAnsiTheme="majorBidi" w:cstheme="majorBidi"/>
          <w:i/>
          <w:sz w:val="30"/>
          <w:szCs w:val="30"/>
        </w:rPr>
        <w:t xml:space="preserve"> </w:t>
      </w:r>
      <w:proofErr w:type="gramStart"/>
      <w:r w:rsidR="00B30E1D" w:rsidRPr="00B30E1D">
        <w:rPr>
          <w:rFonts w:asciiTheme="majorBidi" w:hAnsiTheme="majorBidi" w:cstheme="majorBidi"/>
          <w:i/>
          <w:sz w:val="30"/>
          <w:szCs w:val="30"/>
          <w:lang w:val="en-US"/>
        </w:rPr>
        <w:t>3</w:t>
      </w:r>
      <w:r w:rsidRPr="0062113E">
        <w:rPr>
          <w:rFonts w:asciiTheme="majorBidi" w:hAnsiTheme="majorBidi" w:cstheme="majorBidi"/>
          <w:i/>
          <w:sz w:val="30"/>
          <w:szCs w:val="30"/>
        </w:rPr>
        <w:t xml:space="preserve">  </w:t>
      </w:r>
      <w:r w:rsidRPr="0062113E">
        <w:rPr>
          <w:rFonts w:asciiTheme="majorBidi" w:hAnsiTheme="majorBidi" w:cstheme="majorBidi"/>
          <w:i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proofErr w:type="gramEnd"/>
    </w:p>
    <w:p w14:paraId="1AFB82CE" w14:textId="77777777" w:rsidR="00AC2D88" w:rsidRDefault="00AC2D88" w:rsidP="0062113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3FDF872" w14:textId="06663B3F" w:rsidR="0062113E" w:rsidRPr="0062113E" w:rsidRDefault="0062113E" w:rsidP="0062113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113E">
        <w:rPr>
          <w:rFonts w:asciiTheme="majorBidi" w:hAnsiTheme="majorBidi" w:cstheme="majorBidi"/>
          <w:i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62113E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62113E">
        <w:rPr>
          <w:rFonts w:asciiTheme="majorBidi" w:hAnsiTheme="majorBidi" w:cstheme="majorBidi"/>
          <w:i/>
          <w:sz w:val="30"/>
          <w:szCs w:val="30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2371ED5" w14:textId="77777777" w:rsidR="0062113E" w:rsidRPr="0033409F" w:rsidRDefault="0062113E" w:rsidP="0062113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F02F834" w14:textId="4836F0D4" w:rsidR="0062113E" w:rsidRPr="0090058F" w:rsidRDefault="0062113E" w:rsidP="0090058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62113E">
        <w:rPr>
          <w:rFonts w:asciiTheme="majorBidi" w:hAnsiTheme="majorBidi" w:cstheme="majorBidi"/>
          <w:i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  <w:r w:rsidRPr="0062113E">
        <w:rPr>
          <w:rFonts w:asciiTheme="majorBidi" w:hAnsiTheme="majorBidi" w:cstheme="majorBidi" w:hint="cs"/>
          <w:i/>
          <w:sz w:val="30"/>
          <w:szCs w:val="30"/>
          <w:cs/>
        </w:rPr>
        <w:t xml:space="preserve">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B30E1D" w:rsidRPr="00B30E1D">
        <w:rPr>
          <w:rFonts w:asciiTheme="majorBidi" w:hAnsiTheme="majorBidi" w:cstheme="majorBidi"/>
          <w:iCs/>
          <w:sz w:val="30"/>
          <w:szCs w:val="30"/>
          <w:lang w:val="en-US"/>
        </w:rPr>
        <w:t>3</w:t>
      </w:r>
      <w:r w:rsidRPr="007934D0">
        <w:rPr>
          <w:rFonts w:asciiTheme="majorBidi" w:hAnsiTheme="majorBidi" w:cstheme="majorBidi" w:hint="cs"/>
          <w:iCs/>
          <w:sz w:val="30"/>
          <w:szCs w:val="30"/>
          <w:cs/>
        </w:rPr>
        <w:t xml:space="preserve"> </w:t>
      </w:r>
      <w:r w:rsidRPr="0062113E">
        <w:rPr>
          <w:rFonts w:asciiTheme="majorBidi" w:hAnsiTheme="majorBidi" w:cstheme="majorBidi" w:hint="cs"/>
          <w:i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3A7395D" w14:textId="6457B01F" w:rsidR="00F60EAD" w:rsidRPr="00CB7A25" w:rsidRDefault="00F60EAD" w:rsidP="00EF68EF">
      <w:pPr>
        <w:pStyle w:val="Heading8"/>
        <w:keepNext/>
        <w:numPr>
          <w:ilvl w:val="1"/>
          <w:numId w:val="6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CB7A2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รายได้</w:t>
      </w:r>
      <w:r w:rsidR="0062113E" w:rsidRPr="00CB7A2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bidi="th-TH"/>
        </w:rPr>
        <w:t>จากสัญญาที่ทำกับลูกค้า</w:t>
      </w:r>
    </w:p>
    <w:p w14:paraId="61507C00" w14:textId="77777777" w:rsidR="00470E44" w:rsidRPr="00CB7A25" w:rsidRDefault="00470E44" w:rsidP="008020B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D5FA70C" w14:textId="51D12FBB" w:rsidR="008020B2" w:rsidRPr="00CB7A25" w:rsidRDefault="008020B2" w:rsidP="008020B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B7A25">
        <w:rPr>
          <w:rFonts w:asciiTheme="majorBidi" w:hAnsiTheme="majorBidi" w:cstheme="majorBidi"/>
          <w:sz w:val="30"/>
          <w:szCs w:val="30"/>
          <w:cs/>
          <w:lang w:val="en-US"/>
        </w:rPr>
        <w:t>รายได้รับรู้เมื่อลูกค้ามีอำนาจควบคุมในสินค้า</w:t>
      </w:r>
      <w:r w:rsidRPr="00CB7A25">
        <w:rPr>
          <w:rFonts w:asciiTheme="majorBidi" w:hAnsiTheme="majorBidi" w:cstheme="majorBidi" w:hint="cs"/>
          <w:sz w:val="30"/>
          <w:szCs w:val="30"/>
          <w:cs/>
          <w:lang w:val="en-US"/>
        </w:rPr>
        <w:t>หรือบริการ</w:t>
      </w:r>
      <w:r w:rsidRPr="00CB7A25">
        <w:rPr>
          <w:rFonts w:asciiTheme="majorBidi" w:hAnsiTheme="majorBidi" w:cstheme="majorBidi"/>
          <w:sz w:val="30"/>
          <w:szCs w:val="30"/>
          <w:cs/>
          <w:lang w:val="en-US"/>
        </w:rPr>
        <w:t>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Pr="00CB7A25">
        <w:rPr>
          <w:rFonts w:asciiTheme="majorBidi" w:hAnsiTheme="majorBidi" w:cstheme="majorBidi" w:hint="cs"/>
          <w:sz w:val="30"/>
          <w:szCs w:val="30"/>
          <w:cs/>
          <w:lang w:val="en-US"/>
        </w:rPr>
        <w:t>หรือภาษีขายอื่นๆ</w:t>
      </w:r>
      <w:r w:rsidRPr="00CB7A2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CB7A25">
        <w:rPr>
          <w:rFonts w:asciiTheme="majorBidi" w:hAnsiTheme="majorBidi" w:cstheme="majorBidi"/>
          <w:sz w:val="30"/>
          <w:szCs w:val="30"/>
          <w:cs/>
          <w:lang w:val="en-US"/>
        </w:rPr>
        <w:t>และแสดงสุทธิจากส่วนลดการค้าและส่วนลดตามปริมาณ</w:t>
      </w:r>
    </w:p>
    <w:p w14:paraId="6120FCD0" w14:textId="77777777" w:rsidR="007934D0" w:rsidRPr="00CB7A25" w:rsidRDefault="007934D0" w:rsidP="008020B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80B9005" w14:textId="4D6AC5BB" w:rsidR="00126EAB" w:rsidRPr="006E1836" w:rsidRDefault="006E1836" w:rsidP="006E183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E1836">
        <w:rPr>
          <w:rFonts w:asciiTheme="majorBidi" w:hAnsiTheme="majorBidi" w:cstheme="majorBidi"/>
          <w:sz w:val="30"/>
          <w:szCs w:val="30"/>
          <w:cs/>
          <w:lang w:val="en-US"/>
        </w:rPr>
        <w:t>รายได้จากการขายสินค้ารับรู้ ณ วันที่มีการส่งมอบสินค้าให้กับลูกค้า</w:t>
      </w:r>
      <w:r w:rsidRPr="006E183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E1836">
        <w:rPr>
          <w:rFonts w:asciiTheme="majorBidi" w:hAnsiTheme="majorBidi" w:cstheme="majorBidi"/>
          <w:sz w:val="30"/>
          <w:szCs w:val="30"/>
          <w:cs/>
          <w:lang w:val="en-US"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Pr="006E1836">
        <w:rPr>
          <w:rFonts w:asciiTheme="majorBidi" w:hAnsiTheme="majorBidi" w:cstheme="majorBidi" w:hint="cs"/>
          <w:sz w:val="30"/>
          <w:szCs w:val="30"/>
          <w:cs/>
          <w:lang w:val="en-US"/>
        </w:rPr>
        <w:t>และต้นทุนขาย</w:t>
      </w:r>
      <w:r w:rsidRPr="006E1836">
        <w:rPr>
          <w:rFonts w:asciiTheme="majorBidi" w:hAnsiTheme="majorBidi" w:cstheme="majorBidi"/>
          <w:sz w:val="30"/>
          <w:szCs w:val="30"/>
          <w:cs/>
          <w:lang w:val="en-US"/>
        </w:rPr>
        <w:t>สำหรับสินค้าที่คาดว่าจะได้รับคืน</w:t>
      </w:r>
    </w:p>
    <w:p w14:paraId="4957D3F1" w14:textId="77777777" w:rsidR="006E1836" w:rsidRPr="006E1836" w:rsidRDefault="006E1836" w:rsidP="006E183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EA0DC9F" w14:textId="77777777" w:rsidR="00126EAB" w:rsidRPr="00CB7A25" w:rsidRDefault="00126EAB" w:rsidP="006E183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836">
        <w:rPr>
          <w:rFonts w:asciiTheme="majorBidi" w:hAnsiTheme="majorBidi" w:cstheme="majorBidi"/>
          <w:sz w:val="30"/>
          <w:szCs w:val="30"/>
          <w:cs/>
          <w:lang w:val="en-US"/>
        </w:rPr>
        <w:t>รายได้จากการให้บริการรับรู้เมื่อได้</w:t>
      </w:r>
      <w:r w:rsidRPr="00CB7A25">
        <w:rPr>
          <w:rFonts w:asciiTheme="majorBidi" w:hAnsiTheme="majorBidi" w:cstheme="majorBidi"/>
          <w:sz w:val="30"/>
          <w:szCs w:val="30"/>
          <w:cs/>
        </w:rPr>
        <w:t>ให้บริการ</w:t>
      </w:r>
      <w:r w:rsidRPr="00CB7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7A25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2744C655" w14:textId="77777777" w:rsidR="008020B2" w:rsidRPr="00CB7A25" w:rsidRDefault="008020B2" w:rsidP="008020B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1D3EF3F" w14:textId="7CF1C46C" w:rsidR="001F2BC3" w:rsidRPr="00CB7A25" w:rsidRDefault="008020B2" w:rsidP="008020B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B7A25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</w:t>
      </w:r>
      <w:r w:rsidRPr="00CB7A25">
        <w:rPr>
          <w:rFonts w:asciiTheme="majorBidi" w:hAnsiTheme="majorBidi" w:cstheme="majorBidi" w:hint="cs"/>
          <w:sz w:val="30"/>
          <w:szCs w:val="30"/>
          <w:cs/>
          <w:lang w:val="en-US"/>
        </w:rPr>
        <w:t>หรือมีการให้บริการหลายๆ ประเภทในรอบระยะเวลารายงานที่แตกต่างกัน</w:t>
      </w:r>
      <w:r w:rsidRPr="00CB7A2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B7A25">
        <w:rPr>
          <w:rFonts w:asciiTheme="majorBidi" w:hAnsiTheme="majorBidi" w:cstheme="majorBidi" w:hint="cs"/>
          <w:sz w:val="30"/>
          <w:szCs w:val="30"/>
          <w:cs/>
          <w:lang w:val="en-US"/>
        </w:rPr>
        <w:t>สิ่งตอบแทนที่ได้รับจะถูกปันส่วนตามสัดส่วน</w:t>
      </w:r>
      <w:r w:rsidRPr="00CB7A25">
        <w:rPr>
          <w:rFonts w:asciiTheme="majorBidi" w:hAnsiTheme="majorBidi" w:cstheme="majorBidi"/>
          <w:sz w:val="30"/>
          <w:szCs w:val="30"/>
          <w:cs/>
          <w:lang w:val="en-US"/>
        </w:rPr>
        <w:t>ของราคาขายที่เป็นเอกเทศของสินค้าและบริการนั้นๆ</w:t>
      </w:r>
    </w:p>
    <w:p w14:paraId="16744FD3" w14:textId="77777777" w:rsidR="00724C59" w:rsidRPr="00CB7A25" w:rsidRDefault="00724C59" w:rsidP="00126EAB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1A8E2260" w14:textId="77777777" w:rsidR="00375865" w:rsidRPr="00CB7A25" w:rsidRDefault="00375865" w:rsidP="00375865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-18" w:firstLine="540"/>
        <w:rPr>
          <w:rFonts w:asciiTheme="majorBidi" w:eastAsia="Calibri" w:hAnsiTheme="majorBidi" w:cstheme="majorBidi"/>
          <w:i/>
          <w:iCs/>
          <w:sz w:val="30"/>
          <w:szCs w:val="30"/>
          <w:lang w:val="en-US" w:bidi="th-TH"/>
        </w:rPr>
      </w:pPr>
      <w:r w:rsidRPr="00CB7A25">
        <w:rPr>
          <w:rFonts w:asciiTheme="majorBidi" w:eastAsia="Calibri" w:hAnsiTheme="majorBidi" w:cstheme="majorBidi"/>
          <w:i/>
          <w:iCs/>
          <w:sz w:val="30"/>
          <w:szCs w:val="30"/>
          <w:cs/>
          <w:lang w:val="en-US" w:bidi="th-TH"/>
        </w:rPr>
        <w:t>รายได้ค่านายหน้า</w:t>
      </w:r>
    </w:p>
    <w:p w14:paraId="59C97239" w14:textId="77777777" w:rsidR="00375865" w:rsidRPr="00CB7A25" w:rsidRDefault="00375865" w:rsidP="00375865">
      <w:pPr>
        <w:tabs>
          <w:tab w:val="left" w:pos="540"/>
        </w:tabs>
        <w:spacing w:line="240" w:lineRule="atLeast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02FDB23" w14:textId="1DE9A26F" w:rsidR="00FC114F" w:rsidRPr="00CB7A25" w:rsidRDefault="00375865" w:rsidP="0037586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CB7A25">
        <w:rPr>
          <w:rFonts w:asciiTheme="majorBidi" w:hAnsiTheme="majorBidi" w:cstheme="majorBidi"/>
          <w:sz w:val="30"/>
          <w:szCs w:val="30"/>
          <w:cs/>
          <w:lang w:val="en-US" w:bidi="th-TH"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CB7A2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B7A25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="00132E1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32E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เมื่อภาระผูกพันในการจัดหาสินค้าหรือบริการที่กำหนดไว้เสร็จสิ้น</w:t>
      </w:r>
    </w:p>
    <w:p w14:paraId="2CCCE0D4" w14:textId="77777777" w:rsidR="00FF1661" w:rsidRPr="00CB7A25" w:rsidRDefault="00FF1661" w:rsidP="001D4C17">
      <w:pPr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2204F4A" w14:textId="77777777" w:rsidR="001D4C17" w:rsidRPr="00CB7A25" w:rsidRDefault="001D4C17" w:rsidP="00EF68EF">
      <w:pPr>
        <w:pStyle w:val="Heading8"/>
        <w:keepNext/>
        <w:numPr>
          <w:ilvl w:val="1"/>
          <w:numId w:val="6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bidi="th-TH"/>
        </w:rPr>
      </w:pPr>
      <w:r w:rsidRPr="00CB7A2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bidi="th-TH"/>
        </w:rPr>
        <w:t>รายได้</w:t>
      </w:r>
      <w:r w:rsidR="00375865" w:rsidRPr="00CB7A2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bidi="th-TH"/>
        </w:rPr>
        <w:t>อื่น</w:t>
      </w:r>
    </w:p>
    <w:p w14:paraId="0C8EAEE4" w14:textId="77777777" w:rsidR="00712A8E" w:rsidRPr="00CB7A25" w:rsidRDefault="00712A8E" w:rsidP="00712A8E">
      <w:pPr>
        <w:rPr>
          <w:rFonts w:asciiTheme="majorBidi" w:hAnsiTheme="majorBidi" w:cstheme="majorBidi"/>
          <w:sz w:val="30"/>
          <w:szCs w:val="30"/>
          <w:lang w:val="th-TH" w:bidi="th-TH"/>
        </w:rPr>
      </w:pPr>
    </w:p>
    <w:p w14:paraId="7970816F" w14:textId="6B250C9D" w:rsidR="00AC2D88" w:rsidRPr="00CB7A25" w:rsidRDefault="00375865" w:rsidP="00811E11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CB7A25">
        <w:rPr>
          <w:rFonts w:asciiTheme="majorBidi" w:hAnsiTheme="majorBidi" w:cstheme="majorBidi"/>
          <w:i/>
          <w:sz w:val="30"/>
          <w:szCs w:val="30"/>
          <w:cs/>
        </w:rPr>
        <w:t>รายได้อื่นประกอบด้วยเงินปันผล ดอกเบี้ยรับและอื่นๆ</w:t>
      </w:r>
      <w:r w:rsidR="00F46D45" w:rsidRPr="00CB7A25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CB7A25">
        <w:rPr>
          <w:rFonts w:asciiTheme="majorBidi" w:hAnsiTheme="majorBidi" w:cstheme="majorBidi"/>
          <w:i/>
          <w:sz w:val="30"/>
          <w:szCs w:val="30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</w:t>
      </w:r>
    </w:p>
    <w:p w14:paraId="0761C9B1" w14:textId="1BBA481D" w:rsidR="00AC2D88" w:rsidRDefault="00AC2D88">
      <w:pPr>
        <w:spacing w:line="240" w:lineRule="auto"/>
        <w:rPr>
          <w:rFonts w:asciiTheme="majorBidi" w:hAnsiTheme="majorBidi" w:cstheme="majorBidi"/>
          <w:iCs/>
          <w:sz w:val="30"/>
          <w:szCs w:val="30"/>
        </w:rPr>
      </w:pPr>
    </w:p>
    <w:p w14:paraId="546D36DB" w14:textId="7CDE63D8" w:rsidR="005558E5" w:rsidRDefault="005558E5">
      <w:pPr>
        <w:spacing w:line="240" w:lineRule="auto"/>
        <w:rPr>
          <w:rFonts w:asciiTheme="majorBidi" w:hAnsiTheme="majorBidi" w:cstheme="majorBidi"/>
          <w:iCs/>
          <w:sz w:val="30"/>
          <w:szCs w:val="30"/>
        </w:rPr>
      </w:pPr>
    </w:p>
    <w:p w14:paraId="7AA95212" w14:textId="77777777" w:rsidR="005558E5" w:rsidRPr="00724C59" w:rsidRDefault="005558E5">
      <w:pPr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2471DC1E" w14:textId="77777777" w:rsidR="006C61CF" w:rsidRPr="006666FA" w:rsidRDefault="006C61CF" w:rsidP="00EF68EF">
      <w:pPr>
        <w:pStyle w:val="Heading8"/>
        <w:keepNext/>
        <w:numPr>
          <w:ilvl w:val="1"/>
          <w:numId w:val="6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3F1625F1" w14:textId="16B974D3" w:rsidR="006C61CF" w:rsidRPr="008020B2" w:rsidRDefault="006C61CF" w:rsidP="008020B2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F7C362E" w14:textId="7911A9CB" w:rsidR="008020B2" w:rsidRPr="008020B2" w:rsidRDefault="008020B2" w:rsidP="008020B2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020B2">
        <w:rPr>
          <w:rFonts w:asciiTheme="majorBidi" w:hAnsiTheme="majorBidi" w:cstheme="majorBidi"/>
          <w:i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</w:t>
      </w:r>
      <w:r w:rsidRPr="008020B2">
        <w:rPr>
          <w:rFonts w:asciiTheme="majorBidi" w:hAnsiTheme="majorBidi" w:cstheme="majorBidi" w:hint="cs"/>
          <w:i/>
          <w:sz w:val="30"/>
          <w:szCs w:val="30"/>
          <w:cs/>
        </w:rPr>
        <w:t>รายการที่เกี่ยวข้องในการรวมธุรกิจ หรือ</w:t>
      </w:r>
      <w:r w:rsidRPr="008020B2">
        <w:rPr>
          <w:rFonts w:asciiTheme="majorBidi" w:hAnsiTheme="majorBidi" w:cstheme="majorBidi"/>
          <w:i/>
          <w:sz w:val="30"/>
          <w:szCs w:val="30"/>
          <w:cs/>
        </w:rPr>
        <w:t>รายการที่รับรู้โดยตรงใน</w:t>
      </w:r>
      <w:r w:rsidRPr="008020B2">
        <w:rPr>
          <w:rFonts w:asciiTheme="majorBidi" w:hAnsiTheme="majorBidi" w:cstheme="majorBidi" w:hint="cs"/>
          <w:i/>
          <w:sz w:val="30"/>
          <w:szCs w:val="30"/>
          <w:cs/>
        </w:rPr>
        <w:t>ส่วนของผู้ถือหุ้นหรือ</w:t>
      </w:r>
      <w:r w:rsidRPr="008020B2">
        <w:rPr>
          <w:rFonts w:asciiTheme="majorBidi" w:hAnsiTheme="majorBidi" w:cstheme="majorBidi"/>
          <w:i/>
          <w:sz w:val="30"/>
          <w:szCs w:val="30"/>
          <w:cs/>
        </w:rPr>
        <w:t xml:space="preserve">กำไรขาดทุนเบ็ดเสร็จอื่น </w:t>
      </w:r>
    </w:p>
    <w:p w14:paraId="536603F4" w14:textId="77777777" w:rsidR="00BF2B8E" w:rsidRDefault="00BF2B8E" w:rsidP="008020B2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608DD58" w14:textId="0471A6EA" w:rsidR="008020B2" w:rsidRPr="008020B2" w:rsidRDefault="008020B2" w:rsidP="008020B2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020B2">
        <w:rPr>
          <w:rFonts w:asciiTheme="majorBidi" w:hAnsiTheme="majorBidi" w:cstheme="majorBidi"/>
          <w:i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</w:t>
      </w:r>
      <w:r w:rsidR="00744049">
        <w:rPr>
          <w:rFonts w:asciiTheme="majorBidi" w:hAnsiTheme="majorBidi" w:cstheme="majorBidi" w:hint="cs"/>
          <w:i/>
          <w:sz w:val="30"/>
          <w:szCs w:val="30"/>
          <w:cs/>
          <w:lang w:bidi="th-TH"/>
        </w:rPr>
        <w:t xml:space="preserve">                        </w:t>
      </w:r>
      <w:r w:rsidRPr="008020B2">
        <w:rPr>
          <w:rFonts w:asciiTheme="majorBidi" w:hAnsiTheme="majorBidi" w:cstheme="majorBidi"/>
          <w:i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D204745" w14:textId="77777777" w:rsidR="008020B2" w:rsidRPr="008020B2" w:rsidRDefault="008020B2" w:rsidP="008020B2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E6DB13E" w14:textId="0ECA9C30" w:rsidR="008020B2" w:rsidRDefault="008020B2" w:rsidP="00811E11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020B2">
        <w:rPr>
          <w:rFonts w:asciiTheme="majorBidi" w:hAnsiTheme="majorBidi" w:cstheme="majorBidi"/>
          <w:i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</w:t>
      </w:r>
      <w:r w:rsidRPr="008020B2">
        <w:rPr>
          <w:rFonts w:asciiTheme="majorBidi" w:hAnsiTheme="majorBidi" w:cstheme="majorBidi" w:hint="cs"/>
          <w:i/>
          <w:sz w:val="30"/>
          <w:szCs w:val="30"/>
          <w:cs/>
        </w:rPr>
        <w:t>การรับรู้ค่าความนิยมในครั้งแรก</w:t>
      </w:r>
      <w:r w:rsidRPr="008020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020B2">
        <w:rPr>
          <w:rFonts w:asciiTheme="majorBidi" w:hAnsiTheme="majorBidi" w:cstheme="majorBidi" w:hint="cs"/>
          <w:i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0DD6A047" w14:textId="77777777" w:rsidR="00BB1EB2" w:rsidRPr="008020B2" w:rsidRDefault="00BB1EB2" w:rsidP="00811E11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135526B" w14:textId="49230B64" w:rsidR="008020B2" w:rsidRPr="008020B2" w:rsidRDefault="008020B2" w:rsidP="008020B2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020B2">
        <w:rPr>
          <w:rFonts w:asciiTheme="majorBidi" w:hAnsiTheme="majorBidi" w:cstheme="majorBidi"/>
          <w:i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8020B2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8020B2">
        <w:rPr>
          <w:rFonts w:asciiTheme="majorBidi" w:hAnsiTheme="majorBidi" w:cstheme="majorBidi"/>
          <w:i/>
          <w:sz w:val="30"/>
          <w:szCs w:val="30"/>
          <w:cs/>
        </w:rPr>
        <w:t xml:space="preserve"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35A7A3DF" w14:textId="77777777" w:rsidR="008020B2" w:rsidRPr="008020B2" w:rsidRDefault="008020B2" w:rsidP="008020B2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63C36FE8" w14:textId="2FD083FF" w:rsidR="008020B2" w:rsidRPr="008020B2" w:rsidRDefault="008020B2" w:rsidP="008020B2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020B2">
        <w:rPr>
          <w:rFonts w:asciiTheme="majorBidi" w:hAnsiTheme="majorBidi" w:cstheme="majorBidi"/>
          <w:i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5E59348" w14:textId="77777777" w:rsidR="00C14C0F" w:rsidRPr="00E71BC4" w:rsidRDefault="00C14C0F" w:rsidP="008020B2">
      <w:pPr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135007B4" w14:textId="6F124646" w:rsidR="00C1647C" w:rsidRPr="006666FA" w:rsidRDefault="00C1647C" w:rsidP="00EF68EF">
      <w:pPr>
        <w:pStyle w:val="Heading8"/>
        <w:keepNext/>
        <w:numPr>
          <w:ilvl w:val="1"/>
          <w:numId w:val="6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00443001" w14:textId="77777777" w:rsidR="00C1647C" w:rsidRPr="00E71BC4" w:rsidRDefault="00C1647C" w:rsidP="008020B2">
      <w:pPr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003D09E" w14:textId="1BBD99AE" w:rsidR="00DF5E7A" w:rsidRPr="008020B2" w:rsidRDefault="008020B2" w:rsidP="008020B2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8020B2">
        <w:rPr>
          <w:rFonts w:asciiTheme="majorBidi" w:hAnsiTheme="majorBidi" w:cstheme="majorBidi"/>
          <w:i/>
          <w:sz w:val="30"/>
          <w:szCs w:val="30"/>
          <w:cs/>
        </w:rPr>
        <w:t>กำไรต่อหุ้น</w:t>
      </w:r>
      <w:r w:rsidRPr="008020B2">
        <w:rPr>
          <w:rFonts w:asciiTheme="majorBidi" w:hAnsiTheme="majorBidi" w:cstheme="majorBidi" w:hint="cs"/>
          <w:i/>
          <w:sz w:val="30"/>
          <w:szCs w:val="30"/>
          <w:cs/>
        </w:rPr>
        <w:t>ขั้นพื้นฐาน</w:t>
      </w:r>
      <w:r w:rsidRPr="008020B2">
        <w:rPr>
          <w:rFonts w:asciiTheme="majorBidi" w:hAnsiTheme="majorBidi" w:cstheme="majorBidi"/>
          <w:i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</w:t>
      </w:r>
      <w:r w:rsidR="00745B44">
        <w:rPr>
          <w:rFonts w:asciiTheme="majorBidi" w:hAnsiTheme="majorBidi" w:cstheme="majorBidi" w:hint="cs"/>
          <w:i/>
          <w:sz w:val="30"/>
          <w:szCs w:val="30"/>
          <w:cs/>
          <w:lang w:bidi="th-TH"/>
        </w:rPr>
        <w:t xml:space="preserve">            </w:t>
      </w:r>
      <w:r w:rsidRPr="008020B2">
        <w:rPr>
          <w:rFonts w:asciiTheme="majorBidi" w:hAnsiTheme="majorBidi" w:cstheme="majorBidi"/>
          <w:i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16DD182A" w14:textId="4CBE7F70" w:rsidR="002C047A" w:rsidRDefault="002C047A" w:rsidP="00061B77">
      <w:pPr>
        <w:tabs>
          <w:tab w:val="left" w:pos="720"/>
        </w:tabs>
        <w:spacing w:line="240" w:lineRule="auto"/>
        <w:jc w:val="thaiDistribute"/>
        <w:rPr>
          <w:rFonts w:ascii="Angsana New" w:hAnsi="Angsana New" w:cs="Angsana New"/>
          <w:color w:val="0000FF"/>
          <w:sz w:val="30"/>
          <w:szCs w:val="30"/>
          <w:lang w:val="en-US" w:bidi="th-TH"/>
        </w:rPr>
      </w:pPr>
    </w:p>
    <w:p w14:paraId="432BD21D" w14:textId="032887FE" w:rsidR="005558E5" w:rsidRDefault="005558E5" w:rsidP="00061B77">
      <w:pPr>
        <w:tabs>
          <w:tab w:val="left" w:pos="720"/>
        </w:tabs>
        <w:spacing w:line="240" w:lineRule="auto"/>
        <w:jc w:val="thaiDistribute"/>
        <w:rPr>
          <w:rFonts w:ascii="Angsana New" w:hAnsi="Angsana New" w:cs="Angsana New"/>
          <w:color w:val="0000FF"/>
          <w:sz w:val="30"/>
          <w:szCs w:val="30"/>
          <w:lang w:val="en-US" w:bidi="th-TH"/>
        </w:rPr>
      </w:pPr>
    </w:p>
    <w:p w14:paraId="44F5CC80" w14:textId="77777777" w:rsidR="005558E5" w:rsidRPr="00E71BC4" w:rsidRDefault="005558E5" w:rsidP="00061B77">
      <w:pPr>
        <w:tabs>
          <w:tab w:val="left" w:pos="720"/>
        </w:tabs>
        <w:spacing w:line="240" w:lineRule="auto"/>
        <w:jc w:val="thaiDistribute"/>
        <w:rPr>
          <w:rFonts w:ascii="Angsana New" w:hAnsi="Angsana New" w:cs="Angsana New"/>
          <w:color w:val="0000FF"/>
          <w:sz w:val="30"/>
          <w:szCs w:val="30"/>
          <w:cs/>
          <w:lang w:val="en-US" w:bidi="th-TH"/>
        </w:rPr>
      </w:pPr>
    </w:p>
    <w:p w14:paraId="7AA8E247" w14:textId="2E5A9B59" w:rsidR="00F969EB" w:rsidRPr="00BF2B8E" w:rsidRDefault="00E91647" w:rsidP="00F969EB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BF2B8E">
        <w:rPr>
          <w:rFonts w:asciiTheme="majorBidi" w:hAnsiTheme="majorBidi" w:cstheme="majorBidi"/>
          <w:b w:val="0"/>
          <w:bCs/>
          <w:sz w:val="30"/>
          <w:szCs w:val="30"/>
          <w:cs/>
        </w:rPr>
        <w:t>การ</w:t>
      </w:r>
      <w:r w:rsidR="002F0135" w:rsidRPr="00BF2B8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ปรับโครงสร้างธุรกิจ</w:t>
      </w:r>
    </w:p>
    <w:p w14:paraId="71BEE7DC" w14:textId="77777777" w:rsidR="007E3082" w:rsidRPr="00235A93" w:rsidRDefault="007E3082" w:rsidP="007E3082">
      <w:pPr>
        <w:pStyle w:val="BodyText"/>
        <w:spacing w:after="0"/>
        <w:rPr>
          <w:rFonts w:asciiTheme="majorBidi" w:hAnsiTheme="majorBidi" w:cstheme="majorBidi"/>
          <w:sz w:val="28"/>
          <w:szCs w:val="28"/>
          <w:lang w:bidi="th-TH"/>
        </w:rPr>
      </w:pPr>
    </w:p>
    <w:p w14:paraId="43D1D1BE" w14:textId="77777777" w:rsidR="007E3082" w:rsidRPr="00235A93" w:rsidRDefault="007E3082" w:rsidP="00EF68EF">
      <w:pPr>
        <w:pStyle w:val="Heading8"/>
        <w:keepNext/>
        <w:numPr>
          <w:ilvl w:val="1"/>
          <w:numId w:val="8"/>
        </w:numPr>
        <w:tabs>
          <w:tab w:val="clear" w:pos="518"/>
        </w:tabs>
        <w:spacing w:line="240" w:lineRule="atLeast"/>
        <w:ind w:left="540" w:right="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35A9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การซื้อธุรกิจ</w:t>
      </w:r>
    </w:p>
    <w:p w14:paraId="63683260" w14:textId="77777777" w:rsidR="007E3082" w:rsidRPr="00235A93" w:rsidRDefault="007E3082" w:rsidP="007E308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2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F616A3D" w14:textId="14307BDD" w:rsidR="007E3082" w:rsidRPr="00235A93" w:rsidRDefault="007E3082" w:rsidP="007E308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27"/>
        <w:jc w:val="thaiDistribute"/>
        <w:rPr>
          <w:rFonts w:asciiTheme="majorBidi" w:eastAsia="Calibri" w:hAnsiTheme="majorBidi" w:cstheme="majorBidi"/>
          <w:sz w:val="30"/>
          <w:szCs w:val="30"/>
          <w:lang w:val="en-US" w:bidi="th-TH"/>
        </w:rPr>
      </w:pPr>
      <w:r w:rsidRPr="00235A9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235A9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กลุ่มบริษัทได้เข้าซื้อธุรกิจของบริษัทต่างๆ ซึ่งอยู่ภายใต้การควบคุมของผู้ถือหุ้นในลำดับสูงสุดเดียวกันทั้งก่อนและหลังจากวันซื้อธุรกิจ และการควบคุมนั้นไม่เป็นการควบคุมชั่วคราว </w:t>
      </w:r>
      <w:r w:rsidRPr="00235A93">
        <w:rPr>
          <w:rFonts w:asciiTheme="majorBidi" w:eastAsia="Calibri" w:hAnsiTheme="majorBidi" w:cstheme="majorBidi"/>
          <w:sz w:val="30"/>
          <w:szCs w:val="30"/>
          <w:cs/>
          <w:lang w:val="en-US" w:bidi="th-TH"/>
        </w:rPr>
        <w:t xml:space="preserve">ดังนั้นงบการเงินรวมของบริษัทจึงถูกจัดทำขึ้นภายใต้เกณฑ์การรวมธุรกิจของกิจการที่อยู่ภายใต้การควบคุมเดียวกัน การซื้อธุรกิจดังกล่าวจึงถูกบันทึกบัญชีโดยใช้วิธีเปรียบเสมือนว่าเป็นวิธีการรวมส่วนได้เสีย ซึ่งสะท้อนเนื้อหาทางเศรษฐกิจของบริษัทในกลุ่มซึ่งอยู่ภายใต้การควบคุมเดียวกันตลอดระยะเวลาที่เกี่ยวข้อง เสมือนว่าบริษัทในกลุ่มได้ดำเนินธุรกิจเป็นหน่วยเศรษฐกิจเดียวกัน ตั้งแต่วันที่ </w:t>
      </w:r>
      <w:r w:rsidR="00B30E1D" w:rsidRPr="00B30E1D">
        <w:rPr>
          <w:rFonts w:asciiTheme="majorBidi" w:eastAsia="Calibri" w:hAnsiTheme="majorBidi" w:cstheme="majorBidi"/>
          <w:sz w:val="30"/>
          <w:szCs w:val="30"/>
          <w:lang w:val="en-US" w:bidi="th-TH"/>
        </w:rPr>
        <w:t>1</w:t>
      </w:r>
      <w:r w:rsidRPr="00235A93">
        <w:rPr>
          <w:rFonts w:asciiTheme="majorBidi" w:eastAsia="Calibri" w:hAnsiTheme="majorBidi" w:cstheme="majorBidi"/>
          <w:sz w:val="30"/>
          <w:szCs w:val="30"/>
          <w:lang w:val="en-US" w:bidi="th-TH"/>
        </w:rPr>
        <w:t xml:space="preserve"> </w:t>
      </w:r>
      <w:r w:rsidRPr="00235A93">
        <w:rPr>
          <w:rFonts w:asciiTheme="majorBidi" w:eastAsia="Calibri" w:hAnsiTheme="majorBidi" w:cstheme="majorBidi"/>
          <w:sz w:val="30"/>
          <w:szCs w:val="30"/>
          <w:cs/>
          <w:lang w:val="en-US" w:bidi="th-TH"/>
        </w:rPr>
        <w:t xml:space="preserve">มกราคม </w:t>
      </w:r>
      <w:r w:rsidR="00B30E1D" w:rsidRPr="00B30E1D">
        <w:rPr>
          <w:rFonts w:asciiTheme="majorBidi" w:eastAsia="Calibri" w:hAnsiTheme="majorBidi" w:cstheme="majorBidi"/>
          <w:sz w:val="30"/>
          <w:szCs w:val="30"/>
          <w:lang w:val="en-US" w:bidi="th-TH"/>
        </w:rPr>
        <w:t>2564</w:t>
      </w:r>
      <w:r w:rsidRPr="00235A93">
        <w:rPr>
          <w:rFonts w:asciiTheme="majorBidi" w:eastAsia="Calibri" w:hAnsiTheme="majorBidi" w:cstheme="majorBidi"/>
          <w:sz w:val="30"/>
          <w:szCs w:val="30"/>
          <w:cs/>
          <w:lang w:val="en-US" w:bidi="th-TH"/>
        </w:rPr>
        <w:t xml:space="preserve"> ถึงแม้ว่าความสัมพันธ์ของบริษัทกับบริษัทย่อยทางกฎหมายจะเกิดขึ้นภายหลังเพื่อประโยชน์ในการเปรียบเทียบ </w:t>
      </w:r>
    </w:p>
    <w:p w14:paraId="6699BE6B" w14:textId="172040C8" w:rsidR="007E3082" w:rsidRPr="004B549C" w:rsidRDefault="007E3082" w:rsidP="007E3082">
      <w:pPr>
        <w:spacing w:line="240" w:lineRule="auto"/>
        <w:rPr>
          <w:rFonts w:asciiTheme="majorBidi" w:hAnsiTheme="majorBidi" w:cstheme="majorBidi"/>
          <w:sz w:val="24"/>
          <w:szCs w:val="24"/>
          <w:highlight w:val="yellow"/>
          <w:cs/>
          <w:lang w:bidi="th-TH"/>
        </w:rPr>
      </w:pPr>
    </w:p>
    <w:p w14:paraId="332AEEB5" w14:textId="77777777" w:rsidR="007E3082" w:rsidRPr="00235A93" w:rsidRDefault="007E3082" w:rsidP="007E308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35A93">
        <w:rPr>
          <w:rFonts w:asciiTheme="majorBidi" w:hAnsiTheme="majorBidi" w:cstheme="majorBidi"/>
          <w:sz w:val="30"/>
          <w:szCs w:val="30"/>
          <w:cs/>
        </w:rPr>
        <w:t>รายละเอียดของการซื้อ</w:t>
      </w:r>
      <w:r w:rsidRPr="00235A93">
        <w:rPr>
          <w:rFonts w:asciiTheme="majorBidi" w:hAnsiTheme="majorBidi" w:cstheme="majorBidi"/>
          <w:sz w:val="30"/>
          <w:szCs w:val="30"/>
          <w:cs/>
          <w:lang w:bidi="th-TH"/>
        </w:rPr>
        <w:t>ธุรกิจ</w:t>
      </w:r>
      <w:r w:rsidRPr="00235A93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11145572" w14:textId="77777777" w:rsidR="007E3082" w:rsidRPr="00235A93" w:rsidRDefault="007E3082" w:rsidP="007E308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2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W w:w="9270" w:type="dxa"/>
        <w:tblInd w:w="450" w:type="dxa"/>
        <w:tblLayout w:type="fixed"/>
        <w:tblCellMar>
          <w:left w:w="86" w:type="dxa"/>
          <w:right w:w="86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270"/>
        <w:gridCol w:w="360"/>
        <w:gridCol w:w="990"/>
        <w:gridCol w:w="270"/>
        <w:gridCol w:w="192"/>
        <w:gridCol w:w="1158"/>
        <w:gridCol w:w="180"/>
        <w:gridCol w:w="90"/>
        <w:gridCol w:w="108"/>
        <w:gridCol w:w="1332"/>
      </w:tblGrid>
      <w:tr w:rsidR="007E3082" w:rsidRPr="00235A93" w14:paraId="7089DCD4" w14:textId="77777777" w:rsidTr="007B6A88">
        <w:trPr>
          <w:trHeight w:val="20"/>
        </w:trPr>
        <w:tc>
          <w:tcPr>
            <w:tcW w:w="3150" w:type="dxa"/>
          </w:tcPr>
          <w:p w14:paraId="541EB906" w14:textId="77777777" w:rsidR="007E3082" w:rsidRPr="00235A93" w:rsidRDefault="007E3082" w:rsidP="00F234D7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33" w:lineRule="auto"/>
              <w:ind w:left="-108" w:right="-108" w:firstLine="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9AD0760" w14:textId="77777777" w:rsidR="007E3082" w:rsidRPr="00235A93" w:rsidRDefault="007E3082" w:rsidP="00F234D7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33" w:lineRule="auto"/>
              <w:ind w:left="-108" w:right="-108" w:firstLine="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E00D2CE" w14:textId="77777777" w:rsidR="007E3082" w:rsidRPr="00235A93" w:rsidRDefault="007E3082" w:rsidP="00F234D7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33" w:lineRule="auto"/>
              <w:ind w:left="-108" w:right="-108" w:firstLine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35A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ชื่อธุรกิจ</w:t>
            </w:r>
          </w:p>
        </w:tc>
        <w:tc>
          <w:tcPr>
            <w:tcW w:w="1800" w:type="dxa"/>
            <w:gridSpan w:val="3"/>
          </w:tcPr>
          <w:p w14:paraId="6D21AE60" w14:textId="77777777" w:rsidR="007E3082" w:rsidRPr="00235A93" w:rsidRDefault="007E3082" w:rsidP="00F234D7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33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02B782F" w14:textId="77777777" w:rsidR="007E3082" w:rsidRPr="00235A93" w:rsidRDefault="007E3082" w:rsidP="00F234D7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33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EAE7EB6" w14:textId="77777777" w:rsidR="007E3082" w:rsidRPr="00235A93" w:rsidRDefault="007E3082" w:rsidP="00F234D7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33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5A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วันที่ซื้อ</w:t>
            </w:r>
          </w:p>
        </w:tc>
        <w:tc>
          <w:tcPr>
            <w:tcW w:w="1260" w:type="dxa"/>
            <w:gridSpan w:val="2"/>
          </w:tcPr>
          <w:p w14:paraId="186EB659" w14:textId="4A51994E" w:rsidR="004B549C" w:rsidRDefault="004B549C" w:rsidP="00811E1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33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7732AB7" w14:textId="77777777" w:rsidR="00760C5B" w:rsidRDefault="00760C5B" w:rsidP="00811E1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33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25EA098" w14:textId="0CF7C8CC" w:rsidR="007E3082" w:rsidRPr="00235A93" w:rsidRDefault="00811E11" w:rsidP="002F1333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33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35A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สิ่ง</w:t>
            </w:r>
            <w:r w:rsidR="002F133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ที่จ่ายไป</w:t>
            </w:r>
          </w:p>
        </w:tc>
        <w:tc>
          <w:tcPr>
            <w:tcW w:w="192" w:type="dxa"/>
          </w:tcPr>
          <w:p w14:paraId="4343B764" w14:textId="77777777" w:rsidR="007E3082" w:rsidRPr="00235A93" w:rsidRDefault="007E3082" w:rsidP="00F234D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33" w:lineRule="auto"/>
              <w:ind w:left="252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8" w:type="dxa"/>
            <w:gridSpan w:val="2"/>
          </w:tcPr>
          <w:p w14:paraId="17DF5ECF" w14:textId="77777777" w:rsidR="007E3082" w:rsidRPr="00235A93" w:rsidRDefault="007E3082" w:rsidP="00F234D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33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5A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มูลค่าตามบัญชีของสินทรัพย์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(หนี้สิน) </w:t>
            </w:r>
            <w:r w:rsidRPr="00235A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98" w:type="dxa"/>
            <w:gridSpan w:val="2"/>
          </w:tcPr>
          <w:p w14:paraId="6F44D8C1" w14:textId="77777777" w:rsidR="007E3082" w:rsidRPr="00235A93" w:rsidRDefault="007E3082" w:rsidP="00F234D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33" w:lineRule="auto"/>
              <w:ind w:left="252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3F3C4EBD" w14:textId="77777777" w:rsidR="007E3082" w:rsidRPr="00235A93" w:rsidRDefault="007E3082" w:rsidP="00F234D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33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5A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ผลต่างจากการ</w:t>
            </w:r>
          </w:p>
          <w:p w14:paraId="07A56E6C" w14:textId="77777777" w:rsidR="007E3082" w:rsidRPr="00235A93" w:rsidRDefault="007E3082" w:rsidP="00F234D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33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35A9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ปรับโครงสร้างทางธุรกิจ</w:t>
            </w:r>
          </w:p>
        </w:tc>
      </w:tr>
      <w:tr w:rsidR="007E3082" w:rsidRPr="00235A93" w14:paraId="434D8216" w14:textId="77777777" w:rsidTr="007B6A88">
        <w:trPr>
          <w:trHeight w:val="20"/>
        </w:trPr>
        <w:tc>
          <w:tcPr>
            <w:tcW w:w="3150" w:type="dxa"/>
            <w:shd w:val="clear" w:color="auto" w:fill="auto"/>
          </w:tcPr>
          <w:p w14:paraId="73E9A8AC" w14:textId="77777777" w:rsidR="007E3082" w:rsidRPr="00235A93" w:rsidRDefault="007E3082" w:rsidP="00F234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33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0" w:type="dxa"/>
            <w:gridSpan w:val="3"/>
          </w:tcPr>
          <w:p w14:paraId="1596C241" w14:textId="77777777" w:rsidR="007E3082" w:rsidRPr="00235A93" w:rsidRDefault="007E3082" w:rsidP="00F234D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33" w:lineRule="auto"/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320" w:type="dxa"/>
            <w:gridSpan w:val="8"/>
          </w:tcPr>
          <w:p w14:paraId="495E5772" w14:textId="77777777" w:rsidR="007E3082" w:rsidRPr="00235A93" w:rsidRDefault="007E3082" w:rsidP="00F234D7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33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235A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E3082" w:rsidRPr="00235A93" w14:paraId="7508A431" w14:textId="77777777" w:rsidTr="00123971">
        <w:trPr>
          <w:trHeight w:val="20"/>
        </w:trPr>
        <w:tc>
          <w:tcPr>
            <w:tcW w:w="3150" w:type="dxa"/>
          </w:tcPr>
          <w:p w14:paraId="0F845F63" w14:textId="77777777" w:rsidR="007E3082" w:rsidRPr="00235A93" w:rsidRDefault="007E3082" w:rsidP="00F234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6" w:right="-108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35A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การซื้อธุรกิจ</w:t>
            </w:r>
          </w:p>
        </w:tc>
        <w:tc>
          <w:tcPr>
            <w:tcW w:w="1800" w:type="dxa"/>
            <w:gridSpan w:val="3"/>
          </w:tcPr>
          <w:p w14:paraId="52C890C4" w14:textId="77777777" w:rsidR="007E3082" w:rsidRPr="00235A93" w:rsidRDefault="007E3082" w:rsidP="00F234D7">
            <w:pPr>
              <w:tabs>
                <w:tab w:val="left" w:pos="454"/>
                <w:tab w:val="left" w:pos="522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43503261" w14:textId="77777777" w:rsidR="007E3082" w:rsidRPr="00235A93" w:rsidRDefault="007E3082" w:rsidP="00F234D7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9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76A987D4" w14:textId="77777777" w:rsidR="007E3082" w:rsidRPr="00235A93" w:rsidRDefault="007E3082" w:rsidP="00F234D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8" w:type="dxa"/>
            <w:gridSpan w:val="2"/>
          </w:tcPr>
          <w:p w14:paraId="60CCD2FD" w14:textId="77777777" w:rsidR="007E3082" w:rsidRPr="00235A93" w:rsidRDefault="007E3082" w:rsidP="00F234D7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gridSpan w:val="2"/>
          </w:tcPr>
          <w:p w14:paraId="2CC7213B" w14:textId="77777777" w:rsidR="007E3082" w:rsidRPr="00235A93" w:rsidRDefault="007E3082" w:rsidP="00F234D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2" w:type="dxa"/>
          </w:tcPr>
          <w:p w14:paraId="6E52AECB" w14:textId="77777777" w:rsidR="007E3082" w:rsidRPr="00235A93" w:rsidRDefault="007E3082" w:rsidP="00F234D7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E3082" w:rsidRPr="00235A93" w14:paraId="406C80F6" w14:textId="77777777" w:rsidTr="00123971">
        <w:trPr>
          <w:trHeight w:val="20"/>
        </w:trPr>
        <w:tc>
          <w:tcPr>
            <w:tcW w:w="3150" w:type="dxa"/>
          </w:tcPr>
          <w:p w14:paraId="678FF524" w14:textId="61270760" w:rsidR="007E3082" w:rsidRPr="00053B5D" w:rsidRDefault="00B30E1D" w:rsidP="00F234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6" w:right="-108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0" w:type="dxa"/>
            <w:gridSpan w:val="3"/>
          </w:tcPr>
          <w:p w14:paraId="0E61ED32" w14:textId="77777777" w:rsidR="007E3082" w:rsidRPr="00235A93" w:rsidRDefault="007E3082" w:rsidP="00F234D7">
            <w:pPr>
              <w:spacing w:line="240" w:lineRule="atLeast"/>
              <w:ind w:left="-6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595B55BC" w14:textId="77777777" w:rsidR="007E3082" w:rsidRPr="00235A93" w:rsidRDefault="007E3082" w:rsidP="00F234D7">
            <w:pPr>
              <w:tabs>
                <w:tab w:val="decimal" w:pos="850"/>
              </w:tabs>
              <w:spacing w:line="240" w:lineRule="atLeast"/>
              <w:ind w:right="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1FF4E7E3" w14:textId="77777777" w:rsidR="007E3082" w:rsidRPr="00235A93" w:rsidRDefault="007E3082" w:rsidP="00F234D7">
            <w:pPr>
              <w:tabs>
                <w:tab w:val="decimal" w:pos="850"/>
              </w:tabs>
              <w:spacing w:line="240" w:lineRule="atLeast"/>
              <w:ind w:left="252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8" w:type="dxa"/>
            <w:gridSpan w:val="2"/>
          </w:tcPr>
          <w:p w14:paraId="1170BA19" w14:textId="77777777" w:rsidR="007E3082" w:rsidRPr="00235A93" w:rsidRDefault="007E3082" w:rsidP="00F234D7">
            <w:pPr>
              <w:tabs>
                <w:tab w:val="decimal" w:pos="850"/>
              </w:tabs>
              <w:spacing w:line="240" w:lineRule="atLeast"/>
              <w:ind w:left="-108" w:right="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gridSpan w:val="2"/>
          </w:tcPr>
          <w:p w14:paraId="2CA00143" w14:textId="77777777" w:rsidR="007E3082" w:rsidRPr="00235A93" w:rsidRDefault="007E3082" w:rsidP="00F234D7">
            <w:pPr>
              <w:tabs>
                <w:tab w:val="decimal" w:pos="850"/>
              </w:tabs>
              <w:spacing w:line="240" w:lineRule="atLeast"/>
              <w:ind w:left="252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2" w:type="dxa"/>
          </w:tcPr>
          <w:p w14:paraId="115D3951" w14:textId="77777777" w:rsidR="007E3082" w:rsidRPr="00235A93" w:rsidRDefault="007E3082" w:rsidP="00F234D7">
            <w:pPr>
              <w:tabs>
                <w:tab w:val="decimal" w:pos="642"/>
              </w:tabs>
              <w:spacing w:line="240" w:lineRule="atLeast"/>
              <w:ind w:left="-18" w:right="-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B7A25" w:rsidRPr="00235A93" w14:paraId="676BC53A" w14:textId="77777777" w:rsidTr="00123971">
        <w:trPr>
          <w:trHeight w:val="20"/>
        </w:trPr>
        <w:tc>
          <w:tcPr>
            <w:tcW w:w="3150" w:type="dxa"/>
          </w:tcPr>
          <w:p w14:paraId="642BCCCC" w14:textId="7580EFD6" w:rsidR="00CB7A25" w:rsidRPr="00053B5D" w:rsidRDefault="00CB7A25" w:rsidP="00CB7A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6" w:right="-108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E3F0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บริษัท</w:t>
            </w:r>
            <w:r w:rsidRPr="00CE3F0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E3F0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กู๊ดวูด</w:t>
            </w:r>
            <w:r w:rsidRPr="00CE3F0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E3F0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ออโต้เวอร์ค</w:t>
            </w:r>
            <w:r w:rsidRPr="00CE3F0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E3F0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จำกัด</w:t>
            </w:r>
          </w:p>
        </w:tc>
        <w:tc>
          <w:tcPr>
            <w:tcW w:w="1800" w:type="dxa"/>
            <w:gridSpan w:val="3"/>
            <w:vAlign w:val="bottom"/>
          </w:tcPr>
          <w:p w14:paraId="1F78C8A5" w14:textId="0E2A4F70" w:rsidR="00CB7A25" w:rsidRPr="00235A93" w:rsidRDefault="00B30E1D" w:rsidP="008F4BB8">
            <w:pPr>
              <w:spacing w:line="240" w:lineRule="atLeast"/>
              <w:ind w:left="-60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CB7A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B7A2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พฤศจิกายน</w:t>
            </w:r>
            <w:r w:rsidR="004B5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60" w:type="dxa"/>
            <w:gridSpan w:val="2"/>
            <w:vAlign w:val="bottom"/>
          </w:tcPr>
          <w:p w14:paraId="1FDEF5DB" w14:textId="6ADC96AA" w:rsidR="00CB7A25" w:rsidRPr="00235A93" w:rsidRDefault="00B30E1D" w:rsidP="00B24A29">
            <w:pPr>
              <w:tabs>
                <w:tab w:val="decimal" w:pos="1080"/>
              </w:tabs>
              <w:spacing w:line="240" w:lineRule="atLeast"/>
              <w:ind w:left="-18" w:right="-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92" w:type="dxa"/>
            <w:vAlign w:val="bottom"/>
          </w:tcPr>
          <w:p w14:paraId="478A9039" w14:textId="77777777" w:rsidR="00CB7A25" w:rsidRPr="00235A93" w:rsidRDefault="00CB7A25" w:rsidP="00B24A29">
            <w:pPr>
              <w:tabs>
                <w:tab w:val="decimal" w:pos="850"/>
                <w:tab w:val="decimal" w:pos="1080"/>
              </w:tabs>
              <w:spacing w:line="240" w:lineRule="atLeast"/>
              <w:ind w:left="-18" w:right="-2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8" w:type="dxa"/>
            <w:gridSpan w:val="2"/>
            <w:vAlign w:val="bottom"/>
          </w:tcPr>
          <w:p w14:paraId="29CBC75B" w14:textId="2B8CE6E1" w:rsidR="00CB7A25" w:rsidRPr="00235A93" w:rsidRDefault="00B30E1D" w:rsidP="00B24A29">
            <w:pPr>
              <w:tabs>
                <w:tab w:val="decimal" w:pos="1080"/>
              </w:tabs>
              <w:spacing w:line="240" w:lineRule="atLeast"/>
              <w:ind w:left="-18" w:right="-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CB7A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941</w:t>
            </w:r>
          </w:p>
        </w:tc>
        <w:tc>
          <w:tcPr>
            <w:tcW w:w="198" w:type="dxa"/>
            <w:gridSpan w:val="2"/>
            <w:vAlign w:val="bottom"/>
          </w:tcPr>
          <w:p w14:paraId="09ABB013" w14:textId="77777777" w:rsidR="00CB7A25" w:rsidRPr="00235A93" w:rsidRDefault="00CB7A25" w:rsidP="00CB7A25">
            <w:pPr>
              <w:tabs>
                <w:tab w:val="decimal" w:pos="850"/>
              </w:tabs>
              <w:spacing w:line="240" w:lineRule="atLeast"/>
              <w:ind w:left="252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1A8E7D5B" w14:textId="57820799" w:rsidR="00CB7A25" w:rsidRPr="00235A93" w:rsidRDefault="00B30E1D" w:rsidP="00CB7A25">
            <w:pPr>
              <w:tabs>
                <w:tab w:val="decimal" w:pos="1080"/>
              </w:tabs>
              <w:spacing w:line="240" w:lineRule="atLeast"/>
              <w:ind w:left="-18" w:right="-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CB7A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</w:tr>
      <w:tr w:rsidR="00CB7A25" w:rsidRPr="00235A93" w14:paraId="28D42EB0" w14:textId="77777777" w:rsidTr="00BE2A00">
        <w:trPr>
          <w:trHeight w:val="20"/>
        </w:trPr>
        <w:tc>
          <w:tcPr>
            <w:tcW w:w="3150" w:type="dxa"/>
          </w:tcPr>
          <w:p w14:paraId="1D9C4179" w14:textId="326A6BD3" w:rsidR="00CB7A25" w:rsidRPr="00235A93" w:rsidRDefault="00CB7A25" w:rsidP="00CB7A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6" w:right="-108" w:hanging="16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3F0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บริษัท</w:t>
            </w:r>
            <w:r w:rsidRPr="00CE3F0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E3F0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เอ็มจีซี</w:t>
            </w:r>
            <w:r w:rsidRPr="00CE3F0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E3F0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มารีน</w:t>
            </w:r>
            <w:r w:rsidRPr="00CE3F0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E3F0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แอนด์</w:t>
            </w:r>
            <w:r w:rsidRPr="00CE3F0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E3F0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ชาร์เตอร์</w:t>
            </w:r>
            <w:r w:rsidRPr="00CE3F0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(</w:t>
            </w:r>
            <w:r w:rsidRPr="00CE3F0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เอเชีย</w:t>
            </w:r>
            <w:r w:rsidRPr="00CE3F0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) </w:t>
            </w:r>
            <w:r w:rsidRPr="00CE3F0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จำกัด</w:t>
            </w:r>
          </w:p>
        </w:tc>
        <w:tc>
          <w:tcPr>
            <w:tcW w:w="1800" w:type="dxa"/>
            <w:gridSpan w:val="3"/>
            <w:vAlign w:val="bottom"/>
          </w:tcPr>
          <w:p w14:paraId="2777B183" w14:textId="625D98CA" w:rsidR="00CB7A25" w:rsidRPr="00235A93" w:rsidRDefault="00B30E1D" w:rsidP="008F4BB8">
            <w:pPr>
              <w:spacing w:line="240" w:lineRule="atLeast"/>
              <w:ind w:left="-60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CB7A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B7A2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พฤศจิกายน</w:t>
            </w:r>
            <w:r w:rsidR="004B54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2C46F585" w14:textId="0BFB389C" w:rsidR="00CB7A25" w:rsidRPr="00235A93" w:rsidRDefault="00B30E1D" w:rsidP="00E91ACA">
            <w:pPr>
              <w:tabs>
                <w:tab w:val="decimal" w:pos="1080"/>
              </w:tabs>
              <w:spacing w:line="240" w:lineRule="atLeast"/>
              <w:ind w:left="-18" w:right="-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92" w:type="dxa"/>
            <w:vAlign w:val="bottom"/>
          </w:tcPr>
          <w:p w14:paraId="3945CB41" w14:textId="77777777" w:rsidR="00CB7A25" w:rsidRPr="00235A93" w:rsidRDefault="00CB7A25" w:rsidP="00CB7A25">
            <w:pPr>
              <w:tabs>
                <w:tab w:val="decimal" w:pos="850"/>
              </w:tabs>
              <w:spacing w:line="240" w:lineRule="atLeast"/>
              <w:ind w:left="252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8" w:type="dxa"/>
            <w:gridSpan w:val="2"/>
            <w:tcBorders>
              <w:bottom w:val="single" w:sz="4" w:space="0" w:color="auto"/>
            </w:tcBorders>
            <w:vAlign w:val="bottom"/>
          </w:tcPr>
          <w:p w14:paraId="45935195" w14:textId="689D3F77" w:rsidR="00CB7A25" w:rsidRPr="00235A93" w:rsidRDefault="00CB7A25" w:rsidP="00B24A29">
            <w:pPr>
              <w:tabs>
                <w:tab w:val="decimal" w:pos="1080"/>
              </w:tabs>
              <w:spacing w:line="240" w:lineRule="atLeast"/>
              <w:ind w:left="-18" w:right="-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8" w:type="dxa"/>
            <w:gridSpan w:val="2"/>
            <w:vAlign w:val="bottom"/>
          </w:tcPr>
          <w:p w14:paraId="3FAD9A38" w14:textId="77777777" w:rsidR="00CB7A25" w:rsidRPr="00235A93" w:rsidRDefault="00CB7A25" w:rsidP="00CB7A25">
            <w:pPr>
              <w:tabs>
                <w:tab w:val="decimal" w:pos="850"/>
              </w:tabs>
              <w:spacing w:line="240" w:lineRule="atLeast"/>
              <w:ind w:left="252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2022F10" w14:textId="426B737B" w:rsidR="00CB7A25" w:rsidRPr="00235A93" w:rsidRDefault="00CB7A25" w:rsidP="00CB7A25">
            <w:pPr>
              <w:tabs>
                <w:tab w:val="decimal" w:pos="1080"/>
              </w:tabs>
              <w:spacing w:line="240" w:lineRule="atLeast"/>
              <w:ind w:left="-18" w:right="-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B7A25" w:rsidRPr="00235A93" w14:paraId="51766751" w14:textId="77777777" w:rsidTr="00BE2A00">
        <w:trPr>
          <w:trHeight w:val="20"/>
        </w:trPr>
        <w:tc>
          <w:tcPr>
            <w:tcW w:w="3150" w:type="dxa"/>
          </w:tcPr>
          <w:p w14:paraId="6F0FE06B" w14:textId="6F242C45" w:rsidR="00CB7A25" w:rsidRDefault="00CB7A25" w:rsidP="00CB7A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6" w:right="-108" w:hanging="1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5A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0" w:type="dxa"/>
            <w:gridSpan w:val="3"/>
            <w:vAlign w:val="bottom"/>
          </w:tcPr>
          <w:p w14:paraId="4AE667D5" w14:textId="77777777" w:rsidR="00CB7A25" w:rsidRPr="00235A93" w:rsidRDefault="00CB7A25" w:rsidP="00CB7A2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7D8C4" w14:textId="59C3493A" w:rsidR="00CB7A25" w:rsidRPr="00E91ACA" w:rsidRDefault="00B30E1D" w:rsidP="00E91ACA">
            <w:pPr>
              <w:tabs>
                <w:tab w:val="decimal" w:pos="1080"/>
              </w:tabs>
              <w:spacing w:line="240" w:lineRule="atLeast"/>
              <w:ind w:left="-1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192" w:type="dxa"/>
            <w:vAlign w:val="bottom"/>
          </w:tcPr>
          <w:p w14:paraId="5C73C6B2" w14:textId="77777777" w:rsidR="00CB7A25" w:rsidRPr="00235A93" w:rsidRDefault="00CB7A25" w:rsidP="00CB7A25">
            <w:pPr>
              <w:tabs>
                <w:tab w:val="decimal" w:pos="850"/>
              </w:tabs>
              <w:spacing w:line="240" w:lineRule="atLeast"/>
              <w:ind w:left="252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A7F4B" w14:textId="47D84A41" w:rsidR="00CB7A25" w:rsidRPr="00235A93" w:rsidRDefault="00CB7A25" w:rsidP="00B24A29">
            <w:pPr>
              <w:tabs>
                <w:tab w:val="decimal" w:pos="1080"/>
              </w:tabs>
              <w:spacing w:line="240" w:lineRule="atLeast"/>
              <w:ind w:left="-198" w:right="3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8" w:type="dxa"/>
            <w:gridSpan w:val="2"/>
            <w:vAlign w:val="bottom"/>
          </w:tcPr>
          <w:p w14:paraId="221237EA" w14:textId="77777777" w:rsidR="00CB7A25" w:rsidRPr="00235A93" w:rsidRDefault="00CB7A25" w:rsidP="00CB7A25">
            <w:pPr>
              <w:tabs>
                <w:tab w:val="decimal" w:pos="850"/>
              </w:tabs>
              <w:spacing w:line="240" w:lineRule="atLeast"/>
              <w:ind w:left="252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7D36A" w14:textId="4CDA0106" w:rsidR="00CB7A25" w:rsidRPr="00235A93" w:rsidRDefault="00CB7A25" w:rsidP="00CB7A25">
            <w:pPr>
              <w:tabs>
                <w:tab w:val="decimal" w:pos="1080"/>
              </w:tabs>
              <w:spacing w:line="240" w:lineRule="atLeast"/>
              <w:ind w:left="-198" w:right="3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BE2A00" w:rsidRPr="00235A93" w14:paraId="3231E678" w14:textId="77777777" w:rsidTr="00BE2A00">
        <w:trPr>
          <w:trHeight w:val="20"/>
        </w:trPr>
        <w:tc>
          <w:tcPr>
            <w:tcW w:w="3150" w:type="dxa"/>
          </w:tcPr>
          <w:p w14:paraId="0461609C" w14:textId="77777777" w:rsidR="00BE2A00" w:rsidRDefault="00BE2A00" w:rsidP="00CB7A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6" w:right="-108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47491E2A" w14:textId="77777777" w:rsidR="00BE2A00" w:rsidRDefault="00BE2A00" w:rsidP="00CB7A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6" w:right="-108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F873EF2" w14:textId="77777777" w:rsidR="00BE2A00" w:rsidRDefault="00BE2A00" w:rsidP="00CB7A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6" w:right="-108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CA7B573" w14:textId="77777777" w:rsidR="00BE2A00" w:rsidRDefault="00BE2A00" w:rsidP="00CB7A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6" w:right="-108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45C390FD" w14:textId="77777777" w:rsidR="00BE2A00" w:rsidRDefault="00BE2A00" w:rsidP="00CB7A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6" w:right="-108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AB69D76" w14:textId="77777777" w:rsidR="00BE2A00" w:rsidRDefault="00BE2A00" w:rsidP="00CB7A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6" w:right="-108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A6C2D6D" w14:textId="77777777" w:rsidR="00BE2A00" w:rsidRDefault="00BE2A00" w:rsidP="00CB7A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6" w:right="-108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BE30B03" w14:textId="6AC38903" w:rsidR="00BE2A00" w:rsidRPr="00235A93" w:rsidRDefault="00BE2A00" w:rsidP="00CB7A2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6" w:right="-108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02A3694" w14:textId="77777777" w:rsidR="00BE2A00" w:rsidRPr="00235A93" w:rsidRDefault="00BE2A00" w:rsidP="00CB7A2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vAlign w:val="bottom"/>
          </w:tcPr>
          <w:p w14:paraId="3E7C7FFE" w14:textId="77777777" w:rsidR="00BE2A00" w:rsidRPr="00B30E1D" w:rsidRDefault="00BE2A00" w:rsidP="00E91ACA">
            <w:pPr>
              <w:tabs>
                <w:tab w:val="decimal" w:pos="1080"/>
              </w:tabs>
              <w:spacing w:line="240" w:lineRule="atLeast"/>
              <w:ind w:left="-1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4946FDE7" w14:textId="77777777" w:rsidR="00BE2A00" w:rsidRPr="00235A93" w:rsidRDefault="00BE2A00" w:rsidP="00CB7A25">
            <w:pPr>
              <w:tabs>
                <w:tab w:val="decimal" w:pos="850"/>
              </w:tabs>
              <w:spacing w:line="240" w:lineRule="atLeast"/>
              <w:ind w:left="252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8" w:type="dxa"/>
            <w:gridSpan w:val="2"/>
            <w:tcBorders>
              <w:top w:val="double" w:sz="4" w:space="0" w:color="auto"/>
            </w:tcBorders>
            <w:vAlign w:val="bottom"/>
          </w:tcPr>
          <w:p w14:paraId="43875D76" w14:textId="77777777" w:rsidR="00BE2A00" w:rsidRDefault="00BE2A00" w:rsidP="00B24A29">
            <w:pPr>
              <w:tabs>
                <w:tab w:val="decimal" w:pos="1080"/>
              </w:tabs>
              <w:spacing w:line="240" w:lineRule="atLeast"/>
              <w:ind w:left="-198" w:right="3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gridSpan w:val="2"/>
            <w:vAlign w:val="bottom"/>
          </w:tcPr>
          <w:p w14:paraId="3B1949D7" w14:textId="77777777" w:rsidR="00BE2A00" w:rsidRPr="00235A93" w:rsidRDefault="00BE2A00" w:rsidP="00CB7A25">
            <w:pPr>
              <w:tabs>
                <w:tab w:val="decimal" w:pos="850"/>
              </w:tabs>
              <w:spacing w:line="240" w:lineRule="atLeast"/>
              <w:ind w:left="252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vAlign w:val="bottom"/>
          </w:tcPr>
          <w:p w14:paraId="54328C01" w14:textId="77777777" w:rsidR="00BE2A00" w:rsidRDefault="00BE2A00" w:rsidP="00CB7A25">
            <w:pPr>
              <w:tabs>
                <w:tab w:val="decimal" w:pos="1080"/>
              </w:tabs>
              <w:spacing w:line="240" w:lineRule="atLeast"/>
              <w:ind w:left="-198" w:right="3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F2B8E" w:rsidRPr="00053B5D" w14:paraId="3E540323" w14:textId="77777777" w:rsidTr="00BE2A0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4320" w:type="dxa"/>
            <w:gridSpan w:val="2"/>
            <w:vAlign w:val="bottom"/>
          </w:tcPr>
          <w:p w14:paraId="4376B03F" w14:textId="3D9B5724" w:rsidR="00BF2B8E" w:rsidRPr="00053B5D" w:rsidRDefault="00883592" w:rsidP="00F234D7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พฤศจิกายน </w:t>
            </w:r>
            <w:r w:rsidR="00B30E1D" w:rsidRPr="00B30E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B30E1D" w:rsidRPr="00B30E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2AED5144" w14:textId="77777777" w:rsidR="00BF2B8E" w:rsidRPr="00053B5D" w:rsidRDefault="00BF2B8E" w:rsidP="00F234D7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 w:firstLine="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6D5379B6" w14:textId="3CEC31DE" w:rsidR="00BF2B8E" w:rsidRPr="00053B5D" w:rsidRDefault="00BF2B8E" w:rsidP="00F234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36F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บริษัท</w:t>
            </w:r>
            <w:r w:rsidRPr="009B36F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B36F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กู๊ดวูด</w:t>
            </w:r>
            <w:r w:rsidRPr="009B36F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F7659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br/>
            </w:r>
            <w:r w:rsidRPr="009B36F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ออโต้เวอร์ค</w:t>
            </w:r>
            <w:r w:rsidRPr="009B36F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B36F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จำกัด</w:t>
            </w:r>
          </w:p>
        </w:tc>
        <w:tc>
          <w:tcPr>
            <w:tcW w:w="270" w:type="dxa"/>
            <w:vAlign w:val="bottom"/>
          </w:tcPr>
          <w:p w14:paraId="36713D6B" w14:textId="77777777" w:rsidR="00BF2B8E" w:rsidRPr="00053B5D" w:rsidRDefault="00BF2B8E" w:rsidP="00F234D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196C1F12" w14:textId="0B3EE4EA" w:rsidR="00BF2B8E" w:rsidRPr="00053B5D" w:rsidRDefault="00BF2B8E" w:rsidP="00F234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36F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บริษัท</w:t>
            </w:r>
            <w:r w:rsidRPr="009B36F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B36F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เอ็มจีซี</w:t>
            </w:r>
            <w:r w:rsidRPr="009B36F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6B7CB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br/>
            </w:r>
            <w:r w:rsidRPr="009B36F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มารีน</w:t>
            </w:r>
            <w:r w:rsidRPr="009B36F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B36F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แอนด์</w:t>
            </w:r>
            <w:r w:rsidRPr="009B36F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6B7CB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br/>
            </w:r>
            <w:r w:rsidRPr="009B36F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ชาร์เตอร์</w:t>
            </w:r>
            <w:r w:rsidRPr="009B36F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6B7CB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br/>
            </w:r>
            <w:r w:rsidRPr="009B36F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9B36F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เอเชีย</w:t>
            </w:r>
            <w:r w:rsidRPr="009B36F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) </w:t>
            </w:r>
            <w:r w:rsidRPr="009B36F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จำกัด</w:t>
            </w:r>
          </w:p>
        </w:tc>
        <w:tc>
          <w:tcPr>
            <w:tcW w:w="270" w:type="dxa"/>
            <w:gridSpan w:val="2"/>
            <w:vAlign w:val="bottom"/>
          </w:tcPr>
          <w:p w14:paraId="63F0A3C5" w14:textId="77777777" w:rsidR="00BF2B8E" w:rsidRPr="00053B5D" w:rsidRDefault="00BF2B8E" w:rsidP="00F234D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1C7992E" w14:textId="77777777" w:rsidR="00BF2B8E" w:rsidRPr="00053B5D" w:rsidRDefault="00BF2B8E" w:rsidP="00F234D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14C40AC" w14:textId="77777777" w:rsidR="00BF2B8E" w:rsidRPr="00053B5D" w:rsidRDefault="00BF2B8E" w:rsidP="00F234D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559BA7C" w14:textId="77777777" w:rsidR="00BF2B8E" w:rsidRPr="00053B5D" w:rsidRDefault="00BF2B8E" w:rsidP="00BE2A0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3B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F2B8E" w:rsidRPr="00053B5D" w14:paraId="712E09CE" w14:textId="77777777" w:rsidTr="00F7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4320" w:type="dxa"/>
            <w:gridSpan w:val="2"/>
          </w:tcPr>
          <w:p w14:paraId="38091DB9" w14:textId="77777777" w:rsidR="00BF2B8E" w:rsidRPr="00053B5D" w:rsidRDefault="00BF2B8E" w:rsidP="00F234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8A24763" w14:textId="77777777" w:rsidR="00BF2B8E" w:rsidRPr="00053B5D" w:rsidRDefault="00BF2B8E" w:rsidP="00F234D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680" w:type="dxa"/>
            <w:gridSpan w:val="9"/>
          </w:tcPr>
          <w:p w14:paraId="6499891D" w14:textId="77777777" w:rsidR="00BF2B8E" w:rsidRPr="00053B5D" w:rsidRDefault="00BF2B8E" w:rsidP="00F234D7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3B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F2B8E" w:rsidRPr="00053B5D" w14:paraId="290E0566" w14:textId="77777777" w:rsidTr="00F7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20" w:type="dxa"/>
            <w:gridSpan w:val="2"/>
            <w:hideMark/>
          </w:tcPr>
          <w:p w14:paraId="0E3B0FBC" w14:textId="77777777" w:rsidR="00BF2B8E" w:rsidRPr="00053B5D" w:rsidRDefault="00BF2B8E" w:rsidP="00F234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3B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สินทรัพย์และหนี้สินที่ได้มา</w:t>
            </w:r>
          </w:p>
        </w:tc>
        <w:tc>
          <w:tcPr>
            <w:tcW w:w="270" w:type="dxa"/>
          </w:tcPr>
          <w:p w14:paraId="04CB225C" w14:textId="77777777" w:rsidR="00BF2B8E" w:rsidRPr="00053B5D" w:rsidRDefault="00BF2B8E" w:rsidP="00F234D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7FF1D8D8" w14:textId="77777777" w:rsidR="00BF2B8E" w:rsidRPr="00053B5D" w:rsidRDefault="00BF2B8E" w:rsidP="00F234D7">
            <w:pPr>
              <w:tabs>
                <w:tab w:val="decimal" w:pos="123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C18C3DC" w14:textId="77777777" w:rsidR="00BF2B8E" w:rsidRPr="00053B5D" w:rsidRDefault="00BF2B8E" w:rsidP="00F234D7">
            <w:pPr>
              <w:tabs>
                <w:tab w:val="decimal" w:pos="1236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5D1ED69E" w14:textId="77777777" w:rsidR="00BF2B8E" w:rsidRPr="00053B5D" w:rsidRDefault="00BF2B8E" w:rsidP="00F234D7">
            <w:pPr>
              <w:tabs>
                <w:tab w:val="decimal" w:pos="1236"/>
              </w:tabs>
              <w:spacing w:line="240" w:lineRule="atLeast"/>
              <w:ind w:right="6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31C4371" w14:textId="77777777" w:rsidR="00BF2B8E" w:rsidRPr="00053B5D" w:rsidRDefault="00BF2B8E" w:rsidP="00F234D7">
            <w:pPr>
              <w:tabs>
                <w:tab w:val="decimal" w:pos="1236"/>
              </w:tabs>
              <w:spacing w:line="240" w:lineRule="atLeast"/>
              <w:ind w:right="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6E5409EF" w14:textId="77777777" w:rsidR="00BF2B8E" w:rsidRPr="00053B5D" w:rsidRDefault="00BF2B8E" w:rsidP="00F234D7">
            <w:pPr>
              <w:tabs>
                <w:tab w:val="decimal" w:pos="1236"/>
              </w:tabs>
              <w:spacing w:line="240" w:lineRule="atLeast"/>
              <w:ind w:right="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36B37" w:rsidRPr="00053B5D" w14:paraId="7CA341D7" w14:textId="77777777" w:rsidTr="00F7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20" w:type="dxa"/>
            <w:gridSpan w:val="2"/>
          </w:tcPr>
          <w:p w14:paraId="19F1CFEE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396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2B19129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711A85D1" w14:textId="1675825F" w:rsidR="00F36B37" w:rsidRPr="006A396C" w:rsidRDefault="00B30E1D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="00F36B37" w:rsidRPr="006A39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70" w:type="dxa"/>
          </w:tcPr>
          <w:p w14:paraId="218C9E6A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2AA5F9E3" w14:textId="35174423" w:rsidR="00F36B37" w:rsidRPr="006A396C" w:rsidRDefault="00B30E1D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36B37" w:rsidRPr="006A39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052</w:t>
            </w:r>
          </w:p>
        </w:tc>
        <w:tc>
          <w:tcPr>
            <w:tcW w:w="270" w:type="dxa"/>
            <w:gridSpan w:val="2"/>
          </w:tcPr>
          <w:p w14:paraId="3C7047D7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3A80DCCC" w14:textId="589DD372" w:rsidR="00F36B37" w:rsidRPr="006A396C" w:rsidRDefault="00B30E1D" w:rsidP="00F36B37">
            <w:pPr>
              <w:tabs>
                <w:tab w:val="decimal" w:pos="109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F36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</w:p>
        </w:tc>
      </w:tr>
      <w:tr w:rsidR="00F36B37" w:rsidRPr="00053B5D" w14:paraId="5E31725F" w14:textId="77777777" w:rsidTr="00F7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20" w:type="dxa"/>
            <w:gridSpan w:val="2"/>
          </w:tcPr>
          <w:p w14:paraId="1E21DD1A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A396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ลูกหนี้การค้า</w:t>
            </w:r>
            <w:r w:rsidRPr="006A396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และลูกหนี้อื่น</w:t>
            </w:r>
          </w:p>
        </w:tc>
        <w:tc>
          <w:tcPr>
            <w:tcW w:w="270" w:type="dxa"/>
          </w:tcPr>
          <w:p w14:paraId="766F3F66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24E01D20" w14:textId="39C5A95C" w:rsidR="00F36B37" w:rsidRPr="006A396C" w:rsidRDefault="00B30E1D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36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270" w:type="dxa"/>
          </w:tcPr>
          <w:p w14:paraId="44CA0BD9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163558A7" w14:textId="398EDCA8" w:rsidR="00F36B37" w:rsidRPr="006A396C" w:rsidRDefault="00B30E1D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36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270" w:type="dxa"/>
            <w:gridSpan w:val="2"/>
          </w:tcPr>
          <w:p w14:paraId="1796C9D3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0EC95E40" w14:textId="5AF30A23" w:rsidR="00F36B37" w:rsidRPr="006A396C" w:rsidRDefault="00B30E1D" w:rsidP="00F36B37">
            <w:pPr>
              <w:tabs>
                <w:tab w:val="decimal" w:pos="109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36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608</w:t>
            </w:r>
          </w:p>
        </w:tc>
      </w:tr>
      <w:tr w:rsidR="00F36B37" w:rsidRPr="00053B5D" w14:paraId="4F9D2DD2" w14:textId="77777777" w:rsidTr="00F7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20" w:type="dxa"/>
            <w:gridSpan w:val="2"/>
          </w:tcPr>
          <w:p w14:paraId="08FF97F2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A396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  <w:tc>
          <w:tcPr>
            <w:tcW w:w="270" w:type="dxa"/>
          </w:tcPr>
          <w:p w14:paraId="2FDCF3CA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4A8162C6" w14:textId="0102D694" w:rsidR="00F36B37" w:rsidRPr="006A396C" w:rsidRDefault="00B30E1D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</w:t>
            </w:r>
            <w:r w:rsidR="00F36B37" w:rsidRPr="006A39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270" w:type="dxa"/>
          </w:tcPr>
          <w:p w14:paraId="60B73054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6EC5DDA8" w14:textId="64EEA7DB" w:rsidR="00F36B37" w:rsidRPr="006A396C" w:rsidRDefault="00B30E1D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  <w:r w:rsidR="00F36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270" w:type="dxa"/>
            <w:gridSpan w:val="2"/>
          </w:tcPr>
          <w:p w14:paraId="37D55963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0ED2FF6A" w14:textId="32AA7053" w:rsidR="00F36B37" w:rsidRPr="006A396C" w:rsidRDefault="00B30E1D" w:rsidP="00F36B37">
            <w:pPr>
              <w:tabs>
                <w:tab w:val="decimal" w:pos="109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</w:t>
            </w:r>
            <w:r w:rsidR="00F36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</w:t>
            </w:r>
          </w:p>
        </w:tc>
      </w:tr>
      <w:tr w:rsidR="00F36B37" w:rsidRPr="00053B5D" w14:paraId="684AA077" w14:textId="77777777" w:rsidTr="00F7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20" w:type="dxa"/>
            <w:gridSpan w:val="2"/>
          </w:tcPr>
          <w:p w14:paraId="2096F57F" w14:textId="1BD98C9E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เงินให้กู้ยืม</w:t>
            </w:r>
          </w:p>
        </w:tc>
        <w:tc>
          <w:tcPr>
            <w:tcW w:w="270" w:type="dxa"/>
          </w:tcPr>
          <w:p w14:paraId="5A54C621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0141B449" w14:textId="4FA3F771" w:rsidR="00F36B37" w:rsidRPr="006A396C" w:rsidRDefault="00B30E1D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F36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270" w:type="dxa"/>
          </w:tcPr>
          <w:p w14:paraId="50AE1542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41725C6B" w14:textId="60589B57" w:rsidR="00F36B37" w:rsidRPr="006A396C" w:rsidRDefault="00F36B37" w:rsidP="00F36B37">
            <w:pPr>
              <w:tabs>
                <w:tab w:val="decimal" w:pos="79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B505933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347ADBAF" w14:textId="424C4B05" w:rsidR="00F36B37" w:rsidRPr="006A396C" w:rsidRDefault="00B30E1D" w:rsidP="00F36B37">
            <w:pPr>
              <w:tabs>
                <w:tab w:val="decimal" w:pos="109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F36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700</w:t>
            </w:r>
          </w:p>
        </w:tc>
      </w:tr>
      <w:tr w:rsidR="00F36B37" w:rsidRPr="00053B5D" w14:paraId="54A1A4C2" w14:textId="77777777" w:rsidTr="00F7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20" w:type="dxa"/>
            <w:gridSpan w:val="2"/>
          </w:tcPr>
          <w:p w14:paraId="5BF3A07D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A396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150D8A50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437FDE74" w14:textId="03E6E6AC" w:rsidR="00F36B37" w:rsidRPr="006A396C" w:rsidRDefault="00B30E1D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F36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270" w:type="dxa"/>
          </w:tcPr>
          <w:p w14:paraId="1B85D53F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785281D6" w14:textId="4C2BFE85" w:rsidR="00F36B37" w:rsidRPr="006A396C" w:rsidRDefault="00B30E1D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F36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270" w:type="dxa"/>
            <w:gridSpan w:val="2"/>
          </w:tcPr>
          <w:p w14:paraId="104BF88A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4D8A7B1B" w14:textId="4ED00A55" w:rsidR="00F36B37" w:rsidRPr="006A396C" w:rsidRDefault="00B30E1D" w:rsidP="00F36B37">
            <w:pPr>
              <w:tabs>
                <w:tab w:val="decimal" w:pos="109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F36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382</w:t>
            </w:r>
          </w:p>
        </w:tc>
      </w:tr>
      <w:tr w:rsidR="00F36B37" w:rsidRPr="00053B5D" w14:paraId="648133F1" w14:textId="77777777" w:rsidTr="00F7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20" w:type="dxa"/>
            <w:gridSpan w:val="2"/>
          </w:tcPr>
          <w:p w14:paraId="583A7A2C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A396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4B602E70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43E2548E" w14:textId="1E294CCD" w:rsidR="00F36B37" w:rsidRPr="006A396C" w:rsidRDefault="00B30E1D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F36B37" w:rsidRPr="006A39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270" w:type="dxa"/>
          </w:tcPr>
          <w:p w14:paraId="5CD2AB91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190CCDAB" w14:textId="317419DC" w:rsidR="00F36B37" w:rsidRPr="006A396C" w:rsidRDefault="00B30E1D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36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270" w:type="dxa"/>
            <w:gridSpan w:val="2"/>
          </w:tcPr>
          <w:p w14:paraId="1B3AD37E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3AD04F5B" w14:textId="4E10C80A" w:rsidR="00F36B37" w:rsidRPr="006A396C" w:rsidRDefault="00B30E1D" w:rsidP="00F36B37">
            <w:pPr>
              <w:tabs>
                <w:tab w:val="decimal" w:pos="109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F36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</w:t>
            </w:r>
          </w:p>
        </w:tc>
      </w:tr>
      <w:tr w:rsidR="00F36B37" w:rsidRPr="00053B5D" w14:paraId="61A04FB0" w14:textId="77777777" w:rsidTr="00F7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20" w:type="dxa"/>
            <w:gridSpan w:val="2"/>
          </w:tcPr>
          <w:p w14:paraId="0572FBBD" w14:textId="7FE39B00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27302E2B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7E67FD69" w14:textId="74D70D88" w:rsidR="00F36B37" w:rsidRPr="006A396C" w:rsidRDefault="00B30E1D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F36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270" w:type="dxa"/>
          </w:tcPr>
          <w:p w14:paraId="7671A485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00C17A6E" w14:textId="792F1BCE" w:rsidR="00F36B37" w:rsidRPr="006A396C" w:rsidRDefault="00B30E1D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F36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021</w:t>
            </w:r>
          </w:p>
        </w:tc>
        <w:tc>
          <w:tcPr>
            <w:tcW w:w="270" w:type="dxa"/>
            <w:gridSpan w:val="2"/>
          </w:tcPr>
          <w:p w14:paraId="19828808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3FA96BFB" w14:textId="1F4AA25A" w:rsidR="00F36B37" w:rsidRPr="006A396C" w:rsidRDefault="00B30E1D" w:rsidP="00F36B37">
            <w:pPr>
              <w:tabs>
                <w:tab w:val="decimal" w:pos="109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F36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</w:t>
            </w:r>
          </w:p>
        </w:tc>
      </w:tr>
      <w:tr w:rsidR="00F36B37" w:rsidRPr="00053B5D" w14:paraId="1BD05D83" w14:textId="77777777" w:rsidTr="00F7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20" w:type="dxa"/>
            <w:gridSpan w:val="2"/>
          </w:tcPr>
          <w:p w14:paraId="4ED9F51F" w14:textId="46A5B3C8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F2E5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</w:p>
        </w:tc>
        <w:tc>
          <w:tcPr>
            <w:tcW w:w="270" w:type="dxa"/>
          </w:tcPr>
          <w:p w14:paraId="1A9D7A4C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2669711B" w14:textId="0D431B8F" w:rsidR="00F36B37" w:rsidRPr="006A396C" w:rsidRDefault="00B30E1D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264</w:t>
            </w:r>
          </w:p>
        </w:tc>
        <w:tc>
          <w:tcPr>
            <w:tcW w:w="270" w:type="dxa"/>
          </w:tcPr>
          <w:p w14:paraId="3624D4D4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3E058F73" w14:textId="6284EDA7" w:rsidR="00F36B37" w:rsidRPr="006A396C" w:rsidRDefault="00B30E1D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0" w:type="dxa"/>
            <w:gridSpan w:val="2"/>
          </w:tcPr>
          <w:p w14:paraId="765CFEB9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68A4F824" w14:textId="209DFC0F" w:rsidR="00F36B37" w:rsidRPr="006A396C" w:rsidRDefault="00B30E1D" w:rsidP="00F36B37">
            <w:pPr>
              <w:tabs>
                <w:tab w:val="decimal" w:pos="109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</w:t>
            </w:r>
          </w:p>
        </w:tc>
      </w:tr>
      <w:tr w:rsidR="00F36B37" w:rsidRPr="00053B5D" w14:paraId="455604A1" w14:textId="77777777" w:rsidTr="00F7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20" w:type="dxa"/>
            <w:gridSpan w:val="2"/>
          </w:tcPr>
          <w:p w14:paraId="23A03BAA" w14:textId="7DC4D464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A396C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551DB0C3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6F131808" w14:textId="67DB7D80" w:rsidR="00F36B37" w:rsidRPr="006A396C" w:rsidRDefault="00B30E1D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36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270" w:type="dxa"/>
          </w:tcPr>
          <w:p w14:paraId="4A8DDA06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3EF20068" w14:textId="5D271683" w:rsidR="00F36B37" w:rsidRPr="006A396C" w:rsidRDefault="00B30E1D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270" w:type="dxa"/>
            <w:gridSpan w:val="2"/>
          </w:tcPr>
          <w:p w14:paraId="650662A8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4103AECF" w14:textId="6451F4FA" w:rsidR="00F36B37" w:rsidRPr="006A396C" w:rsidRDefault="00B30E1D" w:rsidP="00F36B37">
            <w:pPr>
              <w:tabs>
                <w:tab w:val="decimal" w:pos="109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36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375</w:t>
            </w:r>
          </w:p>
        </w:tc>
      </w:tr>
      <w:tr w:rsidR="00F36B37" w:rsidRPr="00053B5D" w14:paraId="224E0A90" w14:textId="77777777" w:rsidTr="00F7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20" w:type="dxa"/>
            <w:gridSpan w:val="2"/>
          </w:tcPr>
          <w:p w14:paraId="59462AE0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A396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19828D71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4078DA2E" w14:textId="534CEA60" w:rsidR="00F36B37" w:rsidRPr="006A396C" w:rsidRDefault="00F36B37" w:rsidP="00F36B37">
            <w:pPr>
              <w:tabs>
                <w:tab w:val="decimal" w:pos="80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56DE0A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5A9122D6" w14:textId="487A5EF2" w:rsidR="00F36B37" w:rsidRPr="006A396C" w:rsidRDefault="00B30E1D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70" w:type="dxa"/>
            <w:gridSpan w:val="2"/>
          </w:tcPr>
          <w:p w14:paraId="0CF259AA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48669424" w14:textId="73D9CB00" w:rsidR="00F36B37" w:rsidRPr="006A396C" w:rsidRDefault="00B30E1D" w:rsidP="00F36B37">
            <w:pPr>
              <w:tabs>
                <w:tab w:val="decimal" w:pos="109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</w:tr>
      <w:tr w:rsidR="00F36B37" w:rsidRPr="00053B5D" w14:paraId="3C1D8AF9" w14:textId="77777777" w:rsidTr="00F7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20" w:type="dxa"/>
            <w:gridSpan w:val="2"/>
          </w:tcPr>
          <w:p w14:paraId="526504DA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A396C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7C929BBC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1F6D7103" w14:textId="51F9BA74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39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992</w:t>
            </w:r>
            <w:r w:rsidRPr="006A39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95415A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2CF8FB8E" w14:textId="4614637C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39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619</w:t>
            </w:r>
            <w:r w:rsidRPr="006A39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66D7329A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68BD2ABD" w14:textId="65B5942D" w:rsidR="00F36B37" w:rsidRPr="006A396C" w:rsidRDefault="00F36B37" w:rsidP="00F36B37">
            <w:pPr>
              <w:tabs>
                <w:tab w:val="decimal" w:pos="109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36B37" w:rsidRPr="00053B5D" w14:paraId="65C9F57A" w14:textId="77777777" w:rsidTr="00F7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20" w:type="dxa"/>
            <w:gridSpan w:val="2"/>
          </w:tcPr>
          <w:p w14:paraId="54694507" w14:textId="6FC3D0D1" w:rsidR="00F36B37" w:rsidRPr="006A396C" w:rsidRDefault="00F36B37" w:rsidP="00F36B37">
            <w:pPr>
              <w:tabs>
                <w:tab w:val="left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A396C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79DB7126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7290B56A" w14:textId="7946D95D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48C9207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0FCAED63" w14:textId="2E0DB601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7701B672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17C11832" w14:textId="5F0C0985" w:rsidR="00F36B37" w:rsidRPr="006A396C" w:rsidRDefault="00F36B37" w:rsidP="00F36B37">
            <w:pPr>
              <w:tabs>
                <w:tab w:val="decimal" w:pos="109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36B37" w:rsidRPr="00053B5D" w14:paraId="24DAA1F1" w14:textId="77777777" w:rsidTr="00F7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20" w:type="dxa"/>
            <w:gridSpan w:val="2"/>
          </w:tcPr>
          <w:p w14:paraId="0B88882C" w14:textId="30BED75E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A396C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243EC09D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1670139D" w14:textId="6BD62641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4AD39F0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64948619" w14:textId="11867DE2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39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</w:t>
            </w:r>
            <w:r w:rsidRPr="006A39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30E96C16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05E45D44" w14:textId="6F97FAB9" w:rsidR="00F36B37" w:rsidRPr="006A396C" w:rsidRDefault="00F36B37" w:rsidP="00F36B37">
            <w:pPr>
              <w:tabs>
                <w:tab w:val="decimal" w:pos="109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36B37" w:rsidRPr="00053B5D" w14:paraId="02F106F4" w14:textId="77777777" w:rsidTr="00F7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20" w:type="dxa"/>
            <w:gridSpan w:val="2"/>
          </w:tcPr>
          <w:p w14:paraId="1969EAE5" w14:textId="5163211E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6A396C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F651A14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34A61E4C" w14:textId="347A912E" w:rsidR="00F36B37" w:rsidRPr="006A396C" w:rsidRDefault="00F36B37" w:rsidP="00F36B37">
            <w:pPr>
              <w:tabs>
                <w:tab w:val="decimal" w:pos="80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E529D1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69821974" w14:textId="5D2062DB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3F1771E0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01786616" w14:textId="3E7D60E6" w:rsidR="00F36B37" w:rsidRPr="006A396C" w:rsidRDefault="00F36B37" w:rsidP="00F36B37">
            <w:pPr>
              <w:tabs>
                <w:tab w:val="decimal" w:pos="109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36B37" w:rsidRPr="00053B5D" w14:paraId="04C74EB2" w14:textId="77777777" w:rsidTr="00F7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20" w:type="dxa"/>
            <w:gridSpan w:val="2"/>
          </w:tcPr>
          <w:p w14:paraId="40221E92" w14:textId="23A0B53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F2E5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0BA545EC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5E7825A8" w14:textId="6AFB1C43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39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992</w:t>
            </w:r>
            <w:r w:rsidRPr="006A39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2497D57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185A4E3F" w14:textId="3E7825D5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39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148</w:t>
            </w:r>
            <w:r w:rsidRPr="006A39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5B787FFB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38D2A9C2" w14:textId="22504102" w:rsidR="00F36B37" w:rsidRPr="006A396C" w:rsidRDefault="00F36B37" w:rsidP="00F36B37">
            <w:pPr>
              <w:tabs>
                <w:tab w:val="decimal" w:pos="109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36B37" w:rsidRPr="00053B5D" w14:paraId="6F10ACE5" w14:textId="77777777" w:rsidTr="00F7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20" w:type="dxa"/>
            <w:gridSpan w:val="2"/>
          </w:tcPr>
          <w:p w14:paraId="6D22C69F" w14:textId="1E10230B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F2E5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0" w:type="dxa"/>
          </w:tcPr>
          <w:p w14:paraId="03ED233D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3B6D96A7" w14:textId="7BDAC164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39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973</w:t>
            </w:r>
            <w:r w:rsidRPr="006A39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639670C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13332429" w14:textId="123A071A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39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782</w:t>
            </w:r>
            <w:r w:rsidRPr="006A39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2BFEE27B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6C435B41" w14:textId="572F27F7" w:rsidR="00F36B37" w:rsidRPr="006A396C" w:rsidRDefault="00F36B37" w:rsidP="00F36B37">
            <w:pPr>
              <w:tabs>
                <w:tab w:val="decimal" w:pos="109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36B37" w:rsidRPr="00366170" w14:paraId="5B9CB605" w14:textId="77777777" w:rsidTr="00F765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20" w:type="dxa"/>
            <w:gridSpan w:val="2"/>
            <w:hideMark/>
          </w:tcPr>
          <w:p w14:paraId="4EDD2E73" w14:textId="33896D6B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39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มูลค่าตามบัญชีของสินทรัพย์และหนี้สินสุทธิที่ได้มา</w:t>
            </w:r>
          </w:p>
        </w:tc>
        <w:tc>
          <w:tcPr>
            <w:tcW w:w="270" w:type="dxa"/>
          </w:tcPr>
          <w:p w14:paraId="76676BB4" w14:textId="77777777" w:rsidR="00F36B37" w:rsidRPr="006A396C" w:rsidRDefault="00F36B37" w:rsidP="00F36B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9BCE66" w14:textId="471D1F6C" w:rsidR="00F36B37" w:rsidRPr="006A396C" w:rsidRDefault="00B30E1D" w:rsidP="00F36B37">
            <w:pPr>
              <w:tabs>
                <w:tab w:val="decimal" w:pos="102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="00F36B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941</w:t>
            </w:r>
          </w:p>
        </w:tc>
        <w:tc>
          <w:tcPr>
            <w:tcW w:w="270" w:type="dxa"/>
          </w:tcPr>
          <w:p w14:paraId="0C4A228F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C7309" w14:textId="071E1864" w:rsidR="00F36B37" w:rsidRPr="006A396C" w:rsidRDefault="00F36B37" w:rsidP="00F36B37">
            <w:pPr>
              <w:tabs>
                <w:tab w:val="decimal" w:pos="102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A39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180</w:t>
            </w:r>
            <w:r w:rsidRPr="006A39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</w:t>
            </w:r>
            <w:r w:rsidRPr="006A39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4575E4C1" w14:textId="77777777" w:rsidR="00F36B37" w:rsidRPr="006A396C" w:rsidRDefault="00F36B37" w:rsidP="00F36B37">
            <w:pPr>
              <w:tabs>
                <w:tab w:val="decimal" w:pos="102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D59AB3" w14:textId="48E8DC2C" w:rsidR="00F36B37" w:rsidRPr="006A396C" w:rsidRDefault="00F36B37" w:rsidP="00F36B37">
            <w:pPr>
              <w:tabs>
                <w:tab w:val="decimal" w:pos="10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5FFB45C" w14:textId="74B5B8E7" w:rsidR="007E3082" w:rsidRDefault="007E3082" w:rsidP="007E3082">
      <w:pPr>
        <w:pStyle w:val="BodyText"/>
        <w:spacing w:after="0"/>
        <w:ind w:right="27" w:firstLine="562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</w:p>
    <w:p w14:paraId="5DB6FF64" w14:textId="3B26EB20" w:rsidR="007E3082" w:rsidRPr="009873BD" w:rsidRDefault="007E3082" w:rsidP="007E3082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873BD">
        <w:rPr>
          <w:rFonts w:asciiTheme="majorBidi" w:hAnsiTheme="majorBidi" w:cstheme="majorBidi"/>
          <w:sz w:val="30"/>
          <w:szCs w:val="30"/>
          <w:cs/>
          <w:lang w:val="en-US"/>
        </w:rPr>
        <w:t>ตามนโยบายการบัญชีเรื่องการรวมธุรกิจภายใต้การควบคุมเดียวกัน งบการเงินรวมของกลุ่มบริษัทถูกจัดทำขึ้นภายใต้เกณฑ์การรวมธุรกิจของกิจการที่อยู่ภายใต้การควบคุมเดียวกัน</w:t>
      </w:r>
      <w:r w:rsidRPr="009873B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873BD">
        <w:rPr>
          <w:rFonts w:asciiTheme="majorBidi" w:hAnsiTheme="majorBidi" w:cstheme="majorBidi"/>
          <w:sz w:val="30"/>
          <w:szCs w:val="30"/>
          <w:cs/>
          <w:lang w:val="en-US"/>
        </w:rPr>
        <w:t xml:space="preserve">ซึ่งสะท้อนเนื้อหาทางเศรษฐกิจของบริษัทในกลุ่มซึ่งอยู่ภายใต้การควบคุมเดียวกันตลอดระยะเวลาที่เกี่ยวข้องเสมือนว่าบริษัทในกลุ่มได้ดำเนินธุรกิจเป็นหน่วยเศรษฐกิจเดียวกันตั้งแต่ก่อนวันที่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9873B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873BD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มกราคม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9873B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873BD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เพื่อประโยชน์ในการเปรียบเทียบ </w:t>
      </w:r>
    </w:p>
    <w:p w14:paraId="6E759FF1" w14:textId="3185D118" w:rsidR="008D610E" w:rsidRDefault="008D610E" w:rsidP="007E3082">
      <w:pPr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highlight w:val="yellow"/>
          <w:lang w:bidi="th-TH"/>
        </w:rPr>
      </w:pPr>
    </w:p>
    <w:p w14:paraId="10190628" w14:textId="77777777" w:rsidR="00CB7A25" w:rsidRDefault="00CB7A25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br w:type="page"/>
      </w:r>
    </w:p>
    <w:p w14:paraId="0A0148F7" w14:textId="5F16FDF2" w:rsidR="007E3082" w:rsidRPr="009873BD" w:rsidRDefault="007E3082" w:rsidP="00EF68EF">
      <w:pPr>
        <w:pStyle w:val="Heading8"/>
        <w:keepNext/>
        <w:numPr>
          <w:ilvl w:val="1"/>
          <w:numId w:val="8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873B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การจำหน่ายส่วนได้เสียในบริษัทย่อยโดยอำนาจการควบคุมเปลี่ยนแปลง</w:t>
      </w:r>
    </w:p>
    <w:p w14:paraId="6E58D29E" w14:textId="77777777" w:rsidR="007E3082" w:rsidRPr="004A6070" w:rsidRDefault="007E3082" w:rsidP="007E3082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499CB0AA" w14:textId="2DBB9D3C" w:rsidR="00190B68" w:rsidRPr="001C3FC0" w:rsidRDefault="00190B68" w:rsidP="00190B68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highlight w:val="cyan"/>
          <w:lang w:val="en-US" w:bidi="th-TH"/>
        </w:rPr>
      </w:pPr>
      <w:r w:rsidRPr="001C3F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ในเดือนธันวาคม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256</w:t>
      </w:r>
      <w:r w:rsidR="00B30E1D" w:rsidRPr="00B30E1D">
        <w:rPr>
          <w:rFonts w:asciiTheme="majorBidi" w:hAnsiTheme="majorBidi" w:cs="Angsana New" w:hint="cs"/>
          <w:sz w:val="30"/>
          <w:szCs w:val="30"/>
          <w:lang w:val="en-US" w:bidi="th-TH"/>
        </w:rPr>
        <w:t>4</w:t>
      </w:r>
      <w:r w:rsidRPr="001C3FC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C3FC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</w:t>
      </w:r>
      <w:r w:rsidRPr="004A607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ได้จำหน่ายเงินลงทุนทั้งหมดใน</w:t>
      </w:r>
      <w:r w:rsidR="00745B4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4A607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4A607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A607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เบลฟอร์ต</w:t>
      </w:r>
      <w:r w:rsidRPr="004A607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A607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ออโตโมบิล</w:t>
      </w:r>
      <w:r w:rsidRPr="004A607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Pr="004A607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ประเทศไทย</w:t>
      </w:r>
      <w:r w:rsidRPr="004A607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Pr="004A607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 ซึ่งเป็นบริษัทย่อย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</w:rPr>
        <w:t>เป็นจำนวน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เงิน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B30E1D" w:rsidRPr="00B30E1D">
        <w:rPr>
          <w:rFonts w:ascii="Angsana New" w:hAnsi="Angsana New" w:cs="Angsana New" w:hint="cs"/>
          <w:spacing w:val="-4"/>
          <w:sz w:val="30"/>
          <w:szCs w:val="30"/>
          <w:lang w:val="en-US" w:bidi="th-TH"/>
        </w:rPr>
        <w:t>40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.</w:t>
      </w:r>
      <w:r w:rsidR="00B30E1D" w:rsidRPr="00B30E1D">
        <w:rPr>
          <w:rFonts w:ascii="Angsana New" w:hAnsi="Angsana New" w:cs="Angsana New" w:hint="cs"/>
          <w:spacing w:val="-4"/>
          <w:sz w:val="30"/>
          <w:szCs w:val="30"/>
          <w:lang w:val="en-US" w:bidi="th-TH"/>
        </w:rPr>
        <w:t>3</w:t>
      </w:r>
      <w:r w:rsidRPr="004A607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บริษัทได้รับชำระ</w:t>
      </w:r>
      <w:r w:rsidRPr="00E3718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ค่าหุ้นทั้งจำนวน </w:t>
      </w:r>
      <w:r w:rsidR="00E3718F" w:rsidRPr="00E3718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มูลค่าตามบัญชีของ</w:t>
      </w:r>
      <w:r w:rsidR="00E3718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สินทรัพย์</w:t>
      </w:r>
      <w:r w:rsidR="00E3718F" w:rsidRPr="00E3718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สุทธิ</w:t>
      </w:r>
      <w:r w:rsidR="00E3718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</w:t>
      </w:r>
      <w:r w:rsidRPr="00E3718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 </w:t>
      </w:r>
      <w:r w:rsidRPr="00E3718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เบลฟอร์ต</w:t>
      </w:r>
      <w:r w:rsidRPr="00E3718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E3718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ออโตโมบิล</w:t>
      </w:r>
      <w:r w:rsidRPr="00E3718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(</w:t>
      </w:r>
      <w:r w:rsidRPr="00E3718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ประเทศไทย</w:t>
      </w:r>
      <w:r w:rsidRPr="004A607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Pr="004A6070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จำกัด 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</w:rPr>
        <w:t>มีจำนวน</w:t>
      </w:r>
      <w:r w:rsidRPr="004E391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30E1D" w:rsidRPr="00B30E1D">
        <w:rPr>
          <w:rFonts w:ascii="Angsana New" w:hAnsi="Angsana New" w:cs="Angsana New" w:hint="cs"/>
          <w:spacing w:val="-4"/>
          <w:sz w:val="30"/>
          <w:szCs w:val="30"/>
          <w:lang w:val="en-US" w:bidi="th-TH"/>
        </w:rPr>
        <w:t>0</w:t>
      </w:r>
      <w:r w:rsidR="00E3718F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.</w:t>
      </w:r>
      <w:r w:rsidR="00B30E1D" w:rsidRPr="00B30E1D">
        <w:rPr>
          <w:rFonts w:ascii="Angsana New" w:hAnsi="Angsana New" w:cs="Angsana New" w:hint="cs"/>
          <w:spacing w:val="-4"/>
          <w:sz w:val="30"/>
          <w:szCs w:val="30"/>
          <w:lang w:val="en-US" w:bidi="th-TH"/>
        </w:rPr>
        <w:t>5</w:t>
      </w:r>
      <w:r w:rsidRPr="004E391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E391B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4E391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E391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ส่งผลให้กลุ่มบริษัทรับรู้กำไรจากการขายเงินลงทุนจำนวน </w:t>
      </w:r>
      <w:r w:rsidR="00B30E1D" w:rsidRPr="00B30E1D">
        <w:rPr>
          <w:rFonts w:ascii="Angsana New" w:hAnsi="Angsana New" w:cs="Angsana New" w:hint="cs"/>
          <w:spacing w:val="-4"/>
          <w:sz w:val="30"/>
          <w:szCs w:val="30"/>
          <w:lang w:val="en-US" w:bidi="th-TH"/>
        </w:rPr>
        <w:t>39</w:t>
      </w:r>
      <w:r w:rsidR="00E3718F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.</w:t>
      </w:r>
      <w:r w:rsidR="00B30E1D" w:rsidRPr="00B30E1D">
        <w:rPr>
          <w:rFonts w:ascii="Angsana New" w:hAnsi="Angsana New" w:cs="Angsana New" w:hint="cs"/>
          <w:spacing w:val="-4"/>
          <w:sz w:val="30"/>
          <w:szCs w:val="30"/>
          <w:lang w:val="en-US" w:bidi="th-TH"/>
        </w:rPr>
        <w:t>7</w:t>
      </w:r>
      <w:r w:rsidRPr="004E391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</w:t>
      </w:r>
      <w:r w:rsidR="00745B44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Pr="004E391B">
        <w:rPr>
          <w:rFonts w:ascii="Angsana New" w:hAnsi="Angsana New" w:cs="Angsana New" w:hint="cs"/>
          <w:spacing w:val="-4"/>
          <w:sz w:val="30"/>
          <w:szCs w:val="30"/>
          <w:cs/>
        </w:rPr>
        <w:t>ในงบการเงินรวม โดยมีรายละเอียดดังนี้</w:t>
      </w:r>
    </w:p>
    <w:p w14:paraId="49BB7101" w14:textId="77777777" w:rsidR="007E3082" w:rsidRPr="008D610E" w:rsidRDefault="007E3082" w:rsidP="007E3082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33"/>
        <w:gridCol w:w="1107"/>
        <w:gridCol w:w="343"/>
        <w:gridCol w:w="1187"/>
      </w:tblGrid>
      <w:tr w:rsidR="007E3082" w:rsidRPr="004E391B" w14:paraId="78103D31" w14:textId="77777777" w:rsidTr="00534187">
        <w:trPr>
          <w:trHeight w:val="380"/>
          <w:tblHeader/>
        </w:trPr>
        <w:tc>
          <w:tcPr>
            <w:tcW w:w="6633" w:type="dxa"/>
            <w:shd w:val="clear" w:color="auto" w:fill="auto"/>
          </w:tcPr>
          <w:p w14:paraId="36EB1D50" w14:textId="77777777" w:rsidR="007E3082" w:rsidRPr="004E391B" w:rsidRDefault="007E3082" w:rsidP="00F234D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br w:type="page"/>
            </w:r>
          </w:p>
        </w:tc>
        <w:tc>
          <w:tcPr>
            <w:tcW w:w="2637" w:type="dxa"/>
            <w:gridSpan w:val="3"/>
            <w:shd w:val="clear" w:color="auto" w:fill="auto"/>
          </w:tcPr>
          <w:p w14:paraId="74D059C1" w14:textId="77777777" w:rsidR="007E3082" w:rsidRPr="004E391B" w:rsidRDefault="007E3082" w:rsidP="00F234D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E39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E39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36B37" w:rsidRPr="004E391B" w14:paraId="5FC1D957" w14:textId="77777777" w:rsidTr="00534187">
        <w:tc>
          <w:tcPr>
            <w:tcW w:w="6633" w:type="dxa"/>
            <w:shd w:val="clear" w:color="auto" w:fill="auto"/>
          </w:tcPr>
          <w:p w14:paraId="22087936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E391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ราคาขาย</w:t>
            </w:r>
            <w:r w:rsidRPr="004E391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</w:tcPr>
          <w:p w14:paraId="3A1EE290" w14:textId="77777777" w:rsidR="00F36B37" w:rsidRPr="004E391B" w:rsidRDefault="00F36B37" w:rsidP="00F36B37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" w:type="dxa"/>
            <w:shd w:val="clear" w:color="auto" w:fill="auto"/>
          </w:tcPr>
          <w:p w14:paraId="4DE66EE6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1C395D6D" w14:textId="44C6D397" w:rsidR="00F36B37" w:rsidRPr="004A6070" w:rsidRDefault="00B30E1D" w:rsidP="00F36B37">
            <w:pPr>
              <w:tabs>
                <w:tab w:val="decimal" w:pos="900"/>
              </w:tabs>
              <w:ind w:right="6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F36B3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</w:tr>
      <w:tr w:rsidR="00F36B37" w:rsidRPr="004E391B" w14:paraId="64BAC9FB" w14:textId="77777777" w:rsidTr="00534187">
        <w:tc>
          <w:tcPr>
            <w:tcW w:w="6633" w:type="dxa"/>
            <w:shd w:val="clear" w:color="auto" w:fill="auto"/>
          </w:tcPr>
          <w:p w14:paraId="2ABBC808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E39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4E39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ต้นทุนขายของเงินลงทุน</w:t>
            </w:r>
          </w:p>
        </w:tc>
        <w:tc>
          <w:tcPr>
            <w:tcW w:w="1107" w:type="dxa"/>
            <w:shd w:val="clear" w:color="auto" w:fill="auto"/>
          </w:tcPr>
          <w:p w14:paraId="00F5A431" w14:textId="77777777" w:rsidR="00F36B37" w:rsidRPr="004E391B" w:rsidRDefault="00F36B37" w:rsidP="00F36B37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" w:type="dxa"/>
            <w:shd w:val="clear" w:color="auto" w:fill="auto"/>
          </w:tcPr>
          <w:p w14:paraId="6AA891A3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5FE81000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69F4E78F" w14:textId="77777777" w:rsidTr="00534187">
        <w:tc>
          <w:tcPr>
            <w:tcW w:w="6633" w:type="dxa"/>
            <w:shd w:val="clear" w:color="auto" w:fill="auto"/>
          </w:tcPr>
          <w:p w14:paraId="6CE3974B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8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เงินสดและรายการเทียบเท่าเงินสด</w:t>
            </w:r>
          </w:p>
        </w:tc>
        <w:tc>
          <w:tcPr>
            <w:tcW w:w="1107" w:type="dxa"/>
            <w:shd w:val="clear" w:color="auto" w:fill="auto"/>
          </w:tcPr>
          <w:p w14:paraId="723014C6" w14:textId="1AB0279E" w:rsidR="00F36B37" w:rsidRPr="004E391B" w:rsidRDefault="00B30E1D" w:rsidP="00F36B37">
            <w:pPr>
              <w:tabs>
                <w:tab w:val="decimal" w:pos="825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="00F36B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162</w:t>
            </w:r>
          </w:p>
        </w:tc>
        <w:tc>
          <w:tcPr>
            <w:tcW w:w="343" w:type="dxa"/>
            <w:shd w:val="clear" w:color="auto" w:fill="auto"/>
          </w:tcPr>
          <w:p w14:paraId="3999EBF0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60FD2157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27552A87" w14:textId="77777777" w:rsidTr="00534187">
        <w:tc>
          <w:tcPr>
            <w:tcW w:w="6633" w:type="dxa"/>
            <w:shd w:val="clear" w:color="auto" w:fill="auto"/>
          </w:tcPr>
          <w:p w14:paraId="73645ACC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8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ลูกหนี้การค้า</w:t>
            </w:r>
            <w:r w:rsidRPr="001848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และลูกหนี้อื่น</w:t>
            </w:r>
          </w:p>
        </w:tc>
        <w:tc>
          <w:tcPr>
            <w:tcW w:w="1107" w:type="dxa"/>
            <w:shd w:val="clear" w:color="auto" w:fill="auto"/>
          </w:tcPr>
          <w:p w14:paraId="6BFC3BFE" w14:textId="72EC911E" w:rsidR="00F36B37" w:rsidRPr="004140F2" w:rsidRDefault="00B30E1D" w:rsidP="00F36B37">
            <w:pPr>
              <w:tabs>
                <w:tab w:val="decimal" w:pos="825"/>
              </w:tabs>
              <w:ind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182</w:t>
            </w:r>
            <w:r w:rsidR="00F36B3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343" w:type="dxa"/>
            <w:shd w:val="clear" w:color="auto" w:fill="auto"/>
          </w:tcPr>
          <w:p w14:paraId="46967117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147D55E7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636AF3A4" w14:textId="77777777" w:rsidTr="00534187">
        <w:tc>
          <w:tcPr>
            <w:tcW w:w="6633" w:type="dxa"/>
            <w:shd w:val="clear" w:color="auto" w:fill="auto"/>
          </w:tcPr>
          <w:p w14:paraId="59539DC8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8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  <w:tc>
          <w:tcPr>
            <w:tcW w:w="1107" w:type="dxa"/>
            <w:shd w:val="clear" w:color="auto" w:fill="auto"/>
          </w:tcPr>
          <w:p w14:paraId="77D8DDF7" w14:textId="788818FE" w:rsidR="00F36B37" w:rsidRPr="004E391B" w:rsidRDefault="00B30E1D" w:rsidP="00F36B37">
            <w:pPr>
              <w:tabs>
                <w:tab w:val="decimal" w:pos="825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125</w:t>
            </w:r>
            <w:r w:rsidR="00F36B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860</w:t>
            </w:r>
          </w:p>
        </w:tc>
        <w:tc>
          <w:tcPr>
            <w:tcW w:w="343" w:type="dxa"/>
            <w:shd w:val="clear" w:color="auto" w:fill="auto"/>
          </w:tcPr>
          <w:p w14:paraId="55C8448A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7EFA4D0D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23170585" w14:textId="77777777" w:rsidTr="00534187">
        <w:tc>
          <w:tcPr>
            <w:tcW w:w="6633" w:type="dxa"/>
            <w:shd w:val="clear" w:color="auto" w:fill="auto"/>
          </w:tcPr>
          <w:p w14:paraId="1911C79A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8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สินทรัพย์หมุนเวียนอื่น</w:t>
            </w:r>
          </w:p>
        </w:tc>
        <w:tc>
          <w:tcPr>
            <w:tcW w:w="1107" w:type="dxa"/>
            <w:shd w:val="clear" w:color="auto" w:fill="auto"/>
          </w:tcPr>
          <w:p w14:paraId="5A231D6F" w14:textId="1833B419" w:rsidR="00F36B37" w:rsidRPr="004E391B" w:rsidRDefault="00B30E1D" w:rsidP="00F36B37">
            <w:pPr>
              <w:tabs>
                <w:tab w:val="decimal" w:pos="825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F36B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494</w:t>
            </w:r>
          </w:p>
        </w:tc>
        <w:tc>
          <w:tcPr>
            <w:tcW w:w="343" w:type="dxa"/>
            <w:shd w:val="clear" w:color="auto" w:fill="auto"/>
          </w:tcPr>
          <w:p w14:paraId="102D17E6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2CFA8D9A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2E886EA1" w14:textId="77777777" w:rsidTr="00534187">
        <w:tc>
          <w:tcPr>
            <w:tcW w:w="6633" w:type="dxa"/>
            <w:shd w:val="clear" w:color="auto" w:fill="auto"/>
          </w:tcPr>
          <w:p w14:paraId="453B781D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8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1107" w:type="dxa"/>
            <w:shd w:val="clear" w:color="auto" w:fill="auto"/>
          </w:tcPr>
          <w:p w14:paraId="157BBE3D" w14:textId="1290E53F" w:rsidR="00F36B37" w:rsidRPr="004E391B" w:rsidRDefault="00B30E1D" w:rsidP="00F36B37">
            <w:pPr>
              <w:tabs>
                <w:tab w:val="decimal" w:pos="825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F36B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421</w:t>
            </w:r>
          </w:p>
        </w:tc>
        <w:tc>
          <w:tcPr>
            <w:tcW w:w="343" w:type="dxa"/>
            <w:shd w:val="clear" w:color="auto" w:fill="auto"/>
          </w:tcPr>
          <w:p w14:paraId="473DEB7F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2D804FF6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77AEB4B8" w14:textId="77777777" w:rsidTr="00534187">
        <w:tc>
          <w:tcPr>
            <w:tcW w:w="6633" w:type="dxa"/>
            <w:shd w:val="clear" w:color="auto" w:fill="auto"/>
          </w:tcPr>
          <w:p w14:paraId="123B2DD6" w14:textId="13430AC6" w:rsidR="00F36B37" w:rsidRPr="0018485E" w:rsidRDefault="00F36B37" w:rsidP="00F36B3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107" w:type="dxa"/>
            <w:shd w:val="clear" w:color="auto" w:fill="auto"/>
          </w:tcPr>
          <w:p w14:paraId="035A1EF9" w14:textId="5BB76446" w:rsidR="00F36B37" w:rsidRPr="004140F2" w:rsidRDefault="00B30E1D" w:rsidP="00F36B37">
            <w:pPr>
              <w:tabs>
                <w:tab w:val="decimal" w:pos="825"/>
              </w:tabs>
              <w:ind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F36B3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588</w:t>
            </w:r>
          </w:p>
        </w:tc>
        <w:tc>
          <w:tcPr>
            <w:tcW w:w="343" w:type="dxa"/>
            <w:shd w:val="clear" w:color="auto" w:fill="auto"/>
          </w:tcPr>
          <w:p w14:paraId="3362DAB9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726DC1BF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6AB4ACEF" w14:textId="77777777" w:rsidTr="00534187">
        <w:tc>
          <w:tcPr>
            <w:tcW w:w="6633" w:type="dxa"/>
            <w:shd w:val="clear" w:color="auto" w:fill="auto"/>
          </w:tcPr>
          <w:p w14:paraId="54C1C089" w14:textId="5DEEDF1D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8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</w:p>
        </w:tc>
        <w:tc>
          <w:tcPr>
            <w:tcW w:w="1107" w:type="dxa"/>
            <w:shd w:val="clear" w:color="auto" w:fill="auto"/>
          </w:tcPr>
          <w:p w14:paraId="28041938" w14:textId="258EA8B9" w:rsidR="00F36B37" w:rsidRPr="004E391B" w:rsidRDefault="00B30E1D" w:rsidP="00F36B37">
            <w:pPr>
              <w:tabs>
                <w:tab w:val="decimal" w:pos="825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36B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343" w:type="dxa"/>
            <w:shd w:val="clear" w:color="auto" w:fill="auto"/>
          </w:tcPr>
          <w:p w14:paraId="40483DD4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2E78C89B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40148127" w14:textId="77777777" w:rsidTr="00534187">
        <w:tc>
          <w:tcPr>
            <w:tcW w:w="6633" w:type="dxa"/>
            <w:shd w:val="clear" w:color="auto" w:fill="auto"/>
          </w:tcPr>
          <w:p w14:paraId="1B27CAD3" w14:textId="5CD309CE" w:rsidR="00F36B37" w:rsidRPr="0018485E" w:rsidRDefault="00F36B37" w:rsidP="00F36B37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4140F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สินทรัพย์ภาษีเงินได้รอการตัดบัญชี</w:t>
            </w:r>
          </w:p>
        </w:tc>
        <w:tc>
          <w:tcPr>
            <w:tcW w:w="1107" w:type="dxa"/>
            <w:shd w:val="clear" w:color="auto" w:fill="auto"/>
          </w:tcPr>
          <w:p w14:paraId="609CC330" w14:textId="6CEB8C22" w:rsidR="00F36B37" w:rsidRPr="004140F2" w:rsidRDefault="00B30E1D" w:rsidP="00F36B37">
            <w:pPr>
              <w:tabs>
                <w:tab w:val="decimal" w:pos="825"/>
              </w:tabs>
              <w:ind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F36B3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875</w:t>
            </w:r>
          </w:p>
        </w:tc>
        <w:tc>
          <w:tcPr>
            <w:tcW w:w="343" w:type="dxa"/>
            <w:shd w:val="clear" w:color="auto" w:fill="auto"/>
          </w:tcPr>
          <w:p w14:paraId="78F8EDAA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00C27BD0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704B8410" w14:textId="77777777" w:rsidTr="00534187">
        <w:tc>
          <w:tcPr>
            <w:tcW w:w="6633" w:type="dxa"/>
            <w:shd w:val="clear" w:color="auto" w:fill="auto"/>
          </w:tcPr>
          <w:p w14:paraId="69C9EA2C" w14:textId="7B24109A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85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07" w:type="dxa"/>
            <w:shd w:val="clear" w:color="auto" w:fill="auto"/>
          </w:tcPr>
          <w:p w14:paraId="02299639" w14:textId="236BE6C5" w:rsidR="00F36B37" w:rsidRPr="004E391B" w:rsidRDefault="00F36B37" w:rsidP="00F36B37">
            <w:pPr>
              <w:tabs>
                <w:tab w:val="decimal" w:pos="825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810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3" w:type="dxa"/>
            <w:shd w:val="clear" w:color="auto" w:fill="auto"/>
          </w:tcPr>
          <w:p w14:paraId="1074A76E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6647EC92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795ADF3E" w14:textId="77777777" w:rsidTr="00534187">
        <w:tc>
          <w:tcPr>
            <w:tcW w:w="6633" w:type="dxa"/>
            <w:shd w:val="clear" w:color="auto" w:fill="auto"/>
          </w:tcPr>
          <w:p w14:paraId="1C1650A7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85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เจ้าหนี้การค้าและเจ้าหนี้อื่น</w:t>
            </w:r>
          </w:p>
        </w:tc>
        <w:tc>
          <w:tcPr>
            <w:tcW w:w="1107" w:type="dxa"/>
            <w:shd w:val="clear" w:color="auto" w:fill="auto"/>
          </w:tcPr>
          <w:p w14:paraId="1F20CD71" w14:textId="7D80D520" w:rsidR="00F36B37" w:rsidRPr="004E391B" w:rsidRDefault="00F36B37" w:rsidP="00F36B37">
            <w:pPr>
              <w:tabs>
                <w:tab w:val="decimal" w:pos="825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3" w:type="dxa"/>
            <w:shd w:val="clear" w:color="auto" w:fill="auto"/>
          </w:tcPr>
          <w:p w14:paraId="4876396C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7A85C81C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0CE8ABE5" w14:textId="77777777" w:rsidTr="00534187">
        <w:tc>
          <w:tcPr>
            <w:tcW w:w="6633" w:type="dxa"/>
            <w:shd w:val="clear" w:color="auto" w:fill="auto"/>
          </w:tcPr>
          <w:p w14:paraId="6E72E7D0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85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07" w:type="dxa"/>
            <w:shd w:val="clear" w:color="auto" w:fill="auto"/>
          </w:tcPr>
          <w:p w14:paraId="4933FAE4" w14:textId="527D2A5B" w:rsidR="00F36B37" w:rsidRPr="004E391B" w:rsidRDefault="00F36B37" w:rsidP="00F36B37">
            <w:pPr>
              <w:tabs>
                <w:tab w:val="decimal" w:pos="825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3" w:type="dxa"/>
            <w:shd w:val="clear" w:color="auto" w:fill="auto"/>
          </w:tcPr>
          <w:p w14:paraId="6A2CDF0F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5676214F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76C7FE08" w14:textId="77777777" w:rsidTr="00534187">
        <w:tc>
          <w:tcPr>
            <w:tcW w:w="6633" w:type="dxa"/>
            <w:shd w:val="clear" w:color="auto" w:fill="auto"/>
          </w:tcPr>
          <w:p w14:paraId="5953ECFA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85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หนี้สินหมุนเวียนอื่น</w:t>
            </w:r>
          </w:p>
        </w:tc>
        <w:tc>
          <w:tcPr>
            <w:tcW w:w="1107" w:type="dxa"/>
            <w:shd w:val="clear" w:color="auto" w:fill="auto"/>
          </w:tcPr>
          <w:p w14:paraId="03B70ADD" w14:textId="26CEB71B" w:rsidR="00F36B37" w:rsidRPr="004E391B" w:rsidRDefault="00F36B37" w:rsidP="00F36B37">
            <w:pPr>
              <w:tabs>
                <w:tab w:val="decimal" w:pos="825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454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3" w:type="dxa"/>
            <w:shd w:val="clear" w:color="auto" w:fill="auto"/>
          </w:tcPr>
          <w:p w14:paraId="2028842C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4D635530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567C723F" w14:textId="77777777" w:rsidTr="00534187">
        <w:tc>
          <w:tcPr>
            <w:tcW w:w="6633" w:type="dxa"/>
            <w:shd w:val="clear" w:color="auto" w:fill="auto"/>
          </w:tcPr>
          <w:p w14:paraId="571921E9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85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07" w:type="dxa"/>
            <w:shd w:val="clear" w:color="auto" w:fill="auto"/>
          </w:tcPr>
          <w:p w14:paraId="7A36DEDA" w14:textId="63535CAD" w:rsidR="00F36B37" w:rsidRPr="004E391B" w:rsidRDefault="00F36B37" w:rsidP="00F36B37">
            <w:pPr>
              <w:tabs>
                <w:tab w:val="decimal" w:pos="825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450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3" w:type="dxa"/>
            <w:shd w:val="clear" w:color="auto" w:fill="auto"/>
          </w:tcPr>
          <w:p w14:paraId="26105106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5B012886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0A40749F" w14:textId="77777777" w:rsidTr="00534187">
        <w:tc>
          <w:tcPr>
            <w:tcW w:w="6633" w:type="dxa"/>
            <w:shd w:val="clear" w:color="auto" w:fill="auto"/>
          </w:tcPr>
          <w:p w14:paraId="7F37C55B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85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ประมาณการหนี้สินระยะยาว</w:t>
            </w:r>
          </w:p>
        </w:tc>
        <w:tc>
          <w:tcPr>
            <w:tcW w:w="1107" w:type="dxa"/>
            <w:shd w:val="clear" w:color="auto" w:fill="auto"/>
          </w:tcPr>
          <w:p w14:paraId="199B3889" w14:textId="101738D6" w:rsidR="00F36B37" w:rsidRPr="004E391B" w:rsidRDefault="00F36B37" w:rsidP="00F36B37">
            <w:pPr>
              <w:tabs>
                <w:tab w:val="decimal" w:pos="825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434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3" w:type="dxa"/>
            <w:shd w:val="clear" w:color="auto" w:fill="auto"/>
          </w:tcPr>
          <w:p w14:paraId="72D498A3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60F0A03F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4285DADA" w14:textId="77777777" w:rsidTr="00534187">
        <w:tc>
          <w:tcPr>
            <w:tcW w:w="6633" w:type="dxa"/>
            <w:shd w:val="clear" w:color="auto" w:fill="auto"/>
          </w:tcPr>
          <w:p w14:paraId="65C6A22B" w14:textId="0DC0AF1E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2E5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107" w:type="dxa"/>
            <w:shd w:val="clear" w:color="auto" w:fill="auto"/>
          </w:tcPr>
          <w:p w14:paraId="1048447C" w14:textId="65EC1101" w:rsidR="00F36B37" w:rsidRPr="004E391B" w:rsidRDefault="00F36B37" w:rsidP="00F36B37">
            <w:pPr>
              <w:tabs>
                <w:tab w:val="decimal" w:pos="825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151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3" w:type="dxa"/>
            <w:shd w:val="clear" w:color="auto" w:fill="auto"/>
          </w:tcPr>
          <w:p w14:paraId="3F77FC00" w14:textId="77777777" w:rsidR="00F36B37" w:rsidRPr="004E391B" w:rsidRDefault="00F36B37" w:rsidP="00F36B37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790B5341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4E8C128B" w14:textId="77777777" w:rsidTr="00534187">
        <w:tc>
          <w:tcPr>
            <w:tcW w:w="6633" w:type="dxa"/>
            <w:shd w:val="clear" w:color="auto" w:fill="auto"/>
          </w:tcPr>
          <w:p w14:paraId="2429A8F3" w14:textId="6ACCC4A8" w:rsidR="00F36B37" w:rsidRPr="008F08D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F08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มูลค่าตามบัญชีของ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  <w:r w:rsidRPr="008F08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6D433E41" w14:textId="77777777" w:rsidR="00F36B37" w:rsidRPr="004E391B" w:rsidRDefault="00F36B37" w:rsidP="00F36B37">
            <w:pPr>
              <w:tabs>
                <w:tab w:val="decimal" w:pos="825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" w:type="dxa"/>
            <w:shd w:val="clear" w:color="auto" w:fill="auto"/>
          </w:tcPr>
          <w:p w14:paraId="47B8247F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7E5CF0BA" w14:textId="2C553419" w:rsidR="00F36B37" w:rsidRPr="004A6070" w:rsidRDefault="00B30E1D" w:rsidP="00F36B37">
            <w:pPr>
              <w:tabs>
                <w:tab w:val="decimal" w:pos="900"/>
              </w:tabs>
              <w:ind w:right="6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532</w:t>
            </w:r>
          </w:p>
        </w:tc>
      </w:tr>
      <w:tr w:rsidR="00F36B37" w:rsidRPr="004E391B" w14:paraId="42875680" w14:textId="77777777" w:rsidTr="00534187">
        <w:tc>
          <w:tcPr>
            <w:tcW w:w="6633" w:type="dxa"/>
            <w:shd w:val="clear" w:color="auto" w:fill="auto"/>
          </w:tcPr>
          <w:p w14:paraId="6EB04BD0" w14:textId="77777777" w:rsidR="00F36B37" w:rsidRPr="008F08DB" w:rsidRDefault="00F36B37" w:rsidP="00F36B3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F08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กำไรจากการจำหน่าย</w:t>
            </w:r>
            <w:r w:rsidRPr="008F08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เงินลงทุน</w:t>
            </w:r>
            <w:r w:rsidRPr="008F08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ในบริษัทย่อย</w:t>
            </w:r>
          </w:p>
        </w:tc>
        <w:tc>
          <w:tcPr>
            <w:tcW w:w="1107" w:type="dxa"/>
            <w:shd w:val="clear" w:color="auto" w:fill="auto"/>
          </w:tcPr>
          <w:p w14:paraId="7C596B49" w14:textId="77777777" w:rsidR="00F36B37" w:rsidRPr="004E391B" w:rsidRDefault="00F36B37" w:rsidP="00F36B37">
            <w:pPr>
              <w:tabs>
                <w:tab w:val="decimal" w:pos="825"/>
                <w:tab w:val="decimal" w:pos="891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" w:type="dxa"/>
            <w:shd w:val="clear" w:color="auto" w:fill="auto"/>
          </w:tcPr>
          <w:p w14:paraId="0D75D21F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AB9D0" w14:textId="5BBC69AA" w:rsidR="00F36B37" w:rsidRDefault="00B30E1D" w:rsidP="00F36B37">
            <w:pPr>
              <w:tabs>
                <w:tab w:val="decimal" w:pos="900"/>
              </w:tabs>
              <w:ind w:right="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</w:t>
            </w:r>
            <w:r w:rsidR="00F36B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</w:t>
            </w:r>
            <w:r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5D0E42BE" w14:textId="77777777" w:rsidR="007E3082" w:rsidRPr="008D610E" w:rsidRDefault="007E3082" w:rsidP="007E3082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1F51A762" w14:textId="77777777" w:rsidR="008D610E" w:rsidRDefault="008D610E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7234F7D" w14:textId="3D7DD498" w:rsidR="007E3082" w:rsidRPr="004E391B" w:rsidRDefault="007E3082" w:rsidP="007E3082">
      <w:pPr>
        <w:ind w:left="540"/>
        <w:jc w:val="both"/>
        <w:rPr>
          <w:rFonts w:ascii="Angsana New" w:hAnsi="Angsana New" w:cs="Angsana New"/>
          <w:sz w:val="30"/>
          <w:szCs w:val="30"/>
          <w:cs/>
        </w:rPr>
      </w:pPr>
      <w:r w:rsidRPr="004E391B">
        <w:rPr>
          <w:rFonts w:ascii="Angsana New" w:hAnsi="Angsana New" w:cs="Angsana New" w:hint="cs"/>
          <w:sz w:val="30"/>
          <w:szCs w:val="30"/>
          <w:cs/>
        </w:rPr>
        <w:t>เงินสดรับสุทธิจากการขายเงินลงทุนในบริษัทย่อยในงบกระแสเงินสดรวม เป็นดังนี้</w:t>
      </w:r>
    </w:p>
    <w:p w14:paraId="70AD276E" w14:textId="77777777" w:rsidR="007E3082" w:rsidRPr="008D610E" w:rsidRDefault="007E3082" w:rsidP="007E3082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9"/>
        <w:gridCol w:w="1242"/>
        <w:gridCol w:w="9"/>
        <w:gridCol w:w="900"/>
        <w:gridCol w:w="1260"/>
      </w:tblGrid>
      <w:tr w:rsidR="007E3082" w:rsidRPr="004E391B" w14:paraId="6B605F3B" w14:textId="77777777" w:rsidTr="00F234D7">
        <w:tc>
          <w:tcPr>
            <w:tcW w:w="5940" w:type="dxa"/>
          </w:tcPr>
          <w:p w14:paraId="3DCE8991" w14:textId="77777777" w:rsidR="007E3082" w:rsidRPr="004E391B" w:rsidRDefault="007E3082" w:rsidP="00F234D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hideMark/>
          </w:tcPr>
          <w:p w14:paraId="37805B04" w14:textId="77777777" w:rsidR="007E3082" w:rsidRPr="004E391B" w:rsidRDefault="007E3082" w:rsidP="00F234D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2306C0A" w14:textId="77777777" w:rsidR="007E3082" w:rsidRPr="004E391B" w:rsidRDefault="007E3082" w:rsidP="00F234D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AD8F54" w14:textId="77777777" w:rsidR="007E3082" w:rsidRPr="004E391B" w:rsidRDefault="007E3082" w:rsidP="00F234D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E39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4E39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36B37" w:rsidRPr="004E391B" w14:paraId="15031E7E" w14:textId="77777777" w:rsidTr="00F234D7">
        <w:tc>
          <w:tcPr>
            <w:tcW w:w="5949" w:type="dxa"/>
            <w:gridSpan w:val="2"/>
          </w:tcPr>
          <w:p w14:paraId="6B3252D7" w14:textId="77777777" w:rsidR="00F36B37" w:rsidRPr="004E391B" w:rsidRDefault="00F36B37" w:rsidP="00F36B37">
            <w:pPr>
              <w:ind w:hanging="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391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ราคาขาย</w:t>
            </w:r>
            <w:r w:rsidRPr="004E391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42" w:type="dxa"/>
          </w:tcPr>
          <w:p w14:paraId="04A0FE6A" w14:textId="77777777" w:rsidR="00F36B37" w:rsidRPr="004E391B" w:rsidRDefault="00F36B37" w:rsidP="00F36B37">
            <w:pPr>
              <w:tabs>
                <w:tab w:val="decimal" w:pos="1302"/>
              </w:tabs>
              <w:ind w:hanging="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2F4CE92C" w14:textId="77777777" w:rsidR="00F36B37" w:rsidRPr="004E391B" w:rsidRDefault="00F36B37" w:rsidP="00F36B37">
            <w:pPr>
              <w:ind w:hanging="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9A0D75" w14:textId="13E12AE8" w:rsidR="00F36B37" w:rsidRPr="004E391B" w:rsidRDefault="00B30E1D" w:rsidP="00F36B37">
            <w:pPr>
              <w:tabs>
                <w:tab w:val="decimal" w:pos="975"/>
              </w:tabs>
              <w:ind w:right="-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40</w:t>
            </w:r>
            <w:r w:rsidR="00F36B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B30E1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</w:t>
            </w:r>
          </w:p>
        </w:tc>
      </w:tr>
      <w:tr w:rsidR="00F36B37" w:rsidRPr="004E391B" w14:paraId="67E7DF8B" w14:textId="77777777" w:rsidTr="00F234D7">
        <w:tc>
          <w:tcPr>
            <w:tcW w:w="5949" w:type="dxa"/>
            <w:gridSpan w:val="2"/>
          </w:tcPr>
          <w:p w14:paraId="33B58B36" w14:textId="77777777" w:rsidR="00F36B37" w:rsidRPr="004E391B" w:rsidRDefault="00F36B37" w:rsidP="00F36B37">
            <w:pPr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E391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เงินสดและรายการเทียบเท่าเงินสดคงเหลือ ณ วันที่ขาย</w:t>
            </w:r>
          </w:p>
        </w:tc>
        <w:tc>
          <w:tcPr>
            <w:tcW w:w="1242" w:type="dxa"/>
          </w:tcPr>
          <w:p w14:paraId="56AA5C60" w14:textId="77777777" w:rsidR="00F36B37" w:rsidRPr="004E391B" w:rsidRDefault="00F36B37" w:rsidP="00F36B37">
            <w:pPr>
              <w:tabs>
                <w:tab w:val="decimal" w:pos="1302"/>
              </w:tabs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60A6ACD5" w14:textId="77777777" w:rsidR="00F36B37" w:rsidRPr="004E391B" w:rsidRDefault="00F36B37" w:rsidP="00F36B37">
            <w:pPr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15F09" w14:textId="43547116" w:rsidR="00F36B37" w:rsidRPr="004E391B" w:rsidRDefault="00F36B37" w:rsidP="00F36B37">
            <w:pPr>
              <w:tabs>
                <w:tab w:val="decimal" w:pos="1068"/>
              </w:tabs>
              <w:ind w:right="-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162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36B37" w:rsidRPr="004E391B" w14:paraId="008AA431" w14:textId="77777777" w:rsidTr="00F234D7">
        <w:tc>
          <w:tcPr>
            <w:tcW w:w="5949" w:type="dxa"/>
            <w:gridSpan w:val="2"/>
          </w:tcPr>
          <w:p w14:paraId="4577BA54" w14:textId="77777777" w:rsidR="00F36B37" w:rsidRPr="004E391B" w:rsidRDefault="00F36B37" w:rsidP="00F36B37">
            <w:pPr>
              <w:ind w:hanging="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39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เงินสดรับสุทธิจากการขายเงินลงทุนในบริษัทย่อย </w:t>
            </w:r>
          </w:p>
        </w:tc>
        <w:tc>
          <w:tcPr>
            <w:tcW w:w="1242" w:type="dxa"/>
          </w:tcPr>
          <w:p w14:paraId="1D33F266" w14:textId="77777777" w:rsidR="00F36B37" w:rsidRPr="004E391B" w:rsidRDefault="00F36B37" w:rsidP="00F36B37">
            <w:pPr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6CE6EA46" w14:textId="77777777" w:rsidR="00F36B37" w:rsidRPr="004E391B" w:rsidRDefault="00F36B37" w:rsidP="00F36B37">
            <w:pPr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B67A9C" w14:textId="363709A1" w:rsidR="00F36B37" w:rsidRPr="004E391B" w:rsidRDefault="00B30E1D" w:rsidP="00F36B37">
            <w:pPr>
              <w:tabs>
                <w:tab w:val="decimal" w:pos="975"/>
              </w:tabs>
              <w:ind w:right="-1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</w:t>
            </w:r>
            <w:r w:rsidR="00F36B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08</w:t>
            </w:r>
            <w:r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61C9A678" w14:textId="77777777" w:rsidR="007E3082" w:rsidRDefault="007E3082" w:rsidP="007E3082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0042C0E" w14:textId="5F40F4D5" w:rsidR="007E3082" w:rsidRDefault="00190B68" w:rsidP="005725F9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C3F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ในเดือนธันวาคม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256</w:t>
      </w:r>
      <w:r w:rsidR="00B30E1D" w:rsidRPr="00B30E1D">
        <w:rPr>
          <w:rFonts w:asciiTheme="majorBidi" w:hAnsiTheme="majorBidi" w:cs="Angsana New" w:hint="cs"/>
          <w:sz w:val="30"/>
          <w:szCs w:val="30"/>
          <w:lang w:val="en-US" w:bidi="th-TH"/>
        </w:rPr>
        <w:t>4</w:t>
      </w:r>
      <w:r w:rsidRPr="001C3FC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A607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บริษัทได้จำหน่ายเงินลงทุนทั้งหมดใน</w:t>
      </w:r>
      <w:r w:rsidRPr="004A607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4A607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A607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ไลอ้อน</w:t>
      </w:r>
      <w:r w:rsidR="00E3718F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4A607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ออโตโมบิล</w:t>
      </w:r>
      <w:r w:rsidRPr="004A607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A607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 ซึ่งเป็นบริษัทย่อย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</w:rPr>
        <w:t>เป็นจำนวน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เงิน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B30E1D" w:rsidRPr="00B30E1D">
        <w:rPr>
          <w:rFonts w:ascii="Angsana New" w:hAnsi="Angsana New" w:cs="Angsana New"/>
          <w:spacing w:val="-4"/>
          <w:sz w:val="30"/>
          <w:szCs w:val="30"/>
          <w:lang w:val="en-US" w:bidi="th-TH"/>
        </w:rPr>
        <w:t>0</w:t>
      </w:r>
      <w:r w:rsidRPr="004A6070">
        <w:rPr>
          <w:rFonts w:ascii="Angsana New" w:hAnsi="Angsana New" w:cs="Angsana New"/>
          <w:spacing w:val="-4"/>
          <w:sz w:val="30"/>
          <w:szCs w:val="30"/>
          <w:lang w:bidi="th-TH"/>
        </w:rPr>
        <w:t>.</w:t>
      </w:r>
      <w:r w:rsidR="00B30E1D" w:rsidRPr="00B30E1D">
        <w:rPr>
          <w:rFonts w:ascii="Angsana New" w:hAnsi="Angsana New" w:cs="Angsana New"/>
          <w:spacing w:val="-4"/>
          <w:sz w:val="30"/>
          <w:szCs w:val="30"/>
          <w:lang w:val="en-US" w:bidi="th-TH"/>
        </w:rPr>
        <w:t>2</w:t>
      </w:r>
      <w:r w:rsidRPr="004A607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บริษัทได้รับชำระค่าหุ้นทั้งจำนวนแล้ว </w:t>
      </w:r>
      <w:r w:rsidR="00E3718F" w:rsidRPr="00E3718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แล้ว </w:t>
      </w:r>
      <w:r w:rsidR="00E3718F" w:rsidRPr="00E3718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มูลค่าตามบัญชีของ</w:t>
      </w:r>
      <w:r w:rsidR="00E3718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หนี้สิน</w:t>
      </w:r>
      <w:r w:rsidR="00E3718F" w:rsidRPr="00E3718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สุทธิ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</w:rPr>
        <w:t>ใน</w:t>
      </w:r>
      <w:r w:rsidRPr="004A607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4A607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E3718F">
        <w:rPr>
          <w:rFonts w:asciiTheme="majorBidi" w:hAnsiTheme="majorBidi" w:cs="Angsana New"/>
          <w:sz w:val="30"/>
          <w:szCs w:val="30"/>
          <w:cs/>
          <w:lang w:val="en-US" w:bidi="th-TH"/>
        </w:rPr>
        <w:br/>
      </w:r>
      <w:r w:rsidRPr="004A607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ไลอ้อน</w:t>
      </w:r>
      <w:r w:rsidRPr="004A607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A607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ออโตโมบิล</w:t>
      </w:r>
      <w:r w:rsidRPr="004A607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A6070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จำกัด 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</w:rPr>
        <w:t>มีจำนวน</w:t>
      </w:r>
      <w:r w:rsidRPr="004A607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30E1D" w:rsidRPr="00B30E1D">
        <w:rPr>
          <w:rFonts w:ascii="Angsana New" w:hAnsi="Angsana New" w:cs="Angsana New"/>
          <w:spacing w:val="-4"/>
          <w:sz w:val="30"/>
          <w:szCs w:val="30"/>
          <w:lang w:val="en-US"/>
        </w:rPr>
        <w:t>37</w:t>
      </w:r>
      <w:r w:rsidR="00E3718F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="00B30E1D" w:rsidRPr="00B30E1D">
        <w:rPr>
          <w:rFonts w:ascii="Angsana New" w:hAnsi="Angsana New" w:cs="Angsana New"/>
          <w:spacing w:val="-4"/>
          <w:sz w:val="30"/>
          <w:szCs w:val="30"/>
          <w:lang w:val="en-US"/>
        </w:rPr>
        <w:t>3</w:t>
      </w:r>
      <w:r w:rsidRPr="004E391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E391B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4E391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E391B">
        <w:rPr>
          <w:rFonts w:ascii="Angsana New" w:hAnsi="Angsana New" w:cs="Angsana New" w:hint="cs"/>
          <w:spacing w:val="-4"/>
          <w:sz w:val="30"/>
          <w:szCs w:val="30"/>
          <w:cs/>
        </w:rPr>
        <w:t>ส่งผลให้กลุ่มบริษัทรับรู้กำไรจากการขายเงินลงทุนจำนวน</w:t>
      </w:r>
      <w:r w:rsidR="005725F9">
        <w:rPr>
          <w:rFonts w:ascii="Angsana New" w:hAnsi="Angsana New" w:cs="Angsana New"/>
          <w:spacing w:val="-4"/>
          <w:sz w:val="30"/>
          <w:szCs w:val="30"/>
        </w:rPr>
        <w:t xml:space="preserve">                  </w:t>
      </w:r>
      <w:r w:rsidRPr="004E391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B30E1D" w:rsidRPr="00B30E1D">
        <w:rPr>
          <w:rFonts w:ascii="Angsana New" w:hAnsi="Angsana New" w:cs="Angsana New"/>
          <w:spacing w:val="-4"/>
          <w:sz w:val="30"/>
          <w:szCs w:val="30"/>
          <w:lang w:val="en-US"/>
        </w:rPr>
        <w:t>37</w:t>
      </w:r>
      <w:r w:rsidR="00E3718F">
        <w:rPr>
          <w:rFonts w:ascii="Angsana New" w:hAnsi="Angsana New" w:cs="Angsana New"/>
          <w:spacing w:val="-4"/>
          <w:sz w:val="30"/>
          <w:szCs w:val="30"/>
        </w:rPr>
        <w:t>.</w:t>
      </w:r>
      <w:r w:rsidR="00B30E1D" w:rsidRPr="00B30E1D">
        <w:rPr>
          <w:rFonts w:ascii="Angsana New" w:hAnsi="Angsana New" w:cs="Angsana New"/>
          <w:spacing w:val="-4"/>
          <w:sz w:val="30"/>
          <w:szCs w:val="30"/>
          <w:lang w:val="en-US"/>
        </w:rPr>
        <w:t>5</w:t>
      </w:r>
      <w:r w:rsidRPr="004E391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ล้านบาทในงบการเงินรวม โดยมีรายละเอียดดังนี้</w:t>
      </w:r>
    </w:p>
    <w:p w14:paraId="0B1AC797" w14:textId="77777777" w:rsidR="007E3082" w:rsidRDefault="007E3082" w:rsidP="007E3082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1107"/>
        <w:gridCol w:w="343"/>
        <w:gridCol w:w="1254"/>
      </w:tblGrid>
      <w:tr w:rsidR="007E3082" w:rsidRPr="004E391B" w14:paraId="5E3393C6" w14:textId="77777777" w:rsidTr="00E3718F">
        <w:trPr>
          <w:trHeight w:val="380"/>
          <w:tblHeader/>
        </w:trPr>
        <w:tc>
          <w:tcPr>
            <w:tcW w:w="6660" w:type="dxa"/>
            <w:shd w:val="clear" w:color="auto" w:fill="auto"/>
          </w:tcPr>
          <w:p w14:paraId="1D67AFAB" w14:textId="77777777" w:rsidR="007E3082" w:rsidRPr="004E391B" w:rsidRDefault="007E3082" w:rsidP="00F234D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br w:type="page"/>
            </w:r>
          </w:p>
        </w:tc>
        <w:tc>
          <w:tcPr>
            <w:tcW w:w="2704" w:type="dxa"/>
            <w:gridSpan w:val="3"/>
            <w:shd w:val="clear" w:color="auto" w:fill="auto"/>
          </w:tcPr>
          <w:p w14:paraId="2DCAF55C" w14:textId="77777777" w:rsidR="007E3082" w:rsidRPr="004E391B" w:rsidRDefault="007E3082" w:rsidP="00F234D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E39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E39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36B37" w:rsidRPr="004E391B" w14:paraId="5EBB2581" w14:textId="77777777" w:rsidTr="00E3718F">
        <w:tc>
          <w:tcPr>
            <w:tcW w:w="6660" w:type="dxa"/>
            <w:shd w:val="clear" w:color="auto" w:fill="auto"/>
          </w:tcPr>
          <w:p w14:paraId="7BB90C76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E391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ราคาขาย</w:t>
            </w:r>
            <w:r w:rsidRPr="004E391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</w:tcPr>
          <w:p w14:paraId="051FFC8A" w14:textId="77777777" w:rsidR="00F36B37" w:rsidRPr="004E391B" w:rsidRDefault="00F36B37" w:rsidP="00F36B37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" w:type="dxa"/>
            <w:shd w:val="clear" w:color="auto" w:fill="auto"/>
          </w:tcPr>
          <w:p w14:paraId="3727DC60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0F3E2918" w14:textId="50ACF4E1" w:rsidR="00F36B37" w:rsidRPr="004A6070" w:rsidRDefault="00B30E1D" w:rsidP="00F36B37">
            <w:pPr>
              <w:tabs>
                <w:tab w:val="decimal" w:pos="900"/>
              </w:tabs>
              <w:ind w:right="6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</w:tr>
      <w:tr w:rsidR="00F36B37" w:rsidRPr="004E391B" w14:paraId="0C7472E4" w14:textId="77777777" w:rsidTr="00E3718F">
        <w:tc>
          <w:tcPr>
            <w:tcW w:w="6660" w:type="dxa"/>
            <w:shd w:val="clear" w:color="auto" w:fill="auto"/>
          </w:tcPr>
          <w:p w14:paraId="4C9AB103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E39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4E39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ต้นทุนขายของเงินลงทุน</w:t>
            </w:r>
          </w:p>
        </w:tc>
        <w:tc>
          <w:tcPr>
            <w:tcW w:w="1107" w:type="dxa"/>
            <w:shd w:val="clear" w:color="auto" w:fill="auto"/>
          </w:tcPr>
          <w:p w14:paraId="65859030" w14:textId="77777777" w:rsidR="00F36B37" w:rsidRPr="004E391B" w:rsidRDefault="00F36B37" w:rsidP="00F36B37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" w:type="dxa"/>
            <w:shd w:val="clear" w:color="auto" w:fill="auto"/>
          </w:tcPr>
          <w:p w14:paraId="4FF961F2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2D2F58F5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7782B162" w14:textId="77777777" w:rsidTr="00E3718F">
        <w:tc>
          <w:tcPr>
            <w:tcW w:w="6660" w:type="dxa"/>
            <w:shd w:val="clear" w:color="auto" w:fill="auto"/>
          </w:tcPr>
          <w:p w14:paraId="6A685E08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8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เงินสดและรายการเทียบเท่าเงินสด</w:t>
            </w:r>
          </w:p>
        </w:tc>
        <w:tc>
          <w:tcPr>
            <w:tcW w:w="1107" w:type="dxa"/>
            <w:shd w:val="clear" w:color="auto" w:fill="auto"/>
          </w:tcPr>
          <w:p w14:paraId="40EC4481" w14:textId="163B3787" w:rsidR="00F36B37" w:rsidRPr="004E391B" w:rsidRDefault="00B30E1D" w:rsidP="00F36B37">
            <w:pPr>
              <w:tabs>
                <w:tab w:val="decimal" w:pos="840"/>
              </w:tabs>
              <w:ind w:right="60"/>
              <w:rPr>
                <w:rFonts w:ascii="Angsana New" w:hAnsi="Angsana New" w:cs="Angsana New"/>
                <w:sz w:val="30"/>
                <w:szCs w:val="30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F36B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749</w:t>
            </w:r>
          </w:p>
        </w:tc>
        <w:tc>
          <w:tcPr>
            <w:tcW w:w="343" w:type="dxa"/>
            <w:shd w:val="clear" w:color="auto" w:fill="auto"/>
          </w:tcPr>
          <w:p w14:paraId="430CDC69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5F706FED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4F18DE77" w14:textId="77777777" w:rsidTr="00E3718F">
        <w:tc>
          <w:tcPr>
            <w:tcW w:w="6660" w:type="dxa"/>
            <w:shd w:val="clear" w:color="auto" w:fill="auto"/>
          </w:tcPr>
          <w:p w14:paraId="6BDBF815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8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ลูกหนี้การค้า</w:t>
            </w:r>
            <w:r w:rsidRPr="001848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และลูกหนี้อื่น</w:t>
            </w:r>
          </w:p>
        </w:tc>
        <w:tc>
          <w:tcPr>
            <w:tcW w:w="1107" w:type="dxa"/>
            <w:shd w:val="clear" w:color="auto" w:fill="auto"/>
          </w:tcPr>
          <w:p w14:paraId="70C924A7" w14:textId="78CDFD12" w:rsidR="00F36B37" w:rsidRPr="004E391B" w:rsidRDefault="00B30E1D" w:rsidP="00F36B37">
            <w:pPr>
              <w:tabs>
                <w:tab w:val="decimal" w:pos="840"/>
              </w:tabs>
              <w:ind w:right="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72</w:t>
            </w:r>
            <w:r w:rsidR="00F36B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343" w:type="dxa"/>
            <w:shd w:val="clear" w:color="auto" w:fill="auto"/>
          </w:tcPr>
          <w:p w14:paraId="6F901194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04FF3ECD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44FE3A2C" w14:textId="77777777" w:rsidTr="00E3718F">
        <w:tc>
          <w:tcPr>
            <w:tcW w:w="6660" w:type="dxa"/>
            <w:shd w:val="clear" w:color="auto" w:fill="auto"/>
          </w:tcPr>
          <w:p w14:paraId="0003F0D3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8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  <w:tc>
          <w:tcPr>
            <w:tcW w:w="1107" w:type="dxa"/>
            <w:shd w:val="clear" w:color="auto" w:fill="auto"/>
          </w:tcPr>
          <w:p w14:paraId="323A6ED6" w14:textId="1172A33D" w:rsidR="00F36B37" w:rsidRPr="004E391B" w:rsidRDefault="00B30E1D" w:rsidP="00F36B37">
            <w:pPr>
              <w:tabs>
                <w:tab w:val="decimal" w:pos="840"/>
              </w:tabs>
              <w:ind w:right="60"/>
              <w:rPr>
                <w:rFonts w:ascii="Angsana New" w:hAnsi="Angsana New" w:cs="Angsana New"/>
                <w:sz w:val="30"/>
                <w:szCs w:val="30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84</w:t>
            </w:r>
            <w:r w:rsidR="00F36B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335</w:t>
            </w:r>
          </w:p>
        </w:tc>
        <w:tc>
          <w:tcPr>
            <w:tcW w:w="343" w:type="dxa"/>
            <w:shd w:val="clear" w:color="auto" w:fill="auto"/>
          </w:tcPr>
          <w:p w14:paraId="06BACEF7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7A2A0C3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521ECACF" w14:textId="77777777" w:rsidTr="00E3718F">
        <w:tc>
          <w:tcPr>
            <w:tcW w:w="6660" w:type="dxa"/>
            <w:shd w:val="clear" w:color="auto" w:fill="auto"/>
          </w:tcPr>
          <w:p w14:paraId="680A81F3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8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สินทรัพย์หมุนเวียนอื่น</w:t>
            </w:r>
          </w:p>
        </w:tc>
        <w:tc>
          <w:tcPr>
            <w:tcW w:w="1107" w:type="dxa"/>
            <w:shd w:val="clear" w:color="auto" w:fill="auto"/>
          </w:tcPr>
          <w:p w14:paraId="76282A8E" w14:textId="75ED0CD6" w:rsidR="00F36B37" w:rsidRPr="00E67B8A" w:rsidRDefault="00B30E1D" w:rsidP="00F36B37">
            <w:pPr>
              <w:tabs>
                <w:tab w:val="decimal" w:pos="840"/>
              </w:tabs>
              <w:ind w:right="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F36B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343" w:type="dxa"/>
            <w:shd w:val="clear" w:color="auto" w:fill="auto"/>
          </w:tcPr>
          <w:p w14:paraId="7DF57D46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DD3D1A7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0838BE06" w14:textId="77777777" w:rsidTr="00E3718F">
        <w:tc>
          <w:tcPr>
            <w:tcW w:w="6660" w:type="dxa"/>
            <w:shd w:val="clear" w:color="auto" w:fill="auto"/>
          </w:tcPr>
          <w:p w14:paraId="02574A8F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8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1107" w:type="dxa"/>
            <w:shd w:val="clear" w:color="auto" w:fill="auto"/>
          </w:tcPr>
          <w:p w14:paraId="69D3FDE1" w14:textId="221257FE" w:rsidR="00F36B37" w:rsidRPr="007B4077" w:rsidRDefault="00B30E1D" w:rsidP="00F36B37">
            <w:pPr>
              <w:tabs>
                <w:tab w:val="decimal" w:pos="840"/>
              </w:tabs>
              <w:ind w:right="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B30E1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="00F36B3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650</w:t>
            </w:r>
          </w:p>
        </w:tc>
        <w:tc>
          <w:tcPr>
            <w:tcW w:w="343" w:type="dxa"/>
            <w:shd w:val="clear" w:color="auto" w:fill="auto"/>
          </w:tcPr>
          <w:p w14:paraId="04BF87D9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2CB318D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5231E65A" w14:textId="77777777" w:rsidTr="00E3718F">
        <w:tc>
          <w:tcPr>
            <w:tcW w:w="6660" w:type="dxa"/>
            <w:shd w:val="clear" w:color="auto" w:fill="auto"/>
          </w:tcPr>
          <w:p w14:paraId="03DEB0D1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85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107" w:type="dxa"/>
            <w:shd w:val="clear" w:color="auto" w:fill="auto"/>
          </w:tcPr>
          <w:p w14:paraId="11320417" w14:textId="34C674A1" w:rsidR="00F36B37" w:rsidRPr="004E391B" w:rsidRDefault="00B30E1D" w:rsidP="00F36B37">
            <w:pPr>
              <w:tabs>
                <w:tab w:val="decimal" w:pos="840"/>
              </w:tabs>
              <w:ind w:right="60"/>
              <w:rPr>
                <w:rFonts w:ascii="Angsana New" w:hAnsi="Angsana New" w:cs="Angsana New"/>
                <w:sz w:val="30"/>
                <w:szCs w:val="30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  <w:r w:rsidR="00F36B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046</w:t>
            </w:r>
          </w:p>
        </w:tc>
        <w:tc>
          <w:tcPr>
            <w:tcW w:w="343" w:type="dxa"/>
            <w:shd w:val="clear" w:color="auto" w:fill="auto"/>
          </w:tcPr>
          <w:p w14:paraId="46D3A8BE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0FD5851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5673F293" w14:textId="77777777" w:rsidTr="00E3718F">
        <w:tc>
          <w:tcPr>
            <w:tcW w:w="6660" w:type="dxa"/>
            <w:shd w:val="clear" w:color="auto" w:fill="auto"/>
          </w:tcPr>
          <w:p w14:paraId="5F5EFD1C" w14:textId="3611D2DD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F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สินทรัพย์ภาษีเงินได้รอการตัดบัญชี</w:t>
            </w:r>
          </w:p>
        </w:tc>
        <w:tc>
          <w:tcPr>
            <w:tcW w:w="1107" w:type="dxa"/>
            <w:shd w:val="clear" w:color="auto" w:fill="auto"/>
          </w:tcPr>
          <w:p w14:paraId="5A210305" w14:textId="3C7517A9" w:rsidR="00F36B37" w:rsidRPr="004E391B" w:rsidRDefault="00B30E1D" w:rsidP="00F36B37">
            <w:pPr>
              <w:tabs>
                <w:tab w:val="decimal" w:pos="840"/>
              </w:tabs>
              <w:ind w:right="60"/>
              <w:rPr>
                <w:rFonts w:ascii="Angsana New" w:hAnsi="Angsana New" w:cs="Angsana New"/>
                <w:sz w:val="30"/>
                <w:szCs w:val="30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36B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343" w:type="dxa"/>
            <w:shd w:val="clear" w:color="auto" w:fill="auto"/>
          </w:tcPr>
          <w:p w14:paraId="3F7DCD94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58447CC8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1B61ECDE" w14:textId="77777777" w:rsidTr="00E3718F">
        <w:tc>
          <w:tcPr>
            <w:tcW w:w="6660" w:type="dxa"/>
            <w:shd w:val="clear" w:color="auto" w:fill="auto"/>
          </w:tcPr>
          <w:p w14:paraId="4E9AB78D" w14:textId="4C746161" w:rsidR="00F36B37" w:rsidRPr="0018485E" w:rsidRDefault="00F36B37" w:rsidP="00F36B37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6A396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สินทรัพย์ไม่หมุนเวียนอื่น</w:t>
            </w:r>
          </w:p>
        </w:tc>
        <w:tc>
          <w:tcPr>
            <w:tcW w:w="1107" w:type="dxa"/>
            <w:shd w:val="clear" w:color="auto" w:fill="auto"/>
          </w:tcPr>
          <w:p w14:paraId="208082F4" w14:textId="731979B2" w:rsidR="00F36B37" w:rsidRDefault="00B30E1D" w:rsidP="00F36B37">
            <w:pPr>
              <w:tabs>
                <w:tab w:val="decimal" w:pos="840"/>
              </w:tabs>
              <w:ind w:right="60"/>
              <w:rPr>
                <w:rFonts w:ascii="Angsana New" w:hAnsi="Angsana New" w:cs="Angsana New"/>
                <w:sz w:val="30"/>
                <w:szCs w:val="30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36B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819</w:t>
            </w:r>
          </w:p>
        </w:tc>
        <w:tc>
          <w:tcPr>
            <w:tcW w:w="343" w:type="dxa"/>
            <w:shd w:val="clear" w:color="auto" w:fill="auto"/>
          </w:tcPr>
          <w:p w14:paraId="7D2C7F3D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2F1A34A2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3225EA8C" w14:textId="77777777" w:rsidTr="00E3718F">
        <w:tc>
          <w:tcPr>
            <w:tcW w:w="6660" w:type="dxa"/>
            <w:shd w:val="clear" w:color="auto" w:fill="auto"/>
          </w:tcPr>
          <w:p w14:paraId="601799CF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85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07" w:type="dxa"/>
            <w:shd w:val="clear" w:color="auto" w:fill="auto"/>
          </w:tcPr>
          <w:p w14:paraId="04747803" w14:textId="335E908F" w:rsidR="00F36B37" w:rsidRPr="004E391B" w:rsidRDefault="00F36B37" w:rsidP="00F36B37">
            <w:pPr>
              <w:tabs>
                <w:tab w:val="decimal" w:pos="840"/>
              </w:tabs>
              <w:ind w:right="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711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3" w:type="dxa"/>
            <w:shd w:val="clear" w:color="auto" w:fill="auto"/>
          </w:tcPr>
          <w:p w14:paraId="032CCE74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68F8F6EE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14AE671A" w14:textId="77777777" w:rsidTr="00E3718F">
        <w:tc>
          <w:tcPr>
            <w:tcW w:w="6660" w:type="dxa"/>
            <w:shd w:val="clear" w:color="auto" w:fill="auto"/>
          </w:tcPr>
          <w:p w14:paraId="1F180812" w14:textId="0B72F243" w:rsidR="00F36B37" w:rsidRPr="0018485E" w:rsidRDefault="00F36B37" w:rsidP="00F36B37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18485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07" w:type="dxa"/>
            <w:shd w:val="clear" w:color="auto" w:fill="auto"/>
          </w:tcPr>
          <w:p w14:paraId="77FA501C" w14:textId="4DDC9132" w:rsidR="00F36B37" w:rsidRPr="007B4077" w:rsidRDefault="00F36B37" w:rsidP="00F36B37">
            <w:pPr>
              <w:tabs>
                <w:tab w:val="decimal" w:pos="840"/>
              </w:tabs>
              <w:ind w:right="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43" w:type="dxa"/>
            <w:shd w:val="clear" w:color="auto" w:fill="auto"/>
          </w:tcPr>
          <w:p w14:paraId="58E03D81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2DA4571B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6557BBEE" w14:textId="77777777" w:rsidTr="00E3718F">
        <w:tc>
          <w:tcPr>
            <w:tcW w:w="6660" w:type="dxa"/>
            <w:shd w:val="clear" w:color="auto" w:fill="auto"/>
          </w:tcPr>
          <w:p w14:paraId="73A3BE6B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85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เจ้าหนี้การค้าและเจ้าหนี้อื่น</w:t>
            </w:r>
          </w:p>
        </w:tc>
        <w:tc>
          <w:tcPr>
            <w:tcW w:w="1107" w:type="dxa"/>
            <w:shd w:val="clear" w:color="auto" w:fill="auto"/>
          </w:tcPr>
          <w:p w14:paraId="6BCD0C99" w14:textId="21BAFD70" w:rsidR="00F36B37" w:rsidRPr="004E391B" w:rsidRDefault="00F36B37" w:rsidP="00F36B37">
            <w:pPr>
              <w:tabs>
                <w:tab w:val="decimal" w:pos="840"/>
              </w:tabs>
              <w:ind w:right="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196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996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3" w:type="dxa"/>
            <w:shd w:val="clear" w:color="auto" w:fill="auto"/>
          </w:tcPr>
          <w:p w14:paraId="346941FE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5158337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01654763" w14:textId="77777777" w:rsidTr="00E3718F">
        <w:tc>
          <w:tcPr>
            <w:tcW w:w="6660" w:type="dxa"/>
            <w:shd w:val="clear" w:color="auto" w:fill="auto"/>
          </w:tcPr>
          <w:p w14:paraId="452AB4B4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85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หนี้สินหมุนเวียนอื่น</w:t>
            </w:r>
          </w:p>
        </w:tc>
        <w:tc>
          <w:tcPr>
            <w:tcW w:w="1107" w:type="dxa"/>
            <w:shd w:val="clear" w:color="auto" w:fill="auto"/>
          </w:tcPr>
          <w:p w14:paraId="126342EC" w14:textId="1D997619" w:rsidR="00F36B37" w:rsidRPr="004E391B" w:rsidRDefault="00F36B37" w:rsidP="00F36B37">
            <w:pPr>
              <w:tabs>
                <w:tab w:val="decimal" w:pos="84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370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3" w:type="dxa"/>
            <w:shd w:val="clear" w:color="auto" w:fill="auto"/>
          </w:tcPr>
          <w:p w14:paraId="050B0FEF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146F0025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4D498F1C" w14:textId="77777777" w:rsidTr="00E3718F">
        <w:tc>
          <w:tcPr>
            <w:tcW w:w="6660" w:type="dxa"/>
            <w:shd w:val="clear" w:color="auto" w:fill="auto"/>
          </w:tcPr>
          <w:p w14:paraId="31652C08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85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07" w:type="dxa"/>
            <w:shd w:val="clear" w:color="auto" w:fill="auto"/>
          </w:tcPr>
          <w:p w14:paraId="115702C1" w14:textId="235470B4" w:rsidR="00F36B37" w:rsidRPr="004E391B" w:rsidRDefault="00F36B37" w:rsidP="00F36B37">
            <w:pPr>
              <w:tabs>
                <w:tab w:val="decimal" w:pos="84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398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3" w:type="dxa"/>
            <w:shd w:val="clear" w:color="auto" w:fill="auto"/>
          </w:tcPr>
          <w:p w14:paraId="52116367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001F5697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2D719F63" w14:textId="77777777" w:rsidTr="00E3718F">
        <w:tc>
          <w:tcPr>
            <w:tcW w:w="6660" w:type="dxa"/>
            <w:shd w:val="clear" w:color="auto" w:fill="auto"/>
          </w:tcPr>
          <w:p w14:paraId="41AE8F71" w14:textId="0695B433" w:rsidR="00F36B37" w:rsidRPr="0018485E" w:rsidRDefault="00F36B37" w:rsidP="00F36B37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4F2E5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107" w:type="dxa"/>
            <w:shd w:val="clear" w:color="auto" w:fill="auto"/>
          </w:tcPr>
          <w:p w14:paraId="60C1C4E1" w14:textId="79747823" w:rsidR="00F36B37" w:rsidRDefault="00F36B37" w:rsidP="00F36B37">
            <w:pPr>
              <w:tabs>
                <w:tab w:val="decimal" w:pos="840"/>
              </w:tabs>
              <w:ind w:right="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280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3" w:type="dxa"/>
            <w:shd w:val="clear" w:color="auto" w:fill="auto"/>
          </w:tcPr>
          <w:p w14:paraId="04AADBFC" w14:textId="77777777" w:rsidR="00F36B37" w:rsidRPr="004E391B" w:rsidRDefault="00F36B37" w:rsidP="00F36B37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29C609C5" w14:textId="77777777" w:rsidR="00F36B37" w:rsidRPr="004E391B" w:rsidRDefault="00F36B37" w:rsidP="00F36B37">
            <w:pPr>
              <w:tabs>
                <w:tab w:val="decimal" w:pos="900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663C8C42" w14:textId="77777777" w:rsidTr="00E3718F">
        <w:tc>
          <w:tcPr>
            <w:tcW w:w="6660" w:type="dxa"/>
            <w:shd w:val="clear" w:color="auto" w:fill="auto"/>
          </w:tcPr>
          <w:p w14:paraId="7092CB24" w14:textId="5D5BD4EF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F08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มูลค่าตามบัญชีของ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หนี้สินสุทธิ</w:t>
            </w:r>
            <w:r w:rsidRPr="008F08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4A88130C" w14:textId="77777777" w:rsidR="00F36B37" w:rsidRPr="004E391B" w:rsidRDefault="00F36B37" w:rsidP="00F36B37">
            <w:pPr>
              <w:tabs>
                <w:tab w:val="decimal" w:pos="8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" w:type="dxa"/>
            <w:shd w:val="clear" w:color="auto" w:fill="auto"/>
          </w:tcPr>
          <w:p w14:paraId="614F8DA5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3F9EE6C" w14:textId="0431D340" w:rsidR="00F36B37" w:rsidRPr="004A6070" w:rsidRDefault="00F36B37" w:rsidP="00F36B37">
            <w:pPr>
              <w:tabs>
                <w:tab w:val="decimal" w:pos="900"/>
              </w:tabs>
              <w:ind w:right="6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F36B37" w:rsidRPr="004E391B" w14:paraId="68E78D33" w14:textId="77777777" w:rsidTr="00E3718F">
        <w:tc>
          <w:tcPr>
            <w:tcW w:w="6660" w:type="dxa"/>
            <w:shd w:val="clear" w:color="auto" w:fill="auto"/>
          </w:tcPr>
          <w:p w14:paraId="3BDDB6D0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F08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กำไรจากการจำหน่าย</w:t>
            </w:r>
            <w:r w:rsidRPr="008F08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เงินลงทุน</w:t>
            </w:r>
            <w:r w:rsidRPr="008F08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ในบริษัทย่อย</w:t>
            </w:r>
          </w:p>
        </w:tc>
        <w:tc>
          <w:tcPr>
            <w:tcW w:w="1107" w:type="dxa"/>
            <w:shd w:val="clear" w:color="auto" w:fill="auto"/>
          </w:tcPr>
          <w:p w14:paraId="43BB268C" w14:textId="77777777" w:rsidR="00F36B37" w:rsidRPr="004E391B" w:rsidRDefault="00F36B37" w:rsidP="00F36B37">
            <w:pPr>
              <w:tabs>
                <w:tab w:val="decimal" w:pos="891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" w:type="dxa"/>
            <w:shd w:val="clear" w:color="auto" w:fill="auto"/>
          </w:tcPr>
          <w:p w14:paraId="7DC2B2A8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CC327" w14:textId="0681ED89" w:rsidR="00F36B37" w:rsidRPr="004E391B" w:rsidRDefault="00B30E1D" w:rsidP="00F36B37">
            <w:pPr>
              <w:tabs>
                <w:tab w:val="decimal" w:pos="900"/>
              </w:tabs>
              <w:ind w:right="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</w:t>
            </w:r>
            <w:r w:rsidR="00F36B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496</w:t>
            </w:r>
          </w:p>
        </w:tc>
      </w:tr>
    </w:tbl>
    <w:p w14:paraId="2BA17C14" w14:textId="77777777" w:rsidR="00BA36B2" w:rsidRDefault="00BA36B2" w:rsidP="007E3082">
      <w:pPr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05AAC353" w14:textId="550F46CA" w:rsidR="007E3082" w:rsidRPr="004E391B" w:rsidRDefault="007E3082" w:rsidP="007E3082">
      <w:pPr>
        <w:ind w:left="540"/>
        <w:jc w:val="both"/>
        <w:rPr>
          <w:rFonts w:ascii="Angsana New" w:hAnsi="Angsana New" w:cs="Angsana New"/>
          <w:sz w:val="30"/>
          <w:szCs w:val="30"/>
          <w:cs/>
        </w:rPr>
      </w:pPr>
      <w:r w:rsidRPr="004E391B">
        <w:rPr>
          <w:rFonts w:ascii="Angsana New" w:hAnsi="Angsana New" w:cs="Angsana New" w:hint="cs"/>
          <w:sz w:val="30"/>
          <w:szCs w:val="30"/>
          <w:cs/>
        </w:rPr>
        <w:t>เงินสด</w:t>
      </w:r>
      <w:r w:rsidR="00760C5B">
        <w:rPr>
          <w:rFonts w:ascii="Angsana New" w:hAnsi="Angsana New" w:cs="Angsana New" w:hint="cs"/>
          <w:sz w:val="30"/>
          <w:szCs w:val="30"/>
          <w:cs/>
          <w:lang w:val="en-US" w:bidi="th-TH"/>
        </w:rPr>
        <w:t>จ่าย</w:t>
      </w:r>
      <w:r w:rsidRPr="004E391B">
        <w:rPr>
          <w:rFonts w:ascii="Angsana New" w:hAnsi="Angsana New" w:cs="Angsana New" w:hint="cs"/>
          <w:sz w:val="30"/>
          <w:szCs w:val="30"/>
          <w:cs/>
        </w:rPr>
        <w:t>สุทธิจากการขายเงินลงทุนในบริษัทย่อยในงบกระแสเงินสดรวม เป็นดังนี้</w:t>
      </w:r>
    </w:p>
    <w:p w14:paraId="03140400" w14:textId="77777777" w:rsidR="007E3082" w:rsidRPr="00D4020D" w:rsidRDefault="007E3082" w:rsidP="007E3082">
      <w:pPr>
        <w:spacing w:line="240" w:lineRule="auto"/>
        <w:ind w:left="540" w:right="-45"/>
        <w:jc w:val="thaiDistribute"/>
        <w:rPr>
          <w:rFonts w:ascii="Angsana New" w:hAnsi="Angsana New" w:cs="Angsana New"/>
          <w:sz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9"/>
        <w:gridCol w:w="1242"/>
        <w:gridCol w:w="9"/>
        <w:gridCol w:w="900"/>
        <w:gridCol w:w="1260"/>
      </w:tblGrid>
      <w:tr w:rsidR="007E3082" w:rsidRPr="004E391B" w14:paraId="35B6DFCC" w14:textId="77777777" w:rsidTr="00F234D7">
        <w:tc>
          <w:tcPr>
            <w:tcW w:w="5940" w:type="dxa"/>
          </w:tcPr>
          <w:p w14:paraId="31EA13FF" w14:textId="77777777" w:rsidR="007E3082" w:rsidRPr="004E391B" w:rsidRDefault="007E3082" w:rsidP="00F234D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hideMark/>
          </w:tcPr>
          <w:p w14:paraId="7C0DE69E" w14:textId="77777777" w:rsidR="007E3082" w:rsidRPr="004E391B" w:rsidRDefault="007E3082" w:rsidP="00F234D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C552918" w14:textId="77777777" w:rsidR="007E3082" w:rsidRPr="004E391B" w:rsidRDefault="007E3082" w:rsidP="00F234D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165490" w14:textId="77777777" w:rsidR="007E3082" w:rsidRPr="004E391B" w:rsidRDefault="007E3082" w:rsidP="00F234D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E39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4E39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36B37" w:rsidRPr="004E391B" w14:paraId="25359EE8" w14:textId="77777777" w:rsidTr="00F234D7">
        <w:tc>
          <w:tcPr>
            <w:tcW w:w="5949" w:type="dxa"/>
            <w:gridSpan w:val="2"/>
          </w:tcPr>
          <w:p w14:paraId="43B45386" w14:textId="77777777" w:rsidR="00F36B37" w:rsidRPr="004E391B" w:rsidRDefault="00F36B37" w:rsidP="00F36B37">
            <w:pPr>
              <w:ind w:hanging="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391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ราคาขาย</w:t>
            </w:r>
            <w:r w:rsidRPr="004E391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42" w:type="dxa"/>
          </w:tcPr>
          <w:p w14:paraId="77F52148" w14:textId="77777777" w:rsidR="00F36B37" w:rsidRPr="004E391B" w:rsidRDefault="00F36B37" w:rsidP="00F36B37">
            <w:pPr>
              <w:tabs>
                <w:tab w:val="decimal" w:pos="1302"/>
              </w:tabs>
              <w:ind w:hanging="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120AACB0" w14:textId="77777777" w:rsidR="00F36B37" w:rsidRPr="004E391B" w:rsidRDefault="00F36B37" w:rsidP="00F36B37">
            <w:pPr>
              <w:ind w:hanging="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8F9436" w14:textId="375A46B0" w:rsidR="00F36B37" w:rsidRPr="004E391B" w:rsidRDefault="00B30E1D" w:rsidP="00F36B37">
            <w:pPr>
              <w:tabs>
                <w:tab w:val="decimal" w:pos="885"/>
              </w:tabs>
              <w:ind w:right="-19"/>
              <w:rPr>
                <w:rFonts w:ascii="Angsana New" w:hAnsi="Angsana New" w:cs="Angsana New"/>
                <w:sz w:val="30"/>
                <w:szCs w:val="30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</w:p>
        </w:tc>
      </w:tr>
      <w:tr w:rsidR="00F36B37" w:rsidRPr="004E391B" w14:paraId="2BA0337C" w14:textId="77777777" w:rsidTr="00F234D7">
        <w:tc>
          <w:tcPr>
            <w:tcW w:w="5949" w:type="dxa"/>
            <w:gridSpan w:val="2"/>
          </w:tcPr>
          <w:p w14:paraId="151DE21B" w14:textId="77777777" w:rsidR="00F36B37" w:rsidRPr="004E391B" w:rsidRDefault="00F36B37" w:rsidP="00F36B37">
            <w:pPr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E391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เงินสดและรายการเทียบเท่าเงินสดคงเหลือ ณ วันที่ขาย</w:t>
            </w:r>
          </w:p>
        </w:tc>
        <w:tc>
          <w:tcPr>
            <w:tcW w:w="1242" w:type="dxa"/>
          </w:tcPr>
          <w:p w14:paraId="3677E5A6" w14:textId="77777777" w:rsidR="00F36B37" w:rsidRPr="004E391B" w:rsidRDefault="00F36B37" w:rsidP="00F36B37">
            <w:pPr>
              <w:tabs>
                <w:tab w:val="decimal" w:pos="1302"/>
              </w:tabs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30B1E1DB" w14:textId="77777777" w:rsidR="00F36B37" w:rsidRPr="004E391B" w:rsidRDefault="00F36B37" w:rsidP="00F36B37">
            <w:pPr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24C27" w14:textId="1D56AC20" w:rsidR="00F36B37" w:rsidRPr="004E391B" w:rsidRDefault="00F36B37" w:rsidP="00F36B37">
            <w:pPr>
              <w:tabs>
                <w:tab w:val="decimal" w:pos="885"/>
              </w:tabs>
              <w:ind w:right="-19"/>
              <w:rPr>
                <w:rFonts w:ascii="Angsana New" w:hAnsi="Angsana New" w:cs="Angsana New"/>
                <w:sz w:val="30"/>
                <w:szCs w:val="30"/>
              </w:rPr>
            </w:pPr>
            <w:r w:rsidRPr="004E39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749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36B37" w:rsidRPr="004E391B" w14:paraId="64011FF9" w14:textId="77777777" w:rsidTr="00F234D7">
        <w:tc>
          <w:tcPr>
            <w:tcW w:w="5949" w:type="dxa"/>
            <w:gridSpan w:val="2"/>
          </w:tcPr>
          <w:p w14:paraId="3BE3E22E" w14:textId="33CA96FF" w:rsidR="00F36B37" w:rsidRPr="004E391B" w:rsidRDefault="00F36B37" w:rsidP="00F36B37">
            <w:pPr>
              <w:ind w:hanging="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39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เงินสด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จ่าย</w:t>
            </w:r>
            <w:r w:rsidRPr="004E39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สุทธิจากการขายเงินลงทุนในบริษัทย่อย </w:t>
            </w:r>
          </w:p>
        </w:tc>
        <w:tc>
          <w:tcPr>
            <w:tcW w:w="1242" w:type="dxa"/>
          </w:tcPr>
          <w:p w14:paraId="3068D927" w14:textId="77777777" w:rsidR="00F36B37" w:rsidRPr="004E391B" w:rsidRDefault="00F36B37" w:rsidP="00F36B37">
            <w:pPr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15F69DC" w14:textId="77777777" w:rsidR="00F36B37" w:rsidRPr="004E391B" w:rsidRDefault="00F36B37" w:rsidP="00F36B37">
            <w:pPr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6CFBB6" w14:textId="21160777" w:rsidR="00F36B37" w:rsidRPr="004E391B" w:rsidRDefault="00F36B37" w:rsidP="00F36B37">
            <w:pPr>
              <w:tabs>
                <w:tab w:val="decimal" w:pos="885"/>
              </w:tabs>
              <w:ind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30E1D"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1A348FC4" w14:textId="77777777" w:rsidR="007E3082" w:rsidRPr="00D4020D" w:rsidRDefault="007E3082" w:rsidP="007E3082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highlight w:val="yellow"/>
          <w:lang w:bidi="th-TH"/>
        </w:rPr>
      </w:pPr>
    </w:p>
    <w:p w14:paraId="6D7C12CA" w14:textId="6E3BAF0C" w:rsidR="007E3082" w:rsidRDefault="00190B68" w:rsidP="007E3082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C3F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ในเดือนธันวาคม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256</w:t>
      </w:r>
      <w:r w:rsidR="00B30E1D" w:rsidRPr="00B30E1D">
        <w:rPr>
          <w:rFonts w:asciiTheme="majorBidi" w:hAnsiTheme="majorBidi" w:cs="Angsana New" w:hint="cs"/>
          <w:sz w:val="30"/>
          <w:szCs w:val="30"/>
          <w:lang w:val="en-US" w:bidi="th-TH"/>
        </w:rPr>
        <w:t>4</w:t>
      </w:r>
      <w:r w:rsidRPr="001C3FC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A607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บริษัทได้จำหน่ายเงินลงทุนทั้งหมดใน</w:t>
      </w:r>
      <w:r w:rsidRPr="004A607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4A607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A607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โมเดน่า</w:t>
      </w:r>
      <w:r w:rsidRPr="004A607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A607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มอเตอร์เวอร์ค</w:t>
      </w:r>
      <w:r w:rsidRPr="004A607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A607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จำกัดซึ่งเป็นบริษัทย่อย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</w:rPr>
        <w:t>เป็นจำนวน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เงิน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B30E1D" w:rsidRPr="00B30E1D">
        <w:rPr>
          <w:rFonts w:ascii="Angsana New" w:hAnsi="Angsana New" w:cs="Angsana New"/>
          <w:spacing w:val="-4"/>
          <w:sz w:val="30"/>
          <w:szCs w:val="30"/>
          <w:lang w:val="en-US" w:bidi="th-TH"/>
        </w:rPr>
        <w:t>12</w:t>
      </w:r>
      <w:r w:rsidRPr="004A607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บริษัทได้รับชำระค่าหุ้นทั้งจำนวนแล้ว </w:t>
      </w:r>
      <w:r w:rsidR="007B4077" w:rsidRPr="00E3718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มูลค่าตามบัญชีของ</w:t>
      </w:r>
      <w:r w:rsidR="00FB592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สินทรัพย์</w:t>
      </w:r>
      <w:r w:rsidR="007B4077" w:rsidRPr="00E3718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สุทธิ</w:t>
      </w:r>
      <w:r w:rsidR="007B4077" w:rsidRPr="004A6070">
        <w:rPr>
          <w:rFonts w:ascii="Angsana New" w:hAnsi="Angsana New" w:cs="Angsana New" w:hint="cs"/>
          <w:spacing w:val="-4"/>
          <w:sz w:val="30"/>
          <w:szCs w:val="30"/>
          <w:cs/>
        </w:rPr>
        <w:t>ใน</w:t>
      </w:r>
      <w:r w:rsidR="0003448E">
        <w:rPr>
          <w:rFonts w:ascii="Angsana New" w:hAnsi="Angsana New" w:cs="Angsana New"/>
          <w:spacing w:val="-4"/>
          <w:sz w:val="30"/>
          <w:szCs w:val="30"/>
        </w:rPr>
        <w:t xml:space="preserve">                            </w:t>
      </w:r>
      <w:r w:rsidRPr="004A607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="0003448E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4A607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โมเดน่า</w:t>
      </w:r>
      <w:r w:rsidRPr="004A607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A607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มอเตอร์เวอร์ค</w:t>
      </w:r>
      <w:r w:rsidRPr="004A607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4A6070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จำกัด 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</w:rPr>
        <w:t>มีจำนวน</w:t>
      </w:r>
      <w:r w:rsidRPr="004A607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30E1D" w:rsidRPr="00B30E1D">
        <w:rPr>
          <w:rFonts w:ascii="Angsana New" w:hAnsi="Angsana New" w:cs="Angsana New"/>
          <w:spacing w:val="-4"/>
          <w:sz w:val="30"/>
          <w:szCs w:val="30"/>
          <w:lang w:val="en-US" w:bidi="th-TH"/>
        </w:rPr>
        <w:t>18</w:t>
      </w:r>
      <w:r w:rsidR="007B4077">
        <w:rPr>
          <w:rFonts w:ascii="Angsana New" w:hAnsi="Angsana New" w:cs="Angsana New"/>
          <w:spacing w:val="-4"/>
          <w:sz w:val="30"/>
          <w:szCs w:val="30"/>
          <w:lang w:bidi="th-TH"/>
        </w:rPr>
        <w:t>.</w:t>
      </w:r>
      <w:r w:rsidR="00B30E1D" w:rsidRPr="00B30E1D">
        <w:rPr>
          <w:rFonts w:ascii="Angsana New" w:hAnsi="Angsana New" w:cs="Angsana New"/>
          <w:spacing w:val="-4"/>
          <w:sz w:val="30"/>
          <w:szCs w:val="30"/>
          <w:lang w:val="en-US" w:bidi="th-TH"/>
        </w:rPr>
        <w:t>5</w:t>
      </w:r>
      <w:r w:rsidRPr="004A607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4A607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</w:rPr>
        <w:t>ส่งผลให้กลุ่มบริษัทรับรู้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ขาดทุน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จากการขายเงินลงทุนจำนวน </w:t>
      </w:r>
      <w:r w:rsidR="00B30E1D" w:rsidRPr="00B30E1D">
        <w:rPr>
          <w:rFonts w:ascii="Angsana New" w:hAnsi="Angsana New" w:cs="Angsana New"/>
          <w:spacing w:val="-4"/>
          <w:sz w:val="30"/>
          <w:szCs w:val="30"/>
          <w:lang w:val="en-US"/>
        </w:rPr>
        <w:t>6</w:t>
      </w:r>
      <w:r w:rsidR="007B4077">
        <w:rPr>
          <w:rFonts w:ascii="Angsana New" w:hAnsi="Angsana New" w:cs="Angsana New"/>
          <w:spacing w:val="-4"/>
          <w:sz w:val="30"/>
          <w:szCs w:val="30"/>
        </w:rPr>
        <w:t>.</w:t>
      </w:r>
      <w:r w:rsidR="00B30E1D" w:rsidRPr="00B30E1D">
        <w:rPr>
          <w:rFonts w:ascii="Angsana New" w:hAnsi="Angsana New" w:cs="Angsana New"/>
          <w:spacing w:val="-4"/>
          <w:sz w:val="30"/>
          <w:szCs w:val="30"/>
          <w:lang w:val="en-US"/>
        </w:rPr>
        <w:t>5</w:t>
      </w:r>
      <w:r w:rsidRPr="004A607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ล้านบาทในงบการเงินรวม โดยมีรายละเอียด</w:t>
      </w:r>
      <w:r w:rsidRPr="004E391B">
        <w:rPr>
          <w:rFonts w:ascii="Angsana New" w:hAnsi="Angsana New" w:cs="Angsana New" w:hint="cs"/>
          <w:spacing w:val="-4"/>
          <w:sz w:val="30"/>
          <w:szCs w:val="30"/>
          <w:cs/>
        </w:rPr>
        <w:t>ดังนี้</w:t>
      </w:r>
    </w:p>
    <w:p w14:paraId="4BE9BF40" w14:textId="77777777" w:rsidR="007E3082" w:rsidRPr="00D4020D" w:rsidRDefault="007E3082" w:rsidP="007E3082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  <w:sz w:val="20"/>
        </w:rPr>
      </w:pPr>
    </w:p>
    <w:tbl>
      <w:tblPr>
        <w:tblW w:w="93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1107"/>
        <w:gridCol w:w="343"/>
        <w:gridCol w:w="1254"/>
      </w:tblGrid>
      <w:tr w:rsidR="007E3082" w:rsidRPr="004E391B" w14:paraId="3BD79738" w14:textId="77777777" w:rsidTr="00E3718F">
        <w:trPr>
          <w:trHeight w:val="380"/>
          <w:tblHeader/>
        </w:trPr>
        <w:tc>
          <w:tcPr>
            <w:tcW w:w="6660" w:type="dxa"/>
            <w:shd w:val="clear" w:color="auto" w:fill="auto"/>
          </w:tcPr>
          <w:p w14:paraId="615ADB6E" w14:textId="77777777" w:rsidR="007E3082" w:rsidRPr="004E391B" w:rsidRDefault="007E3082" w:rsidP="00F234D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br w:type="page"/>
            </w:r>
          </w:p>
        </w:tc>
        <w:tc>
          <w:tcPr>
            <w:tcW w:w="2704" w:type="dxa"/>
            <w:gridSpan w:val="3"/>
            <w:shd w:val="clear" w:color="auto" w:fill="auto"/>
          </w:tcPr>
          <w:p w14:paraId="75A0FB5A" w14:textId="77777777" w:rsidR="007E3082" w:rsidRPr="004E391B" w:rsidRDefault="007E3082" w:rsidP="00F234D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E39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E39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36B37" w:rsidRPr="004E391B" w14:paraId="5AF7B620" w14:textId="77777777" w:rsidTr="00E3718F">
        <w:tc>
          <w:tcPr>
            <w:tcW w:w="6660" w:type="dxa"/>
            <w:shd w:val="clear" w:color="auto" w:fill="auto"/>
          </w:tcPr>
          <w:p w14:paraId="58D10BFF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E391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ราคาขาย</w:t>
            </w:r>
            <w:r w:rsidRPr="004E391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</w:tcPr>
          <w:p w14:paraId="66C60881" w14:textId="77777777" w:rsidR="00F36B37" w:rsidRPr="004E391B" w:rsidRDefault="00F36B37" w:rsidP="00F36B37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" w:type="dxa"/>
            <w:shd w:val="clear" w:color="auto" w:fill="auto"/>
          </w:tcPr>
          <w:p w14:paraId="56413905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1F354DD5" w14:textId="182D26BF" w:rsidR="00F36B37" w:rsidRPr="004A6070" w:rsidRDefault="00B30E1D" w:rsidP="00F36B37">
            <w:pPr>
              <w:tabs>
                <w:tab w:val="decimal" w:pos="870"/>
              </w:tabs>
              <w:ind w:right="6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F36B3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F36B37" w:rsidRPr="004E391B" w14:paraId="699A5ED7" w14:textId="77777777" w:rsidTr="00E3718F">
        <w:tc>
          <w:tcPr>
            <w:tcW w:w="6660" w:type="dxa"/>
            <w:shd w:val="clear" w:color="auto" w:fill="auto"/>
          </w:tcPr>
          <w:p w14:paraId="6C12C9FB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E39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4E39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ต้นทุนขายของเงินลงทุน</w:t>
            </w:r>
          </w:p>
        </w:tc>
        <w:tc>
          <w:tcPr>
            <w:tcW w:w="1107" w:type="dxa"/>
            <w:shd w:val="clear" w:color="auto" w:fill="auto"/>
          </w:tcPr>
          <w:p w14:paraId="27DB92A7" w14:textId="77777777" w:rsidR="00F36B37" w:rsidRPr="004E391B" w:rsidRDefault="00F36B37" w:rsidP="00F36B37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" w:type="dxa"/>
            <w:shd w:val="clear" w:color="auto" w:fill="auto"/>
          </w:tcPr>
          <w:p w14:paraId="2D95DCDF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6947266F" w14:textId="77777777" w:rsidR="00F36B37" w:rsidRPr="004E391B" w:rsidRDefault="00F36B37" w:rsidP="00F36B37">
            <w:pPr>
              <w:tabs>
                <w:tab w:val="decimal" w:pos="87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10759811" w14:textId="77777777" w:rsidTr="00E3718F">
        <w:tc>
          <w:tcPr>
            <w:tcW w:w="6660" w:type="dxa"/>
            <w:shd w:val="clear" w:color="auto" w:fill="auto"/>
          </w:tcPr>
          <w:p w14:paraId="62355B3C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48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เงินสดและรายการเทียบเท่าเงินสด</w:t>
            </w:r>
          </w:p>
        </w:tc>
        <w:tc>
          <w:tcPr>
            <w:tcW w:w="1107" w:type="dxa"/>
            <w:shd w:val="clear" w:color="auto" w:fill="auto"/>
          </w:tcPr>
          <w:p w14:paraId="33F9F3AD" w14:textId="173435D8" w:rsidR="00F36B37" w:rsidRPr="004E391B" w:rsidRDefault="00B30E1D" w:rsidP="00F36B37">
            <w:pPr>
              <w:tabs>
                <w:tab w:val="decimal" w:pos="79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F36B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183</w:t>
            </w:r>
          </w:p>
        </w:tc>
        <w:tc>
          <w:tcPr>
            <w:tcW w:w="343" w:type="dxa"/>
            <w:shd w:val="clear" w:color="auto" w:fill="auto"/>
          </w:tcPr>
          <w:p w14:paraId="1705F663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5AC9F2D4" w14:textId="77777777" w:rsidR="00F36B37" w:rsidRPr="004E391B" w:rsidRDefault="00F36B37" w:rsidP="00F36B37">
            <w:pPr>
              <w:tabs>
                <w:tab w:val="decimal" w:pos="87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683D294F" w14:textId="77777777" w:rsidTr="00E3718F">
        <w:tc>
          <w:tcPr>
            <w:tcW w:w="6660" w:type="dxa"/>
            <w:shd w:val="clear" w:color="auto" w:fill="auto"/>
          </w:tcPr>
          <w:p w14:paraId="4BF3BCDD" w14:textId="5935F0D9" w:rsidR="00F36B37" w:rsidRPr="0018485E" w:rsidRDefault="00F36B37" w:rsidP="00F36B3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เงินลงทุนชั่วคราว</w:t>
            </w:r>
          </w:p>
        </w:tc>
        <w:tc>
          <w:tcPr>
            <w:tcW w:w="1107" w:type="dxa"/>
            <w:shd w:val="clear" w:color="auto" w:fill="auto"/>
          </w:tcPr>
          <w:p w14:paraId="60A13BA8" w14:textId="49026BBF" w:rsidR="00F36B37" w:rsidRDefault="00B30E1D" w:rsidP="00F36B37">
            <w:pPr>
              <w:tabs>
                <w:tab w:val="decimal" w:pos="790"/>
              </w:tabs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F36B3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343" w:type="dxa"/>
            <w:shd w:val="clear" w:color="auto" w:fill="auto"/>
          </w:tcPr>
          <w:p w14:paraId="247A7FEA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0A89EC5C" w14:textId="77777777" w:rsidR="00F36B37" w:rsidRPr="004E391B" w:rsidRDefault="00F36B37" w:rsidP="00F36B37">
            <w:pPr>
              <w:tabs>
                <w:tab w:val="decimal" w:pos="87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739D89C1" w14:textId="77777777" w:rsidTr="00E3718F">
        <w:tc>
          <w:tcPr>
            <w:tcW w:w="6660" w:type="dxa"/>
            <w:shd w:val="clear" w:color="auto" w:fill="auto"/>
          </w:tcPr>
          <w:p w14:paraId="0A5790FB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8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ลูกหนี้การค้า</w:t>
            </w:r>
            <w:r w:rsidRPr="001848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และลูกหนี้อื่น</w:t>
            </w:r>
          </w:p>
        </w:tc>
        <w:tc>
          <w:tcPr>
            <w:tcW w:w="1107" w:type="dxa"/>
            <w:shd w:val="clear" w:color="auto" w:fill="auto"/>
          </w:tcPr>
          <w:p w14:paraId="5C61A7A0" w14:textId="7CEC54C7" w:rsidR="00F36B37" w:rsidRPr="004E391B" w:rsidRDefault="00B30E1D" w:rsidP="00F36B37">
            <w:pPr>
              <w:tabs>
                <w:tab w:val="decimal" w:pos="79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F36B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038</w:t>
            </w:r>
          </w:p>
        </w:tc>
        <w:tc>
          <w:tcPr>
            <w:tcW w:w="343" w:type="dxa"/>
            <w:shd w:val="clear" w:color="auto" w:fill="auto"/>
          </w:tcPr>
          <w:p w14:paraId="2968990A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2CC3EE66" w14:textId="77777777" w:rsidR="00F36B37" w:rsidRPr="004E391B" w:rsidRDefault="00F36B37" w:rsidP="00F36B37">
            <w:pPr>
              <w:tabs>
                <w:tab w:val="decimal" w:pos="87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1B15DAE0" w14:textId="77777777" w:rsidTr="00E3718F">
        <w:tc>
          <w:tcPr>
            <w:tcW w:w="6660" w:type="dxa"/>
            <w:shd w:val="clear" w:color="auto" w:fill="auto"/>
          </w:tcPr>
          <w:p w14:paraId="409D2181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8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  <w:tc>
          <w:tcPr>
            <w:tcW w:w="1107" w:type="dxa"/>
            <w:shd w:val="clear" w:color="auto" w:fill="auto"/>
          </w:tcPr>
          <w:p w14:paraId="671B184C" w14:textId="117D40B2" w:rsidR="00F36B37" w:rsidRPr="004E391B" w:rsidRDefault="00B30E1D" w:rsidP="00F36B37">
            <w:pPr>
              <w:tabs>
                <w:tab w:val="decimal" w:pos="79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221</w:t>
            </w:r>
            <w:r w:rsidR="00F36B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878</w:t>
            </w:r>
          </w:p>
        </w:tc>
        <w:tc>
          <w:tcPr>
            <w:tcW w:w="343" w:type="dxa"/>
            <w:shd w:val="clear" w:color="auto" w:fill="auto"/>
          </w:tcPr>
          <w:p w14:paraId="157FF706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69346BBB" w14:textId="77777777" w:rsidR="00F36B37" w:rsidRPr="004E391B" w:rsidRDefault="00F36B37" w:rsidP="00F36B37">
            <w:pPr>
              <w:tabs>
                <w:tab w:val="decimal" w:pos="87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66F6FC39" w14:textId="77777777" w:rsidTr="00E3718F">
        <w:tc>
          <w:tcPr>
            <w:tcW w:w="6660" w:type="dxa"/>
            <w:shd w:val="clear" w:color="auto" w:fill="auto"/>
          </w:tcPr>
          <w:p w14:paraId="307A731B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8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สินทรัพย์หมุนเวียนอื่น</w:t>
            </w:r>
          </w:p>
        </w:tc>
        <w:tc>
          <w:tcPr>
            <w:tcW w:w="1107" w:type="dxa"/>
            <w:shd w:val="clear" w:color="auto" w:fill="auto"/>
          </w:tcPr>
          <w:p w14:paraId="649EA155" w14:textId="0D279D72" w:rsidR="00F36B37" w:rsidRPr="004E391B" w:rsidRDefault="00B30E1D" w:rsidP="00F36B37">
            <w:pPr>
              <w:tabs>
                <w:tab w:val="decimal" w:pos="79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F36B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386</w:t>
            </w:r>
          </w:p>
        </w:tc>
        <w:tc>
          <w:tcPr>
            <w:tcW w:w="343" w:type="dxa"/>
            <w:shd w:val="clear" w:color="auto" w:fill="auto"/>
          </w:tcPr>
          <w:p w14:paraId="34A02181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7E3233B7" w14:textId="77777777" w:rsidR="00F36B37" w:rsidRPr="004E391B" w:rsidRDefault="00F36B37" w:rsidP="00F36B37">
            <w:pPr>
              <w:tabs>
                <w:tab w:val="decimal" w:pos="87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5F0CB4B8" w14:textId="77777777" w:rsidTr="00E3718F">
        <w:tc>
          <w:tcPr>
            <w:tcW w:w="6660" w:type="dxa"/>
            <w:shd w:val="clear" w:color="auto" w:fill="auto"/>
          </w:tcPr>
          <w:p w14:paraId="2C370394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8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1107" w:type="dxa"/>
            <w:shd w:val="clear" w:color="auto" w:fill="auto"/>
          </w:tcPr>
          <w:p w14:paraId="55911BAE" w14:textId="43CFDB68" w:rsidR="00F36B37" w:rsidRPr="004E391B" w:rsidRDefault="00B30E1D" w:rsidP="00F36B37">
            <w:pPr>
              <w:tabs>
                <w:tab w:val="decimal" w:pos="79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 w:rsidR="00F36B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056</w:t>
            </w:r>
          </w:p>
        </w:tc>
        <w:tc>
          <w:tcPr>
            <w:tcW w:w="343" w:type="dxa"/>
            <w:shd w:val="clear" w:color="auto" w:fill="auto"/>
          </w:tcPr>
          <w:p w14:paraId="3ADFD706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3848E1D7" w14:textId="77777777" w:rsidR="00F36B37" w:rsidRPr="004E391B" w:rsidRDefault="00F36B37" w:rsidP="00F36B37">
            <w:pPr>
              <w:tabs>
                <w:tab w:val="decimal" w:pos="87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20FD2CAD" w14:textId="77777777" w:rsidTr="00E3718F">
        <w:tc>
          <w:tcPr>
            <w:tcW w:w="6660" w:type="dxa"/>
            <w:shd w:val="clear" w:color="auto" w:fill="auto"/>
          </w:tcPr>
          <w:p w14:paraId="74B6A713" w14:textId="6DB14460" w:rsidR="00F36B37" w:rsidRPr="0018485E" w:rsidRDefault="00F36B37" w:rsidP="00F36B3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485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107" w:type="dxa"/>
            <w:shd w:val="clear" w:color="auto" w:fill="auto"/>
          </w:tcPr>
          <w:p w14:paraId="1E346A7B" w14:textId="1820F914" w:rsidR="00F36B37" w:rsidRDefault="00B30E1D" w:rsidP="00F36B37">
            <w:pPr>
              <w:tabs>
                <w:tab w:val="decimal" w:pos="79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F36B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184</w:t>
            </w:r>
          </w:p>
        </w:tc>
        <w:tc>
          <w:tcPr>
            <w:tcW w:w="343" w:type="dxa"/>
            <w:shd w:val="clear" w:color="auto" w:fill="auto"/>
          </w:tcPr>
          <w:p w14:paraId="5BE5BDC9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17AE9E57" w14:textId="77777777" w:rsidR="00F36B37" w:rsidRPr="004E391B" w:rsidRDefault="00F36B37" w:rsidP="00F36B37">
            <w:pPr>
              <w:tabs>
                <w:tab w:val="decimal" w:pos="87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0EF5E4EB" w14:textId="77777777" w:rsidTr="00E3718F">
        <w:tc>
          <w:tcPr>
            <w:tcW w:w="6660" w:type="dxa"/>
            <w:shd w:val="clear" w:color="auto" w:fill="auto"/>
          </w:tcPr>
          <w:p w14:paraId="5EBE1D49" w14:textId="3E903D9A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F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สินทรัพย์ภาษีเงินได้รอการตัดบัญชี</w:t>
            </w:r>
          </w:p>
        </w:tc>
        <w:tc>
          <w:tcPr>
            <w:tcW w:w="1107" w:type="dxa"/>
            <w:shd w:val="clear" w:color="auto" w:fill="auto"/>
          </w:tcPr>
          <w:p w14:paraId="3E765682" w14:textId="44003501" w:rsidR="00F36B37" w:rsidRPr="004E391B" w:rsidRDefault="00B30E1D" w:rsidP="00F36B37">
            <w:pPr>
              <w:tabs>
                <w:tab w:val="decimal" w:pos="79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36B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333</w:t>
            </w:r>
          </w:p>
        </w:tc>
        <w:tc>
          <w:tcPr>
            <w:tcW w:w="343" w:type="dxa"/>
            <w:shd w:val="clear" w:color="auto" w:fill="auto"/>
          </w:tcPr>
          <w:p w14:paraId="5CE17CA9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51784B84" w14:textId="77777777" w:rsidR="00F36B37" w:rsidRPr="004E391B" w:rsidRDefault="00F36B37" w:rsidP="00F36B37">
            <w:pPr>
              <w:tabs>
                <w:tab w:val="decimal" w:pos="87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2B0764AA" w14:textId="77777777" w:rsidTr="00E3718F">
        <w:tc>
          <w:tcPr>
            <w:tcW w:w="6660" w:type="dxa"/>
            <w:shd w:val="clear" w:color="auto" w:fill="auto"/>
          </w:tcPr>
          <w:p w14:paraId="0A5BB64F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85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07" w:type="dxa"/>
            <w:shd w:val="clear" w:color="auto" w:fill="auto"/>
          </w:tcPr>
          <w:p w14:paraId="7B6DAB3E" w14:textId="56FE3ECE" w:rsidR="00F36B37" w:rsidRPr="004E391B" w:rsidRDefault="00F36B37" w:rsidP="00F36B37">
            <w:pPr>
              <w:tabs>
                <w:tab w:val="decimal" w:pos="79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48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095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3" w:type="dxa"/>
            <w:shd w:val="clear" w:color="auto" w:fill="auto"/>
          </w:tcPr>
          <w:p w14:paraId="394F72B8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37F0C6CC" w14:textId="77777777" w:rsidR="00F36B37" w:rsidRPr="004E391B" w:rsidRDefault="00F36B37" w:rsidP="00F36B37">
            <w:pPr>
              <w:tabs>
                <w:tab w:val="decimal" w:pos="87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60821A0E" w14:textId="77777777" w:rsidTr="00E3718F">
        <w:tc>
          <w:tcPr>
            <w:tcW w:w="6660" w:type="dxa"/>
            <w:shd w:val="clear" w:color="auto" w:fill="auto"/>
          </w:tcPr>
          <w:p w14:paraId="55AD9E74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85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เจ้าหนี้การค้าและเจ้าหนี้อื่น</w:t>
            </w:r>
          </w:p>
        </w:tc>
        <w:tc>
          <w:tcPr>
            <w:tcW w:w="1107" w:type="dxa"/>
            <w:shd w:val="clear" w:color="auto" w:fill="auto"/>
          </w:tcPr>
          <w:p w14:paraId="00A4BA09" w14:textId="72BC3DB3" w:rsidR="00F36B37" w:rsidRPr="004E391B" w:rsidRDefault="00F36B37" w:rsidP="00F36B37">
            <w:pPr>
              <w:tabs>
                <w:tab w:val="decimal" w:pos="79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154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236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3" w:type="dxa"/>
            <w:shd w:val="clear" w:color="auto" w:fill="auto"/>
          </w:tcPr>
          <w:p w14:paraId="4A81A257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6A3DD0DA" w14:textId="77777777" w:rsidR="00F36B37" w:rsidRPr="004E391B" w:rsidRDefault="00F36B37" w:rsidP="00F36B37">
            <w:pPr>
              <w:tabs>
                <w:tab w:val="decimal" w:pos="87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322B1F1F" w14:textId="77777777" w:rsidTr="00E3718F">
        <w:tc>
          <w:tcPr>
            <w:tcW w:w="6660" w:type="dxa"/>
            <w:shd w:val="clear" w:color="auto" w:fill="auto"/>
          </w:tcPr>
          <w:p w14:paraId="19BF704B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85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07" w:type="dxa"/>
            <w:shd w:val="clear" w:color="auto" w:fill="auto"/>
          </w:tcPr>
          <w:p w14:paraId="6043A3A4" w14:textId="3A97E634" w:rsidR="00F36B37" w:rsidRPr="004E391B" w:rsidRDefault="00F36B37" w:rsidP="00F36B37">
            <w:pPr>
              <w:tabs>
                <w:tab w:val="decimal" w:pos="79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71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085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3" w:type="dxa"/>
            <w:shd w:val="clear" w:color="auto" w:fill="auto"/>
          </w:tcPr>
          <w:p w14:paraId="1DE9C5D6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2C5774DD" w14:textId="77777777" w:rsidR="00F36B37" w:rsidRPr="004E391B" w:rsidRDefault="00F36B37" w:rsidP="00F36B37">
            <w:pPr>
              <w:tabs>
                <w:tab w:val="decimal" w:pos="87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7C1779AC" w14:textId="77777777" w:rsidTr="00E3718F">
        <w:tc>
          <w:tcPr>
            <w:tcW w:w="6660" w:type="dxa"/>
            <w:shd w:val="clear" w:color="auto" w:fill="auto"/>
          </w:tcPr>
          <w:p w14:paraId="0231D343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485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หนี้สินหมุนเวียนอื่น</w:t>
            </w:r>
          </w:p>
        </w:tc>
        <w:tc>
          <w:tcPr>
            <w:tcW w:w="1107" w:type="dxa"/>
            <w:shd w:val="clear" w:color="auto" w:fill="auto"/>
          </w:tcPr>
          <w:p w14:paraId="4C826CD5" w14:textId="70671B33" w:rsidR="00F36B37" w:rsidRPr="004E391B" w:rsidRDefault="00F36B37" w:rsidP="00F36B37">
            <w:pPr>
              <w:tabs>
                <w:tab w:val="decimal" w:pos="79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978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3" w:type="dxa"/>
            <w:shd w:val="clear" w:color="auto" w:fill="auto"/>
          </w:tcPr>
          <w:p w14:paraId="429609C3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11015B47" w14:textId="77777777" w:rsidR="00F36B37" w:rsidRPr="004E391B" w:rsidRDefault="00F36B37" w:rsidP="00F36B37">
            <w:pPr>
              <w:tabs>
                <w:tab w:val="decimal" w:pos="87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38C84FDB" w14:textId="77777777" w:rsidTr="00E3718F">
        <w:tc>
          <w:tcPr>
            <w:tcW w:w="6660" w:type="dxa"/>
            <w:shd w:val="clear" w:color="auto" w:fill="auto"/>
          </w:tcPr>
          <w:p w14:paraId="2BA3B53F" w14:textId="77777777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85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107" w:type="dxa"/>
            <w:shd w:val="clear" w:color="auto" w:fill="auto"/>
          </w:tcPr>
          <w:p w14:paraId="426CEBCE" w14:textId="3E8B6A37" w:rsidR="00F36B37" w:rsidRPr="004E391B" w:rsidRDefault="00F36B37" w:rsidP="00F36B37">
            <w:pPr>
              <w:tabs>
                <w:tab w:val="decimal" w:pos="79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167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3" w:type="dxa"/>
            <w:shd w:val="clear" w:color="auto" w:fill="auto"/>
          </w:tcPr>
          <w:p w14:paraId="679F2755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5FB4DE7D" w14:textId="77777777" w:rsidR="00F36B37" w:rsidRPr="004E391B" w:rsidRDefault="00F36B37" w:rsidP="00F36B37">
            <w:pPr>
              <w:tabs>
                <w:tab w:val="decimal" w:pos="87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54872A10" w14:textId="77777777" w:rsidTr="00E3718F">
        <w:tc>
          <w:tcPr>
            <w:tcW w:w="6660" w:type="dxa"/>
            <w:shd w:val="clear" w:color="auto" w:fill="auto"/>
          </w:tcPr>
          <w:p w14:paraId="40983E63" w14:textId="6ED49961" w:rsidR="00F36B37" w:rsidRPr="0018485E" w:rsidRDefault="00F36B37" w:rsidP="00F36B37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18485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07" w:type="dxa"/>
            <w:shd w:val="clear" w:color="auto" w:fill="auto"/>
          </w:tcPr>
          <w:p w14:paraId="2B9E2492" w14:textId="05768F09" w:rsidR="00F36B37" w:rsidRDefault="00F36B37" w:rsidP="00F36B37">
            <w:pPr>
              <w:tabs>
                <w:tab w:val="decimal" w:pos="79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3" w:type="dxa"/>
            <w:shd w:val="clear" w:color="auto" w:fill="auto"/>
          </w:tcPr>
          <w:p w14:paraId="6CEDCF40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7A34BEC3" w14:textId="77777777" w:rsidR="00F36B37" w:rsidRPr="004E391B" w:rsidRDefault="00F36B37" w:rsidP="00F36B37">
            <w:pPr>
              <w:tabs>
                <w:tab w:val="decimal" w:pos="87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1E03F92B" w14:textId="77777777" w:rsidTr="00E3718F">
        <w:tc>
          <w:tcPr>
            <w:tcW w:w="6660" w:type="dxa"/>
            <w:shd w:val="clear" w:color="auto" w:fill="auto"/>
          </w:tcPr>
          <w:p w14:paraId="75E5745C" w14:textId="4EB16A66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2E5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107" w:type="dxa"/>
            <w:shd w:val="clear" w:color="auto" w:fill="auto"/>
          </w:tcPr>
          <w:p w14:paraId="7EADE54E" w14:textId="3059F196" w:rsidR="00F36B37" w:rsidRPr="004E391B" w:rsidRDefault="00F36B37" w:rsidP="00F36B37">
            <w:pPr>
              <w:tabs>
                <w:tab w:val="decimal" w:pos="79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3" w:type="dxa"/>
            <w:shd w:val="clear" w:color="auto" w:fill="auto"/>
          </w:tcPr>
          <w:p w14:paraId="7042D326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EAB55B6" w14:textId="77777777" w:rsidR="00F36B37" w:rsidRPr="004E391B" w:rsidRDefault="00F36B37" w:rsidP="00F36B37">
            <w:pPr>
              <w:tabs>
                <w:tab w:val="decimal" w:pos="87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6B37" w:rsidRPr="004E391B" w14:paraId="33D985B0" w14:textId="77777777" w:rsidTr="00E3718F">
        <w:tc>
          <w:tcPr>
            <w:tcW w:w="6660" w:type="dxa"/>
            <w:shd w:val="clear" w:color="auto" w:fill="auto"/>
          </w:tcPr>
          <w:p w14:paraId="6B7D8D11" w14:textId="2B336CE0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F08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มูลค่าตามบัญชีของ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  <w:r w:rsidRPr="008F08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4A99BAD0" w14:textId="77777777" w:rsidR="00F36B37" w:rsidRPr="004E391B" w:rsidRDefault="00F36B37" w:rsidP="00F36B37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" w:type="dxa"/>
            <w:shd w:val="clear" w:color="auto" w:fill="auto"/>
          </w:tcPr>
          <w:p w14:paraId="06A09E4C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5AE59031" w14:textId="0595CC81" w:rsidR="00F36B37" w:rsidRPr="004A6070" w:rsidRDefault="00B30E1D" w:rsidP="00F36B37">
            <w:pPr>
              <w:tabs>
                <w:tab w:val="decimal" w:pos="870"/>
              </w:tabs>
              <w:ind w:right="6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F36B3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463</w:t>
            </w:r>
          </w:p>
        </w:tc>
      </w:tr>
      <w:tr w:rsidR="00F36B37" w:rsidRPr="004E391B" w14:paraId="1FF786C9" w14:textId="77777777" w:rsidTr="00E3718F">
        <w:tc>
          <w:tcPr>
            <w:tcW w:w="6660" w:type="dxa"/>
            <w:shd w:val="clear" w:color="auto" w:fill="auto"/>
          </w:tcPr>
          <w:p w14:paraId="3AEA7B44" w14:textId="37C635A3" w:rsidR="00F36B37" w:rsidRPr="004E391B" w:rsidRDefault="00F36B37" w:rsidP="00F36B3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ขาดทุน</w:t>
            </w:r>
            <w:r w:rsidRPr="008F08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จากการจำหน่าย</w:t>
            </w:r>
            <w:r w:rsidRPr="008F08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เงินลงทุน</w:t>
            </w:r>
            <w:r w:rsidRPr="008F08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ในบริษัทย่อย</w:t>
            </w:r>
          </w:p>
        </w:tc>
        <w:tc>
          <w:tcPr>
            <w:tcW w:w="1107" w:type="dxa"/>
            <w:shd w:val="clear" w:color="auto" w:fill="auto"/>
          </w:tcPr>
          <w:p w14:paraId="5087C0BC" w14:textId="77777777" w:rsidR="00F36B37" w:rsidRPr="004E391B" w:rsidRDefault="00F36B37" w:rsidP="00F36B37">
            <w:pPr>
              <w:tabs>
                <w:tab w:val="decimal" w:pos="891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" w:type="dxa"/>
            <w:shd w:val="clear" w:color="auto" w:fill="auto"/>
          </w:tcPr>
          <w:p w14:paraId="02F9CEC2" w14:textId="77777777" w:rsidR="00F36B37" w:rsidRPr="004E391B" w:rsidRDefault="00F36B37" w:rsidP="00F36B3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D8F84" w14:textId="5ED32F80" w:rsidR="00F36B37" w:rsidRPr="004E391B" w:rsidRDefault="00F36B37" w:rsidP="00F36B37">
            <w:pPr>
              <w:tabs>
                <w:tab w:val="decimal" w:pos="870"/>
              </w:tabs>
              <w:ind w:right="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30E1D"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601A0233" w14:textId="77777777" w:rsidR="00BA36B2" w:rsidRDefault="00BA36B2" w:rsidP="007E3082">
      <w:pPr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288A5E01" w14:textId="408B1E13" w:rsidR="007E3082" w:rsidRPr="004E391B" w:rsidRDefault="007E3082" w:rsidP="007E3082">
      <w:pPr>
        <w:ind w:left="540"/>
        <w:jc w:val="both"/>
        <w:rPr>
          <w:rFonts w:ascii="Angsana New" w:hAnsi="Angsana New" w:cs="Angsana New"/>
          <w:sz w:val="30"/>
          <w:szCs w:val="30"/>
          <w:cs/>
        </w:rPr>
      </w:pPr>
      <w:r w:rsidRPr="004E391B">
        <w:rPr>
          <w:rFonts w:ascii="Angsana New" w:hAnsi="Angsana New" w:cs="Angsana New" w:hint="cs"/>
          <w:sz w:val="30"/>
          <w:szCs w:val="30"/>
          <w:cs/>
        </w:rPr>
        <w:t>เงินสด</w:t>
      </w:r>
      <w:r w:rsidR="00760C5B">
        <w:rPr>
          <w:rFonts w:ascii="Angsana New" w:hAnsi="Angsana New" w:cs="Angsana New" w:hint="cs"/>
          <w:sz w:val="30"/>
          <w:szCs w:val="30"/>
          <w:cs/>
          <w:lang w:bidi="th-TH"/>
        </w:rPr>
        <w:t>จ่าย</w:t>
      </w:r>
      <w:r w:rsidRPr="004E391B">
        <w:rPr>
          <w:rFonts w:ascii="Angsana New" w:hAnsi="Angsana New" w:cs="Angsana New" w:hint="cs"/>
          <w:sz w:val="30"/>
          <w:szCs w:val="30"/>
          <w:cs/>
        </w:rPr>
        <w:t>สุทธิจากการขายเงินลงทุนในบริษัทย่อยในงบกระแสเงินสดรวม เป็นดังนี้</w:t>
      </w:r>
    </w:p>
    <w:p w14:paraId="5F452228" w14:textId="77777777" w:rsidR="007E3082" w:rsidRPr="004E391B" w:rsidRDefault="007E3082" w:rsidP="007E3082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9"/>
        <w:gridCol w:w="1242"/>
        <w:gridCol w:w="9"/>
        <w:gridCol w:w="900"/>
        <w:gridCol w:w="1260"/>
      </w:tblGrid>
      <w:tr w:rsidR="007E3082" w:rsidRPr="004E391B" w14:paraId="2C7DB009" w14:textId="77777777" w:rsidTr="00F234D7">
        <w:tc>
          <w:tcPr>
            <w:tcW w:w="5940" w:type="dxa"/>
          </w:tcPr>
          <w:p w14:paraId="7A3C318B" w14:textId="77777777" w:rsidR="007E3082" w:rsidRPr="004E391B" w:rsidRDefault="007E3082" w:rsidP="00F234D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hideMark/>
          </w:tcPr>
          <w:p w14:paraId="7245999A" w14:textId="77777777" w:rsidR="007E3082" w:rsidRPr="004E391B" w:rsidRDefault="007E3082" w:rsidP="00F234D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322AFBD" w14:textId="77777777" w:rsidR="007E3082" w:rsidRPr="004E391B" w:rsidRDefault="007E3082" w:rsidP="00F234D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BCDD2C" w14:textId="77777777" w:rsidR="007E3082" w:rsidRPr="004E391B" w:rsidRDefault="007E3082" w:rsidP="00F234D7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E39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4E39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90B68" w:rsidRPr="004E391B" w14:paraId="261FA5B6" w14:textId="77777777" w:rsidTr="00F234D7">
        <w:tc>
          <w:tcPr>
            <w:tcW w:w="5949" w:type="dxa"/>
            <w:gridSpan w:val="2"/>
          </w:tcPr>
          <w:p w14:paraId="6CD714F2" w14:textId="77777777" w:rsidR="00190B68" w:rsidRPr="004E391B" w:rsidRDefault="00190B68" w:rsidP="00190B68">
            <w:pPr>
              <w:ind w:hanging="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391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ราคาขาย</w:t>
            </w:r>
            <w:r w:rsidRPr="004E391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42" w:type="dxa"/>
          </w:tcPr>
          <w:p w14:paraId="124B734A" w14:textId="77777777" w:rsidR="00190B68" w:rsidRPr="004E391B" w:rsidRDefault="00190B68" w:rsidP="00190B68">
            <w:pPr>
              <w:tabs>
                <w:tab w:val="decimal" w:pos="1302"/>
              </w:tabs>
              <w:ind w:hanging="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73929C98" w14:textId="77777777" w:rsidR="00190B68" w:rsidRPr="004E391B" w:rsidRDefault="00190B68" w:rsidP="00190B68">
            <w:pPr>
              <w:ind w:hanging="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8E74B2" w14:textId="06C9466A" w:rsidR="00190B68" w:rsidRPr="004E391B" w:rsidRDefault="00B30E1D" w:rsidP="00D4020D">
            <w:pPr>
              <w:tabs>
                <w:tab w:val="decimal" w:pos="885"/>
              </w:tabs>
              <w:ind w:right="-19"/>
              <w:rPr>
                <w:rFonts w:ascii="Angsana New" w:hAnsi="Angsana New" w:cs="Angsana New"/>
                <w:sz w:val="30"/>
                <w:szCs w:val="30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E709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</w:tr>
      <w:tr w:rsidR="00190B68" w:rsidRPr="004E391B" w14:paraId="7500D06A" w14:textId="77777777" w:rsidTr="00F234D7">
        <w:tc>
          <w:tcPr>
            <w:tcW w:w="5949" w:type="dxa"/>
            <w:gridSpan w:val="2"/>
          </w:tcPr>
          <w:p w14:paraId="2724F0D0" w14:textId="77777777" w:rsidR="00190B68" w:rsidRPr="004E391B" w:rsidRDefault="00190B68" w:rsidP="00190B68">
            <w:pPr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E391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เงินสดและรายการเทียบเท่าเงินสดคงเหลือ ณ วันที่ขาย</w:t>
            </w:r>
          </w:p>
        </w:tc>
        <w:tc>
          <w:tcPr>
            <w:tcW w:w="1242" w:type="dxa"/>
          </w:tcPr>
          <w:p w14:paraId="4F373028" w14:textId="77777777" w:rsidR="00190B68" w:rsidRPr="004E391B" w:rsidRDefault="00190B68" w:rsidP="00190B68">
            <w:pPr>
              <w:tabs>
                <w:tab w:val="decimal" w:pos="1302"/>
              </w:tabs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133F4B25" w14:textId="77777777" w:rsidR="00190B68" w:rsidRPr="004E391B" w:rsidRDefault="00190B68" w:rsidP="00190B68">
            <w:pPr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29165" w14:textId="31AAFEFD" w:rsidR="00190B68" w:rsidRPr="004E391B" w:rsidRDefault="00E709D3" w:rsidP="00D4020D">
            <w:pPr>
              <w:tabs>
                <w:tab w:val="decimal" w:pos="885"/>
              </w:tabs>
              <w:ind w:right="-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183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90B68" w:rsidRPr="004E391B" w14:paraId="45C86B4B" w14:textId="77777777" w:rsidTr="00F234D7">
        <w:tc>
          <w:tcPr>
            <w:tcW w:w="5949" w:type="dxa"/>
            <w:gridSpan w:val="2"/>
          </w:tcPr>
          <w:p w14:paraId="3B48751C" w14:textId="246CBD14" w:rsidR="00190B68" w:rsidRPr="004E391B" w:rsidRDefault="00190B68" w:rsidP="00190B68">
            <w:pPr>
              <w:ind w:hanging="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39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เงินสด</w:t>
            </w:r>
            <w:r w:rsidR="00D76EE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จ่าย</w:t>
            </w:r>
            <w:r w:rsidRPr="004E39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สุทธิจากการขายเงินลงทุนในบริษัทย่อย </w:t>
            </w:r>
          </w:p>
        </w:tc>
        <w:tc>
          <w:tcPr>
            <w:tcW w:w="1242" w:type="dxa"/>
          </w:tcPr>
          <w:p w14:paraId="65C17DB9" w14:textId="77777777" w:rsidR="00190B68" w:rsidRPr="004E391B" w:rsidRDefault="00190B68" w:rsidP="00190B68">
            <w:pPr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B011825" w14:textId="77777777" w:rsidR="00190B68" w:rsidRPr="004E391B" w:rsidRDefault="00190B68" w:rsidP="00190B68">
            <w:pPr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8198A" w14:textId="4B520148" w:rsidR="00190B68" w:rsidRPr="004E391B" w:rsidRDefault="00E709D3" w:rsidP="00D4020D">
            <w:pPr>
              <w:tabs>
                <w:tab w:val="decimal" w:pos="885"/>
              </w:tabs>
              <w:ind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30E1D"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4C903DF" w14:textId="77777777" w:rsidR="007E3082" w:rsidRPr="004A6070" w:rsidRDefault="007E3082" w:rsidP="007E3082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A0E86F6" w14:textId="1A88B34C" w:rsidR="003045F0" w:rsidRPr="006666FA" w:rsidRDefault="004B7EBA" w:rsidP="007D27B4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bookmarkStart w:id="0" w:name="_Hlk89001651"/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บุค</w:t>
      </w:r>
      <w:r w:rsidR="005E66EC"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คลหรือกิจการที่เกี่ยวข้องกัน</w:t>
      </w:r>
      <w:bookmarkEnd w:id="0"/>
    </w:p>
    <w:p w14:paraId="1A5C8C2C" w14:textId="77777777" w:rsidR="003C3605" w:rsidRPr="00FD47E5" w:rsidRDefault="003C3605" w:rsidP="008020B2">
      <w:pPr>
        <w:spacing w:line="240" w:lineRule="auto"/>
        <w:ind w:firstLine="562"/>
        <w:rPr>
          <w:rFonts w:asciiTheme="majorBidi" w:hAnsiTheme="majorBidi" w:cstheme="majorBidi"/>
          <w:b/>
          <w:sz w:val="28"/>
          <w:szCs w:val="28"/>
        </w:rPr>
      </w:pPr>
    </w:p>
    <w:p w14:paraId="1E0E0230" w14:textId="17CD627F" w:rsidR="008020B2" w:rsidRPr="008020B2" w:rsidRDefault="008020B2" w:rsidP="008020B2">
      <w:pPr>
        <w:spacing w:line="240" w:lineRule="auto"/>
        <w:ind w:left="540" w:firstLine="2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020B2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 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A76ABF4" w14:textId="77777777" w:rsidR="008020B2" w:rsidRPr="00B3236C" w:rsidRDefault="008020B2" w:rsidP="008020B2">
      <w:pPr>
        <w:spacing w:line="240" w:lineRule="auto"/>
        <w:ind w:firstLine="562"/>
        <w:rPr>
          <w:rFonts w:asciiTheme="majorBidi" w:hAnsiTheme="majorBidi" w:cstheme="majorBidi"/>
          <w:b/>
          <w:sz w:val="24"/>
          <w:szCs w:val="24"/>
        </w:rPr>
      </w:pPr>
    </w:p>
    <w:p w14:paraId="55AF722D" w14:textId="0FE5FDFA" w:rsidR="008020B2" w:rsidRPr="008020B2" w:rsidRDefault="008020B2" w:rsidP="008020B2">
      <w:pPr>
        <w:spacing w:line="240" w:lineRule="auto"/>
        <w:ind w:left="540" w:firstLine="2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020B2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B30E1D" w:rsidRPr="00B30E1D">
        <w:rPr>
          <w:rFonts w:asciiTheme="majorBidi" w:hAnsiTheme="majorBidi" w:cstheme="majorBidi"/>
          <w:bCs/>
          <w:sz w:val="30"/>
          <w:szCs w:val="30"/>
          <w:lang w:val="en-US"/>
        </w:rPr>
        <w:t>1</w:t>
      </w:r>
      <w:r w:rsidR="00B30E1D" w:rsidRPr="00B30E1D">
        <w:rPr>
          <w:rFonts w:asciiTheme="majorBidi" w:hAnsiTheme="majorBidi" w:cstheme="majorBidi"/>
          <w:bCs/>
          <w:sz w:val="30"/>
          <w:szCs w:val="30"/>
          <w:lang w:val="en-US" w:bidi="th-TH"/>
        </w:rPr>
        <w:t>1</w:t>
      </w:r>
      <w:r w:rsidRPr="008020B2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8020B2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8020B2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B30E1D" w:rsidRPr="00B30E1D">
        <w:rPr>
          <w:rFonts w:asciiTheme="majorBidi" w:hAnsiTheme="majorBidi" w:cstheme="majorBidi"/>
          <w:bCs/>
          <w:sz w:val="30"/>
          <w:szCs w:val="30"/>
          <w:lang w:val="en-US"/>
        </w:rPr>
        <w:t>12</w:t>
      </w:r>
      <w:r w:rsidRPr="008020B2">
        <w:rPr>
          <w:rFonts w:asciiTheme="majorBidi" w:hAnsiTheme="majorBidi" w:cstheme="majorBidi" w:hint="cs"/>
          <w:b/>
          <w:sz w:val="30"/>
          <w:szCs w:val="30"/>
          <w:cs/>
        </w:rPr>
        <w:t xml:space="preserve"> สำหรับ</w:t>
      </w:r>
      <w:r w:rsidRPr="008020B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</w:t>
      </w:r>
      <w:r w:rsidR="00ED3438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 xml:space="preserve"> </w:t>
      </w:r>
      <w:r w:rsidRPr="008020B2">
        <w:rPr>
          <w:rFonts w:asciiTheme="majorBidi" w:hAnsiTheme="majorBidi" w:cstheme="majorBidi"/>
          <w:b/>
          <w:sz w:val="30"/>
          <w:szCs w:val="30"/>
          <w:cs/>
        </w:rPr>
        <w:t xml:space="preserve">มีดังต่อไปนี้ </w:t>
      </w:r>
    </w:p>
    <w:p w14:paraId="49AD1B81" w14:textId="77777777" w:rsidR="00B42C0D" w:rsidRPr="00B3236C" w:rsidRDefault="00B42C0D" w:rsidP="00B42C0D">
      <w:pPr>
        <w:spacing w:line="240" w:lineRule="auto"/>
        <w:ind w:left="547" w:right="-115"/>
        <w:jc w:val="thaiDistribute"/>
        <w:rPr>
          <w:rFonts w:asciiTheme="majorBidi" w:hAnsiTheme="majorBidi" w:cstheme="majorBidi"/>
          <w:b/>
          <w:szCs w:val="22"/>
        </w:rPr>
      </w:pPr>
    </w:p>
    <w:tbl>
      <w:tblPr>
        <w:tblW w:w="91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440"/>
        <w:gridCol w:w="3526"/>
      </w:tblGrid>
      <w:tr w:rsidR="00FF323A" w:rsidRPr="008020B2" w14:paraId="1E6D84A9" w14:textId="77777777" w:rsidTr="00BA36B2">
        <w:trPr>
          <w:tblHeader/>
        </w:trPr>
        <w:tc>
          <w:tcPr>
            <w:tcW w:w="4212" w:type="dxa"/>
          </w:tcPr>
          <w:p w14:paraId="1104F11E" w14:textId="77777777" w:rsidR="00FF323A" w:rsidRPr="008020B2" w:rsidRDefault="00FF323A" w:rsidP="00FF323A">
            <w:pPr>
              <w:pStyle w:val="block"/>
              <w:tabs>
                <w:tab w:val="decimal" w:pos="765"/>
              </w:tabs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51242592" w14:textId="59DC0322" w:rsidR="00FF323A" w:rsidRPr="008020B2" w:rsidRDefault="00FF323A" w:rsidP="00E46E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ประเทศที่จัดตั้ง/</w:t>
            </w:r>
            <w:r w:rsidRPr="008020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526" w:type="dxa"/>
            <w:hideMark/>
          </w:tcPr>
          <w:p w14:paraId="72C22E0C" w14:textId="77777777" w:rsidR="00FF323A" w:rsidRPr="008020B2" w:rsidRDefault="00FF323A" w:rsidP="00FF323A">
            <w:pPr>
              <w:pStyle w:val="block"/>
              <w:tabs>
                <w:tab w:val="decimal" w:pos="765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76EE0" w:rsidRPr="008020B2" w14:paraId="3F0E5FB6" w14:textId="77777777" w:rsidTr="00BA36B2">
        <w:tc>
          <w:tcPr>
            <w:tcW w:w="4212" w:type="dxa"/>
          </w:tcPr>
          <w:p w14:paraId="160F3EEB" w14:textId="1FA11EAA" w:rsidR="00D76EE0" w:rsidRPr="008020B2" w:rsidRDefault="00D76EE0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บริษัท ธรรม โฮลดิ้งส์ จำกัด</w:t>
            </w:r>
          </w:p>
        </w:tc>
        <w:tc>
          <w:tcPr>
            <w:tcW w:w="1440" w:type="dxa"/>
          </w:tcPr>
          <w:p w14:paraId="61ED7AD0" w14:textId="65CD5BB4" w:rsidR="00D76EE0" w:rsidRPr="008020B2" w:rsidRDefault="00D76EE0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526" w:type="dxa"/>
          </w:tcPr>
          <w:p w14:paraId="6E8D554D" w14:textId="1F9730A1" w:rsidR="00D76EE0" w:rsidRPr="00D76EE0" w:rsidRDefault="00D76EE0" w:rsidP="001D52BF">
            <w:pPr>
              <w:tabs>
                <w:tab w:val="left" w:pos="4842"/>
              </w:tabs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76EE0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เป็นผู้ถือหุ้นรายใหญ่  ถือหุ้นในบริษัท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00</w:t>
            </w:r>
            <w:r w:rsidR="003279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32794F" w:rsidRPr="008020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</w:t>
            </w:r>
            <w:r w:rsidR="0032794F"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509F6" w:rsidRPr="008020B2" w14:paraId="7E7D1A06" w14:textId="77777777" w:rsidTr="00BA36B2">
        <w:tc>
          <w:tcPr>
            <w:tcW w:w="4212" w:type="dxa"/>
          </w:tcPr>
          <w:p w14:paraId="37DF1CB1" w14:textId="0219DC05" w:rsidR="000509F6" w:rsidRDefault="004268FA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4268FA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บริษัท</w:t>
            </w:r>
            <w:r w:rsidRPr="004268FA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4268FA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เอ็มจีซี</w:t>
            </w:r>
            <w:r w:rsidRPr="004268FA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4268FA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อินเวสเมนต์</w:t>
            </w:r>
            <w:r w:rsidRPr="004268FA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4268FA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โฮลดิ้งส์</w:t>
            </w:r>
            <w:r w:rsidRPr="004268FA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4268FA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440" w:type="dxa"/>
          </w:tcPr>
          <w:p w14:paraId="055C876C" w14:textId="72C3BCFF" w:rsidR="000509F6" w:rsidRPr="008020B2" w:rsidRDefault="00C541F5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ฮ่องกง</w:t>
            </w:r>
          </w:p>
        </w:tc>
        <w:tc>
          <w:tcPr>
            <w:tcW w:w="3526" w:type="dxa"/>
          </w:tcPr>
          <w:p w14:paraId="49C3FAE6" w14:textId="49EC5F27" w:rsidR="000509F6" w:rsidRPr="00D76EE0" w:rsidRDefault="004268FA" w:rsidP="001D52BF">
            <w:pPr>
              <w:tabs>
                <w:tab w:val="left" w:pos="4842"/>
              </w:tabs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EE0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020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</w:t>
            </w:r>
            <w:r w:rsidRPr="00E46EA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97F93" w:rsidRPr="008020B2" w14:paraId="5E27B4CB" w14:textId="77777777" w:rsidTr="00BA36B2">
        <w:tc>
          <w:tcPr>
            <w:tcW w:w="4212" w:type="dxa"/>
            <w:hideMark/>
          </w:tcPr>
          <w:p w14:paraId="6A871C70" w14:textId="0446053D" w:rsidR="00497F93" w:rsidRPr="008020B2" w:rsidRDefault="00497F93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นาย สัณหวุฒิ ธรรมชวนวิริยะ</w:t>
            </w:r>
          </w:p>
        </w:tc>
        <w:tc>
          <w:tcPr>
            <w:tcW w:w="1440" w:type="dxa"/>
            <w:hideMark/>
          </w:tcPr>
          <w:p w14:paraId="5C5AD4BF" w14:textId="776CE999" w:rsidR="00497F93" w:rsidRPr="008020B2" w:rsidRDefault="00497F93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526" w:type="dxa"/>
            <w:hideMark/>
          </w:tcPr>
          <w:p w14:paraId="23A077FC" w14:textId="0C0B383B" w:rsidR="00497F93" w:rsidRPr="008020B2" w:rsidRDefault="00AA4449" w:rsidP="001D52BF">
            <w:pPr>
              <w:tabs>
                <w:tab w:val="left" w:pos="4842"/>
              </w:tabs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ถือหุ้น</w:t>
            </w:r>
            <w:r w:rsidR="00497F93"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บริษัทร้อยละ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3778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497F93"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และเป็นประธานกรรมการของบริษัท</w:t>
            </w:r>
          </w:p>
        </w:tc>
      </w:tr>
      <w:tr w:rsidR="00497F93" w:rsidRPr="008020B2" w14:paraId="405C3053" w14:textId="77777777" w:rsidTr="00BA36B2">
        <w:tc>
          <w:tcPr>
            <w:tcW w:w="4212" w:type="dxa"/>
          </w:tcPr>
          <w:p w14:paraId="344FBD11" w14:textId="3BA53F8B" w:rsidR="00497F93" w:rsidRPr="008020B2" w:rsidRDefault="00497F93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นาง รัตนา ธรรมชวนวิริยะ</w:t>
            </w:r>
          </w:p>
        </w:tc>
        <w:tc>
          <w:tcPr>
            <w:tcW w:w="1440" w:type="dxa"/>
          </w:tcPr>
          <w:p w14:paraId="72150F89" w14:textId="3A0B22FF" w:rsidR="00497F93" w:rsidRPr="008020B2" w:rsidRDefault="00497F93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526" w:type="dxa"/>
          </w:tcPr>
          <w:p w14:paraId="2D01FD39" w14:textId="2578F9D7" w:rsidR="00497F93" w:rsidRPr="008020B2" w:rsidRDefault="00497F93" w:rsidP="001D52BF">
            <w:pPr>
              <w:tabs>
                <w:tab w:val="left" w:pos="4842"/>
              </w:tabs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ถือหุ้นบริษัทร้อยละ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778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3778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และเป็นกรรมการของบริษัท</w:t>
            </w:r>
          </w:p>
        </w:tc>
      </w:tr>
      <w:tr w:rsidR="00497F93" w:rsidRPr="008020B2" w14:paraId="4D5AD816" w14:textId="77777777" w:rsidTr="00BA36B2">
        <w:tc>
          <w:tcPr>
            <w:tcW w:w="4212" w:type="dxa"/>
          </w:tcPr>
          <w:p w14:paraId="2BB6B7F8" w14:textId="429D4325" w:rsidR="00497F93" w:rsidRPr="008020B2" w:rsidRDefault="00497F93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นางสาว เจิดนภางค์ ธรรมชวนวิริยะ</w:t>
            </w:r>
          </w:p>
        </w:tc>
        <w:tc>
          <w:tcPr>
            <w:tcW w:w="1440" w:type="dxa"/>
          </w:tcPr>
          <w:p w14:paraId="1BBC7A71" w14:textId="1269D42C" w:rsidR="00497F93" w:rsidRPr="008020B2" w:rsidRDefault="00497F93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526" w:type="dxa"/>
          </w:tcPr>
          <w:p w14:paraId="28B1F042" w14:textId="2D156EBE" w:rsidR="00497F93" w:rsidRPr="008020B2" w:rsidRDefault="00497F93" w:rsidP="001D52BF">
            <w:pPr>
              <w:tabs>
                <w:tab w:val="left" w:pos="4842"/>
              </w:tabs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ถือหุ้นบริษัทร้อยละ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3778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และเป็นกรรมการของบริษัท</w:t>
            </w:r>
          </w:p>
        </w:tc>
      </w:tr>
      <w:tr w:rsidR="00497F93" w:rsidRPr="008020B2" w14:paraId="15AB9452" w14:textId="77777777" w:rsidTr="00BA36B2">
        <w:tc>
          <w:tcPr>
            <w:tcW w:w="4212" w:type="dxa"/>
          </w:tcPr>
          <w:p w14:paraId="3120A21A" w14:textId="5063DD91" w:rsidR="00497F93" w:rsidRPr="008020B2" w:rsidRDefault="00497F93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นางสาว ศุกลกานต์ ธรรมชวนวิริยะ</w:t>
            </w:r>
          </w:p>
        </w:tc>
        <w:tc>
          <w:tcPr>
            <w:tcW w:w="1440" w:type="dxa"/>
          </w:tcPr>
          <w:p w14:paraId="4BF79EAE" w14:textId="55F03EDD" w:rsidR="00497F93" w:rsidRPr="008020B2" w:rsidRDefault="00497F93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526" w:type="dxa"/>
          </w:tcPr>
          <w:p w14:paraId="758F4DE1" w14:textId="6C8FDDE5" w:rsidR="00497F93" w:rsidRPr="008020B2" w:rsidRDefault="00497F93" w:rsidP="001D52BF">
            <w:pPr>
              <w:tabs>
                <w:tab w:val="left" w:pos="4842"/>
              </w:tabs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ถือหุ้นบริษัทร้อยละ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7789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และเป็นกรรมการของบริษัท</w:t>
            </w:r>
          </w:p>
        </w:tc>
      </w:tr>
      <w:tr w:rsidR="0051378E" w:rsidRPr="008020B2" w14:paraId="339BABB3" w14:textId="77777777" w:rsidTr="00BA36B2">
        <w:tc>
          <w:tcPr>
            <w:tcW w:w="4212" w:type="dxa"/>
          </w:tcPr>
          <w:p w14:paraId="7265D0B3" w14:textId="2FA6EF2B" w:rsidR="0051378E" w:rsidRPr="008020B2" w:rsidRDefault="0051378E" w:rsidP="008440AE">
            <w:pPr>
              <w:spacing w:line="240" w:lineRule="auto"/>
              <w:ind w:left="228" w:hanging="22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2000</w:t>
            </w:r>
            <w:r w:rsidRPr="008020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พับลิชชิ่ง แอน</w:t>
            </w:r>
            <w:r w:rsidR="004B5C3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ด์</w:t>
            </w: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มีเดีย จำกัด</w:t>
            </w:r>
          </w:p>
        </w:tc>
        <w:tc>
          <w:tcPr>
            <w:tcW w:w="1440" w:type="dxa"/>
          </w:tcPr>
          <w:p w14:paraId="470444BC" w14:textId="77777777" w:rsidR="0051378E" w:rsidRPr="008020B2" w:rsidRDefault="0051378E" w:rsidP="0051378E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526" w:type="dxa"/>
          </w:tcPr>
          <w:p w14:paraId="09CDB4BF" w14:textId="558E26C3" w:rsidR="0051378E" w:rsidRPr="008020B2" w:rsidRDefault="0051378E" w:rsidP="0051378E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D7664" w:rsidRPr="008020B2" w14:paraId="0F8A2A26" w14:textId="77777777" w:rsidTr="00BA36B2">
        <w:tc>
          <w:tcPr>
            <w:tcW w:w="4212" w:type="dxa"/>
          </w:tcPr>
          <w:p w14:paraId="7616C139" w14:textId="77777777" w:rsidR="009D7664" w:rsidRPr="008020B2" w:rsidRDefault="009D7664" w:rsidP="008440AE">
            <w:pPr>
              <w:spacing w:line="240" w:lineRule="auto"/>
              <w:ind w:left="228" w:hanging="22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มิลเลียนแนร์ ออโต้ (ประเทศไทย) จำกัด</w:t>
            </w:r>
          </w:p>
        </w:tc>
        <w:tc>
          <w:tcPr>
            <w:tcW w:w="1440" w:type="dxa"/>
          </w:tcPr>
          <w:p w14:paraId="61FFA7AF" w14:textId="77777777" w:rsidR="009D7664" w:rsidRPr="008020B2" w:rsidRDefault="009D7664" w:rsidP="009D766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526" w:type="dxa"/>
          </w:tcPr>
          <w:p w14:paraId="27D0C7B5" w14:textId="4971EA92" w:rsidR="009D7664" w:rsidRPr="008020B2" w:rsidRDefault="009D7664" w:rsidP="009D7664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D7664" w:rsidRPr="008020B2" w14:paraId="6D067D89" w14:textId="77777777" w:rsidTr="00BA36B2">
        <w:tc>
          <w:tcPr>
            <w:tcW w:w="4212" w:type="dxa"/>
            <w:hideMark/>
          </w:tcPr>
          <w:p w14:paraId="427F9A8B" w14:textId="77777777" w:rsidR="009D7664" w:rsidRPr="008020B2" w:rsidRDefault="009D7664" w:rsidP="008440AE">
            <w:pPr>
              <w:spacing w:line="240" w:lineRule="auto"/>
              <w:ind w:left="228" w:hanging="22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เฮอริเทจ มอเตอร์ (ไทยแลนด์) จำกัด</w:t>
            </w:r>
          </w:p>
        </w:tc>
        <w:tc>
          <w:tcPr>
            <w:tcW w:w="1440" w:type="dxa"/>
            <w:hideMark/>
          </w:tcPr>
          <w:p w14:paraId="34589CD1" w14:textId="77777777" w:rsidR="009D7664" w:rsidRPr="008020B2" w:rsidRDefault="009D7664" w:rsidP="009D766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526" w:type="dxa"/>
          </w:tcPr>
          <w:p w14:paraId="4684BAFE" w14:textId="018E13EF" w:rsidR="009D7664" w:rsidRPr="008020B2" w:rsidRDefault="009D7664" w:rsidP="009D7664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D7664" w:rsidRPr="008020B2" w14:paraId="74E5B346" w14:textId="77777777" w:rsidTr="00BA36B2">
        <w:tc>
          <w:tcPr>
            <w:tcW w:w="4212" w:type="dxa"/>
            <w:hideMark/>
          </w:tcPr>
          <w:p w14:paraId="2D0AD3C0" w14:textId="77777777" w:rsidR="009D7664" w:rsidRPr="008020B2" w:rsidRDefault="009D7664" w:rsidP="008440AE">
            <w:pPr>
              <w:spacing w:line="240" w:lineRule="auto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มิลเลียนแนร์ ออโต้ เซลส์ แอนด์ เซอร์วิส (ประเทศไทย) จำกัด</w:t>
            </w:r>
          </w:p>
        </w:tc>
        <w:tc>
          <w:tcPr>
            <w:tcW w:w="1440" w:type="dxa"/>
            <w:hideMark/>
          </w:tcPr>
          <w:p w14:paraId="136A44A5" w14:textId="77777777" w:rsidR="009D7664" w:rsidRPr="008020B2" w:rsidRDefault="009D7664" w:rsidP="009D766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526" w:type="dxa"/>
          </w:tcPr>
          <w:p w14:paraId="6ED823E3" w14:textId="77777777" w:rsidR="009D7664" w:rsidRPr="008020B2" w:rsidRDefault="009D7664" w:rsidP="009D7664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D7664" w:rsidRPr="008020B2" w14:paraId="5C78D311" w14:textId="77777777" w:rsidTr="00BA36B2">
        <w:tc>
          <w:tcPr>
            <w:tcW w:w="4212" w:type="dxa"/>
          </w:tcPr>
          <w:p w14:paraId="2B1B6F5B" w14:textId="03F54021" w:rsidR="009D7664" w:rsidRPr="008020B2" w:rsidRDefault="009D7664" w:rsidP="008440AE">
            <w:pPr>
              <w:spacing w:line="240" w:lineRule="auto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เฮอริเทจ มอเตอร์ เซลส์ แอนด์ เซอร์วิซเซส (</w:t>
            </w:r>
            <w:r w:rsidR="009A1BAD"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ไทยแลนด์</w:t>
            </w: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) จำกัด</w:t>
            </w:r>
          </w:p>
        </w:tc>
        <w:tc>
          <w:tcPr>
            <w:tcW w:w="1440" w:type="dxa"/>
          </w:tcPr>
          <w:p w14:paraId="568BB153" w14:textId="77777777" w:rsidR="009D7664" w:rsidRPr="008020B2" w:rsidRDefault="009D7664" w:rsidP="009D766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526" w:type="dxa"/>
          </w:tcPr>
          <w:p w14:paraId="481EB0FE" w14:textId="77777777" w:rsidR="009D7664" w:rsidRPr="008020B2" w:rsidRDefault="009D7664" w:rsidP="009D7664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D7664" w:rsidRPr="008020B2" w14:paraId="59D0F6D6" w14:textId="77777777" w:rsidTr="00BA36B2">
        <w:tc>
          <w:tcPr>
            <w:tcW w:w="4212" w:type="dxa"/>
          </w:tcPr>
          <w:p w14:paraId="2246285E" w14:textId="77777777" w:rsidR="009D7664" w:rsidRPr="008020B2" w:rsidRDefault="009D7664" w:rsidP="008440AE">
            <w:pPr>
              <w:spacing w:line="240" w:lineRule="auto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ดีไซน์ มอเตอร์เวอร์ค จำกัด</w:t>
            </w:r>
          </w:p>
        </w:tc>
        <w:tc>
          <w:tcPr>
            <w:tcW w:w="1440" w:type="dxa"/>
          </w:tcPr>
          <w:p w14:paraId="788754EB" w14:textId="77777777" w:rsidR="009D7664" w:rsidRPr="008020B2" w:rsidRDefault="009D7664" w:rsidP="009D766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526" w:type="dxa"/>
          </w:tcPr>
          <w:p w14:paraId="7AD1B31A" w14:textId="429F611C" w:rsidR="009D7664" w:rsidRPr="008020B2" w:rsidRDefault="009D7664" w:rsidP="009D7664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D7664" w:rsidRPr="008020B2" w14:paraId="039B06B0" w14:textId="77777777" w:rsidTr="00BA36B2">
        <w:tc>
          <w:tcPr>
            <w:tcW w:w="4212" w:type="dxa"/>
          </w:tcPr>
          <w:p w14:paraId="409A5C77" w14:textId="77777777" w:rsidR="009D7664" w:rsidRPr="008020B2" w:rsidRDefault="009D7664" w:rsidP="008440AE">
            <w:pPr>
              <w:spacing w:line="240" w:lineRule="auto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มิลเลนเนียม ออโต้ จำกัด</w:t>
            </w:r>
          </w:p>
        </w:tc>
        <w:tc>
          <w:tcPr>
            <w:tcW w:w="1440" w:type="dxa"/>
          </w:tcPr>
          <w:p w14:paraId="7CDA0A35" w14:textId="77777777" w:rsidR="009D7664" w:rsidRPr="008020B2" w:rsidRDefault="009D7664" w:rsidP="009D766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526" w:type="dxa"/>
          </w:tcPr>
          <w:p w14:paraId="53C6904F" w14:textId="694D155C" w:rsidR="009D7664" w:rsidRPr="008020B2" w:rsidRDefault="009D7664" w:rsidP="009D7664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D7664" w:rsidRPr="008020B2" w14:paraId="7DB509F2" w14:textId="77777777" w:rsidTr="00BA36B2">
        <w:tc>
          <w:tcPr>
            <w:tcW w:w="4212" w:type="dxa"/>
          </w:tcPr>
          <w:p w14:paraId="0F14A522" w14:textId="77777777" w:rsidR="009D7664" w:rsidRPr="008020B2" w:rsidRDefault="009D7664" w:rsidP="008440AE">
            <w:pPr>
              <w:spacing w:line="240" w:lineRule="auto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พัฒนาการ ฮอนด้า ออโตโมบิล จำกัด</w:t>
            </w:r>
          </w:p>
        </w:tc>
        <w:tc>
          <w:tcPr>
            <w:tcW w:w="1440" w:type="dxa"/>
          </w:tcPr>
          <w:p w14:paraId="260FD255" w14:textId="77777777" w:rsidR="009D7664" w:rsidRPr="008020B2" w:rsidRDefault="009D7664" w:rsidP="009D766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526" w:type="dxa"/>
          </w:tcPr>
          <w:p w14:paraId="4804DD92" w14:textId="4D395F89" w:rsidR="009D7664" w:rsidRPr="008020B2" w:rsidRDefault="009D7664" w:rsidP="009D7664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D7664" w:rsidRPr="008020B2" w14:paraId="21768F2C" w14:textId="77777777" w:rsidTr="00BA36B2">
        <w:tc>
          <w:tcPr>
            <w:tcW w:w="4212" w:type="dxa"/>
          </w:tcPr>
          <w:p w14:paraId="254B75F0" w14:textId="77777777" w:rsidR="009D7664" w:rsidRPr="008020B2" w:rsidRDefault="009D7664" w:rsidP="008440AE">
            <w:pPr>
              <w:spacing w:line="240" w:lineRule="auto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เอ็มเอส ไทย เซอร์วิส จำกัด</w:t>
            </w:r>
          </w:p>
        </w:tc>
        <w:tc>
          <w:tcPr>
            <w:tcW w:w="1440" w:type="dxa"/>
          </w:tcPr>
          <w:p w14:paraId="5AF836C0" w14:textId="77777777" w:rsidR="009D7664" w:rsidRPr="008020B2" w:rsidRDefault="009D7664" w:rsidP="009D766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526" w:type="dxa"/>
          </w:tcPr>
          <w:p w14:paraId="7F595749" w14:textId="77777777" w:rsidR="009D7664" w:rsidRPr="008020B2" w:rsidRDefault="009D7664" w:rsidP="009D7664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D7664" w:rsidRPr="008020B2" w14:paraId="0426D2EA" w14:textId="77777777" w:rsidTr="00BA36B2">
        <w:tc>
          <w:tcPr>
            <w:tcW w:w="4212" w:type="dxa"/>
            <w:hideMark/>
          </w:tcPr>
          <w:p w14:paraId="5C5F4401" w14:textId="77777777" w:rsidR="009D7664" w:rsidRPr="008020B2" w:rsidRDefault="009D7664" w:rsidP="008440AE">
            <w:pPr>
              <w:spacing w:line="240" w:lineRule="auto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เอ็มเอส (ประเทศไทย) จำกัด</w:t>
            </w:r>
          </w:p>
        </w:tc>
        <w:tc>
          <w:tcPr>
            <w:tcW w:w="1440" w:type="dxa"/>
            <w:hideMark/>
          </w:tcPr>
          <w:p w14:paraId="4DC0BCF8" w14:textId="77777777" w:rsidR="009D7664" w:rsidRPr="008020B2" w:rsidRDefault="009D7664" w:rsidP="009D766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526" w:type="dxa"/>
            <w:hideMark/>
          </w:tcPr>
          <w:p w14:paraId="761E516E" w14:textId="77777777" w:rsidR="009D7664" w:rsidRPr="008020B2" w:rsidRDefault="009D7664" w:rsidP="009D7664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D7664" w:rsidRPr="008020B2" w14:paraId="2C2753CD" w14:textId="77777777" w:rsidTr="00BA36B2">
        <w:tc>
          <w:tcPr>
            <w:tcW w:w="4212" w:type="dxa"/>
          </w:tcPr>
          <w:p w14:paraId="6076087D" w14:textId="77777777" w:rsidR="009D7664" w:rsidRPr="008020B2" w:rsidRDefault="009D7664" w:rsidP="008440AE">
            <w:pPr>
              <w:spacing w:line="240" w:lineRule="auto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บริษัท เกย์ดอน มอเตอร์ เซลส์ แอนด์ เซอร์วิสเซส จำกัด</w:t>
            </w:r>
          </w:p>
        </w:tc>
        <w:tc>
          <w:tcPr>
            <w:tcW w:w="1440" w:type="dxa"/>
          </w:tcPr>
          <w:p w14:paraId="2B308711" w14:textId="77777777" w:rsidR="009D7664" w:rsidRPr="008020B2" w:rsidRDefault="009D7664" w:rsidP="009D766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526" w:type="dxa"/>
          </w:tcPr>
          <w:p w14:paraId="7FBA60FA" w14:textId="2D12E0F0" w:rsidR="009D7664" w:rsidRPr="008020B2" w:rsidRDefault="009D7664" w:rsidP="009D7664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D6A72" w:rsidRPr="008020B2" w14:paraId="00BDE82E" w14:textId="77777777" w:rsidTr="00BA36B2">
        <w:tc>
          <w:tcPr>
            <w:tcW w:w="4212" w:type="dxa"/>
          </w:tcPr>
          <w:p w14:paraId="68DD309C" w14:textId="145D6037" w:rsidR="00DD6A72" w:rsidRPr="008020B2" w:rsidRDefault="00DD6A72" w:rsidP="00B714DA">
            <w:pPr>
              <w:spacing w:line="240" w:lineRule="auto"/>
              <w:ind w:left="228" w:hanging="22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 สบาย แมกซี่ อินชัวรันส์ โบรกเกอร์ จำกัด</w:t>
            </w:r>
          </w:p>
        </w:tc>
        <w:tc>
          <w:tcPr>
            <w:tcW w:w="1440" w:type="dxa"/>
          </w:tcPr>
          <w:p w14:paraId="089EB89A" w14:textId="0298CC69" w:rsidR="00DD6A72" w:rsidRPr="00DD6A72" w:rsidRDefault="00DD6A72" w:rsidP="00B714D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3526" w:type="dxa"/>
          </w:tcPr>
          <w:p w14:paraId="4C1C9CF3" w14:textId="37D6F92A" w:rsidR="00DD6A72" w:rsidRPr="00DD6A72" w:rsidRDefault="00DD6A72" w:rsidP="00B714DA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 xml:space="preserve">ถือหุ้นร้อยละ </w:t>
            </w:r>
            <w:r w:rsidR="00B30E1D" w:rsidRPr="00B30E1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 w:bidi="th-TH"/>
              </w:rPr>
              <w:t>และมีกรรมการร่วมกัน</w:t>
            </w:r>
          </w:p>
        </w:tc>
      </w:tr>
      <w:tr w:rsidR="00B714DA" w:rsidRPr="008020B2" w14:paraId="587D872B" w14:textId="77777777" w:rsidTr="00BA36B2">
        <w:tc>
          <w:tcPr>
            <w:tcW w:w="4212" w:type="dxa"/>
          </w:tcPr>
          <w:p w14:paraId="0123845E" w14:textId="77777777" w:rsidR="00B714DA" w:rsidRPr="008020B2" w:rsidRDefault="00B714DA" w:rsidP="00B714DA">
            <w:pPr>
              <w:spacing w:line="240" w:lineRule="auto"/>
              <w:ind w:left="228" w:hanging="22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เฉวงเพนนินซูล่า จำกัด</w:t>
            </w:r>
          </w:p>
        </w:tc>
        <w:tc>
          <w:tcPr>
            <w:tcW w:w="1440" w:type="dxa"/>
          </w:tcPr>
          <w:p w14:paraId="4A99C198" w14:textId="77777777" w:rsidR="00B714DA" w:rsidRPr="008020B2" w:rsidRDefault="00B714DA" w:rsidP="00B714DA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526" w:type="dxa"/>
          </w:tcPr>
          <w:p w14:paraId="07A4CDF3" w14:textId="77777777" w:rsidR="00B714DA" w:rsidRPr="008020B2" w:rsidRDefault="00B714DA" w:rsidP="00B714DA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714DA" w:rsidRPr="008020B2" w14:paraId="54750C83" w14:textId="77777777" w:rsidTr="00BA36B2">
        <w:tc>
          <w:tcPr>
            <w:tcW w:w="4212" w:type="dxa"/>
          </w:tcPr>
          <w:p w14:paraId="62B756AF" w14:textId="77777777" w:rsidR="00B714DA" w:rsidRPr="008020B2" w:rsidRDefault="00B714DA" w:rsidP="00B714D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ฟูซิโอ จำกัด</w:t>
            </w:r>
          </w:p>
        </w:tc>
        <w:tc>
          <w:tcPr>
            <w:tcW w:w="1440" w:type="dxa"/>
          </w:tcPr>
          <w:p w14:paraId="2E855E27" w14:textId="77777777" w:rsidR="00B714DA" w:rsidRPr="008020B2" w:rsidRDefault="00B714DA" w:rsidP="00B714DA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526" w:type="dxa"/>
          </w:tcPr>
          <w:p w14:paraId="4D79CB32" w14:textId="77777777" w:rsidR="00B714DA" w:rsidRPr="008020B2" w:rsidRDefault="00B714DA" w:rsidP="00B714DA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714DA" w:rsidRPr="008020B2" w14:paraId="08D7B5DC" w14:textId="77777777" w:rsidTr="00BA36B2">
        <w:tc>
          <w:tcPr>
            <w:tcW w:w="4212" w:type="dxa"/>
          </w:tcPr>
          <w:p w14:paraId="296DE524" w14:textId="77777777" w:rsidR="00B714DA" w:rsidRPr="008020B2" w:rsidRDefault="00B714DA" w:rsidP="00B714D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วี.อาร์. แฟมิลี่ จำกัด</w:t>
            </w:r>
          </w:p>
        </w:tc>
        <w:tc>
          <w:tcPr>
            <w:tcW w:w="1440" w:type="dxa"/>
          </w:tcPr>
          <w:p w14:paraId="77FC70F7" w14:textId="77777777" w:rsidR="00B714DA" w:rsidRPr="008020B2" w:rsidRDefault="00B714DA" w:rsidP="00B714DA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526" w:type="dxa"/>
          </w:tcPr>
          <w:p w14:paraId="2A869A3C" w14:textId="77777777" w:rsidR="00B714DA" w:rsidRPr="008020B2" w:rsidRDefault="00B714DA" w:rsidP="00B714DA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714DA" w:rsidRPr="006666FA" w14:paraId="7A331057" w14:textId="77777777" w:rsidTr="00BA36B2">
        <w:tc>
          <w:tcPr>
            <w:tcW w:w="4212" w:type="dxa"/>
          </w:tcPr>
          <w:p w14:paraId="210455FE" w14:textId="77777777" w:rsidR="00B714DA" w:rsidRPr="008020B2" w:rsidRDefault="00B714DA" w:rsidP="00B714DA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3E63A6FF" w14:textId="77777777" w:rsidR="00B714DA" w:rsidRPr="008020B2" w:rsidRDefault="00B714DA" w:rsidP="00B714DA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526" w:type="dxa"/>
          </w:tcPr>
          <w:p w14:paraId="100A678C" w14:textId="77777777" w:rsidR="00B714DA" w:rsidRPr="008020B2" w:rsidRDefault="00B714DA" w:rsidP="00B714DA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Pr="008020B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</w:t>
            </w:r>
            <w:r w:rsidRPr="008020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1406D970" w14:textId="382ED441" w:rsidR="00FF323A" w:rsidRDefault="00FF323A" w:rsidP="00B42C0D">
      <w:pPr>
        <w:spacing w:line="240" w:lineRule="auto"/>
        <w:ind w:left="547" w:right="-11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2462F10B" w14:textId="77777777" w:rsidR="00BA36B2" w:rsidRDefault="00BA36B2">
      <w:pPr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5693ED5C" w14:textId="48D166D6" w:rsidR="008020B2" w:rsidRPr="00BA36B2" w:rsidRDefault="004B61B0" w:rsidP="00CB4942">
      <w:pPr>
        <w:spacing w:line="240" w:lineRule="auto"/>
        <w:ind w:firstLine="562"/>
        <w:rPr>
          <w:rFonts w:asciiTheme="majorBidi" w:hAnsiTheme="majorBidi" w:cstheme="majorBidi"/>
          <w:b/>
          <w:sz w:val="30"/>
          <w:szCs w:val="30"/>
        </w:rPr>
      </w:pPr>
      <w:r w:rsidRPr="00BA36B2">
        <w:rPr>
          <w:rFonts w:asciiTheme="majorBidi" w:hAnsiTheme="majorBidi" w:cstheme="majorBidi"/>
          <w:b/>
          <w:sz w:val="30"/>
          <w:szCs w:val="30"/>
          <w:cs/>
        </w:rPr>
        <w:t>รายการ</w:t>
      </w:r>
      <w:r w:rsidR="00CB4942" w:rsidRPr="00BA36B2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ที่สำคัญ</w:t>
      </w:r>
      <w:r w:rsidRPr="00BA36B2">
        <w:rPr>
          <w:rFonts w:asciiTheme="majorBidi" w:hAnsiTheme="majorBidi" w:cstheme="majorBidi"/>
          <w:b/>
          <w:sz w:val="30"/>
          <w:szCs w:val="30"/>
          <w:cs/>
        </w:rPr>
        <w:t>กับบุคคล</w:t>
      </w:r>
      <w:r w:rsidR="00CB4942" w:rsidRPr="00BA36B2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หรือ</w:t>
      </w:r>
      <w:r w:rsidRPr="00BA36B2">
        <w:rPr>
          <w:rFonts w:asciiTheme="majorBidi" w:hAnsiTheme="majorBidi" w:cstheme="majorBidi"/>
          <w:b/>
          <w:sz w:val="30"/>
          <w:szCs w:val="30"/>
          <w:cs/>
        </w:rPr>
        <w:t>กิจการที่เกี่ยวข้องกัน</w:t>
      </w:r>
      <w:r w:rsidR="00CB4942" w:rsidRPr="00BA36B2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 xml:space="preserve">สำหรับปีสิ้นสุดวันที่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B4942" w:rsidRPr="00BA36B2">
        <w:rPr>
          <w:rFonts w:asciiTheme="majorBidi" w:hAnsiTheme="majorBidi" w:cstheme="majorBidi"/>
          <w:b/>
          <w:sz w:val="30"/>
          <w:szCs w:val="30"/>
          <w:lang w:val="en-US" w:bidi="th-TH"/>
        </w:rPr>
        <w:t xml:space="preserve"> </w:t>
      </w:r>
      <w:r w:rsidR="00CB4942" w:rsidRPr="00BA36B2">
        <w:rPr>
          <w:rFonts w:asciiTheme="majorBidi" w:hAnsiTheme="majorBidi" w:cstheme="majorBidi" w:hint="cs"/>
          <w:b/>
          <w:sz w:val="30"/>
          <w:szCs w:val="30"/>
          <w:cs/>
          <w:lang w:val="en-US" w:bidi="th-TH"/>
        </w:rPr>
        <w:t>ธันวาคม แสดง</w:t>
      </w:r>
      <w:r w:rsidRPr="00BA36B2">
        <w:rPr>
          <w:rFonts w:asciiTheme="majorBidi" w:hAnsiTheme="majorBidi" w:cstheme="majorBidi"/>
          <w:b/>
          <w:sz w:val="30"/>
          <w:szCs w:val="30"/>
          <w:cs/>
        </w:rPr>
        <w:t>ต่อไปนี้</w:t>
      </w:r>
    </w:p>
    <w:p w14:paraId="3A507971" w14:textId="77777777" w:rsidR="00CB4942" w:rsidRPr="00BA36B2" w:rsidRDefault="00CB4942" w:rsidP="00CB4942">
      <w:pPr>
        <w:spacing w:line="240" w:lineRule="auto"/>
        <w:ind w:firstLine="562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0"/>
        <w:gridCol w:w="1034"/>
        <w:gridCol w:w="240"/>
        <w:gridCol w:w="1056"/>
        <w:gridCol w:w="271"/>
        <w:gridCol w:w="1026"/>
        <w:gridCol w:w="240"/>
        <w:gridCol w:w="1037"/>
      </w:tblGrid>
      <w:tr w:rsidR="00DE12BF" w:rsidRPr="00BA36B2" w14:paraId="0DE811E7" w14:textId="77777777" w:rsidTr="00BA36B2">
        <w:trPr>
          <w:tblHeader/>
        </w:trPr>
        <w:tc>
          <w:tcPr>
            <w:tcW w:w="2339" w:type="pct"/>
          </w:tcPr>
          <w:p w14:paraId="052421BA" w14:textId="19BCDDED" w:rsidR="00DE12BF" w:rsidRPr="00BA36B2" w:rsidRDefault="00DE12BF" w:rsidP="00BA36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br w:type="page"/>
            </w:r>
            <w:r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br w:type="page"/>
            </w:r>
            <w:r w:rsidR="008020B2"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4" w:type="pct"/>
            <w:gridSpan w:val="3"/>
          </w:tcPr>
          <w:p w14:paraId="562E8C60" w14:textId="77777777" w:rsidR="00DE12BF" w:rsidRPr="00BA36B2" w:rsidRDefault="00DE12BF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2CC145E" w14:textId="77777777" w:rsidR="00DE12BF" w:rsidRPr="00BA36B2" w:rsidRDefault="00DE12BF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14:paraId="7A363DA6" w14:textId="77777777" w:rsidR="00DE12BF" w:rsidRPr="00BA36B2" w:rsidRDefault="00DE12BF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90098" w:rsidRPr="00BA36B2" w14:paraId="4B12C71A" w14:textId="77777777" w:rsidTr="00F36B37">
        <w:trPr>
          <w:trHeight w:val="308"/>
          <w:tblHeader/>
        </w:trPr>
        <w:tc>
          <w:tcPr>
            <w:tcW w:w="2339" w:type="pct"/>
          </w:tcPr>
          <w:p w14:paraId="1B03837E" w14:textId="37AB5F37" w:rsidR="00290098" w:rsidRPr="00BA36B2" w:rsidRDefault="00290098" w:rsidP="00BA36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561" w:type="pct"/>
          </w:tcPr>
          <w:p w14:paraId="70D83191" w14:textId="20608D64" w:rsidR="00290098" w:rsidRPr="00BA36B2" w:rsidRDefault="00B30E1D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0" w:type="pct"/>
          </w:tcPr>
          <w:p w14:paraId="30F27BBE" w14:textId="77777777" w:rsidR="00290098" w:rsidRPr="00BA36B2" w:rsidRDefault="00290098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181E96F" w14:textId="7EDA7416" w:rsidR="00290098" w:rsidRPr="00BA36B2" w:rsidRDefault="00B30E1D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</w:tcPr>
          <w:p w14:paraId="4FE5371E" w14:textId="77777777" w:rsidR="00290098" w:rsidRPr="00BA36B2" w:rsidRDefault="00290098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780540A" w14:textId="6591953A" w:rsidR="00290098" w:rsidRPr="00BA36B2" w:rsidRDefault="00B30E1D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0" w:type="pct"/>
          </w:tcPr>
          <w:p w14:paraId="0124CAD2" w14:textId="77777777" w:rsidR="00290098" w:rsidRPr="00BA36B2" w:rsidRDefault="00290098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B857CD4" w14:textId="406156F7" w:rsidR="00290098" w:rsidRPr="00BA36B2" w:rsidRDefault="00B30E1D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290098" w:rsidRPr="00BA36B2" w14:paraId="2B44797C" w14:textId="77777777" w:rsidTr="00BA36B2">
        <w:trPr>
          <w:trHeight w:val="344"/>
          <w:tblHeader/>
        </w:trPr>
        <w:tc>
          <w:tcPr>
            <w:tcW w:w="2339" w:type="pct"/>
          </w:tcPr>
          <w:p w14:paraId="2A6D2004" w14:textId="77777777" w:rsidR="00290098" w:rsidRPr="00BA36B2" w:rsidRDefault="00290098" w:rsidP="00BA36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1" w:type="pct"/>
            <w:gridSpan w:val="7"/>
          </w:tcPr>
          <w:p w14:paraId="3771FEB0" w14:textId="77777777" w:rsidR="00290098" w:rsidRPr="00BA36B2" w:rsidRDefault="00290098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098" w:rsidRPr="00BA36B2" w14:paraId="53318910" w14:textId="77777777" w:rsidTr="00F36B37">
        <w:tc>
          <w:tcPr>
            <w:tcW w:w="2339" w:type="pct"/>
          </w:tcPr>
          <w:p w14:paraId="7CF551D3" w14:textId="77777777" w:rsidR="00290098" w:rsidRPr="00BA36B2" w:rsidRDefault="00290098" w:rsidP="00BA36B2">
            <w:pPr>
              <w:tabs>
                <w:tab w:val="decimal" w:pos="855"/>
              </w:tabs>
              <w:spacing w:line="240" w:lineRule="auto"/>
              <w:ind w:right="-2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1" w:type="pct"/>
          </w:tcPr>
          <w:p w14:paraId="6A510C4D" w14:textId="77777777" w:rsidR="00290098" w:rsidRPr="00BA36B2" w:rsidRDefault="00290098" w:rsidP="00BA36B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251E188" w14:textId="77777777" w:rsidR="00290098" w:rsidRPr="00BA36B2" w:rsidRDefault="00290098" w:rsidP="00BA36B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A45E609" w14:textId="77777777" w:rsidR="00290098" w:rsidRPr="00BA36B2" w:rsidRDefault="00290098" w:rsidP="00BA36B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696D9FC" w14:textId="77777777" w:rsidR="00290098" w:rsidRPr="00BA36B2" w:rsidRDefault="00290098" w:rsidP="00BA36B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43575E9" w14:textId="77777777" w:rsidR="00290098" w:rsidRPr="00BA36B2" w:rsidRDefault="00290098" w:rsidP="00BA36B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1F92B8F" w14:textId="77777777" w:rsidR="00290098" w:rsidRPr="00BA36B2" w:rsidRDefault="00290098" w:rsidP="00BA36B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F08E477" w14:textId="77777777" w:rsidR="00290098" w:rsidRPr="00BA36B2" w:rsidRDefault="00290098" w:rsidP="00BA36B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09D3" w:rsidRPr="00BA36B2" w14:paraId="6AA15AF5" w14:textId="77777777" w:rsidTr="00F36B37">
        <w:tc>
          <w:tcPr>
            <w:tcW w:w="2339" w:type="pct"/>
            <w:shd w:val="clear" w:color="auto" w:fill="auto"/>
          </w:tcPr>
          <w:p w14:paraId="22835B50" w14:textId="557CC851" w:rsidR="00E709D3" w:rsidRPr="00BA36B2" w:rsidRDefault="00E709D3" w:rsidP="00E709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61" w:type="pct"/>
            <w:shd w:val="clear" w:color="auto" w:fill="auto"/>
          </w:tcPr>
          <w:p w14:paraId="2452C430" w14:textId="7DB40CA1" w:rsidR="00E709D3" w:rsidRPr="00BA36B2" w:rsidRDefault="00E709D3" w:rsidP="00E709D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63D1ACA" w14:textId="77777777" w:rsidR="00E709D3" w:rsidRPr="00BA36B2" w:rsidRDefault="00E709D3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1397772" w14:textId="3788144F" w:rsidR="00E709D3" w:rsidRPr="00BA36B2" w:rsidRDefault="00E709D3" w:rsidP="00E709D3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4A835DE" w14:textId="77777777" w:rsidR="00E709D3" w:rsidRPr="00BA36B2" w:rsidRDefault="00E709D3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4275D3D" w14:textId="46BB909E" w:rsidR="00E709D3" w:rsidRPr="00BA36B2" w:rsidRDefault="00B30E1D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  <w:r w:rsidR="00E709D3" w:rsidRPr="00E7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012</w:t>
            </w:r>
          </w:p>
        </w:tc>
        <w:tc>
          <w:tcPr>
            <w:tcW w:w="130" w:type="pct"/>
            <w:shd w:val="clear" w:color="auto" w:fill="auto"/>
          </w:tcPr>
          <w:p w14:paraId="0530D3F7" w14:textId="77777777" w:rsidR="00E709D3" w:rsidRPr="00BA36B2" w:rsidRDefault="00E709D3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3" w:type="pct"/>
            <w:shd w:val="clear" w:color="auto" w:fill="auto"/>
          </w:tcPr>
          <w:p w14:paraId="3D40664D" w14:textId="518F184D" w:rsidR="00E709D3" w:rsidRPr="00BA36B2" w:rsidRDefault="00B30E1D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  <w:r w:rsidR="00E709D3" w:rsidRPr="00BA36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</w:p>
        </w:tc>
      </w:tr>
      <w:tr w:rsidR="00E709D3" w:rsidRPr="00BA36B2" w14:paraId="0D3160BE" w14:textId="77777777" w:rsidTr="00F36B37">
        <w:tc>
          <w:tcPr>
            <w:tcW w:w="2339" w:type="pct"/>
            <w:shd w:val="clear" w:color="auto" w:fill="auto"/>
          </w:tcPr>
          <w:p w14:paraId="31236528" w14:textId="77777777" w:rsidR="00E709D3" w:rsidRPr="00BA36B2" w:rsidRDefault="00E709D3" w:rsidP="00E709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เงินปันผลรับ </w:t>
            </w:r>
          </w:p>
        </w:tc>
        <w:tc>
          <w:tcPr>
            <w:tcW w:w="561" w:type="pct"/>
            <w:shd w:val="clear" w:color="auto" w:fill="auto"/>
          </w:tcPr>
          <w:p w14:paraId="35EC8BC5" w14:textId="7F556921" w:rsidR="00E709D3" w:rsidRPr="00BA36B2" w:rsidRDefault="00E709D3" w:rsidP="00E709D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EBACF0B" w14:textId="77777777" w:rsidR="00E709D3" w:rsidRPr="00BA36B2" w:rsidRDefault="00E709D3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6FA5C7F6" w14:textId="77777777" w:rsidR="00E709D3" w:rsidRPr="00BA36B2" w:rsidRDefault="00E709D3" w:rsidP="00E709D3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5F528F2" w14:textId="77777777" w:rsidR="00E709D3" w:rsidRPr="00BA36B2" w:rsidRDefault="00E709D3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69309A10" w14:textId="3DBFAD4B" w:rsidR="00E709D3" w:rsidRPr="00BA36B2" w:rsidRDefault="00B30E1D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</w:t>
            </w:r>
            <w:r w:rsidR="00E709D3" w:rsidRPr="00E7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762E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30" w:type="pct"/>
            <w:shd w:val="clear" w:color="auto" w:fill="auto"/>
          </w:tcPr>
          <w:p w14:paraId="089342F7" w14:textId="77777777" w:rsidR="00E709D3" w:rsidRPr="00BA36B2" w:rsidRDefault="00E709D3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3" w:type="pct"/>
            <w:shd w:val="clear" w:color="auto" w:fill="auto"/>
          </w:tcPr>
          <w:p w14:paraId="147CA778" w14:textId="27B4CD45" w:rsidR="00E709D3" w:rsidRPr="00BA36B2" w:rsidRDefault="00B30E1D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  <w:r w:rsidR="00E709D3" w:rsidRPr="00BA36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</w:p>
        </w:tc>
      </w:tr>
      <w:tr w:rsidR="00E709D3" w:rsidRPr="00BA36B2" w14:paraId="105FE92D" w14:textId="77777777" w:rsidTr="00F36B37">
        <w:tc>
          <w:tcPr>
            <w:tcW w:w="2339" w:type="pct"/>
            <w:shd w:val="clear" w:color="auto" w:fill="auto"/>
          </w:tcPr>
          <w:p w14:paraId="6A64D7BE" w14:textId="6F7E693A" w:rsidR="00E709D3" w:rsidRPr="00BA36B2" w:rsidRDefault="00E709D3" w:rsidP="00E709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61" w:type="pct"/>
            <w:shd w:val="clear" w:color="auto" w:fill="auto"/>
          </w:tcPr>
          <w:p w14:paraId="39B57C19" w14:textId="0AAF25E1" w:rsidR="00E709D3" w:rsidRPr="00BA36B2" w:rsidRDefault="00E709D3" w:rsidP="00E709D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266B064" w14:textId="77777777" w:rsidR="00E709D3" w:rsidRPr="00BA36B2" w:rsidRDefault="00E709D3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8898F9F" w14:textId="5A3E6437" w:rsidR="00E709D3" w:rsidRPr="00BA36B2" w:rsidRDefault="00E709D3" w:rsidP="00E709D3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0578F73" w14:textId="77777777" w:rsidR="00E709D3" w:rsidRPr="00BA36B2" w:rsidRDefault="00E709D3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0A26DA3D" w14:textId="03AA7A1F" w:rsidR="00E709D3" w:rsidRPr="00BA36B2" w:rsidRDefault="00B30E1D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709D3" w:rsidRPr="00E7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</w:p>
        </w:tc>
        <w:tc>
          <w:tcPr>
            <w:tcW w:w="130" w:type="pct"/>
            <w:shd w:val="clear" w:color="auto" w:fill="auto"/>
          </w:tcPr>
          <w:p w14:paraId="0F8F1720" w14:textId="77777777" w:rsidR="00E709D3" w:rsidRPr="00BA36B2" w:rsidRDefault="00E709D3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3" w:type="pct"/>
            <w:shd w:val="clear" w:color="auto" w:fill="auto"/>
          </w:tcPr>
          <w:p w14:paraId="7F76EC9B" w14:textId="7E2F84C7" w:rsidR="00E709D3" w:rsidRPr="00BA36B2" w:rsidRDefault="00B30E1D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</w:tr>
      <w:tr w:rsidR="00E709D3" w:rsidRPr="00BA36B2" w14:paraId="6EB0F3C1" w14:textId="77777777" w:rsidTr="0037789F">
        <w:tc>
          <w:tcPr>
            <w:tcW w:w="2339" w:type="pct"/>
            <w:shd w:val="clear" w:color="auto" w:fill="auto"/>
          </w:tcPr>
          <w:p w14:paraId="50F14409" w14:textId="2887687D" w:rsidR="00E709D3" w:rsidRPr="0037789F" w:rsidRDefault="00E709D3" w:rsidP="00E709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78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61" w:type="pct"/>
            <w:shd w:val="clear" w:color="auto" w:fill="auto"/>
          </w:tcPr>
          <w:p w14:paraId="52CBF139" w14:textId="7C4CEB32" w:rsidR="00E709D3" w:rsidRPr="0037789F" w:rsidRDefault="00E709D3" w:rsidP="00E709D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4F1FD62" w14:textId="77777777" w:rsidR="00E709D3" w:rsidRPr="0037789F" w:rsidRDefault="00E709D3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292851A" w14:textId="1DBFB68B" w:rsidR="00E709D3" w:rsidRPr="0037789F" w:rsidRDefault="00E709D3" w:rsidP="00E709D3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A08EA85" w14:textId="77777777" w:rsidR="00E709D3" w:rsidRPr="0037789F" w:rsidRDefault="00E709D3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319D360" w14:textId="50445F05" w:rsidR="00E709D3" w:rsidRPr="0037789F" w:rsidRDefault="00B30E1D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709D3" w:rsidRPr="0037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</w:p>
        </w:tc>
        <w:tc>
          <w:tcPr>
            <w:tcW w:w="130" w:type="pct"/>
            <w:shd w:val="clear" w:color="auto" w:fill="auto"/>
          </w:tcPr>
          <w:p w14:paraId="20CED94D" w14:textId="77777777" w:rsidR="00E709D3" w:rsidRPr="0037789F" w:rsidRDefault="00E709D3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3" w:type="pct"/>
            <w:shd w:val="clear" w:color="auto" w:fill="auto"/>
          </w:tcPr>
          <w:p w14:paraId="3A732721" w14:textId="4985404F" w:rsidR="00E709D3" w:rsidRPr="0037789F" w:rsidRDefault="00B30E1D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</w:tr>
      <w:tr w:rsidR="00E709D3" w:rsidRPr="00BA36B2" w14:paraId="7602B6CE" w14:textId="77777777" w:rsidTr="0037789F">
        <w:tc>
          <w:tcPr>
            <w:tcW w:w="2339" w:type="pct"/>
            <w:shd w:val="clear" w:color="auto" w:fill="auto"/>
          </w:tcPr>
          <w:p w14:paraId="7A6DCB0D" w14:textId="1F553822" w:rsidR="00E709D3" w:rsidRPr="0037789F" w:rsidRDefault="00E709D3" w:rsidP="00E709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ค่าบริการสำนักงาน</w:t>
            </w:r>
          </w:p>
        </w:tc>
        <w:tc>
          <w:tcPr>
            <w:tcW w:w="561" w:type="pct"/>
            <w:shd w:val="clear" w:color="auto" w:fill="auto"/>
          </w:tcPr>
          <w:p w14:paraId="6113990C" w14:textId="2DE7E1CA" w:rsidR="00E709D3" w:rsidRPr="0037789F" w:rsidRDefault="00E709D3" w:rsidP="00E709D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7E34DC8" w14:textId="77777777" w:rsidR="00E709D3" w:rsidRPr="0037789F" w:rsidRDefault="00E709D3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762BC520" w14:textId="6E7A9F27" w:rsidR="00E709D3" w:rsidRPr="0037789F" w:rsidRDefault="00E709D3" w:rsidP="00E709D3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83643CE" w14:textId="77777777" w:rsidR="00E709D3" w:rsidRPr="0037789F" w:rsidRDefault="00E709D3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24D3EDF6" w14:textId="7A05DEC1" w:rsidR="00E709D3" w:rsidRPr="0037789F" w:rsidRDefault="00B30E1D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E709D3" w:rsidRPr="0037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</w:p>
        </w:tc>
        <w:tc>
          <w:tcPr>
            <w:tcW w:w="130" w:type="pct"/>
            <w:shd w:val="clear" w:color="auto" w:fill="auto"/>
          </w:tcPr>
          <w:p w14:paraId="715CABB7" w14:textId="77777777" w:rsidR="00E709D3" w:rsidRPr="0037789F" w:rsidRDefault="00E709D3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0B3471E9" w14:textId="797CFDCB" w:rsidR="00E709D3" w:rsidRPr="0037789F" w:rsidRDefault="00B30E1D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709D3" w:rsidRPr="0037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</w:tr>
      <w:tr w:rsidR="00E709D3" w:rsidRPr="00BA36B2" w14:paraId="3403C28D" w14:textId="77777777" w:rsidTr="0037789F">
        <w:tc>
          <w:tcPr>
            <w:tcW w:w="2339" w:type="pct"/>
            <w:shd w:val="clear" w:color="auto" w:fill="auto"/>
          </w:tcPr>
          <w:p w14:paraId="0FD2E82C" w14:textId="77777777" w:rsidR="00E709D3" w:rsidRPr="0037789F" w:rsidRDefault="00E709D3" w:rsidP="00E709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61" w:type="pct"/>
            <w:shd w:val="clear" w:color="auto" w:fill="auto"/>
          </w:tcPr>
          <w:p w14:paraId="292196E9" w14:textId="33CDC957" w:rsidR="00E709D3" w:rsidRPr="0037789F" w:rsidRDefault="00E709D3" w:rsidP="00E709D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8A72198" w14:textId="77777777" w:rsidR="00E709D3" w:rsidRPr="0037789F" w:rsidRDefault="00E709D3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EC0797F" w14:textId="42341BAB" w:rsidR="00E709D3" w:rsidRPr="0037789F" w:rsidRDefault="00E709D3" w:rsidP="00E709D3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901B63C" w14:textId="77777777" w:rsidR="00E709D3" w:rsidRPr="0037789F" w:rsidRDefault="00E709D3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21B8DF02" w14:textId="497A484C" w:rsidR="00E709D3" w:rsidRPr="0037789F" w:rsidRDefault="00B30E1D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709D3" w:rsidRPr="0037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130" w:type="pct"/>
            <w:shd w:val="clear" w:color="auto" w:fill="auto"/>
          </w:tcPr>
          <w:p w14:paraId="4C5026F1" w14:textId="77777777" w:rsidR="00E709D3" w:rsidRPr="0037789F" w:rsidRDefault="00E709D3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39F2D5E0" w14:textId="17780D68" w:rsidR="00E709D3" w:rsidRPr="0037789F" w:rsidRDefault="00B30E1D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709D3" w:rsidRPr="0037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762E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709D3" w:rsidRPr="00BA36B2" w14:paraId="52807C7E" w14:textId="77777777" w:rsidTr="0037789F">
        <w:tc>
          <w:tcPr>
            <w:tcW w:w="2339" w:type="pct"/>
            <w:shd w:val="clear" w:color="auto" w:fill="auto"/>
          </w:tcPr>
          <w:p w14:paraId="5D999DE4" w14:textId="3A02F730" w:rsidR="00E709D3" w:rsidRPr="0037789F" w:rsidRDefault="00E709D3" w:rsidP="00E709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78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61" w:type="pct"/>
            <w:shd w:val="clear" w:color="auto" w:fill="auto"/>
          </w:tcPr>
          <w:p w14:paraId="694B0A12" w14:textId="78B1E8F7" w:rsidR="00E709D3" w:rsidRPr="0037789F" w:rsidRDefault="00E709D3" w:rsidP="00E709D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ECE30FF" w14:textId="77777777" w:rsidR="00E709D3" w:rsidRPr="0037789F" w:rsidRDefault="00E709D3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73AAC62" w14:textId="5ECAB58E" w:rsidR="00E709D3" w:rsidRPr="0037789F" w:rsidRDefault="00E709D3" w:rsidP="00E709D3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F40E49" w14:textId="77777777" w:rsidR="00E709D3" w:rsidRPr="0037789F" w:rsidRDefault="00E709D3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1DD4C277" w14:textId="128EC2E4" w:rsidR="00E709D3" w:rsidRPr="0037789F" w:rsidRDefault="00B30E1D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709D3" w:rsidRPr="0037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649</w:t>
            </w:r>
          </w:p>
        </w:tc>
        <w:tc>
          <w:tcPr>
            <w:tcW w:w="130" w:type="pct"/>
            <w:shd w:val="clear" w:color="auto" w:fill="auto"/>
          </w:tcPr>
          <w:p w14:paraId="06350EB3" w14:textId="77777777" w:rsidR="00E709D3" w:rsidRPr="0037789F" w:rsidRDefault="00E709D3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3C8196BC" w14:textId="39B71067" w:rsidR="00E709D3" w:rsidRPr="0037789F" w:rsidRDefault="00B30E1D" w:rsidP="00E709D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709D3" w:rsidRPr="0037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743</w:t>
            </w:r>
          </w:p>
        </w:tc>
      </w:tr>
      <w:tr w:rsidR="00BA36B2" w:rsidRPr="00BA36B2" w14:paraId="76931145" w14:textId="77777777" w:rsidTr="00F36B37">
        <w:tc>
          <w:tcPr>
            <w:tcW w:w="2339" w:type="pct"/>
          </w:tcPr>
          <w:p w14:paraId="1DD2689B" w14:textId="7E252BF4" w:rsidR="00BA36B2" w:rsidRPr="00BA36B2" w:rsidRDefault="00BA36B2" w:rsidP="00BA36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2C03C260" w14:textId="77777777" w:rsidR="00BA36B2" w:rsidRPr="00BA36B2" w:rsidRDefault="00BA36B2" w:rsidP="00BA36B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7449BF7" w14:textId="77777777" w:rsidR="00BA36B2" w:rsidRPr="00BA36B2" w:rsidRDefault="00BA36B2" w:rsidP="00BA36B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E202A53" w14:textId="77777777" w:rsidR="00BA36B2" w:rsidRPr="00BA36B2" w:rsidRDefault="00BA36B2" w:rsidP="00BA36B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047298" w14:textId="77777777" w:rsidR="00BA36B2" w:rsidRPr="00BA36B2" w:rsidRDefault="00BA36B2" w:rsidP="00BA36B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5CACECC9" w14:textId="77777777" w:rsidR="00BA36B2" w:rsidRPr="00BA36B2" w:rsidRDefault="00BA36B2" w:rsidP="00BA36B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104C45E" w14:textId="77777777" w:rsidR="00BA36B2" w:rsidRPr="00BA36B2" w:rsidRDefault="00BA36B2" w:rsidP="00BA36B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EEE49D3" w14:textId="77777777" w:rsidR="00BA36B2" w:rsidRPr="00BA36B2" w:rsidRDefault="00BA36B2" w:rsidP="00BA36B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6B37" w:rsidRPr="00BA36B2" w14:paraId="1F171E45" w14:textId="77777777" w:rsidTr="00F36B37">
        <w:trPr>
          <w:trHeight w:val="68"/>
        </w:trPr>
        <w:tc>
          <w:tcPr>
            <w:tcW w:w="2339" w:type="pct"/>
          </w:tcPr>
          <w:p w14:paraId="5B862266" w14:textId="29D11190" w:rsidR="00F36B37" w:rsidRPr="00BA36B2" w:rsidRDefault="00F36B37" w:rsidP="00F36B3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5C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1" w:type="pct"/>
          </w:tcPr>
          <w:p w14:paraId="43E29578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68D0471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AF059D0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B25696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31B059B0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56D7A53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3FA9446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4924" w:rsidRPr="00BA36B2" w14:paraId="19ECFA47" w14:textId="77777777" w:rsidTr="00F36B37">
        <w:trPr>
          <w:trHeight w:val="68"/>
        </w:trPr>
        <w:tc>
          <w:tcPr>
            <w:tcW w:w="2339" w:type="pct"/>
          </w:tcPr>
          <w:p w14:paraId="54F0F290" w14:textId="549B79F5" w:rsidR="004C4924" w:rsidRPr="00BA36B2" w:rsidRDefault="004C4924" w:rsidP="004C492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5C41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905C4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61" w:type="pct"/>
          </w:tcPr>
          <w:p w14:paraId="3A9672AD" w14:textId="06556629" w:rsidR="004C4924" w:rsidRPr="00BA36B2" w:rsidRDefault="00B30E1D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716</w:t>
            </w:r>
            <w:r w:rsidR="004C4924" w:rsidRPr="0015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130" w:type="pct"/>
          </w:tcPr>
          <w:p w14:paraId="38BA340F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A6BFBCA" w14:textId="02FDA93F" w:rsidR="004C4924" w:rsidRPr="00BA36B2" w:rsidRDefault="00B30E1D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477</w:t>
            </w:r>
          </w:p>
        </w:tc>
        <w:tc>
          <w:tcPr>
            <w:tcW w:w="147" w:type="pct"/>
          </w:tcPr>
          <w:p w14:paraId="7BA75423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5D53C829" w14:textId="5ACF4AFA" w:rsidR="004C4924" w:rsidRPr="00BA36B2" w:rsidRDefault="004C4924" w:rsidP="008334F2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232BA10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F18EA9B" w14:textId="472496BB" w:rsidR="004C4924" w:rsidRPr="00BA36B2" w:rsidRDefault="004C4924" w:rsidP="008334F2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4924" w:rsidRPr="00BA36B2" w14:paraId="7BA49EAC" w14:textId="77777777" w:rsidTr="00F36B37">
        <w:trPr>
          <w:trHeight w:val="68"/>
        </w:trPr>
        <w:tc>
          <w:tcPr>
            <w:tcW w:w="2339" w:type="pct"/>
          </w:tcPr>
          <w:p w14:paraId="334A3196" w14:textId="6BA29221" w:rsidR="004C4924" w:rsidRPr="00BA36B2" w:rsidRDefault="004C4924" w:rsidP="004C492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208C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61" w:type="pct"/>
          </w:tcPr>
          <w:p w14:paraId="405D1F62" w14:textId="0A6BE6BC" w:rsidR="004C4924" w:rsidRPr="00BA36B2" w:rsidRDefault="00B30E1D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C4924" w:rsidRPr="0015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</w:p>
        </w:tc>
        <w:tc>
          <w:tcPr>
            <w:tcW w:w="130" w:type="pct"/>
          </w:tcPr>
          <w:p w14:paraId="4F89CEEA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74D3B874" w14:textId="593D67A7" w:rsidR="004C4924" w:rsidRPr="00BA36B2" w:rsidRDefault="00B30E1D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147" w:type="pct"/>
          </w:tcPr>
          <w:p w14:paraId="795824FC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458FD8A6" w14:textId="5D7C374E" w:rsidR="004C4924" w:rsidRPr="00BA36B2" w:rsidRDefault="004C4924" w:rsidP="008334F2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A7730F2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099D8930" w14:textId="61B76005" w:rsidR="004C4924" w:rsidRPr="00BA36B2" w:rsidRDefault="004C4924" w:rsidP="008334F2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4924" w:rsidRPr="00BA36B2" w14:paraId="2E82DB84" w14:textId="77777777" w:rsidTr="00F36B37">
        <w:trPr>
          <w:trHeight w:val="68"/>
        </w:trPr>
        <w:tc>
          <w:tcPr>
            <w:tcW w:w="2339" w:type="pct"/>
          </w:tcPr>
          <w:p w14:paraId="75681B13" w14:textId="424438E2" w:rsidR="004C4924" w:rsidRPr="00BA36B2" w:rsidRDefault="004C4924" w:rsidP="005175F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20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9208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39208C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561" w:type="pct"/>
          </w:tcPr>
          <w:p w14:paraId="17C5F73E" w14:textId="77777777" w:rsidR="004C4924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E3AC00" w14:textId="6C80799A" w:rsidR="004C4924" w:rsidRPr="00BA36B2" w:rsidRDefault="00B30E1D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4924" w:rsidRPr="0015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130" w:type="pct"/>
          </w:tcPr>
          <w:p w14:paraId="7A4A5ED4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96BA8FB" w14:textId="77777777" w:rsidR="004C4924" w:rsidRDefault="004C4924" w:rsidP="004C4924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24DB43" w14:textId="123E7E6D" w:rsidR="004C4924" w:rsidRPr="00BA36B2" w:rsidRDefault="004C4924" w:rsidP="004C4924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AFC50B7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48CA8D03" w14:textId="77777777" w:rsidR="004C4924" w:rsidRDefault="004C4924" w:rsidP="008334F2">
            <w:pPr>
              <w:pStyle w:val="acctfourfigures"/>
              <w:tabs>
                <w:tab w:val="clear" w:pos="765"/>
                <w:tab w:val="decimal" w:pos="468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B138E0" w14:textId="1D908375" w:rsidR="004C4924" w:rsidRPr="00BA36B2" w:rsidRDefault="004C4924" w:rsidP="008334F2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5DFAC4A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71BD7B3" w14:textId="77777777" w:rsidR="004C4924" w:rsidRDefault="004C4924" w:rsidP="008334F2">
            <w:pPr>
              <w:pStyle w:val="acctfourfigures"/>
              <w:tabs>
                <w:tab w:val="clear" w:pos="765"/>
                <w:tab w:val="decimal" w:pos="474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E14E3B" w14:textId="022EDCB3" w:rsidR="004C4924" w:rsidRPr="00BA36B2" w:rsidRDefault="004C4924" w:rsidP="008334F2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4924" w:rsidRPr="00BA36B2" w14:paraId="23E63D7A" w14:textId="77777777" w:rsidTr="00F36B37">
        <w:trPr>
          <w:trHeight w:val="68"/>
        </w:trPr>
        <w:tc>
          <w:tcPr>
            <w:tcW w:w="2339" w:type="pct"/>
          </w:tcPr>
          <w:p w14:paraId="2403D243" w14:textId="0E83F1B1" w:rsidR="004C4924" w:rsidRPr="00BA36B2" w:rsidRDefault="004C4924" w:rsidP="004C492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กำไรจากการขายสินทรัพย์ไม่มีตัวตน</w:t>
            </w:r>
          </w:p>
        </w:tc>
        <w:tc>
          <w:tcPr>
            <w:tcW w:w="561" w:type="pct"/>
          </w:tcPr>
          <w:p w14:paraId="41A60FAF" w14:textId="528EED39" w:rsidR="004C4924" w:rsidRPr="00BA36B2" w:rsidRDefault="00B30E1D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36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62E49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130" w:type="pct"/>
          </w:tcPr>
          <w:p w14:paraId="1AB48105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9C66B7E" w14:textId="0284DBE4" w:rsidR="004C4924" w:rsidRPr="00BA36B2" w:rsidRDefault="004C4924" w:rsidP="004C4924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C168FF8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389E1D12" w14:textId="4C0FF166" w:rsidR="004C4924" w:rsidRPr="00BA36B2" w:rsidRDefault="004C4924" w:rsidP="008334F2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4CE1EAC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27B6BE0" w14:textId="5AD57D71" w:rsidR="004C4924" w:rsidRPr="00BA36B2" w:rsidRDefault="004C4924" w:rsidP="008334F2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4924" w:rsidRPr="00BA36B2" w14:paraId="2ECF7EE8" w14:textId="77777777" w:rsidTr="00F36B37">
        <w:trPr>
          <w:trHeight w:val="68"/>
        </w:trPr>
        <w:tc>
          <w:tcPr>
            <w:tcW w:w="2339" w:type="pct"/>
          </w:tcPr>
          <w:p w14:paraId="52D147A3" w14:textId="76DBB9D0" w:rsidR="004C4924" w:rsidRPr="00BA36B2" w:rsidRDefault="004C4924" w:rsidP="004C492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20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1" w:type="pct"/>
          </w:tcPr>
          <w:p w14:paraId="41B61BA5" w14:textId="42ED91BA" w:rsidR="004C4924" w:rsidRPr="00BA36B2" w:rsidRDefault="00B30E1D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C4924" w:rsidRPr="0015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  <w:tc>
          <w:tcPr>
            <w:tcW w:w="130" w:type="pct"/>
          </w:tcPr>
          <w:p w14:paraId="024F6435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AC401DF" w14:textId="3DF46776" w:rsidR="004C4924" w:rsidRPr="00BA36B2" w:rsidRDefault="004C4924" w:rsidP="004C4924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889FD5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7068745C" w14:textId="1AACC45A" w:rsidR="004C4924" w:rsidRPr="00BA36B2" w:rsidRDefault="004C4924" w:rsidP="008334F2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244E049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75D3BE4" w14:textId="4B3A3DA8" w:rsidR="004C4924" w:rsidRPr="00BA36B2" w:rsidRDefault="004C4924" w:rsidP="008334F2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4924" w:rsidRPr="00BA36B2" w14:paraId="16FFE88F" w14:textId="77777777" w:rsidTr="00F36B37">
        <w:trPr>
          <w:trHeight w:val="68"/>
        </w:trPr>
        <w:tc>
          <w:tcPr>
            <w:tcW w:w="2339" w:type="pct"/>
          </w:tcPr>
          <w:p w14:paraId="69446564" w14:textId="66744856" w:rsidR="004C4924" w:rsidRPr="00BA36B2" w:rsidRDefault="004C4924" w:rsidP="004C492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47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1" w:type="pct"/>
          </w:tcPr>
          <w:p w14:paraId="7FF2A8BB" w14:textId="2A53DEAA" w:rsidR="004C4924" w:rsidRPr="00BA36B2" w:rsidRDefault="00B30E1D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130" w:type="pct"/>
          </w:tcPr>
          <w:p w14:paraId="1B40145C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459BBCE" w14:textId="6431E518" w:rsidR="004C4924" w:rsidRPr="00BA36B2" w:rsidRDefault="004C4924" w:rsidP="004C4924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1869206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29CAEE6" w14:textId="70F5728E" w:rsidR="004C4924" w:rsidRPr="00BA36B2" w:rsidRDefault="004C4924" w:rsidP="008334F2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FEE624E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73E2AE2" w14:textId="145C2C34" w:rsidR="004C4924" w:rsidRPr="00BA36B2" w:rsidRDefault="004C4924" w:rsidP="008334F2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4924" w:rsidRPr="00BA36B2" w14:paraId="5A353C17" w14:textId="77777777" w:rsidTr="00F36B37">
        <w:trPr>
          <w:trHeight w:val="68"/>
        </w:trPr>
        <w:tc>
          <w:tcPr>
            <w:tcW w:w="2339" w:type="pct"/>
          </w:tcPr>
          <w:p w14:paraId="780BC3C5" w14:textId="77777777" w:rsidR="004C4924" w:rsidRPr="00BA36B2" w:rsidRDefault="004C4924" w:rsidP="004C492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7662672E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81D516A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7C9132B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F13348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5B49491D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586D652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0D8DA23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4924" w:rsidRPr="00BA36B2" w14:paraId="4EBD75D5" w14:textId="77777777" w:rsidTr="00F36B37">
        <w:trPr>
          <w:trHeight w:val="68"/>
        </w:trPr>
        <w:tc>
          <w:tcPr>
            <w:tcW w:w="2339" w:type="pct"/>
          </w:tcPr>
          <w:p w14:paraId="030A7A4F" w14:textId="77777777" w:rsidR="004C4924" w:rsidRPr="00BA36B2" w:rsidRDefault="004C4924" w:rsidP="004C492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1" w:type="pct"/>
          </w:tcPr>
          <w:p w14:paraId="4402CE17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AA91456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37DF8C5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BD42A9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01B2FD81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AB3E281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20541E2" w14:textId="77777777" w:rsidR="004C4924" w:rsidRPr="00BA36B2" w:rsidRDefault="004C4924" w:rsidP="004C492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34F2" w:rsidRPr="00BA36B2" w14:paraId="5DE5D963" w14:textId="77777777" w:rsidTr="00F36B37">
        <w:tc>
          <w:tcPr>
            <w:tcW w:w="2339" w:type="pct"/>
            <w:shd w:val="clear" w:color="auto" w:fill="auto"/>
          </w:tcPr>
          <w:p w14:paraId="4AC01F9B" w14:textId="44C1DA36" w:rsidR="008334F2" w:rsidRPr="00BA36B2" w:rsidRDefault="005B3425" w:rsidP="008334F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61" w:type="pct"/>
            <w:shd w:val="clear" w:color="auto" w:fill="auto"/>
          </w:tcPr>
          <w:p w14:paraId="47895B1E" w14:textId="519976EC" w:rsidR="008334F2" w:rsidRPr="00BA36B2" w:rsidRDefault="00B30E1D" w:rsidP="008334F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130" w:type="pct"/>
            <w:shd w:val="clear" w:color="auto" w:fill="auto"/>
          </w:tcPr>
          <w:p w14:paraId="7B79779E" w14:textId="77777777" w:rsidR="008334F2" w:rsidRPr="00BA36B2" w:rsidRDefault="008334F2" w:rsidP="008334F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7DEEF3E9" w14:textId="269CFDF5" w:rsidR="008334F2" w:rsidRPr="00BA36B2" w:rsidRDefault="00B30E1D" w:rsidP="008334F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  <w:tc>
          <w:tcPr>
            <w:tcW w:w="147" w:type="pct"/>
            <w:shd w:val="clear" w:color="auto" w:fill="auto"/>
          </w:tcPr>
          <w:p w14:paraId="53103A3D" w14:textId="77777777" w:rsidR="008334F2" w:rsidRPr="00BA36B2" w:rsidRDefault="008334F2" w:rsidP="008334F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30971518" w14:textId="1EA7FF0E" w:rsidR="008334F2" w:rsidRPr="00BA36B2" w:rsidRDefault="008334F2" w:rsidP="008334F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113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F1118E1" w14:textId="4DD30124" w:rsidR="008334F2" w:rsidRPr="00BA36B2" w:rsidRDefault="008334F2" w:rsidP="008334F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3DF43D70" w14:textId="7D3F4A1C" w:rsidR="008334F2" w:rsidRPr="00BA36B2" w:rsidRDefault="008334F2" w:rsidP="008334F2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34F2" w:rsidRPr="00BA36B2" w14:paraId="1A500A62" w14:textId="77777777" w:rsidTr="00F36B37">
        <w:tc>
          <w:tcPr>
            <w:tcW w:w="2339" w:type="pct"/>
            <w:shd w:val="clear" w:color="auto" w:fill="auto"/>
          </w:tcPr>
          <w:p w14:paraId="555E5A99" w14:textId="5BDD1225" w:rsidR="008334F2" w:rsidRPr="00BA36B2" w:rsidRDefault="008334F2" w:rsidP="008334F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61" w:type="pct"/>
            <w:shd w:val="clear" w:color="auto" w:fill="auto"/>
          </w:tcPr>
          <w:p w14:paraId="1FC680D7" w14:textId="04087462" w:rsidR="008334F2" w:rsidRPr="00BA36B2" w:rsidRDefault="00B30E1D" w:rsidP="008334F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8334F2" w:rsidRPr="00B43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076</w:t>
            </w:r>
          </w:p>
        </w:tc>
        <w:tc>
          <w:tcPr>
            <w:tcW w:w="130" w:type="pct"/>
            <w:shd w:val="clear" w:color="auto" w:fill="auto"/>
          </w:tcPr>
          <w:p w14:paraId="1D49891B" w14:textId="77777777" w:rsidR="008334F2" w:rsidRPr="00BA36B2" w:rsidRDefault="008334F2" w:rsidP="008334F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291D91D9" w14:textId="4EEE2F6E" w:rsidR="008334F2" w:rsidRPr="00BA36B2" w:rsidRDefault="00B30E1D" w:rsidP="008334F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8334F2" w:rsidRPr="00BA36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543</w:t>
            </w:r>
          </w:p>
        </w:tc>
        <w:tc>
          <w:tcPr>
            <w:tcW w:w="147" w:type="pct"/>
            <w:shd w:val="clear" w:color="auto" w:fill="auto"/>
          </w:tcPr>
          <w:p w14:paraId="6E70FEC8" w14:textId="77777777" w:rsidR="008334F2" w:rsidRPr="00BA36B2" w:rsidRDefault="008334F2" w:rsidP="008334F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7FEB2D66" w14:textId="41FFF0BB" w:rsidR="008334F2" w:rsidRPr="00BA36B2" w:rsidRDefault="008334F2" w:rsidP="008334F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113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C398DE0" w14:textId="77777777" w:rsidR="008334F2" w:rsidRPr="00BA36B2" w:rsidRDefault="008334F2" w:rsidP="008334F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4704B2E6" w14:textId="60B11931" w:rsidR="008334F2" w:rsidRPr="00BA36B2" w:rsidRDefault="008334F2" w:rsidP="008334F2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34F2" w:rsidRPr="00BA36B2" w14:paraId="72E2BCC1" w14:textId="77777777" w:rsidTr="00F36B37">
        <w:tc>
          <w:tcPr>
            <w:tcW w:w="2339" w:type="pct"/>
            <w:shd w:val="clear" w:color="auto" w:fill="auto"/>
          </w:tcPr>
          <w:p w14:paraId="49F764B8" w14:textId="12E5283A" w:rsidR="008334F2" w:rsidRPr="00BA36B2" w:rsidRDefault="008334F2" w:rsidP="008334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รายได้ค่าเช่าและค่าบริการจากสัญญาเช่า</w:t>
            </w:r>
            <w:r w:rsidRPr="00BA36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ดำเนินงาน</w:t>
            </w:r>
          </w:p>
        </w:tc>
        <w:tc>
          <w:tcPr>
            <w:tcW w:w="561" w:type="pct"/>
            <w:shd w:val="clear" w:color="auto" w:fill="auto"/>
          </w:tcPr>
          <w:p w14:paraId="5B344F9B" w14:textId="77777777" w:rsidR="008334F2" w:rsidRDefault="008334F2" w:rsidP="008334F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DFB8E4" w14:textId="5523D878" w:rsidR="008334F2" w:rsidRPr="00BA36B2" w:rsidRDefault="00B30E1D" w:rsidP="008334F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334F2" w:rsidRPr="00B43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</w:p>
        </w:tc>
        <w:tc>
          <w:tcPr>
            <w:tcW w:w="130" w:type="pct"/>
            <w:shd w:val="clear" w:color="auto" w:fill="auto"/>
          </w:tcPr>
          <w:p w14:paraId="4BC4D8B2" w14:textId="77777777" w:rsidR="008334F2" w:rsidRPr="00BA36B2" w:rsidRDefault="008334F2" w:rsidP="008334F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2D3CA63" w14:textId="77777777" w:rsidR="008334F2" w:rsidRPr="00BA36B2" w:rsidRDefault="008334F2" w:rsidP="008334F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BA04A5" w14:textId="02080046" w:rsidR="008334F2" w:rsidRPr="00BA36B2" w:rsidRDefault="00B30E1D" w:rsidP="008334F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334F2" w:rsidRPr="00BA36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</w:p>
        </w:tc>
        <w:tc>
          <w:tcPr>
            <w:tcW w:w="147" w:type="pct"/>
            <w:shd w:val="clear" w:color="auto" w:fill="auto"/>
          </w:tcPr>
          <w:p w14:paraId="505121EE" w14:textId="77777777" w:rsidR="008334F2" w:rsidRPr="00BA36B2" w:rsidRDefault="008334F2" w:rsidP="008334F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15CF288A" w14:textId="77777777" w:rsidR="001D7C7F" w:rsidRDefault="001D7C7F" w:rsidP="008334F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113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8F8831" w14:textId="79CBAD95" w:rsidR="008334F2" w:rsidRPr="00BA36B2" w:rsidRDefault="008334F2" w:rsidP="008334F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113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468ACBF" w14:textId="77777777" w:rsidR="008334F2" w:rsidRPr="00BA36B2" w:rsidRDefault="008334F2" w:rsidP="008334F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53CA4C7B" w14:textId="77777777" w:rsidR="001D7C7F" w:rsidRDefault="001D7C7F" w:rsidP="008334F2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B7F945" w14:textId="4752EFE7" w:rsidR="008334F2" w:rsidRPr="00BA36B2" w:rsidRDefault="008334F2" w:rsidP="008334F2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519D" w:rsidRPr="00BA36B2" w14:paraId="6A7CDD16" w14:textId="77777777" w:rsidTr="00F36B37">
        <w:tc>
          <w:tcPr>
            <w:tcW w:w="2339" w:type="pct"/>
            <w:shd w:val="clear" w:color="auto" w:fill="auto"/>
          </w:tcPr>
          <w:p w14:paraId="5C43DC0F" w14:textId="6D6863C0" w:rsidR="00B5519D" w:rsidRPr="00BA36B2" w:rsidRDefault="00B5519D" w:rsidP="00B5519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61" w:type="pct"/>
            <w:shd w:val="clear" w:color="auto" w:fill="auto"/>
          </w:tcPr>
          <w:p w14:paraId="325E0BA9" w14:textId="41FDE491" w:rsidR="00B5519D" w:rsidRPr="00BA36B2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</w:p>
        </w:tc>
        <w:tc>
          <w:tcPr>
            <w:tcW w:w="130" w:type="pct"/>
            <w:shd w:val="clear" w:color="auto" w:fill="auto"/>
          </w:tcPr>
          <w:p w14:paraId="5CF20E8F" w14:textId="77777777" w:rsidR="00B5519D" w:rsidRPr="00BA36B2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D257EAE" w14:textId="65A4D334" w:rsidR="00B5519D" w:rsidRPr="00BA36B2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</w:p>
        </w:tc>
        <w:tc>
          <w:tcPr>
            <w:tcW w:w="147" w:type="pct"/>
            <w:shd w:val="clear" w:color="auto" w:fill="auto"/>
          </w:tcPr>
          <w:p w14:paraId="3279C748" w14:textId="77777777" w:rsidR="00B5519D" w:rsidRPr="00BA36B2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04DEE87B" w14:textId="5A79CB31" w:rsidR="00B5519D" w:rsidRPr="00BA36B2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</w:p>
        </w:tc>
        <w:tc>
          <w:tcPr>
            <w:tcW w:w="130" w:type="pct"/>
            <w:shd w:val="clear" w:color="auto" w:fill="auto"/>
          </w:tcPr>
          <w:p w14:paraId="7689698F" w14:textId="77777777" w:rsidR="00B5519D" w:rsidRPr="00BA36B2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10A3799B" w14:textId="18110B9B" w:rsidR="00B5519D" w:rsidRPr="00BA36B2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</w:p>
        </w:tc>
      </w:tr>
      <w:tr w:rsidR="00B5519D" w:rsidRPr="00BA36B2" w14:paraId="2564AC42" w14:textId="77777777" w:rsidTr="00F36B37">
        <w:tc>
          <w:tcPr>
            <w:tcW w:w="2339" w:type="pct"/>
            <w:shd w:val="clear" w:color="auto" w:fill="auto"/>
          </w:tcPr>
          <w:p w14:paraId="3D77E29E" w14:textId="5A8C6C78" w:rsidR="00B5519D" w:rsidRPr="00BA36B2" w:rsidRDefault="00B5519D" w:rsidP="00B5519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61" w:type="pct"/>
            <w:shd w:val="clear" w:color="auto" w:fill="auto"/>
          </w:tcPr>
          <w:p w14:paraId="3B3D9C85" w14:textId="4157B29C" w:rsidR="00B5519D" w:rsidRPr="00BA36B2" w:rsidRDefault="00B5519D" w:rsidP="00B5519D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5AA5AFB" w14:textId="77777777" w:rsidR="00B5519D" w:rsidRPr="00BA36B2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3711FA8" w14:textId="6D41F9D1" w:rsidR="00B5519D" w:rsidRPr="00BA36B2" w:rsidRDefault="00B5519D" w:rsidP="00B5519D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5D84D05" w14:textId="77777777" w:rsidR="00B5519D" w:rsidRPr="00BA36B2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260F7C41" w14:textId="4E92CDBC" w:rsidR="00B5519D" w:rsidRPr="00BA36B2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B5519D" w:rsidRPr="00B55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</w:p>
        </w:tc>
        <w:tc>
          <w:tcPr>
            <w:tcW w:w="130" w:type="pct"/>
            <w:shd w:val="clear" w:color="auto" w:fill="auto"/>
          </w:tcPr>
          <w:p w14:paraId="3B1E8F5F" w14:textId="77777777" w:rsidR="00B5519D" w:rsidRPr="00BA36B2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1E6F0D79" w14:textId="7DCC76D5" w:rsidR="00B5519D" w:rsidRPr="00BA36B2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B5519D" w:rsidRPr="00BA36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544</w:t>
            </w:r>
          </w:p>
        </w:tc>
      </w:tr>
      <w:tr w:rsidR="00B5519D" w:rsidRPr="00BA36B2" w14:paraId="5D3313E5" w14:textId="77777777" w:rsidTr="00243E58">
        <w:tc>
          <w:tcPr>
            <w:tcW w:w="2339" w:type="pct"/>
            <w:shd w:val="clear" w:color="auto" w:fill="auto"/>
          </w:tcPr>
          <w:p w14:paraId="2A27CF7E" w14:textId="77777777" w:rsidR="00B5519D" w:rsidRPr="00BA36B2" w:rsidRDefault="00B5519D" w:rsidP="00B5519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1" w:type="pct"/>
            <w:shd w:val="clear" w:color="auto" w:fill="auto"/>
          </w:tcPr>
          <w:p w14:paraId="544FDF67" w14:textId="04388EC8" w:rsidR="00B5519D" w:rsidRPr="00BA36B2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5519D" w:rsidRPr="008810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</w:t>
            </w:r>
          </w:p>
        </w:tc>
        <w:tc>
          <w:tcPr>
            <w:tcW w:w="130" w:type="pct"/>
            <w:shd w:val="clear" w:color="auto" w:fill="auto"/>
          </w:tcPr>
          <w:p w14:paraId="173A48F7" w14:textId="77777777" w:rsidR="00B5519D" w:rsidRPr="00BA36B2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20DD757" w14:textId="5B0461A0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5519D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</w:p>
        </w:tc>
        <w:tc>
          <w:tcPr>
            <w:tcW w:w="147" w:type="pct"/>
            <w:shd w:val="clear" w:color="auto" w:fill="auto"/>
          </w:tcPr>
          <w:p w14:paraId="580AF381" w14:textId="77777777" w:rsidR="00B5519D" w:rsidRPr="00BA36B2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372C7FF8" w14:textId="302A54D4" w:rsidR="00B5519D" w:rsidRPr="00BA36B2" w:rsidRDefault="00B5519D" w:rsidP="00B5519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1361A58" w14:textId="77777777" w:rsidR="00B5519D" w:rsidRPr="00BA36B2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539D8639" w14:textId="65869CE3" w:rsidR="00B5519D" w:rsidRPr="00BA36B2" w:rsidRDefault="00B5519D" w:rsidP="00B5519D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519D" w:rsidRPr="00BA36B2" w14:paraId="0E89F8B1" w14:textId="77777777" w:rsidTr="00243E58">
        <w:tc>
          <w:tcPr>
            <w:tcW w:w="2339" w:type="pct"/>
            <w:shd w:val="clear" w:color="auto" w:fill="auto"/>
          </w:tcPr>
          <w:p w14:paraId="19A09CB4" w14:textId="44DC4FC0" w:rsidR="00B5519D" w:rsidRPr="00BA36B2" w:rsidRDefault="00B5519D" w:rsidP="00B5519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ต้นทุนขาย</w:t>
            </w:r>
          </w:p>
        </w:tc>
        <w:tc>
          <w:tcPr>
            <w:tcW w:w="561" w:type="pct"/>
            <w:shd w:val="clear" w:color="auto" w:fill="auto"/>
          </w:tcPr>
          <w:p w14:paraId="41A868AD" w14:textId="42F80C3A" w:rsidR="00B5519D" w:rsidRPr="00BA36B2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B5519D" w:rsidRPr="008810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025</w:t>
            </w:r>
          </w:p>
        </w:tc>
        <w:tc>
          <w:tcPr>
            <w:tcW w:w="130" w:type="pct"/>
            <w:shd w:val="clear" w:color="auto" w:fill="auto"/>
          </w:tcPr>
          <w:p w14:paraId="74C49308" w14:textId="77777777" w:rsidR="00B5519D" w:rsidRPr="00BA36B2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449801C" w14:textId="00BA26AD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B5519D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998</w:t>
            </w:r>
          </w:p>
        </w:tc>
        <w:tc>
          <w:tcPr>
            <w:tcW w:w="147" w:type="pct"/>
            <w:shd w:val="clear" w:color="auto" w:fill="auto"/>
          </w:tcPr>
          <w:p w14:paraId="02C482B9" w14:textId="77777777" w:rsidR="00B5519D" w:rsidRPr="00BA36B2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47D7B0CC" w14:textId="63050B07" w:rsidR="00B5519D" w:rsidRPr="00BA36B2" w:rsidRDefault="00B5519D" w:rsidP="00B5519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8A667CA" w14:textId="77777777" w:rsidR="00B5519D" w:rsidRPr="00BA36B2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62E88D84" w14:textId="1931A0FB" w:rsidR="00B5519D" w:rsidRPr="00BA36B2" w:rsidRDefault="00B5519D" w:rsidP="00B5519D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77D3" w:rsidRPr="00243E58" w14:paraId="69079C1B" w14:textId="77777777" w:rsidTr="007D016F">
        <w:tc>
          <w:tcPr>
            <w:tcW w:w="2339" w:type="pct"/>
            <w:shd w:val="clear" w:color="auto" w:fill="auto"/>
          </w:tcPr>
          <w:p w14:paraId="61E8E238" w14:textId="1D8DB56F" w:rsidR="002477D3" w:rsidRPr="00243E58" w:rsidRDefault="002477D3" w:rsidP="00B5519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1" w:type="pct"/>
            <w:shd w:val="clear" w:color="auto" w:fill="auto"/>
          </w:tcPr>
          <w:p w14:paraId="3E3B5B41" w14:textId="77777777" w:rsidR="002477D3" w:rsidRPr="00B30E1D" w:rsidRDefault="002477D3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0628AF73" w14:textId="77777777" w:rsidR="002477D3" w:rsidRPr="00243E58" w:rsidRDefault="002477D3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61DF724B" w14:textId="77777777" w:rsidR="002477D3" w:rsidRPr="00B30E1D" w:rsidRDefault="002477D3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543084D5" w14:textId="77777777" w:rsidR="002477D3" w:rsidRPr="00243E58" w:rsidRDefault="002477D3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6464B432" w14:textId="77777777" w:rsidR="002477D3" w:rsidRPr="00243E58" w:rsidRDefault="002477D3" w:rsidP="00B5519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0661D3AF" w14:textId="77777777" w:rsidR="002477D3" w:rsidRPr="00243E58" w:rsidRDefault="002477D3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72029B2A" w14:textId="77777777" w:rsidR="002477D3" w:rsidRPr="00243E58" w:rsidRDefault="002477D3" w:rsidP="00B5519D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519D" w:rsidRPr="00243E58" w14:paraId="36E363A3" w14:textId="77777777" w:rsidTr="007D016F">
        <w:tc>
          <w:tcPr>
            <w:tcW w:w="2339" w:type="pct"/>
            <w:shd w:val="clear" w:color="auto" w:fill="auto"/>
          </w:tcPr>
          <w:p w14:paraId="5E165BD1" w14:textId="40E4C54D" w:rsidR="00B5519D" w:rsidRPr="00243E58" w:rsidRDefault="00B5519D" w:rsidP="00B5519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ต้นทุนการให้บริการ</w:t>
            </w:r>
          </w:p>
        </w:tc>
        <w:tc>
          <w:tcPr>
            <w:tcW w:w="561" w:type="pct"/>
            <w:shd w:val="clear" w:color="auto" w:fill="auto"/>
          </w:tcPr>
          <w:p w14:paraId="1ACD3FA3" w14:textId="47E7F625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B5519D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902</w:t>
            </w:r>
          </w:p>
        </w:tc>
        <w:tc>
          <w:tcPr>
            <w:tcW w:w="130" w:type="pct"/>
            <w:shd w:val="clear" w:color="auto" w:fill="auto"/>
          </w:tcPr>
          <w:p w14:paraId="4F0F1A78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117747A9" w14:textId="2C807E33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B5519D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</w:p>
        </w:tc>
        <w:tc>
          <w:tcPr>
            <w:tcW w:w="147" w:type="pct"/>
            <w:shd w:val="clear" w:color="auto" w:fill="auto"/>
          </w:tcPr>
          <w:p w14:paraId="2804DE9C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DDCD3B2" w14:textId="62A50121" w:rsidR="00B5519D" w:rsidRPr="00243E58" w:rsidRDefault="00B5519D" w:rsidP="00B5519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BB24960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01B5CF6E" w14:textId="3F865384" w:rsidR="00B5519D" w:rsidRPr="00243E58" w:rsidRDefault="00B5519D" w:rsidP="00B5519D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519D" w:rsidRPr="00243E58" w14:paraId="3DF10C5D" w14:textId="77777777" w:rsidTr="007D016F">
        <w:tc>
          <w:tcPr>
            <w:tcW w:w="2339" w:type="pct"/>
            <w:shd w:val="clear" w:color="auto" w:fill="auto"/>
          </w:tcPr>
          <w:p w14:paraId="486665CC" w14:textId="3C8DA511" w:rsidR="00B5519D" w:rsidRPr="00243E58" w:rsidRDefault="00B5519D" w:rsidP="00B551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ต้นทุนทางตรงจากการให้เช่าและบริการ</w:t>
            </w:r>
          </w:p>
          <w:p w14:paraId="4C72324B" w14:textId="39172F21" w:rsidR="00B5519D" w:rsidRPr="00243E58" w:rsidRDefault="00B5519D" w:rsidP="00B551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จากสัญญาเช่าดำเนินงาน</w:t>
            </w:r>
          </w:p>
        </w:tc>
        <w:tc>
          <w:tcPr>
            <w:tcW w:w="561" w:type="pct"/>
            <w:shd w:val="clear" w:color="auto" w:fill="auto"/>
          </w:tcPr>
          <w:p w14:paraId="2A1ADC79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4003C10" w14:textId="1704B184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</w:p>
        </w:tc>
        <w:tc>
          <w:tcPr>
            <w:tcW w:w="130" w:type="pct"/>
            <w:shd w:val="clear" w:color="auto" w:fill="auto"/>
          </w:tcPr>
          <w:p w14:paraId="280D2355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shd w:val="clear" w:color="auto" w:fill="auto"/>
          </w:tcPr>
          <w:p w14:paraId="5117E289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B112E7A" w14:textId="6CCBBBBB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</w:p>
        </w:tc>
        <w:tc>
          <w:tcPr>
            <w:tcW w:w="147" w:type="pct"/>
            <w:shd w:val="clear" w:color="auto" w:fill="auto"/>
          </w:tcPr>
          <w:p w14:paraId="7D30B371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6F293FD4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581"/>
                <w:tab w:val="decimal" w:pos="610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60EDEF" w14:textId="1C8296FD" w:rsidR="00B5519D" w:rsidRPr="00243E58" w:rsidRDefault="00B5519D" w:rsidP="00B5519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194DBA4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438463A9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BAF90C" w14:textId="33684DFB" w:rsidR="00B5519D" w:rsidRPr="00243E58" w:rsidRDefault="00B5519D" w:rsidP="00B5519D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519D" w:rsidRPr="00243E58" w14:paraId="44D93BE0" w14:textId="77777777" w:rsidTr="007D016F">
        <w:tc>
          <w:tcPr>
            <w:tcW w:w="2339" w:type="pct"/>
            <w:shd w:val="clear" w:color="auto" w:fill="auto"/>
          </w:tcPr>
          <w:p w14:paraId="52D2A8F8" w14:textId="5805F409" w:rsidR="00B5519D" w:rsidRPr="00243E58" w:rsidRDefault="00B5519D" w:rsidP="00B5519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1" w:type="pct"/>
            <w:shd w:val="clear" w:color="auto" w:fill="auto"/>
          </w:tcPr>
          <w:p w14:paraId="76A903B0" w14:textId="42AD4F31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5519D" w:rsidRPr="00243E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022</w:t>
            </w:r>
          </w:p>
        </w:tc>
        <w:tc>
          <w:tcPr>
            <w:tcW w:w="130" w:type="pct"/>
            <w:shd w:val="clear" w:color="auto" w:fill="auto"/>
          </w:tcPr>
          <w:p w14:paraId="4CFF6FB9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shd w:val="clear" w:color="auto" w:fill="auto"/>
          </w:tcPr>
          <w:p w14:paraId="7E6DDE8D" w14:textId="77369F9D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5519D" w:rsidRPr="00243E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</w:t>
            </w:r>
          </w:p>
        </w:tc>
        <w:tc>
          <w:tcPr>
            <w:tcW w:w="147" w:type="pct"/>
            <w:shd w:val="clear" w:color="auto" w:fill="auto"/>
          </w:tcPr>
          <w:p w14:paraId="57FFB8F6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shd w:val="clear" w:color="auto" w:fill="auto"/>
          </w:tcPr>
          <w:p w14:paraId="0867AB62" w14:textId="58E71BD6" w:rsidR="00B5519D" w:rsidRPr="00243E58" w:rsidRDefault="00B5519D" w:rsidP="00B5519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C26854D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3CD4A561" w14:textId="590525E6" w:rsidR="00B5519D" w:rsidRPr="00243E58" w:rsidRDefault="00B5519D" w:rsidP="00B5519D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519D" w:rsidRPr="00243E58" w14:paraId="6E0E8565" w14:textId="77777777" w:rsidTr="007D016F">
        <w:trPr>
          <w:trHeight w:val="155"/>
        </w:trPr>
        <w:tc>
          <w:tcPr>
            <w:tcW w:w="2339" w:type="pct"/>
            <w:shd w:val="clear" w:color="auto" w:fill="FFFFFF"/>
          </w:tcPr>
          <w:p w14:paraId="69ED0C5E" w14:textId="77777777" w:rsidR="00B5519D" w:rsidRPr="00243E58" w:rsidRDefault="00B5519D" w:rsidP="00B5519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46005D4C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707FCB6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28768C43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EFBE61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1667797D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AAC799E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5C267A1" w14:textId="2826DE2C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519D" w:rsidRPr="00243E58" w14:paraId="4E19010A" w14:textId="77777777" w:rsidTr="007D016F">
        <w:tc>
          <w:tcPr>
            <w:tcW w:w="2339" w:type="pct"/>
            <w:shd w:val="clear" w:color="auto" w:fill="FFFFFF"/>
          </w:tcPr>
          <w:p w14:paraId="1D495F8F" w14:textId="77777777" w:rsidR="00B5519D" w:rsidRPr="00243E58" w:rsidRDefault="00B5519D" w:rsidP="00B551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61" w:type="pct"/>
          </w:tcPr>
          <w:p w14:paraId="22E3A4BA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2333AC1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5261C705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1CDA8B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49F8C429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78A458A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E9AA782" w14:textId="37ACA6BA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519D" w:rsidRPr="00243E58" w14:paraId="5104B707" w14:textId="77777777" w:rsidTr="007D016F">
        <w:tc>
          <w:tcPr>
            <w:tcW w:w="2339" w:type="pct"/>
            <w:shd w:val="clear" w:color="auto" w:fill="FFFFFF"/>
          </w:tcPr>
          <w:p w14:paraId="3049BC2B" w14:textId="77777777" w:rsidR="00B5519D" w:rsidRPr="00243E58" w:rsidRDefault="00B5519D" w:rsidP="00B5519D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61" w:type="pct"/>
          </w:tcPr>
          <w:p w14:paraId="17C487CE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99A9691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6A8F235F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4CE688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71349BE9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A4E35CE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7572D28F" w14:textId="7584F6EC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519D" w:rsidRPr="00243E58" w14:paraId="26D24C76" w14:textId="77777777" w:rsidTr="007D016F">
        <w:tc>
          <w:tcPr>
            <w:tcW w:w="2339" w:type="pct"/>
            <w:shd w:val="clear" w:color="auto" w:fill="FFFFFF"/>
          </w:tcPr>
          <w:p w14:paraId="3CEE63C8" w14:textId="77777777" w:rsidR="00B5519D" w:rsidRPr="00243E58" w:rsidRDefault="00B5519D" w:rsidP="00B551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561" w:type="pct"/>
          </w:tcPr>
          <w:p w14:paraId="2076BA23" w14:textId="06B9D993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  <w:r w:rsidR="00126177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068</w:t>
            </w:r>
          </w:p>
        </w:tc>
        <w:tc>
          <w:tcPr>
            <w:tcW w:w="130" w:type="pct"/>
          </w:tcPr>
          <w:p w14:paraId="05CF9953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839B902" w14:textId="2BB1B75F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  <w:r w:rsidR="00B5519D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088</w:t>
            </w:r>
          </w:p>
        </w:tc>
        <w:tc>
          <w:tcPr>
            <w:tcW w:w="147" w:type="pct"/>
          </w:tcPr>
          <w:p w14:paraId="297B2984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74F471BC" w14:textId="54169EA7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126177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</w:p>
        </w:tc>
        <w:tc>
          <w:tcPr>
            <w:tcW w:w="130" w:type="pct"/>
          </w:tcPr>
          <w:p w14:paraId="60BC2FC2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E81060F" w14:textId="073D8733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B5519D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049</w:t>
            </w:r>
          </w:p>
        </w:tc>
      </w:tr>
      <w:tr w:rsidR="00B5519D" w:rsidRPr="00243E58" w14:paraId="2C765FA9" w14:textId="77777777" w:rsidTr="007D016F">
        <w:tc>
          <w:tcPr>
            <w:tcW w:w="2339" w:type="pct"/>
            <w:shd w:val="clear" w:color="auto" w:fill="FFFFFF"/>
          </w:tcPr>
          <w:p w14:paraId="6CCC0AA1" w14:textId="77777777" w:rsidR="00B5519D" w:rsidRPr="00243E58" w:rsidRDefault="00B5519D" w:rsidP="00B551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6AC0B26E" w14:textId="7543AB55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26177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  <w:tc>
          <w:tcPr>
            <w:tcW w:w="130" w:type="pct"/>
          </w:tcPr>
          <w:p w14:paraId="7D8A0E2F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44F1451" w14:textId="2FCAFF2A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26177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</w:t>
            </w:r>
          </w:p>
        </w:tc>
        <w:tc>
          <w:tcPr>
            <w:tcW w:w="147" w:type="pct"/>
          </w:tcPr>
          <w:p w14:paraId="58CB28FD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04F04948" w14:textId="19977323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</w:t>
            </w:r>
          </w:p>
        </w:tc>
        <w:tc>
          <w:tcPr>
            <w:tcW w:w="130" w:type="pct"/>
          </w:tcPr>
          <w:p w14:paraId="1137FAB1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2B99203C" w14:textId="4D079D30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5519D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</w:p>
        </w:tc>
      </w:tr>
      <w:tr w:rsidR="00B5519D" w:rsidRPr="00243E58" w14:paraId="1180EF23" w14:textId="77777777" w:rsidTr="007D016F">
        <w:tc>
          <w:tcPr>
            <w:tcW w:w="2339" w:type="pct"/>
            <w:shd w:val="clear" w:color="auto" w:fill="FFFFFF"/>
          </w:tcPr>
          <w:p w14:paraId="5440A345" w14:textId="77777777" w:rsidR="00B5519D" w:rsidRPr="00243E58" w:rsidRDefault="00B5519D" w:rsidP="00B551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4EC475D7" w14:textId="2BF07AB5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  <w:r w:rsidR="00126177" w:rsidRPr="00243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118</w:t>
            </w:r>
          </w:p>
        </w:tc>
        <w:tc>
          <w:tcPr>
            <w:tcW w:w="130" w:type="pct"/>
          </w:tcPr>
          <w:p w14:paraId="61E9A8E6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0159B1" w14:textId="7F8BC99C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136</w:t>
            </w:r>
            <w:r w:rsidR="00126177" w:rsidRPr="00243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580</w:t>
            </w:r>
          </w:p>
        </w:tc>
        <w:tc>
          <w:tcPr>
            <w:tcW w:w="147" w:type="pct"/>
          </w:tcPr>
          <w:p w14:paraId="3ADAC8D9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7657F5BC" w14:textId="3B8B7C7B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126177" w:rsidRPr="00243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478</w:t>
            </w:r>
          </w:p>
        </w:tc>
        <w:tc>
          <w:tcPr>
            <w:tcW w:w="130" w:type="pct"/>
          </w:tcPr>
          <w:p w14:paraId="277B2363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3A094AA2" w14:textId="28D62E9A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B5519D" w:rsidRPr="00243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290</w:t>
            </w:r>
          </w:p>
        </w:tc>
      </w:tr>
      <w:tr w:rsidR="00B5519D" w:rsidRPr="00243E58" w14:paraId="4FF94505" w14:textId="77777777" w:rsidTr="007D016F">
        <w:tc>
          <w:tcPr>
            <w:tcW w:w="2339" w:type="pct"/>
            <w:shd w:val="clear" w:color="auto" w:fill="FFFFFF"/>
          </w:tcPr>
          <w:p w14:paraId="1A62D3BB" w14:textId="06F17165" w:rsidR="00B5519D" w:rsidRPr="00243E58" w:rsidRDefault="00B5519D" w:rsidP="00B551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5C616162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EE1CC23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6124E5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D13849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29693338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3DEB7FF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52458482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519D" w:rsidRPr="00243E58" w14:paraId="47F37623" w14:textId="77777777" w:rsidTr="007D016F">
        <w:tc>
          <w:tcPr>
            <w:tcW w:w="2339" w:type="pct"/>
            <w:shd w:val="clear" w:color="auto" w:fill="FFFFFF"/>
          </w:tcPr>
          <w:p w14:paraId="3E36BE2F" w14:textId="77777777" w:rsidR="00B5519D" w:rsidRPr="00243E58" w:rsidRDefault="00B5519D" w:rsidP="00B551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61" w:type="pct"/>
          </w:tcPr>
          <w:p w14:paraId="552AE392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969315A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03973752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31EE4C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58FCB94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881AACF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18289F6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519D" w:rsidRPr="00243E58" w14:paraId="6DF7CFAC" w14:textId="77777777" w:rsidTr="007D016F">
        <w:tc>
          <w:tcPr>
            <w:tcW w:w="2339" w:type="pct"/>
            <w:shd w:val="clear" w:color="auto" w:fill="FFFFFF"/>
          </w:tcPr>
          <w:p w14:paraId="28D9A9D5" w14:textId="77777777" w:rsidR="00B5519D" w:rsidRPr="00243E58" w:rsidRDefault="00B5519D" w:rsidP="00B551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561" w:type="pct"/>
          </w:tcPr>
          <w:p w14:paraId="41552220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A0B05FB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13F15EA7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C8F8DF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12005270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1675AD8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514E73C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08D8" w:rsidRPr="00243E58" w14:paraId="118E1F1A" w14:textId="77777777" w:rsidTr="007D016F">
        <w:tc>
          <w:tcPr>
            <w:tcW w:w="2339" w:type="pct"/>
            <w:shd w:val="clear" w:color="auto" w:fill="FFFFFF"/>
          </w:tcPr>
          <w:p w14:paraId="56E6E262" w14:textId="60AC77F8" w:rsidR="005708D8" w:rsidRPr="00243E58" w:rsidRDefault="005708D8" w:rsidP="005708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</w:t>
            </w:r>
            <w:r w:rsidR="005B342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สินค้า</w:t>
            </w:r>
          </w:p>
        </w:tc>
        <w:tc>
          <w:tcPr>
            <w:tcW w:w="561" w:type="pct"/>
          </w:tcPr>
          <w:p w14:paraId="7287AED4" w14:textId="0829799D" w:rsidR="005708D8" w:rsidRPr="00243E58" w:rsidRDefault="00B30E1D" w:rsidP="005708D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5708D8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  <w:tc>
          <w:tcPr>
            <w:tcW w:w="130" w:type="pct"/>
          </w:tcPr>
          <w:p w14:paraId="5A4AE410" w14:textId="77777777" w:rsidR="005708D8" w:rsidRPr="00243E58" w:rsidRDefault="005708D8" w:rsidP="005708D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61C2D22" w14:textId="2BCBA0B0" w:rsidR="005708D8" w:rsidRPr="00243E58" w:rsidRDefault="00B30E1D" w:rsidP="005708D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</w:p>
        </w:tc>
        <w:tc>
          <w:tcPr>
            <w:tcW w:w="147" w:type="pct"/>
          </w:tcPr>
          <w:p w14:paraId="01FC1360" w14:textId="77777777" w:rsidR="005708D8" w:rsidRPr="00243E58" w:rsidRDefault="005708D8" w:rsidP="005708D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vAlign w:val="bottom"/>
          </w:tcPr>
          <w:p w14:paraId="3E7FE8D2" w14:textId="6D2C2DF2" w:rsidR="005708D8" w:rsidRPr="00243E58" w:rsidRDefault="005708D8" w:rsidP="005708D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C139ACE" w14:textId="77777777" w:rsidR="005708D8" w:rsidRPr="00243E58" w:rsidRDefault="005708D8" w:rsidP="005708D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2726AB80" w14:textId="1349D708" w:rsidR="005708D8" w:rsidRPr="00243E58" w:rsidRDefault="005708D8" w:rsidP="005708D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08D8" w:rsidRPr="00243E58" w14:paraId="506E55DD" w14:textId="77777777" w:rsidTr="007D016F">
        <w:tc>
          <w:tcPr>
            <w:tcW w:w="2339" w:type="pct"/>
            <w:shd w:val="clear" w:color="auto" w:fill="FFFFFF"/>
          </w:tcPr>
          <w:p w14:paraId="144BD482" w14:textId="073448F5" w:rsidR="005708D8" w:rsidRPr="00243E58" w:rsidRDefault="005708D8" w:rsidP="005708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61" w:type="pct"/>
          </w:tcPr>
          <w:p w14:paraId="3C242B36" w14:textId="628C81D2" w:rsidR="005708D8" w:rsidRPr="00243E58" w:rsidRDefault="00B30E1D" w:rsidP="005708D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5708D8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834</w:t>
            </w:r>
          </w:p>
        </w:tc>
        <w:tc>
          <w:tcPr>
            <w:tcW w:w="130" w:type="pct"/>
          </w:tcPr>
          <w:p w14:paraId="529A81FF" w14:textId="77777777" w:rsidR="005708D8" w:rsidRPr="00243E58" w:rsidRDefault="005708D8" w:rsidP="005708D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C79E324" w14:textId="0522BD08" w:rsidR="005708D8" w:rsidRPr="00243E58" w:rsidRDefault="00B30E1D" w:rsidP="005708D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708D8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</w:p>
        </w:tc>
        <w:tc>
          <w:tcPr>
            <w:tcW w:w="147" w:type="pct"/>
          </w:tcPr>
          <w:p w14:paraId="3B0B84D7" w14:textId="77777777" w:rsidR="005708D8" w:rsidRPr="00243E58" w:rsidRDefault="005708D8" w:rsidP="005708D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43F3FEC0" w14:textId="52EB9938" w:rsidR="005708D8" w:rsidRPr="00243E58" w:rsidRDefault="005708D8" w:rsidP="005708D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280F301" w14:textId="77777777" w:rsidR="005708D8" w:rsidRPr="00243E58" w:rsidRDefault="005708D8" w:rsidP="005708D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7F72C61" w14:textId="142899F0" w:rsidR="005708D8" w:rsidRPr="00243E58" w:rsidRDefault="005708D8" w:rsidP="005708D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08D8" w:rsidRPr="00243E58" w14:paraId="521EF6E6" w14:textId="77777777" w:rsidTr="00F36B37">
        <w:tc>
          <w:tcPr>
            <w:tcW w:w="2339" w:type="pct"/>
            <w:shd w:val="clear" w:color="auto" w:fill="FFFFFF"/>
          </w:tcPr>
          <w:p w14:paraId="33E0DAD9" w14:textId="31E0F180" w:rsidR="005708D8" w:rsidRPr="00243E58" w:rsidRDefault="005708D8" w:rsidP="005708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รายได้ค่าเช่าและค่าบริการจากสัญญาเช่า</w:t>
            </w:r>
          </w:p>
        </w:tc>
        <w:tc>
          <w:tcPr>
            <w:tcW w:w="561" w:type="pct"/>
          </w:tcPr>
          <w:p w14:paraId="54388F52" w14:textId="08DCDA6E" w:rsidR="005708D8" w:rsidRPr="00243E58" w:rsidRDefault="005708D8" w:rsidP="005708D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18DF2A7D" w14:textId="77777777" w:rsidR="005708D8" w:rsidRPr="00243E58" w:rsidRDefault="005708D8" w:rsidP="005708D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446DADE4" w14:textId="06A43DBD" w:rsidR="005708D8" w:rsidRPr="00243E58" w:rsidRDefault="005708D8" w:rsidP="005708D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EB4CB4F" w14:textId="77777777" w:rsidR="005708D8" w:rsidRPr="00243E58" w:rsidRDefault="005708D8" w:rsidP="005708D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38E87A7B" w14:textId="11AE0A6F" w:rsidR="005708D8" w:rsidRPr="00243E58" w:rsidRDefault="005708D8" w:rsidP="005708D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9AF7FEC" w14:textId="77777777" w:rsidR="005708D8" w:rsidRPr="00243E58" w:rsidRDefault="005708D8" w:rsidP="005708D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CCB6643" w14:textId="4038C5A8" w:rsidR="005708D8" w:rsidRPr="00243E58" w:rsidRDefault="005708D8" w:rsidP="005708D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08D8" w:rsidRPr="00243E58" w14:paraId="07D98845" w14:textId="77777777" w:rsidTr="00F36B37">
        <w:tc>
          <w:tcPr>
            <w:tcW w:w="2339" w:type="pct"/>
            <w:shd w:val="clear" w:color="auto" w:fill="FFFFFF"/>
          </w:tcPr>
          <w:p w14:paraId="71D84EC0" w14:textId="69C07D51" w:rsidR="005708D8" w:rsidRPr="00243E58" w:rsidRDefault="005708D8" w:rsidP="005708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ดำเนินงาน</w:t>
            </w:r>
          </w:p>
        </w:tc>
        <w:tc>
          <w:tcPr>
            <w:tcW w:w="561" w:type="pct"/>
          </w:tcPr>
          <w:p w14:paraId="12521669" w14:textId="5EB29B29" w:rsidR="005708D8" w:rsidRPr="00243E58" w:rsidRDefault="00B30E1D" w:rsidP="005708D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5708D8" w:rsidRPr="00243E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</w:p>
        </w:tc>
        <w:tc>
          <w:tcPr>
            <w:tcW w:w="130" w:type="pct"/>
          </w:tcPr>
          <w:p w14:paraId="72327AF4" w14:textId="77777777" w:rsidR="005708D8" w:rsidRPr="00243E58" w:rsidRDefault="005708D8" w:rsidP="005708D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15A3E76B" w14:textId="60F88DD9" w:rsidR="005708D8" w:rsidRPr="00243E58" w:rsidRDefault="00B30E1D" w:rsidP="005708D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708D8" w:rsidRPr="00243E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</w:t>
            </w:r>
          </w:p>
        </w:tc>
        <w:tc>
          <w:tcPr>
            <w:tcW w:w="147" w:type="pct"/>
          </w:tcPr>
          <w:p w14:paraId="4BF1A240" w14:textId="77777777" w:rsidR="005708D8" w:rsidRPr="00243E58" w:rsidRDefault="005708D8" w:rsidP="005708D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0FEA5BCD" w14:textId="3361E05F" w:rsidR="005708D8" w:rsidRPr="00243E58" w:rsidRDefault="005708D8" w:rsidP="005708D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CD08630" w14:textId="77777777" w:rsidR="005708D8" w:rsidRPr="00243E58" w:rsidRDefault="005708D8" w:rsidP="005708D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6B8BA8D" w14:textId="27C2DB7E" w:rsidR="005708D8" w:rsidRPr="00243E58" w:rsidRDefault="005708D8" w:rsidP="005708D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519D" w:rsidRPr="00243E58" w14:paraId="698DAF3E" w14:textId="77777777" w:rsidTr="00F36B37">
        <w:tc>
          <w:tcPr>
            <w:tcW w:w="2339" w:type="pct"/>
            <w:shd w:val="clear" w:color="auto" w:fill="FFFFFF"/>
          </w:tcPr>
          <w:p w14:paraId="7456E0C7" w14:textId="5531C348" w:rsidR="00B5519D" w:rsidRPr="00243E58" w:rsidRDefault="00B5519D" w:rsidP="00B551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61" w:type="pct"/>
          </w:tcPr>
          <w:p w14:paraId="43FA199F" w14:textId="6DD40229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708D8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724</w:t>
            </w:r>
          </w:p>
        </w:tc>
        <w:tc>
          <w:tcPr>
            <w:tcW w:w="130" w:type="pct"/>
          </w:tcPr>
          <w:p w14:paraId="6CB5AED1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10081C3" w14:textId="0ED23C45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5519D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654</w:t>
            </w:r>
          </w:p>
        </w:tc>
        <w:tc>
          <w:tcPr>
            <w:tcW w:w="147" w:type="pct"/>
          </w:tcPr>
          <w:p w14:paraId="5B7ED6CD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2C0362D2" w14:textId="6E893311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708D8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724</w:t>
            </w:r>
          </w:p>
        </w:tc>
        <w:tc>
          <w:tcPr>
            <w:tcW w:w="130" w:type="pct"/>
          </w:tcPr>
          <w:p w14:paraId="18F2DECB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3" w:type="pct"/>
          </w:tcPr>
          <w:p w14:paraId="3859D6AE" w14:textId="232E8550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5519D" w:rsidRPr="00243E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654</w:t>
            </w:r>
          </w:p>
        </w:tc>
      </w:tr>
      <w:tr w:rsidR="00B5519D" w:rsidRPr="00243E58" w14:paraId="4651E70B" w14:textId="77777777" w:rsidTr="00F36B37">
        <w:tc>
          <w:tcPr>
            <w:tcW w:w="2339" w:type="pct"/>
            <w:shd w:val="clear" w:color="auto" w:fill="FFFFFF"/>
          </w:tcPr>
          <w:p w14:paraId="60B78FEA" w14:textId="14184DE5" w:rsidR="00B5519D" w:rsidRPr="00243E58" w:rsidRDefault="00B5519D" w:rsidP="00B551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1" w:type="pct"/>
          </w:tcPr>
          <w:p w14:paraId="7D18F166" w14:textId="616AD5E2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708D8" w:rsidRPr="00243E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543</w:t>
            </w:r>
          </w:p>
        </w:tc>
        <w:tc>
          <w:tcPr>
            <w:tcW w:w="130" w:type="pct"/>
          </w:tcPr>
          <w:p w14:paraId="40F1DDC0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19D4E6CB" w14:textId="7B3405D9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B5519D" w:rsidRPr="00243E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489</w:t>
            </w:r>
          </w:p>
        </w:tc>
        <w:tc>
          <w:tcPr>
            <w:tcW w:w="147" w:type="pct"/>
          </w:tcPr>
          <w:p w14:paraId="17A6BDA2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72C5B90E" w14:textId="423146DC" w:rsidR="00B5519D" w:rsidRPr="00243E58" w:rsidRDefault="00A578B7" w:rsidP="00A578B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65939AF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806C21E" w14:textId="5485A80A" w:rsidR="00B5519D" w:rsidRPr="00243E58" w:rsidRDefault="00B5519D" w:rsidP="00B5519D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519D" w:rsidRPr="00243E58" w14:paraId="3FBEE7F3" w14:textId="77777777" w:rsidTr="00F36B37">
        <w:tc>
          <w:tcPr>
            <w:tcW w:w="2339" w:type="pct"/>
            <w:shd w:val="clear" w:color="auto" w:fill="FFFFFF"/>
          </w:tcPr>
          <w:p w14:paraId="4F196B49" w14:textId="037117BF" w:rsidR="00B5519D" w:rsidRPr="00243E58" w:rsidRDefault="00B5519D" w:rsidP="00B551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1" w:type="pct"/>
          </w:tcPr>
          <w:p w14:paraId="1D35A4A4" w14:textId="55F97A41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B2228F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712</w:t>
            </w:r>
          </w:p>
        </w:tc>
        <w:tc>
          <w:tcPr>
            <w:tcW w:w="130" w:type="pct"/>
          </w:tcPr>
          <w:p w14:paraId="2DF9E83E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74F62FF" w14:textId="2557FA87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</w:p>
        </w:tc>
        <w:tc>
          <w:tcPr>
            <w:tcW w:w="147" w:type="pct"/>
          </w:tcPr>
          <w:p w14:paraId="6B95AD9F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6832968F" w14:textId="128E466F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2228F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  <w:tc>
          <w:tcPr>
            <w:tcW w:w="130" w:type="pct"/>
          </w:tcPr>
          <w:p w14:paraId="77C6D811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25C0880" w14:textId="736FE605" w:rsidR="00B5519D" w:rsidRPr="00243E58" w:rsidRDefault="00B5519D" w:rsidP="00B5519D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519D" w:rsidRPr="00243E58" w14:paraId="770F9510" w14:textId="77777777" w:rsidTr="007D016F">
        <w:tc>
          <w:tcPr>
            <w:tcW w:w="2339" w:type="pct"/>
            <w:shd w:val="clear" w:color="auto" w:fill="FFFFFF"/>
          </w:tcPr>
          <w:p w14:paraId="25353F28" w14:textId="5DF58DFF" w:rsidR="00B5519D" w:rsidRPr="00243E58" w:rsidRDefault="00B5519D" w:rsidP="00B551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61" w:type="pct"/>
          </w:tcPr>
          <w:p w14:paraId="06C4AEB6" w14:textId="645E70C0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2228F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</w:p>
        </w:tc>
        <w:tc>
          <w:tcPr>
            <w:tcW w:w="130" w:type="pct"/>
          </w:tcPr>
          <w:p w14:paraId="426F330A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F05E5F1" w14:textId="221589BE" w:rsidR="00B5519D" w:rsidRPr="00243E58" w:rsidRDefault="00B30E1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="00B2228F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519</w:t>
            </w:r>
          </w:p>
        </w:tc>
        <w:tc>
          <w:tcPr>
            <w:tcW w:w="147" w:type="pct"/>
          </w:tcPr>
          <w:p w14:paraId="60532A30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718652E5" w14:textId="3C630E81" w:rsidR="00B5519D" w:rsidRPr="00243E58" w:rsidRDefault="00A578B7" w:rsidP="00A578B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92704C4" w14:textId="77777777" w:rsidR="00B5519D" w:rsidRPr="00243E58" w:rsidRDefault="00B5519D" w:rsidP="00B551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8EEAA7E" w14:textId="3F3036B1" w:rsidR="00B5519D" w:rsidRPr="00243E58" w:rsidRDefault="00A578B7" w:rsidP="00B5519D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78B7" w:rsidRPr="00243E58" w14:paraId="328FA9B3" w14:textId="77777777" w:rsidTr="007D016F">
        <w:tc>
          <w:tcPr>
            <w:tcW w:w="2339" w:type="pct"/>
            <w:shd w:val="clear" w:color="auto" w:fill="FFFFFF"/>
          </w:tcPr>
          <w:p w14:paraId="5669CFBE" w14:textId="25A0A6DE" w:rsidR="00A578B7" w:rsidRPr="00243E58" w:rsidRDefault="00A578B7" w:rsidP="00A578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ต้นทุนการให้บริการ</w:t>
            </w:r>
          </w:p>
        </w:tc>
        <w:tc>
          <w:tcPr>
            <w:tcW w:w="561" w:type="pct"/>
          </w:tcPr>
          <w:p w14:paraId="3453A1F6" w14:textId="088F0E9E" w:rsidR="00A578B7" w:rsidRPr="00243E58" w:rsidRDefault="00B30E1D" w:rsidP="00A578B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578B7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</w:t>
            </w:r>
          </w:p>
        </w:tc>
        <w:tc>
          <w:tcPr>
            <w:tcW w:w="130" w:type="pct"/>
          </w:tcPr>
          <w:p w14:paraId="07793077" w14:textId="77777777" w:rsidR="00A578B7" w:rsidRPr="00243E58" w:rsidRDefault="00A578B7" w:rsidP="00A578B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F44ED64" w14:textId="6AAD5F4A" w:rsidR="00A578B7" w:rsidRPr="00243E58" w:rsidRDefault="00B30E1D" w:rsidP="00A578B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578B7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</w:t>
            </w:r>
          </w:p>
        </w:tc>
        <w:tc>
          <w:tcPr>
            <w:tcW w:w="147" w:type="pct"/>
          </w:tcPr>
          <w:p w14:paraId="2253FCF5" w14:textId="77777777" w:rsidR="00A578B7" w:rsidRPr="00243E58" w:rsidRDefault="00A578B7" w:rsidP="00A578B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0B1BFE80" w14:textId="1E29E1FC" w:rsidR="00A578B7" w:rsidRPr="00243E58" w:rsidRDefault="00A578B7" w:rsidP="00A578B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FF3084" w14:textId="77777777" w:rsidR="00A578B7" w:rsidRPr="00243E58" w:rsidRDefault="00A578B7" w:rsidP="00A578B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7F524C0" w14:textId="543E5BAA" w:rsidR="00A578B7" w:rsidRPr="00243E58" w:rsidRDefault="00A578B7" w:rsidP="00A578B7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78B7" w:rsidRPr="00243E58" w14:paraId="674A6647" w14:textId="77777777" w:rsidTr="007D016F">
        <w:tc>
          <w:tcPr>
            <w:tcW w:w="2339" w:type="pct"/>
            <w:shd w:val="clear" w:color="auto" w:fill="FFFFFF"/>
          </w:tcPr>
          <w:p w14:paraId="35027FD3" w14:textId="3A8F832D" w:rsidR="00A578B7" w:rsidRPr="00243E58" w:rsidRDefault="00A578B7" w:rsidP="00A578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ต้นทุนทางตรงจากการให้เช่าและบริการ</w:t>
            </w:r>
          </w:p>
        </w:tc>
        <w:tc>
          <w:tcPr>
            <w:tcW w:w="561" w:type="pct"/>
          </w:tcPr>
          <w:p w14:paraId="3BEE951F" w14:textId="77777777" w:rsidR="00A578B7" w:rsidRPr="00243E58" w:rsidRDefault="00A578B7" w:rsidP="00A578B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ADBAD70" w14:textId="77777777" w:rsidR="00A578B7" w:rsidRPr="00243E58" w:rsidRDefault="00A578B7" w:rsidP="00A578B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68998018" w14:textId="77777777" w:rsidR="00A578B7" w:rsidRPr="00243E58" w:rsidRDefault="00A578B7" w:rsidP="00A578B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63D413D3" w14:textId="77777777" w:rsidR="00A578B7" w:rsidRPr="00243E58" w:rsidRDefault="00A578B7" w:rsidP="00A578B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5A097033" w14:textId="561C57A9" w:rsidR="00A578B7" w:rsidRPr="00243E58" w:rsidRDefault="00A578B7" w:rsidP="00A578B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722399B" w14:textId="77777777" w:rsidR="00A578B7" w:rsidRPr="00243E58" w:rsidRDefault="00A578B7" w:rsidP="00A578B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708CA6C" w14:textId="77777777" w:rsidR="00A578B7" w:rsidRPr="00243E58" w:rsidRDefault="00A578B7" w:rsidP="00A578B7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8B7" w:rsidRPr="00243E58" w14:paraId="58EE2981" w14:textId="77777777" w:rsidTr="007D016F">
        <w:tc>
          <w:tcPr>
            <w:tcW w:w="2339" w:type="pct"/>
            <w:shd w:val="clear" w:color="auto" w:fill="FFFFFF"/>
          </w:tcPr>
          <w:p w14:paraId="7FBE66EE" w14:textId="2EA8312C" w:rsidR="00A578B7" w:rsidRPr="00243E58" w:rsidRDefault="00A578B7" w:rsidP="00A578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จากสัญญาเช่าดำเนินงาน</w:t>
            </w:r>
          </w:p>
        </w:tc>
        <w:tc>
          <w:tcPr>
            <w:tcW w:w="561" w:type="pct"/>
          </w:tcPr>
          <w:p w14:paraId="467FACF9" w14:textId="3867954F" w:rsidR="00A578B7" w:rsidRPr="00243E58" w:rsidRDefault="00B30E1D" w:rsidP="00A578B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</w:p>
        </w:tc>
        <w:tc>
          <w:tcPr>
            <w:tcW w:w="130" w:type="pct"/>
          </w:tcPr>
          <w:p w14:paraId="2B1BB7AE" w14:textId="77777777" w:rsidR="00A578B7" w:rsidRPr="00243E58" w:rsidRDefault="00A578B7" w:rsidP="00A578B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61626547" w14:textId="435C3C5A" w:rsidR="00A578B7" w:rsidRPr="00243E58" w:rsidRDefault="00A578B7" w:rsidP="00A578B7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6D4312F" w14:textId="77777777" w:rsidR="00A578B7" w:rsidRPr="00243E58" w:rsidRDefault="00A578B7" w:rsidP="00A578B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656F8A20" w14:textId="7786883F" w:rsidR="00A578B7" w:rsidRPr="00243E58" w:rsidRDefault="00A578B7" w:rsidP="00A578B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312D45B" w14:textId="77777777" w:rsidR="00A578B7" w:rsidRPr="00243E58" w:rsidRDefault="00A578B7" w:rsidP="00A578B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04695BAA" w14:textId="3D2CE63E" w:rsidR="00A578B7" w:rsidRPr="00243E58" w:rsidRDefault="00A578B7" w:rsidP="00A578B7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2217" w:rsidRPr="00243E58" w14:paraId="0ADF63D5" w14:textId="77777777" w:rsidTr="007D016F">
        <w:tc>
          <w:tcPr>
            <w:tcW w:w="2339" w:type="pct"/>
            <w:shd w:val="clear" w:color="auto" w:fill="FFFFFF"/>
          </w:tcPr>
          <w:p w14:paraId="70961844" w14:textId="6B4BAF02" w:rsidR="004C2217" w:rsidRPr="00243E58" w:rsidRDefault="004C2217" w:rsidP="004C22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61" w:type="pct"/>
          </w:tcPr>
          <w:p w14:paraId="492DE2C3" w14:textId="5185DC55" w:rsidR="004C2217" w:rsidRPr="00243E58" w:rsidRDefault="00B30E1D" w:rsidP="004C221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4C2217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</w:p>
        </w:tc>
        <w:tc>
          <w:tcPr>
            <w:tcW w:w="130" w:type="pct"/>
          </w:tcPr>
          <w:p w14:paraId="006128A3" w14:textId="77777777" w:rsidR="004C2217" w:rsidRPr="00243E58" w:rsidRDefault="004C2217" w:rsidP="004C221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2A60A7DE" w14:textId="1762856B" w:rsidR="004C2217" w:rsidRPr="00243E58" w:rsidRDefault="00B30E1D" w:rsidP="004C221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4C2217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</w:p>
        </w:tc>
        <w:tc>
          <w:tcPr>
            <w:tcW w:w="147" w:type="pct"/>
          </w:tcPr>
          <w:p w14:paraId="5914C165" w14:textId="77777777" w:rsidR="004C2217" w:rsidRPr="00243E58" w:rsidRDefault="004C2217" w:rsidP="004C221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0C4C2E70" w14:textId="39A519DC" w:rsidR="004C2217" w:rsidRPr="00243E58" w:rsidRDefault="004C2217" w:rsidP="004C22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19E43FF" w14:textId="77777777" w:rsidR="004C2217" w:rsidRPr="00243E58" w:rsidRDefault="004C2217" w:rsidP="004C221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0FA36827" w14:textId="0DDDEB69" w:rsidR="004C2217" w:rsidRPr="00243E58" w:rsidRDefault="004C2217" w:rsidP="004C2217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2217" w:rsidRPr="00243E58" w14:paraId="02F040C2" w14:textId="77777777" w:rsidTr="007D016F">
        <w:tc>
          <w:tcPr>
            <w:tcW w:w="2339" w:type="pct"/>
            <w:shd w:val="clear" w:color="auto" w:fill="FFFFFF"/>
          </w:tcPr>
          <w:p w14:paraId="79D3616D" w14:textId="477D53C1" w:rsidR="004C2217" w:rsidRPr="00243E58" w:rsidRDefault="004C2217" w:rsidP="004C22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1" w:type="pct"/>
          </w:tcPr>
          <w:p w14:paraId="3D4D82B1" w14:textId="658544EA" w:rsidR="004C2217" w:rsidRPr="00243E58" w:rsidRDefault="00B30E1D" w:rsidP="004C221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4C2217" w:rsidRPr="00243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130" w:type="pct"/>
          </w:tcPr>
          <w:p w14:paraId="619B8FF3" w14:textId="77777777" w:rsidR="004C2217" w:rsidRPr="00243E58" w:rsidRDefault="004C2217" w:rsidP="004C221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shd w:val="clear" w:color="auto" w:fill="auto"/>
          </w:tcPr>
          <w:p w14:paraId="27EE3A57" w14:textId="507165EC" w:rsidR="004C2217" w:rsidRPr="00243E58" w:rsidRDefault="00B30E1D" w:rsidP="004C221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4C2217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025</w:t>
            </w:r>
          </w:p>
        </w:tc>
        <w:tc>
          <w:tcPr>
            <w:tcW w:w="147" w:type="pct"/>
          </w:tcPr>
          <w:p w14:paraId="7940E602" w14:textId="77777777" w:rsidR="004C2217" w:rsidRPr="00243E58" w:rsidRDefault="004C2217" w:rsidP="004C221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49C4C2BA" w14:textId="1EB5D428" w:rsidR="004C2217" w:rsidRPr="00243E58" w:rsidRDefault="00B30E1D" w:rsidP="004C221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</w:p>
        </w:tc>
        <w:tc>
          <w:tcPr>
            <w:tcW w:w="130" w:type="pct"/>
          </w:tcPr>
          <w:p w14:paraId="1C6F37E8" w14:textId="77777777" w:rsidR="004C2217" w:rsidRPr="00243E58" w:rsidRDefault="004C2217" w:rsidP="004C221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1C08D0E" w14:textId="04B19E45" w:rsidR="004C2217" w:rsidRPr="00243E58" w:rsidRDefault="004C2217" w:rsidP="004C2217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087B267" w14:textId="77777777" w:rsidR="000A5A5E" w:rsidRPr="00243E58" w:rsidRDefault="000A5A5E" w:rsidP="00A15D4F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0D3BA62" w14:textId="77777777" w:rsidR="00034B5A" w:rsidRPr="00243E58" w:rsidRDefault="00034B5A" w:rsidP="00034B5A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5A23ED0" w14:textId="77777777" w:rsidR="002C7955" w:rsidRPr="00243E58" w:rsidRDefault="002C7955" w:rsidP="002C7955">
      <w:pPr>
        <w:ind w:left="540" w:right="-45"/>
        <w:rPr>
          <w:rFonts w:asciiTheme="majorBidi" w:hAnsiTheme="majorBidi" w:cstheme="majorBidi"/>
          <w:szCs w:val="22"/>
        </w:rPr>
      </w:pPr>
    </w:p>
    <w:p w14:paraId="43F6A44B" w14:textId="77777777" w:rsidR="00F36B37" w:rsidRPr="00243E58" w:rsidRDefault="00F36B37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243E58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69"/>
        <w:gridCol w:w="270"/>
        <w:gridCol w:w="1080"/>
        <w:gridCol w:w="270"/>
        <w:gridCol w:w="1080"/>
        <w:gridCol w:w="272"/>
        <w:gridCol w:w="1079"/>
      </w:tblGrid>
      <w:tr w:rsidR="00F36B37" w:rsidRPr="00243E58" w14:paraId="5DD77976" w14:textId="77777777" w:rsidTr="00B05673">
        <w:trPr>
          <w:tblHeader/>
        </w:trPr>
        <w:tc>
          <w:tcPr>
            <w:tcW w:w="2290" w:type="pct"/>
          </w:tcPr>
          <w:p w14:paraId="6918D29F" w14:textId="1EB14254" w:rsidR="00F36B37" w:rsidRPr="00243E58" w:rsidRDefault="00F36B37" w:rsidP="00F36B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ยอดคงเหลือกับบุคคลหรือกิจการที่เกี่ยวข้องกัน</w:t>
            </w: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  <w:tc>
          <w:tcPr>
            <w:tcW w:w="1308" w:type="pct"/>
            <w:gridSpan w:val="3"/>
          </w:tcPr>
          <w:p w14:paraId="7854FA85" w14:textId="77777777" w:rsidR="00F36B37" w:rsidRPr="00243E58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6F1BBB92" w14:textId="77777777" w:rsidR="00F36B37" w:rsidRPr="00243E58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pct"/>
            <w:gridSpan w:val="3"/>
          </w:tcPr>
          <w:p w14:paraId="15F7C89A" w14:textId="77777777" w:rsidR="00F36B37" w:rsidRPr="00243E58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36B37" w:rsidRPr="00243E58" w14:paraId="17E0B055" w14:textId="77777777" w:rsidTr="00B05673">
        <w:trPr>
          <w:trHeight w:val="308"/>
          <w:tblHeader/>
        </w:trPr>
        <w:tc>
          <w:tcPr>
            <w:tcW w:w="2290" w:type="pct"/>
          </w:tcPr>
          <w:p w14:paraId="2E5B8294" w14:textId="6DD3A663" w:rsidR="00F36B37" w:rsidRPr="00243E58" w:rsidRDefault="00F36B37" w:rsidP="00F36B3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ณ วันที่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 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607" w:type="pct"/>
          </w:tcPr>
          <w:p w14:paraId="07AD3206" w14:textId="2B7AF84B" w:rsidR="00F36B37" w:rsidRPr="00243E58" w:rsidRDefault="00B30E1D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0" w:type="pct"/>
          </w:tcPr>
          <w:p w14:paraId="1A64C3E2" w14:textId="77777777" w:rsidR="00F36B37" w:rsidRPr="00243E58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6BB7551" w14:textId="27D68D56" w:rsidR="00F36B37" w:rsidRPr="00243E58" w:rsidRDefault="00B30E1D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0" w:type="pct"/>
          </w:tcPr>
          <w:p w14:paraId="00907175" w14:textId="77777777" w:rsidR="00F36B37" w:rsidRPr="00243E58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405D3E7D" w14:textId="4DA44619" w:rsidR="00F36B37" w:rsidRPr="00243E58" w:rsidRDefault="00B30E1D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1" w:type="pct"/>
          </w:tcPr>
          <w:p w14:paraId="543328F6" w14:textId="77777777" w:rsidR="00F36B37" w:rsidRPr="00243E58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49B74BB8" w14:textId="17E18BE5" w:rsidR="00F36B37" w:rsidRPr="00243E58" w:rsidRDefault="00B30E1D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290098" w:rsidRPr="00243E58" w14:paraId="5569BA97" w14:textId="77777777" w:rsidTr="00B05673">
        <w:trPr>
          <w:trHeight w:val="344"/>
          <w:tblHeader/>
        </w:trPr>
        <w:tc>
          <w:tcPr>
            <w:tcW w:w="2290" w:type="pct"/>
          </w:tcPr>
          <w:p w14:paraId="21D9623B" w14:textId="77777777" w:rsidR="00290098" w:rsidRPr="00243E58" w:rsidRDefault="00290098" w:rsidP="00BA36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0" w:type="pct"/>
            <w:gridSpan w:val="7"/>
          </w:tcPr>
          <w:p w14:paraId="2B9A3180" w14:textId="77777777" w:rsidR="00290098" w:rsidRPr="00243E58" w:rsidRDefault="00290098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1142" w:rsidRPr="00243E58" w14:paraId="3016CF37" w14:textId="77777777" w:rsidTr="00B05673">
        <w:tc>
          <w:tcPr>
            <w:tcW w:w="2290" w:type="pct"/>
          </w:tcPr>
          <w:p w14:paraId="335746D4" w14:textId="082A7127" w:rsidR="00511142" w:rsidRPr="00243E58" w:rsidRDefault="00511142" w:rsidP="00BA36B2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ลูกหนี้การค้าและลูกหนี้อื่น</w:t>
            </w:r>
          </w:p>
        </w:tc>
        <w:tc>
          <w:tcPr>
            <w:tcW w:w="607" w:type="pct"/>
          </w:tcPr>
          <w:p w14:paraId="36450450" w14:textId="77777777" w:rsidR="00511142" w:rsidRPr="00243E58" w:rsidRDefault="00511142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0C34DFA" w14:textId="77777777" w:rsidR="00511142" w:rsidRPr="00243E58" w:rsidRDefault="00511142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F932C4A" w14:textId="77777777" w:rsidR="00511142" w:rsidRPr="00243E58" w:rsidRDefault="00511142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" w:type="pct"/>
          </w:tcPr>
          <w:p w14:paraId="3C16DCC3" w14:textId="77777777" w:rsidR="00511142" w:rsidRPr="00243E58" w:rsidRDefault="00511142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5420026D" w14:textId="77777777" w:rsidR="00511142" w:rsidRPr="00243E58" w:rsidRDefault="00511142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B09E46A" w14:textId="77777777" w:rsidR="00511142" w:rsidRPr="00243E58" w:rsidRDefault="00511142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758CA805" w14:textId="77777777" w:rsidR="00511142" w:rsidRPr="00243E58" w:rsidRDefault="00511142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A36B2" w:rsidRPr="00243E58" w14:paraId="460EE4B0" w14:textId="77777777" w:rsidTr="00B05673">
        <w:tc>
          <w:tcPr>
            <w:tcW w:w="2290" w:type="pct"/>
          </w:tcPr>
          <w:p w14:paraId="54280A72" w14:textId="77777777" w:rsidR="00BA36B2" w:rsidRPr="00243E58" w:rsidRDefault="00BA36B2" w:rsidP="00BA36B2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1F259E38" w14:textId="6DF9CDF7" w:rsidR="00BA36B2" w:rsidRPr="00243E58" w:rsidRDefault="0022497D" w:rsidP="0022497D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</w:tcPr>
          <w:p w14:paraId="013385EA" w14:textId="77777777" w:rsidR="00BA36B2" w:rsidRPr="00243E58" w:rsidRDefault="00BA36B2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30A524FF" w14:textId="07BB0DB6" w:rsidR="00BA36B2" w:rsidRPr="00243E58" w:rsidRDefault="00BA36B2" w:rsidP="00DB7C0C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</w:tcPr>
          <w:p w14:paraId="4A890CF3" w14:textId="77777777" w:rsidR="00BA36B2" w:rsidRPr="00243E58" w:rsidRDefault="00BA36B2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06C2A21B" w14:textId="31DB802F" w:rsidR="00BA36B2" w:rsidRPr="00243E58" w:rsidRDefault="00B30E1D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DF170C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989</w:t>
            </w:r>
          </w:p>
        </w:tc>
        <w:tc>
          <w:tcPr>
            <w:tcW w:w="141" w:type="pct"/>
          </w:tcPr>
          <w:p w14:paraId="73D19D1A" w14:textId="77777777" w:rsidR="00BA36B2" w:rsidRPr="00243E58" w:rsidRDefault="00BA36B2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4B84F098" w14:textId="54C88E57" w:rsidR="00BA36B2" w:rsidRPr="00243E58" w:rsidRDefault="00B30E1D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BA36B2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047</w:t>
            </w:r>
          </w:p>
        </w:tc>
      </w:tr>
      <w:tr w:rsidR="009750AC" w:rsidRPr="00243E58" w14:paraId="7DC25F10" w14:textId="77777777" w:rsidTr="00B05673">
        <w:tc>
          <w:tcPr>
            <w:tcW w:w="2290" w:type="pct"/>
          </w:tcPr>
          <w:p w14:paraId="29E2AE53" w14:textId="720E8635" w:rsidR="009750AC" w:rsidRPr="00243E58" w:rsidRDefault="007C4D08" w:rsidP="00BA36B2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  <w:lang w:bidi="th-TH"/>
              </w:rPr>
              <w:t>การ</w:t>
            </w:r>
            <w:r w:rsidR="00763517"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bidi="th-TH"/>
              </w:rPr>
              <w:t>ร่วมค้า</w:t>
            </w:r>
          </w:p>
        </w:tc>
        <w:tc>
          <w:tcPr>
            <w:tcW w:w="607" w:type="pct"/>
          </w:tcPr>
          <w:p w14:paraId="78466C95" w14:textId="56122EEA" w:rsidR="009750AC" w:rsidRPr="00243E58" w:rsidRDefault="00B30E1D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763517" w:rsidRPr="00243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140" w:type="pct"/>
          </w:tcPr>
          <w:p w14:paraId="40C08671" w14:textId="77777777" w:rsidR="009750AC" w:rsidRPr="00243E58" w:rsidRDefault="009750AC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34F26FB3" w14:textId="5250CA78" w:rsidR="009750AC" w:rsidRPr="007D016F" w:rsidRDefault="00B30E1D" w:rsidP="00763517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463</w:t>
            </w:r>
          </w:p>
        </w:tc>
        <w:tc>
          <w:tcPr>
            <w:tcW w:w="140" w:type="pct"/>
          </w:tcPr>
          <w:p w14:paraId="53B3E6EA" w14:textId="77777777" w:rsidR="009750AC" w:rsidRPr="00243E58" w:rsidRDefault="009750AC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37AE8463" w14:textId="5EF90548" w:rsidR="009750AC" w:rsidRPr="00243E58" w:rsidRDefault="0022497D" w:rsidP="0022497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D199A97" w14:textId="77777777" w:rsidR="009750AC" w:rsidRPr="00243E58" w:rsidRDefault="009750AC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1A4C576B" w14:textId="36DA40EE" w:rsidR="009750AC" w:rsidRPr="00243E58" w:rsidRDefault="0022497D" w:rsidP="0022497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36B2" w:rsidRPr="00243E58" w14:paraId="005395A3" w14:textId="77777777" w:rsidTr="00B05673">
        <w:tc>
          <w:tcPr>
            <w:tcW w:w="2290" w:type="pct"/>
            <w:shd w:val="clear" w:color="auto" w:fill="auto"/>
          </w:tcPr>
          <w:p w14:paraId="44681C3D" w14:textId="6099AA14" w:rsidR="00BA36B2" w:rsidRPr="00243E58" w:rsidRDefault="00BA36B2" w:rsidP="00BA36B2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7" w:type="pct"/>
            <w:shd w:val="clear" w:color="auto" w:fill="auto"/>
          </w:tcPr>
          <w:p w14:paraId="69102401" w14:textId="1EE068F2" w:rsidR="00BA36B2" w:rsidRPr="00243E58" w:rsidRDefault="00B30E1D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0336C6" w:rsidRPr="00243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026</w:t>
            </w:r>
          </w:p>
        </w:tc>
        <w:tc>
          <w:tcPr>
            <w:tcW w:w="140" w:type="pct"/>
            <w:shd w:val="clear" w:color="auto" w:fill="auto"/>
          </w:tcPr>
          <w:p w14:paraId="2B421E05" w14:textId="77777777" w:rsidR="00BA36B2" w:rsidRPr="00243E58" w:rsidRDefault="00BA36B2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22866F9F" w14:textId="477C6737" w:rsidR="00BA36B2" w:rsidRPr="007D016F" w:rsidRDefault="00B30E1D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BA36B2" w:rsidRPr="007D01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140" w:type="pct"/>
            <w:shd w:val="clear" w:color="auto" w:fill="auto"/>
          </w:tcPr>
          <w:p w14:paraId="1A74FD62" w14:textId="77777777" w:rsidR="00BA36B2" w:rsidRPr="00243E58" w:rsidRDefault="00BA36B2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15294B2E" w14:textId="365FD711" w:rsidR="00BA36B2" w:rsidRPr="00243E58" w:rsidRDefault="00B30E1D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141" w:type="pct"/>
            <w:shd w:val="clear" w:color="auto" w:fill="auto"/>
          </w:tcPr>
          <w:p w14:paraId="6C35EE7D" w14:textId="77777777" w:rsidR="00BA36B2" w:rsidRPr="00243E58" w:rsidRDefault="00BA36B2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6C0B15E3" w14:textId="63B242FA" w:rsidR="00BA36B2" w:rsidRPr="00243E58" w:rsidRDefault="00B30E1D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786</w:t>
            </w:r>
          </w:p>
        </w:tc>
      </w:tr>
      <w:tr w:rsidR="00D415F8" w:rsidRPr="0015775C" w14:paraId="72EC7ADD" w14:textId="77777777" w:rsidTr="00B05673">
        <w:tc>
          <w:tcPr>
            <w:tcW w:w="2290" w:type="pct"/>
            <w:shd w:val="clear" w:color="auto" w:fill="auto"/>
          </w:tcPr>
          <w:p w14:paraId="5F5D6E95" w14:textId="2FF61C32" w:rsidR="00D415F8" w:rsidRPr="00243E58" w:rsidRDefault="00D415F8" w:rsidP="00BA36B2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607" w:type="pct"/>
            <w:shd w:val="clear" w:color="auto" w:fill="auto"/>
          </w:tcPr>
          <w:p w14:paraId="1E68294B" w14:textId="32E50901" w:rsidR="00D415F8" w:rsidRPr="00243E58" w:rsidRDefault="00B30E1D" w:rsidP="007D016F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D415F8" w:rsidRPr="00243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140" w:type="pct"/>
            <w:shd w:val="clear" w:color="auto" w:fill="auto"/>
          </w:tcPr>
          <w:p w14:paraId="1D04D773" w14:textId="77777777" w:rsidR="00D415F8" w:rsidRPr="00243E58" w:rsidRDefault="00D415F8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5DCA08E7" w14:textId="21916A34" w:rsidR="00D415F8" w:rsidRPr="007D016F" w:rsidRDefault="00B30E1D" w:rsidP="007D016F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</w:t>
            </w:r>
            <w:r w:rsidR="00D415F8" w:rsidRPr="007D01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140" w:type="pct"/>
            <w:shd w:val="clear" w:color="auto" w:fill="auto"/>
          </w:tcPr>
          <w:p w14:paraId="2AC4739D" w14:textId="77777777" w:rsidR="00D415F8" w:rsidRPr="00243E58" w:rsidRDefault="00D415F8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4D9424E0" w14:textId="49CE5AE3" w:rsidR="00D415F8" w:rsidRPr="00243E58" w:rsidRDefault="00B30E1D" w:rsidP="007D016F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415F8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  <w:tc>
          <w:tcPr>
            <w:tcW w:w="141" w:type="pct"/>
            <w:shd w:val="clear" w:color="auto" w:fill="auto"/>
          </w:tcPr>
          <w:p w14:paraId="47579338" w14:textId="77777777" w:rsidR="00D415F8" w:rsidRPr="00243E58" w:rsidRDefault="00D415F8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05B7B020" w14:textId="62F401B6" w:rsidR="00D415F8" w:rsidRPr="00BA36B2" w:rsidRDefault="00B30E1D" w:rsidP="007D016F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D415F8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</w:p>
        </w:tc>
      </w:tr>
      <w:tr w:rsidR="00D415F8" w:rsidRPr="0015775C" w14:paraId="234846D5" w14:textId="77777777" w:rsidTr="00B05673">
        <w:tc>
          <w:tcPr>
            <w:tcW w:w="2290" w:type="pct"/>
            <w:shd w:val="clear" w:color="auto" w:fill="FFFFFF"/>
          </w:tcPr>
          <w:p w14:paraId="3B392B2F" w14:textId="054B76AD" w:rsidR="00D415F8" w:rsidRPr="00BA36B2" w:rsidRDefault="00D415F8" w:rsidP="00BA36B2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1B3A7ED2" w14:textId="1CA0C36E" w:rsidR="00D415F8" w:rsidRPr="00BA36B2" w:rsidRDefault="00B30E1D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  <w:r w:rsidR="00D415F8" w:rsidRPr="000336C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140" w:type="pct"/>
          </w:tcPr>
          <w:p w14:paraId="2E20027A" w14:textId="77777777" w:rsidR="00D415F8" w:rsidRPr="00BA36B2" w:rsidRDefault="00D415F8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1D0BC10A" w14:textId="72D0321D" w:rsidR="00D415F8" w:rsidRPr="007D016F" w:rsidRDefault="00B30E1D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140</w:t>
            </w:r>
            <w:r w:rsidR="00D415F8" w:rsidRPr="007D016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140" w:type="pct"/>
          </w:tcPr>
          <w:p w14:paraId="66F95161" w14:textId="77777777" w:rsidR="00D415F8" w:rsidRPr="00BA36B2" w:rsidRDefault="00D415F8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05B3F1A6" w14:textId="2918BEBD" w:rsidR="00D415F8" w:rsidRPr="00BA36B2" w:rsidRDefault="00B30E1D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D415F8" w:rsidRPr="002249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</w:p>
        </w:tc>
        <w:tc>
          <w:tcPr>
            <w:tcW w:w="141" w:type="pct"/>
          </w:tcPr>
          <w:p w14:paraId="634A26FF" w14:textId="77777777" w:rsidR="00D415F8" w:rsidRPr="00BA36B2" w:rsidRDefault="00D415F8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2EC6FF98" w14:textId="6075887D" w:rsidR="00D415F8" w:rsidRPr="00BA36B2" w:rsidRDefault="00B30E1D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D415F8" w:rsidRPr="00BA36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519</w:t>
            </w:r>
          </w:p>
        </w:tc>
      </w:tr>
      <w:tr w:rsidR="00D415F8" w:rsidRPr="0015775C" w14:paraId="4E7CE576" w14:textId="77777777" w:rsidTr="00B05673">
        <w:tc>
          <w:tcPr>
            <w:tcW w:w="2290" w:type="pct"/>
            <w:shd w:val="clear" w:color="auto" w:fill="FFFFFF"/>
          </w:tcPr>
          <w:p w14:paraId="26D22056" w14:textId="22C44ABD" w:rsidR="00D415F8" w:rsidRPr="00BA36B2" w:rsidRDefault="00D415F8" w:rsidP="00BA36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BA36B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662F5D9B" w14:textId="7F241B49" w:rsidR="00D415F8" w:rsidRPr="00BA36B2" w:rsidRDefault="00D415F8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336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  <w:r w:rsidRPr="000336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4226DF65" w14:textId="77777777" w:rsidR="00D415F8" w:rsidRPr="00BA36B2" w:rsidRDefault="00D415F8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68550898" w14:textId="1FB79A0F" w:rsidR="00D415F8" w:rsidRPr="00BA36B2" w:rsidRDefault="00D415F8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Pr="00BA36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763</w:t>
            </w:r>
            <w:r w:rsidRPr="00BA36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14:paraId="2137A66F" w14:textId="77777777" w:rsidR="00D415F8" w:rsidRPr="00BA36B2" w:rsidRDefault="00D415F8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6EF8A36C" w14:textId="035B3324" w:rsidR="00D415F8" w:rsidRPr="00BA36B2" w:rsidRDefault="00D415F8" w:rsidP="00E265E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53A261CA" w14:textId="77777777" w:rsidR="00D415F8" w:rsidRPr="00BA36B2" w:rsidRDefault="00D415F8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178E7075" w14:textId="259DAFB7" w:rsidR="00D415F8" w:rsidRPr="00BA36B2" w:rsidRDefault="00D415F8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  <w:r w:rsidRPr="00BA36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91414" w:rsidRPr="0015775C" w14:paraId="009118E1" w14:textId="77777777" w:rsidTr="00B05673">
        <w:tc>
          <w:tcPr>
            <w:tcW w:w="2290" w:type="pct"/>
            <w:shd w:val="clear" w:color="auto" w:fill="FFFFFF"/>
          </w:tcPr>
          <w:p w14:paraId="287BB91C" w14:textId="74A4AD0A" w:rsidR="00D415F8" w:rsidRPr="00BA36B2" w:rsidRDefault="00D415F8" w:rsidP="00BA36B2">
            <w:pPr>
              <w:tabs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2D792776" w14:textId="50C04D64" w:rsidR="00D415F8" w:rsidRPr="00BA36B2" w:rsidRDefault="00B30E1D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="00D415F8" w:rsidRPr="000336C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140" w:type="pct"/>
          </w:tcPr>
          <w:p w14:paraId="1BEBADDD" w14:textId="77777777" w:rsidR="00D415F8" w:rsidRPr="00BA36B2" w:rsidRDefault="00D415F8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3B79C284" w14:textId="68567B77" w:rsidR="00D415F8" w:rsidRPr="00BA36B2" w:rsidRDefault="00B30E1D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</w:t>
            </w:r>
            <w:r w:rsidR="00D415F8"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140" w:type="pct"/>
          </w:tcPr>
          <w:p w14:paraId="49280384" w14:textId="77777777" w:rsidR="00D415F8" w:rsidRPr="00BA36B2" w:rsidRDefault="00D415F8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1F1BB652" w14:textId="0E8E1713" w:rsidR="00D415F8" w:rsidRPr="00BA36B2" w:rsidRDefault="00B30E1D" w:rsidP="004856F6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D415F8" w:rsidRPr="002249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</w:p>
        </w:tc>
        <w:tc>
          <w:tcPr>
            <w:tcW w:w="141" w:type="pct"/>
          </w:tcPr>
          <w:p w14:paraId="052E39B1" w14:textId="77777777" w:rsidR="00D415F8" w:rsidRPr="00BA36B2" w:rsidRDefault="00D415F8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5967DCDE" w14:textId="3C987FF6" w:rsidR="00D415F8" w:rsidRPr="00BA36B2" w:rsidRDefault="00B30E1D" w:rsidP="00BA36B2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D415F8" w:rsidRPr="00BA36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149</w:t>
            </w:r>
          </w:p>
        </w:tc>
      </w:tr>
    </w:tbl>
    <w:p w14:paraId="42E21B67" w14:textId="6A5C1A46" w:rsidR="002A4E0F" w:rsidRDefault="002A4E0F" w:rsidP="00205C66">
      <w:pPr>
        <w:ind w:right="-45"/>
        <w:rPr>
          <w:rFonts w:asciiTheme="majorBidi" w:hAnsiTheme="majorBidi" w:cstheme="majorBidi"/>
          <w:sz w:val="28"/>
          <w:szCs w:val="28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1"/>
        <w:gridCol w:w="1169"/>
        <w:gridCol w:w="270"/>
        <w:gridCol w:w="1080"/>
        <w:gridCol w:w="270"/>
        <w:gridCol w:w="1079"/>
        <w:gridCol w:w="272"/>
        <w:gridCol w:w="1079"/>
      </w:tblGrid>
      <w:tr w:rsidR="00F36B37" w:rsidRPr="0015775C" w14:paraId="40A0D4A2" w14:textId="77777777" w:rsidTr="00B05673">
        <w:tc>
          <w:tcPr>
            <w:tcW w:w="2290" w:type="pct"/>
            <w:shd w:val="clear" w:color="auto" w:fill="auto"/>
          </w:tcPr>
          <w:p w14:paraId="6CA38DD6" w14:textId="27356214" w:rsidR="00F36B37" w:rsidRPr="00BA36B2" w:rsidRDefault="00F36B37" w:rsidP="00F36B3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bidi="th-TH"/>
              </w:rPr>
            </w:pPr>
            <w:r w:rsidRPr="003920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07" w:type="pct"/>
            <w:shd w:val="clear" w:color="auto" w:fill="auto"/>
          </w:tcPr>
          <w:p w14:paraId="59852BB3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" w:type="pct"/>
            <w:shd w:val="clear" w:color="auto" w:fill="auto"/>
          </w:tcPr>
          <w:p w14:paraId="64EA4DAA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0BB25238" w14:textId="58747E83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" w:type="pct"/>
            <w:shd w:val="clear" w:color="auto" w:fill="auto"/>
          </w:tcPr>
          <w:p w14:paraId="5308F18E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1927ABCE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1F6C1CC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12757F49" w14:textId="6D545CAE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36B37" w:rsidRPr="0015775C" w14:paraId="3F540604" w14:textId="77777777" w:rsidTr="00B05673">
        <w:tc>
          <w:tcPr>
            <w:tcW w:w="2290" w:type="pct"/>
            <w:shd w:val="clear" w:color="auto" w:fill="auto"/>
          </w:tcPr>
          <w:p w14:paraId="750A1EC5" w14:textId="186C9A15" w:rsidR="00F36B37" w:rsidRPr="00BA36B2" w:rsidRDefault="00F36B37" w:rsidP="00F36B3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39208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  <w:shd w:val="clear" w:color="auto" w:fill="auto"/>
          </w:tcPr>
          <w:p w14:paraId="204B5631" w14:textId="60BA2117" w:rsidR="00F36B37" w:rsidRPr="00BA36B2" w:rsidRDefault="00825F46" w:rsidP="00825F4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5365B90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11635AEA" w14:textId="3527E1FD" w:rsidR="00F36B37" w:rsidRPr="00BA36B2" w:rsidRDefault="00825F46" w:rsidP="00F36B37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2BA36DF1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37BD9376" w14:textId="56156447" w:rsidR="00F36B37" w:rsidRPr="00BA36B2" w:rsidRDefault="00825F46" w:rsidP="00825F4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ECEF8B2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6527B4E8" w14:textId="1163268C" w:rsidR="00F36B37" w:rsidRPr="00BA36B2" w:rsidRDefault="00B30E1D" w:rsidP="00825F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  <w:r w:rsidR="008F4EAF" w:rsidRPr="008F4E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</w:p>
        </w:tc>
      </w:tr>
      <w:tr w:rsidR="00F36B37" w:rsidRPr="0015775C" w14:paraId="59A04E88" w14:textId="77777777" w:rsidTr="00B05673">
        <w:tc>
          <w:tcPr>
            <w:tcW w:w="2290" w:type="pct"/>
            <w:shd w:val="clear" w:color="auto" w:fill="auto"/>
          </w:tcPr>
          <w:p w14:paraId="1577AA36" w14:textId="0A954145" w:rsidR="00F36B37" w:rsidRPr="00BA36B2" w:rsidRDefault="00F36B37" w:rsidP="00F36B3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39208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shd w:val="clear" w:color="auto" w:fill="auto"/>
          </w:tcPr>
          <w:p w14:paraId="2AC99C88" w14:textId="5F945615" w:rsidR="00F36B37" w:rsidRPr="00BA36B2" w:rsidRDefault="00825F46" w:rsidP="00825F4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386C8C1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34D04232" w14:textId="33033EFC" w:rsidR="00F36B37" w:rsidRPr="00BA36B2" w:rsidRDefault="00B30E1D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410</w:t>
            </w:r>
            <w:r w:rsidR="008F4EAF" w:rsidRPr="008F4E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140" w:type="pct"/>
            <w:shd w:val="clear" w:color="auto" w:fill="auto"/>
          </w:tcPr>
          <w:p w14:paraId="348846D7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6B12754D" w14:textId="0DB4C892" w:rsidR="00F36B37" w:rsidRPr="00BA36B2" w:rsidRDefault="00825F46" w:rsidP="00825F4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E2B0AF3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144FEF69" w14:textId="2485D64F" w:rsidR="00F36B37" w:rsidRPr="00BA36B2" w:rsidRDefault="00825F46" w:rsidP="00825F4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36B37" w:rsidRPr="0015775C" w14:paraId="1CD2941C" w14:textId="77777777" w:rsidTr="00B05673">
        <w:tc>
          <w:tcPr>
            <w:tcW w:w="2290" w:type="pct"/>
            <w:shd w:val="clear" w:color="auto" w:fill="FFFFFF"/>
          </w:tcPr>
          <w:p w14:paraId="75F1AADE" w14:textId="5CF2B3A0" w:rsidR="00F36B37" w:rsidRPr="00BA36B2" w:rsidRDefault="00F36B37" w:rsidP="00F36B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920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53350354" w14:textId="58B73E97" w:rsidR="00F36B37" w:rsidRPr="00BA36B2" w:rsidRDefault="00825F46" w:rsidP="00825F4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</w:tcPr>
          <w:p w14:paraId="33CD90F2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703E6F2D" w14:textId="56FDC192" w:rsidR="00F36B37" w:rsidRPr="00BA36B2" w:rsidRDefault="00B30E1D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410</w:t>
            </w:r>
            <w:r w:rsidR="008F4EAF" w:rsidRPr="008F4E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785</w:t>
            </w:r>
          </w:p>
        </w:tc>
        <w:tc>
          <w:tcPr>
            <w:tcW w:w="140" w:type="pct"/>
          </w:tcPr>
          <w:p w14:paraId="263BF454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65191268" w14:textId="6B7F352B" w:rsidR="00F36B37" w:rsidRPr="00BA36B2" w:rsidRDefault="00825F46" w:rsidP="00825F4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DE3FC19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7E4AF62A" w14:textId="2E25627D" w:rsidR="00F36B37" w:rsidRPr="00BA36B2" w:rsidRDefault="00B30E1D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185</w:t>
            </w:r>
            <w:r w:rsidR="00825F46" w:rsidRPr="00825F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149</w:t>
            </w:r>
          </w:p>
        </w:tc>
      </w:tr>
      <w:tr w:rsidR="00F36B37" w:rsidRPr="0015775C" w14:paraId="09988E4F" w14:textId="77777777" w:rsidTr="00B05673">
        <w:tc>
          <w:tcPr>
            <w:tcW w:w="2290" w:type="pct"/>
            <w:shd w:val="clear" w:color="auto" w:fill="FFFFFF"/>
          </w:tcPr>
          <w:p w14:paraId="5588AA8C" w14:textId="24C52577" w:rsidR="00F36B37" w:rsidRPr="00BA36B2" w:rsidRDefault="00F36B37" w:rsidP="00F36B37">
            <w:pPr>
              <w:tabs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20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920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7703956C" w14:textId="08E91454" w:rsidR="00F36B37" w:rsidRPr="00BA36B2" w:rsidRDefault="00825F46" w:rsidP="00825F4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F8844E5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09C7FE5B" w14:textId="2294358D" w:rsidR="00F36B37" w:rsidRPr="00BA36B2" w:rsidRDefault="008F4EAF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8F4EA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8F4E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14:paraId="58759185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315C7874" w14:textId="0A27B24D" w:rsidR="00F36B37" w:rsidRPr="00BA36B2" w:rsidRDefault="00825F46" w:rsidP="00825F4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4385CB83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7EDD4477" w14:textId="3D7B604D" w:rsidR="00F36B37" w:rsidRPr="00BA36B2" w:rsidRDefault="00825F46" w:rsidP="00825F4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6B37" w:rsidRPr="006666FA" w14:paraId="308B7107" w14:textId="77777777" w:rsidTr="00B05673">
        <w:tc>
          <w:tcPr>
            <w:tcW w:w="2290" w:type="pct"/>
            <w:shd w:val="clear" w:color="auto" w:fill="FFFFFF"/>
          </w:tcPr>
          <w:p w14:paraId="3C981097" w14:textId="05B52D78" w:rsidR="00F36B37" w:rsidRPr="00BA36B2" w:rsidRDefault="00F36B37" w:rsidP="00F36B3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20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0C14AEC" w14:textId="70BD9C73" w:rsidR="00F36B37" w:rsidRPr="00BA36B2" w:rsidRDefault="00825F46" w:rsidP="00825F4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</w:tcPr>
          <w:p w14:paraId="0263FFF4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515EDA4E" w14:textId="7A92250A" w:rsidR="00F36B37" w:rsidRPr="00BA36B2" w:rsidRDefault="00B30E1D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410</w:t>
            </w:r>
            <w:r w:rsidR="008F4EAF" w:rsidRPr="008F4E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</w:t>
            </w:r>
          </w:p>
        </w:tc>
        <w:tc>
          <w:tcPr>
            <w:tcW w:w="140" w:type="pct"/>
          </w:tcPr>
          <w:p w14:paraId="3EE9B1B0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26528521" w14:textId="2FEFFB3B" w:rsidR="00F36B37" w:rsidRPr="00BA36B2" w:rsidRDefault="00825F46" w:rsidP="00825F4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6CA14CF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518D3086" w14:textId="11EB6049" w:rsidR="00F36B37" w:rsidRPr="00BA36B2" w:rsidRDefault="00B30E1D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185</w:t>
            </w:r>
            <w:r w:rsidR="00825F46" w:rsidRPr="00825F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149</w:t>
            </w:r>
          </w:p>
        </w:tc>
      </w:tr>
    </w:tbl>
    <w:p w14:paraId="6770DFE6" w14:textId="77777777" w:rsidR="006967F8" w:rsidRDefault="006967F8" w:rsidP="00D76EE0">
      <w:pPr>
        <w:ind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2"/>
        <w:gridCol w:w="1165"/>
        <w:gridCol w:w="239"/>
        <w:gridCol w:w="1113"/>
        <w:gridCol w:w="270"/>
        <w:gridCol w:w="1077"/>
        <w:gridCol w:w="258"/>
        <w:gridCol w:w="1096"/>
      </w:tblGrid>
      <w:tr w:rsidR="007C4D08" w:rsidRPr="006666FA" w14:paraId="5CF434AF" w14:textId="77777777" w:rsidTr="00B05673">
        <w:trPr>
          <w:trHeight w:val="410"/>
        </w:trPr>
        <w:tc>
          <w:tcPr>
            <w:tcW w:w="2291" w:type="pct"/>
            <w:shd w:val="clear" w:color="auto" w:fill="auto"/>
            <w:vAlign w:val="bottom"/>
          </w:tcPr>
          <w:p w14:paraId="7F9764EF" w14:textId="446405AA" w:rsidR="00883592" w:rsidRDefault="00D415F8" w:rsidP="00980B83">
            <w:pPr>
              <w:spacing w:line="240" w:lineRule="atLeast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</w:t>
            </w:r>
            <w:r w:rsidR="00F36B37" w:rsidRPr="0051114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</w:t>
            </w:r>
            <w:r w:rsidR="00883592" w:rsidRPr="0051114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307" w:type="pct"/>
            <w:gridSpan w:val="3"/>
          </w:tcPr>
          <w:p w14:paraId="6E083270" w14:textId="6CBED9AC" w:rsidR="00883592" w:rsidRPr="006666FA" w:rsidRDefault="00883592" w:rsidP="00980B83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40" w:type="pct"/>
          </w:tcPr>
          <w:p w14:paraId="4B83D837" w14:textId="77777777" w:rsidR="00883592" w:rsidRPr="006666FA" w:rsidRDefault="00883592" w:rsidP="00980B83">
            <w:pPr>
              <w:tabs>
                <w:tab w:val="left" w:pos="284"/>
                <w:tab w:val="decimal" w:pos="552"/>
              </w:tabs>
              <w:spacing w:line="240" w:lineRule="atLeast"/>
              <w:ind w:left="-126" w:right="-131" w:hanging="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pct"/>
            <w:gridSpan w:val="3"/>
          </w:tcPr>
          <w:p w14:paraId="1C0A949E" w14:textId="3E82F4DC" w:rsidR="00883592" w:rsidRPr="006666FA" w:rsidRDefault="00883592" w:rsidP="00980B83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C4D08" w:rsidRPr="006666FA" w14:paraId="5BA385C9" w14:textId="77777777" w:rsidTr="00B05673">
        <w:trPr>
          <w:trHeight w:val="421"/>
        </w:trPr>
        <w:tc>
          <w:tcPr>
            <w:tcW w:w="2291" w:type="pct"/>
            <w:vAlign w:val="bottom"/>
          </w:tcPr>
          <w:p w14:paraId="5BEA721C" w14:textId="77777777" w:rsidR="00407998" w:rsidRPr="00511142" w:rsidRDefault="00407998" w:rsidP="00980B8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11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B30E1D" w:rsidRPr="00B30E1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1114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05" w:type="pct"/>
          </w:tcPr>
          <w:p w14:paraId="4C288D77" w14:textId="4EE14C06" w:rsidR="00407998" w:rsidRPr="006666FA" w:rsidRDefault="00B30E1D" w:rsidP="00980B83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4" w:type="pct"/>
          </w:tcPr>
          <w:p w14:paraId="4AC7DA48" w14:textId="77777777" w:rsidR="00407998" w:rsidRPr="006666FA" w:rsidRDefault="00407998" w:rsidP="00980B83">
            <w:pPr>
              <w:tabs>
                <w:tab w:val="left" w:pos="284"/>
                <w:tab w:val="decimal" w:pos="552"/>
              </w:tabs>
              <w:spacing w:line="240" w:lineRule="atLeast"/>
              <w:ind w:left="284" w:right="-131" w:hanging="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14:paraId="700DE401" w14:textId="42B48AFA" w:rsidR="00407998" w:rsidRPr="006666FA" w:rsidRDefault="00B30E1D" w:rsidP="00980B83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0" w:type="pct"/>
          </w:tcPr>
          <w:p w14:paraId="5FF0F11F" w14:textId="77777777" w:rsidR="00407998" w:rsidRPr="006666FA" w:rsidRDefault="00407998" w:rsidP="00980B83">
            <w:pPr>
              <w:tabs>
                <w:tab w:val="left" w:pos="284"/>
                <w:tab w:val="decimal" w:pos="552"/>
              </w:tabs>
              <w:spacing w:line="240" w:lineRule="atLeast"/>
              <w:ind w:left="-126" w:right="-131" w:hanging="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9" w:type="pct"/>
          </w:tcPr>
          <w:p w14:paraId="395F2EB8" w14:textId="6F997084" w:rsidR="00407998" w:rsidRPr="006666FA" w:rsidRDefault="00B30E1D" w:rsidP="00980B83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4" w:type="pct"/>
          </w:tcPr>
          <w:p w14:paraId="1390175F" w14:textId="77777777" w:rsidR="00407998" w:rsidRPr="006666FA" w:rsidRDefault="00407998" w:rsidP="00980B83">
            <w:pPr>
              <w:tabs>
                <w:tab w:val="left" w:pos="284"/>
                <w:tab w:val="decimal" w:pos="552"/>
              </w:tabs>
              <w:spacing w:line="240" w:lineRule="atLeast"/>
              <w:ind w:left="284" w:right="-131" w:hanging="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7" w:type="pct"/>
          </w:tcPr>
          <w:p w14:paraId="19DD58C7" w14:textId="715A0EC5" w:rsidR="00407998" w:rsidRPr="006666FA" w:rsidRDefault="00B30E1D" w:rsidP="00980B83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407998" w:rsidRPr="006666FA" w14:paraId="20E51E25" w14:textId="77777777" w:rsidTr="00B05673">
        <w:trPr>
          <w:trHeight w:val="386"/>
        </w:trPr>
        <w:tc>
          <w:tcPr>
            <w:tcW w:w="2291" w:type="pct"/>
          </w:tcPr>
          <w:p w14:paraId="2B505267" w14:textId="77777777" w:rsidR="00407998" w:rsidRPr="006666FA" w:rsidRDefault="00407998" w:rsidP="00980B83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709" w:type="pct"/>
            <w:gridSpan w:val="7"/>
          </w:tcPr>
          <w:p w14:paraId="4375FFDA" w14:textId="77777777" w:rsidR="00407998" w:rsidRPr="006666FA" w:rsidRDefault="00407998" w:rsidP="00980B83">
            <w:pPr>
              <w:tabs>
                <w:tab w:val="decimal" w:pos="873"/>
              </w:tabs>
              <w:spacing w:line="240" w:lineRule="atLeast"/>
              <w:ind w:left="-108" w:right="-131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4D08" w:rsidRPr="006666FA" w14:paraId="1095CA52" w14:textId="77777777" w:rsidTr="00B05673">
        <w:trPr>
          <w:trHeight w:val="398"/>
        </w:trPr>
        <w:tc>
          <w:tcPr>
            <w:tcW w:w="2291" w:type="pct"/>
          </w:tcPr>
          <w:p w14:paraId="10C24404" w14:textId="77777777" w:rsidR="00F2713C" w:rsidRPr="00511142" w:rsidRDefault="00F2713C" w:rsidP="00F2713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1114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ลูกหนี้การค้า</w:t>
            </w:r>
            <w:r w:rsidRPr="0051114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และลูกหนี้อื่น</w:t>
            </w:r>
          </w:p>
        </w:tc>
        <w:tc>
          <w:tcPr>
            <w:tcW w:w="605" w:type="pct"/>
          </w:tcPr>
          <w:p w14:paraId="07B80760" w14:textId="6C366803" w:rsidR="00F2713C" w:rsidRPr="00B05673" w:rsidRDefault="004D18A0" w:rsidP="00B05673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B056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Pr="00B056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5D24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056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39FFB103" w14:textId="77777777" w:rsidR="00F2713C" w:rsidRPr="006666FA" w:rsidRDefault="00F2713C" w:rsidP="00F2713C">
            <w:pPr>
              <w:tabs>
                <w:tab w:val="decimal" w:pos="871"/>
              </w:tabs>
              <w:spacing w:line="240" w:lineRule="atLeast"/>
              <w:ind w:left="284" w:right="-70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14:paraId="21369057" w14:textId="13C889B6" w:rsidR="00F2713C" w:rsidRPr="00B05673" w:rsidRDefault="00F2713C" w:rsidP="00B05673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B056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B056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</w:t>
            </w:r>
            <w:r w:rsidRPr="00B056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454C21B0" w14:textId="77777777" w:rsidR="00F2713C" w:rsidRPr="00511142" w:rsidRDefault="00F2713C" w:rsidP="00F2713C">
            <w:pPr>
              <w:tabs>
                <w:tab w:val="decimal" w:pos="871"/>
              </w:tabs>
              <w:spacing w:line="240" w:lineRule="atLeast"/>
              <w:ind w:left="-126" w:right="-70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9" w:type="pct"/>
          </w:tcPr>
          <w:p w14:paraId="14B52CBD" w14:textId="7BADF71E" w:rsidR="00F2713C" w:rsidRPr="007C4D08" w:rsidRDefault="004D18A0" w:rsidP="007C4D08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7C4D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  <w:r w:rsidRPr="007C4D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4" w:type="pct"/>
          </w:tcPr>
          <w:p w14:paraId="0582134C" w14:textId="77777777" w:rsidR="00F2713C" w:rsidRPr="00511142" w:rsidRDefault="00F2713C" w:rsidP="00F2713C">
            <w:pPr>
              <w:tabs>
                <w:tab w:val="decimal" w:pos="871"/>
              </w:tabs>
              <w:spacing w:line="240" w:lineRule="atLeast"/>
              <w:ind w:left="284" w:right="-70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7" w:type="pct"/>
          </w:tcPr>
          <w:p w14:paraId="6A2B0CC5" w14:textId="65BBBFE1" w:rsidR="00F2713C" w:rsidRPr="00511142" w:rsidRDefault="00F2713C" w:rsidP="00B05673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BD4B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BD4B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521</w:t>
            </w:r>
            <w:r w:rsidRPr="00BD4B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C4D08" w:rsidRPr="006666FA" w14:paraId="20D36C61" w14:textId="77777777" w:rsidTr="00B05673">
        <w:trPr>
          <w:trHeight w:val="398"/>
        </w:trPr>
        <w:tc>
          <w:tcPr>
            <w:tcW w:w="2291" w:type="pct"/>
          </w:tcPr>
          <w:p w14:paraId="5D7F5CB7" w14:textId="77777777" w:rsidR="00F2713C" w:rsidRPr="006666FA" w:rsidRDefault="00F2713C" w:rsidP="00F2713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114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เงินให้กู้ยืม</w:t>
            </w:r>
          </w:p>
        </w:tc>
        <w:tc>
          <w:tcPr>
            <w:tcW w:w="605" w:type="pct"/>
          </w:tcPr>
          <w:p w14:paraId="7A14C9C5" w14:textId="434940E4" w:rsidR="00F2713C" w:rsidRPr="00B05673" w:rsidRDefault="004D18A0" w:rsidP="00B05673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B056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B056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0A8D7CFC" w14:textId="77777777" w:rsidR="00F2713C" w:rsidRPr="006666FA" w:rsidRDefault="00F2713C" w:rsidP="00F2713C">
            <w:pPr>
              <w:tabs>
                <w:tab w:val="decimal" w:pos="871"/>
              </w:tabs>
              <w:spacing w:line="240" w:lineRule="atLeast"/>
              <w:ind w:left="284" w:right="-70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14:paraId="7100911B" w14:textId="33600897" w:rsidR="00F2713C" w:rsidRPr="00B05673" w:rsidRDefault="00F2713C" w:rsidP="00B05673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B056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056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  <w:r w:rsidRPr="00B056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3DCBB68A" w14:textId="77777777" w:rsidR="00F2713C" w:rsidRPr="006666FA" w:rsidRDefault="00F2713C" w:rsidP="00F2713C">
            <w:pPr>
              <w:tabs>
                <w:tab w:val="decimal" w:pos="871"/>
              </w:tabs>
              <w:spacing w:line="240" w:lineRule="atLeast"/>
              <w:ind w:left="-126" w:right="-70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9" w:type="pct"/>
          </w:tcPr>
          <w:p w14:paraId="4B269E2E" w14:textId="5D1B0A7C" w:rsidR="00F2713C" w:rsidRPr="006967F8" w:rsidRDefault="004D18A0" w:rsidP="00B0567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67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" w:type="pct"/>
          </w:tcPr>
          <w:p w14:paraId="238F2095" w14:textId="77777777" w:rsidR="00F2713C" w:rsidRPr="006967F8" w:rsidRDefault="00F2713C" w:rsidP="00B05673">
            <w:pPr>
              <w:pStyle w:val="acctfourfigures"/>
              <w:tabs>
                <w:tab w:val="clear" w:pos="765"/>
                <w:tab w:val="decimal" w:pos="610"/>
                <w:tab w:val="decimal" w:pos="871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67" w:type="pct"/>
          </w:tcPr>
          <w:p w14:paraId="44E1ADC0" w14:textId="65697C1F" w:rsidR="00F2713C" w:rsidRPr="006967F8" w:rsidRDefault="00F2713C" w:rsidP="00B0567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67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2DFA0F03" w14:textId="309A87E4" w:rsidR="00407998" w:rsidRDefault="00407998" w:rsidP="002C7955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335C0FAB" w14:textId="6DD1E4CA" w:rsidR="00F175F6" w:rsidRDefault="00F175F6" w:rsidP="002C7955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8431923" w14:textId="31282204" w:rsidR="00F175F6" w:rsidRDefault="00F175F6" w:rsidP="002C7955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6BADC62C" w14:textId="04987435" w:rsidR="00F175F6" w:rsidRDefault="00F175F6" w:rsidP="002C7955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67AED038" w14:textId="1FF5370E" w:rsidR="00F175F6" w:rsidRDefault="00F175F6" w:rsidP="002C7955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D4DDFEA" w14:textId="77777777" w:rsidR="007C4D08" w:rsidRDefault="007C4D08" w:rsidP="002C7955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464893C4" w14:textId="69599387" w:rsidR="00F175F6" w:rsidRDefault="00F175F6" w:rsidP="002C7955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C7D8D44" w14:textId="77777777" w:rsidR="00F175F6" w:rsidRPr="006666FA" w:rsidRDefault="00F175F6" w:rsidP="002C7955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7"/>
        <w:gridCol w:w="1115"/>
        <w:gridCol w:w="238"/>
        <w:gridCol w:w="1103"/>
        <w:gridCol w:w="270"/>
        <w:gridCol w:w="1080"/>
        <w:gridCol w:w="238"/>
        <w:gridCol w:w="1150"/>
      </w:tblGrid>
      <w:tr w:rsidR="00F36B37" w:rsidRPr="006666FA" w14:paraId="35716558" w14:textId="77777777" w:rsidTr="001558CD">
        <w:tc>
          <w:tcPr>
            <w:tcW w:w="2226" w:type="pct"/>
          </w:tcPr>
          <w:p w14:paraId="7AE7EBFE" w14:textId="2E61CDB5" w:rsidR="00F36B37" w:rsidRPr="006666FA" w:rsidRDefault="00F36B37" w:rsidP="00F36B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6B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ยอดคงเหลือกับบุคคลหรือกิจการที่เกี่ยวข้องกัน</w:t>
            </w:r>
            <w:r w:rsidRPr="00F36B37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  <w:tc>
          <w:tcPr>
            <w:tcW w:w="1312" w:type="pct"/>
            <w:gridSpan w:val="3"/>
          </w:tcPr>
          <w:p w14:paraId="2E557C37" w14:textId="77777777" w:rsidR="00F36B37" w:rsidRPr="006666FA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08B1715" w14:textId="77777777" w:rsidR="00F36B37" w:rsidRPr="006666FA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14:paraId="130156F3" w14:textId="77777777" w:rsidR="00F36B37" w:rsidRPr="006666FA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36B37" w:rsidRPr="006666FA" w14:paraId="3DE4046C" w14:textId="77777777" w:rsidTr="00F2713C">
        <w:trPr>
          <w:trHeight w:val="308"/>
        </w:trPr>
        <w:tc>
          <w:tcPr>
            <w:tcW w:w="2226" w:type="pct"/>
          </w:tcPr>
          <w:p w14:paraId="5A49BC3B" w14:textId="791D645A" w:rsidR="00F36B37" w:rsidRPr="006666FA" w:rsidRDefault="00F36B37" w:rsidP="00F36B3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6B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ณ วันที่</w:t>
            </w:r>
            <w:r w:rsidRPr="00F36B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F36B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 </w:t>
            </w:r>
            <w:r w:rsidRPr="00F36B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596" w:type="pct"/>
          </w:tcPr>
          <w:p w14:paraId="59C7066A" w14:textId="287ABE8B" w:rsidR="00F36B37" w:rsidRPr="006666FA" w:rsidRDefault="00B30E1D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7" w:type="pct"/>
          </w:tcPr>
          <w:p w14:paraId="434DE853" w14:textId="77777777" w:rsidR="00F36B37" w:rsidRPr="006666FA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ED68D7F" w14:textId="1E1FC0CE" w:rsidR="00F36B37" w:rsidRPr="006666FA" w:rsidRDefault="00B30E1D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4" w:type="pct"/>
          </w:tcPr>
          <w:p w14:paraId="27FF16B5" w14:textId="77777777" w:rsidR="00F36B37" w:rsidRPr="006666FA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016E1DE" w14:textId="4C62D4E9" w:rsidR="00F36B37" w:rsidRPr="006666FA" w:rsidRDefault="00B30E1D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7" w:type="pct"/>
          </w:tcPr>
          <w:p w14:paraId="08E3B966" w14:textId="77777777" w:rsidR="00F36B37" w:rsidRPr="006666FA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34C36EE" w14:textId="30041F55" w:rsidR="00F36B37" w:rsidRPr="006666FA" w:rsidRDefault="00B30E1D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F36B37" w:rsidRPr="006666FA" w14:paraId="093587DB" w14:textId="77777777" w:rsidTr="00F2713C">
        <w:trPr>
          <w:trHeight w:val="344"/>
        </w:trPr>
        <w:tc>
          <w:tcPr>
            <w:tcW w:w="2226" w:type="pct"/>
          </w:tcPr>
          <w:p w14:paraId="6F8A8131" w14:textId="77777777" w:rsidR="00F36B37" w:rsidRPr="006666FA" w:rsidRDefault="00F36B37" w:rsidP="00F36B3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4" w:type="pct"/>
            <w:gridSpan w:val="7"/>
          </w:tcPr>
          <w:p w14:paraId="2F8B2C76" w14:textId="77777777" w:rsidR="00F36B37" w:rsidRPr="006666FA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6B37" w:rsidRPr="006666FA" w14:paraId="448365C3" w14:textId="77777777" w:rsidTr="00F2713C">
        <w:tc>
          <w:tcPr>
            <w:tcW w:w="2226" w:type="pct"/>
            <w:shd w:val="clear" w:color="auto" w:fill="auto"/>
          </w:tcPr>
          <w:p w14:paraId="40567420" w14:textId="7FE3B9B6" w:rsidR="00F36B37" w:rsidRPr="006666FA" w:rsidRDefault="00F36B37" w:rsidP="00F36B3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และเจ้าหนี้อื่น</w:t>
            </w:r>
          </w:p>
        </w:tc>
        <w:tc>
          <w:tcPr>
            <w:tcW w:w="596" w:type="pct"/>
            <w:shd w:val="clear" w:color="auto" w:fill="auto"/>
          </w:tcPr>
          <w:p w14:paraId="4FB1B6BB" w14:textId="77777777" w:rsidR="00F36B37" w:rsidRPr="006666FA" w:rsidRDefault="00F36B37" w:rsidP="00F36B3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6FBC0C3B" w14:textId="77777777" w:rsidR="00F36B37" w:rsidRPr="006666FA" w:rsidRDefault="00F36B37" w:rsidP="00F36B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C2E2DA5" w14:textId="77777777" w:rsidR="00F36B37" w:rsidRPr="006666FA" w:rsidRDefault="00F36B37" w:rsidP="00F36B37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3299D04F" w14:textId="77777777" w:rsidR="00F36B37" w:rsidRPr="006666FA" w:rsidRDefault="00F36B37" w:rsidP="00F36B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1D93779" w14:textId="77777777" w:rsidR="00F36B37" w:rsidRPr="006666FA" w:rsidRDefault="00F36B37" w:rsidP="00F36B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531EF75" w14:textId="77777777" w:rsidR="00F36B37" w:rsidRPr="006666FA" w:rsidRDefault="00F36B37" w:rsidP="00F36B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37BC0E75" w14:textId="77777777" w:rsidR="00F36B37" w:rsidRPr="00A91823" w:rsidRDefault="00F36B37" w:rsidP="00F36B3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36B37" w:rsidRPr="006666FA" w14:paraId="2000CAAD" w14:textId="77777777" w:rsidTr="00F2713C">
        <w:tc>
          <w:tcPr>
            <w:tcW w:w="2226" w:type="pct"/>
            <w:shd w:val="clear" w:color="auto" w:fill="auto"/>
          </w:tcPr>
          <w:p w14:paraId="57475EC8" w14:textId="1E4D53A6" w:rsidR="00F36B37" w:rsidRPr="006666FA" w:rsidRDefault="00F36B37" w:rsidP="00F36B3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  <w:shd w:val="clear" w:color="auto" w:fill="auto"/>
          </w:tcPr>
          <w:p w14:paraId="680BFE7D" w14:textId="75EFE673" w:rsidR="00F36B37" w:rsidRPr="006666FA" w:rsidRDefault="004C158C" w:rsidP="00F36B37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F2EE777" w14:textId="77777777" w:rsidR="00F36B37" w:rsidRPr="006666FA" w:rsidRDefault="00F36B37" w:rsidP="00F36B3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shd w:val="clear" w:color="auto" w:fill="auto"/>
          </w:tcPr>
          <w:p w14:paraId="357282D8" w14:textId="08891BD9" w:rsidR="00F36B37" w:rsidRPr="00856362" w:rsidRDefault="00F36B37" w:rsidP="00F36B37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5125E4E" w14:textId="77777777" w:rsidR="00F36B37" w:rsidRPr="006666FA" w:rsidRDefault="00F36B37" w:rsidP="00F36B3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CB894E7" w14:textId="63BBAA35" w:rsidR="00F36B37" w:rsidRPr="006666FA" w:rsidRDefault="00B30E1D" w:rsidP="00F36B3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4C158C" w:rsidRPr="004C1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094</w:t>
            </w:r>
          </w:p>
        </w:tc>
        <w:tc>
          <w:tcPr>
            <w:tcW w:w="127" w:type="pct"/>
            <w:shd w:val="clear" w:color="auto" w:fill="auto"/>
          </w:tcPr>
          <w:p w14:paraId="40352F18" w14:textId="77777777" w:rsidR="00F36B37" w:rsidRPr="006666FA" w:rsidRDefault="00F36B37" w:rsidP="00F36B3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535C8901" w14:textId="0606E424" w:rsidR="00F36B37" w:rsidRPr="006666FA" w:rsidRDefault="00B30E1D" w:rsidP="00F36B3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36B37" w:rsidRPr="0049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684</w:t>
            </w:r>
          </w:p>
        </w:tc>
      </w:tr>
      <w:tr w:rsidR="00F36B37" w:rsidRPr="006666FA" w14:paraId="4E0BA18D" w14:textId="77777777" w:rsidTr="00F2713C">
        <w:tc>
          <w:tcPr>
            <w:tcW w:w="2226" w:type="pct"/>
            <w:shd w:val="clear" w:color="auto" w:fill="auto"/>
          </w:tcPr>
          <w:p w14:paraId="596C041F" w14:textId="26444933" w:rsidR="00F36B37" w:rsidRPr="00407998" w:rsidRDefault="00F36B37" w:rsidP="00F36B3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6" w:type="pct"/>
            <w:shd w:val="clear" w:color="auto" w:fill="auto"/>
          </w:tcPr>
          <w:p w14:paraId="1FE6F8B9" w14:textId="44907BF3" w:rsidR="00F36B37" w:rsidRPr="006666FA" w:rsidRDefault="00B30E1D" w:rsidP="00F36B3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4C158C" w:rsidRPr="004C1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127" w:type="pct"/>
            <w:shd w:val="clear" w:color="auto" w:fill="auto"/>
          </w:tcPr>
          <w:p w14:paraId="7AE0946A" w14:textId="77777777" w:rsidR="00F36B37" w:rsidRPr="006666FA" w:rsidRDefault="00F36B37" w:rsidP="00F36B3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4AAA417" w14:textId="44CF77D3" w:rsidR="00F36B37" w:rsidRPr="00856362" w:rsidRDefault="00B30E1D" w:rsidP="00F36B3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F36B37" w:rsidRPr="0049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619</w:t>
            </w:r>
          </w:p>
        </w:tc>
        <w:tc>
          <w:tcPr>
            <w:tcW w:w="144" w:type="pct"/>
            <w:shd w:val="clear" w:color="auto" w:fill="auto"/>
          </w:tcPr>
          <w:p w14:paraId="7165CA50" w14:textId="77777777" w:rsidR="00F36B37" w:rsidRPr="006666FA" w:rsidRDefault="00F36B37" w:rsidP="00F36B3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90F5599" w14:textId="0F68CD6E" w:rsidR="00F36B37" w:rsidRPr="006666FA" w:rsidRDefault="004C158C" w:rsidP="00F36B3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C53B636" w14:textId="77777777" w:rsidR="00F36B37" w:rsidRPr="006666FA" w:rsidRDefault="00F36B37" w:rsidP="00F36B3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14" w:type="pct"/>
            <w:shd w:val="clear" w:color="auto" w:fill="auto"/>
          </w:tcPr>
          <w:p w14:paraId="0281F11D" w14:textId="0B9D90CF" w:rsidR="00F36B37" w:rsidRPr="006666FA" w:rsidRDefault="00F36B37" w:rsidP="00F36B37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36B37" w:rsidRPr="006666FA" w14:paraId="6F2331BB" w14:textId="77777777" w:rsidTr="00F2713C">
        <w:tc>
          <w:tcPr>
            <w:tcW w:w="2226" w:type="pct"/>
            <w:shd w:val="clear" w:color="auto" w:fill="auto"/>
          </w:tcPr>
          <w:p w14:paraId="69FFF643" w14:textId="77777777" w:rsidR="00F36B37" w:rsidRPr="006666FA" w:rsidRDefault="00F36B37" w:rsidP="00F36B3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6666FA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596" w:type="pct"/>
            <w:shd w:val="clear" w:color="auto" w:fill="auto"/>
          </w:tcPr>
          <w:p w14:paraId="1B9757FC" w14:textId="6C670A91" w:rsidR="00F36B37" w:rsidRPr="0018339D" w:rsidRDefault="00B30E1D" w:rsidP="00F36B3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ED2AE2" w:rsidRPr="00ED2A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</w:p>
        </w:tc>
        <w:tc>
          <w:tcPr>
            <w:tcW w:w="127" w:type="pct"/>
            <w:shd w:val="clear" w:color="auto" w:fill="auto"/>
          </w:tcPr>
          <w:p w14:paraId="18172AC0" w14:textId="77777777" w:rsidR="00F36B37" w:rsidRPr="006666FA" w:rsidRDefault="00F36B37" w:rsidP="00F36B3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BCFD72C" w14:textId="0FAE6837" w:rsidR="00F36B37" w:rsidRPr="006666FA" w:rsidRDefault="00B30E1D" w:rsidP="00F36B3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F36B37" w:rsidRPr="0049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  <w:tc>
          <w:tcPr>
            <w:tcW w:w="144" w:type="pct"/>
            <w:shd w:val="clear" w:color="auto" w:fill="auto"/>
          </w:tcPr>
          <w:p w14:paraId="7F7EA180" w14:textId="77777777" w:rsidR="00F36B37" w:rsidRPr="006666FA" w:rsidRDefault="00F36B37" w:rsidP="00F36B3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806A8A2" w14:textId="738CEAC1" w:rsidR="00F36B37" w:rsidRPr="004C2217" w:rsidRDefault="00B30E1D" w:rsidP="004C221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711</w:t>
            </w:r>
          </w:p>
        </w:tc>
        <w:tc>
          <w:tcPr>
            <w:tcW w:w="127" w:type="pct"/>
            <w:shd w:val="clear" w:color="auto" w:fill="auto"/>
          </w:tcPr>
          <w:p w14:paraId="72800F83" w14:textId="77777777" w:rsidR="00F36B37" w:rsidRPr="006666FA" w:rsidRDefault="00F36B37" w:rsidP="00F36B3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35E00B6D" w14:textId="5C7F9164" w:rsidR="00F36B37" w:rsidRPr="006666FA" w:rsidRDefault="00B30E1D" w:rsidP="00F36B3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36B37" w:rsidRPr="0049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</w:tr>
      <w:tr w:rsidR="00F36B37" w:rsidRPr="006666FA" w14:paraId="58950034" w14:textId="77777777" w:rsidTr="004760F0">
        <w:trPr>
          <w:trHeight w:val="127"/>
        </w:trPr>
        <w:tc>
          <w:tcPr>
            <w:tcW w:w="2226" w:type="pct"/>
            <w:shd w:val="clear" w:color="auto" w:fill="FFFFFF"/>
          </w:tcPr>
          <w:p w14:paraId="3437CAAC" w14:textId="77777777" w:rsidR="00F36B37" w:rsidRPr="006666FA" w:rsidRDefault="00F36B37" w:rsidP="00F36B3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B66E626" w14:textId="5F99DF07" w:rsidR="006A6C93" w:rsidRPr="006666FA" w:rsidRDefault="00B30E1D" w:rsidP="006A6C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ED2AE2" w:rsidRPr="00ED2A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9551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</w:t>
            </w:r>
          </w:p>
        </w:tc>
        <w:tc>
          <w:tcPr>
            <w:tcW w:w="127" w:type="pct"/>
          </w:tcPr>
          <w:p w14:paraId="15982C74" w14:textId="77777777" w:rsidR="00F36B37" w:rsidRPr="006666FA" w:rsidRDefault="00F36B37" w:rsidP="00F36B3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9EE2028" w14:textId="3B930882" w:rsidR="00F36B37" w:rsidRPr="006666FA" w:rsidRDefault="00B30E1D" w:rsidP="00F36B3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 w:rsidR="00F36B37" w:rsidRPr="004935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735</w:t>
            </w:r>
          </w:p>
        </w:tc>
        <w:tc>
          <w:tcPr>
            <w:tcW w:w="144" w:type="pct"/>
          </w:tcPr>
          <w:p w14:paraId="0F5452FC" w14:textId="77777777" w:rsidR="00F36B37" w:rsidRPr="006666FA" w:rsidRDefault="00F36B37" w:rsidP="00F36B3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10046B8" w14:textId="630BF4D1" w:rsidR="00F36B37" w:rsidRPr="006666FA" w:rsidRDefault="00B30E1D" w:rsidP="00F36B3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ED2AE2" w:rsidRPr="00ED2A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805</w:t>
            </w:r>
          </w:p>
        </w:tc>
        <w:tc>
          <w:tcPr>
            <w:tcW w:w="127" w:type="pct"/>
          </w:tcPr>
          <w:p w14:paraId="72A5CB05" w14:textId="77777777" w:rsidR="00F36B37" w:rsidRPr="006666FA" w:rsidRDefault="00F36B37" w:rsidP="00F36B3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5D6A7846" w14:textId="17AA8670" w:rsidR="00F36B37" w:rsidRPr="006666FA" w:rsidRDefault="00B30E1D" w:rsidP="00F36B37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F36B37" w:rsidRPr="004935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043</w:t>
            </w:r>
          </w:p>
        </w:tc>
      </w:tr>
    </w:tbl>
    <w:p w14:paraId="55E2EF84" w14:textId="6734AB6A" w:rsidR="00187C02" w:rsidRDefault="00187C02" w:rsidP="006967F8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tbl>
      <w:tblPr>
        <w:tblW w:w="93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108"/>
        <w:gridCol w:w="294"/>
        <w:gridCol w:w="1097"/>
        <w:gridCol w:w="266"/>
        <w:gridCol w:w="1131"/>
        <w:gridCol w:w="246"/>
        <w:gridCol w:w="1093"/>
      </w:tblGrid>
      <w:tr w:rsidR="00F36B37" w:rsidRPr="00F36B37" w14:paraId="0F8EC599" w14:textId="77777777" w:rsidTr="004760F0">
        <w:tc>
          <w:tcPr>
            <w:tcW w:w="2208" w:type="pct"/>
          </w:tcPr>
          <w:p w14:paraId="43057140" w14:textId="77777777" w:rsidR="00F36B37" w:rsidRPr="00F36B37" w:rsidRDefault="00F36B37" w:rsidP="00F36B3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591" w:type="pct"/>
            <w:vAlign w:val="bottom"/>
          </w:tcPr>
          <w:p w14:paraId="42D68848" w14:textId="77777777" w:rsidR="00F36B37" w:rsidRPr="00F36B37" w:rsidRDefault="00F36B37" w:rsidP="00F36B37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  <w:vAlign w:val="bottom"/>
          </w:tcPr>
          <w:p w14:paraId="3B36F871" w14:textId="77777777" w:rsidR="00F36B37" w:rsidRPr="00F36B37" w:rsidRDefault="00F36B37" w:rsidP="00F36B37">
            <w:pPr>
              <w:tabs>
                <w:tab w:val="decimal" w:pos="873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14:paraId="46E5C910" w14:textId="77777777" w:rsidR="00F36B37" w:rsidRPr="00F36B37" w:rsidRDefault="00F36B37" w:rsidP="00F36B37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785F459F" w14:textId="77777777" w:rsidR="00F36B37" w:rsidRPr="00F36B37" w:rsidRDefault="00F36B37" w:rsidP="00F36B37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79FEEAA8" w14:textId="77777777" w:rsidR="00F36B37" w:rsidRPr="00F36B37" w:rsidRDefault="00F36B37" w:rsidP="00F36B37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437D1FA6" w14:textId="77777777" w:rsidR="00F36B37" w:rsidRPr="00F36B37" w:rsidRDefault="00F36B37" w:rsidP="00F36B37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vAlign w:val="bottom"/>
          </w:tcPr>
          <w:p w14:paraId="3233FD72" w14:textId="77777777" w:rsidR="00F36B37" w:rsidRPr="00F36B37" w:rsidRDefault="00F36B37" w:rsidP="00F36B37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36B37" w:rsidRPr="00F36B37" w14:paraId="2B05A20A" w14:textId="77777777" w:rsidTr="004760F0">
        <w:tc>
          <w:tcPr>
            <w:tcW w:w="2208" w:type="pct"/>
          </w:tcPr>
          <w:p w14:paraId="733F477C" w14:textId="77777777" w:rsidR="00F36B37" w:rsidRPr="00F36B37" w:rsidRDefault="00F36B37" w:rsidP="00F36B3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591" w:type="pct"/>
            <w:vAlign w:val="bottom"/>
          </w:tcPr>
          <w:p w14:paraId="5DA65622" w14:textId="3B2DC259" w:rsidR="00F36B37" w:rsidRPr="00F36B37" w:rsidRDefault="0084115F" w:rsidP="00F36B37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  <w:vAlign w:val="bottom"/>
          </w:tcPr>
          <w:p w14:paraId="51433A61" w14:textId="77777777" w:rsidR="00F36B37" w:rsidRPr="00F36B37" w:rsidRDefault="00F36B37" w:rsidP="00F36B37">
            <w:pPr>
              <w:tabs>
                <w:tab w:val="decimal" w:pos="873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14:paraId="1B2387E3" w14:textId="77777777" w:rsidR="00F36B37" w:rsidRPr="00F36B37" w:rsidRDefault="00F36B37" w:rsidP="00F36B37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36B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3D20D17A" w14:textId="77777777" w:rsidR="00F36B37" w:rsidRPr="00F36B37" w:rsidRDefault="00F36B37" w:rsidP="00F36B37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2F111022" w14:textId="0017262E" w:rsidR="00F36B37" w:rsidRPr="00F36B37" w:rsidRDefault="00B30E1D" w:rsidP="0084115F">
            <w:pPr>
              <w:tabs>
                <w:tab w:val="decimal" w:pos="904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</w:t>
            </w:r>
            <w:r w:rsidR="0084115F" w:rsidRPr="008411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131" w:type="pct"/>
            <w:vAlign w:val="bottom"/>
          </w:tcPr>
          <w:p w14:paraId="3CA4C7E3" w14:textId="77777777" w:rsidR="00F36B37" w:rsidRPr="00F36B37" w:rsidRDefault="00F36B37" w:rsidP="00F36B37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vAlign w:val="bottom"/>
          </w:tcPr>
          <w:p w14:paraId="189519A6" w14:textId="77777777" w:rsidR="00F36B37" w:rsidRPr="00F36B37" w:rsidRDefault="00B30E1D" w:rsidP="00F36B37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</w:t>
            </w:r>
            <w:r w:rsidR="00F36B37" w:rsidRPr="00F36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373</w:t>
            </w:r>
          </w:p>
        </w:tc>
      </w:tr>
      <w:tr w:rsidR="0084115F" w:rsidRPr="00F36B37" w14:paraId="5957C31E" w14:textId="77777777" w:rsidTr="004760F0">
        <w:tc>
          <w:tcPr>
            <w:tcW w:w="2208" w:type="pct"/>
          </w:tcPr>
          <w:p w14:paraId="12261DF8" w14:textId="77777777" w:rsidR="0084115F" w:rsidRPr="00F36B37" w:rsidRDefault="0084115F" w:rsidP="0084115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 w:bidi="th-TH"/>
              </w:rPr>
              <w:t>ผู้บริหารสำคัญ</w:t>
            </w:r>
          </w:p>
        </w:tc>
        <w:tc>
          <w:tcPr>
            <w:tcW w:w="591" w:type="pct"/>
          </w:tcPr>
          <w:p w14:paraId="5B587FBE" w14:textId="65859C88" w:rsidR="0084115F" w:rsidRPr="00F36B37" w:rsidRDefault="0084115F" w:rsidP="0084115F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  <w:vAlign w:val="bottom"/>
          </w:tcPr>
          <w:p w14:paraId="6D299541" w14:textId="77777777" w:rsidR="0084115F" w:rsidRPr="00F36B37" w:rsidRDefault="0084115F" w:rsidP="0084115F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14:paraId="6F4FDAC4" w14:textId="77777777" w:rsidR="0084115F" w:rsidRPr="00F36B37" w:rsidRDefault="0084115F" w:rsidP="0084115F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Pr="00F36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142" w:type="pct"/>
            <w:vAlign w:val="bottom"/>
          </w:tcPr>
          <w:p w14:paraId="658890A7" w14:textId="77777777" w:rsidR="0084115F" w:rsidRPr="00F36B37" w:rsidRDefault="0084115F" w:rsidP="0084115F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432255D2" w14:textId="45FCA87D" w:rsidR="0084115F" w:rsidRPr="0084115F" w:rsidRDefault="0084115F" w:rsidP="00011619">
            <w:pPr>
              <w:tabs>
                <w:tab w:val="decimal" w:pos="337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17433C7F" w14:textId="77777777" w:rsidR="0084115F" w:rsidRPr="00F36B37" w:rsidRDefault="0084115F" w:rsidP="0084115F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vAlign w:val="bottom"/>
          </w:tcPr>
          <w:p w14:paraId="09749A7F" w14:textId="77777777" w:rsidR="0084115F" w:rsidRPr="00F36B37" w:rsidRDefault="0084115F" w:rsidP="0084115F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36B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6B37" w:rsidRPr="00F36B37" w14:paraId="1C68A696" w14:textId="77777777" w:rsidTr="004760F0">
        <w:tc>
          <w:tcPr>
            <w:tcW w:w="2208" w:type="pct"/>
          </w:tcPr>
          <w:p w14:paraId="16E52C98" w14:textId="77777777" w:rsidR="00F36B37" w:rsidRPr="00F36B37" w:rsidRDefault="00F36B37" w:rsidP="00F36B3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EC7CC3" w14:textId="51D30331" w:rsidR="00F36B37" w:rsidRPr="00F36B37" w:rsidRDefault="0084115F" w:rsidP="00F36B37">
            <w:pPr>
              <w:tabs>
                <w:tab w:val="decimal" w:pos="595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7" w:type="pct"/>
            <w:vAlign w:val="bottom"/>
          </w:tcPr>
          <w:p w14:paraId="3B7B31DC" w14:textId="77777777" w:rsidR="00F36B37" w:rsidRPr="00F36B37" w:rsidRDefault="00F36B37" w:rsidP="00F36B37">
            <w:pPr>
              <w:tabs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034A9DB" w14:textId="77777777" w:rsidR="00F36B37" w:rsidRPr="00F36B37" w:rsidRDefault="00B30E1D" w:rsidP="00F36B3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F36B37"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142" w:type="pct"/>
            <w:vAlign w:val="bottom"/>
          </w:tcPr>
          <w:p w14:paraId="7F64DD5E" w14:textId="77777777" w:rsidR="00F36B37" w:rsidRPr="00F36B37" w:rsidRDefault="00F36B37" w:rsidP="00F36B37">
            <w:pPr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8D62CC" w14:textId="3807381F" w:rsidR="00F36B37" w:rsidRPr="00F36B37" w:rsidRDefault="00B30E1D" w:rsidP="0084115F">
            <w:pPr>
              <w:tabs>
                <w:tab w:val="decimal" w:pos="904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194</w:t>
            </w:r>
            <w:r w:rsidR="0084115F" w:rsidRPr="008411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131" w:type="pct"/>
            <w:vAlign w:val="bottom"/>
          </w:tcPr>
          <w:p w14:paraId="5A1419E1" w14:textId="77777777" w:rsidR="00F36B37" w:rsidRPr="00F36B37" w:rsidRDefault="00F36B37" w:rsidP="00F36B37">
            <w:pPr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1AA8C" w14:textId="77777777" w:rsidR="00F36B37" w:rsidRPr="00F36B37" w:rsidRDefault="00B30E1D" w:rsidP="00F36B37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188</w:t>
            </w:r>
            <w:r w:rsidR="00F36B37"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373</w:t>
            </w:r>
          </w:p>
        </w:tc>
      </w:tr>
      <w:tr w:rsidR="00F36B37" w:rsidRPr="00F36B37" w14:paraId="2EB54705" w14:textId="77777777" w:rsidTr="004760F0">
        <w:trPr>
          <w:trHeight w:val="197"/>
        </w:trPr>
        <w:tc>
          <w:tcPr>
            <w:tcW w:w="2208" w:type="pct"/>
          </w:tcPr>
          <w:p w14:paraId="75CB8747" w14:textId="77777777" w:rsidR="00F36B37" w:rsidRPr="00F36B37" w:rsidRDefault="00F36B37" w:rsidP="00F36B37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1" w:type="pct"/>
          </w:tcPr>
          <w:p w14:paraId="1C11B73D" w14:textId="77777777" w:rsidR="00F36B37" w:rsidRPr="00F36B37" w:rsidRDefault="00F36B37" w:rsidP="00F36B37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7" w:type="pct"/>
            <w:vAlign w:val="bottom"/>
          </w:tcPr>
          <w:p w14:paraId="6EAF7028" w14:textId="77777777" w:rsidR="00F36B37" w:rsidRPr="00F36B37" w:rsidRDefault="00F36B37" w:rsidP="00F36B37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14:paraId="5B6E95EE" w14:textId="77777777" w:rsidR="00F36B37" w:rsidRPr="00F36B37" w:rsidRDefault="00F36B37" w:rsidP="00F36B3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3C7ABEC7" w14:textId="77777777" w:rsidR="00F36B37" w:rsidRPr="00F36B37" w:rsidRDefault="00F36B37" w:rsidP="00F36B37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3" w:type="pct"/>
          </w:tcPr>
          <w:p w14:paraId="4BF5A0AC" w14:textId="77777777" w:rsidR="00F36B37" w:rsidRPr="00F36B37" w:rsidRDefault="00F36B37" w:rsidP="00F36B37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2921D228" w14:textId="77777777" w:rsidR="00F36B37" w:rsidRPr="00F36B37" w:rsidRDefault="00F36B37" w:rsidP="00F36B37">
            <w:pPr>
              <w:spacing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3" w:type="pct"/>
            <w:vAlign w:val="bottom"/>
          </w:tcPr>
          <w:p w14:paraId="1188230C" w14:textId="77777777" w:rsidR="00F36B37" w:rsidRPr="00F36B37" w:rsidRDefault="00F36B37" w:rsidP="00F36B37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F36B37" w:rsidRPr="00F36B37" w14:paraId="3BCAB4EB" w14:textId="77777777" w:rsidTr="004760F0">
        <w:tc>
          <w:tcPr>
            <w:tcW w:w="2208" w:type="pct"/>
          </w:tcPr>
          <w:p w14:paraId="7B72657A" w14:textId="77777777" w:rsidR="00F36B37" w:rsidRPr="00F36B37" w:rsidRDefault="00F36B37" w:rsidP="00F36B37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591" w:type="pct"/>
          </w:tcPr>
          <w:p w14:paraId="6EABF147" w14:textId="77777777" w:rsidR="00F36B37" w:rsidRPr="00F36B37" w:rsidRDefault="00F36B37" w:rsidP="00F36B37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" w:type="pct"/>
            <w:vAlign w:val="bottom"/>
          </w:tcPr>
          <w:p w14:paraId="555429A7" w14:textId="77777777" w:rsidR="00F36B37" w:rsidRPr="00F36B37" w:rsidRDefault="00F36B37" w:rsidP="00F36B37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14:paraId="18CEC50F" w14:textId="77777777" w:rsidR="00F36B37" w:rsidRPr="00F36B37" w:rsidRDefault="00F36B37" w:rsidP="00F36B3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4F6A9EAC" w14:textId="77777777" w:rsidR="00F36B37" w:rsidRPr="00F36B37" w:rsidRDefault="00F36B37" w:rsidP="00F36B37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48561E9A" w14:textId="77777777" w:rsidR="00F36B37" w:rsidRPr="00F36B37" w:rsidRDefault="00F36B37" w:rsidP="00F36B37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2AE0C5ED" w14:textId="77777777" w:rsidR="00F36B37" w:rsidRPr="00F36B37" w:rsidRDefault="00F36B37" w:rsidP="00F36B37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vAlign w:val="bottom"/>
          </w:tcPr>
          <w:p w14:paraId="0C15CF9F" w14:textId="77777777" w:rsidR="00F36B37" w:rsidRPr="00F36B37" w:rsidRDefault="00F36B37" w:rsidP="00F36B37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36B37" w:rsidRPr="00F36B37" w14:paraId="02FB0CFE" w14:textId="77777777" w:rsidTr="004760F0">
        <w:tc>
          <w:tcPr>
            <w:tcW w:w="2208" w:type="pct"/>
          </w:tcPr>
          <w:p w14:paraId="6A8B7103" w14:textId="77777777" w:rsidR="00F36B37" w:rsidRPr="00F36B37" w:rsidRDefault="00F36B37" w:rsidP="00F36B37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US" w:bidi="th-TH"/>
              </w:rPr>
              <w:t>ส่วนที่หมุนเวียน</w:t>
            </w:r>
          </w:p>
        </w:tc>
        <w:tc>
          <w:tcPr>
            <w:tcW w:w="591" w:type="pct"/>
          </w:tcPr>
          <w:p w14:paraId="027B7189" w14:textId="77777777" w:rsidR="00F36B37" w:rsidRPr="00F36B37" w:rsidRDefault="00F36B37" w:rsidP="00F36B37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7" w:type="pct"/>
            <w:vAlign w:val="bottom"/>
          </w:tcPr>
          <w:p w14:paraId="54BF4865" w14:textId="77777777" w:rsidR="00F36B37" w:rsidRPr="00F36B37" w:rsidRDefault="00F36B37" w:rsidP="00F36B37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14:paraId="49492A4D" w14:textId="77777777" w:rsidR="00F36B37" w:rsidRPr="00F36B37" w:rsidRDefault="00F36B37" w:rsidP="00F36B37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2" w:type="pct"/>
            <w:vAlign w:val="bottom"/>
          </w:tcPr>
          <w:p w14:paraId="16E8B420" w14:textId="77777777" w:rsidR="00F36B37" w:rsidRPr="00F36B37" w:rsidRDefault="00F36B37" w:rsidP="00F36B37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7852F588" w14:textId="77777777" w:rsidR="00F36B37" w:rsidRPr="00F36B37" w:rsidRDefault="00F36B37" w:rsidP="00F36B37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21A24E4E" w14:textId="77777777" w:rsidR="00F36B37" w:rsidRPr="00F36B37" w:rsidRDefault="00F36B37" w:rsidP="00F36B37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vAlign w:val="bottom"/>
          </w:tcPr>
          <w:p w14:paraId="6AA2CF64" w14:textId="77777777" w:rsidR="00F36B37" w:rsidRPr="00F36B37" w:rsidRDefault="00F36B37" w:rsidP="00F36B37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36B37" w:rsidRPr="00F36B37" w14:paraId="42002270" w14:textId="77777777" w:rsidTr="004760F0">
        <w:tc>
          <w:tcPr>
            <w:tcW w:w="2208" w:type="pct"/>
          </w:tcPr>
          <w:p w14:paraId="742E21B2" w14:textId="77777777" w:rsidR="00F36B37" w:rsidRPr="00F36B37" w:rsidRDefault="00F36B37" w:rsidP="00F36B3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28CF9710" w14:textId="2698EE6B" w:rsidR="00F36B37" w:rsidRPr="00F36B37" w:rsidRDefault="008A222A" w:rsidP="00F36B37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3EE312DC" w14:textId="77777777" w:rsidR="00F36B37" w:rsidRPr="00F36B37" w:rsidRDefault="00F36B37" w:rsidP="00F36B37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285757CB" w14:textId="77777777" w:rsidR="00F36B37" w:rsidRPr="00F36B37" w:rsidRDefault="00F36B37" w:rsidP="00F36B37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6B3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9CFC05E" w14:textId="77777777" w:rsidR="00F36B37" w:rsidRPr="00F36B37" w:rsidRDefault="00F36B37" w:rsidP="00F36B37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shd w:val="clear" w:color="auto" w:fill="auto"/>
          </w:tcPr>
          <w:p w14:paraId="7213A3C5" w14:textId="3ADE30F3" w:rsidR="00F36B37" w:rsidRPr="00F36B37" w:rsidRDefault="00B30E1D" w:rsidP="00F36B37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8A222A" w:rsidRPr="008A22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131" w:type="pct"/>
          </w:tcPr>
          <w:p w14:paraId="767EC3A9" w14:textId="77777777" w:rsidR="00F36B37" w:rsidRPr="00F36B37" w:rsidRDefault="00F36B37" w:rsidP="00F36B37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78251769" w14:textId="77777777" w:rsidR="00F36B37" w:rsidRPr="00F36B37" w:rsidRDefault="00B30E1D" w:rsidP="00F36B37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</w:t>
            </w:r>
            <w:r w:rsidR="00F36B37" w:rsidRPr="00F36B3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313</w:t>
            </w:r>
          </w:p>
        </w:tc>
      </w:tr>
      <w:tr w:rsidR="00F36B37" w:rsidRPr="00F36B37" w14:paraId="1E08AF4B" w14:textId="77777777" w:rsidTr="004760F0">
        <w:tc>
          <w:tcPr>
            <w:tcW w:w="2208" w:type="pct"/>
          </w:tcPr>
          <w:p w14:paraId="1A35EFF1" w14:textId="77777777" w:rsidR="00F36B37" w:rsidRPr="00F36B37" w:rsidRDefault="00F36B37" w:rsidP="00F36B3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42AE72" w14:textId="4B3D6334" w:rsidR="00F36B37" w:rsidRPr="00F36B37" w:rsidRDefault="00B30E1D" w:rsidP="00F36B3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="008A222A" w:rsidRPr="008A222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366</w:t>
            </w:r>
          </w:p>
        </w:tc>
        <w:tc>
          <w:tcPr>
            <w:tcW w:w="157" w:type="pct"/>
            <w:shd w:val="clear" w:color="auto" w:fill="auto"/>
          </w:tcPr>
          <w:p w14:paraId="732B003C" w14:textId="77777777" w:rsidR="00F36B37" w:rsidRPr="00F36B37" w:rsidRDefault="00F36B37" w:rsidP="00F36B37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53B5002C" w14:textId="77777777" w:rsidR="00F36B37" w:rsidRPr="00F36B37" w:rsidRDefault="00B30E1D" w:rsidP="00F36B3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127</w:t>
            </w:r>
            <w:r w:rsidR="00F36B37" w:rsidRPr="00F36B3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592</w:t>
            </w:r>
          </w:p>
        </w:tc>
        <w:tc>
          <w:tcPr>
            <w:tcW w:w="142" w:type="pct"/>
            <w:shd w:val="clear" w:color="auto" w:fill="auto"/>
          </w:tcPr>
          <w:p w14:paraId="61D473EB" w14:textId="77777777" w:rsidR="00F36B37" w:rsidRPr="00F36B37" w:rsidRDefault="00F36B37" w:rsidP="00F36B37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FF9B4" w14:textId="1D2AB6CA" w:rsidR="00F36B37" w:rsidRPr="00F36B37" w:rsidRDefault="008A222A" w:rsidP="00F36B37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</w:tcPr>
          <w:p w14:paraId="18CB477C" w14:textId="77777777" w:rsidR="00F36B37" w:rsidRPr="00F36B37" w:rsidRDefault="00F36B37" w:rsidP="00F36B37">
            <w:pPr>
              <w:tabs>
                <w:tab w:val="decimal" w:pos="786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49821266" w14:textId="77777777" w:rsidR="00F36B37" w:rsidRPr="00F36B37" w:rsidRDefault="00F36B37" w:rsidP="00F36B37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6B3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F36B37" w:rsidRPr="00F36B37" w14:paraId="17ABE830" w14:textId="77777777" w:rsidTr="004760F0">
        <w:tc>
          <w:tcPr>
            <w:tcW w:w="2208" w:type="pct"/>
          </w:tcPr>
          <w:p w14:paraId="4E399AB9" w14:textId="77777777" w:rsidR="00F36B37" w:rsidRPr="00F36B37" w:rsidRDefault="00F36B37" w:rsidP="00F36B3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รวมส่วนที่หมุนเวียน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19A2E" w14:textId="66D8CF63" w:rsidR="00F36B37" w:rsidRPr="00F36B37" w:rsidRDefault="00B30E1D" w:rsidP="00F36B3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</w:t>
            </w:r>
            <w:r w:rsidR="008A222A" w:rsidRPr="008A22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366</w:t>
            </w:r>
          </w:p>
        </w:tc>
        <w:tc>
          <w:tcPr>
            <w:tcW w:w="157" w:type="pct"/>
            <w:shd w:val="clear" w:color="auto" w:fill="auto"/>
          </w:tcPr>
          <w:p w14:paraId="59B48A8F" w14:textId="77777777" w:rsidR="00F36B37" w:rsidRPr="00F36B37" w:rsidRDefault="00F36B37" w:rsidP="00F36B37">
            <w:pPr>
              <w:tabs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48476" w14:textId="77777777" w:rsidR="00F36B37" w:rsidRPr="00F36B37" w:rsidRDefault="00B30E1D" w:rsidP="00F36B3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127</w:t>
            </w:r>
            <w:r w:rsidR="00F36B37"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592</w:t>
            </w:r>
          </w:p>
        </w:tc>
        <w:tc>
          <w:tcPr>
            <w:tcW w:w="142" w:type="pct"/>
            <w:shd w:val="clear" w:color="auto" w:fill="auto"/>
          </w:tcPr>
          <w:p w14:paraId="3FCA8E04" w14:textId="77777777" w:rsidR="00F36B37" w:rsidRPr="00F36B37" w:rsidRDefault="00F36B37" w:rsidP="00F36B37">
            <w:pPr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6FFB3" w14:textId="5B5669EE" w:rsidR="00F36B37" w:rsidRPr="00F36B37" w:rsidRDefault="00B30E1D" w:rsidP="00F36B37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8A222A" w:rsidRPr="008A22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131" w:type="pct"/>
          </w:tcPr>
          <w:p w14:paraId="7F7C6478" w14:textId="77777777" w:rsidR="00F36B37" w:rsidRPr="00F36B37" w:rsidRDefault="00F36B37" w:rsidP="00F36B37">
            <w:pPr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622745C1" w14:textId="77777777" w:rsidR="00F36B37" w:rsidRPr="00F36B37" w:rsidRDefault="00B30E1D" w:rsidP="00F36B37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 w:rsidR="00F36B37"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313</w:t>
            </w:r>
          </w:p>
        </w:tc>
      </w:tr>
      <w:tr w:rsidR="00F36B37" w:rsidRPr="00F36B37" w14:paraId="7B67DA32" w14:textId="77777777" w:rsidTr="004760F0">
        <w:tc>
          <w:tcPr>
            <w:tcW w:w="2208" w:type="pct"/>
          </w:tcPr>
          <w:p w14:paraId="38F74291" w14:textId="77777777" w:rsidR="00F36B37" w:rsidRPr="00F36B37" w:rsidRDefault="00F36B37" w:rsidP="00F36B37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1" w:type="pct"/>
            <w:shd w:val="clear" w:color="auto" w:fill="auto"/>
          </w:tcPr>
          <w:p w14:paraId="00C1994F" w14:textId="77777777" w:rsidR="00F36B37" w:rsidRPr="00F36B37" w:rsidRDefault="00F36B37" w:rsidP="00F36B3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57" w:type="pct"/>
            <w:shd w:val="clear" w:color="auto" w:fill="auto"/>
            <w:vAlign w:val="bottom"/>
          </w:tcPr>
          <w:p w14:paraId="1E231D01" w14:textId="77777777" w:rsidR="00F36B37" w:rsidRPr="00F36B37" w:rsidRDefault="00F36B37" w:rsidP="00F36B37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41C76C5" w14:textId="77777777" w:rsidR="00F36B37" w:rsidRPr="00F36B37" w:rsidRDefault="00F36B37" w:rsidP="00F36B3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3054CE2" w14:textId="77777777" w:rsidR="00F36B37" w:rsidRPr="00F36B37" w:rsidRDefault="00F36B37" w:rsidP="00F36B37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3" w:type="pct"/>
            <w:shd w:val="clear" w:color="auto" w:fill="auto"/>
          </w:tcPr>
          <w:p w14:paraId="4D6325B6" w14:textId="77777777" w:rsidR="00F36B37" w:rsidRPr="00F36B37" w:rsidRDefault="00F36B37" w:rsidP="00F36B37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6FAA8604" w14:textId="77777777" w:rsidR="00F36B37" w:rsidRPr="00F36B37" w:rsidRDefault="00F36B37" w:rsidP="00F36B37">
            <w:pPr>
              <w:spacing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3" w:type="pct"/>
            <w:vAlign w:val="bottom"/>
          </w:tcPr>
          <w:p w14:paraId="7BE42B8E" w14:textId="77777777" w:rsidR="00F36B37" w:rsidRPr="00F36B37" w:rsidRDefault="00F36B37" w:rsidP="00F36B37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F36B37" w:rsidRPr="00F36B37" w14:paraId="783E5828" w14:textId="77777777" w:rsidTr="004760F0">
        <w:tc>
          <w:tcPr>
            <w:tcW w:w="2208" w:type="pct"/>
          </w:tcPr>
          <w:p w14:paraId="5A2ABADB" w14:textId="77777777" w:rsidR="00F36B37" w:rsidRPr="00F36B37" w:rsidRDefault="00F36B37" w:rsidP="00F36B37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US" w:bidi="th-TH"/>
              </w:rPr>
              <w:t>ส่วนที่ไม่หมุนเวียน</w:t>
            </w:r>
          </w:p>
        </w:tc>
        <w:tc>
          <w:tcPr>
            <w:tcW w:w="591" w:type="pct"/>
            <w:shd w:val="clear" w:color="auto" w:fill="auto"/>
          </w:tcPr>
          <w:p w14:paraId="344F45CA" w14:textId="77777777" w:rsidR="00F36B37" w:rsidRPr="00F36B37" w:rsidRDefault="00F36B37" w:rsidP="00F36B3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57" w:type="pct"/>
            <w:shd w:val="clear" w:color="auto" w:fill="auto"/>
            <w:vAlign w:val="bottom"/>
          </w:tcPr>
          <w:p w14:paraId="6035353E" w14:textId="77777777" w:rsidR="00F36B37" w:rsidRPr="00F36B37" w:rsidRDefault="00F36B37" w:rsidP="00F36B37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44863B6" w14:textId="77777777" w:rsidR="00F36B37" w:rsidRPr="00F36B37" w:rsidRDefault="00F36B37" w:rsidP="00F36B3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826354E" w14:textId="77777777" w:rsidR="00F36B37" w:rsidRPr="00F36B37" w:rsidRDefault="00F36B37" w:rsidP="00F36B37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shd w:val="clear" w:color="auto" w:fill="auto"/>
          </w:tcPr>
          <w:p w14:paraId="0CD7B24D" w14:textId="77777777" w:rsidR="00F36B37" w:rsidRPr="00F36B37" w:rsidRDefault="00F36B37" w:rsidP="00F36B37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49DFF9F5" w14:textId="77777777" w:rsidR="00F36B37" w:rsidRPr="00F36B37" w:rsidRDefault="00F36B37" w:rsidP="00F36B37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vAlign w:val="bottom"/>
          </w:tcPr>
          <w:p w14:paraId="3084F882" w14:textId="77777777" w:rsidR="00F36B37" w:rsidRPr="00F36B37" w:rsidRDefault="00F36B37" w:rsidP="00F36B37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36B37" w:rsidRPr="00F36B37" w14:paraId="715A8242" w14:textId="77777777" w:rsidTr="004760F0">
        <w:tc>
          <w:tcPr>
            <w:tcW w:w="2208" w:type="pct"/>
          </w:tcPr>
          <w:p w14:paraId="0AC8FAEF" w14:textId="77777777" w:rsidR="00F36B37" w:rsidRPr="00F36B37" w:rsidRDefault="00F36B37" w:rsidP="00F36B3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5B4F54CD" w14:textId="04119C14" w:rsidR="00F36B37" w:rsidRPr="00F36B37" w:rsidRDefault="00532BAB" w:rsidP="00F36B37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0D751C3C" w14:textId="77777777" w:rsidR="00F36B37" w:rsidRPr="00F36B37" w:rsidRDefault="00F36B37" w:rsidP="00F36B37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60C8E284" w14:textId="77777777" w:rsidR="00F36B37" w:rsidRPr="00F36B37" w:rsidRDefault="00F36B37" w:rsidP="00F36B37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6B3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5A6CF0D" w14:textId="77777777" w:rsidR="00F36B37" w:rsidRPr="00F36B37" w:rsidRDefault="00F36B37" w:rsidP="00F36B37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shd w:val="clear" w:color="auto" w:fill="auto"/>
          </w:tcPr>
          <w:p w14:paraId="3B61EB2F" w14:textId="5406D4F6" w:rsidR="00F36B37" w:rsidRPr="00F36B37" w:rsidRDefault="00B30E1D" w:rsidP="00F36B37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A417B9" w:rsidRPr="00A417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131" w:type="pct"/>
          </w:tcPr>
          <w:p w14:paraId="36882C29" w14:textId="77777777" w:rsidR="00F36B37" w:rsidRPr="00F36B37" w:rsidRDefault="00F36B37" w:rsidP="00F36B37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211302AE" w14:textId="77777777" w:rsidR="00F36B37" w:rsidRPr="00F36B37" w:rsidRDefault="00B30E1D" w:rsidP="00F36B37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42</w:t>
            </w:r>
            <w:r w:rsidR="00F36B37" w:rsidRPr="00F36B3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724</w:t>
            </w:r>
          </w:p>
        </w:tc>
      </w:tr>
      <w:tr w:rsidR="00F36B37" w:rsidRPr="00F36B37" w14:paraId="3B5F2906" w14:textId="77777777" w:rsidTr="004760F0">
        <w:tc>
          <w:tcPr>
            <w:tcW w:w="2208" w:type="pct"/>
          </w:tcPr>
          <w:p w14:paraId="38440EE5" w14:textId="77777777" w:rsidR="00F36B37" w:rsidRPr="00F36B37" w:rsidRDefault="00F36B37" w:rsidP="00F36B3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C36D8" w14:textId="2BF7786D" w:rsidR="00F36B37" w:rsidRPr="00F36B37" w:rsidRDefault="00B30E1D" w:rsidP="00F36B3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221</w:t>
            </w:r>
            <w:r w:rsidR="00385F12" w:rsidRPr="00385F1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529</w:t>
            </w:r>
          </w:p>
        </w:tc>
        <w:tc>
          <w:tcPr>
            <w:tcW w:w="157" w:type="pct"/>
            <w:shd w:val="clear" w:color="auto" w:fill="auto"/>
          </w:tcPr>
          <w:p w14:paraId="57D0B32A" w14:textId="77777777" w:rsidR="00F36B37" w:rsidRPr="00F36B37" w:rsidRDefault="00F36B37" w:rsidP="00F36B37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7C764306" w14:textId="77777777" w:rsidR="00F36B37" w:rsidRPr="00F36B37" w:rsidRDefault="00B30E1D" w:rsidP="00F36B3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832</w:t>
            </w:r>
            <w:r w:rsidR="00F36B37" w:rsidRPr="00F36B3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327</w:t>
            </w:r>
          </w:p>
        </w:tc>
        <w:tc>
          <w:tcPr>
            <w:tcW w:w="142" w:type="pct"/>
            <w:shd w:val="clear" w:color="auto" w:fill="auto"/>
          </w:tcPr>
          <w:p w14:paraId="5FF6252E" w14:textId="77777777" w:rsidR="00F36B37" w:rsidRPr="00F36B37" w:rsidRDefault="00F36B37" w:rsidP="00F36B37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D340D" w14:textId="2C56AC79" w:rsidR="00F36B37" w:rsidRPr="00F36B37" w:rsidRDefault="00A417B9" w:rsidP="00F36B37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</w:tcPr>
          <w:p w14:paraId="0CC27E23" w14:textId="77777777" w:rsidR="00F36B37" w:rsidRPr="00F36B37" w:rsidRDefault="00F36B37" w:rsidP="00F36B37">
            <w:pPr>
              <w:tabs>
                <w:tab w:val="decimal" w:pos="786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1C6DCD06" w14:textId="77777777" w:rsidR="00F36B37" w:rsidRPr="00F36B37" w:rsidRDefault="00F36B37" w:rsidP="00F36B37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6B3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F36B37" w:rsidRPr="00F36B37" w14:paraId="0F8E35FD" w14:textId="77777777" w:rsidTr="004760F0">
        <w:tc>
          <w:tcPr>
            <w:tcW w:w="2208" w:type="pct"/>
          </w:tcPr>
          <w:p w14:paraId="4CB59219" w14:textId="77777777" w:rsidR="00F36B37" w:rsidRPr="00F36B37" w:rsidRDefault="00F36B37" w:rsidP="00F36B3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  <w:r w:rsidRPr="00F36B3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US" w:bidi="th-TH"/>
              </w:rPr>
              <w:t>ส่วนที่ไม่หมุนเวียน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2B32E" w14:textId="76D3F55F" w:rsidR="00F36B37" w:rsidRPr="00F36B37" w:rsidRDefault="00B30E1D" w:rsidP="00F36B3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221</w:t>
            </w:r>
            <w:r w:rsidR="00385F12" w:rsidRPr="00385F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529</w:t>
            </w:r>
          </w:p>
        </w:tc>
        <w:tc>
          <w:tcPr>
            <w:tcW w:w="157" w:type="pct"/>
            <w:shd w:val="clear" w:color="auto" w:fill="auto"/>
          </w:tcPr>
          <w:p w14:paraId="1E90CD58" w14:textId="77777777" w:rsidR="00F36B37" w:rsidRPr="00F36B37" w:rsidRDefault="00F36B37" w:rsidP="00F36B37">
            <w:pPr>
              <w:tabs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27685" w14:textId="77777777" w:rsidR="00F36B37" w:rsidRPr="00F36B37" w:rsidRDefault="00B30E1D" w:rsidP="00F36B3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832</w:t>
            </w:r>
            <w:r w:rsidR="00F36B37"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327</w:t>
            </w:r>
          </w:p>
        </w:tc>
        <w:tc>
          <w:tcPr>
            <w:tcW w:w="142" w:type="pct"/>
            <w:shd w:val="clear" w:color="auto" w:fill="auto"/>
          </w:tcPr>
          <w:p w14:paraId="2929A615" w14:textId="77777777" w:rsidR="00F36B37" w:rsidRPr="00F36B37" w:rsidRDefault="00F36B37" w:rsidP="00F36B37">
            <w:pPr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53E55" w14:textId="1C1630F2" w:rsidR="00F36B37" w:rsidRPr="00F36B37" w:rsidRDefault="00B30E1D" w:rsidP="00F36B37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  <w:r w:rsidR="00A417B9" w:rsidRPr="00A417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131" w:type="pct"/>
          </w:tcPr>
          <w:p w14:paraId="38C52064" w14:textId="77777777" w:rsidR="00F36B37" w:rsidRPr="00F36B37" w:rsidRDefault="00F36B37" w:rsidP="00F36B37">
            <w:pPr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7D786A2D" w14:textId="77777777" w:rsidR="00F36B37" w:rsidRPr="00F36B37" w:rsidRDefault="00B30E1D" w:rsidP="00F36B37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42</w:t>
            </w:r>
            <w:r w:rsidR="00F36B37"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724</w:t>
            </w:r>
          </w:p>
        </w:tc>
      </w:tr>
      <w:tr w:rsidR="00F36B37" w:rsidRPr="00F36B37" w14:paraId="45B2CE08" w14:textId="77777777" w:rsidTr="004760F0">
        <w:tc>
          <w:tcPr>
            <w:tcW w:w="2208" w:type="pct"/>
          </w:tcPr>
          <w:p w14:paraId="5DB9E547" w14:textId="77777777" w:rsidR="00F36B37" w:rsidRPr="00F36B37" w:rsidRDefault="00F36B37" w:rsidP="00F36B3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9DC1BD" w14:textId="77777777" w:rsidR="00F36B37" w:rsidRPr="00F36B37" w:rsidRDefault="00F36B37" w:rsidP="00F36B3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57" w:type="pct"/>
            <w:shd w:val="clear" w:color="auto" w:fill="auto"/>
          </w:tcPr>
          <w:p w14:paraId="221E4D8C" w14:textId="77777777" w:rsidR="00F36B37" w:rsidRPr="00F36B37" w:rsidRDefault="00F36B37" w:rsidP="00F36B37">
            <w:pPr>
              <w:tabs>
                <w:tab w:val="decimal" w:pos="765"/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7F91BE2F" w14:textId="77777777" w:rsidR="00F36B37" w:rsidRPr="00F36B37" w:rsidRDefault="00F36B37" w:rsidP="00F36B3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pct"/>
            <w:shd w:val="clear" w:color="auto" w:fill="auto"/>
          </w:tcPr>
          <w:p w14:paraId="153A1879" w14:textId="77777777" w:rsidR="00F36B37" w:rsidRPr="00F36B37" w:rsidRDefault="00F36B37" w:rsidP="00F36B37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C9961F" w14:textId="77777777" w:rsidR="00F36B37" w:rsidRPr="00F36B37" w:rsidRDefault="00F36B37" w:rsidP="00F36B37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1" w:type="pct"/>
          </w:tcPr>
          <w:p w14:paraId="00911E00" w14:textId="77777777" w:rsidR="00F36B37" w:rsidRPr="00F36B37" w:rsidRDefault="00F36B37" w:rsidP="00F36B37">
            <w:pPr>
              <w:spacing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A38877E" w14:textId="77777777" w:rsidR="00F36B37" w:rsidRPr="00F36B37" w:rsidRDefault="00F36B37" w:rsidP="00F36B37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F36B37" w:rsidRPr="00F36B37" w14:paraId="6F1C5E6B" w14:textId="77777777" w:rsidTr="004760F0">
        <w:tc>
          <w:tcPr>
            <w:tcW w:w="2208" w:type="pct"/>
          </w:tcPr>
          <w:p w14:paraId="7796E55D" w14:textId="77777777" w:rsidR="00F36B37" w:rsidRPr="00F36B37" w:rsidRDefault="00F36B37" w:rsidP="00F36B3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รวมหนี้สินตามสัญญาเช่า</w:t>
            </w:r>
          </w:p>
        </w:tc>
        <w:tc>
          <w:tcPr>
            <w:tcW w:w="59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EA2688" w14:textId="0815447E" w:rsidR="00F36B37" w:rsidRPr="00F36B37" w:rsidRDefault="00B30E1D" w:rsidP="00F36B3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226</w:t>
            </w:r>
            <w:r w:rsidR="00A417B9" w:rsidRPr="00A417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895</w:t>
            </w:r>
          </w:p>
        </w:tc>
        <w:tc>
          <w:tcPr>
            <w:tcW w:w="157" w:type="pct"/>
            <w:shd w:val="clear" w:color="auto" w:fill="auto"/>
          </w:tcPr>
          <w:p w14:paraId="1BD51217" w14:textId="77777777" w:rsidR="00F36B37" w:rsidRPr="00F36B37" w:rsidRDefault="00F36B37" w:rsidP="00F36B37">
            <w:pPr>
              <w:tabs>
                <w:tab w:val="decimal" w:pos="765"/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5823B85F" w14:textId="77777777" w:rsidR="00F36B37" w:rsidRPr="00F36B37" w:rsidRDefault="00B30E1D" w:rsidP="00F36B3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959</w:t>
            </w:r>
            <w:r w:rsidR="00F36B37"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919</w:t>
            </w:r>
          </w:p>
        </w:tc>
        <w:tc>
          <w:tcPr>
            <w:tcW w:w="142" w:type="pct"/>
            <w:shd w:val="clear" w:color="auto" w:fill="auto"/>
          </w:tcPr>
          <w:p w14:paraId="6D65014E" w14:textId="77777777" w:rsidR="00F36B37" w:rsidRPr="00F36B37" w:rsidRDefault="00F36B37" w:rsidP="00F36B37">
            <w:pPr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F003A6" w14:textId="39131699" w:rsidR="00F36B37" w:rsidRPr="00F36B37" w:rsidRDefault="00B30E1D" w:rsidP="00F36B37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="00A417B9" w:rsidRPr="00A417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131" w:type="pct"/>
          </w:tcPr>
          <w:p w14:paraId="50C8C9F3" w14:textId="77777777" w:rsidR="00F36B37" w:rsidRPr="00F36B37" w:rsidRDefault="00F36B37" w:rsidP="00F36B37">
            <w:pPr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1F85687" w14:textId="77777777" w:rsidR="00F36B37" w:rsidRPr="00F36B37" w:rsidRDefault="00B30E1D" w:rsidP="00F36B37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51</w:t>
            </w:r>
            <w:r w:rsidR="00F36B37"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037</w:t>
            </w:r>
          </w:p>
        </w:tc>
      </w:tr>
    </w:tbl>
    <w:p w14:paraId="6AA0EA55" w14:textId="3A4A9D24" w:rsidR="00F36B37" w:rsidRDefault="00F36B37" w:rsidP="006967F8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5B7B34E2" w14:textId="77777777" w:rsidR="00F36B37" w:rsidRPr="006666FA" w:rsidRDefault="00F36B37" w:rsidP="006967F8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6E8CD0EC" w14:textId="4D38FC6B" w:rsidR="00C17CE0" w:rsidRDefault="00C17CE0" w:rsidP="00DD3E4D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1E388591" w14:textId="3B8E0CE4" w:rsidR="00361316" w:rsidRDefault="00361316" w:rsidP="00D76EE0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53916CF4" w14:textId="0D0DBC96" w:rsidR="00D76EE0" w:rsidRDefault="00D76EE0" w:rsidP="00D76EE0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7E0B6F3E" w14:textId="546EC4F9" w:rsidR="00DD3E4D" w:rsidRPr="006666FA" w:rsidRDefault="00187C02" w:rsidP="00DD3E4D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="00DD3E4D"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 xml:space="preserve"> </w:t>
      </w:r>
    </w:p>
    <w:p w14:paraId="73399314" w14:textId="77777777" w:rsidR="00CA28C0" w:rsidRDefault="00407C47" w:rsidP="00A01F15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lang w:val="en-US"/>
        </w:rPr>
        <w:tab/>
      </w:r>
    </w:p>
    <w:p w14:paraId="03DAA86D" w14:textId="74C63704" w:rsidR="00407C47" w:rsidRPr="006666FA" w:rsidRDefault="00407C47" w:rsidP="00CA28C0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342281" w:rsidRPr="006666F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เช่าพื้นที่และบริ</w:t>
      </w:r>
      <w:r w:rsidR="00D842A0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ห</w:t>
      </w:r>
      <w:r w:rsidR="00342281" w:rsidRPr="006666F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าร</w:t>
      </w:r>
    </w:p>
    <w:p w14:paraId="767C0B3A" w14:textId="77777777" w:rsidR="00407C47" w:rsidRPr="00361316" w:rsidRDefault="00407C47" w:rsidP="00A01F15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0FC7A1AA" w14:textId="7C284AB0" w:rsidR="00F37205" w:rsidRPr="006666FA" w:rsidRDefault="004D468D" w:rsidP="00F37205">
      <w:pPr>
        <w:spacing w:line="240" w:lineRule="auto"/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กลุ่ม</w:t>
      </w:r>
      <w:r w:rsidR="00F37205" w:rsidRPr="006666FA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เช่าพื้นที่และบริ</w:t>
      </w:r>
      <w:r w:rsidR="00D842A0">
        <w:rPr>
          <w:rFonts w:asciiTheme="majorBidi" w:hAnsiTheme="majorBidi" w:cstheme="majorBidi" w:hint="cs"/>
          <w:sz w:val="30"/>
          <w:szCs w:val="30"/>
          <w:cs/>
          <w:lang w:bidi="th-TH"/>
        </w:rPr>
        <w:t>ห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าร</w:t>
      </w:r>
      <w:r w:rsidR="00F37205" w:rsidRPr="006666FA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="00342281" w:rsidRPr="006666FA">
        <w:rPr>
          <w:rFonts w:asciiTheme="majorBidi" w:hAnsiTheme="majorBidi" w:cstheme="majorBidi"/>
          <w:sz w:val="30"/>
          <w:szCs w:val="30"/>
          <w:cs/>
          <w:lang w:bidi="th-TH"/>
        </w:rPr>
        <w:t>แห่งหนึ่ง</w:t>
      </w:r>
      <w:r w:rsidR="00F37205" w:rsidRPr="006666FA">
        <w:rPr>
          <w:rFonts w:asciiTheme="majorBidi" w:hAnsiTheme="majorBidi" w:cstheme="majorBidi"/>
          <w:sz w:val="30"/>
          <w:szCs w:val="30"/>
          <w:cs/>
        </w:rPr>
        <w:t xml:space="preserve"> ทั้งนี้กลุ่มบริษัทต้องจ่ายค่าบริการเป็นรายเดือนตามอัตราที่ระบุไว้ในสัญญา</w:t>
      </w:r>
    </w:p>
    <w:p w14:paraId="7891B851" w14:textId="3E0E9C36" w:rsidR="00F37205" w:rsidRPr="006666FA" w:rsidRDefault="00F37205" w:rsidP="00A01F15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7C9E4BA" w14:textId="780FFB66" w:rsidR="00F36B37" w:rsidRPr="00F36B37" w:rsidRDefault="00F36B37" w:rsidP="00F36B3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F36B37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ในระหว่างเดือนมิถุนายน </w:t>
      </w:r>
      <w:r w:rsidR="00B30E1D" w:rsidRPr="00B30E1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2565</w:t>
      </w:r>
      <w:r w:rsidRPr="00F36B3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F36B37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บริษัทย่อยหลายแห่งได้เปลี่ยนแปลงสัญญาเช่าที่ดินและอาคารกับกิจการที่เกี่ยวข้องกันหลายแห่ง โดยได้เปลี่ยนแปลงรายละเอียดในสัญญาและคู่สัญญา รวมถึงการเพิ่มขอบเขตของสัญญาเช่า เปลี่ยนแปลงอายุของสัญญาในระยะเวลาที่แตกต่างกันและสิ่งตอบแทนสำหรับสัญญาเช่าต่างๆ</w:t>
      </w:r>
      <w:r w:rsidRPr="00F36B3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F36B37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ตามที่เปิดเผยใน</w:t>
      </w:r>
      <w:r w:rsidRPr="00F36B3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             </w:t>
      </w:r>
      <w:r w:rsidRPr="00540E08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หมายเหตุข้อ </w:t>
      </w:r>
      <w:r w:rsidR="00B30E1D" w:rsidRPr="00B30E1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17</w:t>
      </w:r>
    </w:p>
    <w:p w14:paraId="77589280" w14:textId="77777777" w:rsidR="00F36B37" w:rsidRPr="00F36B37" w:rsidRDefault="00F36B37" w:rsidP="00F36B3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</w:p>
    <w:p w14:paraId="1BF93E06" w14:textId="1D5DDA95" w:rsidR="00F36B37" w:rsidRPr="00F36B37" w:rsidRDefault="00F36B37" w:rsidP="00F36B3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F36B37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ในระหว่างเดือนกรกฎาคม </w:t>
      </w:r>
      <w:r w:rsidR="00B30E1D" w:rsidRPr="00B30E1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2565</w:t>
      </w:r>
      <w:r w:rsidRPr="00F36B3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F36B37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บริษัทได้ทำสัญญาให้เช่าพื้นที่และอาคารกับบริษัทย่อยแห่งหนึ่งและกิจการ</w:t>
      </w:r>
      <w:r w:rsidR="00DF1E23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             </w:t>
      </w:r>
      <w:r w:rsidRPr="00F36B37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ที่เกี่ยวข้องกันแห่งหนึ่ง สัญญามีกำหนดชำระเป็นรายเดือน และสิ้นสุดสัญญาในวันที่ </w:t>
      </w:r>
      <w:r w:rsidR="00B30E1D" w:rsidRPr="00B30E1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31</w:t>
      </w:r>
      <w:r w:rsidRPr="00F36B3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F36B37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ธันวาคม </w:t>
      </w:r>
      <w:r w:rsidR="00B30E1D" w:rsidRPr="00B30E1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2565</w:t>
      </w:r>
      <w:r w:rsidRPr="00F36B37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ต่อมา</w:t>
      </w:r>
      <w:r w:rsidR="00DF1E23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                     </w:t>
      </w:r>
      <w:r w:rsidRPr="00F36B37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ในเดือนตุลาคม </w:t>
      </w:r>
      <w:r w:rsidR="00B30E1D" w:rsidRPr="00B30E1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2565</w:t>
      </w:r>
      <w:r w:rsidRPr="00F36B37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บริษัทได้เปลี่ยนแปลงอายุของสัญญาเป็นสิ้นสุดวันที่ </w:t>
      </w:r>
      <w:r w:rsidR="00B30E1D" w:rsidRPr="00B30E1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31</w:t>
      </w:r>
      <w:r w:rsidRPr="00F36B3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F36B37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สิงหาคม </w:t>
      </w:r>
      <w:r w:rsidR="00B30E1D" w:rsidRPr="00B30E1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2568</w:t>
      </w:r>
      <w:r w:rsidRPr="00F36B37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และเปลี่ยนแปลงอัตราค่าเช่าต่อเดือน</w:t>
      </w:r>
    </w:p>
    <w:p w14:paraId="03757DDC" w14:textId="77777777" w:rsidR="00342281" w:rsidRPr="006666FA" w:rsidRDefault="00342281" w:rsidP="00A01F15">
      <w:pPr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0958F929" w14:textId="77777777" w:rsidR="00407C47" w:rsidRPr="006666FA" w:rsidRDefault="00407C47" w:rsidP="00407C47">
      <w:pPr>
        <w:spacing w:line="240" w:lineRule="auto"/>
        <w:ind w:firstLine="562"/>
        <w:rPr>
          <w:rFonts w:asciiTheme="majorBidi" w:hAnsiTheme="majorBidi" w:cstheme="majorBidi"/>
          <w:sz w:val="30"/>
          <w:szCs w:val="30"/>
          <w:lang w:val="en-US"/>
        </w:rPr>
      </w:pPr>
      <w:r w:rsidRPr="006666FA">
        <w:rPr>
          <w:rFonts w:asciiTheme="majorBidi" w:hAnsiTheme="majorBidi" w:cstheme="majorBidi"/>
          <w:i/>
          <w:iCs/>
          <w:sz w:val="30"/>
          <w:szCs w:val="30"/>
          <w:cs/>
        </w:rPr>
        <w:t>สัญญาเงินกู้ยืม</w:t>
      </w:r>
    </w:p>
    <w:p w14:paraId="355B4594" w14:textId="77777777" w:rsidR="00DD3E4D" w:rsidRPr="006666FA" w:rsidRDefault="00DD3E4D" w:rsidP="00A01F15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98914A3" w14:textId="2880107F" w:rsidR="00F37205" w:rsidRPr="006666FA" w:rsidRDefault="000A3AAA" w:rsidP="00F3720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ในปี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2564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EC5681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บริษัท</w:t>
      </w:r>
      <w:r w:rsidR="00F37205" w:rsidRPr="006666FA">
        <w:rPr>
          <w:rFonts w:asciiTheme="majorBidi" w:hAnsiTheme="majorBidi" w:cstheme="majorBidi"/>
          <w:spacing w:val="-4"/>
          <w:sz w:val="30"/>
          <w:szCs w:val="30"/>
          <w:cs/>
        </w:rPr>
        <w:t>ได้ทำสัญญาเงิน</w:t>
      </w:r>
      <w:r w:rsidR="001A0C81" w:rsidRPr="006666F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ให้</w:t>
      </w:r>
      <w:r w:rsidR="00F37205" w:rsidRPr="006666FA">
        <w:rPr>
          <w:rFonts w:asciiTheme="majorBidi" w:hAnsiTheme="majorBidi" w:cstheme="majorBidi"/>
          <w:spacing w:val="-4"/>
          <w:sz w:val="30"/>
          <w:szCs w:val="30"/>
          <w:cs/>
        </w:rPr>
        <w:t>กู้ยืม</w:t>
      </w:r>
      <w:r w:rsidR="001A0C81" w:rsidRPr="006666F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แก่</w:t>
      </w:r>
      <w:r w:rsidR="00F37205" w:rsidRPr="006666FA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</w:t>
      </w:r>
      <w:r w:rsidR="009972A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และ</w:t>
      </w:r>
      <w:r w:rsidR="007C4D08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บุคคล</w:t>
      </w:r>
      <w:r w:rsidR="009972A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ที่เกี่ยวข้องกัน</w:t>
      </w:r>
      <w:r w:rsidR="00F37205" w:rsidRPr="006666FA">
        <w:rPr>
          <w:rFonts w:asciiTheme="majorBidi" w:hAnsiTheme="majorBidi" w:cstheme="majorBidi"/>
          <w:spacing w:val="-4"/>
          <w:sz w:val="30"/>
          <w:szCs w:val="30"/>
          <w:cs/>
        </w:rPr>
        <w:t>หลายแห่ง มีอัตราดอกเบี้ยร้อย</w:t>
      </w:r>
      <w:r w:rsidR="00F37205" w:rsidRPr="00172479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ละ </w:t>
      </w:r>
      <w:r w:rsidR="00955139">
        <w:rPr>
          <w:rFonts w:asciiTheme="majorBidi" w:hAnsiTheme="majorBidi" w:cstheme="majorBidi"/>
          <w:spacing w:val="-4"/>
          <w:sz w:val="30"/>
          <w:szCs w:val="30"/>
        </w:rPr>
        <w:t xml:space="preserve">              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172479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02</w:t>
      </w:r>
      <w:r w:rsidRPr="00172479">
        <w:rPr>
          <w:rFonts w:asciiTheme="majorBidi" w:hAnsiTheme="majorBidi" w:cstheme="majorBidi"/>
          <w:sz w:val="30"/>
          <w:szCs w:val="30"/>
        </w:rPr>
        <w:t xml:space="preserve"> </w:t>
      </w:r>
      <w:r w:rsidRPr="0017247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ถึง </w:t>
      </w:r>
      <w:r w:rsidR="007C4D0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ร้อยละ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172479">
        <w:rPr>
          <w:rFonts w:asciiTheme="majorBidi" w:hAnsiTheme="majorBidi" w:cstheme="majorBidi"/>
          <w:sz w:val="30"/>
          <w:szCs w:val="30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75</w:t>
      </w:r>
      <w:r w:rsidRPr="001724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7205" w:rsidRPr="00172479">
        <w:rPr>
          <w:rFonts w:asciiTheme="majorBidi" w:hAnsiTheme="majorBidi" w:cstheme="majorBidi"/>
          <w:spacing w:val="-4"/>
          <w:sz w:val="30"/>
          <w:szCs w:val="30"/>
          <w:cs/>
        </w:rPr>
        <w:t>ต่อ</w:t>
      </w:r>
      <w:r w:rsidR="00F37205" w:rsidRPr="006666FA">
        <w:rPr>
          <w:rFonts w:asciiTheme="majorBidi" w:hAnsiTheme="majorBidi" w:cstheme="majorBidi"/>
          <w:spacing w:val="-4"/>
          <w:sz w:val="30"/>
          <w:szCs w:val="30"/>
          <w:cs/>
        </w:rPr>
        <w:t>ปี</w:t>
      </w:r>
      <w:r w:rsidR="00F37205" w:rsidRPr="006666FA">
        <w:rPr>
          <w:rFonts w:asciiTheme="majorBidi" w:hAnsiTheme="majorBidi" w:cstheme="majorBidi"/>
          <w:sz w:val="30"/>
          <w:szCs w:val="30"/>
          <w:cs/>
        </w:rPr>
        <w:t xml:space="preserve"> เงื่อนไขการจ่ายชำระคืนเงินกู้เมื่อทวงถาม</w:t>
      </w:r>
    </w:p>
    <w:p w14:paraId="6AE96AD5" w14:textId="09B04B08" w:rsidR="00B73960" w:rsidRPr="006666FA" w:rsidRDefault="00B73960" w:rsidP="00B73960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5CE4104" w14:textId="43755271" w:rsidR="00CD386E" w:rsidRPr="006666FA" w:rsidRDefault="003A5F32" w:rsidP="00CD386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ในปี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B30E1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5 </w:t>
      </w:r>
      <w:r w:rsidR="00CD386E" w:rsidRPr="006666F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</w:t>
      </w:r>
      <w:r w:rsidR="00CD386E" w:rsidRPr="006666FA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บริษัทได้ทำสัญญาเงินกู้ยืม</w:t>
      </w:r>
      <w:r w:rsidR="00EC5681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ระยะสั้นกับ</w:t>
      </w:r>
      <w:r w:rsidR="009972A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บริษัทย่อย</w:t>
      </w:r>
      <w:r w:rsidR="00EC5681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และบุคคล</w:t>
      </w:r>
      <w:r w:rsidR="004D468D" w:rsidRPr="006666F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ที่เกี่ยวข้องกัน</w:t>
      </w:r>
      <w:r w:rsidR="00CD386E" w:rsidRPr="006666FA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หลายแห่ง มีอัตราดอกเบี้ยร้อยละ </w:t>
      </w:r>
      <w:r w:rsidR="00B30E1D" w:rsidRPr="00B30E1D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973467" w:rsidRPr="000A3AAA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B30E1D" w:rsidRPr="00B30E1D">
        <w:rPr>
          <w:rFonts w:asciiTheme="majorBidi" w:hAnsiTheme="majorBidi" w:cstheme="majorBidi"/>
          <w:spacing w:val="-4"/>
          <w:sz w:val="30"/>
          <w:szCs w:val="30"/>
          <w:lang w:val="en-US"/>
        </w:rPr>
        <w:t>56</w:t>
      </w:r>
      <w:r w:rsidR="008D1EEF" w:rsidRPr="000A3AA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D1EEF" w:rsidRPr="000A3AA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ถึง</w:t>
      </w:r>
      <w:r w:rsidR="007C4D08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ร้อยละ</w:t>
      </w:r>
      <w:r w:rsidR="008D1EEF" w:rsidRPr="000A3AA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30E1D" w:rsidRPr="00B30E1D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973467" w:rsidRPr="000A3AAA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30E1D" w:rsidRPr="00B30E1D">
        <w:rPr>
          <w:rFonts w:asciiTheme="majorBidi" w:hAnsiTheme="majorBidi" w:cstheme="majorBidi"/>
          <w:spacing w:val="-4"/>
          <w:sz w:val="30"/>
          <w:szCs w:val="30"/>
          <w:lang w:val="en-US"/>
        </w:rPr>
        <w:t>85</w:t>
      </w:r>
      <w:r w:rsidR="00CD386E" w:rsidRPr="000A3AA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D386E" w:rsidRPr="006666FA">
        <w:rPr>
          <w:rFonts w:asciiTheme="majorBidi" w:hAnsiTheme="majorBidi" w:cstheme="majorBidi"/>
          <w:spacing w:val="-4"/>
          <w:sz w:val="30"/>
          <w:szCs w:val="30"/>
          <w:cs/>
        </w:rPr>
        <w:t>ต่อปี</w:t>
      </w:r>
      <w:r w:rsidR="00CD386E" w:rsidRPr="006666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D386E" w:rsidRPr="006666F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/>
        </w:rPr>
        <w:t>2564</w:t>
      </w:r>
      <w:r w:rsidR="00CD386E" w:rsidRPr="006666F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D386E" w:rsidRPr="006666FA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88359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0</w:t>
      </w:r>
      <w:r w:rsidR="00CD386E" w:rsidRPr="006666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</w:t>
      </w:r>
      <w:r w:rsidR="007C4D0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ร้อยละ</w:t>
      </w:r>
      <w:r w:rsidR="00CD386E" w:rsidRPr="006666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EC568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/>
        </w:rPr>
        <w:t>50</w:t>
      </w:r>
      <w:r w:rsidR="00CD386E" w:rsidRPr="006666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  <w:r w:rsidR="00CD386E" w:rsidRPr="006666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72A9" w:rsidRPr="006666FA">
        <w:rPr>
          <w:rFonts w:asciiTheme="majorBidi" w:hAnsiTheme="majorBidi" w:cstheme="majorBidi"/>
          <w:sz w:val="30"/>
          <w:szCs w:val="30"/>
          <w:cs/>
        </w:rPr>
        <w:t>เงื่อนไขการจ่ายชำระคืนเงินกู้เมื่อทวงถาม</w:t>
      </w:r>
    </w:p>
    <w:p w14:paraId="7AB9E82D" w14:textId="096B094C" w:rsidR="00F37205" w:rsidRDefault="00F37205" w:rsidP="00563F22">
      <w:pPr>
        <w:spacing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p w14:paraId="26849504" w14:textId="77777777" w:rsidR="00F36B37" w:rsidRDefault="00F36B37" w:rsidP="00563F22">
      <w:pPr>
        <w:spacing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p w14:paraId="3921132D" w14:textId="77777777" w:rsidR="00F36B37" w:rsidRDefault="00F36B37" w:rsidP="00563F22">
      <w:pPr>
        <w:spacing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p w14:paraId="4DEC18A9" w14:textId="77777777" w:rsidR="00F36B37" w:rsidRDefault="00F36B37" w:rsidP="00563F22">
      <w:pPr>
        <w:spacing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p w14:paraId="05AACCA1" w14:textId="77777777" w:rsidR="00F36B37" w:rsidRDefault="00F36B37" w:rsidP="00563F22">
      <w:pPr>
        <w:spacing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p w14:paraId="2F1922B7" w14:textId="77777777" w:rsidR="00F36B37" w:rsidRDefault="00F36B37" w:rsidP="00563F22">
      <w:pPr>
        <w:spacing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p w14:paraId="55B5AC58" w14:textId="77777777" w:rsidR="00F36B37" w:rsidRPr="006666FA" w:rsidRDefault="00F36B37" w:rsidP="00563F22">
      <w:pPr>
        <w:spacing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p w14:paraId="1401008F" w14:textId="7B1ACE48" w:rsidR="007B4F67" w:rsidRDefault="007B4F67" w:rsidP="00563F22">
      <w:pPr>
        <w:spacing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p w14:paraId="1D4A4D47" w14:textId="77777777" w:rsidR="007B4F67" w:rsidRDefault="007B4F67" w:rsidP="00563F22">
      <w:pPr>
        <w:spacing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p w14:paraId="37DECAE7" w14:textId="77777777" w:rsidR="007B4F67" w:rsidRDefault="007B4F67" w:rsidP="00563F22">
      <w:pPr>
        <w:spacing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p w14:paraId="118E95B6" w14:textId="2A485D04" w:rsidR="007F4A7E" w:rsidRPr="00FE0B31" w:rsidRDefault="00205896" w:rsidP="007F4A7E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เงินสดและรายการเทียบเท่าเงินสด</w:t>
      </w:r>
    </w:p>
    <w:tbl>
      <w:tblPr>
        <w:tblpPr w:leftFromText="180" w:rightFromText="180" w:vertAnchor="text" w:horzAnchor="margin" w:tblpX="450" w:tblpY="513"/>
        <w:tblW w:w="9271" w:type="dxa"/>
        <w:tblLayout w:type="fixed"/>
        <w:tblLook w:val="0000" w:firstRow="0" w:lastRow="0" w:firstColumn="0" w:lastColumn="0" w:noHBand="0" w:noVBand="0"/>
      </w:tblPr>
      <w:tblGrid>
        <w:gridCol w:w="3280"/>
        <w:gridCol w:w="769"/>
        <w:gridCol w:w="1168"/>
        <w:gridCol w:w="271"/>
        <w:gridCol w:w="1081"/>
        <w:gridCol w:w="271"/>
        <w:gridCol w:w="1079"/>
        <w:gridCol w:w="271"/>
        <w:gridCol w:w="1081"/>
      </w:tblGrid>
      <w:tr w:rsidR="007F4A7E" w:rsidRPr="000E79E5" w14:paraId="0A83F1D1" w14:textId="77777777" w:rsidTr="007F4A7E">
        <w:trPr>
          <w:trHeight w:val="20"/>
        </w:trPr>
        <w:tc>
          <w:tcPr>
            <w:tcW w:w="1769" w:type="pct"/>
          </w:tcPr>
          <w:p w14:paraId="1F818600" w14:textId="77777777" w:rsidR="007F4A7E" w:rsidRPr="000E79E5" w:rsidRDefault="007F4A7E" w:rsidP="007831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9E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E79E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E79E5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15" w:type="pct"/>
          </w:tcPr>
          <w:p w14:paraId="46FE6DC4" w14:textId="337BA3F7" w:rsidR="007F4A7E" w:rsidRPr="000E79E5" w:rsidRDefault="007F4A7E" w:rsidP="007831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3"/>
          </w:tcPr>
          <w:p w14:paraId="29C5C1C9" w14:textId="77777777" w:rsidR="007F4A7E" w:rsidRPr="000E79E5" w:rsidRDefault="007F4A7E" w:rsidP="007831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9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2A7FDBC" w14:textId="77777777" w:rsidR="007F4A7E" w:rsidRPr="000E79E5" w:rsidRDefault="007F4A7E" w:rsidP="007831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21BDD43D" w14:textId="77777777" w:rsidR="007F4A7E" w:rsidRPr="000E79E5" w:rsidRDefault="007F4A7E" w:rsidP="007831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9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F4A7E" w:rsidRPr="000E79E5" w14:paraId="3993E1D2" w14:textId="77777777" w:rsidTr="007F4A7E">
        <w:trPr>
          <w:trHeight w:val="20"/>
        </w:trPr>
        <w:tc>
          <w:tcPr>
            <w:tcW w:w="1769" w:type="pct"/>
          </w:tcPr>
          <w:p w14:paraId="02E0A79C" w14:textId="77777777" w:rsidR="007F4A7E" w:rsidRPr="000E79E5" w:rsidRDefault="007F4A7E" w:rsidP="0078319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5" w:type="pct"/>
          </w:tcPr>
          <w:p w14:paraId="7F8AC67D" w14:textId="77777777" w:rsidR="007F4A7E" w:rsidRPr="00F2713C" w:rsidRDefault="007F4A7E" w:rsidP="007831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14:paraId="09ED99CF" w14:textId="77777777" w:rsidR="007F4A7E" w:rsidRPr="000E79E5" w:rsidRDefault="00B30E1D" w:rsidP="00DC38CC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</w:tcPr>
          <w:p w14:paraId="7B325012" w14:textId="77777777" w:rsidR="007F4A7E" w:rsidRPr="000E79E5" w:rsidRDefault="007F4A7E" w:rsidP="007831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436B361" w14:textId="77777777" w:rsidR="007F4A7E" w:rsidRPr="000E79E5" w:rsidRDefault="00B30E1D" w:rsidP="007831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</w:tcPr>
          <w:p w14:paraId="518C7F5B" w14:textId="77777777" w:rsidR="007F4A7E" w:rsidRPr="000E79E5" w:rsidRDefault="007F4A7E" w:rsidP="007831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5FEAE36" w14:textId="77777777" w:rsidR="007F4A7E" w:rsidRPr="000E79E5" w:rsidRDefault="00B30E1D" w:rsidP="00DC38CC">
            <w:pPr>
              <w:pStyle w:val="BodyText"/>
              <w:spacing w:after="0" w:line="240" w:lineRule="auto"/>
              <w:ind w:left="-108" w:right="-2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</w:tcPr>
          <w:p w14:paraId="666E1386" w14:textId="77777777" w:rsidR="007F4A7E" w:rsidRPr="000E79E5" w:rsidRDefault="007F4A7E" w:rsidP="007831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7EFE794" w14:textId="77777777" w:rsidR="007F4A7E" w:rsidRPr="000E79E5" w:rsidRDefault="00B30E1D" w:rsidP="002D120D">
            <w:pPr>
              <w:pStyle w:val="BodyText"/>
              <w:tabs>
                <w:tab w:val="left" w:pos="611"/>
              </w:tabs>
              <w:spacing w:after="0" w:line="240" w:lineRule="auto"/>
              <w:ind w:left="-108" w:right="-2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2564</w:t>
            </w:r>
          </w:p>
        </w:tc>
      </w:tr>
      <w:tr w:rsidR="007F4A7E" w:rsidRPr="000E79E5" w14:paraId="04E02976" w14:textId="77777777" w:rsidTr="007F4A7E">
        <w:trPr>
          <w:trHeight w:val="20"/>
        </w:trPr>
        <w:tc>
          <w:tcPr>
            <w:tcW w:w="1769" w:type="pct"/>
          </w:tcPr>
          <w:p w14:paraId="794B12F2" w14:textId="77777777" w:rsidR="007F4A7E" w:rsidRPr="000E79E5" w:rsidRDefault="007F4A7E" w:rsidP="0078319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" w:type="pct"/>
          </w:tcPr>
          <w:p w14:paraId="5022D010" w14:textId="77777777" w:rsidR="007F4A7E" w:rsidRPr="000E79E5" w:rsidRDefault="007F4A7E" w:rsidP="007831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6" w:type="pct"/>
            <w:gridSpan w:val="7"/>
          </w:tcPr>
          <w:p w14:paraId="6294E348" w14:textId="77777777" w:rsidR="007F4A7E" w:rsidRPr="000E79E5" w:rsidRDefault="007F4A7E" w:rsidP="007831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9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4A7E" w:rsidRPr="000E79E5" w14:paraId="24DCC1C4" w14:textId="77777777" w:rsidTr="00E279A9">
        <w:trPr>
          <w:trHeight w:val="20"/>
        </w:trPr>
        <w:tc>
          <w:tcPr>
            <w:tcW w:w="1769" w:type="pct"/>
          </w:tcPr>
          <w:p w14:paraId="600ED6FC" w14:textId="48194584" w:rsidR="007F4A7E" w:rsidRPr="000E79E5" w:rsidRDefault="007F4A7E" w:rsidP="007F4A7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เงินสดในมือ</w:t>
            </w:r>
          </w:p>
        </w:tc>
        <w:tc>
          <w:tcPr>
            <w:tcW w:w="415" w:type="pct"/>
          </w:tcPr>
          <w:p w14:paraId="0CC9501A" w14:textId="35D3DE16" w:rsidR="007F4A7E" w:rsidRPr="00407DC3" w:rsidRDefault="007F4A7E" w:rsidP="0078319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vAlign w:val="bottom"/>
          </w:tcPr>
          <w:p w14:paraId="2212A806" w14:textId="04C975A6" w:rsidR="007F4A7E" w:rsidRPr="000A0248" w:rsidRDefault="00B30E1D" w:rsidP="00530811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C5A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146" w:type="pct"/>
            <w:vAlign w:val="bottom"/>
          </w:tcPr>
          <w:p w14:paraId="40C4B8F5" w14:textId="77777777" w:rsidR="007F4A7E" w:rsidRPr="000A0248" w:rsidRDefault="007F4A7E" w:rsidP="0078319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</w:tcPr>
          <w:p w14:paraId="55F8737B" w14:textId="275CAFFA" w:rsidR="007F4A7E" w:rsidRPr="005D256B" w:rsidRDefault="00B30E1D" w:rsidP="00A9536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C5A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088</w:t>
            </w:r>
          </w:p>
        </w:tc>
        <w:tc>
          <w:tcPr>
            <w:tcW w:w="146" w:type="pct"/>
            <w:vAlign w:val="bottom"/>
          </w:tcPr>
          <w:p w14:paraId="377325C7" w14:textId="77777777" w:rsidR="007F4A7E" w:rsidRPr="005D256B" w:rsidRDefault="007F4A7E" w:rsidP="0078319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77D12F1" w14:textId="1270954B" w:rsidR="007F4A7E" w:rsidRPr="005D256B" w:rsidRDefault="00B30E1D" w:rsidP="002D2DE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6" w:type="pct"/>
            <w:vAlign w:val="bottom"/>
          </w:tcPr>
          <w:p w14:paraId="744C849C" w14:textId="77777777" w:rsidR="007F4A7E" w:rsidRPr="005D256B" w:rsidRDefault="007F4A7E" w:rsidP="0078319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6884571" w14:textId="42D1C7B2" w:rsidR="007F4A7E" w:rsidRPr="005D256B" w:rsidRDefault="00B30E1D" w:rsidP="002D2DE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  <w:tr w:rsidR="007F4A7E" w:rsidRPr="000E79E5" w14:paraId="2AD62160" w14:textId="77777777" w:rsidTr="007F4A7E">
        <w:trPr>
          <w:trHeight w:val="20"/>
        </w:trPr>
        <w:tc>
          <w:tcPr>
            <w:tcW w:w="1769" w:type="pct"/>
            <w:shd w:val="clear" w:color="auto" w:fill="auto"/>
          </w:tcPr>
          <w:p w14:paraId="44023B25" w14:textId="52FD139A" w:rsidR="007F4A7E" w:rsidRPr="000E79E5" w:rsidRDefault="007F4A7E" w:rsidP="0078319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เงินฝากธนาคารประเภทกระแสรายวัน</w:t>
            </w:r>
          </w:p>
        </w:tc>
        <w:tc>
          <w:tcPr>
            <w:tcW w:w="415" w:type="pct"/>
          </w:tcPr>
          <w:p w14:paraId="24A3C419" w14:textId="77777777" w:rsidR="007F4A7E" w:rsidRPr="00407DC3" w:rsidRDefault="007F4A7E" w:rsidP="0078319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9A6BBC3" w14:textId="40707ABA" w:rsidR="007F4A7E" w:rsidRPr="00C96EB7" w:rsidRDefault="00B30E1D" w:rsidP="00A95369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  <w:r w:rsidR="006C5A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C7E0905" w14:textId="77777777" w:rsidR="007F4A7E" w:rsidRPr="00C96EB7" w:rsidRDefault="007F4A7E" w:rsidP="0078319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A2CF536" w14:textId="077844C3" w:rsidR="007F4A7E" w:rsidRPr="005D256B" w:rsidRDefault="00B30E1D" w:rsidP="002D2DE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  <w:r w:rsidR="006C5A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9C7DDC7" w14:textId="77777777" w:rsidR="007F4A7E" w:rsidRPr="005D256B" w:rsidRDefault="007F4A7E" w:rsidP="0078319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393E7DF" w14:textId="3BAEBC7C" w:rsidR="007F4A7E" w:rsidRPr="005D256B" w:rsidRDefault="00B30E1D" w:rsidP="002D2DE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C3321EA" w14:textId="77777777" w:rsidR="007F4A7E" w:rsidRPr="005D256B" w:rsidRDefault="007F4A7E" w:rsidP="0078319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0A8E7EC" w14:textId="04E6D5EE" w:rsidR="007F4A7E" w:rsidRPr="005D256B" w:rsidRDefault="006C5A6F" w:rsidP="005D6A1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F4A7E" w:rsidRPr="000E79E5" w14:paraId="63DC1B63" w14:textId="77777777" w:rsidTr="007F4A7E">
        <w:trPr>
          <w:trHeight w:val="20"/>
        </w:trPr>
        <w:tc>
          <w:tcPr>
            <w:tcW w:w="1769" w:type="pct"/>
            <w:shd w:val="clear" w:color="auto" w:fill="auto"/>
          </w:tcPr>
          <w:p w14:paraId="73CB3524" w14:textId="3547FCB5" w:rsidR="007F4A7E" w:rsidRPr="00FD3470" w:rsidRDefault="007F4A7E" w:rsidP="007F4A7E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เงินฝากธนาคารประเภทออมทรัพย์</w:t>
            </w:r>
          </w:p>
        </w:tc>
        <w:tc>
          <w:tcPr>
            <w:tcW w:w="415" w:type="pct"/>
          </w:tcPr>
          <w:p w14:paraId="55C29B0A" w14:textId="77777777" w:rsidR="007F4A7E" w:rsidRPr="00FD3470" w:rsidRDefault="007F4A7E" w:rsidP="007F4A7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25C2BD4E" w14:textId="4DBA6189" w:rsidR="007F4A7E" w:rsidRPr="00FD3470" w:rsidRDefault="00B30E1D" w:rsidP="00A95369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521</w:t>
            </w:r>
            <w:r w:rsidR="006C5A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AE517AD" w14:textId="77777777" w:rsidR="007F4A7E" w:rsidRPr="00FD3470" w:rsidRDefault="007F4A7E" w:rsidP="007F4A7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1CA267C" w14:textId="71A46798" w:rsidR="007F4A7E" w:rsidRPr="00FD3470" w:rsidRDefault="00B30E1D" w:rsidP="00530811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288</w:t>
            </w:r>
            <w:r w:rsidR="006C5A6F" w:rsidRPr="001724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3332655" w14:textId="77777777" w:rsidR="007F4A7E" w:rsidRPr="00FD3470" w:rsidRDefault="007F4A7E" w:rsidP="007F4A7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C526912" w14:textId="02C8A289" w:rsidR="007F4A7E" w:rsidRPr="00FD3470" w:rsidRDefault="00B30E1D" w:rsidP="00D01E4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6C5A6F" w:rsidRPr="001724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0958805" w14:textId="77777777" w:rsidR="007F4A7E" w:rsidRPr="00FD3470" w:rsidRDefault="007F4A7E" w:rsidP="007F4A7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38FEF4D" w14:textId="0EC1E2CA" w:rsidR="007F4A7E" w:rsidRPr="00FD3470" w:rsidRDefault="00B30E1D" w:rsidP="00D01E4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</w:t>
            </w:r>
            <w:r w:rsidR="006C5A6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356</w:t>
            </w:r>
          </w:p>
        </w:tc>
      </w:tr>
      <w:tr w:rsidR="007F4A7E" w:rsidRPr="000E79E5" w14:paraId="0A13F5E8" w14:textId="77777777" w:rsidTr="00AC0A36">
        <w:trPr>
          <w:trHeight w:val="20"/>
        </w:trPr>
        <w:tc>
          <w:tcPr>
            <w:tcW w:w="1769" w:type="pct"/>
            <w:shd w:val="clear" w:color="auto" w:fill="FFFFFF"/>
          </w:tcPr>
          <w:p w14:paraId="0E138A92" w14:textId="78A569C7" w:rsidR="007F4A7E" w:rsidRPr="00FD3470" w:rsidRDefault="007F4A7E" w:rsidP="007F4A7E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เงินฝากธนาคารประเภทฝากประจำที่ครบกำหนดภายใน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6C5A6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เดือน</w:t>
            </w:r>
          </w:p>
        </w:tc>
        <w:tc>
          <w:tcPr>
            <w:tcW w:w="415" w:type="pct"/>
          </w:tcPr>
          <w:p w14:paraId="1EB7C235" w14:textId="77777777" w:rsidR="007F4A7E" w:rsidRPr="00FD3470" w:rsidRDefault="007F4A7E" w:rsidP="007F4A7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0AA22374" w14:textId="6F1E4EEE" w:rsidR="007F4A7E" w:rsidRPr="00FD3470" w:rsidRDefault="00B30E1D" w:rsidP="00A95369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46" w:type="pct"/>
            <w:vAlign w:val="bottom"/>
          </w:tcPr>
          <w:p w14:paraId="0936D576" w14:textId="77777777" w:rsidR="007F4A7E" w:rsidRPr="00FD3470" w:rsidRDefault="007F4A7E" w:rsidP="007F4A7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17A7CBD0" w14:textId="61F472F2" w:rsidR="007F4A7E" w:rsidRPr="00FD3470" w:rsidRDefault="00B30E1D" w:rsidP="00A9536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46" w:type="pct"/>
            <w:vAlign w:val="bottom"/>
          </w:tcPr>
          <w:p w14:paraId="1B42AA08" w14:textId="77777777" w:rsidR="007F4A7E" w:rsidRPr="00FD3470" w:rsidRDefault="007F4A7E" w:rsidP="007F4A7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6781A29C" w14:textId="52FAA8F1" w:rsidR="007F4A7E" w:rsidRPr="00FD3470" w:rsidRDefault="006C5A6F" w:rsidP="00A11D9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7348333B" w14:textId="77777777" w:rsidR="007F4A7E" w:rsidRPr="00FD3470" w:rsidRDefault="007F4A7E" w:rsidP="007F4A7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33E2423D" w14:textId="7530121E" w:rsidR="007F4A7E" w:rsidRPr="00FD3470" w:rsidRDefault="006C5A6F" w:rsidP="0053081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F4A7E" w:rsidRPr="000E79E5" w14:paraId="0A28ED54" w14:textId="77777777" w:rsidTr="00AC0A36">
        <w:trPr>
          <w:trHeight w:val="20"/>
        </w:trPr>
        <w:tc>
          <w:tcPr>
            <w:tcW w:w="1769" w:type="pct"/>
            <w:shd w:val="clear" w:color="auto" w:fill="FFFFFF"/>
          </w:tcPr>
          <w:p w14:paraId="70A5B57D" w14:textId="77777777" w:rsidR="007F4A7E" w:rsidRPr="00FD3470" w:rsidRDefault="007F4A7E" w:rsidP="007F4A7E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415" w:type="pct"/>
          </w:tcPr>
          <w:p w14:paraId="20306B4E" w14:textId="77777777" w:rsidR="007F4A7E" w:rsidRPr="00FD3470" w:rsidRDefault="007F4A7E" w:rsidP="007F4A7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16294" w14:textId="2FBB762C" w:rsidR="007F4A7E" w:rsidRPr="00FD3470" w:rsidRDefault="00B30E1D" w:rsidP="00A95369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691</w:t>
            </w:r>
            <w:r w:rsidR="006C5A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146" w:type="pct"/>
            <w:vAlign w:val="bottom"/>
          </w:tcPr>
          <w:p w14:paraId="707FC066" w14:textId="77777777" w:rsidR="007F4A7E" w:rsidRPr="00FD3470" w:rsidRDefault="007F4A7E" w:rsidP="007F4A7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4F3FA" w14:textId="07041D07" w:rsidR="007F4A7E" w:rsidRPr="00FD3470" w:rsidRDefault="00B30E1D" w:rsidP="00A9536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680</w:t>
            </w:r>
            <w:r w:rsidR="006C5A6F" w:rsidRPr="001724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46" w:type="pct"/>
            <w:vAlign w:val="bottom"/>
          </w:tcPr>
          <w:p w14:paraId="09109F75" w14:textId="77777777" w:rsidR="007F4A7E" w:rsidRPr="00FD3470" w:rsidRDefault="007F4A7E" w:rsidP="007F4A7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1F2B1" w14:textId="72E19414" w:rsidR="007F4A7E" w:rsidRPr="00FD3470" w:rsidRDefault="00B30E1D" w:rsidP="002D2DE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6C5A6F" w:rsidRPr="001724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146" w:type="pct"/>
            <w:vAlign w:val="bottom"/>
          </w:tcPr>
          <w:p w14:paraId="74884A10" w14:textId="77777777" w:rsidR="007F4A7E" w:rsidRPr="00FD3470" w:rsidRDefault="007F4A7E" w:rsidP="007F4A7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E38E2" w14:textId="7CFF181D" w:rsidR="007F4A7E" w:rsidRPr="00FD3470" w:rsidRDefault="00B30E1D" w:rsidP="002D2DE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12</w:t>
            </w:r>
            <w:r w:rsidR="006C5A6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367</w:t>
            </w:r>
          </w:p>
        </w:tc>
      </w:tr>
    </w:tbl>
    <w:p w14:paraId="0D6124B5" w14:textId="77777777" w:rsidR="007F4A7E" w:rsidRPr="00432555" w:rsidRDefault="007F4A7E" w:rsidP="009F37CA">
      <w:pPr>
        <w:pStyle w:val="Caption"/>
        <w:rPr>
          <w:rFonts w:asciiTheme="majorBidi" w:hAnsiTheme="majorBidi" w:cstheme="majorBidi"/>
          <w:b/>
          <w:bCs w:val="0"/>
          <w:sz w:val="30"/>
          <w:szCs w:val="30"/>
          <w:lang w:bidi="th-TH"/>
        </w:rPr>
      </w:pPr>
    </w:p>
    <w:p w14:paraId="6DF49888" w14:textId="77777777" w:rsidR="00FE0B31" w:rsidRPr="00AC0A36" w:rsidRDefault="00FE0B31" w:rsidP="00432555">
      <w:pPr>
        <w:pStyle w:val="Caption"/>
        <w:rPr>
          <w:rFonts w:asciiTheme="majorBidi" w:hAnsiTheme="majorBidi" w:cstheme="majorBidi"/>
          <w:b/>
          <w:bCs w:val="0"/>
          <w:sz w:val="30"/>
          <w:szCs w:val="30"/>
          <w:lang w:bidi="th-TH"/>
        </w:rPr>
      </w:pPr>
    </w:p>
    <w:p w14:paraId="145F89A6" w14:textId="06B5AD01" w:rsidR="00DC38CC" w:rsidRPr="00DC38CC" w:rsidRDefault="00B750CE" w:rsidP="00DC38CC">
      <w:pPr>
        <w:pStyle w:val="Heading1"/>
        <w:numPr>
          <w:ilvl w:val="0"/>
          <w:numId w:val="3"/>
        </w:numPr>
        <w:tabs>
          <w:tab w:val="left" w:pos="540"/>
          <w:tab w:val="left" w:pos="63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ลูกหนี้การค้า</w:t>
      </w:r>
      <w:r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และลูกหนี้อื่</w:t>
      </w:r>
      <w:r w:rsidR="009C4D85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น</w:t>
      </w:r>
    </w:p>
    <w:tbl>
      <w:tblPr>
        <w:tblpPr w:leftFromText="180" w:rightFromText="180" w:vertAnchor="text" w:horzAnchor="margin" w:tblpX="450" w:tblpY="513"/>
        <w:tblW w:w="9271" w:type="dxa"/>
        <w:tblLayout w:type="fixed"/>
        <w:tblLook w:val="0000" w:firstRow="0" w:lastRow="0" w:firstColumn="0" w:lastColumn="0" w:noHBand="0" w:noVBand="0"/>
      </w:tblPr>
      <w:tblGrid>
        <w:gridCol w:w="3280"/>
        <w:gridCol w:w="769"/>
        <w:gridCol w:w="1168"/>
        <w:gridCol w:w="271"/>
        <w:gridCol w:w="1081"/>
        <w:gridCol w:w="271"/>
        <w:gridCol w:w="1079"/>
        <w:gridCol w:w="271"/>
        <w:gridCol w:w="1081"/>
      </w:tblGrid>
      <w:tr w:rsidR="000E1437" w:rsidRPr="000E79E5" w14:paraId="7A3E3714" w14:textId="77777777" w:rsidTr="00431A80">
        <w:trPr>
          <w:trHeight w:val="20"/>
        </w:trPr>
        <w:tc>
          <w:tcPr>
            <w:tcW w:w="1769" w:type="pct"/>
          </w:tcPr>
          <w:p w14:paraId="0ECA44F4" w14:textId="77777777" w:rsidR="000E1437" w:rsidRPr="000E79E5" w:rsidRDefault="000E1437" w:rsidP="009C2DAA">
            <w:pPr>
              <w:spacing w:line="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9E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E79E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E79E5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15" w:type="pct"/>
          </w:tcPr>
          <w:p w14:paraId="00C3EC82" w14:textId="5BE36FD3" w:rsidR="000E1437" w:rsidRPr="000E79E5" w:rsidRDefault="000E1437" w:rsidP="009C2DAA">
            <w:pPr>
              <w:pStyle w:val="BodyText"/>
              <w:spacing w:after="0" w:line="2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3"/>
          </w:tcPr>
          <w:p w14:paraId="7754DC9D" w14:textId="77777777" w:rsidR="000E1437" w:rsidRPr="000E79E5" w:rsidRDefault="000E1437" w:rsidP="009C2DAA">
            <w:pPr>
              <w:pStyle w:val="BodyText"/>
              <w:spacing w:after="0" w:line="2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9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DA06561" w14:textId="77777777" w:rsidR="000E1437" w:rsidRPr="000E79E5" w:rsidRDefault="000E1437" w:rsidP="009C2DAA">
            <w:pPr>
              <w:pStyle w:val="BodyText"/>
              <w:spacing w:after="0" w:line="2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5D5E004B" w14:textId="77777777" w:rsidR="000E1437" w:rsidRPr="000E79E5" w:rsidRDefault="000E1437" w:rsidP="009C2DAA">
            <w:pPr>
              <w:pStyle w:val="BodyText"/>
              <w:spacing w:after="0" w:line="2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9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B6588" w:rsidRPr="000E79E5" w14:paraId="5A170048" w14:textId="77777777" w:rsidTr="00431A80">
        <w:trPr>
          <w:trHeight w:val="20"/>
        </w:trPr>
        <w:tc>
          <w:tcPr>
            <w:tcW w:w="1769" w:type="pct"/>
          </w:tcPr>
          <w:p w14:paraId="3FD3E171" w14:textId="77777777" w:rsidR="00BB6588" w:rsidRPr="000E79E5" w:rsidRDefault="00BB6588" w:rsidP="00BB658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5" w:type="pct"/>
          </w:tcPr>
          <w:p w14:paraId="3E7C8A89" w14:textId="3233AA3F" w:rsidR="00BB6588" w:rsidRPr="00F2713C" w:rsidRDefault="00BB6588" w:rsidP="00BB65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630" w:type="pct"/>
          </w:tcPr>
          <w:p w14:paraId="4ADB857B" w14:textId="77777777" w:rsidR="00BB6588" w:rsidRPr="00DC38CC" w:rsidRDefault="00BB6588" w:rsidP="00BB6588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0E1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</w:tcPr>
          <w:p w14:paraId="629CA61C" w14:textId="77777777" w:rsidR="00BB6588" w:rsidRPr="00DC38CC" w:rsidRDefault="00BB6588" w:rsidP="00BB6588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2E9D65A0" w14:textId="77777777" w:rsidR="00BB6588" w:rsidRPr="00DC38CC" w:rsidRDefault="00BB6588" w:rsidP="00BB6588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30E1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</w:tcPr>
          <w:p w14:paraId="675082B7" w14:textId="77777777" w:rsidR="00BB6588" w:rsidRPr="00DC38CC" w:rsidRDefault="00BB6588" w:rsidP="00BB6588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16B38D49" w14:textId="77777777" w:rsidR="00BB6588" w:rsidRPr="00DC38CC" w:rsidRDefault="00BB6588" w:rsidP="00BB6588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0E1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</w:tcPr>
          <w:p w14:paraId="013FE517" w14:textId="77777777" w:rsidR="00BB6588" w:rsidRPr="00DC38CC" w:rsidRDefault="00BB6588" w:rsidP="00BB6588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0B446658" w14:textId="77777777" w:rsidR="00BB6588" w:rsidRPr="00DC38CC" w:rsidRDefault="00BB6588" w:rsidP="00BB6588">
            <w:pPr>
              <w:pStyle w:val="BodyText"/>
              <w:tabs>
                <w:tab w:val="left" w:pos="611"/>
              </w:tabs>
              <w:spacing w:after="0" w:line="240" w:lineRule="auto"/>
              <w:ind w:left="-108" w:right="-20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30E1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2564</w:t>
            </w:r>
          </w:p>
        </w:tc>
      </w:tr>
      <w:tr w:rsidR="00BB6588" w:rsidRPr="000E79E5" w14:paraId="22F9C003" w14:textId="77777777" w:rsidTr="00431A80">
        <w:trPr>
          <w:trHeight w:val="20"/>
        </w:trPr>
        <w:tc>
          <w:tcPr>
            <w:tcW w:w="1769" w:type="pct"/>
          </w:tcPr>
          <w:p w14:paraId="3F72A5FB" w14:textId="77777777" w:rsidR="00BB6588" w:rsidRPr="000E79E5" w:rsidRDefault="00BB6588" w:rsidP="00BB658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" w:type="pct"/>
          </w:tcPr>
          <w:p w14:paraId="2C566BD8" w14:textId="77777777" w:rsidR="00BB6588" w:rsidRPr="000E79E5" w:rsidRDefault="00BB6588" w:rsidP="00BB65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6" w:type="pct"/>
            <w:gridSpan w:val="7"/>
          </w:tcPr>
          <w:p w14:paraId="0A741942" w14:textId="77777777" w:rsidR="00BB6588" w:rsidRPr="000E79E5" w:rsidRDefault="00BB6588" w:rsidP="00BB65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9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588" w:rsidRPr="000E79E5" w14:paraId="015162C8" w14:textId="77777777" w:rsidTr="00431A80">
        <w:trPr>
          <w:trHeight w:val="20"/>
        </w:trPr>
        <w:tc>
          <w:tcPr>
            <w:tcW w:w="1769" w:type="pct"/>
          </w:tcPr>
          <w:p w14:paraId="6247EE0F" w14:textId="77777777" w:rsidR="00BB6588" w:rsidRPr="000E79E5" w:rsidRDefault="00BB6588" w:rsidP="00BB6588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79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</w:p>
          <w:p w14:paraId="7C848D69" w14:textId="77777777" w:rsidR="00BB6588" w:rsidRPr="000E79E5" w:rsidRDefault="00BB6588" w:rsidP="00BB6588">
            <w:pPr>
              <w:spacing w:line="240" w:lineRule="atLeast"/>
              <w:ind w:left="610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9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บุคคลหรือกิจการที่เกี่ยวข้องกัน</w:t>
            </w:r>
          </w:p>
        </w:tc>
        <w:tc>
          <w:tcPr>
            <w:tcW w:w="415" w:type="pct"/>
          </w:tcPr>
          <w:p w14:paraId="0431FECB" w14:textId="77777777" w:rsidR="00BB6588" w:rsidRPr="00407DC3" w:rsidRDefault="00BB6588" w:rsidP="00BB65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0D0858CA" w14:textId="77777777" w:rsidR="00BB6588" w:rsidRPr="00407DC3" w:rsidRDefault="00BB6588" w:rsidP="00BB658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30" w:type="pct"/>
            <w:vAlign w:val="bottom"/>
          </w:tcPr>
          <w:p w14:paraId="1442E2DA" w14:textId="77777777" w:rsidR="00BB6588" w:rsidRPr="000A0248" w:rsidRDefault="00BB6588" w:rsidP="00BB6588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Pr="00691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146" w:type="pct"/>
            <w:vAlign w:val="bottom"/>
          </w:tcPr>
          <w:p w14:paraId="650571C7" w14:textId="77777777" w:rsidR="00BB6588" w:rsidRPr="000A0248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vAlign w:val="bottom"/>
          </w:tcPr>
          <w:p w14:paraId="1CEABC0F" w14:textId="77777777" w:rsidR="00BB6588" w:rsidRPr="005D256B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Pr="005D25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146" w:type="pct"/>
            <w:vAlign w:val="bottom"/>
          </w:tcPr>
          <w:p w14:paraId="743D39FA" w14:textId="77777777" w:rsidR="00BB6588" w:rsidRPr="005D256B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BE6244D" w14:textId="77777777" w:rsidR="00BB6588" w:rsidRPr="005D256B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5D25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146" w:type="pct"/>
            <w:vAlign w:val="bottom"/>
          </w:tcPr>
          <w:p w14:paraId="770BA12B" w14:textId="77777777" w:rsidR="00BB6588" w:rsidRPr="005D256B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1432F0ED" w14:textId="77777777" w:rsidR="00BB6588" w:rsidRPr="005D256B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5D25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</w:t>
            </w:r>
          </w:p>
        </w:tc>
      </w:tr>
      <w:tr w:rsidR="00BB6588" w:rsidRPr="000E79E5" w14:paraId="59E25FE2" w14:textId="77777777" w:rsidTr="00AF2194">
        <w:trPr>
          <w:trHeight w:val="20"/>
        </w:trPr>
        <w:tc>
          <w:tcPr>
            <w:tcW w:w="1769" w:type="pct"/>
            <w:shd w:val="clear" w:color="auto" w:fill="auto"/>
          </w:tcPr>
          <w:p w14:paraId="2A474C5A" w14:textId="77777777" w:rsidR="00BB6588" w:rsidRPr="000E79E5" w:rsidRDefault="00BB6588" w:rsidP="00BB658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9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      - บุคคลหรือกิจการอื่นๆ</w:t>
            </w:r>
          </w:p>
        </w:tc>
        <w:tc>
          <w:tcPr>
            <w:tcW w:w="415" w:type="pct"/>
          </w:tcPr>
          <w:p w14:paraId="0C48ED4B" w14:textId="77777777" w:rsidR="00BB6588" w:rsidRPr="00407DC3" w:rsidRDefault="00BB6588" w:rsidP="00BB65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417FE" w14:textId="77777777" w:rsidR="00BB6588" w:rsidRPr="00C96EB7" w:rsidRDefault="00BB6588" w:rsidP="00BB6588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906</w:t>
            </w:r>
            <w:r w:rsidRPr="00691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1D9673E" w14:textId="77777777" w:rsidR="00BB6588" w:rsidRPr="00C96EB7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A9057" w14:textId="77777777" w:rsidR="00BB6588" w:rsidRPr="005D256B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943</w:t>
            </w:r>
            <w:r w:rsidRPr="005D25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96012C6" w14:textId="77777777" w:rsidR="00BB6588" w:rsidRPr="005D256B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D2679" w14:textId="77777777" w:rsidR="00BB6588" w:rsidRPr="005D256B" w:rsidRDefault="00BB6588" w:rsidP="00BB658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5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479C30D" w14:textId="77777777" w:rsidR="00BB6588" w:rsidRPr="005D256B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CB46B" w14:textId="77777777" w:rsidR="00BB6588" w:rsidRPr="005D256B" w:rsidRDefault="00BB6588" w:rsidP="00BB658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5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B6588" w:rsidRPr="000E79E5" w14:paraId="6AF6670E" w14:textId="77777777" w:rsidTr="00AF2194">
        <w:trPr>
          <w:trHeight w:val="20"/>
        </w:trPr>
        <w:tc>
          <w:tcPr>
            <w:tcW w:w="1769" w:type="pct"/>
            <w:shd w:val="clear" w:color="auto" w:fill="auto"/>
          </w:tcPr>
          <w:p w14:paraId="5C855A56" w14:textId="77777777" w:rsidR="00BB6588" w:rsidRPr="000E79E5" w:rsidRDefault="00BB6588" w:rsidP="00BB658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415" w:type="pct"/>
          </w:tcPr>
          <w:p w14:paraId="02E76B0A" w14:textId="77777777" w:rsidR="00BB6588" w:rsidRPr="00407DC3" w:rsidRDefault="00BB6588" w:rsidP="00BB65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2114A" w14:textId="77777777" w:rsidR="00BB6588" w:rsidRPr="00512508" w:rsidRDefault="00BB6588" w:rsidP="00BB6588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935</w:t>
            </w:r>
            <w:r w:rsidRPr="005125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15DEF46" w14:textId="77777777" w:rsidR="00BB6588" w:rsidRPr="00512508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0FB10" w14:textId="77777777" w:rsidR="00BB6588" w:rsidRPr="00512508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F9C4E3A" w14:textId="77777777" w:rsidR="00BB6588" w:rsidRPr="00512508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1BBCF" w14:textId="77777777" w:rsidR="00BB6588" w:rsidRPr="00512508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5125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83EE05D" w14:textId="77777777" w:rsidR="00BB6588" w:rsidRPr="00512508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1F7A5" w14:textId="77777777" w:rsidR="00BB6588" w:rsidRPr="00512508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Pr="005125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157</w:t>
            </w:r>
          </w:p>
        </w:tc>
      </w:tr>
      <w:tr w:rsidR="00BB6588" w:rsidRPr="000E79E5" w14:paraId="2066CB22" w14:textId="77777777" w:rsidTr="00431A80">
        <w:trPr>
          <w:trHeight w:val="20"/>
        </w:trPr>
        <w:tc>
          <w:tcPr>
            <w:tcW w:w="1769" w:type="pct"/>
            <w:shd w:val="clear" w:color="auto" w:fill="auto"/>
          </w:tcPr>
          <w:p w14:paraId="09DC7681" w14:textId="77777777" w:rsidR="00BB6588" w:rsidRPr="00FD3470" w:rsidRDefault="00BB6588" w:rsidP="00BB6588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15" w:type="pct"/>
          </w:tcPr>
          <w:p w14:paraId="69BAF46C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43FD0F7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F4065A0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487996B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1158619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1C639F5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CAA53C8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D5CE915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B6588" w:rsidRPr="000E79E5" w14:paraId="320E7C1B" w14:textId="77777777" w:rsidTr="00431A80">
        <w:trPr>
          <w:trHeight w:val="20"/>
        </w:trPr>
        <w:tc>
          <w:tcPr>
            <w:tcW w:w="1769" w:type="pct"/>
            <w:shd w:val="clear" w:color="auto" w:fill="FFFFFF"/>
          </w:tcPr>
          <w:p w14:paraId="228B9E9C" w14:textId="77777777" w:rsidR="00BB6588" w:rsidRPr="00FD3470" w:rsidRDefault="00BB6588" w:rsidP="00BB6588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347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บุคคลหรือกิจการที่เกี่ยวข้องกัน</w:t>
            </w:r>
          </w:p>
        </w:tc>
        <w:tc>
          <w:tcPr>
            <w:tcW w:w="415" w:type="pct"/>
          </w:tcPr>
          <w:p w14:paraId="6150968B" w14:textId="322861A6" w:rsidR="00BB6588" w:rsidRPr="00FD3470" w:rsidRDefault="00BB6588" w:rsidP="00BB658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30" w:type="pct"/>
            <w:vAlign w:val="bottom"/>
          </w:tcPr>
          <w:p w14:paraId="6BAC4476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Pr="00FD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4ACB4745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37A0B30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D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  <w:r w:rsidRPr="00FD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2C0C2A92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9C9FFDF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056A103E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0FDC229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FD347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</w:t>
            </w:r>
            <w:r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269</w:t>
            </w:r>
            <w:r w:rsidRPr="00FD347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B6588" w:rsidRPr="000E79E5" w14:paraId="2A08033A" w14:textId="77777777" w:rsidTr="00431A80">
        <w:trPr>
          <w:trHeight w:val="20"/>
        </w:trPr>
        <w:tc>
          <w:tcPr>
            <w:tcW w:w="1769" w:type="pct"/>
            <w:shd w:val="clear" w:color="auto" w:fill="FFFFFF"/>
          </w:tcPr>
          <w:p w14:paraId="70BBF025" w14:textId="77777777" w:rsidR="00BB6588" w:rsidRPr="00FD3470" w:rsidRDefault="00BB6588" w:rsidP="00BB6588">
            <w:pPr>
              <w:spacing w:line="240" w:lineRule="atLeast"/>
              <w:ind w:left="610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34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บุคคลหรือกิจการอื่นๆ</w:t>
            </w:r>
          </w:p>
        </w:tc>
        <w:tc>
          <w:tcPr>
            <w:tcW w:w="415" w:type="pct"/>
          </w:tcPr>
          <w:p w14:paraId="74F8C18F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0626908D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FD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793</w:t>
            </w:r>
            <w:r w:rsidRPr="00FD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10841F9B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37BD417F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Pr="00FD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192</w:t>
            </w:r>
            <w:r w:rsidRPr="00FD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728663D9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28B17D4F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3C2114BE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5C259D15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B6588" w:rsidRPr="000E79E5" w14:paraId="512E55A0" w14:textId="77777777" w:rsidTr="006269D1">
        <w:trPr>
          <w:trHeight w:val="20"/>
        </w:trPr>
        <w:tc>
          <w:tcPr>
            <w:tcW w:w="1769" w:type="pct"/>
            <w:shd w:val="clear" w:color="auto" w:fill="FFFFFF"/>
          </w:tcPr>
          <w:p w14:paraId="10707E52" w14:textId="77777777" w:rsidR="00BB6588" w:rsidRPr="00FD3470" w:rsidRDefault="00BB6588" w:rsidP="00BB6588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415" w:type="pct"/>
          </w:tcPr>
          <w:p w14:paraId="46AAD6BF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D37C1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924</w:t>
            </w:r>
            <w:r w:rsidRPr="00FD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034</w:t>
            </w:r>
          </w:p>
        </w:tc>
        <w:tc>
          <w:tcPr>
            <w:tcW w:w="146" w:type="pct"/>
            <w:vAlign w:val="bottom"/>
          </w:tcPr>
          <w:p w14:paraId="67509CD6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DA0A6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950</w:t>
            </w:r>
            <w:r w:rsidRPr="00FD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146" w:type="pct"/>
            <w:vAlign w:val="bottom"/>
          </w:tcPr>
          <w:p w14:paraId="2C28D127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C9EA2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FD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146" w:type="pct"/>
            <w:vAlign w:val="bottom"/>
          </w:tcPr>
          <w:p w14:paraId="748E820B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FCDFE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  <w:r w:rsidRPr="00FD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888</w:t>
            </w:r>
          </w:p>
        </w:tc>
      </w:tr>
      <w:tr w:rsidR="00BB6588" w:rsidRPr="000E79E5" w14:paraId="7FEB908C" w14:textId="77777777" w:rsidTr="006269D1">
        <w:trPr>
          <w:trHeight w:val="20"/>
        </w:trPr>
        <w:tc>
          <w:tcPr>
            <w:tcW w:w="1769" w:type="pct"/>
            <w:shd w:val="clear" w:color="auto" w:fill="FFFFFF"/>
          </w:tcPr>
          <w:p w14:paraId="25BDA98D" w14:textId="77777777" w:rsidR="00BB6588" w:rsidRDefault="00BB6588" w:rsidP="00BB6588">
            <w:pPr>
              <w:spacing w:line="240" w:lineRule="atLeast"/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3D4A3AA9" w14:textId="77777777" w:rsidR="00BB6588" w:rsidRDefault="00BB6588" w:rsidP="00BB6588">
            <w:pPr>
              <w:spacing w:line="240" w:lineRule="atLeast"/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55F22480" w14:textId="77777777" w:rsidR="00BB6588" w:rsidRDefault="00BB6588" w:rsidP="00BB6588">
            <w:pPr>
              <w:spacing w:line="240" w:lineRule="atLeast"/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54D82DAB" w14:textId="77777777" w:rsidR="00BB6588" w:rsidRDefault="00BB6588" w:rsidP="00BB6588">
            <w:pPr>
              <w:spacing w:line="240" w:lineRule="atLeast"/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7997B87C" w14:textId="77777777" w:rsidR="00BB6588" w:rsidRDefault="00BB6588" w:rsidP="00BB6588">
            <w:pPr>
              <w:spacing w:line="240" w:lineRule="atLeast"/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15" w:type="pct"/>
          </w:tcPr>
          <w:p w14:paraId="4C8D5353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64C26EBE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121F55D4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572C6195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5CA87A7A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466F82FF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3F0140F6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2E25EC6B" w14:textId="77777777" w:rsidR="00BB6588" w:rsidRPr="00FD3470" w:rsidRDefault="00BB6588" w:rsidP="00BB65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B6588" w:rsidRPr="000E79E5" w14:paraId="479FA458" w14:textId="77777777" w:rsidTr="005D2C94">
        <w:trPr>
          <w:trHeight w:val="20"/>
        </w:trPr>
        <w:tc>
          <w:tcPr>
            <w:tcW w:w="1769" w:type="pct"/>
            <w:shd w:val="clear" w:color="auto" w:fill="FFFFFF"/>
          </w:tcPr>
          <w:p w14:paraId="4B3140D9" w14:textId="77777777" w:rsidR="00BB6588" w:rsidRPr="000E79E5" w:rsidRDefault="00BB6588" w:rsidP="00BB6588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15" w:type="pct"/>
          </w:tcPr>
          <w:p w14:paraId="3B919994" w14:textId="77777777" w:rsidR="00BB6588" w:rsidRPr="00407DC3" w:rsidRDefault="00BB6588" w:rsidP="00BB65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9" w:type="pct"/>
            <w:gridSpan w:val="3"/>
            <w:vAlign w:val="bottom"/>
          </w:tcPr>
          <w:p w14:paraId="3B7A672C" w14:textId="71DA3E8E" w:rsidR="00BB6588" w:rsidRPr="005D256B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79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61D4D807" w14:textId="77777777" w:rsidR="00BB6588" w:rsidRPr="005D256B" w:rsidRDefault="00BB6588" w:rsidP="00BB65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1EAF56BF" w14:textId="30B58956" w:rsidR="00BB6588" w:rsidRPr="000D2AB8" w:rsidRDefault="00BB6588" w:rsidP="00BB65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9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588" w:rsidRPr="000E79E5" w14:paraId="2BE09988" w14:textId="77777777" w:rsidTr="005D2C94">
        <w:trPr>
          <w:trHeight w:val="20"/>
        </w:trPr>
        <w:tc>
          <w:tcPr>
            <w:tcW w:w="1769" w:type="pct"/>
            <w:shd w:val="clear" w:color="auto" w:fill="FFFFFF"/>
          </w:tcPr>
          <w:p w14:paraId="4C6143A7" w14:textId="77777777" w:rsidR="00BB6588" w:rsidRPr="000E79E5" w:rsidRDefault="00BB6588" w:rsidP="00BB6588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15" w:type="pct"/>
          </w:tcPr>
          <w:p w14:paraId="4A6D4059" w14:textId="3F2B98D0" w:rsidR="00BB6588" w:rsidRPr="00BB6588" w:rsidRDefault="00BB6588" w:rsidP="00BB65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630" w:type="pct"/>
          </w:tcPr>
          <w:p w14:paraId="5C4A78A3" w14:textId="05796A8F" w:rsidR="00BB6588" w:rsidRPr="000D2AB8" w:rsidRDefault="00BB6588" w:rsidP="00BB6588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0E1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</w:tcPr>
          <w:p w14:paraId="3002EB0B" w14:textId="77777777" w:rsidR="00BB6588" w:rsidRPr="000D2AB8" w:rsidRDefault="00BB6588" w:rsidP="00BB6588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7AFFD910" w14:textId="1DF9A646" w:rsidR="00BB6588" w:rsidRPr="000D2AB8" w:rsidRDefault="00BB6588" w:rsidP="00BB6588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0E1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vAlign w:val="bottom"/>
          </w:tcPr>
          <w:p w14:paraId="4437335F" w14:textId="77777777" w:rsidR="00BB6588" w:rsidRPr="000D2AB8" w:rsidRDefault="00BB6588" w:rsidP="00BB6588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14BAA765" w14:textId="67D7042A" w:rsidR="00BB6588" w:rsidRPr="000D2AB8" w:rsidRDefault="00BB6588" w:rsidP="00BB6588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0E1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</w:tcPr>
          <w:p w14:paraId="57B48609" w14:textId="77777777" w:rsidR="00BB6588" w:rsidRPr="000D2AB8" w:rsidRDefault="00BB6588" w:rsidP="00BB6588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4386F7E3" w14:textId="3EC79DD1" w:rsidR="00BB6588" w:rsidRPr="000D2AB8" w:rsidRDefault="00BB6588" w:rsidP="00BB6588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0E1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2564</w:t>
            </w:r>
          </w:p>
        </w:tc>
      </w:tr>
      <w:tr w:rsidR="00BB6588" w:rsidRPr="000E79E5" w14:paraId="1031F691" w14:textId="77777777" w:rsidTr="00406341">
        <w:trPr>
          <w:trHeight w:val="20"/>
        </w:trPr>
        <w:tc>
          <w:tcPr>
            <w:tcW w:w="1769" w:type="pct"/>
            <w:shd w:val="clear" w:color="auto" w:fill="FFFFFF"/>
          </w:tcPr>
          <w:p w14:paraId="23DEB544" w14:textId="77777777" w:rsidR="00BB6588" w:rsidRPr="000E79E5" w:rsidRDefault="00BB6588" w:rsidP="00BB6588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15" w:type="pct"/>
          </w:tcPr>
          <w:p w14:paraId="31DCAE79" w14:textId="77777777" w:rsidR="00BB6588" w:rsidRPr="00407DC3" w:rsidRDefault="00BB6588" w:rsidP="00BB65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16" w:type="pct"/>
            <w:gridSpan w:val="7"/>
            <w:vAlign w:val="bottom"/>
          </w:tcPr>
          <w:p w14:paraId="6287D637" w14:textId="78FAB420" w:rsidR="00BB6588" w:rsidRPr="000D2AB8" w:rsidRDefault="00BB6588" w:rsidP="00BB65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9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588" w:rsidRPr="000E79E5" w14:paraId="018DAA74" w14:textId="77777777" w:rsidTr="00431A80">
        <w:trPr>
          <w:trHeight w:val="20"/>
        </w:trPr>
        <w:tc>
          <w:tcPr>
            <w:tcW w:w="1769" w:type="pct"/>
            <w:shd w:val="clear" w:color="auto" w:fill="FFFFFF"/>
          </w:tcPr>
          <w:p w14:paraId="0B15363C" w14:textId="77777777" w:rsidR="00BB6588" w:rsidRPr="000E79E5" w:rsidRDefault="00BB6588" w:rsidP="00BB6588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79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ลูกหนี้อื่น </w:t>
            </w:r>
          </w:p>
          <w:p w14:paraId="47CE5A83" w14:textId="77777777" w:rsidR="00BB6588" w:rsidRPr="000E79E5" w:rsidRDefault="00BB6588" w:rsidP="00BB658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  </w:t>
            </w:r>
            <w:r w:rsidRPr="000E79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บุคคลหรือกิจการที่เกี่ยวข้องกัน</w:t>
            </w:r>
          </w:p>
        </w:tc>
        <w:tc>
          <w:tcPr>
            <w:tcW w:w="415" w:type="pct"/>
          </w:tcPr>
          <w:p w14:paraId="52732EB4" w14:textId="77777777" w:rsidR="00BB6588" w:rsidRPr="00407DC3" w:rsidRDefault="00BB6588" w:rsidP="00BB65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27D38470" w14:textId="77777777" w:rsidR="00BB6588" w:rsidRPr="00407DC3" w:rsidRDefault="00BB6588" w:rsidP="00BB658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30" w:type="pct"/>
            <w:vAlign w:val="bottom"/>
          </w:tcPr>
          <w:p w14:paraId="788C7661" w14:textId="77777777" w:rsidR="00BB6588" w:rsidRPr="007F3C21" w:rsidRDefault="00BB6588" w:rsidP="00BB6588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Pr="007F3C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</w:t>
            </w:r>
          </w:p>
        </w:tc>
        <w:tc>
          <w:tcPr>
            <w:tcW w:w="146" w:type="pct"/>
            <w:vAlign w:val="bottom"/>
          </w:tcPr>
          <w:p w14:paraId="3FA66232" w14:textId="77777777" w:rsidR="00BB6588" w:rsidRPr="00C96EB7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vAlign w:val="bottom"/>
          </w:tcPr>
          <w:p w14:paraId="6D11F4D9" w14:textId="77777777" w:rsidR="00BB6588" w:rsidRPr="005D256B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</w:t>
            </w:r>
            <w:r w:rsidRPr="005D25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146" w:type="pct"/>
            <w:vAlign w:val="bottom"/>
          </w:tcPr>
          <w:p w14:paraId="64EB1D1E" w14:textId="77777777" w:rsidR="00BB6588" w:rsidRPr="005D256B" w:rsidRDefault="00BB6588" w:rsidP="00BB65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AC90481" w14:textId="77777777" w:rsidR="00BB6588" w:rsidRPr="005D256B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5D25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671</w:t>
            </w:r>
          </w:p>
        </w:tc>
        <w:tc>
          <w:tcPr>
            <w:tcW w:w="146" w:type="pct"/>
            <w:vAlign w:val="bottom"/>
          </w:tcPr>
          <w:p w14:paraId="7CBEA552" w14:textId="77777777" w:rsidR="00BB6588" w:rsidRPr="005D256B" w:rsidRDefault="00BB6588" w:rsidP="00BB65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8D94089" w14:textId="77777777" w:rsidR="00BB6588" w:rsidRPr="00D01E42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Pr="005D256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362</w:t>
            </w:r>
          </w:p>
        </w:tc>
      </w:tr>
      <w:tr w:rsidR="00BB6588" w:rsidRPr="000E79E5" w14:paraId="7DF90657" w14:textId="77777777" w:rsidTr="00431A80">
        <w:trPr>
          <w:trHeight w:val="20"/>
        </w:trPr>
        <w:tc>
          <w:tcPr>
            <w:tcW w:w="1769" w:type="pct"/>
            <w:shd w:val="clear" w:color="auto" w:fill="FFFFFF"/>
          </w:tcPr>
          <w:p w14:paraId="32D0E016" w14:textId="77777777" w:rsidR="00BB6588" w:rsidRPr="000E79E5" w:rsidRDefault="00BB6588" w:rsidP="00BB658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E79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      - บุคคลหรือกิจการอื่นๆ</w:t>
            </w:r>
          </w:p>
        </w:tc>
        <w:tc>
          <w:tcPr>
            <w:tcW w:w="415" w:type="pct"/>
          </w:tcPr>
          <w:p w14:paraId="12316B76" w14:textId="77777777" w:rsidR="00BB6588" w:rsidRPr="00407DC3" w:rsidRDefault="00BB6588" w:rsidP="00BB65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0CF44714" w14:textId="77777777" w:rsidR="00BB6588" w:rsidRPr="007F3C21" w:rsidRDefault="00BB6588" w:rsidP="00BB6588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790</w:t>
            </w:r>
            <w:r w:rsidRPr="007F3C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789</w:t>
            </w:r>
          </w:p>
        </w:tc>
        <w:tc>
          <w:tcPr>
            <w:tcW w:w="146" w:type="pct"/>
            <w:vAlign w:val="bottom"/>
          </w:tcPr>
          <w:p w14:paraId="125784C0" w14:textId="77777777" w:rsidR="00BB6588" w:rsidRPr="00C96EB7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428C779A" w14:textId="77777777" w:rsidR="00BB6588" w:rsidRPr="005D256B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821</w:t>
            </w:r>
            <w:r w:rsidRPr="005D25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928</w:t>
            </w:r>
          </w:p>
        </w:tc>
        <w:tc>
          <w:tcPr>
            <w:tcW w:w="146" w:type="pct"/>
            <w:vAlign w:val="bottom"/>
          </w:tcPr>
          <w:p w14:paraId="21D539D5" w14:textId="77777777" w:rsidR="00BB6588" w:rsidRPr="005D256B" w:rsidRDefault="00BB6588" w:rsidP="00BB65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0C186B50" w14:textId="77777777" w:rsidR="00BB6588" w:rsidRPr="005D256B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D25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327</w:t>
            </w:r>
          </w:p>
        </w:tc>
        <w:tc>
          <w:tcPr>
            <w:tcW w:w="146" w:type="pct"/>
            <w:vAlign w:val="bottom"/>
          </w:tcPr>
          <w:p w14:paraId="1FD981C1" w14:textId="77777777" w:rsidR="00BB6588" w:rsidRPr="005D256B" w:rsidRDefault="00BB6588" w:rsidP="00BB65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76538A99" w14:textId="77777777" w:rsidR="00BB6588" w:rsidRPr="00D01E42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5D256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227</w:t>
            </w:r>
          </w:p>
        </w:tc>
      </w:tr>
      <w:tr w:rsidR="00BB6588" w:rsidRPr="000E79E5" w14:paraId="711452A5" w14:textId="77777777" w:rsidTr="00431A80">
        <w:trPr>
          <w:trHeight w:val="20"/>
        </w:trPr>
        <w:tc>
          <w:tcPr>
            <w:tcW w:w="1769" w:type="pct"/>
            <w:shd w:val="clear" w:color="auto" w:fill="FFFFFF"/>
          </w:tcPr>
          <w:p w14:paraId="5575340F" w14:textId="77777777" w:rsidR="00BB6588" w:rsidRPr="000E79E5" w:rsidRDefault="00BB6588" w:rsidP="00BB658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415" w:type="pct"/>
          </w:tcPr>
          <w:p w14:paraId="0C5B186A" w14:textId="77777777" w:rsidR="00BB6588" w:rsidRPr="00407DC3" w:rsidRDefault="00BB6588" w:rsidP="00BB65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1DC462BE" w14:textId="77777777" w:rsidR="00BB6588" w:rsidRPr="00393F32" w:rsidRDefault="00BB6588" w:rsidP="00BB6588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804</w:t>
            </w:r>
            <w:r w:rsidRPr="00393F3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146" w:type="pct"/>
            <w:vAlign w:val="bottom"/>
          </w:tcPr>
          <w:p w14:paraId="120CCA66" w14:textId="77777777" w:rsidR="00BB6588" w:rsidRPr="00393F32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0FBD6773" w14:textId="77777777" w:rsidR="00BB6588" w:rsidRPr="00393F32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939</w:t>
            </w:r>
            <w:r w:rsidRPr="00393F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146" w:type="pct"/>
            <w:vAlign w:val="bottom"/>
          </w:tcPr>
          <w:p w14:paraId="703669B0" w14:textId="77777777" w:rsidR="00BB6588" w:rsidRPr="00393F32" w:rsidRDefault="00BB6588" w:rsidP="00BB65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728166A4" w14:textId="77777777" w:rsidR="00BB6588" w:rsidRPr="00393F32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Pr="00393F3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998</w:t>
            </w:r>
          </w:p>
        </w:tc>
        <w:tc>
          <w:tcPr>
            <w:tcW w:w="146" w:type="pct"/>
            <w:vAlign w:val="bottom"/>
          </w:tcPr>
          <w:p w14:paraId="694B9C62" w14:textId="77777777" w:rsidR="00BB6588" w:rsidRPr="00393F32" w:rsidRDefault="00BB6588" w:rsidP="00BB65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14BB50B8" w14:textId="77777777" w:rsidR="00BB6588" w:rsidRPr="00393F32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393F3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589</w:t>
            </w:r>
          </w:p>
        </w:tc>
      </w:tr>
      <w:tr w:rsidR="00BB6588" w:rsidRPr="000E79E5" w14:paraId="0F6513B5" w14:textId="77777777" w:rsidTr="00431A80">
        <w:trPr>
          <w:trHeight w:val="20"/>
        </w:trPr>
        <w:tc>
          <w:tcPr>
            <w:tcW w:w="1769" w:type="pct"/>
            <w:shd w:val="clear" w:color="auto" w:fill="FFFFFF"/>
          </w:tcPr>
          <w:p w14:paraId="33B37FCD" w14:textId="7F11F328" w:rsidR="00BB6588" w:rsidRPr="00A34D20" w:rsidRDefault="00BB6588" w:rsidP="00BB6588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34D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34D2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A34D2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415" w:type="pct"/>
          </w:tcPr>
          <w:p w14:paraId="083A98B1" w14:textId="77777777" w:rsidR="00BB6588" w:rsidRPr="00A34D20" w:rsidRDefault="00BB6588" w:rsidP="00BB65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vAlign w:val="bottom"/>
          </w:tcPr>
          <w:p w14:paraId="4B008123" w14:textId="77777777" w:rsidR="00BB6588" w:rsidRPr="00A34D20" w:rsidRDefault="00BB6588" w:rsidP="00BB6588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6D66F673" w14:textId="77777777" w:rsidR="00BB6588" w:rsidRPr="00A34D20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20998B5" w14:textId="77777777" w:rsidR="00BB6588" w:rsidRPr="00A34D20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65342634" w14:textId="77777777" w:rsidR="00BB6588" w:rsidRPr="00A34D20" w:rsidRDefault="00BB6588" w:rsidP="00BB65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1CAA798D" w14:textId="77777777" w:rsidR="00BB6588" w:rsidRPr="00A34D20" w:rsidRDefault="00BB6588" w:rsidP="00BB658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5305D5D6" w14:textId="77777777" w:rsidR="00BB6588" w:rsidRPr="00A34D20" w:rsidRDefault="00BB6588" w:rsidP="00BB65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1E954C0" w14:textId="77777777" w:rsidR="00BB6588" w:rsidRPr="00A34D20" w:rsidRDefault="00BB6588" w:rsidP="00BB65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</w:tr>
      <w:tr w:rsidR="00BB6588" w:rsidRPr="000E79E5" w14:paraId="4D55D3BF" w14:textId="77777777" w:rsidTr="00431A80">
        <w:trPr>
          <w:trHeight w:val="20"/>
        </w:trPr>
        <w:tc>
          <w:tcPr>
            <w:tcW w:w="1769" w:type="pct"/>
            <w:shd w:val="clear" w:color="auto" w:fill="FFFFFF"/>
          </w:tcPr>
          <w:p w14:paraId="33B1C4F2" w14:textId="77777777" w:rsidR="00BB6588" w:rsidRPr="00A34D20" w:rsidRDefault="00BB6588" w:rsidP="00BB6588">
            <w:pPr>
              <w:spacing w:line="240" w:lineRule="atLeast"/>
              <w:ind w:left="156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34D2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  </w:t>
            </w:r>
            <w:r w:rsidRPr="00A34D2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บุคคลหรือกิจการที่เกี่ยวข้องกัน</w:t>
            </w:r>
          </w:p>
        </w:tc>
        <w:tc>
          <w:tcPr>
            <w:tcW w:w="415" w:type="pct"/>
          </w:tcPr>
          <w:p w14:paraId="45DD489D" w14:textId="75984E87" w:rsidR="00BB6588" w:rsidRPr="00A34D20" w:rsidRDefault="00BB6588" w:rsidP="00BB658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30" w:type="pct"/>
            <w:vAlign w:val="bottom"/>
          </w:tcPr>
          <w:p w14:paraId="55377A90" w14:textId="77777777" w:rsidR="00BB6588" w:rsidRPr="00A34D20" w:rsidRDefault="00BB6588" w:rsidP="00BB6588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4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</w:t>
            </w:r>
            <w:r w:rsidRPr="00A34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4C65C3BF" w14:textId="77777777" w:rsidR="00BB6588" w:rsidRPr="00A34D20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71363A1" w14:textId="54CF1BD0" w:rsidR="00BB6588" w:rsidRPr="00A34D20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4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A34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3328C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  <w:r w:rsidRPr="00A34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3DE2113F" w14:textId="77777777" w:rsidR="00BB6588" w:rsidRPr="00A34D20" w:rsidRDefault="00BB6588" w:rsidP="00BB65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4BC7E2C" w14:textId="77777777" w:rsidR="00BB6588" w:rsidRPr="00A34D20" w:rsidRDefault="00BB6588" w:rsidP="00BB658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4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6E41211E" w14:textId="77777777" w:rsidR="00BB6588" w:rsidRPr="00A34D20" w:rsidRDefault="00BB6588" w:rsidP="00BB65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3A07282" w14:textId="77777777" w:rsidR="00BB6588" w:rsidRPr="00A34D20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A34D2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</w:t>
            </w:r>
            <w:r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101</w:t>
            </w:r>
            <w:r w:rsidRPr="00A34D2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B6588" w:rsidRPr="000E79E5" w14:paraId="275045CC" w14:textId="77777777" w:rsidTr="00431A80">
        <w:trPr>
          <w:trHeight w:val="20"/>
        </w:trPr>
        <w:tc>
          <w:tcPr>
            <w:tcW w:w="1769" w:type="pct"/>
            <w:shd w:val="clear" w:color="auto" w:fill="FFFFFF"/>
          </w:tcPr>
          <w:p w14:paraId="70A91D27" w14:textId="77777777" w:rsidR="00BB6588" w:rsidRPr="00A34D20" w:rsidRDefault="00BB6588" w:rsidP="00BB6588">
            <w:pPr>
              <w:spacing w:line="240" w:lineRule="atLeast"/>
              <w:ind w:left="61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34D2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บุคคลหรือกิจการอื่นๆ</w:t>
            </w:r>
          </w:p>
        </w:tc>
        <w:tc>
          <w:tcPr>
            <w:tcW w:w="415" w:type="pct"/>
          </w:tcPr>
          <w:p w14:paraId="22D0480C" w14:textId="77777777" w:rsidR="00BB6588" w:rsidRPr="00A34D20" w:rsidRDefault="00BB6588" w:rsidP="00BB65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vAlign w:val="bottom"/>
          </w:tcPr>
          <w:p w14:paraId="2B68B6F9" w14:textId="553D2D31" w:rsidR="00BB6588" w:rsidRPr="00A34D20" w:rsidRDefault="00BB6588" w:rsidP="00BB6588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4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A34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4910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A34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6B40344A" w14:textId="77777777" w:rsidR="00BB6588" w:rsidRPr="00A34D20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1922DFD0" w14:textId="56238CEC" w:rsidR="00BB6588" w:rsidRPr="00A34D20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4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Pr="00A34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</w:t>
            </w:r>
            <w:r w:rsidR="003328C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  <w:r w:rsidRPr="00A34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69F0FBD0" w14:textId="77777777" w:rsidR="00BB6588" w:rsidRPr="00A34D20" w:rsidRDefault="00BB6588" w:rsidP="00BB65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CF93ED1" w14:textId="77777777" w:rsidR="00BB6588" w:rsidRPr="00A34D20" w:rsidRDefault="00BB6588" w:rsidP="00BB658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4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60EBB31D" w14:textId="77777777" w:rsidR="00BB6588" w:rsidRPr="00A34D20" w:rsidRDefault="00BB6588" w:rsidP="00BB65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4D433B8C" w14:textId="77777777" w:rsidR="00BB6588" w:rsidRPr="00B048ED" w:rsidRDefault="00BB6588" w:rsidP="00BB658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4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B6588" w:rsidRPr="000E79E5" w14:paraId="1DB7B46E" w14:textId="77777777" w:rsidTr="00431A80">
        <w:trPr>
          <w:trHeight w:val="20"/>
        </w:trPr>
        <w:tc>
          <w:tcPr>
            <w:tcW w:w="1769" w:type="pct"/>
            <w:shd w:val="clear" w:color="auto" w:fill="FFFFFF"/>
          </w:tcPr>
          <w:p w14:paraId="4D927814" w14:textId="77777777" w:rsidR="00BB6588" w:rsidRPr="000E79E5" w:rsidRDefault="00BB6588" w:rsidP="00BB658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E79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15" w:type="pct"/>
          </w:tcPr>
          <w:p w14:paraId="0715705C" w14:textId="77777777" w:rsidR="00BB6588" w:rsidRPr="00407DC3" w:rsidRDefault="00BB6588" w:rsidP="00BB65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5C842BC6" w14:textId="0E171FF3" w:rsidR="00BB6588" w:rsidRPr="00A34D20" w:rsidRDefault="00892E7A" w:rsidP="00BB6588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791,59</w:t>
            </w:r>
            <w:r w:rsidR="004910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vAlign w:val="bottom"/>
          </w:tcPr>
          <w:p w14:paraId="5590272A" w14:textId="77777777" w:rsidR="00BB6588" w:rsidRPr="00A34D20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163B671A" w14:textId="522FC319" w:rsidR="00BB6588" w:rsidRPr="00A34D20" w:rsidRDefault="00892E7A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908</w:t>
            </w:r>
            <w:r w:rsidR="00BB6588" w:rsidRPr="00A34D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8953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6" w:type="pct"/>
            <w:vAlign w:val="bottom"/>
          </w:tcPr>
          <w:p w14:paraId="7FEF190C" w14:textId="77777777" w:rsidR="00BB6588" w:rsidRPr="00A34D20" w:rsidRDefault="00BB6588" w:rsidP="00BB65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12A0E1F0" w14:textId="65E59D74" w:rsidR="00BB6588" w:rsidRPr="00A34D20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92E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A34D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92E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6" w:type="pct"/>
            <w:vAlign w:val="bottom"/>
          </w:tcPr>
          <w:p w14:paraId="41088257" w14:textId="77777777" w:rsidR="00BB6588" w:rsidRPr="00A34D20" w:rsidRDefault="00BB6588" w:rsidP="00BB65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7E7D0863" w14:textId="16E92AA4" w:rsidR="00BB6588" w:rsidRPr="00A34D20" w:rsidRDefault="00892E7A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BB6588" w:rsidRPr="00A34D2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488</w:t>
            </w:r>
          </w:p>
        </w:tc>
      </w:tr>
      <w:tr w:rsidR="00BB6588" w:rsidRPr="000E79E5" w14:paraId="69A03B09" w14:textId="77777777" w:rsidTr="00431A80">
        <w:trPr>
          <w:trHeight w:val="20"/>
        </w:trPr>
        <w:tc>
          <w:tcPr>
            <w:tcW w:w="1769" w:type="pct"/>
            <w:shd w:val="clear" w:color="auto" w:fill="FFFFFF"/>
          </w:tcPr>
          <w:p w14:paraId="2B919A2F" w14:textId="77777777" w:rsidR="00BB6588" w:rsidRPr="000E79E5" w:rsidRDefault="00BB6588" w:rsidP="00BB6588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รวมลูกหนี้การค้าและลูกค้าอื่น</w:t>
            </w:r>
          </w:p>
        </w:tc>
        <w:tc>
          <w:tcPr>
            <w:tcW w:w="415" w:type="pct"/>
          </w:tcPr>
          <w:p w14:paraId="0BD4B5B9" w14:textId="77777777" w:rsidR="00BB6588" w:rsidRPr="005A193A" w:rsidRDefault="00BB6588" w:rsidP="00BB658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C39F8" w14:textId="77777777" w:rsidR="00BB6588" w:rsidRPr="00C96EB7" w:rsidRDefault="00BB6588" w:rsidP="00BB6588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5A1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715</w:t>
            </w:r>
            <w:r w:rsidRPr="005A1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146" w:type="pct"/>
            <w:vAlign w:val="bottom"/>
          </w:tcPr>
          <w:p w14:paraId="5958CF09" w14:textId="77777777" w:rsidR="00BB6588" w:rsidRPr="00C96EB7" w:rsidRDefault="00BB6588" w:rsidP="00BB658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B747F" w14:textId="77777777" w:rsidR="00BB6588" w:rsidRPr="00C96EB7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CB14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858</w:t>
            </w:r>
            <w:r w:rsidRPr="00CB14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941</w:t>
            </w:r>
          </w:p>
        </w:tc>
        <w:tc>
          <w:tcPr>
            <w:tcW w:w="146" w:type="pct"/>
            <w:vAlign w:val="bottom"/>
          </w:tcPr>
          <w:p w14:paraId="3580F904" w14:textId="77777777" w:rsidR="00BB6588" w:rsidRPr="00C96EB7" w:rsidRDefault="00BB6588" w:rsidP="00BB65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DCFDE" w14:textId="77777777" w:rsidR="00BB6588" w:rsidRPr="00C96EB7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Pr="002071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146" w:type="pct"/>
            <w:vAlign w:val="bottom"/>
          </w:tcPr>
          <w:p w14:paraId="6B7C4113" w14:textId="77777777" w:rsidR="00BB6588" w:rsidRPr="00C96EB7" w:rsidRDefault="00BB6588" w:rsidP="00BB658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97668" w14:textId="77777777" w:rsidR="00BB6588" w:rsidRPr="00C96EB7" w:rsidRDefault="00BB6588" w:rsidP="00BB658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bidi="th-TH"/>
              </w:rPr>
            </w:pPr>
            <w:r w:rsidRPr="00B30E1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CB14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376</w:t>
            </w:r>
          </w:p>
        </w:tc>
      </w:tr>
    </w:tbl>
    <w:p w14:paraId="4CA42C8A" w14:textId="77777777" w:rsidR="000E1437" w:rsidRDefault="000E1437" w:rsidP="009C531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5908C" w14:textId="2FA50625" w:rsidR="009C4D85" w:rsidRPr="006666FA" w:rsidRDefault="00B826F9" w:rsidP="009C531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pPr w:leftFromText="180" w:rightFromText="180" w:vertAnchor="text" w:horzAnchor="margin" w:tblpX="450" w:tblpY="322"/>
        <w:tblW w:w="9290" w:type="dxa"/>
        <w:tblLayout w:type="fixed"/>
        <w:tblLook w:val="0000" w:firstRow="0" w:lastRow="0" w:firstColumn="0" w:lastColumn="0" w:noHBand="0" w:noVBand="0"/>
      </w:tblPr>
      <w:tblGrid>
        <w:gridCol w:w="3241"/>
        <w:gridCol w:w="805"/>
        <w:gridCol w:w="1178"/>
        <w:gridCol w:w="269"/>
        <w:gridCol w:w="1083"/>
        <w:gridCol w:w="269"/>
        <w:gridCol w:w="1079"/>
        <w:gridCol w:w="269"/>
        <w:gridCol w:w="1091"/>
        <w:gridCol w:w="6"/>
      </w:tblGrid>
      <w:tr w:rsidR="003B7713" w:rsidRPr="00F2713C" w14:paraId="771FC01E" w14:textId="77777777" w:rsidTr="00F31DA5">
        <w:trPr>
          <w:gridAfter w:val="1"/>
          <w:wAfter w:w="4" w:type="pct"/>
        </w:trPr>
        <w:tc>
          <w:tcPr>
            <w:tcW w:w="1744" w:type="pct"/>
          </w:tcPr>
          <w:p w14:paraId="5A3DD27D" w14:textId="77777777" w:rsidR="003B7713" w:rsidRPr="00F2713C" w:rsidRDefault="003B7713" w:rsidP="003B77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_Hlk27647285"/>
            <w:r w:rsidRPr="00F2713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2713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2713C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33" w:type="pct"/>
          </w:tcPr>
          <w:p w14:paraId="10C0E805" w14:textId="40131BD8" w:rsidR="003B7713" w:rsidRPr="00F2713C" w:rsidRDefault="003B7713" w:rsidP="00512508">
            <w:pPr>
              <w:pStyle w:val="BodyText"/>
              <w:tabs>
                <w:tab w:val="left" w:pos="374"/>
              </w:tabs>
              <w:spacing w:after="0" w:line="240" w:lineRule="auto"/>
              <w:ind w:left="-108" w:right="-108" w:hanging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2" w:type="pct"/>
            <w:gridSpan w:val="3"/>
          </w:tcPr>
          <w:p w14:paraId="5391BCCA" w14:textId="77777777" w:rsidR="003B7713" w:rsidRPr="00F2713C" w:rsidRDefault="003B7713" w:rsidP="003B771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9047B56" w14:textId="77777777" w:rsidR="003B7713" w:rsidRPr="00F2713C" w:rsidRDefault="003B7713" w:rsidP="003B771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5BFC3F93" w14:textId="77777777" w:rsidR="003B7713" w:rsidRPr="00F2713C" w:rsidRDefault="003B7713" w:rsidP="003B771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7713" w:rsidRPr="00F2713C" w14:paraId="2B7CABA2" w14:textId="77777777" w:rsidTr="00555EF4">
        <w:trPr>
          <w:trHeight w:val="308"/>
        </w:trPr>
        <w:tc>
          <w:tcPr>
            <w:tcW w:w="1744" w:type="pct"/>
          </w:tcPr>
          <w:p w14:paraId="181A3750" w14:textId="77777777" w:rsidR="003B7713" w:rsidRPr="00F2713C" w:rsidRDefault="003B7713" w:rsidP="003B771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40C8A7A4" w14:textId="1DF72820" w:rsidR="003B7713" w:rsidRDefault="005C3AAD" w:rsidP="00512508">
            <w:pPr>
              <w:pStyle w:val="BodyText"/>
              <w:tabs>
                <w:tab w:val="left" w:pos="374"/>
              </w:tabs>
              <w:spacing w:after="0" w:line="240" w:lineRule="auto"/>
              <w:ind w:left="-108" w:right="-108" w:hanging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634" w:type="pct"/>
          </w:tcPr>
          <w:p w14:paraId="6CD42587" w14:textId="77777777" w:rsidR="003B7713" w:rsidRPr="002D6A5B" w:rsidRDefault="00B30E1D" w:rsidP="002D6A5B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5" w:type="pct"/>
          </w:tcPr>
          <w:p w14:paraId="21B09BEA" w14:textId="77777777" w:rsidR="003B7713" w:rsidRPr="002D6A5B" w:rsidRDefault="003B7713" w:rsidP="002D6A5B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0F5A1AD4" w14:textId="77777777" w:rsidR="003B7713" w:rsidRPr="002D6A5B" w:rsidRDefault="00B30E1D" w:rsidP="004A0B3A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0EC4010C" w14:textId="77777777" w:rsidR="003B7713" w:rsidRPr="002D6A5B" w:rsidRDefault="003B7713" w:rsidP="002D6A5B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1068EE85" w14:textId="77777777" w:rsidR="003B7713" w:rsidRPr="002D6A5B" w:rsidRDefault="00B30E1D" w:rsidP="002D6A5B">
            <w:pPr>
              <w:pStyle w:val="BodyText"/>
              <w:tabs>
                <w:tab w:val="left" w:pos="949"/>
              </w:tabs>
              <w:spacing w:after="0" w:line="240" w:lineRule="auto"/>
              <w:ind w:left="-75" w:right="-289" w:hanging="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5" w:type="pct"/>
          </w:tcPr>
          <w:p w14:paraId="249330E5" w14:textId="77777777" w:rsidR="003B7713" w:rsidRPr="002D6A5B" w:rsidRDefault="003B7713" w:rsidP="002D6A5B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gridSpan w:val="2"/>
          </w:tcPr>
          <w:p w14:paraId="3DC78D18" w14:textId="77777777" w:rsidR="003B7713" w:rsidRPr="002D6A5B" w:rsidRDefault="00B30E1D" w:rsidP="002D6A5B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3B7713" w:rsidRPr="00F2713C" w14:paraId="7223BECF" w14:textId="77777777" w:rsidTr="00555EF4">
        <w:trPr>
          <w:gridAfter w:val="1"/>
          <w:wAfter w:w="3" w:type="pct"/>
          <w:trHeight w:val="344"/>
        </w:trPr>
        <w:tc>
          <w:tcPr>
            <w:tcW w:w="1744" w:type="pct"/>
          </w:tcPr>
          <w:p w14:paraId="68D13E7D" w14:textId="77777777" w:rsidR="003B7713" w:rsidRPr="00F2713C" w:rsidRDefault="003B7713" w:rsidP="003B771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3E573D0B" w14:textId="77777777" w:rsidR="003B7713" w:rsidRPr="00F2713C" w:rsidRDefault="003B7713" w:rsidP="00512508">
            <w:pPr>
              <w:pStyle w:val="BodyText"/>
              <w:tabs>
                <w:tab w:val="left" w:pos="374"/>
              </w:tabs>
              <w:spacing w:after="0" w:line="240" w:lineRule="auto"/>
              <w:ind w:left="-108" w:right="-108" w:hanging="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9" w:type="pct"/>
            <w:gridSpan w:val="7"/>
          </w:tcPr>
          <w:p w14:paraId="33CD9D99" w14:textId="77777777" w:rsidR="003B7713" w:rsidRPr="00F2713C" w:rsidRDefault="003B7713" w:rsidP="003B771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7713" w:rsidRPr="00F2713C" w14:paraId="3FD0CCB1" w14:textId="77777777" w:rsidTr="00555EF4">
        <w:tc>
          <w:tcPr>
            <w:tcW w:w="1744" w:type="pct"/>
          </w:tcPr>
          <w:p w14:paraId="605C0F4C" w14:textId="77777777" w:rsidR="003B7713" w:rsidRPr="00F2713C" w:rsidRDefault="003B7713" w:rsidP="003B771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33" w:type="pct"/>
          </w:tcPr>
          <w:p w14:paraId="46C3B971" w14:textId="77777777" w:rsidR="003B7713" w:rsidRPr="00F2713C" w:rsidRDefault="003B7713" w:rsidP="00512508">
            <w:pPr>
              <w:tabs>
                <w:tab w:val="left" w:pos="374"/>
              </w:tabs>
              <w:ind w:left="-108" w:right="-108" w:hanging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5DADEDEE" w14:textId="77777777" w:rsidR="003B7713" w:rsidRPr="00F2713C" w:rsidRDefault="003B7713" w:rsidP="003B77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48DA10B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8681E2D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D5A95DD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7342052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C8A5E2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4D909C81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B7713" w:rsidRPr="00F2713C" w14:paraId="33E4ADE3" w14:textId="77777777" w:rsidTr="00555EF4">
        <w:tc>
          <w:tcPr>
            <w:tcW w:w="1744" w:type="pct"/>
          </w:tcPr>
          <w:p w14:paraId="4849753F" w14:textId="77777777" w:rsidR="003B7713" w:rsidRPr="00F2713C" w:rsidRDefault="003B7713" w:rsidP="003B771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3" w:type="pct"/>
          </w:tcPr>
          <w:p w14:paraId="4523CEA6" w14:textId="77777777" w:rsidR="003B7713" w:rsidRPr="00442AE5" w:rsidRDefault="003B7713" w:rsidP="00512508">
            <w:pPr>
              <w:pStyle w:val="acctfourfigures"/>
              <w:tabs>
                <w:tab w:val="clear" w:pos="765"/>
                <w:tab w:val="left" w:pos="374"/>
                <w:tab w:val="decimal" w:pos="820"/>
              </w:tabs>
              <w:spacing w:line="240" w:lineRule="atLeast"/>
              <w:ind w:left="-108" w:right="-108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4" w:type="pct"/>
          </w:tcPr>
          <w:p w14:paraId="09BB8B34" w14:textId="77777777" w:rsidR="003B7713" w:rsidRPr="002D6A5B" w:rsidRDefault="00B30E1D" w:rsidP="002D6A5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3B7713" w:rsidRPr="00442A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</w:t>
            </w:r>
          </w:p>
        </w:tc>
        <w:tc>
          <w:tcPr>
            <w:tcW w:w="145" w:type="pct"/>
          </w:tcPr>
          <w:p w14:paraId="7AD7F5A5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</w:tcPr>
          <w:p w14:paraId="49F7BE24" w14:textId="77777777" w:rsidR="003B7713" w:rsidRPr="00EB22B7" w:rsidRDefault="00B30E1D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145" w:type="pct"/>
          </w:tcPr>
          <w:p w14:paraId="40464704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</w:tcPr>
          <w:p w14:paraId="631F396C" w14:textId="77777777" w:rsidR="003B7713" w:rsidRPr="00F2713C" w:rsidRDefault="00B30E1D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B7713" w:rsidRPr="00442A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145" w:type="pct"/>
          </w:tcPr>
          <w:p w14:paraId="3FEABD53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  <w:gridSpan w:val="2"/>
          </w:tcPr>
          <w:p w14:paraId="2B6DF1DE" w14:textId="77777777" w:rsidR="003B7713" w:rsidRPr="00F2713C" w:rsidRDefault="00B30E1D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</w:tr>
      <w:tr w:rsidR="003B7713" w:rsidRPr="00F2713C" w14:paraId="47D8684D" w14:textId="77777777" w:rsidTr="00555EF4">
        <w:tc>
          <w:tcPr>
            <w:tcW w:w="1744" w:type="pct"/>
          </w:tcPr>
          <w:p w14:paraId="66EFA7F1" w14:textId="77777777" w:rsidR="003B7713" w:rsidRPr="00F2713C" w:rsidRDefault="003B7713" w:rsidP="003B771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433" w:type="pct"/>
          </w:tcPr>
          <w:p w14:paraId="130AB786" w14:textId="77777777" w:rsidR="003B7713" w:rsidRPr="00F2713C" w:rsidRDefault="003B7713" w:rsidP="00512508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634" w:type="pct"/>
          </w:tcPr>
          <w:p w14:paraId="1D2F4388" w14:textId="77777777" w:rsidR="003B7713" w:rsidRPr="002D6A5B" w:rsidRDefault="003B7713" w:rsidP="002D6A5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393E868F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</w:tcPr>
          <w:p w14:paraId="2EBCE0BC" w14:textId="77777777" w:rsidR="003B7713" w:rsidRPr="00EB22B7" w:rsidRDefault="003B7713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F065C66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</w:tcPr>
          <w:p w14:paraId="52136F33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45" w:type="pct"/>
          </w:tcPr>
          <w:p w14:paraId="4E9DCF91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  <w:gridSpan w:val="2"/>
          </w:tcPr>
          <w:p w14:paraId="1730D7ED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</w:tr>
      <w:tr w:rsidR="003B7713" w:rsidRPr="00F2713C" w14:paraId="65DE32B5" w14:textId="77777777" w:rsidTr="00555EF4">
        <w:tc>
          <w:tcPr>
            <w:tcW w:w="1744" w:type="pct"/>
          </w:tcPr>
          <w:p w14:paraId="54263D92" w14:textId="77777777" w:rsidR="003B7713" w:rsidRPr="00F2713C" w:rsidRDefault="003B7713" w:rsidP="003B7713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3" w:type="pct"/>
          </w:tcPr>
          <w:p w14:paraId="5A14DD95" w14:textId="77777777" w:rsidR="003B7713" w:rsidRPr="00442AE5" w:rsidRDefault="003B7713" w:rsidP="00512508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D858B45" w14:textId="77777777" w:rsidR="003B7713" w:rsidRPr="00512508" w:rsidRDefault="00B30E1D" w:rsidP="002D6A5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B7713" w:rsidRPr="00512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145" w:type="pct"/>
          </w:tcPr>
          <w:p w14:paraId="373CD6B8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</w:tcPr>
          <w:p w14:paraId="3406260A" w14:textId="77777777" w:rsidR="003B7713" w:rsidRPr="00EB22B7" w:rsidRDefault="00B30E1D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3B7713"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145" w:type="pct"/>
          </w:tcPr>
          <w:p w14:paraId="6AEE1543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</w:tcPr>
          <w:p w14:paraId="4AB29E0E" w14:textId="77777777" w:rsidR="003B7713" w:rsidRPr="00442AE5" w:rsidRDefault="003B7713" w:rsidP="00EB22B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2A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1665C86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  <w:gridSpan w:val="2"/>
          </w:tcPr>
          <w:p w14:paraId="0EF84791" w14:textId="77777777" w:rsidR="003B7713" w:rsidRPr="00EB22B7" w:rsidRDefault="00B30E1D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</w:p>
        </w:tc>
      </w:tr>
      <w:tr w:rsidR="003B7713" w:rsidRPr="00F2713C" w14:paraId="39F0DA4E" w14:textId="77777777" w:rsidTr="00555EF4">
        <w:tc>
          <w:tcPr>
            <w:tcW w:w="1744" w:type="pct"/>
          </w:tcPr>
          <w:p w14:paraId="184C29F7" w14:textId="77777777" w:rsidR="003B7713" w:rsidRPr="00F2713C" w:rsidRDefault="00B30E1D" w:rsidP="003B7713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3CF2A4E6" w14:textId="77777777" w:rsidR="003B7713" w:rsidRPr="00442AE5" w:rsidRDefault="003B7713" w:rsidP="00512508">
            <w:pPr>
              <w:tabs>
                <w:tab w:val="left" w:pos="374"/>
                <w:tab w:val="decimal" w:pos="535"/>
              </w:tabs>
              <w:ind w:left="-108" w:right="-108" w:hanging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43ACDFED" w14:textId="2EAA248B" w:rsidR="003B7713" w:rsidRPr="00512508" w:rsidRDefault="00B30E1D" w:rsidP="002D6A5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5" w:type="pct"/>
          </w:tcPr>
          <w:p w14:paraId="5A174ECE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</w:tcPr>
          <w:p w14:paraId="4B370828" w14:textId="2FBE6B95" w:rsidR="003B7713" w:rsidRPr="00EB22B7" w:rsidRDefault="00B30E1D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B7713"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867</w:t>
            </w:r>
          </w:p>
        </w:tc>
        <w:tc>
          <w:tcPr>
            <w:tcW w:w="145" w:type="pct"/>
          </w:tcPr>
          <w:p w14:paraId="1940BFC6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</w:tcPr>
          <w:p w14:paraId="6409CF37" w14:textId="77777777" w:rsidR="003B7713" w:rsidRPr="00442AE5" w:rsidRDefault="003B7713" w:rsidP="00EB22B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2A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675F6B56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  <w:gridSpan w:val="2"/>
          </w:tcPr>
          <w:p w14:paraId="52A5B3D5" w14:textId="77777777" w:rsidR="003B7713" w:rsidRPr="00EB22B7" w:rsidRDefault="00B30E1D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847</w:t>
            </w:r>
          </w:p>
        </w:tc>
      </w:tr>
      <w:tr w:rsidR="003B7713" w:rsidRPr="00F2713C" w14:paraId="0D9BD5DF" w14:textId="77777777" w:rsidTr="00555EF4">
        <w:tc>
          <w:tcPr>
            <w:tcW w:w="1744" w:type="pct"/>
          </w:tcPr>
          <w:p w14:paraId="67F3B9B3" w14:textId="77777777" w:rsidR="003B7713" w:rsidRPr="00F2713C" w:rsidRDefault="00B30E1D" w:rsidP="003B7713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0C28004A" w14:textId="77777777" w:rsidR="003B7713" w:rsidRPr="00442AE5" w:rsidRDefault="003B7713" w:rsidP="00512508">
            <w:pPr>
              <w:tabs>
                <w:tab w:val="left" w:pos="374"/>
                <w:tab w:val="decimal" w:pos="535"/>
              </w:tabs>
              <w:ind w:left="-108" w:right="-108" w:hanging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759FDED0" w14:textId="77777777" w:rsidR="003B7713" w:rsidRPr="002D6A5B" w:rsidRDefault="003B7713" w:rsidP="002D6A5B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6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133B9CA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</w:tcPr>
          <w:p w14:paraId="086B4756" w14:textId="77777777" w:rsidR="003B7713" w:rsidRPr="00EB22B7" w:rsidRDefault="00B30E1D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B7713"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145" w:type="pct"/>
          </w:tcPr>
          <w:p w14:paraId="169C76A0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</w:tcPr>
          <w:p w14:paraId="0B7F9D70" w14:textId="77777777" w:rsidR="003B7713" w:rsidRPr="00442AE5" w:rsidRDefault="003B7713" w:rsidP="00EB22B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2A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39C785D7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  <w:gridSpan w:val="2"/>
          </w:tcPr>
          <w:p w14:paraId="36664CC4" w14:textId="77777777" w:rsidR="003B7713" w:rsidRPr="00EB22B7" w:rsidRDefault="00B30E1D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536</w:t>
            </w:r>
          </w:p>
        </w:tc>
      </w:tr>
      <w:tr w:rsidR="003B7713" w:rsidRPr="00F2713C" w14:paraId="6298B0B8" w14:textId="77777777" w:rsidTr="00555EF4">
        <w:tc>
          <w:tcPr>
            <w:tcW w:w="1744" w:type="pct"/>
          </w:tcPr>
          <w:p w14:paraId="2E68773F" w14:textId="77777777" w:rsidR="003B7713" w:rsidRPr="00F2713C" w:rsidRDefault="003B7713" w:rsidP="003B7713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มากกว่า</w:t>
            </w:r>
            <w:r w:rsidRPr="00F271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เดือน</w:t>
            </w:r>
          </w:p>
        </w:tc>
        <w:tc>
          <w:tcPr>
            <w:tcW w:w="433" w:type="pct"/>
          </w:tcPr>
          <w:p w14:paraId="78B37E4E" w14:textId="77777777" w:rsidR="003B7713" w:rsidRPr="00442AE5" w:rsidRDefault="003B7713" w:rsidP="00512508">
            <w:pPr>
              <w:tabs>
                <w:tab w:val="left" w:pos="374"/>
                <w:tab w:val="decimal" w:pos="535"/>
              </w:tabs>
              <w:ind w:left="-108" w:right="-108" w:hanging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9016F0C" w14:textId="4D5D9612" w:rsidR="003B7713" w:rsidRPr="002D6A5B" w:rsidRDefault="00B30E1D" w:rsidP="002D6A5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45" w:type="pct"/>
          </w:tcPr>
          <w:p w14:paraId="670DEACF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BF60408" w14:textId="541DB463" w:rsidR="003B7713" w:rsidRPr="00EB22B7" w:rsidRDefault="00B30E1D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B7713"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="004F1E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5" w:type="pct"/>
          </w:tcPr>
          <w:p w14:paraId="480571E9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3EFCAAB" w14:textId="77777777" w:rsidR="003B7713" w:rsidRPr="00442AE5" w:rsidRDefault="003B7713" w:rsidP="00EB22B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2A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13EBF7C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</w:tcPr>
          <w:p w14:paraId="0F44EF30" w14:textId="77777777" w:rsidR="003B7713" w:rsidRPr="00EB22B7" w:rsidRDefault="00B30E1D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</w:tr>
      <w:tr w:rsidR="00277C51" w:rsidRPr="00F2713C" w14:paraId="16CA25F7" w14:textId="77777777" w:rsidTr="00555EF4">
        <w:tc>
          <w:tcPr>
            <w:tcW w:w="1744" w:type="pct"/>
          </w:tcPr>
          <w:p w14:paraId="16C06A19" w14:textId="77777777" w:rsidR="003B7713" w:rsidRPr="00F2713C" w:rsidRDefault="003B7713" w:rsidP="003B77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6EB30018" w14:textId="4F8D14A9" w:rsidR="003B7713" w:rsidRPr="003B7713" w:rsidRDefault="00B30E1D" w:rsidP="00512508">
            <w:pPr>
              <w:tabs>
                <w:tab w:val="left" w:pos="374"/>
              </w:tabs>
              <w:ind w:left="-108" w:right="-108" w:hanging="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64178FB4" w14:textId="77777777" w:rsidR="003B7713" w:rsidRPr="00F2713C" w:rsidRDefault="00B30E1D" w:rsidP="002D6A5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="003B7713" w:rsidRPr="00442A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145" w:type="pct"/>
          </w:tcPr>
          <w:p w14:paraId="76F0D74F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080F99F" w14:textId="59026E1F" w:rsidR="003B7713" w:rsidRPr="00BA4B9E" w:rsidRDefault="00B30E1D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="003B7713"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  <w:r w:rsidR="004F1E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5" w:type="pct"/>
          </w:tcPr>
          <w:p w14:paraId="3EF50F6B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5A5D60B9" w14:textId="77777777" w:rsidR="003B7713" w:rsidRPr="00F2713C" w:rsidRDefault="00B30E1D" w:rsidP="00EB22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B7713" w:rsidRPr="00442A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145" w:type="pct"/>
          </w:tcPr>
          <w:p w14:paraId="4B5485C7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</w:tcPr>
          <w:p w14:paraId="049D04B4" w14:textId="77777777" w:rsidR="003B7713" w:rsidRPr="00F2713C" w:rsidRDefault="00B30E1D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3B7713"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157</w:t>
            </w:r>
          </w:p>
        </w:tc>
      </w:tr>
      <w:tr w:rsidR="003B7713" w:rsidRPr="00455CD3" w14:paraId="3F74F214" w14:textId="77777777" w:rsidTr="00555EF4">
        <w:tc>
          <w:tcPr>
            <w:tcW w:w="1744" w:type="pct"/>
          </w:tcPr>
          <w:p w14:paraId="281B8A28" w14:textId="44E8FC06" w:rsidR="003B7713" w:rsidRPr="00277C51" w:rsidRDefault="00277C51" w:rsidP="00277C51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10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05104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0E79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433" w:type="pct"/>
          </w:tcPr>
          <w:p w14:paraId="7DCA9085" w14:textId="77777777" w:rsidR="003B7713" w:rsidRPr="002F7741" w:rsidRDefault="00277C51" w:rsidP="002F7741">
            <w:pPr>
              <w:tabs>
                <w:tab w:val="left" w:pos="374"/>
              </w:tabs>
              <w:ind w:left="-108" w:right="-108" w:hanging="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F774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438FEE75" w14:textId="77D6F2F5" w:rsidR="002F7741" w:rsidRPr="002F7741" w:rsidRDefault="002F7741" w:rsidP="002F7741">
            <w:pPr>
              <w:tabs>
                <w:tab w:val="left" w:pos="374"/>
              </w:tabs>
              <w:ind w:left="-108" w:right="-108" w:hanging="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F774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64527847" w14:textId="77777777" w:rsidR="00573558" w:rsidRDefault="00573558" w:rsidP="002D6A5B">
            <w:pPr>
              <w:tabs>
                <w:tab w:val="decimal" w:pos="820"/>
                <w:tab w:val="decimal" w:pos="976"/>
              </w:tabs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3BBD4C0" w14:textId="4DB999EA" w:rsidR="003B7713" w:rsidRPr="00455CD3" w:rsidRDefault="00573558" w:rsidP="002D6A5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5" w:type="pct"/>
          </w:tcPr>
          <w:p w14:paraId="57DD7FD9" w14:textId="77777777" w:rsidR="003B7713" w:rsidRPr="00455CD3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845FFBB" w14:textId="77777777" w:rsidR="00573558" w:rsidRDefault="00573558" w:rsidP="00573558">
            <w:pPr>
              <w:tabs>
                <w:tab w:val="decimal" w:pos="820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77E8737" w14:textId="47E145F7" w:rsidR="00573558" w:rsidRPr="00455CD3" w:rsidRDefault="00573558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16"/>
                <w:szCs w:val="16"/>
                <w:highlight w:val="cyan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5" w:type="pct"/>
          </w:tcPr>
          <w:p w14:paraId="7C162B95" w14:textId="77777777" w:rsidR="003B7713" w:rsidRPr="00455CD3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3C96079" w14:textId="77777777" w:rsidR="00573558" w:rsidRDefault="00573558" w:rsidP="00573558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992F4D4" w14:textId="20706B19" w:rsidR="003B7713" w:rsidRPr="00573558" w:rsidRDefault="00573558" w:rsidP="00EB22B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2A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5C7530B" w14:textId="77777777" w:rsidR="003B7713" w:rsidRPr="00455CD3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</w:tcPr>
          <w:p w14:paraId="139C1143" w14:textId="77777777" w:rsidR="00573558" w:rsidRDefault="00573558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AC98160" w14:textId="654EE139" w:rsidR="003B7713" w:rsidRPr="00573558" w:rsidRDefault="00573558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3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269</w:t>
            </w:r>
            <w:r w:rsidRPr="00573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A4B9E" w:rsidRPr="00455CD3" w14:paraId="1481C970" w14:textId="77777777" w:rsidTr="00555EF4">
        <w:tc>
          <w:tcPr>
            <w:tcW w:w="1744" w:type="pct"/>
          </w:tcPr>
          <w:p w14:paraId="7DE9E41B" w14:textId="57163734" w:rsidR="00BA4B9E" w:rsidRPr="00573558" w:rsidRDefault="00BA4B9E" w:rsidP="003B771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  <w:r w:rsidRPr="005735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 w:bidi="th-TH"/>
              </w:rPr>
              <w:t>สุทธิ</w:t>
            </w:r>
          </w:p>
        </w:tc>
        <w:tc>
          <w:tcPr>
            <w:tcW w:w="433" w:type="pct"/>
          </w:tcPr>
          <w:p w14:paraId="10E0E09D" w14:textId="77777777" w:rsidR="00BA4B9E" w:rsidRPr="00455CD3" w:rsidRDefault="00BA4B9E" w:rsidP="00512508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14:paraId="1E15A3CE" w14:textId="018DBCB6" w:rsidR="00BA4B9E" w:rsidRPr="00573558" w:rsidRDefault="00B30E1D" w:rsidP="002D6A5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="00573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145" w:type="pct"/>
          </w:tcPr>
          <w:p w14:paraId="3F39D53A" w14:textId="77777777" w:rsidR="00BA4B9E" w:rsidRPr="00455CD3" w:rsidRDefault="00BA4B9E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28B5DF2C" w14:textId="3E9E20A8" w:rsidR="00BA4B9E" w:rsidRPr="00573558" w:rsidRDefault="00B30E1D" w:rsidP="00EB22B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573558" w:rsidRPr="00573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145" w:type="pct"/>
          </w:tcPr>
          <w:p w14:paraId="643F714D" w14:textId="77777777" w:rsidR="00BA4B9E" w:rsidRPr="00455CD3" w:rsidRDefault="00BA4B9E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70EA7A66" w14:textId="66688479" w:rsidR="00BA4B9E" w:rsidRPr="00455CD3" w:rsidRDefault="00B30E1D" w:rsidP="00EB22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573558" w:rsidRPr="00573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145" w:type="pct"/>
          </w:tcPr>
          <w:p w14:paraId="6E669CAE" w14:textId="77777777" w:rsidR="00BA4B9E" w:rsidRPr="00455CD3" w:rsidRDefault="00BA4B9E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5A257" w14:textId="2259D1E3" w:rsidR="00BA4B9E" w:rsidRPr="00573558" w:rsidRDefault="00B30E1D" w:rsidP="00EB22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  <w:r w:rsidR="00573558" w:rsidRPr="00573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888</w:t>
            </w:r>
          </w:p>
        </w:tc>
      </w:tr>
      <w:tr w:rsidR="003B7713" w:rsidRPr="00455CD3" w14:paraId="3231244F" w14:textId="77777777" w:rsidTr="00555EF4">
        <w:tc>
          <w:tcPr>
            <w:tcW w:w="1744" w:type="pct"/>
          </w:tcPr>
          <w:p w14:paraId="641F2D86" w14:textId="77777777" w:rsidR="003B7713" w:rsidRPr="00455CD3" w:rsidRDefault="003B7713" w:rsidP="003B7713">
            <w:pPr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433" w:type="pct"/>
          </w:tcPr>
          <w:p w14:paraId="1B2261BF" w14:textId="77777777" w:rsidR="003B7713" w:rsidRPr="00455CD3" w:rsidRDefault="003B7713" w:rsidP="00512508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110C9DBA" w14:textId="77777777" w:rsidR="003B7713" w:rsidRPr="00455CD3" w:rsidRDefault="003B7713" w:rsidP="002D6A5B">
            <w:pPr>
              <w:tabs>
                <w:tab w:val="decimal" w:pos="820"/>
                <w:tab w:val="decimal" w:pos="976"/>
              </w:tabs>
              <w:ind w:right="-18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145" w:type="pct"/>
          </w:tcPr>
          <w:p w14:paraId="2C0BAB09" w14:textId="77777777" w:rsidR="003B7713" w:rsidRPr="00455CD3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6AD302A" w14:textId="77777777" w:rsidR="003B7713" w:rsidRPr="00455CD3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  <w:lang w:val="en-US" w:bidi="th-TH"/>
              </w:rPr>
            </w:pPr>
          </w:p>
        </w:tc>
        <w:tc>
          <w:tcPr>
            <w:tcW w:w="145" w:type="pct"/>
          </w:tcPr>
          <w:p w14:paraId="4D1DA86E" w14:textId="77777777" w:rsidR="003B7713" w:rsidRPr="00455CD3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05D35064" w14:textId="77777777" w:rsidR="003B7713" w:rsidRPr="00455CD3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145" w:type="pct"/>
          </w:tcPr>
          <w:p w14:paraId="16BFCA4C" w14:textId="77777777" w:rsidR="003B7713" w:rsidRPr="00455CD3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</w:tcPr>
          <w:p w14:paraId="56C08167" w14:textId="77777777" w:rsidR="003B7713" w:rsidRPr="00455CD3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  <w:lang w:val="en-US" w:bidi="th-TH"/>
              </w:rPr>
            </w:pPr>
          </w:p>
        </w:tc>
      </w:tr>
      <w:tr w:rsidR="003B79D6" w:rsidRPr="00455CD3" w14:paraId="15D00A09" w14:textId="77777777" w:rsidTr="00555EF4">
        <w:tc>
          <w:tcPr>
            <w:tcW w:w="1744" w:type="pct"/>
          </w:tcPr>
          <w:p w14:paraId="5457E2D6" w14:textId="77777777" w:rsidR="003B79D6" w:rsidRPr="00455CD3" w:rsidRDefault="003B79D6" w:rsidP="00512508">
            <w:pPr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433" w:type="pct"/>
          </w:tcPr>
          <w:p w14:paraId="4AA61DB5" w14:textId="77777777" w:rsidR="003B79D6" w:rsidRPr="00455CD3" w:rsidRDefault="003B79D6" w:rsidP="00512508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634" w:type="pct"/>
          </w:tcPr>
          <w:p w14:paraId="61CE8D28" w14:textId="77777777" w:rsidR="003B79D6" w:rsidRPr="00455CD3" w:rsidRDefault="003B79D6" w:rsidP="002D6A5B">
            <w:pPr>
              <w:tabs>
                <w:tab w:val="decimal" w:pos="820"/>
                <w:tab w:val="decimal" w:pos="976"/>
              </w:tabs>
              <w:ind w:right="-18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145" w:type="pct"/>
          </w:tcPr>
          <w:p w14:paraId="4C0A20A8" w14:textId="77777777" w:rsidR="003B79D6" w:rsidRPr="00455CD3" w:rsidRDefault="003B79D6" w:rsidP="005125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83" w:type="pct"/>
          </w:tcPr>
          <w:p w14:paraId="3B93A0CD" w14:textId="77777777" w:rsidR="003B79D6" w:rsidRPr="00455CD3" w:rsidRDefault="003B79D6" w:rsidP="005125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  <w:lang w:val="en-US" w:bidi="th-TH"/>
              </w:rPr>
            </w:pPr>
          </w:p>
        </w:tc>
        <w:tc>
          <w:tcPr>
            <w:tcW w:w="145" w:type="pct"/>
          </w:tcPr>
          <w:p w14:paraId="298CB529" w14:textId="77777777" w:rsidR="003B79D6" w:rsidRPr="00455CD3" w:rsidRDefault="003B79D6" w:rsidP="005125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81" w:type="pct"/>
          </w:tcPr>
          <w:p w14:paraId="160EB3D3" w14:textId="77777777" w:rsidR="003B79D6" w:rsidRPr="00455CD3" w:rsidRDefault="003B79D6" w:rsidP="005125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145" w:type="pct"/>
          </w:tcPr>
          <w:p w14:paraId="4D155588" w14:textId="77777777" w:rsidR="003B79D6" w:rsidRPr="00455CD3" w:rsidRDefault="003B79D6" w:rsidP="005125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90" w:type="pct"/>
            <w:gridSpan w:val="2"/>
          </w:tcPr>
          <w:p w14:paraId="467F1EDE" w14:textId="77777777" w:rsidR="003B79D6" w:rsidRPr="00455CD3" w:rsidRDefault="003B79D6" w:rsidP="005125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  <w:lang w:val="en-US" w:bidi="th-TH"/>
              </w:rPr>
            </w:pPr>
          </w:p>
        </w:tc>
      </w:tr>
      <w:tr w:rsidR="003B79D6" w:rsidRPr="00455CD3" w14:paraId="52D4CC77" w14:textId="77777777" w:rsidTr="00555EF4">
        <w:tc>
          <w:tcPr>
            <w:tcW w:w="1744" w:type="pct"/>
          </w:tcPr>
          <w:p w14:paraId="7738D71B" w14:textId="77777777" w:rsidR="003B79D6" w:rsidRPr="00455CD3" w:rsidRDefault="003B79D6" w:rsidP="00512508">
            <w:pPr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433" w:type="pct"/>
          </w:tcPr>
          <w:p w14:paraId="5AA11BD8" w14:textId="77777777" w:rsidR="003B79D6" w:rsidRPr="00455CD3" w:rsidRDefault="003B79D6" w:rsidP="00512508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634" w:type="pct"/>
          </w:tcPr>
          <w:p w14:paraId="71B6232E" w14:textId="77777777" w:rsidR="003B79D6" w:rsidRPr="00455CD3" w:rsidRDefault="003B79D6" w:rsidP="002D6A5B">
            <w:pPr>
              <w:tabs>
                <w:tab w:val="decimal" w:pos="820"/>
                <w:tab w:val="decimal" w:pos="976"/>
              </w:tabs>
              <w:ind w:right="-18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145" w:type="pct"/>
          </w:tcPr>
          <w:p w14:paraId="73708342" w14:textId="77777777" w:rsidR="003B79D6" w:rsidRPr="00455CD3" w:rsidRDefault="003B79D6" w:rsidP="005125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83" w:type="pct"/>
          </w:tcPr>
          <w:p w14:paraId="3E687C61" w14:textId="77777777" w:rsidR="003B79D6" w:rsidRPr="00455CD3" w:rsidRDefault="003B79D6" w:rsidP="005125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  <w:lang w:val="en-US" w:bidi="th-TH"/>
              </w:rPr>
            </w:pPr>
          </w:p>
        </w:tc>
        <w:tc>
          <w:tcPr>
            <w:tcW w:w="145" w:type="pct"/>
          </w:tcPr>
          <w:p w14:paraId="49786363" w14:textId="77777777" w:rsidR="003B79D6" w:rsidRPr="00455CD3" w:rsidRDefault="003B79D6" w:rsidP="005125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81" w:type="pct"/>
          </w:tcPr>
          <w:p w14:paraId="2A89B81D" w14:textId="77777777" w:rsidR="003B79D6" w:rsidRPr="00455CD3" w:rsidRDefault="003B79D6" w:rsidP="005125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145" w:type="pct"/>
          </w:tcPr>
          <w:p w14:paraId="006900A3" w14:textId="77777777" w:rsidR="003B79D6" w:rsidRPr="00455CD3" w:rsidRDefault="003B79D6" w:rsidP="005125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90" w:type="pct"/>
            <w:gridSpan w:val="2"/>
          </w:tcPr>
          <w:p w14:paraId="574A275C" w14:textId="77777777" w:rsidR="003B79D6" w:rsidRPr="00455CD3" w:rsidRDefault="003B79D6" w:rsidP="005125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  <w:lang w:val="en-US" w:bidi="th-TH"/>
              </w:rPr>
            </w:pPr>
          </w:p>
        </w:tc>
      </w:tr>
      <w:tr w:rsidR="003B79D6" w:rsidRPr="00455CD3" w14:paraId="100F62EB" w14:textId="77777777" w:rsidTr="00555EF4">
        <w:tc>
          <w:tcPr>
            <w:tcW w:w="1744" w:type="pct"/>
          </w:tcPr>
          <w:p w14:paraId="51B8E76A" w14:textId="77777777" w:rsidR="003B79D6" w:rsidRPr="00455CD3" w:rsidRDefault="003B79D6" w:rsidP="00512508">
            <w:pPr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433" w:type="pct"/>
          </w:tcPr>
          <w:p w14:paraId="3D92C17F" w14:textId="77777777" w:rsidR="003B79D6" w:rsidRPr="00455CD3" w:rsidRDefault="003B79D6" w:rsidP="00512508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634" w:type="pct"/>
          </w:tcPr>
          <w:p w14:paraId="421605DF" w14:textId="77777777" w:rsidR="003B79D6" w:rsidRPr="00455CD3" w:rsidRDefault="003B79D6" w:rsidP="002D6A5B">
            <w:pPr>
              <w:tabs>
                <w:tab w:val="decimal" w:pos="820"/>
                <w:tab w:val="decimal" w:pos="976"/>
              </w:tabs>
              <w:ind w:right="-18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145" w:type="pct"/>
          </w:tcPr>
          <w:p w14:paraId="61EC0298" w14:textId="77777777" w:rsidR="003B79D6" w:rsidRPr="00455CD3" w:rsidRDefault="003B79D6" w:rsidP="005125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83" w:type="pct"/>
          </w:tcPr>
          <w:p w14:paraId="362C5F1B" w14:textId="77777777" w:rsidR="003B79D6" w:rsidRPr="00455CD3" w:rsidRDefault="003B79D6" w:rsidP="005125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  <w:lang w:val="en-US" w:bidi="th-TH"/>
              </w:rPr>
            </w:pPr>
          </w:p>
        </w:tc>
        <w:tc>
          <w:tcPr>
            <w:tcW w:w="145" w:type="pct"/>
          </w:tcPr>
          <w:p w14:paraId="5F495923" w14:textId="77777777" w:rsidR="003B79D6" w:rsidRPr="00455CD3" w:rsidRDefault="003B79D6" w:rsidP="005125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81" w:type="pct"/>
          </w:tcPr>
          <w:p w14:paraId="1BED74C0" w14:textId="77777777" w:rsidR="003B79D6" w:rsidRPr="00455CD3" w:rsidRDefault="003B79D6" w:rsidP="005125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145" w:type="pct"/>
          </w:tcPr>
          <w:p w14:paraId="7FA4A5D7" w14:textId="77777777" w:rsidR="003B79D6" w:rsidRPr="00455CD3" w:rsidRDefault="003B79D6" w:rsidP="005125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90" w:type="pct"/>
            <w:gridSpan w:val="2"/>
          </w:tcPr>
          <w:p w14:paraId="6A7B1CDE" w14:textId="77777777" w:rsidR="003B79D6" w:rsidRPr="00455CD3" w:rsidRDefault="003B79D6" w:rsidP="005125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  <w:lang w:val="en-US" w:bidi="th-TH"/>
              </w:rPr>
            </w:pPr>
          </w:p>
        </w:tc>
      </w:tr>
      <w:tr w:rsidR="003B79D6" w:rsidRPr="00455CD3" w14:paraId="6C814E55" w14:textId="77777777" w:rsidTr="00555EF4">
        <w:tc>
          <w:tcPr>
            <w:tcW w:w="1744" w:type="pct"/>
          </w:tcPr>
          <w:p w14:paraId="496953A7" w14:textId="77777777" w:rsidR="003B79D6" w:rsidRPr="00455CD3" w:rsidRDefault="003B79D6" w:rsidP="00512508">
            <w:pPr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433" w:type="pct"/>
          </w:tcPr>
          <w:p w14:paraId="68BAF945" w14:textId="3EC48D5A" w:rsidR="003B79D6" w:rsidRPr="00455CD3" w:rsidRDefault="003B79D6" w:rsidP="00512508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1362" w:type="pct"/>
            <w:gridSpan w:val="3"/>
          </w:tcPr>
          <w:p w14:paraId="55346A9D" w14:textId="34C56207" w:rsidR="003B79D6" w:rsidRPr="00455CD3" w:rsidRDefault="00555EF4" w:rsidP="004A0B3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  <w:highlight w:val="cyan"/>
                <w:lang w:val="en-US" w:bidi="th-TH"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6EAE5DF" w14:textId="77777777" w:rsidR="003B79D6" w:rsidRPr="00455CD3" w:rsidRDefault="003B79D6" w:rsidP="005125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1316" w:type="pct"/>
            <w:gridSpan w:val="4"/>
          </w:tcPr>
          <w:p w14:paraId="0C8F3217" w14:textId="68324C72" w:rsidR="003B79D6" w:rsidRPr="004A0B3A" w:rsidRDefault="00555EF4" w:rsidP="004A0B3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79D6" w:rsidRPr="00455CD3" w14:paraId="3E8D94CB" w14:textId="77777777" w:rsidTr="00555EF4">
        <w:tc>
          <w:tcPr>
            <w:tcW w:w="1744" w:type="pct"/>
          </w:tcPr>
          <w:p w14:paraId="37471C0E" w14:textId="77777777" w:rsidR="003B79D6" w:rsidRPr="00455CD3" w:rsidRDefault="003B79D6" w:rsidP="00512508">
            <w:pPr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433" w:type="pct"/>
          </w:tcPr>
          <w:p w14:paraId="3E0C07D9" w14:textId="2761F08E" w:rsidR="003B79D6" w:rsidRPr="00455CD3" w:rsidRDefault="003B79D6" w:rsidP="00512508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634" w:type="pct"/>
          </w:tcPr>
          <w:p w14:paraId="6E95EF10" w14:textId="55401A84" w:rsidR="003B79D6" w:rsidRPr="00455CD3" w:rsidRDefault="00B30E1D" w:rsidP="004A0B3A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5" w:type="pct"/>
          </w:tcPr>
          <w:p w14:paraId="090133D9" w14:textId="77777777" w:rsidR="003B79D6" w:rsidRPr="00455CD3" w:rsidRDefault="003B79D6" w:rsidP="005125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83" w:type="pct"/>
          </w:tcPr>
          <w:p w14:paraId="0E2EC934" w14:textId="136225C5" w:rsidR="003B79D6" w:rsidRPr="004A0B3A" w:rsidRDefault="00B30E1D" w:rsidP="004A0B3A">
            <w:pPr>
              <w:pStyle w:val="BodyText"/>
              <w:tabs>
                <w:tab w:val="left" w:pos="80"/>
                <w:tab w:val="center" w:pos="393"/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33E97A4D" w14:textId="77777777" w:rsidR="003B79D6" w:rsidRPr="00455CD3" w:rsidRDefault="003B79D6" w:rsidP="005125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81" w:type="pct"/>
          </w:tcPr>
          <w:p w14:paraId="1F05AE79" w14:textId="190F4241" w:rsidR="003B79D6" w:rsidRPr="004A0B3A" w:rsidRDefault="00B30E1D" w:rsidP="004A0B3A">
            <w:pPr>
              <w:pStyle w:val="BodyText"/>
              <w:tabs>
                <w:tab w:val="left" w:pos="949"/>
              </w:tabs>
              <w:spacing w:after="0" w:line="240" w:lineRule="auto"/>
              <w:ind w:left="-75" w:right="-289" w:hanging="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5" w:type="pct"/>
          </w:tcPr>
          <w:p w14:paraId="38030AE9" w14:textId="77777777" w:rsidR="003B79D6" w:rsidRPr="00455CD3" w:rsidRDefault="003B79D6" w:rsidP="005125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90" w:type="pct"/>
            <w:gridSpan w:val="2"/>
          </w:tcPr>
          <w:p w14:paraId="67C653E6" w14:textId="2C2C1AB7" w:rsidR="003B79D6" w:rsidRPr="00455CD3" w:rsidRDefault="00B30E1D" w:rsidP="004A0B3A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Theme="majorBidi" w:hAnsiTheme="majorBidi" w:cstheme="majorBidi"/>
                <w:sz w:val="16"/>
                <w:szCs w:val="16"/>
                <w:highlight w:val="cyan"/>
                <w:lang w:val="en-US" w:bidi="th-TH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3B79D6" w:rsidRPr="00455CD3" w14:paraId="09C6D570" w14:textId="77777777" w:rsidTr="00555EF4">
        <w:tc>
          <w:tcPr>
            <w:tcW w:w="1744" w:type="pct"/>
          </w:tcPr>
          <w:p w14:paraId="6B1B7D2E" w14:textId="77777777" w:rsidR="003B79D6" w:rsidRPr="00455CD3" w:rsidRDefault="003B79D6" w:rsidP="00512508">
            <w:pPr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433" w:type="pct"/>
          </w:tcPr>
          <w:p w14:paraId="189E37F6" w14:textId="77777777" w:rsidR="003B79D6" w:rsidRPr="00455CD3" w:rsidRDefault="003B79D6" w:rsidP="00512508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2822" w:type="pct"/>
            <w:gridSpan w:val="8"/>
          </w:tcPr>
          <w:p w14:paraId="35333D63" w14:textId="3AE9EFE0" w:rsidR="003B79D6" w:rsidRPr="00455CD3" w:rsidRDefault="004A0B3A" w:rsidP="004A0B3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  <w:highlight w:val="cyan"/>
                <w:lang w:val="en-US" w:bidi="th-TH"/>
              </w:rPr>
            </w:pPr>
            <w:r w:rsidRPr="00F271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7713" w:rsidRPr="00F2713C" w14:paraId="653E47EB" w14:textId="77777777" w:rsidTr="00555EF4">
        <w:tc>
          <w:tcPr>
            <w:tcW w:w="1744" w:type="pct"/>
            <w:vAlign w:val="bottom"/>
          </w:tcPr>
          <w:p w14:paraId="224AC703" w14:textId="77777777" w:rsidR="003B7713" w:rsidRPr="00F2713C" w:rsidRDefault="003B7713" w:rsidP="003B77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33" w:type="pct"/>
          </w:tcPr>
          <w:p w14:paraId="29C18F8A" w14:textId="77777777" w:rsidR="003B7713" w:rsidRPr="00F2713C" w:rsidRDefault="003B7713" w:rsidP="00512508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634" w:type="pct"/>
          </w:tcPr>
          <w:p w14:paraId="01AC659F" w14:textId="77777777" w:rsidR="003B7713" w:rsidRPr="00F2713C" w:rsidRDefault="003B7713" w:rsidP="002D6A5B">
            <w:pPr>
              <w:tabs>
                <w:tab w:val="decimal" w:pos="820"/>
                <w:tab w:val="decimal" w:pos="976"/>
              </w:tabs>
              <w:ind w:right="-1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5" w:type="pct"/>
          </w:tcPr>
          <w:p w14:paraId="4DC338FC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</w:tcPr>
          <w:p w14:paraId="556E0C8A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45" w:type="pct"/>
          </w:tcPr>
          <w:p w14:paraId="79E3F7AD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</w:tcPr>
          <w:p w14:paraId="39A1971E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2F29B3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375F7CAA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B7713" w:rsidRPr="00F2713C" w14:paraId="1ED320A2" w14:textId="77777777" w:rsidTr="00555EF4">
        <w:tc>
          <w:tcPr>
            <w:tcW w:w="1744" w:type="pct"/>
          </w:tcPr>
          <w:p w14:paraId="2159EB1F" w14:textId="77777777" w:rsidR="003B7713" w:rsidRPr="00F2713C" w:rsidRDefault="003B7713" w:rsidP="003B771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3" w:type="pct"/>
          </w:tcPr>
          <w:p w14:paraId="119DDB8E" w14:textId="77777777" w:rsidR="003B7713" w:rsidRPr="00A83275" w:rsidRDefault="003B7713" w:rsidP="00512508">
            <w:pPr>
              <w:pStyle w:val="acctfourfigures"/>
              <w:tabs>
                <w:tab w:val="clear" w:pos="765"/>
                <w:tab w:val="left" w:pos="374"/>
                <w:tab w:val="decimal" w:pos="820"/>
              </w:tabs>
              <w:spacing w:line="240" w:lineRule="atLeast"/>
              <w:ind w:left="-108" w:right="-108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4" w:type="pct"/>
          </w:tcPr>
          <w:p w14:paraId="6FFCA183" w14:textId="77777777" w:rsidR="003B7713" w:rsidRPr="002D6A5B" w:rsidRDefault="00B30E1D" w:rsidP="002D6A5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746</w:t>
            </w:r>
            <w:r w:rsidR="003B7713" w:rsidRPr="00A83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145" w:type="pct"/>
          </w:tcPr>
          <w:p w14:paraId="49CD1101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</w:tcPr>
          <w:p w14:paraId="5B123B4A" w14:textId="77777777" w:rsidR="003B7713" w:rsidRPr="00EB22B7" w:rsidRDefault="00B30E1D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727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145" w:type="pct"/>
          </w:tcPr>
          <w:p w14:paraId="65795D3F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</w:tcPr>
          <w:p w14:paraId="7BFB3225" w14:textId="77777777" w:rsidR="003B7713" w:rsidRPr="00EB22B7" w:rsidRDefault="003B7713" w:rsidP="00EB22B7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6EBFA3BC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48F94B86" w14:textId="77777777" w:rsidR="003B7713" w:rsidRPr="00EB22B7" w:rsidRDefault="003B7713" w:rsidP="00EB22B7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B7713" w:rsidRPr="00F2713C" w14:paraId="0154AB3E" w14:textId="77777777" w:rsidTr="00555EF4">
        <w:tc>
          <w:tcPr>
            <w:tcW w:w="1744" w:type="pct"/>
          </w:tcPr>
          <w:p w14:paraId="2497AF3C" w14:textId="77777777" w:rsidR="003B7713" w:rsidRPr="00F2713C" w:rsidRDefault="003B7713" w:rsidP="003B771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433" w:type="pct"/>
          </w:tcPr>
          <w:p w14:paraId="6A2A561A" w14:textId="77777777" w:rsidR="003B7713" w:rsidRPr="00F2713C" w:rsidRDefault="003B7713" w:rsidP="00512508">
            <w:pPr>
              <w:pStyle w:val="acctfourfigures"/>
              <w:tabs>
                <w:tab w:val="clear" w:pos="765"/>
                <w:tab w:val="left" w:pos="374"/>
                <w:tab w:val="decimal" w:pos="820"/>
              </w:tabs>
              <w:spacing w:line="240" w:lineRule="atLeast"/>
              <w:ind w:left="-108" w:right="-108" w:hanging="2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634" w:type="pct"/>
          </w:tcPr>
          <w:p w14:paraId="75362452" w14:textId="77777777" w:rsidR="003B7713" w:rsidRPr="002D6A5B" w:rsidRDefault="003B7713" w:rsidP="002D6A5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391C47D0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</w:tcPr>
          <w:p w14:paraId="0CFBD14E" w14:textId="77777777" w:rsidR="003B7713" w:rsidRPr="00EB22B7" w:rsidRDefault="003B7713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33994F8A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</w:tcPr>
          <w:p w14:paraId="1B8D2F6F" w14:textId="77777777" w:rsidR="003B7713" w:rsidRPr="00EB22B7" w:rsidRDefault="003B7713" w:rsidP="00EB22B7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261880C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42ACFC37" w14:textId="77777777" w:rsidR="003B7713" w:rsidRPr="00EB22B7" w:rsidRDefault="003B7713" w:rsidP="00EB22B7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B7713" w:rsidRPr="00F2713C" w14:paraId="4AD6CD5A" w14:textId="77777777" w:rsidTr="00555EF4">
        <w:tc>
          <w:tcPr>
            <w:tcW w:w="1744" w:type="pct"/>
          </w:tcPr>
          <w:p w14:paraId="283A1429" w14:textId="77777777" w:rsidR="003B7713" w:rsidRPr="00F2713C" w:rsidRDefault="003B7713" w:rsidP="003B7713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3" w:type="pct"/>
          </w:tcPr>
          <w:p w14:paraId="572429EF" w14:textId="77777777" w:rsidR="003B7713" w:rsidRPr="00A83275" w:rsidRDefault="003B7713" w:rsidP="00512508">
            <w:pPr>
              <w:pStyle w:val="acctfourfigures"/>
              <w:tabs>
                <w:tab w:val="clear" w:pos="765"/>
                <w:tab w:val="left" w:pos="374"/>
                <w:tab w:val="decimal" w:pos="820"/>
              </w:tabs>
              <w:spacing w:line="240" w:lineRule="atLeast"/>
              <w:ind w:left="-108" w:right="-108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4" w:type="pct"/>
          </w:tcPr>
          <w:p w14:paraId="21698E47" w14:textId="5783F121" w:rsidR="003B7713" w:rsidRPr="006A6EC6" w:rsidRDefault="00B30E1D" w:rsidP="002D6A5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  <w:r w:rsidR="003B7713" w:rsidRPr="00A83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021</w:t>
            </w:r>
          </w:p>
        </w:tc>
        <w:tc>
          <w:tcPr>
            <w:tcW w:w="145" w:type="pct"/>
          </w:tcPr>
          <w:p w14:paraId="698410DC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</w:tcPr>
          <w:p w14:paraId="0A87A450" w14:textId="77777777" w:rsidR="003B7713" w:rsidRPr="00EB22B7" w:rsidRDefault="00B30E1D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145" w:type="pct"/>
          </w:tcPr>
          <w:p w14:paraId="10B7431E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</w:tcPr>
          <w:p w14:paraId="61969643" w14:textId="77777777" w:rsidR="003B7713" w:rsidRPr="00EB22B7" w:rsidRDefault="003B7713" w:rsidP="00EB22B7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690F634D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0E616E72" w14:textId="77777777" w:rsidR="003B7713" w:rsidRPr="00EB22B7" w:rsidRDefault="003B7713" w:rsidP="00EB22B7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B7713" w:rsidRPr="00F2713C" w14:paraId="47001C8A" w14:textId="77777777" w:rsidTr="00555EF4">
        <w:tc>
          <w:tcPr>
            <w:tcW w:w="1744" w:type="pct"/>
          </w:tcPr>
          <w:p w14:paraId="2D90C98B" w14:textId="77777777" w:rsidR="003B7713" w:rsidRPr="00F2713C" w:rsidRDefault="00B30E1D" w:rsidP="003B7713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269096CA" w14:textId="77777777" w:rsidR="003B7713" w:rsidRPr="00A83275" w:rsidRDefault="003B7713" w:rsidP="00512508">
            <w:pPr>
              <w:pStyle w:val="acctfourfigures"/>
              <w:tabs>
                <w:tab w:val="clear" w:pos="765"/>
                <w:tab w:val="left" w:pos="374"/>
                <w:tab w:val="decimal" w:pos="820"/>
              </w:tabs>
              <w:spacing w:line="240" w:lineRule="atLeast"/>
              <w:ind w:left="-108" w:right="-108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4" w:type="pct"/>
          </w:tcPr>
          <w:p w14:paraId="13F58D31" w14:textId="77777777" w:rsidR="003B7713" w:rsidRPr="006A6EC6" w:rsidRDefault="00B30E1D" w:rsidP="002D6A5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3B7713" w:rsidRPr="00A83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145" w:type="pct"/>
          </w:tcPr>
          <w:p w14:paraId="4E36410E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</w:tcPr>
          <w:p w14:paraId="126A8F07" w14:textId="059D93EC" w:rsidR="003B7713" w:rsidRPr="00EB22B7" w:rsidRDefault="00B30E1D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145" w:type="pct"/>
          </w:tcPr>
          <w:p w14:paraId="1CFDCA53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</w:tcPr>
          <w:p w14:paraId="4F479044" w14:textId="77777777" w:rsidR="003B7713" w:rsidRPr="00EB22B7" w:rsidRDefault="003B7713" w:rsidP="00EB22B7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077670CD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65D211C2" w14:textId="77777777" w:rsidR="003B7713" w:rsidRPr="00EB22B7" w:rsidRDefault="003B7713" w:rsidP="00EB22B7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B7713" w:rsidRPr="00F2713C" w14:paraId="18734311" w14:textId="77777777" w:rsidTr="00555EF4">
        <w:tc>
          <w:tcPr>
            <w:tcW w:w="1744" w:type="pct"/>
          </w:tcPr>
          <w:p w14:paraId="6A53A489" w14:textId="77777777" w:rsidR="003B7713" w:rsidRPr="00F2713C" w:rsidRDefault="00B30E1D" w:rsidP="003B7713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433" w:type="pct"/>
          </w:tcPr>
          <w:p w14:paraId="25DC03C6" w14:textId="77777777" w:rsidR="003B7713" w:rsidRPr="00A83275" w:rsidRDefault="003B7713" w:rsidP="00512508">
            <w:pPr>
              <w:pStyle w:val="acctfourfigures"/>
              <w:tabs>
                <w:tab w:val="clear" w:pos="765"/>
                <w:tab w:val="left" w:pos="374"/>
                <w:tab w:val="decimal" w:pos="820"/>
              </w:tabs>
              <w:spacing w:line="240" w:lineRule="atLeast"/>
              <w:ind w:left="-108" w:right="-108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4" w:type="pct"/>
          </w:tcPr>
          <w:p w14:paraId="04897AE8" w14:textId="77777777" w:rsidR="003B7713" w:rsidRPr="006A6EC6" w:rsidRDefault="00B30E1D" w:rsidP="002D6A5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3B7713" w:rsidRPr="00A83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45" w:type="pct"/>
          </w:tcPr>
          <w:p w14:paraId="293CBDB2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</w:tcPr>
          <w:p w14:paraId="1A461DF9" w14:textId="77777777" w:rsidR="003B7713" w:rsidRPr="00EB22B7" w:rsidRDefault="00B30E1D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145" w:type="pct"/>
          </w:tcPr>
          <w:p w14:paraId="0EF897CD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</w:tcPr>
          <w:p w14:paraId="71E44BBE" w14:textId="77777777" w:rsidR="003B7713" w:rsidRPr="00EB22B7" w:rsidRDefault="003B7713" w:rsidP="00EB22B7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E3AA1AC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0A5921D3" w14:textId="77777777" w:rsidR="003B7713" w:rsidRPr="00EB22B7" w:rsidRDefault="003B7713" w:rsidP="00EB22B7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B7713" w:rsidRPr="00F2713C" w14:paraId="3E6CD88A" w14:textId="77777777" w:rsidTr="00555EF4">
        <w:tc>
          <w:tcPr>
            <w:tcW w:w="1744" w:type="pct"/>
          </w:tcPr>
          <w:p w14:paraId="18E0AB7C" w14:textId="77777777" w:rsidR="003B7713" w:rsidRPr="00F2713C" w:rsidRDefault="003B7713" w:rsidP="003B7713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F271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433" w:type="pct"/>
          </w:tcPr>
          <w:p w14:paraId="7E1F7262" w14:textId="77777777" w:rsidR="003B7713" w:rsidRPr="00A83275" w:rsidRDefault="003B7713" w:rsidP="00512508">
            <w:pPr>
              <w:pStyle w:val="acctfourfigures"/>
              <w:tabs>
                <w:tab w:val="clear" w:pos="765"/>
                <w:tab w:val="left" w:pos="374"/>
                <w:tab w:val="decimal" w:pos="820"/>
              </w:tabs>
              <w:spacing w:line="240" w:lineRule="atLeast"/>
              <w:ind w:left="-108" w:right="-108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7741E9A" w14:textId="77777777" w:rsidR="003B7713" w:rsidRPr="006A6EC6" w:rsidRDefault="00B30E1D" w:rsidP="00EB22B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3B7713" w:rsidRPr="00A83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145" w:type="pct"/>
          </w:tcPr>
          <w:p w14:paraId="5CC6BD4E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F593E7D" w14:textId="77777777" w:rsidR="003B7713" w:rsidRPr="00EB22B7" w:rsidRDefault="00B30E1D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3B7713" w:rsidRPr="00F271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145" w:type="pct"/>
          </w:tcPr>
          <w:p w14:paraId="2DBF237E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8C169B3" w14:textId="77777777" w:rsidR="003B7713" w:rsidRPr="00EB22B7" w:rsidRDefault="003B7713" w:rsidP="00EB22B7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F00B219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</w:tcPr>
          <w:p w14:paraId="68BD3A27" w14:textId="77777777" w:rsidR="003B7713" w:rsidRPr="00EB22B7" w:rsidRDefault="003B7713" w:rsidP="00EB22B7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A401B" w:rsidRPr="00F2713C" w14:paraId="3F97466B" w14:textId="77777777" w:rsidTr="00C86092">
        <w:tc>
          <w:tcPr>
            <w:tcW w:w="1744" w:type="pct"/>
            <w:shd w:val="clear" w:color="auto" w:fill="auto"/>
          </w:tcPr>
          <w:p w14:paraId="70BBEEF6" w14:textId="77777777" w:rsidR="003B7713" w:rsidRPr="00F2713C" w:rsidRDefault="003B7713" w:rsidP="003B77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74CB427C" w14:textId="77777777" w:rsidR="003B7713" w:rsidRPr="006008C6" w:rsidRDefault="003B7713" w:rsidP="00512508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</w:tcPr>
          <w:p w14:paraId="34C27746" w14:textId="77777777" w:rsidR="003B7713" w:rsidRPr="00F2713C" w:rsidRDefault="00B30E1D" w:rsidP="002D6A5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906</w:t>
            </w:r>
            <w:r w:rsidR="003B7713" w:rsidRPr="006008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145" w:type="pct"/>
            <w:shd w:val="clear" w:color="auto" w:fill="auto"/>
          </w:tcPr>
          <w:p w14:paraId="23668562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2F17C8FC" w14:textId="07E65196" w:rsidR="003B7713" w:rsidRPr="00F2713C" w:rsidRDefault="00B30E1D" w:rsidP="00EB22B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943</w:t>
            </w:r>
            <w:r w:rsidR="003B7713" w:rsidRPr="00F27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370</w:t>
            </w:r>
          </w:p>
        </w:tc>
        <w:tc>
          <w:tcPr>
            <w:tcW w:w="145" w:type="pct"/>
            <w:shd w:val="clear" w:color="auto" w:fill="auto"/>
          </w:tcPr>
          <w:p w14:paraId="3E8630DB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3D0D1C13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AFAC890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ED16FA" w14:textId="77777777" w:rsidR="003B7713" w:rsidRPr="00F2713C" w:rsidRDefault="003B7713" w:rsidP="00EB22B7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A401B" w:rsidRPr="00573558" w14:paraId="2D8F3708" w14:textId="77777777" w:rsidTr="00C86092">
        <w:tc>
          <w:tcPr>
            <w:tcW w:w="1744" w:type="pct"/>
            <w:shd w:val="clear" w:color="auto" w:fill="auto"/>
            <w:vAlign w:val="bottom"/>
          </w:tcPr>
          <w:p w14:paraId="7B0DFE20" w14:textId="4C07C76C" w:rsidR="00573558" w:rsidRPr="00573558" w:rsidRDefault="00573558" w:rsidP="00573558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10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05104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33" w:type="pct"/>
          </w:tcPr>
          <w:p w14:paraId="62DB0F21" w14:textId="77777777" w:rsidR="00573558" w:rsidRPr="00F2713C" w:rsidRDefault="00573558" w:rsidP="00512508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7257C956" w14:textId="77777777" w:rsidR="00573558" w:rsidRDefault="00573558" w:rsidP="002D6A5B">
            <w:pPr>
              <w:tabs>
                <w:tab w:val="decimal" w:pos="820"/>
                <w:tab w:val="decimal" w:pos="9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E0486C" w14:textId="05A3A75A" w:rsidR="00573558" w:rsidRPr="00F2713C" w:rsidRDefault="00573558" w:rsidP="002D6A5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DE758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DE75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793</w:t>
            </w:r>
            <w:r w:rsidRPr="00DE758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1F470C23" w14:textId="77777777" w:rsidR="00573558" w:rsidRPr="00F2713C" w:rsidRDefault="00573558" w:rsidP="005735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5FCAC71" w14:textId="77777777" w:rsidR="00573558" w:rsidRDefault="00573558" w:rsidP="005735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3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3A95756" w14:textId="2CD3D770" w:rsidR="00573558" w:rsidRPr="00F2713C" w:rsidRDefault="00573558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32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  <w:r w:rsidRPr="00E632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12882FB3" w14:textId="77777777" w:rsidR="00573558" w:rsidRPr="00F2713C" w:rsidRDefault="00573558" w:rsidP="005735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90C8AC8" w14:textId="77777777" w:rsidR="00573558" w:rsidRDefault="00573558" w:rsidP="00573558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9A9503" w14:textId="127BF902" w:rsidR="00573558" w:rsidRPr="00573558" w:rsidRDefault="00573558" w:rsidP="00EB22B7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E632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E53434B" w14:textId="77777777" w:rsidR="00573558" w:rsidRPr="00F2713C" w:rsidRDefault="00573558" w:rsidP="005735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271736" w14:textId="77777777" w:rsidR="00573558" w:rsidRDefault="00573558" w:rsidP="00573558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497EB8" w14:textId="3134F851" w:rsidR="00573558" w:rsidRPr="00573558" w:rsidRDefault="00573558" w:rsidP="00EB22B7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401B" w:rsidRPr="00F2713C" w14:paraId="1BB4A9A1" w14:textId="77777777" w:rsidTr="00555EF4">
        <w:tc>
          <w:tcPr>
            <w:tcW w:w="1744" w:type="pct"/>
            <w:shd w:val="clear" w:color="auto" w:fill="auto"/>
            <w:vAlign w:val="bottom"/>
          </w:tcPr>
          <w:p w14:paraId="6BA52C60" w14:textId="271AB20F" w:rsidR="00CD282C" w:rsidRPr="0005104E" w:rsidRDefault="00CD282C" w:rsidP="005735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051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สุทธิ</w:t>
            </w:r>
          </w:p>
        </w:tc>
        <w:tc>
          <w:tcPr>
            <w:tcW w:w="433" w:type="pct"/>
          </w:tcPr>
          <w:p w14:paraId="3AA45FE7" w14:textId="77777777" w:rsidR="00CD282C" w:rsidRPr="006008C6" w:rsidRDefault="00CD282C" w:rsidP="00512508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</w:tcPr>
          <w:p w14:paraId="4EFFF2AA" w14:textId="44DE0F88" w:rsidR="00CD282C" w:rsidRPr="006008C6" w:rsidRDefault="00B30E1D" w:rsidP="002D6A5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894</w:t>
            </w:r>
            <w:r w:rsidR="00CD28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393</w:t>
            </w:r>
          </w:p>
        </w:tc>
        <w:tc>
          <w:tcPr>
            <w:tcW w:w="145" w:type="pct"/>
            <w:shd w:val="clear" w:color="auto" w:fill="auto"/>
          </w:tcPr>
          <w:p w14:paraId="4C0D441D" w14:textId="77777777" w:rsidR="00CD282C" w:rsidRPr="00F2713C" w:rsidRDefault="00CD282C" w:rsidP="005735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33FAFD01" w14:textId="5D632149" w:rsidR="00CD282C" w:rsidRPr="00EB22B7" w:rsidRDefault="00B30E1D" w:rsidP="00EB22B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929</w:t>
            </w:r>
            <w:r w:rsidR="00CD282C" w:rsidRPr="00EB2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145" w:type="pct"/>
            <w:shd w:val="clear" w:color="auto" w:fill="auto"/>
          </w:tcPr>
          <w:p w14:paraId="3EC8DB7E" w14:textId="77777777" w:rsidR="00CD282C" w:rsidRPr="00E632A7" w:rsidRDefault="00CD282C" w:rsidP="005735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3A99393B" w14:textId="511E6BB6" w:rsidR="00CD282C" w:rsidRPr="00E632A7" w:rsidRDefault="00CD282C" w:rsidP="00EB22B7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8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33558B6" w14:textId="77777777" w:rsidR="00CD282C" w:rsidRPr="00E632A7" w:rsidRDefault="00CD282C" w:rsidP="005735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991482" w14:textId="1717112B" w:rsidR="00CD282C" w:rsidRPr="00E632A7" w:rsidRDefault="00CD282C" w:rsidP="00CD282C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8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A401B" w:rsidRPr="00F2713C" w14:paraId="51563951" w14:textId="77777777" w:rsidTr="00555EF4">
        <w:tc>
          <w:tcPr>
            <w:tcW w:w="1744" w:type="pct"/>
            <w:shd w:val="clear" w:color="auto" w:fill="auto"/>
            <w:vAlign w:val="bottom"/>
          </w:tcPr>
          <w:p w14:paraId="1D311C07" w14:textId="77777777" w:rsidR="00573558" w:rsidRPr="0005104E" w:rsidRDefault="00573558" w:rsidP="005735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0510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รวมลูกหนี้การค้า</w:t>
            </w:r>
          </w:p>
        </w:tc>
        <w:tc>
          <w:tcPr>
            <w:tcW w:w="433" w:type="pct"/>
          </w:tcPr>
          <w:p w14:paraId="000CEFC5" w14:textId="77777777" w:rsidR="00573558" w:rsidRPr="006008C6" w:rsidRDefault="00573558" w:rsidP="00512508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</w:tcPr>
          <w:p w14:paraId="0B570707" w14:textId="77777777" w:rsidR="00573558" w:rsidRPr="002D6A5B" w:rsidRDefault="00B30E1D" w:rsidP="002D6A5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935</w:t>
            </w:r>
            <w:r w:rsidR="00573558" w:rsidRPr="006008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894</w:t>
            </w:r>
          </w:p>
        </w:tc>
        <w:tc>
          <w:tcPr>
            <w:tcW w:w="145" w:type="pct"/>
            <w:shd w:val="clear" w:color="auto" w:fill="auto"/>
          </w:tcPr>
          <w:p w14:paraId="24B53C56" w14:textId="77777777" w:rsidR="00573558" w:rsidRPr="00F2713C" w:rsidRDefault="00573558" w:rsidP="005735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57D8777E" w14:textId="4CEACF82" w:rsidR="00573558" w:rsidRPr="00EB22B7" w:rsidRDefault="00B30E1D" w:rsidP="00EB22B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966</w:t>
            </w:r>
            <w:r w:rsidR="00573558" w:rsidRPr="00EB2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4F1E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5" w:type="pct"/>
            <w:shd w:val="clear" w:color="auto" w:fill="auto"/>
          </w:tcPr>
          <w:p w14:paraId="266CF2A5" w14:textId="77777777" w:rsidR="00573558" w:rsidRPr="00E632A7" w:rsidRDefault="00573558" w:rsidP="005735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3CA55D90" w14:textId="77777777" w:rsidR="00573558" w:rsidRPr="00E632A7" w:rsidRDefault="00B30E1D" w:rsidP="00EB22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573558" w:rsidRPr="00E632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145" w:type="pct"/>
            <w:shd w:val="clear" w:color="auto" w:fill="auto"/>
          </w:tcPr>
          <w:p w14:paraId="2F032AF1" w14:textId="77777777" w:rsidR="00573558" w:rsidRPr="00E632A7" w:rsidRDefault="00573558" w:rsidP="005735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9319EC" w14:textId="77777777" w:rsidR="00573558" w:rsidRPr="00E632A7" w:rsidRDefault="00B30E1D" w:rsidP="00EB22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573558" w:rsidRPr="00E632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157</w:t>
            </w:r>
          </w:p>
        </w:tc>
      </w:tr>
      <w:tr w:rsidR="001A401B" w:rsidRPr="00F2713C" w14:paraId="7DE9A780" w14:textId="77777777" w:rsidTr="00555EF4">
        <w:tc>
          <w:tcPr>
            <w:tcW w:w="1744" w:type="pct"/>
            <w:shd w:val="clear" w:color="auto" w:fill="auto"/>
          </w:tcPr>
          <w:p w14:paraId="59A0BB0F" w14:textId="77777777" w:rsidR="00573558" w:rsidRPr="0005104E" w:rsidRDefault="00573558" w:rsidP="005735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51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สุทธิ</w:t>
            </w:r>
            <w:r w:rsidRPr="000510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ลูกหนี้การค้า</w:t>
            </w:r>
          </w:p>
        </w:tc>
        <w:tc>
          <w:tcPr>
            <w:tcW w:w="433" w:type="pct"/>
          </w:tcPr>
          <w:p w14:paraId="06350A51" w14:textId="77777777" w:rsidR="00573558" w:rsidRPr="00EB3D2C" w:rsidRDefault="00573558" w:rsidP="00512508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96D10" w14:textId="77777777" w:rsidR="00573558" w:rsidRPr="002D6A5B" w:rsidRDefault="00B30E1D" w:rsidP="002D6A5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924</w:t>
            </w:r>
            <w:r w:rsidR="00573558" w:rsidRPr="00EB3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034</w:t>
            </w:r>
          </w:p>
        </w:tc>
        <w:tc>
          <w:tcPr>
            <w:tcW w:w="145" w:type="pct"/>
            <w:shd w:val="clear" w:color="auto" w:fill="auto"/>
          </w:tcPr>
          <w:p w14:paraId="1F39DC07" w14:textId="77777777" w:rsidR="00573558" w:rsidRPr="00F2713C" w:rsidRDefault="00573558" w:rsidP="005735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AAA86" w14:textId="77777777" w:rsidR="00573558" w:rsidRPr="00EB22B7" w:rsidRDefault="00B30E1D" w:rsidP="00EB22B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950</w:t>
            </w:r>
            <w:r w:rsidR="00573558" w:rsidRPr="00EB2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145" w:type="pct"/>
            <w:shd w:val="clear" w:color="auto" w:fill="auto"/>
          </w:tcPr>
          <w:p w14:paraId="592C9013" w14:textId="77777777" w:rsidR="00573558" w:rsidRPr="00E632A7" w:rsidRDefault="00573558" w:rsidP="005735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007FD" w14:textId="77777777" w:rsidR="00573558" w:rsidRPr="00E632A7" w:rsidRDefault="00B30E1D" w:rsidP="00EB22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573558" w:rsidRPr="00E632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430</w:t>
            </w:r>
          </w:p>
        </w:tc>
        <w:tc>
          <w:tcPr>
            <w:tcW w:w="145" w:type="pct"/>
            <w:shd w:val="clear" w:color="auto" w:fill="auto"/>
          </w:tcPr>
          <w:p w14:paraId="1F5F3BA5" w14:textId="77777777" w:rsidR="00573558" w:rsidRPr="00E632A7" w:rsidRDefault="00573558" w:rsidP="005735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FEE67" w14:textId="77777777" w:rsidR="00573558" w:rsidRPr="00E632A7" w:rsidRDefault="00B30E1D" w:rsidP="00EB22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573558" w:rsidRPr="00E632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888</w:t>
            </w:r>
          </w:p>
        </w:tc>
      </w:tr>
      <w:bookmarkEnd w:id="1"/>
    </w:tbl>
    <w:p w14:paraId="21553374" w14:textId="77777777" w:rsidR="00E23D7B" w:rsidRPr="006666FA" w:rsidRDefault="00E23D7B" w:rsidP="00032293">
      <w:pPr>
        <w:ind w:right="-43"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7"/>
        <w:gridCol w:w="1177"/>
        <w:gridCol w:w="278"/>
        <w:gridCol w:w="1081"/>
        <w:gridCol w:w="237"/>
        <w:gridCol w:w="1098"/>
        <w:gridCol w:w="271"/>
        <w:gridCol w:w="1081"/>
      </w:tblGrid>
      <w:tr w:rsidR="00EB22B7" w:rsidRPr="006666FA" w14:paraId="330233A9" w14:textId="77777777" w:rsidTr="00EB22B7">
        <w:trPr>
          <w:trHeight w:val="308"/>
          <w:tblHeader/>
        </w:trPr>
        <w:tc>
          <w:tcPr>
            <w:tcW w:w="2183" w:type="pct"/>
            <w:vAlign w:val="bottom"/>
          </w:tcPr>
          <w:p w14:paraId="4D8F2474" w14:textId="40146F0F" w:rsidR="00455CD3" w:rsidRPr="006666FA" w:rsidRDefault="00455CD3" w:rsidP="001D403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C38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pct"/>
            <w:gridSpan w:val="3"/>
          </w:tcPr>
          <w:p w14:paraId="095C527E" w14:textId="7F16D455" w:rsidR="00455CD3" w:rsidRPr="006666FA" w:rsidRDefault="00455CD3" w:rsidP="00F155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35D562D9" w14:textId="77777777" w:rsidR="00455CD3" w:rsidRPr="006666FA" w:rsidRDefault="00455CD3" w:rsidP="00F155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35D12195" w14:textId="05DF99B1" w:rsidR="00455CD3" w:rsidRPr="006666FA" w:rsidRDefault="00455CD3" w:rsidP="00F155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22B7" w:rsidRPr="006666FA" w14:paraId="3499B5AA" w14:textId="77777777" w:rsidTr="00EB22B7">
        <w:trPr>
          <w:trHeight w:val="308"/>
          <w:tblHeader/>
        </w:trPr>
        <w:tc>
          <w:tcPr>
            <w:tcW w:w="2183" w:type="pct"/>
            <w:vAlign w:val="bottom"/>
          </w:tcPr>
          <w:p w14:paraId="35150483" w14:textId="3BFD07B1" w:rsidR="008246AE" w:rsidRPr="000C3853" w:rsidRDefault="008246AE" w:rsidP="008246A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</w:t>
            </w:r>
          </w:p>
        </w:tc>
        <w:tc>
          <w:tcPr>
            <w:tcW w:w="635" w:type="pct"/>
          </w:tcPr>
          <w:p w14:paraId="72A38308" w14:textId="7BD5555F" w:rsidR="008246AE" w:rsidRPr="00EB22B7" w:rsidRDefault="00B30E1D" w:rsidP="00EB22B7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0" w:type="pct"/>
          </w:tcPr>
          <w:p w14:paraId="05E6B955" w14:textId="77777777" w:rsidR="008246AE" w:rsidRPr="00EB22B7" w:rsidRDefault="008246AE" w:rsidP="00EB22B7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7F6099D0" w14:textId="6C48B545" w:rsidR="008246AE" w:rsidRPr="00EB22B7" w:rsidRDefault="00B30E1D" w:rsidP="00EB22B7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" w:type="pct"/>
          </w:tcPr>
          <w:p w14:paraId="37F9B9A6" w14:textId="77777777" w:rsidR="008246AE" w:rsidRPr="00EB22B7" w:rsidRDefault="008246AE" w:rsidP="00EB22B7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</w:tcPr>
          <w:p w14:paraId="0253DD2A" w14:textId="483ABF46" w:rsidR="008246AE" w:rsidRPr="00EB22B7" w:rsidRDefault="00B30E1D" w:rsidP="00EB22B7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</w:tcPr>
          <w:p w14:paraId="66584F26" w14:textId="77777777" w:rsidR="008246AE" w:rsidRPr="00EB22B7" w:rsidRDefault="008246AE" w:rsidP="00EB22B7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64E15C2A" w14:textId="6AC98236" w:rsidR="008246AE" w:rsidRPr="00EB22B7" w:rsidRDefault="00B30E1D" w:rsidP="00EB22B7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EB22B7" w:rsidRPr="006666FA" w14:paraId="054F5F2F" w14:textId="77777777" w:rsidTr="00EB22B7">
        <w:trPr>
          <w:trHeight w:val="344"/>
          <w:tblHeader/>
        </w:trPr>
        <w:tc>
          <w:tcPr>
            <w:tcW w:w="2183" w:type="pct"/>
          </w:tcPr>
          <w:p w14:paraId="07DAFEA6" w14:textId="77777777" w:rsidR="00455CD3" w:rsidRPr="006666FA" w:rsidRDefault="00455CD3" w:rsidP="00F1550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7" w:type="pct"/>
            <w:gridSpan w:val="7"/>
          </w:tcPr>
          <w:p w14:paraId="639C7C09" w14:textId="77777777" w:rsidR="00455CD3" w:rsidRPr="006666FA" w:rsidRDefault="00455CD3" w:rsidP="00F155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22B7" w:rsidRPr="006666FA" w14:paraId="75AC400C" w14:textId="77777777" w:rsidTr="00EB22B7">
        <w:tc>
          <w:tcPr>
            <w:tcW w:w="2183" w:type="pct"/>
          </w:tcPr>
          <w:p w14:paraId="6D0668F5" w14:textId="515C95C4" w:rsidR="00E311E2" w:rsidRPr="000C3853" w:rsidRDefault="00E311E2" w:rsidP="00EB22B7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วันที่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0C3853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635" w:type="pct"/>
          </w:tcPr>
          <w:p w14:paraId="4AA7DFCB" w14:textId="452BFD2B" w:rsidR="00E311E2" w:rsidRPr="00EB22B7" w:rsidRDefault="00B30E1D" w:rsidP="00EB22B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0939AA" w:rsidRPr="00EB22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46C0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69</w:t>
            </w:r>
          </w:p>
        </w:tc>
        <w:tc>
          <w:tcPr>
            <w:tcW w:w="150" w:type="pct"/>
          </w:tcPr>
          <w:p w14:paraId="2541491D" w14:textId="77777777" w:rsidR="00E311E2" w:rsidRPr="006666FA" w:rsidRDefault="00E311E2" w:rsidP="00E311E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549E9342" w14:textId="3308C6EE" w:rsidR="00E311E2" w:rsidRPr="006D4E3C" w:rsidRDefault="00B30E1D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  <w:r w:rsidR="00E311E2" w:rsidRPr="00C23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128" w:type="pct"/>
            <w:shd w:val="clear" w:color="auto" w:fill="auto"/>
          </w:tcPr>
          <w:p w14:paraId="62842DE1" w14:textId="77777777" w:rsidR="00E311E2" w:rsidRPr="00CD4AEA" w:rsidRDefault="00E311E2" w:rsidP="00E311E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592" w:type="pct"/>
            <w:shd w:val="clear" w:color="auto" w:fill="auto"/>
          </w:tcPr>
          <w:p w14:paraId="03E107F4" w14:textId="053F14AB" w:rsidR="00E311E2" w:rsidRPr="00CD4AEA" w:rsidRDefault="00B30E1D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146" w:type="pct"/>
            <w:shd w:val="clear" w:color="auto" w:fill="auto"/>
          </w:tcPr>
          <w:p w14:paraId="6AFACEBD" w14:textId="77777777" w:rsidR="00E311E2" w:rsidRPr="00143F9D" w:rsidRDefault="00E311E2" w:rsidP="00E311E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shd w:val="clear" w:color="auto" w:fill="auto"/>
          </w:tcPr>
          <w:p w14:paraId="32DA2438" w14:textId="2BE2AC70" w:rsidR="00E311E2" w:rsidRPr="00CD4AEA" w:rsidRDefault="00B30E1D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E311E2" w:rsidRPr="00C23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891</w:t>
            </w:r>
          </w:p>
        </w:tc>
      </w:tr>
      <w:tr w:rsidR="008913D8" w:rsidRPr="006666FA" w14:paraId="5184E65D" w14:textId="77777777" w:rsidTr="00EB22B7">
        <w:tc>
          <w:tcPr>
            <w:tcW w:w="2183" w:type="pct"/>
          </w:tcPr>
          <w:p w14:paraId="5399E8C1" w14:textId="3CBC6669" w:rsidR="008913D8" w:rsidRPr="000C3853" w:rsidRDefault="008913D8" w:rsidP="00E311E2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จำหน่ายเงินลงทุนในบริษัทย่อย</w:t>
            </w:r>
          </w:p>
        </w:tc>
        <w:tc>
          <w:tcPr>
            <w:tcW w:w="635" w:type="pct"/>
          </w:tcPr>
          <w:p w14:paraId="52830CFA" w14:textId="53009006" w:rsidR="008913D8" w:rsidRPr="00EB22B7" w:rsidRDefault="008913D8" w:rsidP="008913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895BCFF" w14:textId="77777777" w:rsidR="008913D8" w:rsidRPr="006666FA" w:rsidRDefault="008913D8" w:rsidP="00E311E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738044DF" w14:textId="222CDB45" w:rsidR="008913D8" w:rsidRPr="00C237AE" w:rsidRDefault="008913D8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(469)</w:t>
            </w:r>
          </w:p>
        </w:tc>
        <w:tc>
          <w:tcPr>
            <w:tcW w:w="128" w:type="pct"/>
            <w:shd w:val="clear" w:color="auto" w:fill="auto"/>
          </w:tcPr>
          <w:p w14:paraId="1ADF0EBB" w14:textId="77777777" w:rsidR="008913D8" w:rsidRPr="00CD4AEA" w:rsidRDefault="008913D8" w:rsidP="00E311E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592" w:type="pct"/>
            <w:shd w:val="clear" w:color="auto" w:fill="auto"/>
          </w:tcPr>
          <w:p w14:paraId="7A44EF2D" w14:textId="2DE4B651" w:rsidR="008913D8" w:rsidRDefault="008913D8" w:rsidP="008913D8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19889FC" w14:textId="77777777" w:rsidR="008913D8" w:rsidRPr="00143F9D" w:rsidRDefault="008913D8" w:rsidP="00E311E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shd w:val="clear" w:color="auto" w:fill="auto"/>
          </w:tcPr>
          <w:p w14:paraId="13F24D1C" w14:textId="3A330982" w:rsidR="008913D8" w:rsidRPr="00C237AE" w:rsidRDefault="008913D8" w:rsidP="008913D8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B22B7" w:rsidRPr="006666FA" w14:paraId="3ACF01B2" w14:textId="77777777" w:rsidTr="00EB22B7">
        <w:tc>
          <w:tcPr>
            <w:tcW w:w="2183" w:type="pct"/>
          </w:tcPr>
          <w:p w14:paraId="70D5244F" w14:textId="24C0E758" w:rsidR="00E311E2" w:rsidRPr="000C3853" w:rsidRDefault="00E311E2" w:rsidP="00E311E2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กลับรายการ</w:t>
            </w:r>
          </w:p>
        </w:tc>
        <w:tc>
          <w:tcPr>
            <w:tcW w:w="635" w:type="pct"/>
          </w:tcPr>
          <w:p w14:paraId="7200506C" w14:textId="5BFCB45F" w:rsidR="00E311E2" w:rsidRPr="00EB22B7" w:rsidRDefault="000939AA" w:rsidP="00EB22B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EB22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B46C0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  <w:r w:rsidRPr="00EB22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111A4044" w14:textId="77777777" w:rsidR="00E311E2" w:rsidRPr="006666FA" w:rsidRDefault="00E311E2" w:rsidP="00E311E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37201C16" w14:textId="0DB2FE8F" w:rsidR="00E311E2" w:rsidRPr="00CD4AEA" w:rsidRDefault="00E311E2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3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913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C23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913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953</w:t>
            </w:r>
            <w:r w:rsidRPr="00C23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65E25859" w14:textId="77777777" w:rsidR="00E311E2" w:rsidRPr="00CD4AEA" w:rsidRDefault="00E311E2" w:rsidP="00E311E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592" w:type="pct"/>
            <w:shd w:val="clear" w:color="auto" w:fill="auto"/>
          </w:tcPr>
          <w:p w14:paraId="37643ECD" w14:textId="361016A7" w:rsidR="00E311E2" w:rsidRPr="00CD4AEA" w:rsidRDefault="000939AA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1BCA0A9A" w14:textId="77777777" w:rsidR="00E311E2" w:rsidRPr="00143F9D" w:rsidRDefault="00E311E2" w:rsidP="00E311E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shd w:val="clear" w:color="auto" w:fill="auto"/>
          </w:tcPr>
          <w:p w14:paraId="31057E67" w14:textId="4F751C67" w:rsidR="00E311E2" w:rsidRPr="006D4E3C" w:rsidRDefault="00E311E2" w:rsidP="00EB22B7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3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C23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521</w:t>
            </w:r>
            <w:r w:rsidRPr="00C23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B22B7" w:rsidRPr="006666FA" w14:paraId="22C7A399" w14:textId="77777777" w:rsidTr="00EB22B7">
        <w:tc>
          <w:tcPr>
            <w:tcW w:w="2183" w:type="pct"/>
          </w:tcPr>
          <w:p w14:paraId="51032F7E" w14:textId="07116353" w:rsidR="00E311E2" w:rsidRPr="000C3853" w:rsidRDefault="00E311E2" w:rsidP="00E311E2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31</w:t>
            </w:r>
            <w:r w:rsidRPr="000C385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0C38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  <w:r w:rsidRPr="000C3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1B16DEF" w14:textId="2D6204C8" w:rsidR="00E311E2" w:rsidRPr="000C3853" w:rsidRDefault="00B30E1D" w:rsidP="00EB22B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  <w:r w:rsidR="000939AA" w:rsidRPr="000939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150" w:type="pct"/>
          </w:tcPr>
          <w:p w14:paraId="7ED32A7C" w14:textId="77777777" w:rsidR="00E311E2" w:rsidRPr="000C3853" w:rsidRDefault="00E311E2" w:rsidP="00E311E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11E4E4" w14:textId="4D492BDD" w:rsidR="00E311E2" w:rsidRPr="000C3853" w:rsidRDefault="00B30E1D" w:rsidP="00EB22B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  <w:r w:rsidR="00E311E2" w:rsidRPr="000A39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CE7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28" w:type="pct"/>
            <w:shd w:val="clear" w:color="auto" w:fill="auto"/>
          </w:tcPr>
          <w:p w14:paraId="7786AC75" w14:textId="77777777" w:rsidR="00E311E2" w:rsidRPr="000C3853" w:rsidRDefault="00E311E2" w:rsidP="00E311E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2F619" w14:textId="2241C675" w:rsidR="00E311E2" w:rsidRPr="00143F9D" w:rsidRDefault="000939AA" w:rsidP="00EB22B7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4F7DEA6" w14:textId="77777777" w:rsidR="00E311E2" w:rsidRPr="00143F9D" w:rsidRDefault="00E311E2" w:rsidP="00E311E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53750" w14:textId="6417338B" w:rsidR="00E311E2" w:rsidRPr="000C3853" w:rsidRDefault="00B30E1D" w:rsidP="00EB22B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370</w:t>
            </w:r>
          </w:p>
        </w:tc>
      </w:tr>
    </w:tbl>
    <w:p w14:paraId="0EE54A4E" w14:textId="77777777" w:rsidR="00573537" w:rsidRDefault="00573537" w:rsidP="000C3853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2C6FF582" w14:textId="79D8245C" w:rsidR="000C3853" w:rsidRPr="000C3853" w:rsidRDefault="000C3853" w:rsidP="000C3853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0C3853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ข้อมูลเกี่ยวกับความเสี่ยงด้านเครดิตเปิด</w:t>
      </w:r>
      <w:r w:rsidR="006D4E3C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เ</w:t>
      </w:r>
      <w:r w:rsidRPr="000C385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ผยในหมายเหตุข้อ </w:t>
      </w:r>
      <w:r w:rsidR="00B30E1D" w:rsidRPr="00B30E1D">
        <w:rPr>
          <w:rFonts w:asciiTheme="majorBidi" w:eastAsia="MS Mincho" w:hAnsiTheme="majorBidi" w:cstheme="majorBidi"/>
          <w:sz w:val="30"/>
          <w:szCs w:val="30"/>
          <w:lang w:val="en-US"/>
        </w:rPr>
        <w:t>3</w:t>
      </w:r>
      <w:r w:rsidR="00E477BC">
        <w:rPr>
          <w:rFonts w:asciiTheme="majorBidi" w:eastAsia="MS Mincho" w:hAnsiTheme="majorBidi" w:cstheme="majorBidi"/>
          <w:sz w:val="30"/>
          <w:szCs w:val="30"/>
          <w:lang w:val="en-US" w:bidi="th-TH"/>
        </w:rPr>
        <w:t>3</w:t>
      </w:r>
      <w:r w:rsidRPr="000C3853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(</w:t>
      </w:r>
      <w:r w:rsidRPr="000C3853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ข.</w:t>
      </w:r>
      <w:r w:rsidR="00B30E1D" w:rsidRPr="00B30E1D">
        <w:rPr>
          <w:rFonts w:asciiTheme="majorBidi" w:eastAsia="MS Mincho" w:hAnsiTheme="majorBidi" w:cstheme="majorBidi"/>
          <w:sz w:val="30"/>
          <w:szCs w:val="30"/>
          <w:lang w:val="en-US" w:bidi="th-TH"/>
        </w:rPr>
        <w:t>1</w:t>
      </w:r>
      <w:r w:rsidR="006D4E3C">
        <w:rPr>
          <w:rFonts w:asciiTheme="majorBidi" w:eastAsia="MS Mincho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eastAsia="MS Mincho" w:hAnsiTheme="majorBidi" w:cstheme="majorBidi"/>
          <w:sz w:val="30"/>
          <w:szCs w:val="30"/>
          <w:lang w:val="en-US" w:bidi="th-TH"/>
        </w:rPr>
        <w:t>1</w:t>
      </w:r>
      <w:r w:rsidRPr="000C3853">
        <w:rPr>
          <w:rFonts w:asciiTheme="majorBidi" w:eastAsia="MS Mincho" w:hAnsiTheme="majorBidi" w:cstheme="majorBidi"/>
          <w:sz w:val="30"/>
          <w:szCs w:val="30"/>
          <w:lang w:val="en-US" w:bidi="th-TH"/>
        </w:rPr>
        <w:t>)</w:t>
      </w:r>
    </w:p>
    <w:p w14:paraId="562446A3" w14:textId="2650741D" w:rsidR="0005104E" w:rsidRDefault="0005104E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  <w:lang w:val="en-US" w:bidi="th-TH"/>
        </w:rPr>
      </w:pPr>
    </w:p>
    <w:p w14:paraId="3415F7EE" w14:textId="77777777" w:rsidR="003B79D6" w:rsidRDefault="003B79D6">
      <w:pPr>
        <w:spacing w:line="240" w:lineRule="auto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1194850F" w14:textId="77777777" w:rsidR="003B79D6" w:rsidRDefault="003B79D6">
      <w:pPr>
        <w:spacing w:line="240" w:lineRule="auto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55B993E2" w14:textId="77777777" w:rsidR="003B79D6" w:rsidRDefault="003B79D6">
      <w:pPr>
        <w:spacing w:line="240" w:lineRule="auto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66F67C13" w14:textId="77777777" w:rsidR="003B79D6" w:rsidRDefault="003B79D6">
      <w:pPr>
        <w:spacing w:line="240" w:lineRule="auto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1D478390" w14:textId="77777777" w:rsidR="003B79D6" w:rsidRDefault="003B79D6">
      <w:pPr>
        <w:spacing w:line="240" w:lineRule="auto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4D634092" w14:textId="134EEE9A" w:rsidR="00F37205" w:rsidRPr="006666FA" w:rsidRDefault="00F37205" w:rsidP="00E311E2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ลูกหนี้ตามสัญญาเช่า</w:t>
      </w:r>
      <w:r w:rsidR="00301AEA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การเงิน</w:t>
      </w:r>
    </w:p>
    <w:p w14:paraId="73B10298" w14:textId="77777777" w:rsidR="00F37205" w:rsidRPr="00B66637" w:rsidRDefault="00F37205" w:rsidP="0038388F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878"/>
        <w:gridCol w:w="899"/>
        <w:gridCol w:w="180"/>
        <w:gridCol w:w="957"/>
        <w:gridCol w:w="142"/>
        <w:gridCol w:w="952"/>
        <w:gridCol w:w="143"/>
        <w:gridCol w:w="968"/>
        <w:gridCol w:w="6"/>
        <w:gridCol w:w="165"/>
        <w:gridCol w:w="925"/>
        <w:gridCol w:w="9"/>
        <w:gridCol w:w="146"/>
        <w:gridCol w:w="990"/>
      </w:tblGrid>
      <w:tr w:rsidR="00801C94" w:rsidRPr="006666FA" w14:paraId="03CC0EC1" w14:textId="77777777" w:rsidTr="00D9398F">
        <w:tc>
          <w:tcPr>
            <w:tcW w:w="2878" w:type="dxa"/>
            <w:shd w:val="clear" w:color="auto" w:fill="auto"/>
          </w:tcPr>
          <w:p w14:paraId="68BD6E16" w14:textId="77777777" w:rsidR="00801C94" w:rsidRPr="006666FA" w:rsidRDefault="00801C94" w:rsidP="005F2D37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" w:right="-55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82" w:type="dxa"/>
            <w:gridSpan w:val="13"/>
            <w:shd w:val="clear" w:color="auto" w:fill="auto"/>
          </w:tcPr>
          <w:p w14:paraId="46353F59" w14:textId="77777777" w:rsidR="00801C94" w:rsidRPr="006666FA" w:rsidRDefault="00801C94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2D37" w:rsidRPr="006666FA" w14:paraId="78FB798D" w14:textId="77777777" w:rsidTr="00D9398F">
        <w:tc>
          <w:tcPr>
            <w:tcW w:w="2878" w:type="dxa"/>
            <w:shd w:val="clear" w:color="auto" w:fill="auto"/>
          </w:tcPr>
          <w:p w14:paraId="465EB849" w14:textId="77777777" w:rsidR="005F2D37" w:rsidRPr="006666FA" w:rsidRDefault="005F2D37" w:rsidP="005F2D37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" w:right="-55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36" w:type="dxa"/>
            <w:gridSpan w:val="3"/>
            <w:shd w:val="clear" w:color="auto" w:fill="auto"/>
            <w:hideMark/>
          </w:tcPr>
          <w:p w14:paraId="3AD0AEDF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ที่ถึงกำหนดชำระ</w:t>
            </w:r>
          </w:p>
        </w:tc>
        <w:tc>
          <w:tcPr>
            <w:tcW w:w="142" w:type="dxa"/>
            <w:shd w:val="clear" w:color="auto" w:fill="auto"/>
          </w:tcPr>
          <w:p w14:paraId="72D17F7E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63" w:type="dxa"/>
            <w:gridSpan w:val="3"/>
            <w:shd w:val="clear" w:color="auto" w:fill="auto"/>
            <w:hideMark/>
          </w:tcPr>
          <w:p w14:paraId="6A1506D9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ที่ถึงกำหนดชำระ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43B49942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70" w:type="dxa"/>
            <w:gridSpan w:val="4"/>
            <w:shd w:val="clear" w:color="auto" w:fill="auto"/>
          </w:tcPr>
          <w:p w14:paraId="02685E6F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5F2D37" w:rsidRPr="006666FA" w14:paraId="6156DE02" w14:textId="77777777" w:rsidTr="00D9398F">
        <w:tc>
          <w:tcPr>
            <w:tcW w:w="2878" w:type="dxa"/>
            <w:shd w:val="clear" w:color="auto" w:fill="auto"/>
          </w:tcPr>
          <w:p w14:paraId="6272FD06" w14:textId="77777777" w:rsidR="005F2D37" w:rsidRPr="006666FA" w:rsidRDefault="005F2D37" w:rsidP="005F2D37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" w:right="-55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36" w:type="dxa"/>
            <w:gridSpan w:val="3"/>
            <w:shd w:val="clear" w:color="auto" w:fill="auto"/>
            <w:hideMark/>
          </w:tcPr>
          <w:p w14:paraId="7061C830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ภายในหนึ่งปี</w:t>
            </w:r>
          </w:p>
        </w:tc>
        <w:tc>
          <w:tcPr>
            <w:tcW w:w="142" w:type="dxa"/>
            <w:shd w:val="clear" w:color="auto" w:fill="auto"/>
          </w:tcPr>
          <w:p w14:paraId="7249C0B0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63" w:type="dxa"/>
            <w:gridSpan w:val="3"/>
            <w:shd w:val="clear" w:color="auto" w:fill="auto"/>
            <w:hideMark/>
          </w:tcPr>
          <w:p w14:paraId="12720578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เกินหนึ่งปีแต่ไม่เกินห้าปี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3B4884DE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70" w:type="dxa"/>
            <w:gridSpan w:val="4"/>
            <w:shd w:val="clear" w:color="auto" w:fill="auto"/>
            <w:hideMark/>
          </w:tcPr>
          <w:p w14:paraId="681DFBEF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90098" w:rsidRPr="006666FA" w14:paraId="4170CE23" w14:textId="77777777" w:rsidTr="00D9398F">
        <w:tc>
          <w:tcPr>
            <w:tcW w:w="2878" w:type="dxa"/>
            <w:shd w:val="clear" w:color="auto" w:fill="auto"/>
          </w:tcPr>
          <w:p w14:paraId="5C8FD8ED" w14:textId="77777777" w:rsidR="00290098" w:rsidRPr="006666FA" w:rsidRDefault="00290098" w:rsidP="00290098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" w:right="-55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shd w:val="clear" w:color="auto" w:fill="auto"/>
            <w:hideMark/>
          </w:tcPr>
          <w:p w14:paraId="1581F303" w14:textId="73958E25" w:rsidR="00290098" w:rsidRPr="006666FA" w:rsidRDefault="00B30E1D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55477AF" w14:textId="77777777" w:rsidR="00290098" w:rsidRPr="006666FA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14:paraId="048033E5" w14:textId="1338EB47" w:rsidR="00290098" w:rsidRPr="006666FA" w:rsidRDefault="00B30E1D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455377F6" w14:textId="77777777" w:rsidR="00290098" w:rsidRPr="006666FA" w:rsidRDefault="00290098" w:rsidP="0029009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  <w:hideMark/>
          </w:tcPr>
          <w:p w14:paraId="2E2DF2CF" w14:textId="3C6142BB" w:rsidR="00290098" w:rsidRPr="006666FA" w:rsidRDefault="00B30E1D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3" w:type="dxa"/>
            <w:shd w:val="clear" w:color="auto" w:fill="auto"/>
          </w:tcPr>
          <w:p w14:paraId="33C8ABE4" w14:textId="77777777" w:rsidR="00290098" w:rsidRPr="006666FA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shd w:val="clear" w:color="auto" w:fill="auto"/>
            <w:hideMark/>
          </w:tcPr>
          <w:p w14:paraId="3477289D" w14:textId="3A5234C1" w:rsidR="00290098" w:rsidRPr="006666FA" w:rsidRDefault="00B30E1D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65" w:type="dxa"/>
            <w:shd w:val="clear" w:color="auto" w:fill="auto"/>
          </w:tcPr>
          <w:p w14:paraId="5A5DE042" w14:textId="77777777" w:rsidR="00290098" w:rsidRPr="006666FA" w:rsidRDefault="00290098" w:rsidP="0029009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hideMark/>
          </w:tcPr>
          <w:p w14:paraId="5E7119EB" w14:textId="35F846CF" w:rsidR="00290098" w:rsidRPr="006666FA" w:rsidRDefault="00B30E1D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5" w:type="dxa"/>
            <w:gridSpan w:val="2"/>
            <w:shd w:val="clear" w:color="auto" w:fill="auto"/>
          </w:tcPr>
          <w:p w14:paraId="33FC3353" w14:textId="77777777" w:rsidR="00290098" w:rsidRPr="006666FA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6D49C0A8" w14:textId="091B1000" w:rsidR="00290098" w:rsidRPr="006666FA" w:rsidRDefault="00B30E1D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290098" w:rsidRPr="006666FA" w14:paraId="5676B99F" w14:textId="77777777" w:rsidTr="00D9398F">
        <w:tc>
          <w:tcPr>
            <w:tcW w:w="2878" w:type="dxa"/>
            <w:shd w:val="clear" w:color="auto" w:fill="auto"/>
          </w:tcPr>
          <w:p w14:paraId="1FA0FE24" w14:textId="77777777" w:rsidR="00290098" w:rsidRPr="006666FA" w:rsidRDefault="00290098" w:rsidP="00290098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" w:right="-55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82" w:type="dxa"/>
            <w:gridSpan w:val="13"/>
            <w:shd w:val="clear" w:color="auto" w:fill="auto"/>
            <w:hideMark/>
          </w:tcPr>
          <w:p w14:paraId="7E42745B" w14:textId="77777777" w:rsidR="00290098" w:rsidRPr="006666FA" w:rsidRDefault="00290098" w:rsidP="0029009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311E2" w:rsidRPr="006666FA" w14:paraId="62D61927" w14:textId="77777777" w:rsidTr="006D4E3C">
        <w:tc>
          <w:tcPr>
            <w:tcW w:w="2878" w:type="dxa"/>
            <w:shd w:val="clear" w:color="auto" w:fill="auto"/>
            <w:hideMark/>
          </w:tcPr>
          <w:p w14:paraId="23BBFEA0" w14:textId="77777777" w:rsidR="00E311E2" w:rsidRPr="006666FA" w:rsidRDefault="00E311E2" w:rsidP="00E311E2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" w:right="-558"/>
              <w:rPr>
                <w:rFonts w:asciiTheme="majorBidi" w:eastAsia="MS Mincho" w:hAnsiTheme="majorBidi" w:cstheme="majorBidi"/>
                <w:sz w:val="30"/>
                <w:szCs w:val="30"/>
                <w:cs/>
                <w:lang w:val="th-TH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ลูกหนี้ตามสัญญาเ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th-TH" w:bidi="th-TH"/>
              </w:rPr>
              <w:t>ช่าการเงิน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7E240F3F" w14:textId="20BC125E" w:rsidR="00E311E2" w:rsidRPr="006666FA" w:rsidRDefault="005A7FBE" w:rsidP="00CB1A91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="0071028A" w:rsidRPr="0071028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69DCE5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04C2485" w14:textId="38D525E3" w:rsidR="00E311E2" w:rsidRPr="006666FA" w:rsidRDefault="00F86ECE" w:rsidP="004F32F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="00E311E2" w:rsidRPr="006661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21C84D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F0DFE7A" w14:textId="3437B3B8" w:rsidR="00E311E2" w:rsidRPr="006666FA" w:rsidRDefault="005A7FBE" w:rsidP="004F32F9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27</w:t>
            </w:r>
            <w:r w:rsidR="00DA5D64" w:rsidRPr="00DA5D6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6E85342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bottom"/>
          </w:tcPr>
          <w:p w14:paraId="69CEC2A5" w14:textId="1D11FC32" w:rsidR="00E311E2" w:rsidRPr="006666FA" w:rsidRDefault="00B30E1D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="00F86EC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="00E311E2" w:rsidRPr="00F204F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F86EC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02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3C0E3292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07B6E3D5" w14:textId="5C3EE7F2" w:rsidR="00E311E2" w:rsidRPr="006666FA" w:rsidRDefault="00B30E1D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="005A7FB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="00DA5D64" w:rsidRPr="00DA5D6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5A7FB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01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E4F1F39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6D9411" w14:textId="16BED107" w:rsidR="00E311E2" w:rsidRPr="006666FA" w:rsidRDefault="00B30E1D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="00F86EC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 w:rsidR="00E311E2" w:rsidRPr="002F4C2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F86EC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729</w:t>
            </w:r>
          </w:p>
        </w:tc>
      </w:tr>
      <w:tr w:rsidR="00E311E2" w:rsidRPr="006666FA" w14:paraId="188F0C86" w14:textId="77777777" w:rsidTr="006D4E3C">
        <w:tc>
          <w:tcPr>
            <w:tcW w:w="2878" w:type="dxa"/>
            <w:shd w:val="clear" w:color="auto" w:fill="auto"/>
            <w:hideMark/>
          </w:tcPr>
          <w:p w14:paraId="4A8FEA39" w14:textId="77777777" w:rsidR="00E311E2" w:rsidRPr="006666FA" w:rsidRDefault="00E311E2" w:rsidP="00E311E2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" w:right="-55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 ดอกเบี้ยที่ยังไม่ถือเป็นรายได้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96C9E" w14:textId="09DA350B" w:rsidR="00E311E2" w:rsidRPr="006666FA" w:rsidRDefault="0071028A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71028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5A7FB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71028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5A7FB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78</w:t>
            </w:r>
            <w:r w:rsidR="0035051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Pr="0071028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68B00F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6EDF0" w14:textId="5A39E4F5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F86EC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  <w:r w:rsidR="00F86EC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49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552FCC3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78E45" w14:textId="58200488" w:rsidR="00E311E2" w:rsidRPr="006666FA" w:rsidRDefault="00DA5D64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A5D6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5A7FB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Pr="00DA5D6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5A7FB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447</w:t>
            </w:r>
            <w:r w:rsidRPr="00DA5D6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BD9C735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C0370" w14:textId="67465245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204F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F86EC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Pr="00F204F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F86EC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</w:t>
            </w:r>
            <w:r w:rsidRPr="00F204F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3DCA898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C9EF2" w14:textId="739507E2" w:rsidR="00E311E2" w:rsidRPr="006666FA" w:rsidRDefault="00E0745B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0745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5A7FB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Pr="00E0745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5A7FB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23</w:t>
            </w:r>
            <w:r w:rsidR="0035051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E0745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7AA6794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48569" w14:textId="7834AB8A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F4C2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F86EC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7,2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 w:rsidR="00F86EC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  <w:r w:rsidRPr="002F4C2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311E2" w:rsidRPr="006666FA" w14:paraId="11C13D63" w14:textId="77777777" w:rsidTr="006D4E3C">
        <w:tc>
          <w:tcPr>
            <w:tcW w:w="2878" w:type="dxa"/>
            <w:shd w:val="clear" w:color="auto" w:fill="auto"/>
            <w:hideMark/>
          </w:tcPr>
          <w:p w14:paraId="42E0426D" w14:textId="0EFB4987" w:rsidR="00423C7B" w:rsidRPr="00423C7B" w:rsidRDefault="00E311E2" w:rsidP="00423C7B">
            <w:pPr>
              <w:tabs>
                <w:tab w:val="left" w:pos="720"/>
                <w:tab w:val="left" w:pos="1080"/>
              </w:tabs>
              <w:spacing w:line="240" w:lineRule="auto"/>
              <w:ind w:left="369" w:right="-468" w:hanging="36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รวมลูกหนี้ตามสัญญาเช่า</w:t>
            </w:r>
            <w:r w:rsidR="00423C7B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การเงิน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12FF5" w14:textId="7A217445" w:rsidR="00E311E2" w:rsidRPr="006666FA" w:rsidRDefault="00B30E1D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DA5D64" w:rsidRPr="00DA5D6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5A7FB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35051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79941C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3C24D" w14:textId="67982023" w:rsidR="00E311E2" w:rsidRPr="006666FA" w:rsidRDefault="00B30E1D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E311E2" w:rsidRPr="006661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658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B1CC6E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C643D" w14:textId="75F818C1" w:rsidR="00E311E2" w:rsidRPr="006666FA" w:rsidRDefault="00B30E1D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DA5D64" w:rsidRPr="00DA5D6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A7FB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69E4E8E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8619E" w14:textId="435B73EB" w:rsidR="00E311E2" w:rsidRPr="006666FA" w:rsidRDefault="00B30E1D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  <w:r w:rsidR="00E311E2" w:rsidRPr="006661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791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7805E7E6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E6C5A" w14:textId="00EB9FC2" w:rsidR="00E311E2" w:rsidRPr="006666FA" w:rsidRDefault="00B30E1D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  <w:r w:rsidR="00E0745B" w:rsidRPr="00E0745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78</w:t>
            </w:r>
            <w:r w:rsidR="0035051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9AF6DAB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F2312" w14:textId="66C41BF1" w:rsidR="00E311E2" w:rsidRPr="006666FA" w:rsidRDefault="00B30E1D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="00E311E2" w:rsidRPr="006661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449</w:t>
            </w:r>
          </w:p>
        </w:tc>
      </w:tr>
      <w:tr w:rsidR="00E311E2" w:rsidRPr="006666FA" w14:paraId="7945A18D" w14:textId="77777777" w:rsidTr="006D4E3C">
        <w:trPr>
          <w:trHeight w:val="352"/>
        </w:trPr>
        <w:tc>
          <w:tcPr>
            <w:tcW w:w="2878" w:type="dxa"/>
            <w:shd w:val="clear" w:color="auto" w:fill="auto"/>
            <w:vAlign w:val="bottom"/>
            <w:hideMark/>
          </w:tcPr>
          <w:p w14:paraId="3D5CBC42" w14:textId="6ADB5B14" w:rsidR="00E311E2" w:rsidRPr="006666FA" w:rsidRDefault="00E311E2" w:rsidP="00E311E2">
            <w:pPr>
              <w:spacing w:line="240" w:lineRule="auto"/>
              <w:ind w:left="336" w:hanging="336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EF9C8" w14:textId="4C51F26F" w:rsidR="00E311E2" w:rsidRPr="0008071A" w:rsidRDefault="00DA5D64" w:rsidP="00DA5D64">
            <w:pPr>
              <w:tabs>
                <w:tab w:val="decimal" w:pos="438"/>
              </w:tabs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B14446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50A60" w14:textId="46A89466" w:rsidR="00E311E2" w:rsidRPr="00276C3D" w:rsidRDefault="00DA5D64" w:rsidP="00064DDE">
            <w:pPr>
              <w:pStyle w:val="ListParagraph"/>
              <w:tabs>
                <w:tab w:val="decimal" w:pos="556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BBA94B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A605D" w14:textId="2CE35E51" w:rsidR="00E311E2" w:rsidRPr="006666FA" w:rsidRDefault="00DA5D64" w:rsidP="00DA5D64">
            <w:pPr>
              <w:pStyle w:val="ListParagraph"/>
              <w:tabs>
                <w:tab w:val="decimal" w:pos="536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72F9984" w14:textId="77777777" w:rsidR="00E311E2" w:rsidRPr="006666FA" w:rsidRDefault="00E311E2" w:rsidP="00064DDE">
            <w:pPr>
              <w:pStyle w:val="ListParagraph"/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12C9A" w14:textId="513B677F" w:rsidR="00E311E2" w:rsidRPr="006D4E3C" w:rsidRDefault="00E311E2" w:rsidP="00064DDE">
            <w:pPr>
              <w:tabs>
                <w:tab w:val="decimal" w:pos="538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6BB8ED01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93022" w14:textId="792A5AFA" w:rsidR="00E311E2" w:rsidRPr="006666FA" w:rsidRDefault="00E0745B" w:rsidP="00E0745B">
            <w:pPr>
              <w:tabs>
                <w:tab w:val="decimal" w:pos="564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E684A10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E2D1E" w14:textId="5DCB183F" w:rsidR="00E311E2" w:rsidRPr="006666FA" w:rsidRDefault="00E311E2" w:rsidP="00064DDE">
            <w:pPr>
              <w:tabs>
                <w:tab w:val="decimal" w:pos="519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311E2" w:rsidRPr="006666FA" w14:paraId="5EF67140" w14:textId="77777777" w:rsidTr="006D4E3C">
        <w:trPr>
          <w:trHeight w:val="352"/>
        </w:trPr>
        <w:tc>
          <w:tcPr>
            <w:tcW w:w="2878" w:type="dxa"/>
            <w:shd w:val="clear" w:color="auto" w:fill="auto"/>
            <w:hideMark/>
          </w:tcPr>
          <w:p w14:paraId="49697BF9" w14:textId="77777777" w:rsidR="00423C7B" w:rsidRDefault="00E311E2" w:rsidP="00423C7B">
            <w:pPr>
              <w:tabs>
                <w:tab w:val="left" w:pos="720"/>
                <w:tab w:val="left" w:pos="1080"/>
              </w:tabs>
              <w:spacing w:line="240" w:lineRule="auto"/>
              <w:ind w:left="171" w:hanging="171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รวมลูกหนี้ตามสัญญาเช่า</w:t>
            </w:r>
          </w:p>
          <w:p w14:paraId="7F538D43" w14:textId="147436DD" w:rsidR="00E311E2" w:rsidRPr="006666FA" w:rsidRDefault="00423C7B" w:rsidP="00423C7B">
            <w:pPr>
              <w:tabs>
                <w:tab w:val="left" w:pos="720"/>
                <w:tab w:val="left" w:pos="1080"/>
              </w:tabs>
              <w:spacing w:line="240" w:lineRule="auto"/>
              <w:ind w:left="570" w:hanging="17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การเงิน</w:t>
            </w:r>
            <w:r w:rsidR="00E311E2" w:rsidRPr="006666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- </w:t>
            </w:r>
            <w:r w:rsidR="00E311E2" w:rsidRPr="006666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5F4B09" w14:textId="24FCA4CF" w:rsidR="00E311E2" w:rsidRPr="006666FA" w:rsidRDefault="00B30E1D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DA5D64" w:rsidRPr="00DA5D6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92</w:t>
            </w:r>
            <w:r w:rsidR="0035051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E7050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74E37B" w14:textId="1098F3CC" w:rsidR="00E311E2" w:rsidRPr="006666FA" w:rsidRDefault="00B30E1D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E311E2" w:rsidRPr="006661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658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47D148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348AB4" w14:textId="696EE387" w:rsidR="00E311E2" w:rsidRPr="006666FA" w:rsidRDefault="00B30E1D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DA5D64" w:rsidRPr="00DA5D6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EB9E32C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9DF78C" w14:textId="2DB09AEC" w:rsidR="00E311E2" w:rsidRPr="00EC5681" w:rsidRDefault="00B30E1D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  <w:r w:rsidR="00E311E2" w:rsidRPr="006661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791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02E9CE3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4580F0" w14:textId="637E725F" w:rsidR="00E311E2" w:rsidRPr="006666FA" w:rsidRDefault="00B30E1D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  <w:r w:rsidR="00E0745B" w:rsidRPr="00E0745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78</w:t>
            </w:r>
            <w:r w:rsidR="0035051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070542D" w14:textId="77777777" w:rsidR="00E311E2" w:rsidRPr="006666FA" w:rsidRDefault="00E311E2" w:rsidP="00064DDE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9CB5C7" w14:textId="4370516F" w:rsidR="00E311E2" w:rsidRPr="006666FA" w:rsidRDefault="00B30E1D" w:rsidP="00064DDE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="00E311E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449</w:t>
            </w:r>
          </w:p>
        </w:tc>
      </w:tr>
    </w:tbl>
    <w:p w14:paraId="2F639BE9" w14:textId="77777777" w:rsidR="0038388F" w:rsidRPr="006666FA" w:rsidRDefault="0038388F" w:rsidP="0038388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  <w:lang w:val="en-US" w:bidi="th-TH"/>
        </w:rPr>
      </w:pPr>
    </w:p>
    <w:p w14:paraId="453E4CB0" w14:textId="5FFA467B" w:rsidR="002027E9" w:rsidRPr="002027E9" w:rsidRDefault="002027E9" w:rsidP="002027E9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ลูกหนี้ตามสัญญาเช่าการเงิน</w:t>
      </w:r>
      <w:r w:rsidRPr="002027E9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ณ</w:t>
      </w:r>
      <w:r w:rsidRPr="002027E9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วันที่</w:t>
      </w:r>
      <w:r w:rsidRPr="002027E9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eastAsia="MS Mincho" w:hAnsiTheme="majorBidi" w:cstheme="majorBidi"/>
          <w:sz w:val="30"/>
          <w:szCs w:val="30"/>
          <w:lang w:val="en-US" w:bidi="th-TH"/>
        </w:rPr>
        <w:t>31</w:t>
      </w:r>
      <w:r>
        <w:rPr>
          <w:rFonts w:asciiTheme="majorBidi" w:eastAsia="MS Mincho" w:hAnsiTheme="majorBidi" w:cstheme="majorBidi"/>
          <w:sz w:val="30"/>
          <w:szCs w:val="30"/>
          <w:cs/>
          <w:lang w:bidi="th-TH"/>
        </w:rPr>
        <w:t xml:space="preserve"> </w:t>
      </w: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ธันวาคม</w:t>
      </w:r>
      <w:r w:rsidRPr="002027E9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eastAsia="MS Mincho" w:hAnsiTheme="majorBidi" w:cstheme="majorBidi"/>
          <w:sz w:val="30"/>
          <w:szCs w:val="30"/>
          <w:lang w:val="en-US" w:bidi="th-TH"/>
        </w:rPr>
        <w:t>2565</w:t>
      </w:r>
      <w:r>
        <w:rPr>
          <w:rFonts w:asciiTheme="majorBidi" w:eastAsia="MS Mincho" w:hAnsiTheme="majorBidi" w:cstheme="majorBidi"/>
          <w:sz w:val="30"/>
          <w:szCs w:val="30"/>
          <w:cs/>
          <w:lang w:bidi="th-TH"/>
        </w:rPr>
        <w:t xml:space="preserve"> </w:t>
      </w: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และ</w:t>
      </w:r>
      <w:r w:rsidRPr="002027E9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eastAsia="MS Mincho" w:hAnsiTheme="majorBidi" w:cstheme="majorBidi"/>
          <w:sz w:val="30"/>
          <w:szCs w:val="30"/>
          <w:lang w:val="en-US" w:bidi="th-TH"/>
        </w:rPr>
        <w:t>2564</w:t>
      </w:r>
      <w:r w:rsidR="0034188F">
        <w:rPr>
          <w:rFonts w:asciiTheme="majorBidi" w:hAnsiTheme="majorBidi" w:cstheme="majorBidi"/>
          <w:sz w:val="30"/>
          <w:szCs w:val="30"/>
        </w:rPr>
        <w:t xml:space="preserve"> </w:t>
      </w: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เป็นลูกหนี้ที่อยู่ในกำหนดระยะเวลาการชำระหน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ี้</w:t>
      </w:r>
    </w:p>
    <w:p w14:paraId="021F0D8F" w14:textId="66C01B02" w:rsidR="00170943" w:rsidRDefault="002027E9" w:rsidP="002027E9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โดยปกติระยะเวลาในการให้สินเชื่อแก่ลูกค้าของบริษัทคือ</w:t>
      </w:r>
      <w:r w:rsidRPr="002027E9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eastAsia="MS Mincho" w:hAnsiTheme="majorBidi" w:cstheme="majorBidi"/>
          <w:sz w:val="30"/>
          <w:szCs w:val="30"/>
          <w:lang w:val="en-US" w:bidi="th-TH"/>
        </w:rPr>
        <w:t>30</w:t>
      </w:r>
      <w:r>
        <w:rPr>
          <w:rFonts w:asciiTheme="majorBidi" w:eastAsia="MS Mincho" w:hAnsiTheme="majorBidi" w:cstheme="majorBidi"/>
          <w:sz w:val="30"/>
          <w:szCs w:val="30"/>
          <w:cs/>
          <w:lang w:bidi="th-TH"/>
        </w:rPr>
        <w:t xml:space="preserve"> </w:t>
      </w: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วัน</w:t>
      </w:r>
      <w:r w:rsidR="00EA40A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 </w:t>
      </w:r>
    </w:p>
    <w:p w14:paraId="51D933F8" w14:textId="14AB91FB" w:rsidR="00170943" w:rsidRDefault="00170943" w:rsidP="0038388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6E81E93E" w14:textId="143A6AE7" w:rsidR="0038388F" w:rsidRPr="006666FA" w:rsidRDefault="0038388F" w:rsidP="00064DDE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สินค้าคงเหลือ</w:t>
      </w:r>
    </w:p>
    <w:p w14:paraId="08DDDC9F" w14:textId="77777777" w:rsidR="0038388F" w:rsidRPr="006666FA" w:rsidRDefault="0038388F" w:rsidP="0038388F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5"/>
        <w:gridCol w:w="272"/>
        <w:gridCol w:w="1076"/>
        <w:gridCol w:w="246"/>
        <w:gridCol w:w="1116"/>
        <w:gridCol w:w="255"/>
        <w:gridCol w:w="1048"/>
        <w:gridCol w:w="237"/>
        <w:gridCol w:w="1088"/>
      </w:tblGrid>
      <w:tr w:rsidR="00136B8F" w:rsidRPr="006666FA" w14:paraId="063D2A07" w14:textId="77777777" w:rsidTr="00136B8F">
        <w:trPr>
          <w:tblHeader/>
        </w:trPr>
        <w:tc>
          <w:tcPr>
            <w:tcW w:w="2158" w:type="pct"/>
          </w:tcPr>
          <w:p w14:paraId="42658538" w14:textId="77777777" w:rsidR="0038388F" w:rsidRPr="00064DDE" w:rsidRDefault="0038388F" w:rsidP="00D324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64DD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64DDE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  <w:tcBorders>
              <w:left w:val="nil"/>
            </w:tcBorders>
          </w:tcPr>
          <w:p w14:paraId="4BB49DCB" w14:textId="77777777" w:rsidR="0038388F" w:rsidRPr="00064DDE" w:rsidRDefault="0038388F" w:rsidP="00D324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6B165686" w14:textId="77777777" w:rsidR="0038388F" w:rsidRPr="00064DDE" w:rsidRDefault="0038388F" w:rsidP="00D324D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53025474" w14:textId="77777777" w:rsidR="0038388F" w:rsidRPr="00064DDE" w:rsidRDefault="0038388F" w:rsidP="00D324D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pct"/>
            <w:gridSpan w:val="3"/>
          </w:tcPr>
          <w:p w14:paraId="1B6ED70F" w14:textId="77777777" w:rsidR="0038388F" w:rsidRPr="00064DDE" w:rsidRDefault="0038388F" w:rsidP="00D324D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36B8F" w:rsidRPr="006666FA" w14:paraId="7BD55958" w14:textId="77777777" w:rsidTr="00136B8F">
        <w:trPr>
          <w:trHeight w:val="308"/>
          <w:tblHeader/>
        </w:trPr>
        <w:tc>
          <w:tcPr>
            <w:tcW w:w="2158" w:type="pct"/>
          </w:tcPr>
          <w:p w14:paraId="7381FE45" w14:textId="77777777" w:rsidR="00290098" w:rsidRPr="00064DDE" w:rsidRDefault="00290098" w:rsidP="0029009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  <w:tcBorders>
              <w:left w:val="nil"/>
            </w:tcBorders>
          </w:tcPr>
          <w:p w14:paraId="5D0491F4" w14:textId="77777777" w:rsidR="00290098" w:rsidRPr="00064DDE" w:rsidRDefault="00290098" w:rsidP="0029009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73" w:type="pct"/>
          </w:tcPr>
          <w:p w14:paraId="13602545" w14:textId="0986C262" w:rsidR="00290098" w:rsidRPr="00064DDE" w:rsidRDefault="00B30E1D" w:rsidP="00125574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1" w:type="pct"/>
          </w:tcPr>
          <w:p w14:paraId="6A82838F" w14:textId="77777777" w:rsidR="00290098" w:rsidRPr="00064DDE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BFDE755" w14:textId="62DF15D6" w:rsidR="00290098" w:rsidRPr="00064DDE" w:rsidRDefault="00B30E1D" w:rsidP="00125574">
            <w:pPr>
              <w:pStyle w:val="BodyText"/>
              <w:spacing w:after="0" w:line="240" w:lineRule="auto"/>
              <w:ind w:left="-108" w:right="-1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6" w:type="pct"/>
          </w:tcPr>
          <w:p w14:paraId="46A06E50" w14:textId="77777777" w:rsidR="00290098" w:rsidRPr="00064DDE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13B4C304" w14:textId="6EE2C24B" w:rsidR="00290098" w:rsidRPr="00064DDE" w:rsidRDefault="00B30E1D" w:rsidP="00125574">
            <w:pPr>
              <w:pStyle w:val="BodyText"/>
              <w:spacing w:after="0" w:line="240" w:lineRule="auto"/>
              <w:ind w:left="-108" w:right="-22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6" w:type="pct"/>
          </w:tcPr>
          <w:p w14:paraId="18AA1CAA" w14:textId="77777777" w:rsidR="00290098" w:rsidRPr="00064DDE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11A5FAD" w14:textId="06FA75A4" w:rsidR="00290098" w:rsidRPr="00064DDE" w:rsidRDefault="00B30E1D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290098" w:rsidRPr="006666FA" w14:paraId="6FB1858B" w14:textId="77777777" w:rsidTr="00136B8F">
        <w:trPr>
          <w:trHeight w:val="344"/>
          <w:tblHeader/>
        </w:trPr>
        <w:tc>
          <w:tcPr>
            <w:tcW w:w="2158" w:type="pct"/>
          </w:tcPr>
          <w:p w14:paraId="42D17B95" w14:textId="77777777" w:rsidR="00290098" w:rsidRPr="00064DDE" w:rsidRDefault="00290098" w:rsidP="0029009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</w:tcBorders>
          </w:tcPr>
          <w:p w14:paraId="797ECB48" w14:textId="77777777" w:rsidR="00290098" w:rsidRPr="00064DDE" w:rsidRDefault="00290098" w:rsidP="0029009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97" w:type="pct"/>
            <w:gridSpan w:val="7"/>
          </w:tcPr>
          <w:p w14:paraId="1049864A" w14:textId="77777777" w:rsidR="00290098" w:rsidRPr="00064DDE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D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6B8F" w:rsidRPr="006666FA" w14:paraId="458493D5" w14:textId="77777777" w:rsidTr="00136B8F">
        <w:tc>
          <w:tcPr>
            <w:tcW w:w="2158" w:type="pct"/>
          </w:tcPr>
          <w:p w14:paraId="085D1C56" w14:textId="77777777" w:rsidR="00576783" w:rsidRPr="00064DDE" w:rsidRDefault="00576783" w:rsidP="005767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ยานพาหนะ</w:t>
            </w:r>
          </w:p>
        </w:tc>
        <w:tc>
          <w:tcPr>
            <w:tcW w:w="145" w:type="pct"/>
            <w:tcBorders>
              <w:left w:val="nil"/>
            </w:tcBorders>
          </w:tcPr>
          <w:p w14:paraId="7714C603" w14:textId="77777777" w:rsidR="00576783" w:rsidRPr="00064DDE" w:rsidRDefault="00576783" w:rsidP="0057678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72FD58D3" w14:textId="15982F7F" w:rsidR="00576783" w:rsidRPr="00125574" w:rsidRDefault="00B30E1D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76783" w:rsidRPr="001255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  <w:r w:rsidR="00576783" w:rsidRPr="001255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</w:t>
            </w:r>
          </w:p>
        </w:tc>
        <w:tc>
          <w:tcPr>
            <w:tcW w:w="131" w:type="pct"/>
          </w:tcPr>
          <w:p w14:paraId="7C457AAE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08051EF" w14:textId="0F094746" w:rsidR="00576783" w:rsidRPr="00125574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76783" w:rsidRPr="001255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037</w:t>
            </w:r>
            <w:r w:rsidR="00576783" w:rsidRPr="001255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314</w:t>
            </w:r>
          </w:p>
        </w:tc>
        <w:tc>
          <w:tcPr>
            <w:tcW w:w="136" w:type="pct"/>
          </w:tcPr>
          <w:p w14:paraId="25D406E2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5218C366" w14:textId="26EB3E1E" w:rsidR="00576783" w:rsidRPr="00064DDE" w:rsidRDefault="00576783" w:rsidP="0012557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1B0CFBD8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C265480" w14:textId="15AA7E7E" w:rsidR="00576783" w:rsidRPr="00064DDE" w:rsidRDefault="00576783" w:rsidP="00125574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36B8F" w:rsidRPr="006666FA" w14:paraId="05EE3423" w14:textId="77777777" w:rsidTr="00136B8F">
        <w:tc>
          <w:tcPr>
            <w:tcW w:w="2158" w:type="pct"/>
          </w:tcPr>
          <w:p w14:paraId="0A282A59" w14:textId="77777777" w:rsidR="00576783" w:rsidRPr="00064DDE" w:rsidRDefault="00576783" w:rsidP="005767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อะไหล่และอุปกรณ์</w:t>
            </w:r>
          </w:p>
        </w:tc>
        <w:tc>
          <w:tcPr>
            <w:tcW w:w="145" w:type="pct"/>
            <w:tcBorders>
              <w:left w:val="nil"/>
            </w:tcBorders>
          </w:tcPr>
          <w:p w14:paraId="41ED5540" w14:textId="77777777" w:rsidR="00576783" w:rsidRPr="00064DDE" w:rsidRDefault="00576783" w:rsidP="0057678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48EC4593" w14:textId="268226AF" w:rsidR="00576783" w:rsidRPr="00125574" w:rsidRDefault="00B30E1D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</w:t>
            </w:r>
            <w:r w:rsidR="00576783" w:rsidRPr="001255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910</w:t>
            </w:r>
          </w:p>
        </w:tc>
        <w:tc>
          <w:tcPr>
            <w:tcW w:w="131" w:type="pct"/>
          </w:tcPr>
          <w:p w14:paraId="2B3603A0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235E831" w14:textId="06AEAB17" w:rsidR="00576783" w:rsidRPr="00125574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  <w:r w:rsidR="00576783" w:rsidRPr="001255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</w:p>
        </w:tc>
        <w:tc>
          <w:tcPr>
            <w:tcW w:w="136" w:type="pct"/>
          </w:tcPr>
          <w:p w14:paraId="79197C2F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61BE15DA" w14:textId="29BABF6B" w:rsidR="00576783" w:rsidRPr="00064DDE" w:rsidRDefault="00576783" w:rsidP="0057678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545932EC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D0362B2" w14:textId="48C37446" w:rsidR="00576783" w:rsidRPr="00064DDE" w:rsidRDefault="00576783" w:rsidP="0057678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36B8F" w:rsidRPr="006666FA" w14:paraId="4FAD0602" w14:textId="77777777" w:rsidTr="00136B8F">
        <w:tc>
          <w:tcPr>
            <w:tcW w:w="2158" w:type="pct"/>
          </w:tcPr>
          <w:p w14:paraId="55400480" w14:textId="21BEF06C" w:rsidR="00576783" w:rsidRPr="00064DDE" w:rsidRDefault="00576783" w:rsidP="005767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สินค้าระหว่างทาง</w:t>
            </w:r>
          </w:p>
        </w:tc>
        <w:tc>
          <w:tcPr>
            <w:tcW w:w="145" w:type="pct"/>
            <w:tcBorders>
              <w:left w:val="nil"/>
            </w:tcBorders>
          </w:tcPr>
          <w:p w14:paraId="13F978D2" w14:textId="77777777" w:rsidR="00576783" w:rsidRPr="00064DDE" w:rsidRDefault="00576783" w:rsidP="0057678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649CCD5B" w14:textId="2DADAE0E" w:rsidR="00576783" w:rsidRPr="00125574" w:rsidRDefault="00B30E1D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76783" w:rsidRPr="001255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879</w:t>
            </w:r>
          </w:p>
        </w:tc>
        <w:tc>
          <w:tcPr>
            <w:tcW w:w="131" w:type="pct"/>
          </w:tcPr>
          <w:p w14:paraId="6E7EF752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7E2E7C6" w14:textId="20D6CF6E" w:rsidR="00576783" w:rsidRPr="00125574" w:rsidRDefault="00B30E1D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76783" w:rsidRPr="001255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</w:p>
        </w:tc>
        <w:tc>
          <w:tcPr>
            <w:tcW w:w="136" w:type="pct"/>
          </w:tcPr>
          <w:p w14:paraId="76E24874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62028CD0" w14:textId="7C4E4063" w:rsidR="00576783" w:rsidRPr="00064DDE" w:rsidRDefault="00576783" w:rsidP="0057678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16E0FF60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0B1CA5C" w14:textId="0D508CBB" w:rsidR="00576783" w:rsidRPr="00064DDE" w:rsidRDefault="00576783" w:rsidP="0057678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36B8F" w:rsidRPr="006666FA" w14:paraId="3AC3C80D" w14:textId="77777777" w:rsidTr="00136B8F">
        <w:tc>
          <w:tcPr>
            <w:tcW w:w="2158" w:type="pct"/>
          </w:tcPr>
          <w:p w14:paraId="32CB4DDD" w14:textId="77777777" w:rsidR="00576783" w:rsidRPr="00064DDE" w:rsidRDefault="00576783" w:rsidP="005767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64DD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45" w:type="pct"/>
            <w:tcBorders>
              <w:left w:val="nil"/>
            </w:tcBorders>
          </w:tcPr>
          <w:p w14:paraId="3C76E117" w14:textId="77777777" w:rsidR="00576783" w:rsidRPr="00064DDE" w:rsidRDefault="00576783" w:rsidP="005767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37A605F9" w14:textId="32E67825" w:rsidR="00576783" w:rsidRPr="00576783" w:rsidRDefault="00B30E1D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767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549</w:t>
            </w:r>
            <w:r w:rsidR="005767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31" w:type="pct"/>
          </w:tcPr>
          <w:p w14:paraId="773FFA65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6C75E5D5" w14:textId="1A893039" w:rsidR="00576783" w:rsidRPr="00064DDE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76783"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323</w:t>
            </w:r>
            <w:r w:rsidR="00576783"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136" w:type="pct"/>
          </w:tcPr>
          <w:p w14:paraId="01FF0103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2ED68178" w14:textId="610911F8" w:rsidR="00576783" w:rsidRPr="00064DDE" w:rsidRDefault="00576783" w:rsidP="0057678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7631A6F8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9DF68C9" w14:textId="6498A792" w:rsidR="00576783" w:rsidRPr="00064DDE" w:rsidRDefault="00576783" w:rsidP="0057678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36B8F" w:rsidRPr="006666FA" w14:paraId="7DCA0AD0" w14:textId="77777777" w:rsidTr="00136B8F">
        <w:tc>
          <w:tcPr>
            <w:tcW w:w="2158" w:type="pct"/>
          </w:tcPr>
          <w:p w14:paraId="03DE7D2F" w14:textId="77777777" w:rsidR="00576783" w:rsidRPr="00064DDE" w:rsidRDefault="00576783" w:rsidP="005767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064DDE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064DDE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ค่าเผื่อการลดมูลค่า</w:t>
            </w:r>
          </w:p>
        </w:tc>
        <w:tc>
          <w:tcPr>
            <w:tcW w:w="145" w:type="pct"/>
            <w:tcBorders>
              <w:left w:val="nil"/>
            </w:tcBorders>
          </w:tcPr>
          <w:p w14:paraId="09751B1E" w14:textId="77777777" w:rsidR="00576783" w:rsidRPr="00064DDE" w:rsidRDefault="00576783" w:rsidP="0057678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C9DF35C" w14:textId="1D735107" w:rsidR="00576783" w:rsidRPr="00576783" w:rsidRDefault="00576783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</w:tcPr>
          <w:p w14:paraId="028E09BC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E1827C6" w14:textId="0A566E05" w:rsidR="00576783" w:rsidRPr="00125574" w:rsidRDefault="00576783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255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Pr="001255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696</w:t>
            </w:r>
            <w:r w:rsidRPr="001255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6" w:type="pct"/>
          </w:tcPr>
          <w:p w14:paraId="1FBA8C6F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52AA3CF7" w14:textId="3403489C" w:rsidR="00576783" w:rsidRPr="00064DDE" w:rsidRDefault="00576783" w:rsidP="0057678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67F1A3DF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C28A18A" w14:textId="4F618B31" w:rsidR="00576783" w:rsidRPr="00064DDE" w:rsidRDefault="00576783" w:rsidP="0057678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36B8F" w:rsidRPr="006666FA" w14:paraId="11DE4EC2" w14:textId="77777777" w:rsidTr="00136B8F">
        <w:tc>
          <w:tcPr>
            <w:tcW w:w="2158" w:type="pct"/>
          </w:tcPr>
          <w:p w14:paraId="4B0DCC0B" w14:textId="77777777" w:rsidR="00576783" w:rsidRPr="00064DDE" w:rsidRDefault="00576783" w:rsidP="005767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64DD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45" w:type="pct"/>
            <w:tcBorders>
              <w:left w:val="nil"/>
            </w:tcBorders>
          </w:tcPr>
          <w:p w14:paraId="6B598CD9" w14:textId="77777777" w:rsidR="00576783" w:rsidRPr="00064DDE" w:rsidRDefault="00576783" w:rsidP="0057678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657D4C47" w14:textId="3C2B309B" w:rsidR="00576783" w:rsidRPr="00576783" w:rsidRDefault="00B30E1D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767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518</w:t>
            </w:r>
            <w:r w:rsidR="005767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131" w:type="pct"/>
          </w:tcPr>
          <w:p w14:paraId="12E42BEB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6758DF8" w14:textId="6FE2541A" w:rsidR="00576783" w:rsidRPr="00064DDE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76783"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281</w:t>
            </w:r>
            <w:r w:rsidR="00576783"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136" w:type="pct"/>
          </w:tcPr>
          <w:p w14:paraId="76D43463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45EABD3D" w14:textId="7D0569A0" w:rsidR="00576783" w:rsidRPr="00064DDE" w:rsidRDefault="00576783" w:rsidP="0057678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596AAFFD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CEE6D26" w14:textId="6C25BA01" w:rsidR="00576783" w:rsidRPr="00064DDE" w:rsidRDefault="00576783" w:rsidP="0057678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36B8F" w:rsidRPr="006666FA" w14:paraId="73D777FA" w14:textId="77777777" w:rsidTr="00136B8F">
        <w:tc>
          <w:tcPr>
            <w:tcW w:w="2158" w:type="pct"/>
          </w:tcPr>
          <w:p w14:paraId="2ED926B5" w14:textId="77777777" w:rsidR="00F63505" w:rsidRPr="00064DDE" w:rsidRDefault="00F63505" w:rsidP="005767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5" w:type="pct"/>
            <w:tcBorders>
              <w:left w:val="nil"/>
            </w:tcBorders>
          </w:tcPr>
          <w:p w14:paraId="5BAEAD4B" w14:textId="77777777" w:rsidR="00F63505" w:rsidRPr="00064DDE" w:rsidRDefault="00F63505" w:rsidP="0057678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573AF148" w14:textId="77777777" w:rsidR="00F63505" w:rsidRDefault="00F63505" w:rsidP="00125574">
            <w:pPr>
              <w:pStyle w:val="acctfourfigures"/>
              <w:tabs>
                <w:tab w:val="clear" w:pos="765"/>
                <w:tab w:val="decimal" w:pos="864"/>
                <w:tab w:val="decimal" w:pos="95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0B474B99" w14:textId="77777777" w:rsidR="00F63505" w:rsidRPr="00064DDE" w:rsidRDefault="00F63505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492BEA66" w14:textId="77777777" w:rsidR="00F63505" w:rsidRPr="00064DDE" w:rsidRDefault="00F63505" w:rsidP="00136B8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34" w:right="-1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34CC1F46" w14:textId="77777777" w:rsidR="00F63505" w:rsidRPr="00064DDE" w:rsidRDefault="00F63505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15D8A091" w14:textId="77777777" w:rsidR="00F63505" w:rsidRPr="00064DDE" w:rsidRDefault="00F63505" w:rsidP="0057678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2948FE0" w14:textId="77777777" w:rsidR="00F63505" w:rsidRPr="00064DDE" w:rsidRDefault="00F63505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08605CDE" w14:textId="77777777" w:rsidR="00F63505" w:rsidRPr="00064DDE" w:rsidRDefault="00F63505" w:rsidP="0057678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36B8F" w:rsidRPr="006666FA" w14:paraId="3533E24E" w14:textId="77777777" w:rsidTr="00136B8F">
        <w:tc>
          <w:tcPr>
            <w:tcW w:w="2158" w:type="pct"/>
          </w:tcPr>
          <w:p w14:paraId="6D5A6B82" w14:textId="38290843" w:rsidR="00576783" w:rsidRPr="00064DDE" w:rsidRDefault="00576783" w:rsidP="00576783">
            <w:pPr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DD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ต้นทุนของสินค้าคงเหลือที่บันทึกเป็นค่าใช้จ่ายและได้รวมในบัญชีต้นทุนขาย </w:t>
            </w:r>
          </w:p>
        </w:tc>
        <w:tc>
          <w:tcPr>
            <w:tcW w:w="145" w:type="pct"/>
            <w:tcBorders>
              <w:left w:val="nil"/>
            </w:tcBorders>
          </w:tcPr>
          <w:p w14:paraId="40DB42C0" w14:textId="77777777" w:rsidR="00576783" w:rsidRPr="00064DDE" w:rsidRDefault="00576783" w:rsidP="0057678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369CA893" w14:textId="77777777" w:rsidR="00576783" w:rsidRPr="00064DDE" w:rsidRDefault="00576783" w:rsidP="00125574">
            <w:pPr>
              <w:pStyle w:val="acctfourfigures"/>
              <w:tabs>
                <w:tab w:val="clear" w:pos="765"/>
                <w:tab w:val="decimal" w:pos="864"/>
                <w:tab w:val="decimal" w:pos="95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1" w:type="pct"/>
          </w:tcPr>
          <w:p w14:paraId="32FBEDAA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5D95992" w14:textId="77777777" w:rsidR="00576783" w:rsidRPr="00064DDE" w:rsidRDefault="00576783" w:rsidP="00136B8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7E4DDC19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0C01B5C7" w14:textId="0B6F690D" w:rsidR="00576783" w:rsidRPr="00064DDE" w:rsidRDefault="00576783" w:rsidP="0057678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8A74F29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594B6C2" w14:textId="7581B0FA" w:rsidR="00576783" w:rsidRPr="00064DDE" w:rsidRDefault="00576783" w:rsidP="0057678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36B8F" w:rsidRPr="006666FA" w14:paraId="1F2902B0" w14:textId="77777777" w:rsidTr="00136B8F">
        <w:tc>
          <w:tcPr>
            <w:tcW w:w="2158" w:type="pct"/>
          </w:tcPr>
          <w:p w14:paraId="227D9C29" w14:textId="77777777" w:rsidR="00576783" w:rsidRPr="00064DDE" w:rsidRDefault="00576783" w:rsidP="00576783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264"/>
              <w:rPr>
                <w:rFonts w:asciiTheme="majorBidi" w:hAnsiTheme="majorBidi" w:cstheme="majorBidi"/>
                <w:sz w:val="30"/>
                <w:szCs w:val="30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5" w:type="pct"/>
            <w:tcBorders>
              <w:left w:val="nil"/>
            </w:tcBorders>
          </w:tcPr>
          <w:p w14:paraId="47DC91DB" w14:textId="77777777" w:rsidR="00576783" w:rsidRPr="00064DDE" w:rsidRDefault="00576783" w:rsidP="0057678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73D46AE7" w14:textId="172F19B5" w:rsidR="00576783" w:rsidRPr="00576783" w:rsidRDefault="00B30E1D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576783" w:rsidRPr="005767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080</w:t>
            </w:r>
            <w:r w:rsidR="00576783" w:rsidRPr="005767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131" w:type="pct"/>
          </w:tcPr>
          <w:p w14:paraId="371612C9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4DB6E07" w14:textId="0928580A" w:rsidR="00576783" w:rsidRPr="00125574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576783" w:rsidRPr="001255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663</w:t>
            </w:r>
            <w:r w:rsidR="00576783" w:rsidRPr="001255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</w:p>
        </w:tc>
        <w:tc>
          <w:tcPr>
            <w:tcW w:w="136" w:type="pct"/>
          </w:tcPr>
          <w:p w14:paraId="5118E78C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4377BA01" w14:textId="71A36C6B" w:rsidR="00576783" w:rsidRPr="00064DDE" w:rsidRDefault="00576783" w:rsidP="0057678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63279187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006C7BB" w14:textId="26319853" w:rsidR="00576783" w:rsidRPr="00064DDE" w:rsidRDefault="00576783" w:rsidP="0057678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36B8F" w:rsidRPr="006666FA" w14:paraId="140CFC57" w14:textId="77777777" w:rsidTr="00136B8F">
        <w:tc>
          <w:tcPr>
            <w:tcW w:w="2158" w:type="pct"/>
          </w:tcPr>
          <w:p w14:paraId="0358E4CC" w14:textId="4AD9AAA3" w:rsidR="00576783" w:rsidRPr="00064DDE" w:rsidRDefault="00C664B1" w:rsidP="00576783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2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2027E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576783" w:rsidRPr="00064DDE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45" w:type="pct"/>
            <w:tcBorders>
              <w:left w:val="nil"/>
            </w:tcBorders>
          </w:tcPr>
          <w:p w14:paraId="044E1279" w14:textId="77777777" w:rsidR="00576783" w:rsidRPr="00064DDE" w:rsidRDefault="00576783" w:rsidP="0057678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156D17E0" w14:textId="77777777" w:rsidR="00576783" w:rsidRDefault="00576783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2274D73" w14:textId="6151AD2A" w:rsidR="00576783" w:rsidRPr="00576783" w:rsidRDefault="00576783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</w:tcPr>
          <w:p w14:paraId="78D31608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A42FBEF" w14:textId="77777777" w:rsidR="00576783" w:rsidRPr="00125574" w:rsidRDefault="00576783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012844" w14:textId="66C7D311" w:rsidR="00576783" w:rsidRPr="00125574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576783" w:rsidRPr="001255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038</w:t>
            </w:r>
          </w:p>
        </w:tc>
        <w:tc>
          <w:tcPr>
            <w:tcW w:w="136" w:type="pct"/>
          </w:tcPr>
          <w:p w14:paraId="2872A02E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25833E1B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077D8A1" w14:textId="36F267C1" w:rsidR="00576783" w:rsidRPr="00064DDE" w:rsidRDefault="00576783" w:rsidP="0057678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20BE831D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18C7DBC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7B8B538" w14:textId="65C08816" w:rsidR="00576783" w:rsidRPr="00064DDE" w:rsidRDefault="00576783" w:rsidP="0057678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36B8F" w:rsidRPr="006666FA" w14:paraId="334EA991" w14:textId="77777777" w:rsidTr="00136B8F">
        <w:tc>
          <w:tcPr>
            <w:tcW w:w="2158" w:type="pct"/>
            <w:shd w:val="clear" w:color="auto" w:fill="FFFFFF"/>
          </w:tcPr>
          <w:p w14:paraId="6A84C071" w14:textId="04A250F5" w:rsidR="00576783" w:rsidRPr="002875AF" w:rsidRDefault="00C664B1" w:rsidP="0057678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45" w:type="pct"/>
            <w:tcBorders>
              <w:left w:val="nil"/>
            </w:tcBorders>
            <w:shd w:val="clear" w:color="auto" w:fill="FFFFFF"/>
          </w:tcPr>
          <w:p w14:paraId="01D7A8F7" w14:textId="77777777" w:rsidR="00576783" w:rsidRPr="00064DDE" w:rsidRDefault="00576783" w:rsidP="0057678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979AD26" w14:textId="38117D06" w:rsidR="00576783" w:rsidRPr="00576783" w:rsidRDefault="00B30E1D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="005767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069</w:t>
            </w:r>
            <w:r w:rsidR="005767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486</w:t>
            </w:r>
          </w:p>
        </w:tc>
        <w:tc>
          <w:tcPr>
            <w:tcW w:w="131" w:type="pct"/>
          </w:tcPr>
          <w:p w14:paraId="5BF46518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9D735D7" w14:textId="64128EF8" w:rsidR="00576783" w:rsidRPr="00064DDE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="00576783"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674</w:t>
            </w:r>
            <w:r w:rsidR="00576783"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136" w:type="pct"/>
          </w:tcPr>
          <w:p w14:paraId="60395710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12CDF87A" w14:textId="0C8317B4" w:rsidR="00576783" w:rsidRPr="00064DDE" w:rsidRDefault="00576783" w:rsidP="00576783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02C216DF" w14:textId="77777777" w:rsidR="00576783" w:rsidRPr="00064DDE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AF4257A" w14:textId="3DC95C86" w:rsidR="00576783" w:rsidRPr="00064DDE" w:rsidRDefault="00576783" w:rsidP="0057678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7523659" w14:textId="77777777" w:rsidR="0038388F" w:rsidRPr="006666FA" w:rsidRDefault="0038388F" w:rsidP="0038388F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7FBFBF4" w14:textId="7089A45D" w:rsidR="0038388F" w:rsidRPr="006666FA" w:rsidRDefault="0038388F" w:rsidP="00886DF4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left="54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ยานพาหนะรอการขาย</w:t>
      </w:r>
      <w:r w:rsidR="000317B8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สำหรับสินทรัพย์ให้เช่า</w:t>
      </w:r>
    </w:p>
    <w:p w14:paraId="08FD90CB" w14:textId="77777777" w:rsidR="0038388F" w:rsidRPr="006666FA" w:rsidRDefault="0038388F" w:rsidP="0038388F">
      <w:pPr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811"/>
        <w:gridCol w:w="1087"/>
        <w:gridCol w:w="236"/>
        <w:gridCol w:w="1106"/>
        <w:gridCol w:w="242"/>
        <w:gridCol w:w="1051"/>
        <w:gridCol w:w="236"/>
        <w:gridCol w:w="1091"/>
      </w:tblGrid>
      <w:tr w:rsidR="00801C94" w:rsidRPr="006666FA" w14:paraId="533BDFD9" w14:textId="77777777" w:rsidTr="00801C94">
        <w:trPr>
          <w:tblHeader/>
        </w:trPr>
        <w:tc>
          <w:tcPr>
            <w:tcW w:w="1873" w:type="pct"/>
          </w:tcPr>
          <w:p w14:paraId="02A8645C" w14:textId="77777777" w:rsidR="00801C94" w:rsidRPr="006666FA" w:rsidRDefault="00801C94" w:rsidP="005C4A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33" w:type="pct"/>
            <w:tcBorders>
              <w:left w:val="nil"/>
            </w:tcBorders>
          </w:tcPr>
          <w:p w14:paraId="111EE222" w14:textId="77777777" w:rsidR="00801C94" w:rsidRPr="006666FA" w:rsidRDefault="00801C94" w:rsidP="005C4A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68D5FB7B" w14:textId="77777777" w:rsidR="00801C94" w:rsidRPr="006666FA" w:rsidRDefault="00801C94" w:rsidP="005C4A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41D9950" w14:textId="77777777" w:rsidR="00801C94" w:rsidRPr="006666FA" w:rsidRDefault="00801C94" w:rsidP="005C4A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pct"/>
            <w:gridSpan w:val="3"/>
          </w:tcPr>
          <w:p w14:paraId="2E8F8707" w14:textId="77777777" w:rsidR="00801C94" w:rsidRPr="006666FA" w:rsidRDefault="00801C94" w:rsidP="005C4A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76995" w:rsidRPr="006666FA" w14:paraId="4E29AA3F" w14:textId="77777777" w:rsidTr="00801C94">
        <w:trPr>
          <w:trHeight w:val="308"/>
          <w:tblHeader/>
        </w:trPr>
        <w:tc>
          <w:tcPr>
            <w:tcW w:w="1873" w:type="pct"/>
          </w:tcPr>
          <w:p w14:paraId="3B076C89" w14:textId="77777777" w:rsidR="00E76995" w:rsidRPr="006666FA" w:rsidRDefault="00E76995" w:rsidP="00E7699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  <w:tcBorders>
              <w:left w:val="nil"/>
            </w:tcBorders>
          </w:tcPr>
          <w:p w14:paraId="26DBA268" w14:textId="77777777" w:rsidR="00E76995" w:rsidRPr="006666FA" w:rsidRDefault="00E76995" w:rsidP="00E76995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580" w:type="pct"/>
          </w:tcPr>
          <w:p w14:paraId="52F23311" w14:textId="46B7A758" w:rsidR="00E76995" w:rsidRPr="00125574" w:rsidRDefault="00B30E1D" w:rsidP="00125574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6" w:type="pct"/>
          </w:tcPr>
          <w:p w14:paraId="309DF15D" w14:textId="77777777" w:rsidR="00E76995" w:rsidRPr="00125574" w:rsidRDefault="00E76995" w:rsidP="00125574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36413CA0" w14:textId="09347B31" w:rsidR="00E76995" w:rsidRPr="00125574" w:rsidRDefault="00B30E1D" w:rsidP="00125574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" w:type="pct"/>
          </w:tcPr>
          <w:p w14:paraId="7FBF96AB" w14:textId="77777777" w:rsidR="00E76995" w:rsidRPr="00125574" w:rsidRDefault="00E76995" w:rsidP="00125574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1" w:type="pct"/>
          </w:tcPr>
          <w:p w14:paraId="74042870" w14:textId="271F3D53" w:rsidR="00E76995" w:rsidRPr="00125574" w:rsidRDefault="00B30E1D" w:rsidP="00125574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6" w:type="pct"/>
          </w:tcPr>
          <w:p w14:paraId="5E903683" w14:textId="77777777" w:rsidR="00E76995" w:rsidRPr="00125574" w:rsidRDefault="00E76995" w:rsidP="00125574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5D883A19" w14:textId="79DA64B7" w:rsidR="00E76995" w:rsidRPr="00125574" w:rsidRDefault="00B30E1D" w:rsidP="00125574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290098" w:rsidRPr="006666FA" w14:paraId="6BF63B0C" w14:textId="77777777" w:rsidTr="00801C94">
        <w:trPr>
          <w:trHeight w:val="344"/>
          <w:tblHeader/>
        </w:trPr>
        <w:tc>
          <w:tcPr>
            <w:tcW w:w="1873" w:type="pct"/>
          </w:tcPr>
          <w:p w14:paraId="2F751292" w14:textId="77777777" w:rsidR="00290098" w:rsidRPr="006666FA" w:rsidRDefault="00290098" w:rsidP="0029009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left w:val="nil"/>
            </w:tcBorders>
          </w:tcPr>
          <w:p w14:paraId="39564328" w14:textId="77777777" w:rsidR="00290098" w:rsidRPr="006666FA" w:rsidRDefault="00290098" w:rsidP="0029009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94" w:type="pct"/>
            <w:gridSpan w:val="7"/>
          </w:tcPr>
          <w:p w14:paraId="3D5B2063" w14:textId="77777777" w:rsidR="00290098" w:rsidRPr="006666FA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6783" w:rsidRPr="006666FA" w14:paraId="47D477B4" w14:textId="77777777" w:rsidTr="00D76EE0">
        <w:trPr>
          <w:trHeight w:val="80"/>
        </w:trPr>
        <w:tc>
          <w:tcPr>
            <w:tcW w:w="1873" w:type="pct"/>
          </w:tcPr>
          <w:p w14:paraId="60442754" w14:textId="656820D3" w:rsidR="00576783" w:rsidRPr="006666FA" w:rsidRDefault="00576783" w:rsidP="005767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433" w:type="pct"/>
            <w:tcBorders>
              <w:left w:val="nil"/>
            </w:tcBorders>
          </w:tcPr>
          <w:p w14:paraId="31A5B7FA" w14:textId="77777777" w:rsidR="00576783" w:rsidRPr="006666FA" w:rsidRDefault="00576783" w:rsidP="005767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</w:tcPr>
          <w:p w14:paraId="3D8FD254" w14:textId="00E6C7CC" w:rsidR="00576783" w:rsidRPr="00125574" w:rsidRDefault="00B30E1D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42</w:t>
            </w:r>
            <w:r w:rsidR="00D04804" w:rsidRPr="00D0480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903</w:t>
            </w:r>
          </w:p>
        </w:tc>
        <w:tc>
          <w:tcPr>
            <w:tcW w:w="126" w:type="pct"/>
          </w:tcPr>
          <w:p w14:paraId="5184B88E" w14:textId="77777777" w:rsidR="00576783" w:rsidRPr="006666FA" w:rsidRDefault="00576783" w:rsidP="009A78D8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6BA909D5" w14:textId="1265C61B" w:rsidR="00576783" w:rsidRPr="00125574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64</w:t>
            </w:r>
            <w:r w:rsidR="00576783" w:rsidRPr="00125574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129" w:type="pct"/>
          </w:tcPr>
          <w:p w14:paraId="4EEB1FF2" w14:textId="77777777" w:rsidR="00576783" w:rsidRPr="006666FA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</w:tcPr>
          <w:p w14:paraId="2D357296" w14:textId="68E8DB74" w:rsidR="00576783" w:rsidRPr="006666FA" w:rsidRDefault="00576783" w:rsidP="009A78D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7679BF01" w14:textId="77777777" w:rsidR="00576783" w:rsidRPr="006666FA" w:rsidRDefault="00576783" w:rsidP="009A78D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</w:tcPr>
          <w:p w14:paraId="37A17363" w14:textId="140F41A6" w:rsidR="00576783" w:rsidRPr="006666FA" w:rsidRDefault="00576783" w:rsidP="009A78D8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76783" w:rsidRPr="006666FA" w14:paraId="58F26833" w14:textId="77777777" w:rsidTr="00801C94">
        <w:tc>
          <w:tcPr>
            <w:tcW w:w="1873" w:type="pct"/>
          </w:tcPr>
          <w:p w14:paraId="3D010CF5" w14:textId="52D65558" w:rsidR="00576783" w:rsidRPr="006666FA" w:rsidRDefault="00576783" w:rsidP="00576783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โอนจากสินทรัพย์ให้เช่าตามสัญญาเช่า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br/>
              <w:t xml:space="preserve">   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ดำเนินงาน</w:t>
            </w:r>
          </w:p>
        </w:tc>
        <w:tc>
          <w:tcPr>
            <w:tcW w:w="433" w:type="pct"/>
            <w:tcBorders>
              <w:left w:val="nil"/>
            </w:tcBorders>
          </w:tcPr>
          <w:p w14:paraId="168C3EF5" w14:textId="77777777" w:rsidR="00576783" w:rsidRPr="00562F2E" w:rsidRDefault="00576783" w:rsidP="00576783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6C5AE14D" w14:textId="1F10A8BE" w:rsidR="00576783" w:rsidRPr="00562F2E" w:rsidRDefault="00B30E1D" w:rsidP="00576783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580" w:type="pct"/>
          </w:tcPr>
          <w:p w14:paraId="72D53794" w14:textId="77777777" w:rsidR="00576783" w:rsidRPr="00D04804" w:rsidRDefault="00576783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7582400E" w14:textId="3456EB7C" w:rsidR="00D04804" w:rsidRPr="00D04804" w:rsidRDefault="00B30E1D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D04804" w:rsidRPr="00D0480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126" w:type="pct"/>
          </w:tcPr>
          <w:p w14:paraId="20E0474F" w14:textId="77777777" w:rsidR="00576783" w:rsidRPr="006666FA" w:rsidRDefault="00576783" w:rsidP="009A78D8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3EBF971C" w14:textId="77777777" w:rsidR="00576783" w:rsidRPr="00125574" w:rsidRDefault="00576783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571C5CAB" w14:textId="5714E7AF" w:rsidR="00576783" w:rsidRPr="00125574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18</w:t>
            </w:r>
            <w:r w:rsidR="00576783" w:rsidRPr="00125574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545</w:t>
            </w:r>
          </w:p>
        </w:tc>
        <w:tc>
          <w:tcPr>
            <w:tcW w:w="129" w:type="pct"/>
          </w:tcPr>
          <w:p w14:paraId="761BE415" w14:textId="77777777" w:rsidR="00576783" w:rsidRPr="006666FA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</w:tcPr>
          <w:p w14:paraId="4837DB8A" w14:textId="77777777" w:rsidR="00576783" w:rsidRDefault="00576783" w:rsidP="009A78D8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0A0346" w14:textId="21EE1447" w:rsidR="00576783" w:rsidRPr="006666FA" w:rsidRDefault="00576783" w:rsidP="009A78D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462C61D5" w14:textId="77777777" w:rsidR="00576783" w:rsidRPr="006666FA" w:rsidRDefault="00576783" w:rsidP="009A78D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</w:tcPr>
          <w:p w14:paraId="2F81328A" w14:textId="77777777" w:rsidR="00576783" w:rsidRDefault="00576783" w:rsidP="009A78D8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FB1F435" w14:textId="0A7C9EA5" w:rsidR="00576783" w:rsidRPr="006666FA" w:rsidRDefault="00576783" w:rsidP="009A78D8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76783" w:rsidRPr="006666FA" w14:paraId="35FF53EA" w14:textId="77777777" w:rsidTr="00801C94">
        <w:tc>
          <w:tcPr>
            <w:tcW w:w="1873" w:type="pct"/>
          </w:tcPr>
          <w:p w14:paraId="66944949" w14:textId="17CBA1CF" w:rsidR="00576783" w:rsidRPr="006666FA" w:rsidRDefault="00576783" w:rsidP="005767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โอน</w:t>
            </w:r>
            <w:r w:rsidR="00170943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 w:rsidR="00170943"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ไป</w:t>
            </w:r>
            <w:r w:rsidR="00170943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)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จาก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433" w:type="pct"/>
            <w:tcBorders>
              <w:left w:val="nil"/>
            </w:tcBorders>
          </w:tcPr>
          <w:p w14:paraId="61CC70C6" w14:textId="21E63411" w:rsidR="00576783" w:rsidRPr="00562F2E" w:rsidRDefault="00B30E1D" w:rsidP="005767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580" w:type="pct"/>
          </w:tcPr>
          <w:p w14:paraId="7B0F5469" w14:textId="1E2DFB1D" w:rsidR="00576783" w:rsidRPr="00D04804" w:rsidRDefault="00D04804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177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6" w:type="pct"/>
          </w:tcPr>
          <w:p w14:paraId="16264359" w14:textId="77777777" w:rsidR="00576783" w:rsidRPr="006666FA" w:rsidRDefault="00576783" w:rsidP="009A78D8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54F262E8" w14:textId="6E81DE3E" w:rsidR="00576783" w:rsidRPr="00125574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576783" w:rsidRPr="00125574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086</w:t>
            </w:r>
          </w:p>
        </w:tc>
        <w:tc>
          <w:tcPr>
            <w:tcW w:w="129" w:type="pct"/>
          </w:tcPr>
          <w:p w14:paraId="71C9333F" w14:textId="77777777" w:rsidR="00576783" w:rsidRPr="006666FA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</w:tcPr>
          <w:p w14:paraId="4EBFF757" w14:textId="458CA4C9" w:rsidR="00576783" w:rsidRPr="006666FA" w:rsidRDefault="00576783" w:rsidP="009A78D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35809D65" w14:textId="77777777" w:rsidR="00576783" w:rsidRPr="006666FA" w:rsidRDefault="00576783" w:rsidP="009A78D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</w:tcPr>
          <w:p w14:paraId="22230EE6" w14:textId="69DED07E" w:rsidR="00576783" w:rsidRPr="006666FA" w:rsidRDefault="00576783" w:rsidP="009A78D8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76783" w:rsidRPr="006666FA" w14:paraId="30BA4AF4" w14:textId="77777777" w:rsidTr="00801C94">
        <w:tc>
          <w:tcPr>
            <w:tcW w:w="1873" w:type="pct"/>
          </w:tcPr>
          <w:p w14:paraId="52EAF297" w14:textId="285F729E" w:rsidR="00576783" w:rsidRPr="006666FA" w:rsidRDefault="00576783" w:rsidP="005767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โอน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จาก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433" w:type="pct"/>
            <w:tcBorders>
              <w:left w:val="nil"/>
            </w:tcBorders>
          </w:tcPr>
          <w:p w14:paraId="1A696DFD" w14:textId="1154CD88" w:rsidR="00576783" w:rsidRPr="00562F2E" w:rsidRDefault="00B30E1D" w:rsidP="005767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580" w:type="pct"/>
          </w:tcPr>
          <w:p w14:paraId="59AD424C" w14:textId="429F03D5" w:rsidR="00576783" w:rsidRPr="00D04804" w:rsidRDefault="00B30E1D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233</w:t>
            </w:r>
            <w:r w:rsidR="00D04804" w:rsidRPr="00D0480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126" w:type="pct"/>
          </w:tcPr>
          <w:p w14:paraId="66D55112" w14:textId="77777777" w:rsidR="00576783" w:rsidRPr="006666FA" w:rsidRDefault="00576783" w:rsidP="009A78D8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20941C39" w14:textId="06DEAF8C" w:rsidR="00576783" w:rsidRPr="00125574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252</w:t>
            </w:r>
            <w:r w:rsidR="00576783" w:rsidRPr="00125574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129" w:type="pct"/>
          </w:tcPr>
          <w:p w14:paraId="6D0B73C5" w14:textId="77777777" w:rsidR="00576783" w:rsidRPr="006666FA" w:rsidRDefault="00576783" w:rsidP="0057678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</w:tcPr>
          <w:p w14:paraId="6B654E31" w14:textId="3F9A8750" w:rsidR="00576783" w:rsidRPr="006666FA" w:rsidRDefault="00576783" w:rsidP="009A78D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287590EF" w14:textId="77777777" w:rsidR="00576783" w:rsidRPr="006666FA" w:rsidRDefault="00576783" w:rsidP="009A78D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</w:tcPr>
          <w:p w14:paraId="4145E04A" w14:textId="23F16697" w:rsidR="00576783" w:rsidRPr="006666FA" w:rsidRDefault="00576783" w:rsidP="009A78D8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875AF" w:rsidRPr="006666FA" w14:paraId="385B2CAB" w14:textId="77777777" w:rsidTr="00801C94">
        <w:tc>
          <w:tcPr>
            <w:tcW w:w="1873" w:type="pct"/>
          </w:tcPr>
          <w:p w14:paraId="1F4300FE" w14:textId="79189FC0" w:rsidR="002875AF" w:rsidRPr="006666FA" w:rsidRDefault="002875AF" w:rsidP="00D04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จำหน่าย</w:t>
            </w:r>
          </w:p>
        </w:tc>
        <w:tc>
          <w:tcPr>
            <w:tcW w:w="433" w:type="pct"/>
            <w:tcBorders>
              <w:left w:val="nil"/>
            </w:tcBorders>
          </w:tcPr>
          <w:p w14:paraId="6889C09A" w14:textId="77777777" w:rsidR="002875AF" w:rsidRPr="006666FA" w:rsidRDefault="002875AF" w:rsidP="00D04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14:paraId="07AEB3DB" w14:textId="41692BC7" w:rsidR="002875AF" w:rsidRPr="00B27B89" w:rsidRDefault="002875AF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0480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219</w:t>
            </w:r>
            <w:r w:rsidRPr="00D0480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03</w:t>
            </w:r>
            <w:r w:rsidR="007F63A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Pr="00D0480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6" w:type="pct"/>
          </w:tcPr>
          <w:p w14:paraId="54369F37" w14:textId="77777777" w:rsidR="002875AF" w:rsidRPr="006666FA" w:rsidRDefault="002875AF" w:rsidP="009A78D8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4E86E5D5" w14:textId="048A9A8C" w:rsidR="002875AF" w:rsidRPr="00125574" w:rsidRDefault="002875AF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25574">
              <w:rPr>
                <w:rFonts w:asciiTheme="majorBidi" w:eastAsia="MS Mincho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293</w:t>
            </w:r>
            <w:r w:rsidRPr="00125574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284</w:t>
            </w:r>
            <w:r w:rsidRPr="00125574">
              <w:rPr>
                <w:rFonts w:asciiTheme="majorBidi" w:eastAsia="MS Mincho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9" w:type="pct"/>
          </w:tcPr>
          <w:p w14:paraId="282C08F4" w14:textId="77777777" w:rsidR="002875AF" w:rsidRPr="006666FA" w:rsidRDefault="002875AF" w:rsidP="00D0480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</w:tcPr>
          <w:p w14:paraId="3C6033AF" w14:textId="41752BFE" w:rsidR="002875AF" w:rsidRPr="006666FA" w:rsidRDefault="002875AF" w:rsidP="009A78D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51AB9F82" w14:textId="77777777" w:rsidR="002875AF" w:rsidRPr="006666FA" w:rsidRDefault="002875AF" w:rsidP="009A78D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</w:tcPr>
          <w:p w14:paraId="40131D63" w14:textId="039A2B46" w:rsidR="002875AF" w:rsidRPr="006666FA" w:rsidRDefault="002875AF" w:rsidP="009A78D8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875AF" w:rsidRPr="006666FA" w14:paraId="3ECACE56" w14:textId="77777777" w:rsidTr="004760F0">
        <w:tc>
          <w:tcPr>
            <w:tcW w:w="1873" w:type="pct"/>
          </w:tcPr>
          <w:p w14:paraId="1CCD5D76" w14:textId="203E952B" w:rsidR="002875AF" w:rsidRPr="006666FA" w:rsidRDefault="002875AF" w:rsidP="00D04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433" w:type="pct"/>
            <w:tcBorders>
              <w:left w:val="nil"/>
            </w:tcBorders>
          </w:tcPr>
          <w:p w14:paraId="0D873A55" w14:textId="77777777" w:rsidR="002875AF" w:rsidRPr="006666FA" w:rsidRDefault="002875AF" w:rsidP="00D04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7D586C7" w14:textId="66C7CDDD" w:rsidR="002875AF" w:rsidRPr="00C96EB7" w:rsidRDefault="00B30E1D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="002875AF" w:rsidRPr="00D0480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 w:rsidR="007F63A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6" w:type="pct"/>
          </w:tcPr>
          <w:p w14:paraId="75A04719" w14:textId="77777777" w:rsidR="002875AF" w:rsidRPr="006666FA" w:rsidRDefault="002875AF" w:rsidP="009A78D8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0D47CE0" w14:textId="588ACB78" w:rsidR="002875AF" w:rsidRPr="006666FA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42</w:t>
            </w:r>
            <w:r w:rsidR="002875AF" w:rsidRPr="00B27B89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903</w:t>
            </w:r>
          </w:p>
        </w:tc>
        <w:tc>
          <w:tcPr>
            <w:tcW w:w="129" w:type="pct"/>
          </w:tcPr>
          <w:p w14:paraId="12C75B58" w14:textId="77777777" w:rsidR="002875AF" w:rsidRPr="006666FA" w:rsidRDefault="002875AF" w:rsidP="00D0480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0507FAC4" w14:textId="7E8A2CAB" w:rsidR="002875AF" w:rsidRPr="006666FA" w:rsidRDefault="002875AF" w:rsidP="009A78D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1E2BE2BC" w14:textId="77777777" w:rsidR="002875AF" w:rsidRPr="006666FA" w:rsidRDefault="002875AF" w:rsidP="009A78D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4A5FC40" w14:textId="64DCCDB1" w:rsidR="002875AF" w:rsidRPr="006666FA" w:rsidRDefault="002875AF" w:rsidP="009A78D8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2875AF" w:rsidRPr="006666FA" w14:paraId="78ED4AA3" w14:textId="77777777" w:rsidTr="004760F0">
        <w:tc>
          <w:tcPr>
            <w:tcW w:w="1873" w:type="pct"/>
          </w:tcPr>
          <w:p w14:paraId="055A7DBB" w14:textId="7D66716C" w:rsidR="002875AF" w:rsidRPr="006666FA" w:rsidRDefault="002875AF" w:rsidP="00D04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ค่าเผื่อการลดมูลค่า</w:t>
            </w:r>
          </w:p>
        </w:tc>
        <w:tc>
          <w:tcPr>
            <w:tcW w:w="433" w:type="pct"/>
            <w:tcBorders>
              <w:left w:val="nil"/>
            </w:tcBorders>
          </w:tcPr>
          <w:p w14:paraId="7B962328" w14:textId="77777777" w:rsidR="002875AF" w:rsidRPr="006666FA" w:rsidRDefault="002875AF" w:rsidP="00D04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9CFA686" w14:textId="78460DD8" w:rsidR="002875AF" w:rsidRPr="00D04804" w:rsidRDefault="002875AF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480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</w:t>
            </w:r>
            <w:r w:rsidR="007F63A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  <w:r w:rsidRPr="00D0480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6" w:type="pct"/>
          </w:tcPr>
          <w:p w14:paraId="3E343939" w14:textId="77777777" w:rsidR="002875AF" w:rsidRPr="006666FA" w:rsidRDefault="002875AF" w:rsidP="009A78D8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48411AD" w14:textId="352A4A23" w:rsidR="002875AF" w:rsidRPr="00C41EB7" w:rsidRDefault="002875AF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41EB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C41EB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864</w:t>
            </w:r>
            <w:r w:rsidRPr="00C41EB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9" w:type="pct"/>
          </w:tcPr>
          <w:p w14:paraId="09A70F1D" w14:textId="77777777" w:rsidR="002875AF" w:rsidRPr="006666FA" w:rsidRDefault="002875AF" w:rsidP="00D0480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68FB8959" w14:textId="4E48BDAE" w:rsidR="002875AF" w:rsidRPr="006666FA" w:rsidRDefault="002875AF" w:rsidP="009A78D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14D115EB" w14:textId="77777777" w:rsidR="002875AF" w:rsidRPr="006666FA" w:rsidRDefault="002875AF" w:rsidP="009A78D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4429224" w14:textId="6B59F5A9" w:rsidR="002875AF" w:rsidRPr="006666FA" w:rsidRDefault="002875AF" w:rsidP="009A78D8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875AF" w:rsidRPr="006666FA" w14:paraId="6B285FC2" w14:textId="77777777" w:rsidTr="004760F0">
        <w:tc>
          <w:tcPr>
            <w:tcW w:w="1873" w:type="pct"/>
          </w:tcPr>
          <w:p w14:paraId="42554E12" w14:textId="26DBA3A5" w:rsidR="002875AF" w:rsidRPr="006666FA" w:rsidRDefault="002875AF" w:rsidP="00D04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433" w:type="pct"/>
            <w:tcBorders>
              <w:left w:val="nil"/>
            </w:tcBorders>
          </w:tcPr>
          <w:p w14:paraId="5DA0CFF2" w14:textId="77777777" w:rsidR="002875AF" w:rsidRPr="006666FA" w:rsidRDefault="002875AF" w:rsidP="00D048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D5654B9" w14:textId="4E7959DA" w:rsidR="002875AF" w:rsidRPr="00D04804" w:rsidRDefault="00B30E1D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="002875A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126" w:type="pct"/>
          </w:tcPr>
          <w:p w14:paraId="73FD26EE" w14:textId="77777777" w:rsidR="002875AF" w:rsidRPr="006666FA" w:rsidRDefault="002875AF" w:rsidP="009A78D8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1CB5DB0" w14:textId="562C2A22" w:rsidR="002875AF" w:rsidRPr="006666FA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="002875AF" w:rsidRPr="00B27B89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039</w:t>
            </w:r>
          </w:p>
        </w:tc>
        <w:tc>
          <w:tcPr>
            <w:tcW w:w="129" w:type="pct"/>
          </w:tcPr>
          <w:p w14:paraId="01D61211" w14:textId="77777777" w:rsidR="002875AF" w:rsidRPr="006666FA" w:rsidRDefault="002875AF" w:rsidP="00D0480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0C7FC396" w14:textId="33E39118" w:rsidR="002875AF" w:rsidRPr="006666FA" w:rsidRDefault="002875AF" w:rsidP="009A78D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1C7F07D2" w14:textId="77777777" w:rsidR="002875AF" w:rsidRPr="006666FA" w:rsidRDefault="002875AF" w:rsidP="009A78D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05BC1D8" w14:textId="4FC1829F" w:rsidR="002875AF" w:rsidRPr="006666FA" w:rsidRDefault="002875AF" w:rsidP="009A78D8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2875AF" w:rsidRPr="006666FA" w14:paraId="67792BD5" w14:textId="77777777" w:rsidTr="004760F0">
        <w:tc>
          <w:tcPr>
            <w:tcW w:w="1873" w:type="pct"/>
          </w:tcPr>
          <w:p w14:paraId="06EE875F" w14:textId="4DBCE727" w:rsidR="002875AF" w:rsidRPr="006666FA" w:rsidRDefault="002875AF" w:rsidP="00D04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33" w:type="pct"/>
            <w:tcBorders>
              <w:left w:val="nil"/>
            </w:tcBorders>
          </w:tcPr>
          <w:p w14:paraId="07CBFE96" w14:textId="77777777" w:rsidR="002875AF" w:rsidRPr="006666FA" w:rsidRDefault="002875AF" w:rsidP="00D048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7F28760" w14:textId="62FC9164" w:rsidR="002875AF" w:rsidRPr="00D04804" w:rsidRDefault="002875AF" w:rsidP="00D04804">
            <w:pPr>
              <w:tabs>
                <w:tab w:val="decimal" w:pos="800"/>
              </w:tabs>
              <w:spacing w:line="240" w:lineRule="auto"/>
              <w:ind w:left="-108" w:right="-10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6E404145" w14:textId="77777777" w:rsidR="002875AF" w:rsidRPr="006666FA" w:rsidRDefault="002875AF" w:rsidP="00D04804">
            <w:pPr>
              <w:tabs>
                <w:tab w:val="decimal" w:pos="800"/>
              </w:tabs>
              <w:spacing w:line="240" w:lineRule="auto"/>
              <w:ind w:left="-108" w:right="-10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214D447" w14:textId="0E629B72" w:rsidR="002875AF" w:rsidRPr="006666FA" w:rsidRDefault="002875AF" w:rsidP="00D04804">
            <w:pPr>
              <w:tabs>
                <w:tab w:val="decimal" w:pos="800"/>
              </w:tabs>
              <w:spacing w:line="240" w:lineRule="auto"/>
              <w:ind w:left="-108" w:right="-10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642063F5" w14:textId="77777777" w:rsidR="002875AF" w:rsidRPr="006666FA" w:rsidRDefault="002875AF" w:rsidP="00D0480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49A7A8BC" w14:textId="77F23063" w:rsidR="002875AF" w:rsidRPr="006666FA" w:rsidRDefault="002875AF" w:rsidP="00D048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4001225E" w14:textId="77777777" w:rsidR="002875AF" w:rsidRPr="006666FA" w:rsidRDefault="002875AF" w:rsidP="00D0480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6904379" w14:textId="21374D36" w:rsidR="002875AF" w:rsidRPr="006666FA" w:rsidRDefault="002875AF" w:rsidP="00D04804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875AF" w:rsidRPr="006666FA" w14:paraId="53D11950" w14:textId="77777777" w:rsidTr="004760F0">
        <w:tc>
          <w:tcPr>
            <w:tcW w:w="1873" w:type="pct"/>
          </w:tcPr>
          <w:p w14:paraId="2E937108" w14:textId="6199E536" w:rsidR="002875AF" w:rsidRPr="00C74A7F" w:rsidRDefault="002875AF" w:rsidP="00C41EB7">
            <w:pPr>
              <w:spacing w:line="240" w:lineRule="auto"/>
              <w:ind w:left="156" w:hanging="15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ต้นทุนของยานพาหนะรอการขายที่บันทึกรวมในบัญชีต้นทุนขาย</w:t>
            </w:r>
          </w:p>
        </w:tc>
        <w:tc>
          <w:tcPr>
            <w:tcW w:w="433" w:type="pct"/>
            <w:tcBorders>
              <w:left w:val="nil"/>
            </w:tcBorders>
          </w:tcPr>
          <w:p w14:paraId="696413E6" w14:textId="77777777" w:rsidR="002875AF" w:rsidRPr="00C74A7F" w:rsidRDefault="002875AF" w:rsidP="00D048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580" w:type="pct"/>
          </w:tcPr>
          <w:p w14:paraId="3F5C5025" w14:textId="77777777" w:rsidR="002875AF" w:rsidRPr="00D04804" w:rsidRDefault="002875AF" w:rsidP="00D0480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0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" w:type="pct"/>
          </w:tcPr>
          <w:p w14:paraId="537B835E" w14:textId="77777777" w:rsidR="002875AF" w:rsidRPr="00C74A7F" w:rsidRDefault="002875AF" w:rsidP="00D0480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</w:tcPr>
          <w:p w14:paraId="446B8484" w14:textId="77777777" w:rsidR="002875AF" w:rsidRPr="00C74A7F" w:rsidRDefault="002875AF" w:rsidP="00D0480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0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" w:type="pct"/>
          </w:tcPr>
          <w:p w14:paraId="6BC78DD9" w14:textId="77777777" w:rsidR="002875AF" w:rsidRPr="00C74A7F" w:rsidRDefault="002875AF" w:rsidP="00D0480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</w:tcPr>
          <w:p w14:paraId="6199AC20" w14:textId="77777777" w:rsidR="002875AF" w:rsidRPr="00C74A7F" w:rsidRDefault="002875AF" w:rsidP="00D0480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pct"/>
          </w:tcPr>
          <w:p w14:paraId="5F6D2FD9" w14:textId="77777777" w:rsidR="002875AF" w:rsidRPr="00C74A7F" w:rsidRDefault="002875AF" w:rsidP="00D0480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</w:tcPr>
          <w:p w14:paraId="7AD18B12" w14:textId="77777777" w:rsidR="002875AF" w:rsidRPr="00C74A7F" w:rsidRDefault="002875AF" w:rsidP="00D0480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875AF" w:rsidRPr="006666FA" w14:paraId="61519098" w14:textId="77777777" w:rsidTr="007412E8">
        <w:tc>
          <w:tcPr>
            <w:tcW w:w="1873" w:type="pct"/>
          </w:tcPr>
          <w:p w14:paraId="17C501EF" w14:textId="2E8050BE" w:rsidR="002875AF" w:rsidRPr="002027E9" w:rsidRDefault="007D177E" w:rsidP="007D177E">
            <w:pPr>
              <w:spacing w:line="240" w:lineRule="auto"/>
              <w:ind w:left="426" w:hanging="27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="00C41EB7" w:rsidRPr="007D177E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ต้นทุนขาย</w:t>
            </w:r>
          </w:p>
        </w:tc>
        <w:tc>
          <w:tcPr>
            <w:tcW w:w="433" w:type="pct"/>
            <w:tcBorders>
              <w:left w:val="nil"/>
            </w:tcBorders>
          </w:tcPr>
          <w:p w14:paraId="7BE7E891" w14:textId="77777777" w:rsidR="002875AF" w:rsidRPr="006666FA" w:rsidRDefault="002875AF" w:rsidP="00D048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14:paraId="0AD1EC1A" w14:textId="337CAE73" w:rsidR="002875AF" w:rsidRPr="00125574" w:rsidRDefault="00B30E1D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225</w:t>
            </w:r>
            <w:r w:rsidR="002875A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="002477D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79</w:t>
            </w:r>
          </w:p>
        </w:tc>
        <w:tc>
          <w:tcPr>
            <w:tcW w:w="126" w:type="pct"/>
          </w:tcPr>
          <w:p w14:paraId="325B6ACD" w14:textId="77777777" w:rsidR="002875AF" w:rsidRPr="006666FA" w:rsidRDefault="002875AF" w:rsidP="00D0480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0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0" w:type="pct"/>
          </w:tcPr>
          <w:p w14:paraId="781D0DA4" w14:textId="6D76E763" w:rsidR="002875AF" w:rsidRPr="006666FA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303</w:t>
            </w:r>
            <w:r w:rsidR="002875AF" w:rsidRPr="00B27B8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644</w:t>
            </w:r>
          </w:p>
        </w:tc>
        <w:tc>
          <w:tcPr>
            <w:tcW w:w="129" w:type="pct"/>
          </w:tcPr>
          <w:p w14:paraId="0DA13E3F" w14:textId="77777777" w:rsidR="002875AF" w:rsidRPr="006666FA" w:rsidRDefault="002875AF" w:rsidP="00D0480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</w:tcPr>
          <w:p w14:paraId="7DDDBF7D" w14:textId="0597A3E0" w:rsidR="002875AF" w:rsidRPr="006666FA" w:rsidRDefault="002875AF" w:rsidP="00D048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3F081EFD" w14:textId="77777777" w:rsidR="002875AF" w:rsidRPr="006666FA" w:rsidRDefault="002875AF" w:rsidP="00D0480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</w:tcPr>
          <w:p w14:paraId="35999E10" w14:textId="257672DC" w:rsidR="002875AF" w:rsidRPr="006666FA" w:rsidRDefault="002875AF" w:rsidP="00D04804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027E9" w:rsidRPr="006666FA" w14:paraId="1756B9B3" w14:textId="77777777" w:rsidTr="00D4678B">
        <w:tc>
          <w:tcPr>
            <w:tcW w:w="1873" w:type="pct"/>
          </w:tcPr>
          <w:p w14:paraId="7D72D11E" w14:textId="4F73921D" w:rsidR="002027E9" w:rsidRPr="007D177E" w:rsidRDefault="007D177E" w:rsidP="007D177E">
            <w:pPr>
              <w:spacing w:line="240" w:lineRule="auto"/>
              <w:ind w:left="15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="002027E9" w:rsidRPr="007D177E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กลับรายการการปรับลดมูลค่า</w:t>
            </w:r>
          </w:p>
        </w:tc>
        <w:tc>
          <w:tcPr>
            <w:tcW w:w="433" w:type="pct"/>
            <w:tcBorders>
              <w:left w:val="nil"/>
            </w:tcBorders>
          </w:tcPr>
          <w:p w14:paraId="38CD5B9E" w14:textId="77777777" w:rsidR="002027E9" w:rsidRPr="006666FA" w:rsidRDefault="002027E9" w:rsidP="00D048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9408FA5" w14:textId="356896A5" w:rsidR="002027E9" w:rsidRDefault="002027E9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76</w:t>
            </w:r>
            <w:r w:rsidR="002477D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6" w:type="pct"/>
          </w:tcPr>
          <w:p w14:paraId="7CD37F36" w14:textId="77777777" w:rsidR="002027E9" w:rsidRPr="006666FA" w:rsidRDefault="002027E9" w:rsidP="00D0480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0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8C42564" w14:textId="742779F8" w:rsidR="002027E9" w:rsidRPr="002027E9" w:rsidRDefault="002027E9" w:rsidP="00125574">
            <w:pPr>
              <w:pStyle w:val="ListParagraph"/>
              <w:tabs>
                <w:tab w:val="decimal" w:pos="636"/>
              </w:tabs>
              <w:spacing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77DB4105" w14:textId="77777777" w:rsidR="002027E9" w:rsidRPr="006666FA" w:rsidRDefault="002027E9" w:rsidP="00D0480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315A58E6" w14:textId="4932A394" w:rsidR="002027E9" w:rsidRDefault="002027E9" w:rsidP="00D048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72114199" w14:textId="77777777" w:rsidR="002027E9" w:rsidRPr="006666FA" w:rsidRDefault="002027E9" w:rsidP="00D0480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B0E86D1" w14:textId="36BA36F6" w:rsidR="002027E9" w:rsidRDefault="002027E9" w:rsidP="00D04804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875AF" w:rsidRPr="006666FA" w14:paraId="21E49063" w14:textId="77777777" w:rsidTr="00D4678B">
        <w:tc>
          <w:tcPr>
            <w:tcW w:w="1873" w:type="pct"/>
            <w:shd w:val="clear" w:color="auto" w:fill="FFFFFF"/>
          </w:tcPr>
          <w:p w14:paraId="0F68501D" w14:textId="69E09C9F" w:rsidR="002875AF" w:rsidRPr="002027E9" w:rsidRDefault="002875AF" w:rsidP="002027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027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433" w:type="pct"/>
            <w:tcBorders>
              <w:left w:val="nil"/>
            </w:tcBorders>
            <w:shd w:val="clear" w:color="auto" w:fill="FFFFFF"/>
          </w:tcPr>
          <w:p w14:paraId="2FD630C4" w14:textId="77777777" w:rsidR="002875AF" w:rsidRPr="006666FA" w:rsidRDefault="002875AF" w:rsidP="003C6AA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719ACF0" w14:textId="59B508D6" w:rsidR="002875AF" w:rsidRPr="00B27B89" w:rsidRDefault="00B30E1D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223</w:t>
            </w:r>
            <w:r w:rsidR="002875A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811</w:t>
            </w:r>
          </w:p>
        </w:tc>
        <w:tc>
          <w:tcPr>
            <w:tcW w:w="126" w:type="pct"/>
          </w:tcPr>
          <w:p w14:paraId="3F0C55F2" w14:textId="77777777" w:rsidR="002875AF" w:rsidRPr="006666FA" w:rsidRDefault="002875AF" w:rsidP="003C6AA7">
            <w:pPr>
              <w:tabs>
                <w:tab w:val="decimal" w:pos="800"/>
              </w:tabs>
              <w:spacing w:line="240" w:lineRule="auto"/>
              <w:ind w:left="-108" w:right="-10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749E7D3" w14:textId="3550368F" w:rsidR="002875AF" w:rsidRPr="00B27B89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eastAsia="MS Mincho" w:hAnsiTheme="majorBidi" w:cs="Angsana New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303</w:t>
            </w:r>
            <w:r w:rsidR="002875AF" w:rsidRPr="00B27B8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644</w:t>
            </w:r>
          </w:p>
        </w:tc>
        <w:tc>
          <w:tcPr>
            <w:tcW w:w="129" w:type="pct"/>
          </w:tcPr>
          <w:p w14:paraId="494F6B5C" w14:textId="77777777" w:rsidR="002875AF" w:rsidRPr="006666FA" w:rsidRDefault="002875AF" w:rsidP="003C6AA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06D67CDF" w14:textId="6832A862" w:rsidR="002875AF" w:rsidRDefault="002875AF" w:rsidP="003C6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6D811F52" w14:textId="77777777" w:rsidR="002875AF" w:rsidRPr="006666FA" w:rsidRDefault="002875AF" w:rsidP="003C6AA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D9B825B" w14:textId="1D1C35DB" w:rsidR="002875AF" w:rsidRDefault="002875AF" w:rsidP="003C6AA7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4678B" w:rsidRPr="006666FA" w14:paraId="739F5DE3" w14:textId="77777777" w:rsidTr="00D4678B">
        <w:tc>
          <w:tcPr>
            <w:tcW w:w="1873" w:type="pct"/>
            <w:shd w:val="clear" w:color="auto" w:fill="FFFFFF"/>
          </w:tcPr>
          <w:p w14:paraId="1FE64276" w14:textId="77777777" w:rsidR="00D4678B" w:rsidRPr="002027E9" w:rsidRDefault="00D4678B" w:rsidP="002027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33" w:type="pct"/>
            <w:tcBorders>
              <w:left w:val="nil"/>
            </w:tcBorders>
            <w:shd w:val="clear" w:color="auto" w:fill="FFFFFF"/>
          </w:tcPr>
          <w:p w14:paraId="5F9065A2" w14:textId="77777777" w:rsidR="00D4678B" w:rsidRPr="006666FA" w:rsidRDefault="00D4678B" w:rsidP="003C6AA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4197E91B" w14:textId="77777777" w:rsidR="00D4678B" w:rsidRDefault="00D4678B" w:rsidP="009A78D8">
            <w:pPr>
              <w:tabs>
                <w:tab w:val="decimal" w:pos="800"/>
              </w:tabs>
              <w:spacing w:line="240" w:lineRule="auto"/>
              <w:ind w:right="-10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7BD68C84" w14:textId="77777777" w:rsidR="00D4678B" w:rsidRPr="006666FA" w:rsidRDefault="00D4678B" w:rsidP="003C6AA7">
            <w:pPr>
              <w:tabs>
                <w:tab w:val="decimal" w:pos="800"/>
              </w:tabs>
              <w:spacing w:line="240" w:lineRule="auto"/>
              <w:ind w:left="-108" w:right="-10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0D9B0BE" w14:textId="77777777" w:rsidR="00D4678B" w:rsidRPr="00B27B89" w:rsidRDefault="00D4678B" w:rsidP="009A78D8">
            <w:pPr>
              <w:tabs>
                <w:tab w:val="decimal" w:pos="800"/>
              </w:tabs>
              <w:spacing w:line="240" w:lineRule="auto"/>
              <w:ind w:right="-10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6A5E4E8D" w14:textId="77777777" w:rsidR="00D4678B" w:rsidRPr="006666FA" w:rsidRDefault="00D4678B" w:rsidP="003C6AA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3EF855DC" w14:textId="77777777" w:rsidR="00D4678B" w:rsidRPr="006666FA" w:rsidRDefault="00D4678B" w:rsidP="003C6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8029C35" w14:textId="77777777" w:rsidR="00D4678B" w:rsidRPr="006666FA" w:rsidRDefault="00D4678B" w:rsidP="003C6AA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772F7B70" w14:textId="77777777" w:rsidR="00D4678B" w:rsidRPr="006666FA" w:rsidRDefault="00D4678B" w:rsidP="003C6AA7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575EFDF7" w14:textId="399B7452" w:rsidR="00673959" w:rsidRPr="006666FA" w:rsidRDefault="0086710D" w:rsidP="007E538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</w:rPr>
        <w:t>เงินลงทุนใน</w:t>
      </w:r>
      <w:r w:rsidRPr="00F75DC7">
        <w:rPr>
          <w:rFonts w:asciiTheme="majorBidi" w:hAnsiTheme="majorBidi" w:cstheme="majorBidi"/>
          <w:b w:val="0"/>
          <w:bCs/>
          <w:sz w:val="30"/>
          <w:szCs w:val="30"/>
          <w:cs/>
        </w:rPr>
        <w:t>บริษัทร่วม</w:t>
      </w:r>
      <w:r w:rsidR="00C7764F" w:rsidRPr="00F75DC7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และการร่วมค้า</w:t>
      </w:r>
    </w:p>
    <w:p w14:paraId="7241E30A" w14:textId="77777777" w:rsidR="00390DF2" w:rsidRPr="00535A94" w:rsidRDefault="00390DF2" w:rsidP="00390DF2">
      <w:pPr>
        <w:pStyle w:val="BodyText"/>
        <w:spacing w:after="0"/>
        <w:rPr>
          <w:rFonts w:asciiTheme="majorBidi" w:hAnsiTheme="majorBidi" w:cstheme="majorBidi"/>
          <w:sz w:val="20"/>
          <w:lang w:bidi="th-TH"/>
        </w:rPr>
      </w:pPr>
    </w:p>
    <w:tbl>
      <w:tblPr>
        <w:tblW w:w="93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8"/>
        <w:gridCol w:w="1080"/>
        <w:gridCol w:w="255"/>
        <w:gridCol w:w="1097"/>
        <w:gridCol w:w="268"/>
        <w:gridCol w:w="1028"/>
        <w:gridCol w:w="244"/>
        <w:gridCol w:w="1086"/>
      </w:tblGrid>
      <w:tr w:rsidR="00720A8A" w:rsidRPr="006666FA" w14:paraId="2CADBA0D" w14:textId="77777777" w:rsidTr="00125574">
        <w:trPr>
          <w:tblHeader/>
        </w:trPr>
        <w:tc>
          <w:tcPr>
            <w:tcW w:w="2303" w:type="pct"/>
          </w:tcPr>
          <w:p w14:paraId="64AFEF91" w14:textId="77777777" w:rsidR="00720A8A" w:rsidRPr="006666FA" w:rsidRDefault="00720A8A" w:rsidP="0086710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7" w:type="pct"/>
            <w:gridSpan w:val="3"/>
          </w:tcPr>
          <w:p w14:paraId="5D78ADE4" w14:textId="77777777" w:rsidR="00720A8A" w:rsidRPr="006666FA" w:rsidRDefault="00720A8A" w:rsidP="0086710D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43" w:type="pct"/>
          </w:tcPr>
          <w:p w14:paraId="79B3F305" w14:textId="77777777" w:rsidR="00720A8A" w:rsidRPr="006666FA" w:rsidRDefault="00720A8A" w:rsidP="0086710D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pct"/>
            <w:gridSpan w:val="3"/>
          </w:tcPr>
          <w:p w14:paraId="077EF5F0" w14:textId="77777777" w:rsidR="00720A8A" w:rsidRPr="006666FA" w:rsidRDefault="00720A8A" w:rsidP="0086710D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25574" w:rsidRPr="006666FA" w14:paraId="2A3F07E1" w14:textId="77777777" w:rsidTr="00125574">
        <w:trPr>
          <w:tblHeader/>
        </w:trPr>
        <w:tc>
          <w:tcPr>
            <w:tcW w:w="2303" w:type="pct"/>
          </w:tcPr>
          <w:p w14:paraId="1FC7519A" w14:textId="77777777" w:rsidR="00125574" w:rsidRPr="006666FA" w:rsidRDefault="00125574" w:rsidP="00125574">
            <w:pPr>
              <w:spacing w:line="240" w:lineRule="atLeast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</w:tcPr>
          <w:p w14:paraId="2D106156" w14:textId="79A81610" w:rsidR="00125574" w:rsidRPr="006666FA" w:rsidRDefault="00B30E1D" w:rsidP="0012557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6" w:type="pct"/>
          </w:tcPr>
          <w:p w14:paraId="6872E76C" w14:textId="77777777" w:rsidR="00125574" w:rsidRPr="006666FA" w:rsidRDefault="00125574" w:rsidP="0012557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B250981" w14:textId="4028FD64" w:rsidR="00125574" w:rsidRPr="006666FA" w:rsidRDefault="00B30E1D" w:rsidP="0012557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3" w:type="pct"/>
          </w:tcPr>
          <w:p w14:paraId="76EA6995" w14:textId="77777777" w:rsidR="00125574" w:rsidRPr="006666FA" w:rsidRDefault="00125574" w:rsidP="00125574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8" w:type="pct"/>
          </w:tcPr>
          <w:p w14:paraId="19E18386" w14:textId="7A001C68" w:rsidR="00125574" w:rsidRPr="006666FA" w:rsidRDefault="00B30E1D" w:rsidP="0012557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0" w:type="pct"/>
          </w:tcPr>
          <w:p w14:paraId="7B7F7209" w14:textId="77777777" w:rsidR="00125574" w:rsidRPr="006666FA" w:rsidRDefault="00125574" w:rsidP="0012557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346B29C" w14:textId="71C5DCB6" w:rsidR="00125574" w:rsidRPr="006666FA" w:rsidRDefault="00B30E1D" w:rsidP="0012557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E76995" w:rsidRPr="006666FA" w14:paraId="39FB121F" w14:textId="77777777" w:rsidTr="00125574">
        <w:trPr>
          <w:tblHeader/>
        </w:trPr>
        <w:tc>
          <w:tcPr>
            <w:tcW w:w="2303" w:type="pct"/>
          </w:tcPr>
          <w:p w14:paraId="4F1E0A38" w14:textId="77777777" w:rsidR="00E76995" w:rsidRPr="006666FA" w:rsidRDefault="00E76995" w:rsidP="00E76995">
            <w:pPr>
              <w:spacing w:line="240" w:lineRule="atLeast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7" w:type="pct"/>
            <w:gridSpan w:val="7"/>
          </w:tcPr>
          <w:p w14:paraId="3E0AA8D0" w14:textId="77777777" w:rsidR="00E76995" w:rsidRPr="006666FA" w:rsidRDefault="00E76995" w:rsidP="00E76995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76995" w:rsidRPr="006666FA" w14:paraId="72A14041" w14:textId="77777777" w:rsidTr="00125574">
        <w:tc>
          <w:tcPr>
            <w:tcW w:w="2303" w:type="pct"/>
          </w:tcPr>
          <w:p w14:paraId="561DD892" w14:textId="4DF74184" w:rsidR="00E76995" w:rsidRPr="00F75DC7" w:rsidRDefault="00E76995" w:rsidP="00E76995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7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บริษัทร่วม</w:t>
            </w:r>
          </w:p>
        </w:tc>
        <w:tc>
          <w:tcPr>
            <w:tcW w:w="576" w:type="pct"/>
          </w:tcPr>
          <w:p w14:paraId="3975A49F" w14:textId="77777777" w:rsidR="00E76995" w:rsidRPr="006666FA" w:rsidRDefault="00E76995" w:rsidP="00E76995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" w:type="pct"/>
          </w:tcPr>
          <w:p w14:paraId="71394233" w14:textId="77777777" w:rsidR="00E76995" w:rsidRPr="006666FA" w:rsidRDefault="00E76995" w:rsidP="00E76995">
            <w:pPr>
              <w:tabs>
                <w:tab w:val="decimal" w:pos="873"/>
              </w:tabs>
              <w:spacing w:line="240" w:lineRule="atLeast"/>
              <w:ind w:right="-2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3CAD8195" w14:textId="77777777" w:rsidR="00E76995" w:rsidRPr="004F2C79" w:rsidRDefault="00E76995" w:rsidP="00E76995">
            <w:pPr>
              <w:tabs>
                <w:tab w:val="decimal" w:pos="9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67511010" w14:textId="77777777" w:rsidR="00E76995" w:rsidRPr="006666FA" w:rsidRDefault="00E76995" w:rsidP="00E76995">
            <w:pPr>
              <w:tabs>
                <w:tab w:val="decimal" w:pos="873"/>
              </w:tabs>
              <w:spacing w:line="240" w:lineRule="atLeast"/>
              <w:ind w:left="-126" w:right="-2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2BE214F9" w14:textId="77777777" w:rsidR="00E76995" w:rsidRPr="00B40D48" w:rsidRDefault="00E76995" w:rsidP="00E76995">
            <w:pPr>
              <w:tabs>
                <w:tab w:val="decimal" w:pos="962"/>
              </w:tabs>
              <w:spacing w:line="240" w:lineRule="atLeast"/>
              <w:ind w:left="-108" w:right="-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14:paraId="1B4B6229" w14:textId="77777777" w:rsidR="00E76995" w:rsidRPr="00B40D48" w:rsidRDefault="00E76995" w:rsidP="00E76995">
            <w:pPr>
              <w:tabs>
                <w:tab w:val="decimal" w:pos="873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3601803C" w14:textId="77777777" w:rsidR="00E76995" w:rsidRPr="00B40D48" w:rsidRDefault="00E76995" w:rsidP="00E76995">
            <w:pPr>
              <w:tabs>
                <w:tab w:val="decimal" w:pos="962"/>
              </w:tabs>
              <w:spacing w:line="240" w:lineRule="atLeast"/>
              <w:ind w:left="-108" w:right="-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F59E9" w:rsidRPr="006666FA" w14:paraId="0810BB3B" w14:textId="77777777" w:rsidTr="00125574">
        <w:tc>
          <w:tcPr>
            <w:tcW w:w="2303" w:type="pct"/>
          </w:tcPr>
          <w:p w14:paraId="6FF311F1" w14:textId="448D6D8E" w:rsidR="001F59E9" w:rsidRPr="006666FA" w:rsidRDefault="001F59E9" w:rsidP="001F59E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576" w:type="pct"/>
          </w:tcPr>
          <w:p w14:paraId="22A3B109" w14:textId="35914739" w:rsidR="001F59E9" w:rsidRPr="00125574" w:rsidRDefault="00B30E1D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="001F59E9" w:rsidRPr="001255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136" w:type="pct"/>
          </w:tcPr>
          <w:p w14:paraId="7CCB7876" w14:textId="77777777" w:rsidR="001F59E9" w:rsidRPr="006666FA" w:rsidRDefault="001F59E9" w:rsidP="001F59E9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24D95109" w14:textId="468C16D1" w:rsidR="001F59E9" w:rsidRPr="00125574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  <w:r w:rsidR="001F59E9" w:rsidRPr="001255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781</w:t>
            </w:r>
          </w:p>
        </w:tc>
        <w:tc>
          <w:tcPr>
            <w:tcW w:w="143" w:type="pct"/>
          </w:tcPr>
          <w:p w14:paraId="40069E03" w14:textId="77777777" w:rsidR="001F59E9" w:rsidRPr="006666FA" w:rsidRDefault="001F59E9" w:rsidP="001F59E9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58E8A777" w14:textId="10FFE256" w:rsidR="001F59E9" w:rsidRPr="00B40D48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F59E9" w:rsidRPr="00B40D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30" w:type="pct"/>
          </w:tcPr>
          <w:p w14:paraId="706D59EB" w14:textId="77777777" w:rsidR="001F59E9" w:rsidRPr="00B40D48" w:rsidRDefault="001F59E9" w:rsidP="001F59E9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2E1F7679" w14:textId="070643E6" w:rsidR="001F59E9" w:rsidRPr="00B40D48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F59E9" w:rsidRPr="00B40D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212</w:t>
            </w:r>
          </w:p>
        </w:tc>
      </w:tr>
      <w:tr w:rsidR="00CB0B20" w:rsidRPr="006666FA" w14:paraId="0977248C" w14:textId="77777777" w:rsidTr="00125574">
        <w:tc>
          <w:tcPr>
            <w:tcW w:w="2303" w:type="pct"/>
          </w:tcPr>
          <w:p w14:paraId="269DFD2C" w14:textId="150F3EAF" w:rsidR="00CB0B20" w:rsidRDefault="00CB0B20" w:rsidP="00CB0B20">
            <w:pPr>
              <w:spacing w:line="240" w:lineRule="atLeast"/>
              <w:jc w:val="thaiDistribute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ส่วนแบ่งกำไรของบริษัทร่วมที่ใช้</w:t>
            </w:r>
          </w:p>
          <w:p w14:paraId="395B1FB2" w14:textId="02002797" w:rsidR="00CB0B20" w:rsidRPr="006666FA" w:rsidRDefault="00CB0B20" w:rsidP="00CB0B20">
            <w:pPr>
              <w:spacing w:line="240" w:lineRule="atLeast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วิธีส่วนได้เสีย</w:t>
            </w:r>
          </w:p>
        </w:tc>
        <w:tc>
          <w:tcPr>
            <w:tcW w:w="576" w:type="pct"/>
          </w:tcPr>
          <w:p w14:paraId="32A669B7" w14:textId="77777777" w:rsidR="00CB0B20" w:rsidRPr="00125574" w:rsidRDefault="00CB0B20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DF88F6E" w14:textId="66CBC737" w:rsidR="00CB0B20" w:rsidRPr="00125574" w:rsidRDefault="00B30E1D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="00CB0B20" w:rsidRPr="001255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136" w:type="pct"/>
          </w:tcPr>
          <w:p w14:paraId="13A32CDB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428B391C" w14:textId="77777777" w:rsidR="00CB0B20" w:rsidRPr="00125574" w:rsidRDefault="00CB0B20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5FC8261" w14:textId="721AB47F" w:rsidR="00CB0B20" w:rsidRPr="00125574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CB0B20" w:rsidRPr="001255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143" w:type="pct"/>
          </w:tcPr>
          <w:p w14:paraId="7322C59C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5F511657" w14:textId="77777777" w:rsidR="00CB0B20" w:rsidRPr="00E76995" w:rsidRDefault="00CB0B20" w:rsidP="00125574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803F3FA" w14:textId="2BC638E1" w:rsidR="00CB0B20" w:rsidRPr="00CB0B20" w:rsidRDefault="00CB0B20" w:rsidP="0012557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0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6AB36C80" w14:textId="77777777" w:rsidR="00CB0B20" w:rsidRPr="00B40D48" w:rsidRDefault="00CB0B20" w:rsidP="00CB0B20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1B0B690E" w14:textId="77777777" w:rsidR="00CB0B20" w:rsidRPr="00E76995" w:rsidRDefault="00CB0B20" w:rsidP="00CB0B2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4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0564A90" w14:textId="1FCA0C03" w:rsidR="00CB0B20" w:rsidRPr="00E76995" w:rsidRDefault="00CB0B20" w:rsidP="00125574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0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B0B20" w:rsidRPr="006666FA" w14:paraId="57AAF52A" w14:textId="77777777" w:rsidTr="00125574">
        <w:tc>
          <w:tcPr>
            <w:tcW w:w="2303" w:type="pct"/>
          </w:tcPr>
          <w:p w14:paraId="3A771737" w14:textId="2E49748B" w:rsidR="00CB0B20" w:rsidRDefault="00CB0B20" w:rsidP="00CB0B20">
            <w:pPr>
              <w:spacing w:line="240" w:lineRule="atLeast"/>
              <w:jc w:val="thaiDistribute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ส่วนแบ่งกำไรขาดทุน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  <w:p w14:paraId="39B78159" w14:textId="4E1F94FB" w:rsidR="00CB0B20" w:rsidRPr="00C5495A" w:rsidRDefault="00CB0B20" w:rsidP="00CB0B20">
            <w:pPr>
              <w:spacing w:line="240" w:lineRule="atLeast"/>
              <w:ind w:left="16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ของบริษัทร่วมที่ใช้วิธีส่วนได้เสีย</w:t>
            </w:r>
          </w:p>
        </w:tc>
        <w:tc>
          <w:tcPr>
            <w:tcW w:w="576" w:type="pct"/>
          </w:tcPr>
          <w:p w14:paraId="0CF4A243" w14:textId="77777777" w:rsidR="00CB0B20" w:rsidRPr="00125574" w:rsidRDefault="00CB0B20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5615399" w14:textId="771F75BC" w:rsidR="00CB0B20" w:rsidRPr="00125574" w:rsidRDefault="00B30E1D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136" w:type="pct"/>
          </w:tcPr>
          <w:p w14:paraId="71D0E188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4DA33B90" w14:textId="77777777" w:rsidR="00CB0B20" w:rsidRPr="00125574" w:rsidRDefault="00CB0B20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5690D26" w14:textId="0A30E6AC" w:rsidR="00CB0B20" w:rsidRPr="00125574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B0B20" w:rsidRPr="001255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143" w:type="pct"/>
          </w:tcPr>
          <w:p w14:paraId="5A2A56A0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6A619599" w14:textId="77777777" w:rsidR="00CB0B20" w:rsidRPr="00E76995" w:rsidRDefault="00CB0B20" w:rsidP="00125574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54A20A7" w14:textId="6E80DF9D" w:rsidR="00CB0B20" w:rsidRPr="00CB0B20" w:rsidRDefault="00CB0B20" w:rsidP="0012557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27D3690E" w14:textId="77777777" w:rsidR="00CB0B20" w:rsidRPr="00B40D48" w:rsidRDefault="00CB0B20" w:rsidP="00CB0B20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7C428A56" w14:textId="77777777" w:rsidR="00CB0B20" w:rsidRPr="00E76995" w:rsidRDefault="00CB0B20" w:rsidP="00CB0B2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4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4721560" w14:textId="1FC20AFE" w:rsidR="00CB0B20" w:rsidRPr="00E76995" w:rsidRDefault="00CB0B20" w:rsidP="00125574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B0B20" w:rsidRPr="006666FA" w14:paraId="5CECCF6B" w14:textId="77777777" w:rsidTr="00125574">
        <w:tc>
          <w:tcPr>
            <w:tcW w:w="2303" w:type="pct"/>
            <w:shd w:val="clear" w:color="auto" w:fill="auto"/>
          </w:tcPr>
          <w:p w14:paraId="56D666A7" w14:textId="114A7EC3" w:rsidR="00CB0B20" w:rsidRPr="00F75DC7" w:rsidRDefault="00A868C7" w:rsidP="00CB0B20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รายได้</w:t>
            </w:r>
            <w:r w:rsidR="00CB0B20"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694C51D" w14:textId="4A93BBF8" w:rsidR="00CB0B20" w:rsidRPr="00125574" w:rsidRDefault="00CB0B20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255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1255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585</w:t>
            </w:r>
            <w:r w:rsidRPr="001255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6" w:type="pct"/>
          </w:tcPr>
          <w:p w14:paraId="345AAE05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391F069" w14:textId="617F839C" w:rsidR="00CB0B20" w:rsidRPr="00125574" w:rsidRDefault="00CB0B20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2557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1255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544</w:t>
            </w:r>
            <w:r w:rsidRPr="0012557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20C0C2B0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1DF9ABE9" w14:textId="15D388BA" w:rsidR="00CB0B20" w:rsidRPr="00B40D48" w:rsidRDefault="00CB0B20" w:rsidP="00125574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0E44D88C" w14:textId="77777777" w:rsidR="00CB0B20" w:rsidRPr="00B40D48" w:rsidRDefault="00CB0B20" w:rsidP="00CB0B20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7395133" w14:textId="2D9B792A" w:rsidR="00CB0B20" w:rsidRPr="00E76995" w:rsidRDefault="00CB0B20" w:rsidP="00125574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B0B20" w:rsidRPr="006666FA" w14:paraId="671679A0" w14:textId="77777777" w:rsidTr="00125574">
        <w:tc>
          <w:tcPr>
            <w:tcW w:w="2303" w:type="pct"/>
          </w:tcPr>
          <w:p w14:paraId="5B64605D" w14:textId="5878406F" w:rsidR="00CB0B20" w:rsidRPr="006666FA" w:rsidRDefault="00CB0B20" w:rsidP="00CB0B2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1FADCA0C" w14:textId="457BDBE0" w:rsidR="00CB0B20" w:rsidRPr="00A62206" w:rsidRDefault="00B30E1D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</w:t>
            </w:r>
            <w:r w:rsidR="00CB0B20" w:rsidRPr="00AC0B7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136" w:type="pct"/>
          </w:tcPr>
          <w:p w14:paraId="692CFAB6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7D9AF579" w14:textId="455E6466" w:rsidR="00CB0B20" w:rsidRPr="006666FA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</w:t>
            </w:r>
            <w:r w:rsidR="00CB0B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143" w:type="pct"/>
          </w:tcPr>
          <w:p w14:paraId="3CC82F99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66D6D82C" w14:textId="6F310C5A" w:rsidR="00CB0B20" w:rsidRPr="00B40D48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B0B20" w:rsidRPr="00B40D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30" w:type="pct"/>
          </w:tcPr>
          <w:p w14:paraId="5B2FF6C9" w14:textId="77777777" w:rsidR="00CB0B20" w:rsidRPr="00B40D48" w:rsidRDefault="00CB0B20" w:rsidP="00CB0B20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5A1B5EF3" w14:textId="22F63047" w:rsidR="00CB0B20" w:rsidRPr="00B40D48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B0B20" w:rsidRPr="00B40D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212</w:t>
            </w:r>
          </w:p>
        </w:tc>
      </w:tr>
      <w:tr w:rsidR="00CB0B20" w:rsidRPr="006666FA" w14:paraId="5E621F45" w14:textId="77777777" w:rsidTr="00125574">
        <w:tc>
          <w:tcPr>
            <w:tcW w:w="2303" w:type="pct"/>
          </w:tcPr>
          <w:p w14:paraId="5016C0FA" w14:textId="77777777" w:rsidR="00CB0B20" w:rsidRDefault="00CB0B20" w:rsidP="00CB0B2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CB74601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" w:type="pct"/>
          </w:tcPr>
          <w:p w14:paraId="3E05491D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BD2B294" w14:textId="77777777" w:rsidR="00CB0B20" w:rsidRPr="004F2C79" w:rsidRDefault="00CB0B20" w:rsidP="00CB0B20">
            <w:pPr>
              <w:tabs>
                <w:tab w:val="decimal" w:pos="842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0D19B7D4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2EADEE66" w14:textId="77777777" w:rsidR="00CB0B20" w:rsidRPr="00B40D48" w:rsidRDefault="00CB0B20" w:rsidP="00CB0B20">
            <w:pPr>
              <w:tabs>
                <w:tab w:val="decimal" w:pos="842"/>
              </w:tabs>
              <w:spacing w:line="240" w:lineRule="atLeast"/>
              <w:ind w:left="-115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14:paraId="619F833D" w14:textId="77777777" w:rsidR="00CB0B20" w:rsidRPr="00B40D48" w:rsidRDefault="00CB0B20" w:rsidP="00CB0B20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3F7AA03D" w14:textId="77777777" w:rsidR="00CB0B20" w:rsidRPr="00B40D48" w:rsidRDefault="00CB0B20" w:rsidP="00CB0B20">
            <w:pPr>
              <w:tabs>
                <w:tab w:val="decimal" w:pos="842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B0B20" w:rsidRPr="006666FA" w14:paraId="747644FA" w14:textId="77777777" w:rsidTr="00125574">
        <w:tc>
          <w:tcPr>
            <w:tcW w:w="2303" w:type="pct"/>
          </w:tcPr>
          <w:p w14:paraId="47306AC0" w14:textId="209893F4" w:rsidR="00CB0B20" w:rsidRPr="00F75DC7" w:rsidRDefault="00CB0B20" w:rsidP="00CB0B2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การร่วมค้า</w:t>
            </w:r>
          </w:p>
        </w:tc>
        <w:tc>
          <w:tcPr>
            <w:tcW w:w="576" w:type="pct"/>
          </w:tcPr>
          <w:p w14:paraId="6C25EE6D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" w:type="pct"/>
          </w:tcPr>
          <w:p w14:paraId="0638CE93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4C59A45C" w14:textId="77777777" w:rsidR="00CB0B20" w:rsidRPr="004F2C79" w:rsidRDefault="00CB0B20" w:rsidP="00CB0B20">
            <w:pPr>
              <w:tabs>
                <w:tab w:val="decimal" w:pos="842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260337CA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647FF61B" w14:textId="77777777" w:rsidR="00CB0B20" w:rsidRPr="00B40D48" w:rsidRDefault="00CB0B20" w:rsidP="00CB0B20">
            <w:pPr>
              <w:tabs>
                <w:tab w:val="decimal" w:pos="842"/>
              </w:tabs>
              <w:spacing w:line="240" w:lineRule="atLeast"/>
              <w:ind w:left="-115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14:paraId="1C114CB7" w14:textId="77777777" w:rsidR="00CB0B20" w:rsidRPr="00B40D48" w:rsidRDefault="00CB0B20" w:rsidP="00CB0B20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5EB8D954" w14:textId="77777777" w:rsidR="00CB0B20" w:rsidRPr="00B40D48" w:rsidRDefault="00CB0B20" w:rsidP="00CB0B20">
            <w:pPr>
              <w:tabs>
                <w:tab w:val="decimal" w:pos="842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B0B20" w:rsidRPr="006666FA" w14:paraId="26B298DC" w14:textId="77777777" w:rsidTr="00125574">
        <w:tc>
          <w:tcPr>
            <w:tcW w:w="2303" w:type="pct"/>
          </w:tcPr>
          <w:p w14:paraId="5D6C7DC2" w14:textId="38BFC8C6" w:rsidR="00CB0B20" w:rsidRPr="00F75DC7" w:rsidRDefault="00CB0B20" w:rsidP="00CB0B2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576" w:type="pct"/>
          </w:tcPr>
          <w:p w14:paraId="744D9CB1" w14:textId="44B7F2F4" w:rsidR="00CB0B20" w:rsidRPr="00125574" w:rsidRDefault="00B30E1D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  <w:r w:rsidR="00CB0B20" w:rsidRPr="001255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136" w:type="pct"/>
          </w:tcPr>
          <w:p w14:paraId="6081386C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585E6678" w14:textId="7C413DF0" w:rsidR="00CB0B20" w:rsidRPr="004F2C79" w:rsidRDefault="00CB0B20" w:rsidP="00125574">
            <w:pPr>
              <w:pStyle w:val="ListParagraph"/>
              <w:tabs>
                <w:tab w:val="decimal" w:pos="636"/>
              </w:tabs>
              <w:spacing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14:paraId="388DDE43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359493EC" w14:textId="3E4B489B" w:rsidR="00CB0B20" w:rsidRPr="00125574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75</w:t>
            </w:r>
            <w:r w:rsidR="00CB0B20" w:rsidRPr="00125574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30" w:type="pct"/>
          </w:tcPr>
          <w:p w14:paraId="1FFB8793" w14:textId="77777777" w:rsidR="00CB0B20" w:rsidRPr="00C37944" w:rsidRDefault="00CB0B20" w:rsidP="00CB0B20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9" w:type="pct"/>
          </w:tcPr>
          <w:p w14:paraId="0F8CC6C8" w14:textId="539A0876" w:rsidR="00CB0B20" w:rsidRPr="00B40D48" w:rsidRDefault="00CB0B20" w:rsidP="00125574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B0B20" w:rsidRPr="006666FA" w14:paraId="3C06D9DF" w14:textId="77777777" w:rsidTr="00125574">
        <w:tc>
          <w:tcPr>
            <w:tcW w:w="2303" w:type="pct"/>
          </w:tcPr>
          <w:p w14:paraId="2C9EFE39" w14:textId="071F7E73" w:rsidR="00CB0B20" w:rsidRPr="006666FA" w:rsidRDefault="00CB0B20" w:rsidP="00CB0B2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ซื้อเงินลงทุนในบริษัท อัลฟ่า เอกซ์ จำกัด</w:t>
            </w:r>
          </w:p>
        </w:tc>
        <w:tc>
          <w:tcPr>
            <w:tcW w:w="576" w:type="pct"/>
          </w:tcPr>
          <w:p w14:paraId="28B9852F" w14:textId="2C035AF2" w:rsidR="00CB0B20" w:rsidRPr="00125574" w:rsidRDefault="00B30E1D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  <w:r w:rsidR="00CB0B20" w:rsidRPr="001255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36" w:type="pct"/>
          </w:tcPr>
          <w:p w14:paraId="70372D12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0FC8F2F2" w14:textId="7BDA3932" w:rsidR="00CB0B20" w:rsidRPr="00705746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="00CB0B20" w:rsidRPr="00B40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3" w:type="pct"/>
          </w:tcPr>
          <w:p w14:paraId="2B1CD481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0C11213F" w14:textId="79B696EF" w:rsidR="00CB0B20" w:rsidRPr="00125574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300</w:t>
            </w:r>
            <w:r w:rsidR="00CB0B20" w:rsidRPr="00125574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30" w:type="pct"/>
          </w:tcPr>
          <w:p w14:paraId="08353333" w14:textId="77777777" w:rsidR="00CB0B20" w:rsidRPr="00B40D48" w:rsidRDefault="00CB0B20" w:rsidP="00CB0B20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7BF9DFAD" w14:textId="7CE51C4A" w:rsidR="00CB0B20" w:rsidRPr="00B40D48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="00CB0B20" w:rsidRPr="00B40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CB0B20" w:rsidRPr="006666FA" w14:paraId="5CB4FB70" w14:textId="77777777" w:rsidTr="00125574">
        <w:tc>
          <w:tcPr>
            <w:tcW w:w="2303" w:type="pct"/>
          </w:tcPr>
          <w:p w14:paraId="4DF5CAAD" w14:textId="77777777" w:rsidR="00CB0B20" w:rsidRDefault="00CB0B20" w:rsidP="00CB0B20">
            <w:pPr>
              <w:spacing w:line="240" w:lineRule="atLeast"/>
              <w:ind w:left="156" w:hanging="156"/>
              <w:jc w:val="thaiDistribute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ส่วนแบ่งขาดทุนของ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การร่วมค้า</w:t>
            </w: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ที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่</w:t>
            </w: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ใช้</w:t>
            </w:r>
          </w:p>
          <w:p w14:paraId="6DE11ABF" w14:textId="08DFBB99" w:rsidR="00CB0B20" w:rsidRPr="00F75DC7" w:rsidRDefault="00CB0B20" w:rsidP="00CB0B20">
            <w:pPr>
              <w:spacing w:line="240" w:lineRule="atLeast"/>
              <w:ind w:left="156" w:hanging="15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</w:t>
            </w: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วิธีส่วนได้เสีย</w:t>
            </w:r>
          </w:p>
        </w:tc>
        <w:tc>
          <w:tcPr>
            <w:tcW w:w="576" w:type="pct"/>
          </w:tcPr>
          <w:p w14:paraId="6A0125C1" w14:textId="77777777" w:rsidR="00CB0B20" w:rsidRDefault="00CB0B20" w:rsidP="00CB0B20">
            <w:pPr>
              <w:tabs>
                <w:tab w:val="decimal" w:pos="84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60C8F1C" w14:textId="7428C1CA" w:rsidR="00CB0B20" w:rsidRPr="00DF523D" w:rsidRDefault="00CB0B20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Pr="000977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6" w:type="pct"/>
          </w:tcPr>
          <w:p w14:paraId="2ADAEBC2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5A4855F3" w14:textId="77777777" w:rsidR="00CB0B20" w:rsidRPr="00DF523D" w:rsidRDefault="00CB0B20" w:rsidP="00CB0B20">
            <w:pPr>
              <w:tabs>
                <w:tab w:val="decimal" w:pos="84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B933FFE" w14:textId="24163CA5" w:rsidR="00CB0B20" w:rsidRPr="006666FA" w:rsidRDefault="00CB0B20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5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F5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388</w:t>
            </w:r>
            <w:r w:rsidRPr="00DF5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4B0ACBA7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50B7E7E4" w14:textId="77777777" w:rsidR="00CB0B20" w:rsidRDefault="00CB0B20" w:rsidP="00CB0B20">
            <w:pPr>
              <w:tabs>
                <w:tab w:val="decimal" w:pos="842"/>
              </w:tabs>
              <w:spacing w:line="240" w:lineRule="atLeast"/>
              <w:ind w:left="-115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83395BA" w14:textId="3A47FD74" w:rsidR="00CB0B20" w:rsidRPr="00B40D48" w:rsidRDefault="00CB0B20" w:rsidP="0012557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</w:tcPr>
          <w:p w14:paraId="6E03F0CF" w14:textId="77777777" w:rsidR="00CB0B20" w:rsidRPr="00B40D48" w:rsidRDefault="00CB0B20" w:rsidP="00CB0B20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1F4DDA3A" w14:textId="77777777" w:rsidR="00CB0B20" w:rsidRPr="00125574" w:rsidRDefault="00CB0B20" w:rsidP="00125574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83A394D" w14:textId="08B9ADED" w:rsidR="00CB0B20" w:rsidRPr="00B40D48" w:rsidRDefault="00CB0B20" w:rsidP="00125574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0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B0B20" w:rsidRPr="006666FA" w14:paraId="1939EA5F" w14:textId="77777777" w:rsidTr="00125574">
        <w:tc>
          <w:tcPr>
            <w:tcW w:w="2303" w:type="pct"/>
          </w:tcPr>
          <w:p w14:paraId="584FD0B4" w14:textId="5291E3E4" w:rsidR="0023613D" w:rsidRDefault="0023613D" w:rsidP="0023613D">
            <w:pPr>
              <w:spacing w:line="240" w:lineRule="atLeast"/>
              <w:ind w:left="156" w:hanging="156"/>
              <w:jc w:val="thaiDistribute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การตัดกำไรระหว่างกันที่ยังไม่ได้</w:t>
            </w:r>
            <w:r w:rsidR="00A3625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รับรู้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จากการขาย</w:t>
            </w:r>
          </w:p>
          <w:p w14:paraId="2F4F0EDF" w14:textId="2FAF9C27" w:rsidR="00CB0B20" w:rsidRPr="00C5495A" w:rsidRDefault="0023613D" w:rsidP="0023613D">
            <w:pPr>
              <w:spacing w:line="240" w:lineRule="atLeast"/>
              <w:ind w:left="156" w:hanging="156"/>
              <w:jc w:val="thaiDistribute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แบบ 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downstream</w:t>
            </w:r>
          </w:p>
        </w:tc>
        <w:tc>
          <w:tcPr>
            <w:tcW w:w="576" w:type="pct"/>
          </w:tcPr>
          <w:p w14:paraId="32CCDED7" w14:textId="77777777" w:rsidR="0023613D" w:rsidRDefault="0023613D" w:rsidP="00CB0B20">
            <w:pPr>
              <w:tabs>
                <w:tab w:val="decimal" w:pos="84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6FA60A0" w14:textId="7F06613A" w:rsidR="00CB0B20" w:rsidRDefault="00CB0B20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6" w:type="pct"/>
          </w:tcPr>
          <w:p w14:paraId="4E5984E9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6C38FA3A" w14:textId="77777777" w:rsidR="0023613D" w:rsidRDefault="0023613D" w:rsidP="0023613D">
            <w:pPr>
              <w:tabs>
                <w:tab w:val="decimal" w:pos="627"/>
              </w:tabs>
              <w:spacing w:line="240" w:lineRule="atLeast"/>
              <w:ind w:left="-115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B4CAD9E" w14:textId="788D9FD1" w:rsidR="00CB0B20" w:rsidRPr="0023613D" w:rsidRDefault="0023613D" w:rsidP="00125574">
            <w:pPr>
              <w:pStyle w:val="ListParagraph"/>
              <w:tabs>
                <w:tab w:val="decimal" w:pos="636"/>
              </w:tabs>
              <w:spacing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14:paraId="27AD7179" w14:textId="77777777" w:rsidR="00CB0B20" w:rsidRPr="0023613D" w:rsidRDefault="00CB0B20" w:rsidP="0023613D">
            <w:pPr>
              <w:tabs>
                <w:tab w:val="decimal" w:pos="627"/>
              </w:tabs>
              <w:spacing w:line="240" w:lineRule="atLeast"/>
              <w:ind w:left="-115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8" w:type="pct"/>
          </w:tcPr>
          <w:p w14:paraId="3720021D" w14:textId="77777777" w:rsidR="0023613D" w:rsidRDefault="0023613D" w:rsidP="0023613D">
            <w:pPr>
              <w:tabs>
                <w:tab w:val="decimal" w:pos="627"/>
              </w:tabs>
              <w:spacing w:line="240" w:lineRule="atLeast"/>
              <w:ind w:left="-115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E6F816" w14:textId="60E47316" w:rsidR="00CB0B20" w:rsidRDefault="0023613D" w:rsidP="0012557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</w:tcPr>
          <w:p w14:paraId="61C73A0F" w14:textId="77777777" w:rsidR="00CB0B20" w:rsidRDefault="00CB0B20" w:rsidP="0023613D">
            <w:pPr>
              <w:tabs>
                <w:tab w:val="decimal" w:pos="627"/>
              </w:tabs>
              <w:spacing w:line="240" w:lineRule="atLeast"/>
              <w:ind w:left="-115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EC848A0" w14:textId="61FDD452" w:rsidR="0023613D" w:rsidRPr="0023613D" w:rsidRDefault="0023613D" w:rsidP="0023613D">
            <w:pPr>
              <w:tabs>
                <w:tab w:val="decimal" w:pos="627"/>
              </w:tabs>
              <w:spacing w:line="240" w:lineRule="atLeast"/>
              <w:ind w:left="-115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9" w:type="pct"/>
          </w:tcPr>
          <w:p w14:paraId="0712A3FA" w14:textId="77777777" w:rsidR="0023613D" w:rsidRPr="00125574" w:rsidRDefault="0023613D" w:rsidP="00125574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496D36E" w14:textId="22B7FA86" w:rsidR="00CB0B20" w:rsidRPr="00125574" w:rsidRDefault="0023613D" w:rsidP="00125574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255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B0B20" w:rsidRPr="006666FA" w14:paraId="5FBC9BDB" w14:textId="77777777" w:rsidTr="00125574">
        <w:tc>
          <w:tcPr>
            <w:tcW w:w="2303" w:type="pct"/>
          </w:tcPr>
          <w:p w14:paraId="0AB4730D" w14:textId="625A0162" w:rsidR="00CB0B20" w:rsidRPr="00F75DC7" w:rsidRDefault="00CB0B20" w:rsidP="00CB0B20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00063A3F" w14:textId="35772881" w:rsidR="00CB0B20" w:rsidRPr="00125574" w:rsidRDefault="00B30E1D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309</w:t>
            </w:r>
            <w:r w:rsidR="00CB0B20" w:rsidRPr="0012557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136" w:type="pct"/>
          </w:tcPr>
          <w:p w14:paraId="09F53804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0FB1B84B" w14:textId="0E5EB91A" w:rsidR="00CB0B20" w:rsidRPr="007F3E44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</w:t>
            </w:r>
            <w:r w:rsidR="00CB0B20" w:rsidRPr="00B40D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143" w:type="pct"/>
          </w:tcPr>
          <w:p w14:paraId="2FF7C859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66D21E33" w14:textId="431958B0" w:rsidR="00CB0B20" w:rsidRPr="001F2228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375</w:t>
            </w:r>
            <w:r w:rsidR="00CB0B20" w:rsidRPr="001F2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30" w:type="pct"/>
          </w:tcPr>
          <w:p w14:paraId="25DD67E4" w14:textId="77777777" w:rsidR="00CB0B20" w:rsidRPr="00B40D48" w:rsidRDefault="00CB0B20" w:rsidP="00CB0B20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46665AF7" w14:textId="27F62AAF" w:rsidR="00CB0B20" w:rsidRPr="00535A94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 w:rsidR="00CB0B20" w:rsidRPr="00B40D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CB0B20" w:rsidRPr="006666FA" w14:paraId="6171B910" w14:textId="77777777" w:rsidTr="00125574">
        <w:tc>
          <w:tcPr>
            <w:tcW w:w="2303" w:type="pct"/>
          </w:tcPr>
          <w:p w14:paraId="18582A6B" w14:textId="2EB837E1" w:rsidR="00CB0B20" w:rsidRPr="006666FA" w:rsidRDefault="00CB0B20" w:rsidP="00CB0B2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  <w:r w:rsidR="004334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เงินลงทุนในบริษัท</w:t>
            </w:r>
            <w:r w:rsidR="008067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ร่วมและการร่วมค้า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500CD0B" w14:textId="313554AA" w:rsidR="00CB0B20" w:rsidRPr="007F3E44" w:rsidRDefault="00B30E1D" w:rsidP="001255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402</w:t>
            </w:r>
            <w:r w:rsidR="00CB0B20" w:rsidRPr="000977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763</w:t>
            </w:r>
          </w:p>
        </w:tc>
        <w:tc>
          <w:tcPr>
            <w:tcW w:w="136" w:type="pct"/>
          </w:tcPr>
          <w:p w14:paraId="3AC71A1B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3414213" w14:textId="235FD80F" w:rsidR="00CB0B20" w:rsidRPr="006666FA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</w:t>
            </w:r>
            <w:r w:rsidR="00CB0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332</w:t>
            </w:r>
          </w:p>
        </w:tc>
        <w:tc>
          <w:tcPr>
            <w:tcW w:w="143" w:type="pct"/>
          </w:tcPr>
          <w:p w14:paraId="79907238" w14:textId="77777777" w:rsidR="00CB0B20" w:rsidRPr="006666FA" w:rsidRDefault="00CB0B20" w:rsidP="00CB0B20">
            <w:pPr>
              <w:tabs>
                <w:tab w:val="decimal" w:pos="842"/>
              </w:tabs>
              <w:spacing w:line="240" w:lineRule="atLeast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357ACBB4" w14:textId="3B659C05" w:rsidR="00CB0B20" w:rsidRPr="00B40D48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0E1D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377</w:t>
            </w:r>
            <w:r w:rsidR="00CB0B20" w:rsidRPr="001F222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30" w:type="pct"/>
          </w:tcPr>
          <w:p w14:paraId="42E57E73" w14:textId="77777777" w:rsidR="00CB0B20" w:rsidRPr="00B40D48" w:rsidRDefault="00CB0B20" w:rsidP="00CB0B20">
            <w:pPr>
              <w:tabs>
                <w:tab w:val="decimal" w:pos="842"/>
              </w:tabs>
              <w:spacing w:line="240" w:lineRule="atLeast"/>
              <w:ind w:left="-108" w:right="-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930D53F" w14:textId="36F1061F" w:rsidR="00CB0B20" w:rsidRPr="00B40D48" w:rsidRDefault="00B30E1D" w:rsidP="001255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</w:t>
            </w:r>
            <w:r w:rsidR="00CB0B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212</w:t>
            </w:r>
          </w:p>
        </w:tc>
      </w:tr>
    </w:tbl>
    <w:p w14:paraId="434C0490" w14:textId="77777777" w:rsidR="001A4C3B" w:rsidRDefault="001A4C3B" w:rsidP="008D3B67">
      <w:pPr>
        <w:spacing w:line="240" w:lineRule="auto"/>
        <w:ind w:firstLine="518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26551E84" w14:textId="2BCBC4DC" w:rsidR="008D3B67" w:rsidRPr="008D3B67" w:rsidRDefault="008D3B67" w:rsidP="008D3B67">
      <w:pPr>
        <w:spacing w:line="240" w:lineRule="auto"/>
        <w:ind w:firstLine="518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8D3B6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8D3B6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อัลฟ่า</w:t>
      </w:r>
      <w:r w:rsidRPr="008D3B6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เอกซ์</w:t>
      </w:r>
      <w:r w:rsidRPr="008D3B6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32CD7129" w14:textId="77777777" w:rsidR="008D3B67" w:rsidRPr="007F3E44" w:rsidRDefault="008D3B67" w:rsidP="008D3B6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E7B0598" w14:textId="247C5688" w:rsidR="008D3B67" w:rsidRDefault="008D3B67" w:rsidP="008D3B67">
      <w:pPr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7F3E44">
        <w:rPr>
          <w:rFonts w:asciiTheme="majorBidi" w:hAnsiTheme="majorBidi" w:cs="Angsana New" w:hint="cs"/>
          <w:sz w:val="30"/>
          <w:szCs w:val="30"/>
          <w:cs/>
          <w:lang w:bidi="th-TH"/>
        </w:rPr>
        <w:t>ในเดือน</w:t>
      </w:r>
      <w:r w:rsidRPr="007F3E44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กันยายน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F3E44">
        <w:rPr>
          <w:rFonts w:asciiTheme="majorBidi" w:hAnsiTheme="majorBidi" w:cstheme="majorBidi"/>
          <w:sz w:val="30"/>
          <w:szCs w:val="30"/>
        </w:rPr>
        <w:t xml:space="preserve"> </w:t>
      </w:r>
      <w:r w:rsidRPr="007F3E44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</w:t>
      </w:r>
      <w:r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ได้ร่วมลงทุนจัดตั้งบริษัท</w:t>
      </w:r>
      <w:r w:rsidRPr="0025005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อัลฟ่า</w:t>
      </w:r>
      <w:r w:rsidRPr="0025005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เอกซ์</w:t>
      </w:r>
      <w:r w:rsidRPr="0025005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จำกัด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ร่วมกับธนาคารไทยพาณิชย์</w:t>
      </w:r>
      <w:r w:rsidRPr="0025005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จำกัด</w:t>
      </w:r>
      <w:r w:rsidRPr="00250058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มหาชน</w:t>
      </w:r>
      <w:r w:rsidRPr="00250058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ซึ่งมีทุนจดทะเบียนทั้งหมด</w:t>
      </w:r>
      <w:r w:rsidRPr="0025005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300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ล้าน</w:t>
      </w:r>
      <w:r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บาท</w:t>
      </w:r>
      <w:r w:rsidRPr="0025005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จำนวน</w:t>
      </w:r>
      <w:r w:rsidRPr="0025005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30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ล้าน</w:t>
      </w:r>
      <w:r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หุ้น</w:t>
      </w:r>
      <w:r w:rsidRPr="0025005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มูลค่าที่ตราไว้หุ้นละ</w:t>
      </w:r>
      <w:r w:rsidRPr="0025005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250058">
        <w:rPr>
          <w:rFonts w:asciiTheme="majorBidi" w:hAnsiTheme="majorBidi" w:cstheme="majorBidi"/>
          <w:sz w:val="30"/>
          <w:szCs w:val="30"/>
        </w:rPr>
        <w:t xml:space="preserve"> </w:t>
      </w:r>
      <w:r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บาท</w:t>
      </w:r>
      <w:r w:rsidRPr="0025005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โดย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บริษัทลงทุนในหุ้น</w:t>
      </w:r>
      <w:r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เป็นจำนวน</w:t>
      </w:r>
      <w:r w:rsidRPr="0025005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14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250058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ล้าน</w:t>
      </w:r>
      <w:r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หุ้น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คิดเป็นร้อยละ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49</w:t>
      </w:r>
      <w:r>
        <w:rPr>
          <w:rFonts w:asciiTheme="majorBidi" w:hAnsiTheme="majorBidi" w:cs="Angsana New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99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ของทุนจดทะเบียน บริษัทได้ชำระค่าหุ้น</w:t>
      </w:r>
      <w:r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มูลค่าหุ้นละ</w:t>
      </w:r>
      <w:r w:rsidR="00D1776D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25005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50058">
        <w:rPr>
          <w:rFonts w:asciiTheme="majorBidi" w:hAnsiTheme="majorBidi" w:cstheme="majorBidi"/>
          <w:sz w:val="30"/>
          <w:szCs w:val="30"/>
        </w:rPr>
        <w:t xml:space="preserve"> </w:t>
      </w:r>
      <w:r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บาท</w:t>
      </w:r>
      <w:r w:rsidRPr="0025005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คิดเป็นจำนวนเงิน</w:t>
      </w:r>
      <w:r w:rsidRPr="0025005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75</w:t>
      </w:r>
      <w:r w:rsidRPr="00250058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ล้าน</w:t>
      </w:r>
      <w:r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บาท</w:t>
      </w:r>
    </w:p>
    <w:p w14:paraId="487104AE" w14:textId="77777777" w:rsidR="008D3B67" w:rsidRPr="008D3B67" w:rsidRDefault="008D3B67" w:rsidP="008D3B67">
      <w:pPr>
        <w:spacing w:line="240" w:lineRule="auto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D4E464B" w14:textId="220EA372" w:rsidR="008D3B67" w:rsidRDefault="008D3B67" w:rsidP="008D3B67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ในการประชุมคณะกรรมการในเดือนสิงหาคม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="Angsana New" w:hAnsi="Angsana New" w:cs="Angsana New"/>
          <w:sz w:val="30"/>
          <w:szCs w:val="30"/>
          <w:lang w:val="en-US" w:bidi="th-TH"/>
        </w:rPr>
        <w:t>2565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คณะกรรมการของบริษัทมีมติอนุมัติการชำระค่าหุ้นเพิ่มเติม</w:t>
      </w:r>
      <w:r w:rsidR="001206D8">
        <w:rPr>
          <w:rFonts w:ascii="Angsana New" w:hAnsi="Angsana New" w:cs="Angsana New"/>
          <w:sz w:val="30"/>
          <w:szCs w:val="30"/>
          <w:lang w:val="en-US" w:bidi="th-TH"/>
        </w:rPr>
        <w:t xml:space="preserve">             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ในบริษัท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อัลฟ่า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เอกซ์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ซึ่งเป็นการร่วมค้า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โดยบริษัทได้ชำระค่าหุ้นเพิ่มเติมมูลค่าหุ้นละ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="Angsana New" w:hAnsi="Angsana New" w:cs="Angsana New"/>
          <w:sz w:val="30"/>
          <w:szCs w:val="30"/>
          <w:lang w:val="en-US" w:bidi="th-TH"/>
        </w:rPr>
        <w:t>14</w:t>
      </w:r>
      <w:r w:rsidRPr="008D3B67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B30E1D" w:rsidRPr="00B30E1D">
        <w:rPr>
          <w:rFonts w:ascii="Angsana New" w:hAnsi="Angsana New" w:cs="Angsana New"/>
          <w:sz w:val="30"/>
          <w:szCs w:val="30"/>
          <w:lang w:val="en-US" w:bidi="th-TH"/>
        </w:rPr>
        <w:t>99</w:t>
      </w:r>
      <w:r w:rsidR="00D1776D">
        <w:rPr>
          <w:rFonts w:ascii="Angsana New" w:hAnsi="Angsana New" w:cs="Angsana New"/>
          <w:sz w:val="30"/>
          <w:szCs w:val="30"/>
          <w:lang w:val="en-US" w:bidi="th-TH"/>
        </w:rPr>
        <w:t xml:space="preserve">             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รวมเป็นจำนวนเงิน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="Angsana New" w:hAnsi="Angsana New" w:cs="Angsana New"/>
          <w:sz w:val="30"/>
          <w:szCs w:val="30"/>
          <w:lang w:val="en-US" w:bidi="th-TH"/>
        </w:rPr>
        <w:t>75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</w:p>
    <w:p w14:paraId="30B4B2AC" w14:textId="1F373E7D" w:rsidR="004E67C3" w:rsidRDefault="004E67C3" w:rsidP="008D3B67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62062A2" w14:textId="0865D111" w:rsidR="00720A8A" w:rsidRDefault="004E67C3" w:rsidP="005118E8">
      <w:pPr>
        <w:spacing w:line="240" w:lineRule="auto"/>
        <w:ind w:left="518" w:right="-45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ตุลาคม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="Angsana New" w:hAnsi="Angsana New" w:cs="Angsana New"/>
          <w:sz w:val="30"/>
          <w:szCs w:val="30"/>
          <w:lang w:val="en-US" w:bidi="th-TH"/>
        </w:rPr>
        <w:t>2565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46C04"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</w:t>
      </w:r>
      <w:r w:rsidR="00B46C04" w:rsidRPr="0025005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B46C04"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อัลฟ่า</w:t>
      </w:r>
      <w:r w:rsidR="00B46C04" w:rsidRPr="0025005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B46C04"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เอกซ์</w:t>
      </w:r>
      <w:r w:rsidR="00B46C04" w:rsidRPr="0025005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B46C04" w:rsidRPr="00250058">
        <w:rPr>
          <w:rFonts w:asciiTheme="majorBidi" w:hAnsiTheme="majorBidi" w:cs="Angsana New" w:hint="cs"/>
          <w:sz w:val="30"/>
          <w:szCs w:val="30"/>
          <w:cs/>
          <w:lang w:bidi="th-TH"/>
        </w:rPr>
        <w:t>จำกัด</w:t>
      </w:r>
      <w:r w:rsidR="00B46C04">
        <w:rPr>
          <w:rFonts w:asciiTheme="majorBidi" w:hAnsiTheme="majorBidi" w:cs="Angsana New" w:hint="cs"/>
          <w:sz w:val="30"/>
          <w:szCs w:val="30"/>
          <w:cs/>
          <w:lang w:bidi="th-TH"/>
        </w:rPr>
        <w:t>ไ</w:t>
      </w:r>
      <w:r w:rsidR="00B46C0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ด้เพิ่มทุนจดทะเบียนจาก </w:t>
      </w:r>
      <w:r w:rsidR="00B46C04">
        <w:rPr>
          <w:rFonts w:ascii="Angsana New" w:hAnsi="Angsana New" w:cs="Angsana New"/>
          <w:sz w:val="30"/>
          <w:szCs w:val="30"/>
          <w:lang w:val="en-US" w:bidi="th-TH"/>
        </w:rPr>
        <w:t xml:space="preserve">300 </w:t>
      </w:r>
      <w:r w:rsidR="00B46C0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ล้านบาทเป็น </w:t>
      </w:r>
      <w:r w:rsidR="00B46C04">
        <w:rPr>
          <w:rFonts w:ascii="Angsana New" w:hAnsi="Angsana New" w:cs="Angsana New"/>
          <w:sz w:val="30"/>
          <w:szCs w:val="30"/>
          <w:lang w:val="en-US" w:bidi="th-TH"/>
        </w:rPr>
        <w:t xml:space="preserve">750 </w:t>
      </w:r>
      <w:r w:rsidR="00B46C04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โดย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ได้ชำระค่าหุ้นเพิ่มทุนให้แก่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อัลฟ่า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เอกซ์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ซึ่งเป็นการร่วมค้า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มูลค่าหุ้นละ</w:t>
      </w:r>
      <w:r w:rsidR="00B46C0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="Angsana New" w:hAnsi="Angsana New" w:cs="Angsana New"/>
          <w:sz w:val="30"/>
          <w:szCs w:val="30"/>
          <w:lang w:val="en-US" w:bidi="th-TH"/>
        </w:rPr>
        <w:t>22</w:t>
      </w:r>
      <w:r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B30E1D" w:rsidRPr="00B30E1D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รวมเป็นจำนวนเงิน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="Angsana New" w:hAnsi="Angsana New" w:cs="Angsana New"/>
          <w:sz w:val="30"/>
          <w:szCs w:val="30"/>
          <w:lang w:val="en-US" w:bidi="th-TH"/>
        </w:rPr>
        <w:t>225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="0023613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23613D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โดยส่วนได้เสียในงบการเงินรวมและงบการเงินเฉพาะกิจการยังคงเป็น</w:t>
      </w:r>
      <w:r w:rsidR="0023613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23613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ร้อยละ </w:t>
      </w:r>
      <w:r w:rsidR="00B30E1D" w:rsidRPr="00B30E1D">
        <w:rPr>
          <w:rFonts w:ascii="Angsana New" w:hAnsi="Angsana New" w:cs="Angsana New"/>
          <w:sz w:val="30"/>
          <w:szCs w:val="30"/>
          <w:lang w:val="en-US" w:bidi="th-TH"/>
        </w:rPr>
        <w:t>49</w:t>
      </w:r>
      <w:r w:rsidR="0023613D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B30E1D" w:rsidRPr="00B30E1D">
        <w:rPr>
          <w:rFonts w:ascii="Angsana New" w:hAnsi="Angsana New" w:cs="Angsana New"/>
          <w:sz w:val="30"/>
          <w:szCs w:val="30"/>
          <w:lang w:val="en-US" w:bidi="th-TH"/>
        </w:rPr>
        <w:t>99</w:t>
      </w:r>
      <w:r w:rsidR="0023613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23613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ดังเดิม </w:t>
      </w:r>
    </w:p>
    <w:p w14:paraId="4BA19E38" w14:textId="77777777" w:rsidR="00720A8A" w:rsidRDefault="00720A8A" w:rsidP="006A71F4">
      <w:pPr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153B7AA4" w14:textId="23749C6C" w:rsidR="00720A8A" w:rsidRPr="006666FA" w:rsidRDefault="00720A8A" w:rsidP="006A71F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720A8A" w:rsidRPr="006666FA" w:rsidSect="000E3BFF">
          <w:headerReference w:type="default" r:id="rId11"/>
          <w:footerReference w:type="default" r:id="rId12"/>
          <w:pgSz w:w="11907" w:h="16839" w:code="9"/>
          <w:pgMar w:top="691" w:right="1152" w:bottom="576" w:left="1152" w:header="720" w:footer="720" w:gutter="0"/>
          <w:paperSrc w:first="7" w:other="7"/>
          <w:pgNumType w:start="17"/>
          <w:cols w:space="720"/>
          <w:docGrid w:linePitch="360"/>
        </w:sectPr>
      </w:pPr>
    </w:p>
    <w:p w14:paraId="369C27F9" w14:textId="5FB4E6D9" w:rsidR="00673959" w:rsidRPr="006666FA" w:rsidRDefault="00673959" w:rsidP="00061232">
      <w:pPr>
        <w:ind w:left="54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</w:t>
      </w:r>
      <w:r w:rsidR="0086710D" w:rsidRPr="006666FA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86710D" w:rsidRPr="00C5495A">
        <w:rPr>
          <w:rFonts w:asciiTheme="majorBidi" w:hAnsiTheme="majorBidi" w:cstheme="majorBidi"/>
          <w:sz w:val="30"/>
          <w:szCs w:val="30"/>
          <w:cs/>
          <w:lang w:bidi="th-TH"/>
        </w:rPr>
        <w:t>ร่วม</w:t>
      </w:r>
      <w:r w:rsidR="00DD1938" w:rsidRPr="00C5495A">
        <w:rPr>
          <w:rFonts w:asciiTheme="majorBidi" w:hAnsiTheme="majorBidi" w:cs="Angsana New" w:hint="cs"/>
          <w:sz w:val="30"/>
          <w:szCs w:val="30"/>
          <w:cs/>
          <w:lang w:bidi="th-TH"/>
        </w:rPr>
        <w:t>และการร่วมค้า</w:t>
      </w:r>
      <w:r w:rsidRPr="00C5495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ณ วันที่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AE4D47"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E4D47"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="00B815B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815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และเงินปันผลรับสำหรับแต่ละปีสิ้นสุดวันเดียวกัน</w:t>
      </w:r>
      <w:r w:rsidR="00B44A71"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</w:p>
    <w:p w14:paraId="1FB64903" w14:textId="77777777" w:rsidR="00B31328" w:rsidRPr="00F17B04" w:rsidRDefault="00B31328" w:rsidP="001B5A93">
      <w:pPr>
        <w:pStyle w:val="NoSpacing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W w:w="14126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21"/>
        <w:gridCol w:w="2068"/>
        <w:gridCol w:w="873"/>
        <w:gridCol w:w="1019"/>
        <w:gridCol w:w="836"/>
        <w:gridCol w:w="836"/>
        <w:gridCol w:w="737"/>
        <w:gridCol w:w="180"/>
        <w:gridCol w:w="809"/>
        <w:gridCol w:w="180"/>
        <w:gridCol w:w="809"/>
        <w:gridCol w:w="180"/>
        <w:gridCol w:w="818"/>
        <w:gridCol w:w="200"/>
        <w:gridCol w:w="901"/>
        <w:gridCol w:w="182"/>
        <w:gridCol w:w="877"/>
      </w:tblGrid>
      <w:tr w:rsidR="004B49A1" w:rsidRPr="00EB6214" w14:paraId="10F78D3C" w14:textId="3D439A67" w:rsidTr="00E76995">
        <w:trPr>
          <w:cantSplit/>
          <w:trHeight w:val="270"/>
        </w:trPr>
        <w:tc>
          <w:tcPr>
            <w:tcW w:w="2621" w:type="dxa"/>
            <w:vAlign w:val="bottom"/>
          </w:tcPr>
          <w:p w14:paraId="2F1BAB7E" w14:textId="77777777" w:rsidR="004B49A1" w:rsidRPr="00EB6214" w:rsidRDefault="004B49A1" w:rsidP="00F17B04">
            <w:pPr>
              <w:spacing w:line="22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068" w:type="dxa"/>
            <w:vAlign w:val="bottom"/>
          </w:tcPr>
          <w:p w14:paraId="538ECB7A" w14:textId="77777777" w:rsidR="004B49A1" w:rsidRPr="00EB6214" w:rsidRDefault="004B49A1" w:rsidP="00F17B04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437" w:type="dxa"/>
            <w:gridSpan w:val="15"/>
            <w:vAlign w:val="bottom"/>
          </w:tcPr>
          <w:p w14:paraId="0ED3F1D8" w14:textId="2F8512A7" w:rsidR="004B49A1" w:rsidRPr="00EB6214" w:rsidRDefault="004B49A1" w:rsidP="00F17B04">
            <w:pPr>
              <w:pStyle w:val="acctfourfigures"/>
              <w:tabs>
                <w:tab w:val="clear" w:pos="765"/>
              </w:tabs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F17B04" w:rsidRPr="00EB621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AE3350" w:rsidRPr="00EB6214" w14:paraId="47049216" w14:textId="01BD6E19" w:rsidTr="00C5422B">
        <w:trPr>
          <w:cantSplit/>
          <w:trHeight w:val="270"/>
        </w:trPr>
        <w:tc>
          <w:tcPr>
            <w:tcW w:w="2621" w:type="dxa"/>
          </w:tcPr>
          <w:p w14:paraId="03F1DFB6" w14:textId="77777777" w:rsidR="00AE3350" w:rsidRPr="00EB6214" w:rsidRDefault="00AE3350" w:rsidP="00F17B04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14:paraId="71200355" w14:textId="77777777" w:rsidR="00AE3350" w:rsidRPr="00EB6214" w:rsidRDefault="00AE3350" w:rsidP="00F17B04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92" w:type="dxa"/>
            <w:gridSpan w:val="2"/>
            <w:vAlign w:val="bottom"/>
          </w:tcPr>
          <w:p w14:paraId="742CD940" w14:textId="274FA48C" w:rsidR="00AE3350" w:rsidRPr="00EB6214" w:rsidRDefault="00AE3350" w:rsidP="00F17B04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  <w:r w:rsidR="00F17B04" w:rsidRPr="00EB62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</w:t>
            </w: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จ้าของ</w:t>
            </w:r>
          </w:p>
        </w:tc>
        <w:tc>
          <w:tcPr>
            <w:tcW w:w="1672" w:type="dxa"/>
            <w:gridSpan w:val="2"/>
            <w:vAlign w:val="bottom"/>
          </w:tcPr>
          <w:p w14:paraId="77975260" w14:textId="1DEB1663" w:rsidR="00AE3350" w:rsidRPr="00EB6214" w:rsidRDefault="00AE3350" w:rsidP="00F17B04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</w:t>
            </w:r>
            <w:r w:rsidR="00CA28C0" w:rsidRPr="00EB62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จดทะเบียน</w:t>
            </w:r>
          </w:p>
        </w:tc>
        <w:tc>
          <w:tcPr>
            <w:tcW w:w="1726" w:type="dxa"/>
            <w:gridSpan w:val="3"/>
            <w:vAlign w:val="bottom"/>
          </w:tcPr>
          <w:p w14:paraId="03401CE6" w14:textId="77777777" w:rsidR="00AE3350" w:rsidRPr="00EB6214" w:rsidRDefault="00AE3350" w:rsidP="00F17B04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DA145F2" w14:textId="77777777" w:rsidR="00AE3350" w:rsidRPr="00EB6214" w:rsidRDefault="00AE3350" w:rsidP="00F17B04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vAlign w:val="bottom"/>
          </w:tcPr>
          <w:p w14:paraId="3F053D11" w14:textId="399887CC" w:rsidR="00AE3350" w:rsidRPr="00EB6214" w:rsidRDefault="00AE3350" w:rsidP="00F17B04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00" w:type="dxa"/>
          </w:tcPr>
          <w:p w14:paraId="5E59C603" w14:textId="77777777" w:rsidR="00AE3350" w:rsidRPr="00EB6214" w:rsidRDefault="00AE3350" w:rsidP="00F17B04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60" w:type="dxa"/>
            <w:gridSpan w:val="3"/>
          </w:tcPr>
          <w:p w14:paraId="29BFB5B9" w14:textId="31505B26" w:rsidR="00AE3350" w:rsidRPr="00EB6214" w:rsidRDefault="00AE3350" w:rsidP="00F17B04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รับสำหรับปี</w:t>
            </w:r>
          </w:p>
        </w:tc>
      </w:tr>
      <w:tr w:rsidR="00AE3350" w:rsidRPr="00EB6214" w14:paraId="40395E78" w14:textId="41557DA8" w:rsidTr="00C5422B">
        <w:trPr>
          <w:cantSplit/>
          <w:trHeight w:val="270"/>
        </w:trPr>
        <w:tc>
          <w:tcPr>
            <w:tcW w:w="2621" w:type="dxa"/>
          </w:tcPr>
          <w:p w14:paraId="156538D3" w14:textId="77777777" w:rsidR="00AE3350" w:rsidRPr="00EB6214" w:rsidRDefault="00AE3350" w:rsidP="00F17B04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8" w:type="dxa"/>
          </w:tcPr>
          <w:p w14:paraId="6741C088" w14:textId="77777777" w:rsidR="00AE3350" w:rsidRPr="00EB6214" w:rsidRDefault="00AE3350" w:rsidP="00F17B04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14:paraId="6083FEFD" w14:textId="4FEEF8EE" w:rsidR="00AE3350" w:rsidRPr="00EB6214" w:rsidRDefault="00B30E1D" w:rsidP="00F17B04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019" w:type="dxa"/>
          </w:tcPr>
          <w:p w14:paraId="42DA2B18" w14:textId="766BF0EC" w:rsidR="00AE3350" w:rsidRPr="00EB6214" w:rsidRDefault="00B30E1D" w:rsidP="00F17B04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36" w:type="dxa"/>
          </w:tcPr>
          <w:p w14:paraId="46B402DF" w14:textId="1E634F6C" w:rsidR="00AE3350" w:rsidRPr="00EB6214" w:rsidRDefault="00B30E1D" w:rsidP="00F17B04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836" w:type="dxa"/>
          </w:tcPr>
          <w:p w14:paraId="02DF05F9" w14:textId="4602EFA5" w:rsidR="00AE3350" w:rsidRPr="00EB6214" w:rsidRDefault="00B30E1D" w:rsidP="00F17B04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37" w:type="dxa"/>
          </w:tcPr>
          <w:p w14:paraId="40F4D695" w14:textId="09892E8B" w:rsidR="00AE3350" w:rsidRPr="00EB6214" w:rsidRDefault="00B30E1D" w:rsidP="00F17B04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BD8E3A8" w14:textId="77777777" w:rsidR="00AE3350" w:rsidRPr="00EB6214" w:rsidRDefault="00AE3350" w:rsidP="00F17B04">
            <w:pPr>
              <w:spacing w:line="220" w:lineRule="atLeast"/>
              <w:ind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1AA26020" w14:textId="69B10E01" w:rsidR="00AE3350" w:rsidRPr="00EB6214" w:rsidRDefault="00B30E1D" w:rsidP="00F17B04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24E7906" w14:textId="77777777" w:rsidR="00AE3350" w:rsidRPr="00EB6214" w:rsidRDefault="00AE3350" w:rsidP="00F17B04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785CD5E" w14:textId="5C3AC952" w:rsidR="00AE3350" w:rsidRPr="00EB6214" w:rsidRDefault="00B30E1D" w:rsidP="00F17B04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3248875" w14:textId="77777777" w:rsidR="00AE3350" w:rsidRPr="00EB6214" w:rsidRDefault="00AE3350" w:rsidP="00F17B04">
            <w:pPr>
              <w:spacing w:line="220" w:lineRule="atLeast"/>
              <w:ind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0B93CD58" w14:textId="6E175F43" w:rsidR="00AE3350" w:rsidRPr="00EB6214" w:rsidRDefault="00B30E1D" w:rsidP="00F17B04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00" w:type="dxa"/>
          </w:tcPr>
          <w:p w14:paraId="4F3382EA" w14:textId="77777777" w:rsidR="00AE3350" w:rsidRPr="00EB6214" w:rsidRDefault="00AE3350" w:rsidP="00F17B04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</w:tcPr>
          <w:p w14:paraId="1031376A" w14:textId="251FB7EB" w:rsidR="00AE3350" w:rsidRPr="00EB6214" w:rsidRDefault="00B30E1D" w:rsidP="00F17B04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07C276D8" w14:textId="77777777" w:rsidR="00AE3350" w:rsidRPr="00EB6214" w:rsidRDefault="00AE3350" w:rsidP="00F17B04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7" w:type="dxa"/>
          </w:tcPr>
          <w:p w14:paraId="4A55E3A8" w14:textId="3E44ACEA" w:rsidR="00AE3350" w:rsidRPr="00EB6214" w:rsidRDefault="00B30E1D" w:rsidP="00F17B04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</w:tr>
      <w:tr w:rsidR="00AE3350" w:rsidRPr="00EB6214" w14:paraId="5CA230E3" w14:textId="6CE29A12" w:rsidTr="00E76995">
        <w:trPr>
          <w:cantSplit/>
          <w:trHeight w:val="270"/>
        </w:trPr>
        <w:tc>
          <w:tcPr>
            <w:tcW w:w="2621" w:type="dxa"/>
          </w:tcPr>
          <w:p w14:paraId="73E9EF97" w14:textId="77777777" w:rsidR="00AE3350" w:rsidRPr="00EB6214" w:rsidRDefault="00AE3350" w:rsidP="00F17B04">
            <w:pPr>
              <w:spacing w:line="22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068" w:type="dxa"/>
          </w:tcPr>
          <w:p w14:paraId="7099776D" w14:textId="77777777" w:rsidR="00AE3350" w:rsidRPr="00EB6214" w:rsidRDefault="00AE3350" w:rsidP="00F17B04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2" w:type="dxa"/>
            <w:gridSpan w:val="2"/>
          </w:tcPr>
          <w:p w14:paraId="4A878F4D" w14:textId="77777777" w:rsidR="00AE3350" w:rsidRPr="00EB6214" w:rsidRDefault="00AE3350" w:rsidP="00F17B04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EB62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7545" w:type="dxa"/>
            <w:gridSpan w:val="13"/>
          </w:tcPr>
          <w:p w14:paraId="7219F376" w14:textId="62CABC70" w:rsidR="00AE3350" w:rsidRPr="00EB6214" w:rsidRDefault="00AE3350" w:rsidP="00F17B04">
            <w:pPr>
              <w:tabs>
                <w:tab w:val="decimal" w:pos="302"/>
              </w:tabs>
              <w:spacing w:line="220" w:lineRule="atLeast"/>
              <w:ind w:left="-6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960E79" w:rsidRPr="00EB6214" w14:paraId="3C5DD713" w14:textId="77777777" w:rsidTr="00E76995">
        <w:trPr>
          <w:cantSplit/>
          <w:trHeight w:val="270"/>
        </w:trPr>
        <w:tc>
          <w:tcPr>
            <w:tcW w:w="2621" w:type="dxa"/>
          </w:tcPr>
          <w:p w14:paraId="0E0434B8" w14:textId="3E4EF774" w:rsidR="00960E79" w:rsidRPr="00EB6214" w:rsidRDefault="00960E79" w:rsidP="00F17B04">
            <w:pPr>
              <w:spacing w:line="22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EB621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2068" w:type="dxa"/>
          </w:tcPr>
          <w:p w14:paraId="52672167" w14:textId="77777777" w:rsidR="00960E79" w:rsidRPr="00EB6214" w:rsidRDefault="00960E79" w:rsidP="00F17B04">
            <w:pPr>
              <w:spacing w:line="220" w:lineRule="atLeast"/>
              <w:ind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2" w:type="dxa"/>
            <w:gridSpan w:val="2"/>
          </w:tcPr>
          <w:p w14:paraId="59794CD9" w14:textId="77777777" w:rsidR="00960E79" w:rsidRPr="00EB6214" w:rsidRDefault="00960E79" w:rsidP="00F17B04">
            <w:pPr>
              <w:spacing w:line="220" w:lineRule="atLeast"/>
              <w:ind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5" w:type="dxa"/>
            <w:gridSpan w:val="13"/>
          </w:tcPr>
          <w:p w14:paraId="1D861845" w14:textId="77777777" w:rsidR="00960E79" w:rsidRPr="00EB6214" w:rsidRDefault="00960E79" w:rsidP="00F17B04">
            <w:pPr>
              <w:tabs>
                <w:tab w:val="decimal" w:pos="302"/>
              </w:tabs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00622E" w:rsidRPr="00EB6214" w14:paraId="350D6C24" w14:textId="517BB4B8" w:rsidTr="00C5422B">
        <w:trPr>
          <w:cantSplit/>
          <w:trHeight w:val="270"/>
        </w:trPr>
        <w:tc>
          <w:tcPr>
            <w:tcW w:w="2621" w:type="dxa"/>
          </w:tcPr>
          <w:p w14:paraId="553A5D70" w14:textId="4F309D6A" w:rsidR="0000622E" w:rsidRPr="00EB6214" w:rsidRDefault="0000622E" w:rsidP="0000622E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ฮาวเด้น แมกซี่ อินชัวรันส์ </w:t>
            </w: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 xml:space="preserve">    โบรกเกอร์ จำกัด</w:t>
            </w:r>
          </w:p>
        </w:tc>
        <w:tc>
          <w:tcPr>
            <w:tcW w:w="2068" w:type="dxa"/>
          </w:tcPr>
          <w:p w14:paraId="6F8BF636" w14:textId="77777777" w:rsidR="0000622E" w:rsidRPr="00EB6214" w:rsidRDefault="0000622E" w:rsidP="0000622E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B1F7DE2" w14:textId="1713D981" w:rsidR="0000622E" w:rsidRPr="00EB6214" w:rsidRDefault="0000622E" w:rsidP="0000622E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นายหน้าประกันภัย</w:t>
            </w:r>
          </w:p>
        </w:tc>
        <w:tc>
          <w:tcPr>
            <w:tcW w:w="873" w:type="dxa"/>
          </w:tcPr>
          <w:p w14:paraId="1A68FDFC" w14:textId="77777777" w:rsidR="0000622E" w:rsidRPr="00EB6214" w:rsidRDefault="0000622E" w:rsidP="0000622E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2D2C08" w14:textId="48E47A9F" w:rsidR="0000622E" w:rsidRPr="00EB6214" w:rsidRDefault="00B30E1D" w:rsidP="0000622E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00622E" w:rsidRPr="00EB621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019" w:type="dxa"/>
          </w:tcPr>
          <w:p w14:paraId="118A6CA4" w14:textId="77777777" w:rsidR="0000622E" w:rsidRPr="00EB6214" w:rsidRDefault="0000622E" w:rsidP="0000622E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FEFC15" w14:textId="06768648" w:rsidR="0000622E" w:rsidRPr="00EB6214" w:rsidRDefault="00B30E1D" w:rsidP="0000622E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00622E" w:rsidRPr="00EB621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836" w:type="dxa"/>
          </w:tcPr>
          <w:p w14:paraId="4C903E4D" w14:textId="77777777" w:rsidR="0000622E" w:rsidRPr="00EB6214" w:rsidRDefault="0000622E" w:rsidP="0000622E">
            <w:pPr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198EEB" w14:textId="54B2DB0D" w:rsidR="0000622E" w:rsidRPr="00EB6214" w:rsidRDefault="00B30E1D" w:rsidP="009A6BDB">
            <w:pPr>
              <w:spacing w:line="220" w:lineRule="atLeast"/>
              <w:ind w:lef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0622E" w:rsidRPr="00EB62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836" w:type="dxa"/>
          </w:tcPr>
          <w:p w14:paraId="12D12945" w14:textId="77777777" w:rsidR="0000622E" w:rsidRPr="00EB6214" w:rsidRDefault="0000622E" w:rsidP="00446EBF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D8C8651" w14:textId="7D290A10" w:rsidR="0000622E" w:rsidRPr="00EB6214" w:rsidRDefault="00B30E1D" w:rsidP="00446EBF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0622E" w:rsidRPr="00EB62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737" w:type="dxa"/>
          </w:tcPr>
          <w:p w14:paraId="23083290" w14:textId="77777777" w:rsidR="0000622E" w:rsidRPr="00EB6214" w:rsidRDefault="0000622E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09AD10" w14:textId="0C88862C" w:rsidR="0000622E" w:rsidRPr="00EB6214" w:rsidRDefault="00B30E1D" w:rsidP="0000622E">
            <w:pPr>
              <w:tabs>
                <w:tab w:val="decimal" w:pos="519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0622E" w:rsidRPr="00EB62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</w:t>
            </w:r>
          </w:p>
        </w:tc>
        <w:tc>
          <w:tcPr>
            <w:tcW w:w="180" w:type="dxa"/>
          </w:tcPr>
          <w:p w14:paraId="35411E46" w14:textId="77777777" w:rsidR="0000622E" w:rsidRPr="00EB6214" w:rsidRDefault="0000622E" w:rsidP="0000622E">
            <w:pPr>
              <w:tabs>
                <w:tab w:val="decimal" w:pos="519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3A4D79E6" w14:textId="77777777" w:rsidR="0000622E" w:rsidRPr="00EB6214" w:rsidRDefault="0000622E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3326A5" w14:textId="494A42A6" w:rsidR="0000622E" w:rsidRPr="00EB6214" w:rsidRDefault="00B30E1D" w:rsidP="009A620C">
            <w:pPr>
              <w:tabs>
                <w:tab w:val="left" w:pos="537"/>
              </w:tabs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0622E" w:rsidRPr="00EB62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</w:t>
            </w:r>
          </w:p>
        </w:tc>
        <w:tc>
          <w:tcPr>
            <w:tcW w:w="180" w:type="dxa"/>
            <w:shd w:val="clear" w:color="auto" w:fill="auto"/>
          </w:tcPr>
          <w:p w14:paraId="2B5E38CC" w14:textId="77777777" w:rsidR="0000622E" w:rsidRPr="00EB6214" w:rsidRDefault="0000622E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38971594" w14:textId="77777777" w:rsidR="00F10844" w:rsidRPr="00EB6214" w:rsidRDefault="00F10844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8B5AE11" w14:textId="5CCF2989" w:rsidR="0000622E" w:rsidRPr="00EB6214" w:rsidRDefault="009A620C" w:rsidP="009A620C">
            <w:pPr>
              <w:tabs>
                <w:tab w:val="left" w:pos="626"/>
              </w:tabs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</w:t>
            </w:r>
            <w:r w:rsidR="00B30E1D"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  <w:r w:rsidR="00F10844" w:rsidRPr="00EB62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180" w:type="dxa"/>
            <w:shd w:val="clear" w:color="auto" w:fill="auto"/>
          </w:tcPr>
          <w:p w14:paraId="4CE3B8B6" w14:textId="77777777" w:rsidR="0000622E" w:rsidRPr="00EB6214" w:rsidRDefault="0000622E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1C164BDB" w14:textId="77777777" w:rsidR="0000622E" w:rsidRPr="00EB6214" w:rsidRDefault="0000622E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320598" w14:textId="1E68C77C" w:rsidR="0000622E" w:rsidRPr="00EB6214" w:rsidRDefault="00B30E1D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</w:t>
            </w:r>
            <w:r w:rsidR="0000622E" w:rsidRPr="00EB62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</w:t>
            </w:r>
          </w:p>
        </w:tc>
        <w:tc>
          <w:tcPr>
            <w:tcW w:w="200" w:type="dxa"/>
            <w:shd w:val="clear" w:color="auto" w:fill="auto"/>
          </w:tcPr>
          <w:p w14:paraId="59DC6420" w14:textId="77777777" w:rsidR="0000622E" w:rsidRPr="00EB6214" w:rsidRDefault="0000622E" w:rsidP="0000622E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77EB20A0" w14:textId="77777777" w:rsidR="004B2F0B" w:rsidRPr="00EB6214" w:rsidRDefault="004B2F0B" w:rsidP="0000622E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745B264" w14:textId="2C168B4F" w:rsidR="0000622E" w:rsidRPr="00EB6214" w:rsidRDefault="00B30E1D" w:rsidP="0000622E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4B2F0B" w:rsidRPr="00EB62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835</w:t>
            </w:r>
          </w:p>
        </w:tc>
        <w:tc>
          <w:tcPr>
            <w:tcW w:w="182" w:type="dxa"/>
            <w:shd w:val="clear" w:color="auto" w:fill="auto"/>
          </w:tcPr>
          <w:p w14:paraId="11D0DB07" w14:textId="77777777" w:rsidR="0000622E" w:rsidRPr="00EB6214" w:rsidRDefault="0000622E" w:rsidP="0000622E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shd w:val="clear" w:color="auto" w:fill="auto"/>
          </w:tcPr>
          <w:p w14:paraId="117B436E" w14:textId="77777777" w:rsidR="0000622E" w:rsidRPr="00EB6214" w:rsidRDefault="0000622E" w:rsidP="0000622E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6F4967" w14:textId="40D699FE" w:rsidR="0000622E" w:rsidRPr="00EB6214" w:rsidRDefault="00B30E1D" w:rsidP="0000622E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00622E" w:rsidRPr="00EB62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</w:p>
        </w:tc>
      </w:tr>
      <w:tr w:rsidR="0000622E" w:rsidRPr="00EB6214" w14:paraId="4D3BE338" w14:textId="17D92F7E" w:rsidTr="00C5422B">
        <w:trPr>
          <w:cantSplit/>
          <w:trHeight w:val="270"/>
        </w:trPr>
        <w:tc>
          <w:tcPr>
            <w:tcW w:w="2621" w:type="dxa"/>
          </w:tcPr>
          <w:p w14:paraId="5EFA6556" w14:textId="77777777" w:rsidR="0000622E" w:rsidRPr="00EB6214" w:rsidRDefault="0000622E" w:rsidP="0000622E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ออโต้ สมาร์ท-เอ็กซ์ จำกัด</w:t>
            </w:r>
          </w:p>
        </w:tc>
        <w:tc>
          <w:tcPr>
            <w:tcW w:w="2068" w:type="dxa"/>
          </w:tcPr>
          <w:p w14:paraId="470E804A" w14:textId="77777777" w:rsidR="0000622E" w:rsidRPr="00EB6214" w:rsidRDefault="0000622E" w:rsidP="0000622E">
            <w:pPr>
              <w:spacing w:line="220" w:lineRule="atLeast"/>
              <w:ind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บริการล้าง ขัด เคลือบสีรถยนต์</w:t>
            </w:r>
          </w:p>
        </w:tc>
        <w:tc>
          <w:tcPr>
            <w:tcW w:w="873" w:type="dxa"/>
          </w:tcPr>
          <w:p w14:paraId="125C6DE1" w14:textId="53362454" w:rsidR="0000622E" w:rsidRPr="00EB6214" w:rsidRDefault="00B30E1D" w:rsidP="0000622E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00622E" w:rsidRPr="00EB621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019" w:type="dxa"/>
          </w:tcPr>
          <w:p w14:paraId="7EEFFFCA" w14:textId="681EF9EA" w:rsidR="0000622E" w:rsidRPr="00EB6214" w:rsidRDefault="00B30E1D" w:rsidP="0000622E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00622E" w:rsidRPr="00EB621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36" w:type="dxa"/>
          </w:tcPr>
          <w:p w14:paraId="5834EB48" w14:textId="7E0D52C7" w:rsidR="0000622E" w:rsidRPr="00EB6214" w:rsidRDefault="00B30E1D" w:rsidP="009A6BDB">
            <w:pPr>
              <w:spacing w:line="220" w:lineRule="atLeast"/>
              <w:ind w:lef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0622E" w:rsidRPr="00EB62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836" w:type="dxa"/>
          </w:tcPr>
          <w:p w14:paraId="01330F96" w14:textId="4D69ED75" w:rsidR="0000622E" w:rsidRPr="00EB6214" w:rsidRDefault="00B30E1D" w:rsidP="00446EBF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0622E" w:rsidRPr="00EB62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1EE9AC96" w14:textId="47100DED" w:rsidR="0000622E" w:rsidRPr="00EB6214" w:rsidRDefault="00B30E1D" w:rsidP="009A620C">
            <w:pPr>
              <w:tabs>
                <w:tab w:val="decimal" w:pos="519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180" w:type="dxa"/>
          </w:tcPr>
          <w:p w14:paraId="058EA7BA" w14:textId="77777777" w:rsidR="0000622E" w:rsidRPr="00EB6214" w:rsidRDefault="0000622E" w:rsidP="0000622E">
            <w:pPr>
              <w:tabs>
                <w:tab w:val="decimal" w:pos="519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CC53025" w14:textId="4F7AFDCB" w:rsidR="0000622E" w:rsidRPr="00EB6214" w:rsidRDefault="009A620C" w:rsidP="009A620C">
            <w:pPr>
              <w:tabs>
                <w:tab w:val="left" w:pos="537"/>
              </w:tabs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r w:rsidR="00B30E1D"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180" w:type="dxa"/>
            <w:shd w:val="clear" w:color="auto" w:fill="auto"/>
          </w:tcPr>
          <w:p w14:paraId="43D4EC05" w14:textId="77777777" w:rsidR="0000622E" w:rsidRPr="00EB6214" w:rsidRDefault="0000622E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5A6F659D" w14:textId="2D1D92B7" w:rsidR="0000622E" w:rsidRPr="00EB6214" w:rsidRDefault="00B30E1D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F10844" w:rsidRPr="00EB62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826</w:t>
            </w:r>
          </w:p>
        </w:tc>
        <w:tc>
          <w:tcPr>
            <w:tcW w:w="180" w:type="dxa"/>
            <w:shd w:val="clear" w:color="auto" w:fill="auto"/>
          </w:tcPr>
          <w:p w14:paraId="7E9A2427" w14:textId="77777777" w:rsidR="0000622E" w:rsidRPr="00EB6214" w:rsidRDefault="0000622E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7A69F07D" w14:textId="1F34CD17" w:rsidR="0000622E" w:rsidRPr="00EB6214" w:rsidRDefault="00B30E1D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0622E" w:rsidRPr="00EB62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570</w:t>
            </w:r>
          </w:p>
        </w:tc>
        <w:tc>
          <w:tcPr>
            <w:tcW w:w="200" w:type="dxa"/>
            <w:shd w:val="clear" w:color="auto" w:fill="auto"/>
          </w:tcPr>
          <w:p w14:paraId="7368072A" w14:textId="77777777" w:rsidR="0000622E" w:rsidRPr="00EB6214" w:rsidRDefault="0000622E" w:rsidP="0000622E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052838C2" w14:textId="43DD687C" w:rsidR="0000622E" w:rsidRPr="00EB6214" w:rsidRDefault="00B30E1D" w:rsidP="0000622E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</w:p>
        </w:tc>
        <w:tc>
          <w:tcPr>
            <w:tcW w:w="182" w:type="dxa"/>
            <w:shd w:val="clear" w:color="auto" w:fill="auto"/>
          </w:tcPr>
          <w:p w14:paraId="01FFBC1C" w14:textId="77777777" w:rsidR="0000622E" w:rsidRPr="00EB6214" w:rsidRDefault="0000622E" w:rsidP="0000622E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4AE02EA6" w14:textId="73AC953E" w:rsidR="0000622E" w:rsidRPr="00EB6214" w:rsidRDefault="00B30E1D" w:rsidP="0000622E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</w:p>
        </w:tc>
      </w:tr>
      <w:tr w:rsidR="0000622E" w:rsidRPr="00EB6214" w14:paraId="4CC10D9B" w14:textId="77777777" w:rsidTr="00C5422B">
        <w:trPr>
          <w:cantSplit/>
          <w:trHeight w:val="270"/>
        </w:trPr>
        <w:tc>
          <w:tcPr>
            <w:tcW w:w="2621" w:type="dxa"/>
          </w:tcPr>
          <w:p w14:paraId="028403B0" w14:textId="53D9C614" w:rsidR="0000622E" w:rsidRPr="00EB6214" w:rsidRDefault="0000622E" w:rsidP="0000622E">
            <w:pPr>
              <w:spacing w:line="22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EB62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068" w:type="dxa"/>
          </w:tcPr>
          <w:p w14:paraId="1D8E3A3A" w14:textId="77777777" w:rsidR="0000622E" w:rsidRPr="00EB6214" w:rsidRDefault="0000622E" w:rsidP="0000622E">
            <w:pPr>
              <w:spacing w:line="220" w:lineRule="atLeast"/>
              <w:ind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</w:tcPr>
          <w:p w14:paraId="745C7AE4" w14:textId="77777777" w:rsidR="0000622E" w:rsidRPr="00EB6214" w:rsidRDefault="0000622E" w:rsidP="0000622E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19" w:type="dxa"/>
          </w:tcPr>
          <w:p w14:paraId="1AE37A09" w14:textId="77777777" w:rsidR="0000622E" w:rsidRPr="00EB6214" w:rsidRDefault="0000622E" w:rsidP="0000622E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36" w:type="dxa"/>
          </w:tcPr>
          <w:p w14:paraId="23CD72D4" w14:textId="77777777" w:rsidR="0000622E" w:rsidRPr="00EB6214" w:rsidRDefault="0000622E" w:rsidP="0000622E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836" w:type="dxa"/>
          </w:tcPr>
          <w:p w14:paraId="1BBAF467" w14:textId="77777777" w:rsidR="0000622E" w:rsidRPr="00EB6214" w:rsidRDefault="0000622E" w:rsidP="0000622E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</w:tcPr>
          <w:p w14:paraId="6E3ECE89" w14:textId="6B7E88BC" w:rsidR="0000622E" w:rsidRPr="00EB6214" w:rsidRDefault="00B30E1D" w:rsidP="0000622E">
            <w:pPr>
              <w:tabs>
                <w:tab w:val="decimal" w:pos="519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00622E" w:rsidRPr="00EB62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212</w:t>
            </w:r>
          </w:p>
        </w:tc>
        <w:tc>
          <w:tcPr>
            <w:tcW w:w="180" w:type="dxa"/>
          </w:tcPr>
          <w:p w14:paraId="7A8643AB" w14:textId="77777777" w:rsidR="0000622E" w:rsidRPr="00EB6214" w:rsidRDefault="0000622E" w:rsidP="0000622E">
            <w:pPr>
              <w:tabs>
                <w:tab w:val="decimal" w:pos="519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EF887" w14:textId="040059B6" w:rsidR="0000622E" w:rsidRPr="00EB6214" w:rsidRDefault="00B30E1D" w:rsidP="009A6BDB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00622E" w:rsidRPr="00EB62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212</w:t>
            </w:r>
          </w:p>
        </w:tc>
        <w:tc>
          <w:tcPr>
            <w:tcW w:w="180" w:type="dxa"/>
            <w:shd w:val="clear" w:color="auto" w:fill="auto"/>
          </w:tcPr>
          <w:p w14:paraId="03F0FAD5" w14:textId="77777777" w:rsidR="0000622E" w:rsidRPr="00EB6214" w:rsidRDefault="0000622E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3822A" w14:textId="5779C446" w:rsidR="0000622E" w:rsidRPr="00EB6214" w:rsidRDefault="00B30E1D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</w:t>
            </w:r>
            <w:r w:rsidR="00F10844" w:rsidRPr="00EB62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573</w:t>
            </w:r>
          </w:p>
        </w:tc>
        <w:tc>
          <w:tcPr>
            <w:tcW w:w="180" w:type="dxa"/>
            <w:shd w:val="clear" w:color="auto" w:fill="auto"/>
          </w:tcPr>
          <w:p w14:paraId="2335555C" w14:textId="77777777" w:rsidR="0000622E" w:rsidRPr="00EB6214" w:rsidRDefault="0000622E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86491" w14:textId="2942AC05" w:rsidR="0000622E" w:rsidRPr="00EB6214" w:rsidRDefault="00B30E1D" w:rsidP="0000622E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</w:t>
            </w:r>
            <w:r w:rsidR="0000622E" w:rsidRPr="00EB62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720</w:t>
            </w:r>
          </w:p>
        </w:tc>
        <w:tc>
          <w:tcPr>
            <w:tcW w:w="200" w:type="dxa"/>
            <w:shd w:val="clear" w:color="auto" w:fill="auto"/>
          </w:tcPr>
          <w:p w14:paraId="52D6E6B7" w14:textId="77777777" w:rsidR="0000622E" w:rsidRPr="00EB6214" w:rsidRDefault="0000622E" w:rsidP="0000622E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DE4BB" w14:textId="15D97A51" w:rsidR="0000622E" w:rsidRPr="00EB6214" w:rsidRDefault="00B30E1D" w:rsidP="0000622E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</w:t>
            </w:r>
            <w:r w:rsidR="004B2F0B" w:rsidRPr="00EB62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585</w:t>
            </w:r>
          </w:p>
        </w:tc>
        <w:tc>
          <w:tcPr>
            <w:tcW w:w="182" w:type="dxa"/>
            <w:shd w:val="clear" w:color="auto" w:fill="auto"/>
          </w:tcPr>
          <w:p w14:paraId="421CA324" w14:textId="77777777" w:rsidR="0000622E" w:rsidRPr="00EB6214" w:rsidRDefault="0000622E" w:rsidP="0000622E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B614F" w14:textId="278AB372" w:rsidR="0000622E" w:rsidRPr="00EB6214" w:rsidRDefault="00B30E1D" w:rsidP="0000622E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00622E" w:rsidRPr="00EB62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544</w:t>
            </w:r>
          </w:p>
        </w:tc>
      </w:tr>
      <w:tr w:rsidR="0000622E" w:rsidRPr="00EB6214" w14:paraId="055E2BAC" w14:textId="77777777" w:rsidTr="001148F6">
        <w:trPr>
          <w:cantSplit/>
          <w:trHeight w:val="62"/>
        </w:trPr>
        <w:tc>
          <w:tcPr>
            <w:tcW w:w="2621" w:type="dxa"/>
          </w:tcPr>
          <w:p w14:paraId="1AB0040B" w14:textId="77777777" w:rsidR="0000622E" w:rsidRPr="00EB6214" w:rsidRDefault="0000622E" w:rsidP="0000622E">
            <w:pPr>
              <w:spacing w:line="220" w:lineRule="atLeast"/>
              <w:ind w:right="-79"/>
              <w:rPr>
                <w:rFonts w:asciiTheme="majorBidi" w:hAnsiTheme="majorBidi" w:cstheme="majorBidi"/>
                <w:sz w:val="2"/>
                <w:szCs w:val="2"/>
                <w:cs/>
                <w:lang w:val="en-US" w:bidi="th-TH"/>
              </w:rPr>
            </w:pPr>
          </w:p>
        </w:tc>
        <w:tc>
          <w:tcPr>
            <w:tcW w:w="2068" w:type="dxa"/>
          </w:tcPr>
          <w:p w14:paraId="6D97E299" w14:textId="77777777" w:rsidR="0000622E" w:rsidRPr="00EB6214" w:rsidRDefault="0000622E" w:rsidP="0000622E">
            <w:pPr>
              <w:spacing w:line="220" w:lineRule="atLeast"/>
              <w:ind w:right="-98"/>
              <w:jc w:val="center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873" w:type="dxa"/>
          </w:tcPr>
          <w:p w14:paraId="76DD0828" w14:textId="77777777" w:rsidR="0000622E" w:rsidRPr="00EB6214" w:rsidRDefault="0000622E" w:rsidP="0000622E">
            <w:pPr>
              <w:spacing w:line="220" w:lineRule="atLeast"/>
              <w:jc w:val="center"/>
              <w:rPr>
                <w:rFonts w:asciiTheme="majorBidi" w:hAnsiTheme="majorBidi" w:cstheme="majorBidi"/>
                <w:sz w:val="2"/>
                <w:szCs w:val="2"/>
                <w:highlight w:val="yellow"/>
              </w:rPr>
            </w:pPr>
          </w:p>
        </w:tc>
        <w:tc>
          <w:tcPr>
            <w:tcW w:w="1019" w:type="dxa"/>
          </w:tcPr>
          <w:p w14:paraId="188EDB0C" w14:textId="77777777" w:rsidR="0000622E" w:rsidRPr="00EB6214" w:rsidRDefault="0000622E" w:rsidP="0000622E">
            <w:pPr>
              <w:spacing w:line="220" w:lineRule="atLeast"/>
              <w:jc w:val="center"/>
              <w:rPr>
                <w:rFonts w:asciiTheme="majorBidi" w:hAnsiTheme="majorBidi" w:cstheme="majorBidi"/>
                <w:sz w:val="2"/>
                <w:szCs w:val="2"/>
                <w:highlight w:val="yellow"/>
              </w:rPr>
            </w:pPr>
          </w:p>
        </w:tc>
        <w:tc>
          <w:tcPr>
            <w:tcW w:w="836" w:type="dxa"/>
          </w:tcPr>
          <w:p w14:paraId="3B762038" w14:textId="77777777" w:rsidR="0000622E" w:rsidRPr="00EB6214" w:rsidRDefault="0000622E" w:rsidP="0000622E">
            <w:pPr>
              <w:spacing w:line="220" w:lineRule="atLeast"/>
              <w:jc w:val="right"/>
              <w:rPr>
                <w:rFonts w:asciiTheme="majorBidi" w:hAnsiTheme="majorBidi" w:cstheme="majorBidi"/>
                <w:sz w:val="2"/>
                <w:szCs w:val="2"/>
                <w:highlight w:val="green"/>
              </w:rPr>
            </w:pPr>
          </w:p>
        </w:tc>
        <w:tc>
          <w:tcPr>
            <w:tcW w:w="836" w:type="dxa"/>
          </w:tcPr>
          <w:p w14:paraId="3DBEDB69" w14:textId="77777777" w:rsidR="0000622E" w:rsidRPr="00EB6214" w:rsidRDefault="0000622E" w:rsidP="0000622E">
            <w:pPr>
              <w:spacing w:line="220" w:lineRule="atLeast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</w:tcPr>
          <w:p w14:paraId="5DF42788" w14:textId="77777777" w:rsidR="0000622E" w:rsidRPr="00EB6214" w:rsidRDefault="0000622E" w:rsidP="0000622E">
            <w:pPr>
              <w:tabs>
                <w:tab w:val="decimal" w:pos="519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7A9D64D2" w14:textId="77777777" w:rsidR="0000622E" w:rsidRPr="00EB6214" w:rsidRDefault="0000622E" w:rsidP="0000622E">
            <w:pPr>
              <w:tabs>
                <w:tab w:val="decimal" w:pos="519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</w:tcPr>
          <w:p w14:paraId="0331B305" w14:textId="77777777" w:rsidR="0000622E" w:rsidRPr="00EB6214" w:rsidRDefault="0000622E" w:rsidP="0000622E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  <w:shd w:val="clear" w:color="auto" w:fill="auto"/>
          </w:tcPr>
          <w:p w14:paraId="24AD7B7E" w14:textId="77777777" w:rsidR="0000622E" w:rsidRPr="00EB6214" w:rsidRDefault="0000622E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</w:tcPr>
          <w:p w14:paraId="2E675EDA" w14:textId="77777777" w:rsidR="0000622E" w:rsidRPr="00EB6214" w:rsidRDefault="0000622E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  <w:shd w:val="clear" w:color="auto" w:fill="auto"/>
          </w:tcPr>
          <w:p w14:paraId="4EAEA603" w14:textId="77777777" w:rsidR="0000622E" w:rsidRPr="00EB6214" w:rsidRDefault="0000622E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shd w:val="clear" w:color="auto" w:fill="auto"/>
          </w:tcPr>
          <w:p w14:paraId="1D23B29C" w14:textId="77777777" w:rsidR="0000622E" w:rsidRPr="00EB6214" w:rsidRDefault="0000622E" w:rsidP="0000622E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00" w:type="dxa"/>
            <w:shd w:val="clear" w:color="auto" w:fill="auto"/>
          </w:tcPr>
          <w:p w14:paraId="7D87C543" w14:textId="77777777" w:rsidR="0000622E" w:rsidRPr="00EB6214" w:rsidRDefault="0000622E" w:rsidP="0000622E">
            <w:pPr>
              <w:spacing w:line="220" w:lineRule="atLeast"/>
              <w:jc w:val="right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shd w:val="clear" w:color="auto" w:fill="auto"/>
          </w:tcPr>
          <w:p w14:paraId="5CA79D30" w14:textId="77777777" w:rsidR="0000622E" w:rsidRPr="00EB6214" w:rsidRDefault="0000622E" w:rsidP="0000622E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2" w:type="dxa"/>
            <w:shd w:val="clear" w:color="auto" w:fill="auto"/>
          </w:tcPr>
          <w:p w14:paraId="25463266" w14:textId="77777777" w:rsidR="0000622E" w:rsidRPr="00EB6214" w:rsidRDefault="0000622E" w:rsidP="0000622E">
            <w:pPr>
              <w:spacing w:line="220" w:lineRule="atLeast"/>
              <w:jc w:val="right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shd w:val="clear" w:color="auto" w:fill="auto"/>
          </w:tcPr>
          <w:p w14:paraId="1108457B" w14:textId="77777777" w:rsidR="0000622E" w:rsidRPr="00EB6214" w:rsidRDefault="0000622E" w:rsidP="0000622E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00622E" w:rsidRPr="00EB6214" w14:paraId="52CCAEDA" w14:textId="77777777" w:rsidTr="00C5422B">
        <w:trPr>
          <w:cantSplit/>
          <w:trHeight w:val="270"/>
        </w:trPr>
        <w:tc>
          <w:tcPr>
            <w:tcW w:w="2621" w:type="dxa"/>
          </w:tcPr>
          <w:p w14:paraId="44CC0386" w14:textId="032A1F73" w:rsidR="0000622E" w:rsidRPr="00EB6214" w:rsidRDefault="0000622E" w:rsidP="0000622E">
            <w:pPr>
              <w:spacing w:line="220" w:lineRule="atLeast"/>
              <w:ind w:right="-79"/>
              <w:rPr>
                <w:rFonts w:asciiTheme="majorBidi" w:hAnsiTheme="majorBidi" w:cs="Angsana New"/>
                <w:sz w:val="24"/>
                <w:szCs w:val="24"/>
                <w:highlight w:val="cyan"/>
                <w:cs/>
                <w:lang w:bidi="th-TH"/>
              </w:rPr>
            </w:pPr>
            <w:r w:rsidRPr="00EB621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การร่วมค้า</w:t>
            </w:r>
            <w:r w:rsidR="005940E3" w:rsidRPr="00EB621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ทางตรง</w:t>
            </w:r>
          </w:p>
        </w:tc>
        <w:tc>
          <w:tcPr>
            <w:tcW w:w="2068" w:type="dxa"/>
          </w:tcPr>
          <w:p w14:paraId="61B0182D" w14:textId="77777777" w:rsidR="0000622E" w:rsidRPr="00EB6214" w:rsidRDefault="0000622E" w:rsidP="0000622E">
            <w:pPr>
              <w:spacing w:line="220" w:lineRule="atLeast"/>
              <w:ind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</w:tcPr>
          <w:p w14:paraId="3B9C50C9" w14:textId="77777777" w:rsidR="0000622E" w:rsidRPr="00EB6214" w:rsidRDefault="0000622E" w:rsidP="0000622E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9" w:type="dxa"/>
          </w:tcPr>
          <w:p w14:paraId="76D41212" w14:textId="77777777" w:rsidR="0000622E" w:rsidRPr="00EB6214" w:rsidRDefault="0000622E" w:rsidP="0000622E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36" w:type="dxa"/>
          </w:tcPr>
          <w:p w14:paraId="40C641B0" w14:textId="77777777" w:rsidR="0000622E" w:rsidRPr="00EB6214" w:rsidRDefault="0000622E" w:rsidP="0000622E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836" w:type="dxa"/>
          </w:tcPr>
          <w:p w14:paraId="10D2CE3D" w14:textId="77777777" w:rsidR="0000622E" w:rsidRPr="00EB6214" w:rsidRDefault="0000622E" w:rsidP="0000622E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14:paraId="023EB0B6" w14:textId="77777777" w:rsidR="0000622E" w:rsidRPr="00EB6214" w:rsidRDefault="0000622E" w:rsidP="0000622E">
            <w:pPr>
              <w:tabs>
                <w:tab w:val="decimal" w:pos="519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A0DF296" w14:textId="77777777" w:rsidR="0000622E" w:rsidRPr="00EB6214" w:rsidRDefault="0000622E" w:rsidP="0000622E">
            <w:pPr>
              <w:tabs>
                <w:tab w:val="decimal" w:pos="519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44202E60" w14:textId="77777777" w:rsidR="0000622E" w:rsidRPr="00EB6214" w:rsidRDefault="0000622E" w:rsidP="0000622E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19FE71A" w14:textId="77777777" w:rsidR="0000622E" w:rsidRPr="00EB6214" w:rsidRDefault="0000622E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0E719C33" w14:textId="77777777" w:rsidR="0000622E" w:rsidRPr="00EB6214" w:rsidRDefault="0000622E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7821C81" w14:textId="77777777" w:rsidR="0000622E" w:rsidRPr="00EB6214" w:rsidRDefault="0000622E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158C61C0" w14:textId="77777777" w:rsidR="0000622E" w:rsidRPr="00EB6214" w:rsidRDefault="0000622E" w:rsidP="0000622E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shd w:val="clear" w:color="auto" w:fill="auto"/>
          </w:tcPr>
          <w:p w14:paraId="458EB0E8" w14:textId="77777777" w:rsidR="0000622E" w:rsidRPr="00EB6214" w:rsidRDefault="0000622E" w:rsidP="0000622E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0E2589ED" w14:textId="77777777" w:rsidR="0000622E" w:rsidRPr="00EB6214" w:rsidRDefault="0000622E" w:rsidP="0000622E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5129142D" w14:textId="77777777" w:rsidR="0000622E" w:rsidRPr="00EB6214" w:rsidRDefault="0000622E" w:rsidP="0000622E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shd w:val="clear" w:color="auto" w:fill="auto"/>
          </w:tcPr>
          <w:p w14:paraId="2FF7DC56" w14:textId="77777777" w:rsidR="0000622E" w:rsidRPr="00EB6214" w:rsidRDefault="0000622E" w:rsidP="0000622E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622E" w:rsidRPr="00EB6214" w14:paraId="57AA981A" w14:textId="77777777" w:rsidTr="00C5422B">
        <w:trPr>
          <w:cantSplit/>
          <w:trHeight w:val="270"/>
        </w:trPr>
        <w:tc>
          <w:tcPr>
            <w:tcW w:w="2621" w:type="dxa"/>
          </w:tcPr>
          <w:p w14:paraId="1B576D02" w14:textId="3CE49A48" w:rsidR="0000622E" w:rsidRPr="00EB6214" w:rsidRDefault="0000622E" w:rsidP="0000622E">
            <w:pPr>
              <w:spacing w:line="220" w:lineRule="atLeast"/>
              <w:ind w:right="-7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บริษัท</w:t>
            </w:r>
            <w:r w:rsidRPr="00EB621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อัลฟ่า</w:t>
            </w:r>
            <w:r w:rsidRPr="00EB621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เอกซ์</w:t>
            </w:r>
            <w:r w:rsidRPr="00EB621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068" w:type="dxa"/>
          </w:tcPr>
          <w:p w14:paraId="03FDA5B8" w14:textId="7A259826" w:rsidR="0000622E" w:rsidRPr="00EB6214" w:rsidRDefault="0000622E" w:rsidP="0000622E">
            <w:pPr>
              <w:spacing w:line="220" w:lineRule="atLeast"/>
              <w:ind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ให้สินเชื่อสำหรับยานพาหนะ</w:t>
            </w:r>
          </w:p>
        </w:tc>
        <w:tc>
          <w:tcPr>
            <w:tcW w:w="873" w:type="dxa"/>
          </w:tcPr>
          <w:p w14:paraId="34CB3BF7" w14:textId="74CDE590" w:rsidR="0000622E" w:rsidRPr="00EB6214" w:rsidRDefault="00B30E1D" w:rsidP="0000622E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A43FD6" w:rsidRPr="00EB621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019" w:type="dxa"/>
          </w:tcPr>
          <w:p w14:paraId="73C84E71" w14:textId="3713A2AA" w:rsidR="0000622E" w:rsidRPr="00EB6214" w:rsidRDefault="00B30E1D" w:rsidP="0000622E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00622E" w:rsidRPr="00EB621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36" w:type="dxa"/>
          </w:tcPr>
          <w:p w14:paraId="66762B7A" w14:textId="1B8DEA88" w:rsidR="0000622E" w:rsidRPr="00EB6214" w:rsidRDefault="00B30E1D" w:rsidP="009A6BDB">
            <w:pPr>
              <w:spacing w:line="220" w:lineRule="atLeast"/>
              <w:ind w:lef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  <w:r w:rsidR="00B22BDF" w:rsidRPr="00EB62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836" w:type="dxa"/>
          </w:tcPr>
          <w:p w14:paraId="5E6ECCD9" w14:textId="050E5192" w:rsidR="0000622E" w:rsidRPr="00EB6214" w:rsidRDefault="00B30E1D" w:rsidP="00EB6214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 w:rsidR="0000622E" w:rsidRPr="00EB62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737" w:type="dxa"/>
          </w:tcPr>
          <w:p w14:paraId="5BB57F64" w14:textId="72691B9A" w:rsidR="0000622E" w:rsidRPr="00EB6214" w:rsidRDefault="00B30E1D" w:rsidP="00981992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375</w:t>
            </w:r>
            <w:r w:rsidR="002759C0" w:rsidRPr="00EB62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5CE50202" w14:textId="77777777" w:rsidR="0000622E" w:rsidRPr="00EB6214" w:rsidRDefault="0000622E" w:rsidP="0000622E">
            <w:pPr>
              <w:tabs>
                <w:tab w:val="decimal" w:pos="519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588AE908" w14:textId="7F315888" w:rsidR="0000622E" w:rsidRPr="00EB6214" w:rsidRDefault="00B30E1D" w:rsidP="0000622E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00622E" w:rsidRPr="00EB62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41ABDBB" w14:textId="77777777" w:rsidR="0000622E" w:rsidRPr="00EB6214" w:rsidRDefault="0000622E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70EDA95D" w14:textId="57497075" w:rsidR="0000622E" w:rsidRPr="00EB6214" w:rsidRDefault="00B30E1D" w:rsidP="00981992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  <w:r w:rsidR="00097716" w:rsidRPr="00EB62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</w:p>
        </w:tc>
        <w:tc>
          <w:tcPr>
            <w:tcW w:w="180" w:type="dxa"/>
            <w:shd w:val="clear" w:color="auto" w:fill="auto"/>
          </w:tcPr>
          <w:p w14:paraId="68874D58" w14:textId="77777777" w:rsidR="0000622E" w:rsidRPr="00EB6214" w:rsidRDefault="0000622E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29AF0CDA" w14:textId="1F581BAF" w:rsidR="0000622E" w:rsidRPr="00EB6214" w:rsidRDefault="00B30E1D" w:rsidP="0000622E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  <w:r w:rsidR="0000622E" w:rsidRPr="00EB62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</w:p>
        </w:tc>
        <w:tc>
          <w:tcPr>
            <w:tcW w:w="200" w:type="dxa"/>
            <w:shd w:val="clear" w:color="auto" w:fill="auto"/>
          </w:tcPr>
          <w:p w14:paraId="3B8CBF8B" w14:textId="77777777" w:rsidR="0000622E" w:rsidRPr="00EB6214" w:rsidRDefault="0000622E" w:rsidP="0000622E">
            <w:pPr>
              <w:spacing w:line="22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219D01C1" w14:textId="2B4D671B" w:rsidR="0000622E" w:rsidRPr="00EB6214" w:rsidRDefault="004B2F0B" w:rsidP="0000622E">
            <w:pPr>
              <w:pStyle w:val="acctfourfigures"/>
              <w:tabs>
                <w:tab w:val="clear" w:pos="765"/>
                <w:tab w:val="decimal" w:pos="514"/>
              </w:tabs>
              <w:spacing w:line="220" w:lineRule="atLeas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F58FCD1" w14:textId="77777777" w:rsidR="0000622E" w:rsidRPr="00EB6214" w:rsidRDefault="0000622E" w:rsidP="0000622E">
            <w:pPr>
              <w:spacing w:line="22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shd w:val="clear" w:color="auto" w:fill="auto"/>
          </w:tcPr>
          <w:p w14:paraId="33E79E24" w14:textId="5DF79EBF" w:rsidR="0000622E" w:rsidRPr="00EB6214" w:rsidRDefault="0000622E" w:rsidP="0000622E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6214" w:rsidRPr="00EB6214" w14:paraId="4CE904AE" w14:textId="77777777" w:rsidTr="00EB6214">
        <w:trPr>
          <w:cantSplit/>
          <w:trHeight w:val="83"/>
        </w:trPr>
        <w:tc>
          <w:tcPr>
            <w:tcW w:w="2621" w:type="dxa"/>
          </w:tcPr>
          <w:p w14:paraId="40C2B0EF" w14:textId="77777777" w:rsidR="00EB6214" w:rsidRPr="00EB6214" w:rsidRDefault="00EB6214" w:rsidP="0000622E">
            <w:pPr>
              <w:spacing w:line="220" w:lineRule="atLeast"/>
              <w:ind w:right="-79"/>
              <w:rPr>
                <w:rFonts w:asciiTheme="majorBidi" w:hAnsiTheme="majorBidi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068" w:type="dxa"/>
          </w:tcPr>
          <w:p w14:paraId="080A8A8F" w14:textId="77777777" w:rsidR="00EB6214" w:rsidRPr="00EB6214" w:rsidRDefault="00EB6214" w:rsidP="0000622E">
            <w:pPr>
              <w:spacing w:line="220" w:lineRule="atLeast"/>
              <w:ind w:right="-98"/>
              <w:jc w:val="center"/>
              <w:rPr>
                <w:rFonts w:asciiTheme="majorBidi" w:hAnsiTheme="majorBidi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873" w:type="dxa"/>
          </w:tcPr>
          <w:p w14:paraId="1772393D" w14:textId="77777777" w:rsidR="00EB6214" w:rsidRPr="00EB6214" w:rsidRDefault="00EB6214" w:rsidP="0000622E">
            <w:pPr>
              <w:spacing w:line="220" w:lineRule="atLeast"/>
              <w:jc w:val="center"/>
              <w:rPr>
                <w:rFonts w:asciiTheme="majorBidi" w:hAnsiTheme="majorBidi" w:cstheme="majorBidi"/>
                <w:sz w:val="2"/>
                <w:szCs w:val="2"/>
                <w:highlight w:val="yellow"/>
              </w:rPr>
            </w:pPr>
          </w:p>
        </w:tc>
        <w:tc>
          <w:tcPr>
            <w:tcW w:w="1019" w:type="dxa"/>
          </w:tcPr>
          <w:p w14:paraId="140A8FDC" w14:textId="77777777" w:rsidR="00EB6214" w:rsidRPr="00EB6214" w:rsidRDefault="00EB6214" w:rsidP="0000622E">
            <w:pPr>
              <w:spacing w:line="220" w:lineRule="atLeast"/>
              <w:jc w:val="center"/>
              <w:rPr>
                <w:rFonts w:asciiTheme="majorBidi" w:hAnsiTheme="majorBidi" w:cstheme="majorBidi"/>
                <w:sz w:val="2"/>
                <w:szCs w:val="2"/>
                <w:highlight w:val="yellow"/>
              </w:rPr>
            </w:pPr>
          </w:p>
        </w:tc>
        <w:tc>
          <w:tcPr>
            <w:tcW w:w="836" w:type="dxa"/>
          </w:tcPr>
          <w:p w14:paraId="743DB553" w14:textId="77777777" w:rsidR="00EB6214" w:rsidRPr="00EB6214" w:rsidRDefault="00EB6214" w:rsidP="009A6BDB">
            <w:pPr>
              <w:spacing w:line="220" w:lineRule="atLeast"/>
              <w:ind w:left="-61"/>
              <w:jc w:val="center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36" w:type="dxa"/>
          </w:tcPr>
          <w:p w14:paraId="7E621926" w14:textId="77777777" w:rsidR="00EB6214" w:rsidRPr="00EB6214" w:rsidRDefault="00EB6214" w:rsidP="0000622E">
            <w:pPr>
              <w:spacing w:line="220" w:lineRule="atLeast"/>
              <w:jc w:val="right"/>
              <w:rPr>
                <w:rFonts w:asciiTheme="majorBidi" w:hAnsiTheme="majorBidi" w:cstheme="majorBidi"/>
                <w:sz w:val="2"/>
                <w:szCs w:val="2"/>
                <w:highlight w:val="green"/>
              </w:rPr>
            </w:pPr>
          </w:p>
        </w:tc>
        <w:tc>
          <w:tcPr>
            <w:tcW w:w="737" w:type="dxa"/>
          </w:tcPr>
          <w:p w14:paraId="146BCB81" w14:textId="77777777" w:rsidR="00EB6214" w:rsidRPr="00EB6214" w:rsidRDefault="00EB6214" w:rsidP="0000622E">
            <w:pPr>
              <w:tabs>
                <w:tab w:val="decimal" w:pos="519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066AE1B8" w14:textId="77777777" w:rsidR="00EB6214" w:rsidRPr="00EB6214" w:rsidRDefault="00EB6214" w:rsidP="0000622E">
            <w:pPr>
              <w:tabs>
                <w:tab w:val="decimal" w:pos="519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09" w:type="dxa"/>
            <w:shd w:val="clear" w:color="auto" w:fill="auto"/>
          </w:tcPr>
          <w:p w14:paraId="4D61F8C1" w14:textId="77777777" w:rsidR="00EB6214" w:rsidRPr="00EB6214" w:rsidRDefault="00EB6214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  <w:shd w:val="clear" w:color="auto" w:fill="auto"/>
          </w:tcPr>
          <w:p w14:paraId="4290E4B2" w14:textId="77777777" w:rsidR="00EB6214" w:rsidRPr="00EB6214" w:rsidRDefault="00EB6214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09" w:type="dxa"/>
            <w:shd w:val="clear" w:color="auto" w:fill="auto"/>
          </w:tcPr>
          <w:p w14:paraId="4BA25FAC" w14:textId="77777777" w:rsidR="00EB6214" w:rsidRPr="00EB6214" w:rsidRDefault="00EB6214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  <w:shd w:val="clear" w:color="auto" w:fill="auto"/>
          </w:tcPr>
          <w:p w14:paraId="2F3D2F9D" w14:textId="77777777" w:rsidR="00EB6214" w:rsidRPr="00EB6214" w:rsidRDefault="00EB6214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18" w:type="dxa"/>
            <w:shd w:val="clear" w:color="auto" w:fill="auto"/>
          </w:tcPr>
          <w:p w14:paraId="5958639D" w14:textId="77777777" w:rsidR="00EB6214" w:rsidRPr="00EB6214" w:rsidRDefault="00EB6214" w:rsidP="0000622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00" w:type="dxa"/>
            <w:shd w:val="clear" w:color="auto" w:fill="auto"/>
          </w:tcPr>
          <w:p w14:paraId="2EF2661D" w14:textId="77777777" w:rsidR="00EB6214" w:rsidRPr="00EB6214" w:rsidRDefault="00EB6214" w:rsidP="0000622E">
            <w:pPr>
              <w:spacing w:line="220" w:lineRule="atLeast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2444257A" w14:textId="77777777" w:rsidR="00EB6214" w:rsidRPr="00EB6214" w:rsidRDefault="00EB6214" w:rsidP="0000622E">
            <w:pPr>
              <w:pStyle w:val="acctfourfigures"/>
              <w:tabs>
                <w:tab w:val="clear" w:pos="765"/>
                <w:tab w:val="decimal" w:pos="514"/>
              </w:tabs>
              <w:spacing w:line="220" w:lineRule="atLeast"/>
              <w:ind w:right="1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2" w:type="dxa"/>
            <w:shd w:val="clear" w:color="auto" w:fill="auto"/>
          </w:tcPr>
          <w:p w14:paraId="655E82F9" w14:textId="77777777" w:rsidR="00EB6214" w:rsidRPr="00EB6214" w:rsidRDefault="00EB6214" w:rsidP="0000622E">
            <w:pPr>
              <w:spacing w:line="220" w:lineRule="atLeast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877" w:type="dxa"/>
            <w:shd w:val="clear" w:color="auto" w:fill="auto"/>
          </w:tcPr>
          <w:p w14:paraId="75D3797F" w14:textId="77777777" w:rsidR="00EB6214" w:rsidRPr="00EB6214" w:rsidRDefault="00EB6214" w:rsidP="0000622E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0E29C6" w:rsidRPr="00EB6214" w14:paraId="49870613" w14:textId="77777777" w:rsidTr="00323FFE">
        <w:trPr>
          <w:cantSplit/>
          <w:trHeight w:val="253"/>
        </w:trPr>
        <w:tc>
          <w:tcPr>
            <w:tcW w:w="2621" w:type="dxa"/>
          </w:tcPr>
          <w:p w14:paraId="5FE8FD1B" w14:textId="45C17AAC" w:rsidR="000E29C6" w:rsidRPr="00EB6214" w:rsidRDefault="000E29C6" w:rsidP="000E29C6">
            <w:pPr>
              <w:spacing w:line="220" w:lineRule="atLeast"/>
              <w:ind w:left="151" w:hanging="15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การร่วมค้าทางอ้อม</w:t>
            </w:r>
          </w:p>
        </w:tc>
        <w:tc>
          <w:tcPr>
            <w:tcW w:w="2068" w:type="dxa"/>
          </w:tcPr>
          <w:p w14:paraId="0842DE16" w14:textId="77777777" w:rsidR="000E29C6" w:rsidRPr="00EB6214" w:rsidRDefault="000E29C6" w:rsidP="000E29C6">
            <w:pPr>
              <w:spacing w:line="22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73" w:type="dxa"/>
          </w:tcPr>
          <w:p w14:paraId="084EAD57" w14:textId="77777777" w:rsidR="000E29C6" w:rsidRPr="00EB6214" w:rsidRDefault="000E29C6" w:rsidP="000E29C6">
            <w:pPr>
              <w:tabs>
                <w:tab w:val="decimal" w:pos="547"/>
              </w:tabs>
              <w:spacing w:line="220" w:lineRule="atLeas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19" w:type="dxa"/>
          </w:tcPr>
          <w:p w14:paraId="4D5C90B0" w14:textId="77777777" w:rsidR="000E29C6" w:rsidRPr="00EB6214" w:rsidRDefault="000E29C6" w:rsidP="000E29C6">
            <w:pPr>
              <w:tabs>
                <w:tab w:val="left" w:pos="324"/>
                <w:tab w:val="left" w:pos="511"/>
              </w:tabs>
              <w:spacing w:line="220" w:lineRule="atLeas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</w:tcPr>
          <w:p w14:paraId="73277E9C" w14:textId="77777777" w:rsidR="000E29C6" w:rsidRPr="00EB6214" w:rsidRDefault="000E29C6" w:rsidP="000E29C6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</w:tcPr>
          <w:p w14:paraId="4D311C3C" w14:textId="77777777" w:rsidR="000E29C6" w:rsidRPr="00EB6214" w:rsidRDefault="000E29C6" w:rsidP="000E29C6">
            <w:pPr>
              <w:tabs>
                <w:tab w:val="left" w:pos="324"/>
                <w:tab w:val="left" w:pos="511"/>
              </w:tabs>
              <w:spacing w:line="220" w:lineRule="atLeas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14:paraId="7015037C" w14:textId="77777777" w:rsidR="000E29C6" w:rsidRPr="00EB6214" w:rsidRDefault="000E29C6" w:rsidP="000E29C6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1339625" w14:textId="77777777" w:rsidR="000E29C6" w:rsidRPr="00EB6214" w:rsidRDefault="000E29C6" w:rsidP="000E29C6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6313EB12" w14:textId="77777777" w:rsidR="000E29C6" w:rsidRPr="00EB6214" w:rsidRDefault="000E29C6" w:rsidP="000E29C6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2E0575" w14:textId="77777777" w:rsidR="000E29C6" w:rsidRPr="00EB6214" w:rsidRDefault="000E29C6" w:rsidP="000E29C6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16940CE8" w14:textId="77777777" w:rsidR="000E29C6" w:rsidRPr="00EB6214" w:rsidRDefault="000E29C6" w:rsidP="000E29C6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8BFEAFC" w14:textId="77777777" w:rsidR="000E29C6" w:rsidRPr="00EB6214" w:rsidRDefault="000E29C6" w:rsidP="000E29C6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05A6A310" w14:textId="77777777" w:rsidR="000E29C6" w:rsidRPr="00EB6214" w:rsidRDefault="000E29C6" w:rsidP="000E29C6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00" w:type="dxa"/>
            <w:shd w:val="clear" w:color="auto" w:fill="auto"/>
          </w:tcPr>
          <w:p w14:paraId="64CA444C" w14:textId="77777777" w:rsidR="000E29C6" w:rsidRPr="00EB6214" w:rsidRDefault="000E29C6" w:rsidP="000E29C6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3EAB0D3F" w14:textId="77777777" w:rsidR="000E29C6" w:rsidRPr="00EB6214" w:rsidRDefault="000E29C6" w:rsidP="000E29C6">
            <w:pPr>
              <w:pStyle w:val="acctfourfigures"/>
              <w:tabs>
                <w:tab w:val="clear" w:pos="765"/>
                <w:tab w:val="decimal" w:pos="514"/>
              </w:tabs>
              <w:spacing w:line="22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43280A78" w14:textId="77777777" w:rsidR="000E29C6" w:rsidRPr="00EB6214" w:rsidRDefault="000E29C6" w:rsidP="000E29C6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14:paraId="72267C9A" w14:textId="77777777" w:rsidR="000E29C6" w:rsidRPr="00EB6214" w:rsidRDefault="000E29C6" w:rsidP="000E29C6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27890" w:rsidRPr="00EB6214" w14:paraId="6B0B0A00" w14:textId="77777777" w:rsidTr="0005566B">
        <w:trPr>
          <w:cantSplit/>
          <w:trHeight w:val="253"/>
        </w:trPr>
        <w:tc>
          <w:tcPr>
            <w:tcW w:w="2621" w:type="dxa"/>
          </w:tcPr>
          <w:p w14:paraId="3E4D3F3B" w14:textId="2F9E9F8B" w:rsidR="00527890" w:rsidRPr="00EB6214" w:rsidRDefault="00527890" w:rsidP="000E29C6">
            <w:pPr>
              <w:spacing w:line="220" w:lineRule="atLeast"/>
              <w:ind w:left="151" w:hanging="151"/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="Angsana New" w:hint="cs"/>
                <w:i/>
                <w:iCs/>
                <w:sz w:val="24"/>
                <w:szCs w:val="24"/>
                <w:cs/>
                <w:lang w:bidi="th-TH"/>
              </w:rPr>
              <w:t>ถือโดย</w:t>
            </w:r>
            <w:r w:rsidR="009A5684" w:rsidRPr="00EB6214">
              <w:rPr>
                <w:rFonts w:asciiTheme="majorBidi" w:hAnsiTheme="majorBidi" w:cs="Angsana New" w:hint="cs"/>
                <w:i/>
                <w:iCs/>
                <w:sz w:val="24"/>
                <w:szCs w:val="24"/>
                <w:cs/>
                <w:lang w:bidi="th-TH"/>
              </w:rPr>
              <w:t>บริษัท อัลฟ่า</w:t>
            </w:r>
            <w:r w:rsidR="009A5684" w:rsidRPr="00EB6214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9A5684" w:rsidRPr="00EB6214">
              <w:rPr>
                <w:rFonts w:asciiTheme="majorBidi" w:hAnsiTheme="majorBidi" w:cs="Angsana New" w:hint="cs"/>
                <w:i/>
                <w:iCs/>
                <w:sz w:val="24"/>
                <w:szCs w:val="24"/>
                <w:cs/>
                <w:lang w:bidi="th-TH"/>
              </w:rPr>
              <w:t>เอกซ์</w:t>
            </w:r>
            <w:r w:rsidR="009A5684" w:rsidRPr="00EB6214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9A5684" w:rsidRPr="00EB6214">
              <w:rPr>
                <w:rFonts w:asciiTheme="majorBidi" w:hAnsiTheme="majorBidi" w:cs="Angsana New" w:hint="cs"/>
                <w:i/>
                <w:i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068" w:type="dxa"/>
          </w:tcPr>
          <w:p w14:paraId="347F7FD1" w14:textId="77777777" w:rsidR="00527890" w:rsidRPr="00EB6214" w:rsidRDefault="00527890" w:rsidP="000E29C6">
            <w:pPr>
              <w:spacing w:line="220" w:lineRule="atLeast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73" w:type="dxa"/>
          </w:tcPr>
          <w:p w14:paraId="1A575669" w14:textId="77777777" w:rsidR="00527890" w:rsidRPr="00EB6214" w:rsidRDefault="00527890" w:rsidP="000E29C6">
            <w:pPr>
              <w:tabs>
                <w:tab w:val="decimal" w:pos="547"/>
              </w:tabs>
              <w:spacing w:line="220" w:lineRule="atLeas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19" w:type="dxa"/>
          </w:tcPr>
          <w:p w14:paraId="239AB9B0" w14:textId="77777777" w:rsidR="00527890" w:rsidRPr="00EB6214" w:rsidRDefault="00527890" w:rsidP="000E29C6">
            <w:pPr>
              <w:tabs>
                <w:tab w:val="left" w:pos="324"/>
                <w:tab w:val="left" w:pos="511"/>
              </w:tabs>
              <w:spacing w:line="220" w:lineRule="atLeas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</w:tcPr>
          <w:p w14:paraId="01D2499E" w14:textId="77777777" w:rsidR="00527890" w:rsidRPr="00EB6214" w:rsidRDefault="00527890" w:rsidP="000E29C6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</w:tcPr>
          <w:p w14:paraId="7B5EDA1B" w14:textId="77777777" w:rsidR="00527890" w:rsidRPr="00EB6214" w:rsidRDefault="00527890" w:rsidP="000E29C6">
            <w:pPr>
              <w:tabs>
                <w:tab w:val="left" w:pos="324"/>
                <w:tab w:val="left" w:pos="511"/>
              </w:tabs>
              <w:spacing w:line="220" w:lineRule="atLeas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14:paraId="00E2485C" w14:textId="77777777" w:rsidR="00527890" w:rsidRPr="00EB6214" w:rsidRDefault="00527890" w:rsidP="000E29C6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3FE8FEC" w14:textId="77777777" w:rsidR="00527890" w:rsidRPr="00EB6214" w:rsidRDefault="00527890" w:rsidP="000E29C6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57E40170" w14:textId="77777777" w:rsidR="00527890" w:rsidRPr="00EB6214" w:rsidRDefault="00527890" w:rsidP="000E29C6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180D92" w14:textId="77777777" w:rsidR="00527890" w:rsidRPr="00EB6214" w:rsidRDefault="00527890" w:rsidP="000E29C6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72CD797F" w14:textId="77777777" w:rsidR="00527890" w:rsidRPr="00EB6214" w:rsidRDefault="00527890" w:rsidP="000E29C6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BAE6B6" w14:textId="77777777" w:rsidR="00527890" w:rsidRPr="00EB6214" w:rsidRDefault="00527890" w:rsidP="000E29C6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5031AB68" w14:textId="77777777" w:rsidR="00527890" w:rsidRPr="00EB6214" w:rsidRDefault="00527890" w:rsidP="000E29C6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00" w:type="dxa"/>
            <w:shd w:val="clear" w:color="auto" w:fill="auto"/>
          </w:tcPr>
          <w:p w14:paraId="1C89A613" w14:textId="77777777" w:rsidR="00527890" w:rsidRPr="00EB6214" w:rsidRDefault="00527890" w:rsidP="000E29C6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67B4F2F4" w14:textId="77777777" w:rsidR="00527890" w:rsidRPr="00EB6214" w:rsidRDefault="00527890" w:rsidP="000E29C6">
            <w:pPr>
              <w:pStyle w:val="acctfourfigures"/>
              <w:tabs>
                <w:tab w:val="clear" w:pos="765"/>
                <w:tab w:val="decimal" w:pos="514"/>
              </w:tabs>
              <w:spacing w:line="22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23D9627E" w14:textId="77777777" w:rsidR="00527890" w:rsidRPr="00EB6214" w:rsidRDefault="00527890" w:rsidP="000E29C6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14:paraId="65A44C2B" w14:textId="77777777" w:rsidR="00527890" w:rsidRPr="00EB6214" w:rsidRDefault="00527890" w:rsidP="000E29C6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E29C6" w:rsidRPr="00EB6214" w14:paraId="498050FB" w14:textId="77777777" w:rsidTr="00343B6F">
        <w:trPr>
          <w:cantSplit/>
          <w:trHeight w:val="253"/>
        </w:trPr>
        <w:tc>
          <w:tcPr>
            <w:tcW w:w="2621" w:type="dxa"/>
          </w:tcPr>
          <w:p w14:paraId="3B213324" w14:textId="6BED060E" w:rsidR="000E29C6" w:rsidRPr="00EB6214" w:rsidRDefault="000E29C6" w:rsidP="000E29C6">
            <w:pPr>
              <w:spacing w:line="220" w:lineRule="atLeast"/>
              <w:ind w:left="151" w:hanging="15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บริษัท</w:t>
            </w:r>
            <w:r w:rsidRPr="00EB621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อัลฟ่า</w:t>
            </w:r>
            <w:r w:rsidRPr="00EB621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เอกซ์</w:t>
            </w:r>
            <w:r w:rsidRPr="00EB621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="008F4348"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 xml:space="preserve">พลัส </w:t>
            </w:r>
            <w:r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068" w:type="dxa"/>
          </w:tcPr>
          <w:p w14:paraId="03B3CC2D" w14:textId="2BF7BE91" w:rsidR="000E29C6" w:rsidRPr="00EB6214" w:rsidRDefault="00E403EE" w:rsidP="000E29C6">
            <w:pPr>
              <w:spacing w:line="22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นายหน้า</w:t>
            </w:r>
            <w:r w:rsidR="004F7F15"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ใ</w:t>
            </w:r>
            <w:r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นกิจกรรมและธุรกิจทุกประเภท</w:t>
            </w:r>
            <w:r w:rsidRPr="00EB621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เว้นแต่ธุรกิจประกันภัย</w:t>
            </w:r>
          </w:p>
        </w:tc>
        <w:tc>
          <w:tcPr>
            <w:tcW w:w="873" w:type="dxa"/>
          </w:tcPr>
          <w:p w14:paraId="44068819" w14:textId="77777777" w:rsidR="000E29C6" w:rsidRPr="00EB6214" w:rsidRDefault="000E29C6" w:rsidP="000E29C6">
            <w:pPr>
              <w:tabs>
                <w:tab w:val="decimal" w:pos="547"/>
              </w:tabs>
              <w:spacing w:line="220" w:lineRule="atLeas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1CAEB41F" w14:textId="77777777" w:rsidR="004F7F15" w:rsidRPr="00EB6214" w:rsidRDefault="004F7F15" w:rsidP="000E29C6">
            <w:pPr>
              <w:tabs>
                <w:tab w:val="decimal" w:pos="547"/>
              </w:tabs>
              <w:spacing w:line="220" w:lineRule="atLeas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23AC9F49" w14:textId="7540C919" w:rsidR="004F7F15" w:rsidRPr="00EB6214" w:rsidRDefault="00B30E1D" w:rsidP="004F7F15">
            <w:pPr>
              <w:spacing w:line="22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4F7F15" w:rsidRPr="00EB621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019" w:type="dxa"/>
          </w:tcPr>
          <w:p w14:paraId="5641766C" w14:textId="77777777" w:rsidR="004F7F15" w:rsidRPr="00EB6214" w:rsidRDefault="004F7F15" w:rsidP="000E29C6">
            <w:pPr>
              <w:tabs>
                <w:tab w:val="left" w:pos="324"/>
                <w:tab w:val="left" w:pos="511"/>
              </w:tabs>
              <w:spacing w:line="220" w:lineRule="atLeas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AE64F2" w14:textId="77777777" w:rsidR="004F7F15" w:rsidRPr="00EB6214" w:rsidRDefault="004F7F15" w:rsidP="000E29C6">
            <w:pPr>
              <w:tabs>
                <w:tab w:val="left" w:pos="324"/>
                <w:tab w:val="left" w:pos="511"/>
              </w:tabs>
              <w:spacing w:line="220" w:lineRule="atLeas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676B31" w14:textId="33FCE164" w:rsidR="000E29C6" w:rsidRPr="00EB6214" w:rsidRDefault="004F7F15" w:rsidP="000E29C6">
            <w:pPr>
              <w:tabs>
                <w:tab w:val="left" w:pos="324"/>
                <w:tab w:val="left" w:pos="511"/>
              </w:tabs>
              <w:spacing w:line="220" w:lineRule="atLeas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36" w:type="dxa"/>
          </w:tcPr>
          <w:p w14:paraId="77393A54" w14:textId="77777777" w:rsidR="000E29C6" w:rsidRPr="00EB6214" w:rsidRDefault="000E29C6" w:rsidP="000E29C6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7EDA5F" w14:textId="77777777" w:rsidR="004F7F15" w:rsidRPr="00EB6214" w:rsidRDefault="004F7F15" w:rsidP="000E29C6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880F12" w14:textId="69E16DE0" w:rsidR="004F7F15" w:rsidRPr="00EB6214" w:rsidRDefault="00B30E1D" w:rsidP="000E29C6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4F7F15" w:rsidRPr="00EB62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0E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836" w:type="dxa"/>
          </w:tcPr>
          <w:p w14:paraId="7340DE9B" w14:textId="77777777" w:rsidR="004F7F15" w:rsidRPr="00EB6214" w:rsidRDefault="004F7F15" w:rsidP="000E29C6">
            <w:pPr>
              <w:tabs>
                <w:tab w:val="left" w:pos="324"/>
                <w:tab w:val="left" w:pos="511"/>
              </w:tabs>
              <w:spacing w:line="220" w:lineRule="atLeas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8C8372" w14:textId="77777777" w:rsidR="004F7F15" w:rsidRPr="00EB6214" w:rsidRDefault="004F7F15" w:rsidP="000E29C6">
            <w:pPr>
              <w:tabs>
                <w:tab w:val="left" w:pos="324"/>
                <w:tab w:val="left" w:pos="511"/>
              </w:tabs>
              <w:spacing w:line="220" w:lineRule="atLeas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B6D7F8" w14:textId="1AA8C4A4" w:rsidR="000E29C6" w:rsidRPr="00EB6214" w:rsidRDefault="004F7F15" w:rsidP="000E29C6">
            <w:pPr>
              <w:tabs>
                <w:tab w:val="left" w:pos="324"/>
                <w:tab w:val="left" w:pos="511"/>
              </w:tabs>
              <w:spacing w:line="220" w:lineRule="atLeas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1E3AD49F" w14:textId="77777777" w:rsidR="000E29C6" w:rsidRPr="00EB6214" w:rsidRDefault="000E29C6" w:rsidP="000E29C6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7863148" w14:textId="77777777" w:rsidR="004F7F15" w:rsidRPr="00EB6214" w:rsidRDefault="004F7F15" w:rsidP="000E29C6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18801F0" w14:textId="121D48E9" w:rsidR="004F7F15" w:rsidRPr="00EB6214" w:rsidRDefault="004F7F15" w:rsidP="00343B6F">
            <w:pPr>
              <w:tabs>
                <w:tab w:val="decimal" w:pos="37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BF1A8B" w14:textId="77777777" w:rsidR="000E29C6" w:rsidRPr="00EB6214" w:rsidRDefault="000E29C6" w:rsidP="000E29C6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1F783C96" w14:textId="77777777" w:rsidR="000E29C6" w:rsidRPr="00EB6214" w:rsidRDefault="000E29C6" w:rsidP="00343B6F">
            <w:pPr>
              <w:tabs>
                <w:tab w:val="decimal" w:pos="37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0121177" w14:textId="77777777" w:rsidR="004F7F15" w:rsidRPr="00EB6214" w:rsidRDefault="004F7F15" w:rsidP="00343B6F">
            <w:pPr>
              <w:tabs>
                <w:tab w:val="decimal" w:pos="37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36A35D7" w14:textId="00350223" w:rsidR="004F7F15" w:rsidRPr="00EB6214" w:rsidRDefault="004F7F15" w:rsidP="00343B6F">
            <w:pPr>
              <w:tabs>
                <w:tab w:val="decimal" w:pos="37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A04FF3" w14:textId="77777777" w:rsidR="000E29C6" w:rsidRPr="00EB6214" w:rsidRDefault="000E29C6" w:rsidP="00343B6F">
            <w:pPr>
              <w:tabs>
                <w:tab w:val="decimal" w:pos="37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64F9A155" w14:textId="77777777" w:rsidR="000E29C6" w:rsidRPr="00EB6214" w:rsidRDefault="000E29C6" w:rsidP="00343B6F">
            <w:pPr>
              <w:tabs>
                <w:tab w:val="decimal" w:pos="37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7E67233" w14:textId="77777777" w:rsidR="004F7F15" w:rsidRPr="00EB6214" w:rsidRDefault="004F7F15" w:rsidP="00343B6F">
            <w:pPr>
              <w:tabs>
                <w:tab w:val="decimal" w:pos="37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27E4C1" w14:textId="5EB80F54" w:rsidR="004F7F15" w:rsidRPr="00EB6214" w:rsidRDefault="004F7F15" w:rsidP="00343B6F">
            <w:pPr>
              <w:tabs>
                <w:tab w:val="decimal" w:pos="37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7FCB40" w14:textId="77777777" w:rsidR="000E29C6" w:rsidRPr="00EB6214" w:rsidRDefault="000E29C6" w:rsidP="00343B6F">
            <w:pPr>
              <w:tabs>
                <w:tab w:val="decimal" w:pos="37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2DF35BB2" w14:textId="77777777" w:rsidR="000E29C6" w:rsidRPr="00EB6214" w:rsidRDefault="000E29C6" w:rsidP="00343B6F">
            <w:pPr>
              <w:pStyle w:val="acctfourfigures"/>
              <w:tabs>
                <w:tab w:val="clear" w:pos="765"/>
                <w:tab w:val="decimal" w:pos="37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7B89D84" w14:textId="77777777" w:rsidR="004F7F15" w:rsidRPr="00EB6214" w:rsidRDefault="004F7F15" w:rsidP="00343B6F">
            <w:pPr>
              <w:pStyle w:val="acctfourfigures"/>
              <w:tabs>
                <w:tab w:val="clear" w:pos="765"/>
                <w:tab w:val="decimal" w:pos="37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7A5624B" w14:textId="007FDAC0" w:rsidR="004F7F15" w:rsidRPr="00EB6214" w:rsidRDefault="004F7F15" w:rsidP="00343B6F">
            <w:pPr>
              <w:pStyle w:val="acctfourfigures"/>
              <w:tabs>
                <w:tab w:val="clear" w:pos="765"/>
                <w:tab w:val="decimal" w:pos="37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0" w:type="dxa"/>
            <w:shd w:val="clear" w:color="auto" w:fill="auto"/>
          </w:tcPr>
          <w:p w14:paraId="6EB89D74" w14:textId="77777777" w:rsidR="000E29C6" w:rsidRPr="00EB6214" w:rsidRDefault="000E29C6" w:rsidP="00343B6F">
            <w:pPr>
              <w:pStyle w:val="acctfourfigures"/>
              <w:tabs>
                <w:tab w:val="clear" w:pos="765"/>
                <w:tab w:val="decimal" w:pos="372"/>
                <w:tab w:val="decimal" w:pos="462"/>
              </w:tabs>
              <w:spacing w:line="22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0FAA1F29" w14:textId="77777777" w:rsidR="000E29C6" w:rsidRPr="00EB6214" w:rsidRDefault="000E29C6" w:rsidP="00343B6F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44F400" w14:textId="77777777" w:rsidR="004F7F15" w:rsidRPr="00EB6214" w:rsidRDefault="004F7F15" w:rsidP="00343B6F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7D4C8C" w14:textId="24518BB4" w:rsidR="004F7F15" w:rsidRPr="00EB6214" w:rsidRDefault="004F7F15" w:rsidP="00343B6F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0EE75CB" w14:textId="77777777" w:rsidR="000E29C6" w:rsidRPr="00EB6214" w:rsidRDefault="000E29C6" w:rsidP="00343B6F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4B039B74" w14:textId="77777777" w:rsidR="000E29C6" w:rsidRPr="00EB6214" w:rsidRDefault="000E29C6" w:rsidP="000E29C6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192F7E" w14:textId="77777777" w:rsidR="004F7F15" w:rsidRPr="00EB6214" w:rsidRDefault="004F7F15" w:rsidP="000E29C6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29CBE7" w14:textId="463FB2BD" w:rsidR="004F7F15" w:rsidRPr="00EB6214" w:rsidRDefault="004F7F15" w:rsidP="000E29C6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23FFE" w:rsidRPr="00EB6214" w14:paraId="735541E1" w14:textId="77777777" w:rsidTr="00343B6F">
        <w:trPr>
          <w:cantSplit/>
          <w:trHeight w:val="253"/>
        </w:trPr>
        <w:tc>
          <w:tcPr>
            <w:tcW w:w="2621" w:type="dxa"/>
          </w:tcPr>
          <w:p w14:paraId="2CF63EC2" w14:textId="7BFB16C3" w:rsidR="00323FFE" w:rsidRPr="00EB6214" w:rsidRDefault="00323FFE" w:rsidP="00323FFE">
            <w:pPr>
              <w:spacing w:line="220" w:lineRule="atLeast"/>
              <w:ind w:left="151" w:hanging="151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068" w:type="dxa"/>
          </w:tcPr>
          <w:p w14:paraId="7DD25444" w14:textId="77777777" w:rsidR="00323FFE" w:rsidRPr="00EB6214" w:rsidRDefault="00323FFE" w:rsidP="00323FFE">
            <w:pPr>
              <w:spacing w:line="220" w:lineRule="atLeast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73" w:type="dxa"/>
          </w:tcPr>
          <w:p w14:paraId="08F7B2F6" w14:textId="77777777" w:rsidR="00323FFE" w:rsidRPr="00EB6214" w:rsidRDefault="00323FFE" w:rsidP="00323FFE">
            <w:pPr>
              <w:tabs>
                <w:tab w:val="decimal" w:pos="547"/>
              </w:tabs>
              <w:spacing w:line="220" w:lineRule="atLeas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19" w:type="dxa"/>
          </w:tcPr>
          <w:p w14:paraId="21993D65" w14:textId="77777777" w:rsidR="00323FFE" w:rsidRPr="00EB6214" w:rsidRDefault="00323FFE" w:rsidP="00323FFE">
            <w:pPr>
              <w:tabs>
                <w:tab w:val="left" w:pos="324"/>
                <w:tab w:val="left" w:pos="511"/>
              </w:tabs>
              <w:spacing w:line="220" w:lineRule="atLeas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</w:tcPr>
          <w:p w14:paraId="0ED4FDBF" w14:textId="77777777" w:rsidR="00323FFE" w:rsidRPr="00EB6214" w:rsidRDefault="00323FFE" w:rsidP="00323FFE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</w:tcPr>
          <w:p w14:paraId="1C1748C1" w14:textId="77777777" w:rsidR="00323FFE" w:rsidRPr="00EB6214" w:rsidRDefault="00323FFE" w:rsidP="00323FFE">
            <w:pPr>
              <w:tabs>
                <w:tab w:val="left" w:pos="324"/>
                <w:tab w:val="left" w:pos="511"/>
              </w:tabs>
              <w:spacing w:line="220" w:lineRule="atLeas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</w:tcPr>
          <w:p w14:paraId="444EC8B7" w14:textId="6AA54247" w:rsidR="00323FFE" w:rsidRPr="00EB6214" w:rsidRDefault="00B30E1D" w:rsidP="00323FF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375</w:t>
            </w:r>
            <w:r w:rsidR="00323FFE" w:rsidRPr="00EB62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D76DB97" w14:textId="77777777" w:rsidR="00323FFE" w:rsidRPr="00EB6214" w:rsidRDefault="00323FFE" w:rsidP="00323FF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2F1CA" w14:textId="60EC9F58" w:rsidR="00323FFE" w:rsidRPr="00EB6214" w:rsidRDefault="00B30E1D" w:rsidP="00323FF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</w:t>
            </w:r>
            <w:r w:rsidR="00323FFE" w:rsidRPr="00EB62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E92CC96" w14:textId="77777777" w:rsidR="00323FFE" w:rsidRPr="00EB6214" w:rsidRDefault="00323FFE" w:rsidP="00323FF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FA095" w14:textId="70A9CEFA" w:rsidR="00323FFE" w:rsidRPr="00EB6214" w:rsidRDefault="00B30E1D" w:rsidP="00323FF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309</w:t>
            </w:r>
            <w:r w:rsidR="00323FFE" w:rsidRPr="00EB62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190</w:t>
            </w:r>
          </w:p>
        </w:tc>
        <w:tc>
          <w:tcPr>
            <w:tcW w:w="180" w:type="dxa"/>
            <w:shd w:val="clear" w:color="auto" w:fill="auto"/>
          </w:tcPr>
          <w:p w14:paraId="32806B57" w14:textId="77777777" w:rsidR="00323FFE" w:rsidRPr="00EB6214" w:rsidRDefault="00323FFE" w:rsidP="00323FFE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2C213" w14:textId="3D764F1F" w:rsidR="00323FFE" w:rsidRPr="00EB6214" w:rsidRDefault="00B30E1D" w:rsidP="00323FFE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72</w:t>
            </w:r>
            <w:r w:rsidR="00323FFE" w:rsidRPr="00EB62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612</w:t>
            </w:r>
          </w:p>
        </w:tc>
        <w:tc>
          <w:tcPr>
            <w:tcW w:w="200" w:type="dxa"/>
            <w:shd w:val="clear" w:color="auto" w:fill="auto"/>
          </w:tcPr>
          <w:p w14:paraId="15FC01BC" w14:textId="77777777" w:rsidR="00323FFE" w:rsidRPr="00EB6214" w:rsidRDefault="00323FFE" w:rsidP="00323FFE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B50ED" w14:textId="7EC62D4D" w:rsidR="00323FFE" w:rsidRPr="00EB6214" w:rsidRDefault="00323FFE" w:rsidP="00343B6F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EB62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BBC86D1" w14:textId="77777777" w:rsidR="00323FFE" w:rsidRPr="00EB6214" w:rsidRDefault="00323FFE" w:rsidP="00323FFE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CB700" w14:textId="13C4E966" w:rsidR="00323FFE" w:rsidRPr="00EB6214" w:rsidRDefault="00323FFE" w:rsidP="00323FFE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EB62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5A39B7A5" w14:textId="70AC60FD" w:rsidR="00F2770B" w:rsidRPr="00EB6214" w:rsidRDefault="00F2770B" w:rsidP="004E66E2">
      <w:pPr>
        <w:tabs>
          <w:tab w:val="left" w:pos="1160"/>
        </w:tabs>
        <w:spacing w:line="240" w:lineRule="auto"/>
        <w:rPr>
          <w:rFonts w:asciiTheme="majorBidi" w:hAnsiTheme="majorBidi" w:cstheme="majorBidi"/>
          <w:sz w:val="2"/>
          <w:szCs w:val="2"/>
          <w:lang w:val="en-US" w:bidi="th-TH"/>
        </w:rPr>
      </w:pPr>
    </w:p>
    <w:p w14:paraId="14AB48B4" w14:textId="77777777" w:rsidR="004E66E2" w:rsidRPr="004E66E2" w:rsidRDefault="004E66E2" w:rsidP="00EB6214">
      <w:pPr>
        <w:spacing w:line="240" w:lineRule="auto"/>
        <w:ind w:left="547"/>
        <w:rPr>
          <w:rFonts w:asciiTheme="majorBidi" w:hAnsiTheme="majorBidi" w:cstheme="majorBidi"/>
          <w:sz w:val="16"/>
          <w:szCs w:val="16"/>
        </w:rPr>
      </w:pPr>
    </w:p>
    <w:p w14:paraId="7D2B2E43" w14:textId="701FF29C" w:rsidR="00F17B04" w:rsidRDefault="00F17B04" w:rsidP="00EB6214">
      <w:pPr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F17B04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</w:t>
      </w:r>
      <w:r w:rsidRPr="00F17B04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และการร่วมค้า</w:t>
      </w:r>
      <w:r w:rsidRPr="00F17B04">
        <w:rPr>
          <w:rFonts w:asciiTheme="majorBidi" w:hAnsiTheme="majorBidi" w:cstheme="majorBidi"/>
          <w:sz w:val="30"/>
          <w:szCs w:val="30"/>
          <w:cs/>
          <w:lang w:bidi="th-TH"/>
        </w:rPr>
        <w:t>ทั้งหมด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จดทะเบียนจัดตั้งและ</w:t>
      </w:r>
      <w:r w:rsidRPr="00F17B04">
        <w:rPr>
          <w:rFonts w:asciiTheme="majorBidi" w:hAnsiTheme="majorBidi" w:cstheme="majorBidi"/>
          <w:sz w:val="30"/>
          <w:szCs w:val="30"/>
          <w:cs/>
          <w:lang w:bidi="th-TH"/>
        </w:rPr>
        <w:t>ดำเนินธุรกิจในประเทศไทย</w:t>
      </w:r>
    </w:p>
    <w:p w14:paraId="65E3AD09" w14:textId="77777777" w:rsidR="00EB6214" w:rsidRPr="004E66E2" w:rsidRDefault="00EB6214" w:rsidP="00EB6214">
      <w:pPr>
        <w:spacing w:line="240" w:lineRule="auto"/>
        <w:ind w:left="547"/>
        <w:rPr>
          <w:rFonts w:asciiTheme="majorBidi" w:hAnsiTheme="majorBidi" w:cstheme="majorBidi"/>
          <w:sz w:val="16"/>
          <w:szCs w:val="16"/>
        </w:rPr>
      </w:pPr>
    </w:p>
    <w:p w14:paraId="70B6CDBE" w14:textId="17457741" w:rsidR="00F17B04" w:rsidRPr="006666FA" w:rsidRDefault="00F17B04" w:rsidP="00EB6214">
      <w:pPr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F17B04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กลุ่มบริษัทไม่มีเงินลงทุนในบริษัทร่วม</w:t>
      </w:r>
      <w:r w:rsidRPr="00F17B04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และการร่วมค้า</w:t>
      </w:r>
      <w:r w:rsidRPr="00F17B04">
        <w:rPr>
          <w:rFonts w:asciiTheme="majorBidi" w:hAnsiTheme="majorBidi" w:cstheme="majorBidi"/>
          <w:sz w:val="30"/>
          <w:szCs w:val="30"/>
          <w:cs/>
          <w:lang w:bidi="th-TH"/>
        </w:rPr>
        <w:t>ซึ่งจด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ทะเบียนในตลาดหลักทรัพย์ ดังนั้นจึงไม่มีราคาที่เปิดเผยต่อสาธารณชน</w:t>
      </w:r>
    </w:p>
    <w:p w14:paraId="4901B15D" w14:textId="66258E7C" w:rsidR="00061232" w:rsidRPr="00F17B04" w:rsidRDefault="00061232" w:rsidP="00F17B04">
      <w:pPr>
        <w:spacing w:line="240" w:lineRule="auto"/>
        <w:rPr>
          <w:rFonts w:asciiTheme="majorBidi" w:hAnsiTheme="majorBidi" w:cstheme="majorBidi"/>
          <w:sz w:val="2"/>
          <w:szCs w:val="2"/>
          <w:lang w:val="en-US"/>
        </w:rPr>
        <w:sectPr w:rsidR="00061232" w:rsidRPr="00F17B04" w:rsidSect="00D107B1">
          <w:footerReference w:type="default" r:id="rId13"/>
          <w:pgSz w:w="16839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4060495D" w14:textId="4B842A1E" w:rsidR="00AB40C0" w:rsidRPr="006666FA" w:rsidRDefault="00AB40C0" w:rsidP="00AB40C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val="en-US"/>
        </w:rPr>
      </w:pPr>
      <w:r w:rsidRPr="006C0F9A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</w:t>
      </w:r>
      <w:r w:rsidR="0072342F" w:rsidRPr="006C0F9A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และการร่วมค้า</w:t>
      </w:r>
      <w:r w:rsidRPr="006C0F9A">
        <w:rPr>
          <w:rFonts w:asciiTheme="majorBidi" w:hAnsiTheme="majorBidi" w:cstheme="majorBidi"/>
          <w:sz w:val="30"/>
          <w:szCs w:val="30"/>
          <w:cs/>
          <w:lang w:bidi="th-TH"/>
        </w:rPr>
        <w:t>ที่รวมอยู่ในงบการเงินของบริษัทร่วม</w:t>
      </w:r>
      <w:r w:rsidR="00EE1889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และการร่วมค้า</w:t>
      </w:r>
      <w:r w:rsidRPr="006C0F9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48EB45EF" w14:textId="77777777" w:rsidR="00AB40C0" w:rsidRPr="00AE3BE8" w:rsidRDefault="00AB40C0" w:rsidP="00AB40C0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color w:val="0000FF"/>
          <w:sz w:val="16"/>
          <w:szCs w:val="16"/>
          <w:lang w:val="en-US"/>
        </w:rPr>
      </w:pPr>
    </w:p>
    <w:tbl>
      <w:tblPr>
        <w:tblStyle w:val="TableGridLight1"/>
        <w:tblW w:w="9518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730"/>
        <w:gridCol w:w="810"/>
        <w:gridCol w:w="136"/>
        <w:gridCol w:w="840"/>
        <w:gridCol w:w="140"/>
        <w:gridCol w:w="810"/>
        <w:gridCol w:w="136"/>
        <w:gridCol w:w="858"/>
        <w:gridCol w:w="180"/>
        <w:gridCol w:w="932"/>
        <w:gridCol w:w="136"/>
        <w:gridCol w:w="810"/>
      </w:tblGrid>
      <w:tr w:rsidR="00EE1889" w:rsidRPr="006C0F9A" w14:paraId="25EC9865" w14:textId="77777777" w:rsidTr="00CE7F7C">
        <w:trPr>
          <w:trHeight w:val="20"/>
        </w:trPr>
        <w:tc>
          <w:tcPr>
            <w:tcW w:w="3730" w:type="dxa"/>
          </w:tcPr>
          <w:p w14:paraId="71056ACB" w14:textId="77777777" w:rsidR="00EE1889" w:rsidRPr="006C0F9A" w:rsidRDefault="00EE1889" w:rsidP="0001286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3730" w:type="dxa"/>
            <w:gridSpan w:val="7"/>
          </w:tcPr>
          <w:p w14:paraId="2DFF2D0F" w14:textId="36CF82BF" w:rsidR="00EE1889" w:rsidRPr="006C0F9A" w:rsidRDefault="00EE1889" w:rsidP="00EE18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C0F9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80" w:type="dxa"/>
          </w:tcPr>
          <w:p w14:paraId="317067B9" w14:textId="77777777" w:rsidR="00EE1889" w:rsidRPr="006C0F9A" w:rsidRDefault="00EE1889" w:rsidP="000128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78" w:type="dxa"/>
            <w:gridSpan w:val="3"/>
          </w:tcPr>
          <w:p w14:paraId="404804CA" w14:textId="60367500" w:rsidR="00EE1889" w:rsidRPr="006C0F9A" w:rsidRDefault="00EE1889" w:rsidP="000128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</w:pPr>
            <w:r w:rsidRPr="006C0F9A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</w:tr>
      <w:tr w:rsidR="00F17B04" w:rsidRPr="006C0F9A" w14:paraId="6F5AEDFB" w14:textId="734F4935" w:rsidTr="00CE7F7C">
        <w:trPr>
          <w:trHeight w:val="20"/>
        </w:trPr>
        <w:tc>
          <w:tcPr>
            <w:tcW w:w="3730" w:type="dxa"/>
          </w:tcPr>
          <w:p w14:paraId="04E6B0CD" w14:textId="77777777" w:rsidR="00F17B04" w:rsidRPr="006C0F9A" w:rsidRDefault="00F17B04" w:rsidP="0001286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1786" w:type="dxa"/>
            <w:gridSpan w:val="3"/>
          </w:tcPr>
          <w:p w14:paraId="21196D2F" w14:textId="094CD2DB" w:rsidR="00F17B04" w:rsidRPr="006C0F9A" w:rsidRDefault="00F17B04" w:rsidP="000128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0F9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ฮาวเด้น แมกซี่ อินชัวรันส์ โบรกเกอร์ จำกัด</w:t>
            </w:r>
          </w:p>
        </w:tc>
        <w:tc>
          <w:tcPr>
            <w:tcW w:w="140" w:type="dxa"/>
          </w:tcPr>
          <w:p w14:paraId="677E6D34" w14:textId="77777777" w:rsidR="00F17B04" w:rsidRPr="006C0F9A" w:rsidRDefault="00F17B04" w:rsidP="000128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4" w:type="dxa"/>
            <w:gridSpan w:val="3"/>
          </w:tcPr>
          <w:p w14:paraId="12A31F86" w14:textId="77777777" w:rsidR="00F17B04" w:rsidRPr="006C0F9A" w:rsidRDefault="00F17B04" w:rsidP="000128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8304884" w14:textId="00492F2A" w:rsidR="00F17B04" w:rsidRPr="006C0F9A" w:rsidRDefault="00F17B04" w:rsidP="000128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0F9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ออโต้ สมาร์ท-เอ็กซ์ จำกัด</w:t>
            </w:r>
          </w:p>
        </w:tc>
        <w:tc>
          <w:tcPr>
            <w:tcW w:w="180" w:type="dxa"/>
          </w:tcPr>
          <w:p w14:paraId="43B85EEE" w14:textId="77777777" w:rsidR="00F17B04" w:rsidRPr="006C0F9A" w:rsidRDefault="00F17B04" w:rsidP="000128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78" w:type="dxa"/>
            <w:gridSpan w:val="3"/>
          </w:tcPr>
          <w:p w14:paraId="6F83A538" w14:textId="77777777" w:rsidR="00F17B04" w:rsidRPr="006C0F9A" w:rsidRDefault="00F17B04" w:rsidP="000128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  <w:p w14:paraId="1D2060EB" w14:textId="77777777" w:rsidR="00446EBF" w:rsidRDefault="00446EBF" w:rsidP="000128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  <w:p w14:paraId="131EA0DD" w14:textId="20ACB820" w:rsidR="00F17B04" w:rsidRPr="006C0F9A" w:rsidRDefault="00F17B04" w:rsidP="000128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C0F9A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บริษัท</w:t>
            </w:r>
            <w:r w:rsidRPr="006C0F9A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6C0F9A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อัลฟ่า</w:t>
            </w:r>
            <w:r w:rsidRPr="006C0F9A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6C0F9A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เอกซ์</w:t>
            </w:r>
            <w:r w:rsidRPr="006C0F9A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6C0F9A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จำกัด</w:t>
            </w:r>
          </w:p>
        </w:tc>
      </w:tr>
      <w:tr w:rsidR="00F17B04" w:rsidRPr="00F17B04" w14:paraId="3DFF10D4" w14:textId="190DEDF1" w:rsidTr="00CE7F7C">
        <w:trPr>
          <w:trHeight w:val="20"/>
        </w:trPr>
        <w:tc>
          <w:tcPr>
            <w:tcW w:w="3730" w:type="dxa"/>
          </w:tcPr>
          <w:p w14:paraId="0E68A41B" w14:textId="77777777" w:rsidR="00F17B04" w:rsidRPr="00F17B04" w:rsidRDefault="00F17B04" w:rsidP="00F17B04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5F6C6544" w14:textId="287771BD" w:rsidR="00F17B04" w:rsidRPr="00F17B04" w:rsidRDefault="00B30E1D" w:rsidP="00F17B0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36" w:type="dxa"/>
            <w:vAlign w:val="center"/>
          </w:tcPr>
          <w:p w14:paraId="5C75CA27" w14:textId="77777777" w:rsidR="00F17B04" w:rsidRPr="00F17B04" w:rsidRDefault="00F17B04" w:rsidP="00F17B0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vAlign w:val="center"/>
          </w:tcPr>
          <w:p w14:paraId="2DD91BF3" w14:textId="031EF78E" w:rsidR="00F17B04" w:rsidRPr="00F17B04" w:rsidRDefault="00B30E1D" w:rsidP="00F17B0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40" w:type="dxa"/>
          </w:tcPr>
          <w:p w14:paraId="7D1214B0" w14:textId="77777777" w:rsidR="00F17B04" w:rsidRPr="00F17B04" w:rsidRDefault="00F17B04" w:rsidP="00F17B0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9B094DB" w14:textId="14454A40" w:rsidR="00F17B04" w:rsidRPr="00F17B04" w:rsidRDefault="00B30E1D" w:rsidP="00F17B0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36" w:type="dxa"/>
            <w:vAlign w:val="center"/>
          </w:tcPr>
          <w:p w14:paraId="464B6535" w14:textId="77777777" w:rsidR="00F17B04" w:rsidRPr="00F17B04" w:rsidRDefault="00F17B04" w:rsidP="00F17B0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vAlign w:val="center"/>
          </w:tcPr>
          <w:p w14:paraId="55767F50" w14:textId="66FCFB0B" w:rsidR="00F17B04" w:rsidRPr="00F17B04" w:rsidRDefault="00B30E1D" w:rsidP="00F17B0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66DFE1B" w14:textId="77777777" w:rsidR="00F17B04" w:rsidRPr="00F17B04" w:rsidRDefault="00F17B04" w:rsidP="00F17B0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vAlign w:val="center"/>
          </w:tcPr>
          <w:p w14:paraId="6CB37CDB" w14:textId="2D43AAB0" w:rsidR="00F17B04" w:rsidRPr="00F17B04" w:rsidRDefault="00B30E1D" w:rsidP="00F17B0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36" w:type="dxa"/>
            <w:vAlign w:val="center"/>
          </w:tcPr>
          <w:p w14:paraId="5990A11C" w14:textId="7115CF02" w:rsidR="00F17B04" w:rsidRPr="00F17B04" w:rsidRDefault="00F17B04" w:rsidP="00F17B0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04BA3D8F" w14:textId="439C009D" w:rsidR="00F17B04" w:rsidRPr="00F17B04" w:rsidRDefault="00B30E1D" w:rsidP="00F17B0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F17B04" w:rsidRPr="00F17B04" w14:paraId="7E01733B" w14:textId="77D85211" w:rsidTr="00CE7F7C">
        <w:trPr>
          <w:trHeight w:val="20"/>
        </w:trPr>
        <w:tc>
          <w:tcPr>
            <w:tcW w:w="3730" w:type="dxa"/>
          </w:tcPr>
          <w:p w14:paraId="7D357D03" w14:textId="77777777" w:rsidR="00F17B04" w:rsidRPr="00F17B04" w:rsidRDefault="00F17B04" w:rsidP="00497F93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5788" w:type="dxa"/>
            <w:gridSpan w:val="11"/>
            <w:vAlign w:val="center"/>
          </w:tcPr>
          <w:p w14:paraId="35FAA64E" w14:textId="2C9F0EE9" w:rsidR="00F17B04" w:rsidRPr="00F17B04" w:rsidRDefault="00F17B04" w:rsidP="00497F9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F17B0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E76995" w:rsidRPr="00F17B04" w14:paraId="6FC33678" w14:textId="6BCACC69" w:rsidTr="00CE7F7C">
        <w:trPr>
          <w:trHeight w:val="20"/>
        </w:trPr>
        <w:tc>
          <w:tcPr>
            <w:tcW w:w="3730" w:type="dxa"/>
          </w:tcPr>
          <w:p w14:paraId="18AE9413" w14:textId="77777777" w:rsidR="00E76995" w:rsidRPr="00F17B04" w:rsidRDefault="00E76995" w:rsidP="00E7699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810" w:type="dxa"/>
          </w:tcPr>
          <w:p w14:paraId="7C735745" w14:textId="48B2D71E" w:rsidR="00E76995" w:rsidRPr="00F17B04" w:rsidRDefault="00B30E1D" w:rsidP="00E76995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289</w:t>
            </w:r>
            <w:r w:rsidR="002F0F19" w:rsidRPr="002F0F1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274</w:t>
            </w:r>
          </w:p>
        </w:tc>
        <w:tc>
          <w:tcPr>
            <w:tcW w:w="136" w:type="dxa"/>
          </w:tcPr>
          <w:p w14:paraId="6FE7DF02" w14:textId="77777777" w:rsidR="00E76995" w:rsidRPr="00F17B04" w:rsidRDefault="00E76995" w:rsidP="00E769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2D635420" w14:textId="4F716B1D" w:rsidR="00E76995" w:rsidRPr="00F17B04" w:rsidRDefault="00B30E1D" w:rsidP="00E7699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254</w:t>
            </w:r>
            <w:r w:rsidR="00E76995" w:rsidRPr="000642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954</w:t>
            </w:r>
          </w:p>
        </w:tc>
        <w:tc>
          <w:tcPr>
            <w:tcW w:w="140" w:type="dxa"/>
          </w:tcPr>
          <w:p w14:paraId="569F27F7" w14:textId="77777777" w:rsidR="00E76995" w:rsidRPr="00F17B04" w:rsidRDefault="00E76995" w:rsidP="00E769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2CD0E7D" w14:textId="4C06C499" w:rsidR="00E76995" w:rsidRPr="00F17B04" w:rsidRDefault="00B30E1D" w:rsidP="00E76995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  <w:r w:rsidR="002F0F19" w:rsidRPr="002F0F1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834</w:t>
            </w:r>
          </w:p>
        </w:tc>
        <w:tc>
          <w:tcPr>
            <w:tcW w:w="136" w:type="dxa"/>
          </w:tcPr>
          <w:p w14:paraId="7FB1B07E" w14:textId="77777777" w:rsidR="00E76995" w:rsidRPr="00F17B04" w:rsidRDefault="00E76995" w:rsidP="00E769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vAlign w:val="center"/>
          </w:tcPr>
          <w:p w14:paraId="5ECCBEDE" w14:textId="02286450" w:rsidR="00E76995" w:rsidRPr="00F17B04" w:rsidRDefault="00B30E1D" w:rsidP="00E7699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  <w:r w:rsidR="00E76995" w:rsidRPr="000642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208</w:t>
            </w:r>
          </w:p>
        </w:tc>
        <w:tc>
          <w:tcPr>
            <w:tcW w:w="180" w:type="dxa"/>
          </w:tcPr>
          <w:p w14:paraId="5E10BC52" w14:textId="77777777" w:rsidR="00E76995" w:rsidRPr="00F17B04" w:rsidRDefault="00E76995" w:rsidP="00E769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</w:tcPr>
          <w:p w14:paraId="41350E2C" w14:textId="2AF8E64E" w:rsidR="00E76995" w:rsidRPr="007F7BC5" w:rsidRDefault="00B30E1D" w:rsidP="00FB13B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</w:t>
            </w:r>
            <w:r w:rsidR="002F0F19" w:rsidRPr="007F7B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625</w:t>
            </w:r>
          </w:p>
        </w:tc>
        <w:tc>
          <w:tcPr>
            <w:tcW w:w="136" w:type="dxa"/>
          </w:tcPr>
          <w:p w14:paraId="4D547A3A" w14:textId="20218697" w:rsidR="00E76995" w:rsidRPr="00F17B04" w:rsidRDefault="00E76995" w:rsidP="00E769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3159072" w14:textId="500764E0" w:rsidR="00E76995" w:rsidRPr="00F17B04" w:rsidRDefault="00E76995" w:rsidP="00E7699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76995" w:rsidRPr="00F17B04" w14:paraId="75390F09" w14:textId="2D534C84" w:rsidTr="00CE7F7C">
        <w:trPr>
          <w:trHeight w:val="20"/>
        </w:trPr>
        <w:tc>
          <w:tcPr>
            <w:tcW w:w="3730" w:type="dxa"/>
          </w:tcPr>
          <w:p w14:paraId="2F0D820C" w14:textId="208BA9E6" w:rsidR="00E76995" w:rsidRPr="00C146FA" w:rsidRDefault="00E76995" w:rsidP="00E76995">
            <w:pP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C146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C14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C146F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ขาดทุน</w:t>
            </w:r>
            <w:r w:rsidR="00C14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810" w:type="dxa"/>
          </w:tcPr>
          <w:p w14:paraId="3442C1EE" w14:textId="13F74E8D" w:rsidR="00E76995" w:rsidRPr="00F17B04" w:rsidRDefault="00B30E1D" w:rsidP="00E76995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F0F19" w:rsidRPr="002F0F1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940</w:t>
            </w:r>
          </w:p>
        </w:tc>
        <w:tc>
          <w:tcPr>
            <w:tcW w:w="136" w:type="dxa"/>
          </w:tcPr>
          <w:p w14:paraId="00168A73" w14:textId="77777777" w:rsidR="00E76995" w:rsidRPr="00F17B04" w:rsidRDefault="00E76995" w:rsidP="00E769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7BCA2016" w14:textId="70567016" w:rsidR="00E76995" w:rsidRPr="00F17B04" w:rsidRDefault="00B30E1D" w:rsidP="00E7699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  <w:r w:rsidR="00E76995" w:rsidRPr="000454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703</w:t>
            </w:r>
          </w:p>
        </w:tc>
        <w:tc>
          <w:tcPr>
            <w:tcW w:w="140" w:type="dxa"/>
          </w:tcPr>
          <w:p w14:paraId="143DE2AF" w14:textId="77777777" w:rsidR="00E76995" w:rsidRPr="00F17B04" w:rsidRDefault="00E76995" w:rsidP="00E769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52E0A0D" w14:textId="6C90E9DD" w:rsidR="00E76995" w:rsidRPr="00F17B04" w:rsidRDefault="00B30E1D" w:rsidP="00E76995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2F0F19" w:rsidRPr="002F0F1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021</w:t>
            </w:r>
          </w:p>
        </w:tc>
        <w:tc>
          <w:tcPr>
            <w:tcW w:w="136" w:type="dxa"/>
          </w:tcPr>
          <w:p w14:paraId="72444A38" w14:textId="77777777" w:rsidR="00E76995" w:rsidRPr="00F17B04" w:rsidRDefault="00E76995" w:rsidP="00E769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vAlign w:val="center"/>
          </w:tcPr>
          <w:p w14:paraId="40E03AB5" w14:textId="3C879686" w:rsidR="00E76995" w:rsidRPr="00F17B04" w:rsidRDefault="00B30E1D" w:rsidP="00BE6E71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E76995" w:rsidRPr="000642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849</w:t>
            </w:r>
          </w:p>
        </w:tc>
        <w:tc>
          <w:tcPr>
            <w:tcW w:w="180" w:type="dxa"/>
          </w:tcPr>
          <w:p w14:paraId="6FAB3B64" w14:textId="77777777" w:rsidR="00E76995" w:rsidRPr="00F17B04" w:rsidRDefault="00E76995" w:rsidP="00E769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</w:tcPr>
          <w:p w14:paraId="210C7D57" w14:textId="2248B434" w:rsidR="00E76995" w:rsidRPr="007F7BC5" w:rsidRDefault="002F0F19" w:rsidP="00FB13B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7B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115</w:t>
            </w:r>
            <w:r w:rsidRPr="007F7B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602</w:t>
            </w:r>
            <w:r w:rsidRPr="007F7B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6" w:type="dxa"/>
          </w:tcPr>
          <w:p w14:paraId="3ED67479" w14:textId="2B6D741E" w:rsidR="00E76995" w:rsidRPr="00F17B04" w:rsidRDefault="00E76995" w:rsidP="00E769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7126A8F" w14:textId="469205D9" w:rsidR="00E76995" w:rsidRPr="00F17B04" w:rsidRDefault="00E76995" w:rsidP="00E7699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6D64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76995" w:rsidRPr="00F17B04" w14:paraId="24FF9E14" w14:textId="388EB3E9" w:rsidTr="00CE7F7C">
        <w:trPr>
          <w:trHeight w:val="20"/>
        </w:trPr>
        <w:tc>
          <w:tcPr>
            <w:tcW w:w="3730" w:type="dxa"/>
          </w:tcPr>
          <w:p w14:paraId="71B4ED0B" w14:textId="0C3FBDC8" w:rsidR="00E76995" w:rsidRPr="00F17B04" w:rsidRDefault="00E76995" w:rsidP="00E7699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C146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C14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C146F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ขาดทุน</w:t>
            </w:r>
            <w:r w:rsidR="00C14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  <w:r w:rsidR="00C146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F6C1D2" w14:textId="0A8161F0" w:rsidR="00E76995" w:rsidRPr="006340C8" w:rsidRDefault="00B30E1D" w:rsidP="00E76995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535</w:t>
            </w:r>
          </w:p>
        </w:tc>
        <w:tc>
          <w:tcPr>
            <w:tcW w:w="136" w:type="dxa"/>
          </w:tcPr>
          <w:p w14:paraId="497674D3" w14:textId="77777777" w:rsidR="00E76995" w:rsidRPr="00F17B04" w:rsidRDefault="00E76995" w:rsidP="00E769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606C8CD4" w14:textId="6CE1DDD9" w:rsidR="00E76995" w:rsidRPr="00F17B04" w:rsidRDefault="00B30E1D" w:rsidP="00BE6E7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E769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744</w:t>
            </w:r>
          </w:p>
        </w:tc>
        <w:tc>
          <w:tcPr>
            <w:tcW w:w="140" w:type="dxa"/>
          </w:tcPr>
          <w:p w14:paraId="3F639A7A" w14:textId="77777777" w:rsidR="00E76995" w:rsidRPr="00F17B04" w:rsidRDefault="00E76995" w:rsidP="00E769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B29FEA7" w14:textId="0E68C584" w:rsidR="00E76995" w:rsidRPr="00F17B04" w:rsidRDefault="002F0F19" w:rsidP="00E7699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451B3FAF" w14:textId="77777777" w:rsidR="00E76995" w:rsidRPr="00F17B04" w:rsidRDefault="00E76995" w:rsidP="00E769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4166EF85" w14:textId="62B80655" w:rsidR="00E76995" w:rsidRPr="00F17B04" w:rsidRDefault="00E76995" w:rsidP="00E76995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598C1D1" w14:textId="77777777" w:rsidR="00E76995" w:rsidRPr="00F17B04" w:rsidRDefault="00E76995" w:rsidP="00E76995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34F05565" w14:textId="77BD7B6B" w:rsidR="00E76995" w:rsidRPr="005E2047" w:rsidRDefault="007F7BC5" w:rsidP="005E2047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5E2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45322117" w14:textId="77312F4B" w:rsidR="00E76995" w:rsidRPr="00F17B04" w:rsidRDefault="00E76995" w:rsidP="00E76995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0505666" w14:textId="29F4F3C0" w:rsidR="00E76995" w:rsidRPr="00F17B04" w:rsidRDefault="00E76995" w:rsidP="00E7699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76995" w:rsidRPr="00F17B04" w14:paraId="272B6EE8" w14:textId="050F8157" w:rsidTr="00CE7F7C">
        <w:trPr>
          <w:trHeight w:val="20"/>
        </w:trPr>
        <w:tc>
          <w:tcPr>
            <w:tcW w:w="3730" w:type="dxa"/>
          </w:tcPr>
          <w:p w14:paraId="7D603A28" w14:textId="67874BFE" w:rsidR="00E76995" w:rsidRPr="00F17B04" w:rsidRDefault="00E76995" w:rsidP="00E7699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C146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C14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C146F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ขาดทุน</w:t>
            </w:r>
            <w:r w:rsidR="00C14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  <w:r w:rsidR="00C146F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เบ็ดเสร็จรวม</w:t>
            </w:r>
            <w:r w:rsidRPr="00F17B04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F17B0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FA40903" w14:textId="5688E4DF" w:rsidR="00E76995" w:rsidRPr="00F17B04" w:rsidRDefault="00B30E1D" w:rsidP="00E76995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F0F19" w:rsidRPr="002F0F1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475</w:t>
            </w:r>
          </w:p>
        </w:tc>
        <w:tc>
          <w:tcPr>
            <w:tcW w:w="136" w:type="dxa"/>
          </w:tcPr>
          <w:p w14:paraId="02FABB4B" w14:textId="77777777" w:rsidR="00E76995" w:rsidRPr="00F17B04" w:rsidRDefault="00E76995" w:rsidP="00E769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67EFE1D1" w14:textId="5876D366" w:rsidR="00E76995" w:rsidRPr="00F17B04" w:rsidRDefault="00B30E1D" w:rsidP="00BE6E7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</w:t>
            </w:r>
            <w:r w:rsidR="00E76995" w:rsidRPr="000454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447</w:t>
            </w:r>
          </w:p>
        </w:tc>
        <w:tc>
          <w:tcPr>
            <w:tcW w:w="140" w:type="dxa"/>
          </w:tcPr>
          <w:p w14:paraId="78B70A42" w14:textId="77777777" w:rsidR="00E76995" w:rsidRPr="00F17B04" w:rsidRDefault="00E76995" w:rsidP="00E769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17612" w14:textId="740C09F0" w:rsidR="00E76995" w:rsidRPr="00F17B04" w:rsidRDefault="00B30E1D" w:rsidP="00E76995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2F0F19" w:rsidRPr="002F0F1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021</w:t>
            </w:r>
          </w:p>
        </w:tc>
        <w:tc>
          <w:tcPr>
            <w:tcW w:w="136" w:type="dxa"/>
          </w:tcPr>
          <w:p w14:paraId="35EB6030" w14:textId="77777777" w:rsidR="00E76995" w:rsidRPr="00F17B04" w:rsidRDefault="00E76995" w:rsidP="00E769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5EE80" w14:textId="1BFB31FB" w:rsidR="00E76995" w:rsidRPr="00F17B04" w:rsidRDefault="00B30E1D" w:rsidP="00E7699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E76995" w:rsidRPr="006D64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849</w:t>
            </w:r>
          </w:p>
        </w:tc>
        <w:tc>
          <w:tcPr>
            <w:tcW w:w="180" w:type="dxa"/>
          </w:tcPr>
          <w:p w14:paraId="3EE1AADE" w14:textId="77777777" w:rsidR="00E76995" w:rsidRPr="00F17B04" w:rsidRDefault="00E76995" w:rsidP="00E769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04DFCAD3" w14:textId="599D0805" w:rsidR="00E76995" w:rsidRPr="007F7BC5" w:rsidRDefault="002F0F19" w:rsidP="00FB13B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7B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115</w:t>
            </w:r>
            <w:r w:rsidRPr="007F7B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602</w:t>
            </w:r>
            <w:r w:rsidRPr="007F7B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6" w:type="dxa"/>
          </w:tcPr>
          <w:p w14:paraId="52820381" w14:textId="0308D4FE" w:rsidR="00E76995" w:rsidRPr="00F17B04" w:rsidRDefault="00E76995" w:rsidP="00E769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264CC54" w14:textId="39FB1E88" w:rsidR="00E76995" w:rsidRPr="00F17B04" w:rsidRDefault="00E76995" w:rsidP="00E7699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6D64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76995" w:rsidRPr="00F17B04" w14:paraId="7E935C6B" w14:textId="1FFFAFDF" w:rsidTr="00CE7F7C">
        <w:trPr>
          <w:trHeight w:val="20"/>
        </w:trPr>
        <w:tc>
          <w:tcPr>
            <w:tcW w:w="3730" w:type="dxa"/>
          </w:tcPr>
          <w:p w14:paraId="3A69541E" w14:textId="6C6A9A87" w:rsidR="00EB33FF" w:rsidRDefault="00E76995" w:rsidP="00E7699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B33FF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C146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C14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C146F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ขาดทุน</w:t>
            </w:r>
            <w:r w:rsidR="00C14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  <w:r w:rsidR="00C146F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EB33FF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เบ็ดเสร็จรวม</w:t>
            </w:r>
            <w:r w:rsidR="00EB33F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ตาม</w:t>
            </w:r>
            <w:r w:rsidRPr="00EB33FF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ส่วนที่เป็นของ</w:t>
            </w:r>
          </w:p>
          <w:p w14:paraId="757D4EAE" w14:textId="79A141E1" w:rsidR="00E76995" w:rsidRPr="00EB33FF" w:rsidRDefault="00E76995" w:rsidP="00EB33FF">
            <w:pPr>
              <w:ind w:left="158"/>
              <w:rPr>
                <w:rFonts w:asciiTheme="majorBidi" w:hAnsiTheme="majorBidi" w:cstheme="majorBidi"/>
                <w:sz w:val="26"/>
                <w:szCs w:val="26"/>
              </w:rPr>
            </w:pPr>
            <w:r w:rsidRPr="00EB33FF">
              <w:rPr>
                <w:rFonts w:asciiTheme="majorBidi" w:hAnsiTheme="majorBidi" w:cstheme="majorBidi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1F733C8" w14:textId="77777777" w:rsidR="00EB33FF" w:rsidRDefault="00EB33FF" w:rsidP="00E76995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3404E10" w14:textId="03FAA777" w:rsidR="00E76995" w:rsidRPr="00EB33FF" w:rsidRDefault="00B30E1D" w:rsidP="00E76995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</w:t>
            </w:r>
            <w:r w:rsidR="002F0F19" w:rsidRPr="00EB33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432</w:t>
            </w:r>
          </w:p>
        </w:tc>
        <w:tc>
          <w:tcPr>
            <w:tcW w:w="136" w:type="dxa"/>
          </w:tcPr>
          <w:p w14:paraId="34FFA889" w14:textId="77777777" w:rsidR="00E76995" w:rsidRPr="00EB33FF" w:rsidRDefault="00E76995" w:rsidP="00E769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2D6A30E1" w14:textId="77777777" w:rsidR="00EB33FF" w:rsidRDefault="00EB33FF" w:rsidP="00E7699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EF158C0" w14:textId="438A584C" w:rsidR="00E76995" w:rsidRPr="00EB33FF" w:rsidRDefault="00B30E1D" w:rsidP="00E7699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</w:t>
            </w:r>
            <w:r w:rsidR="00E76995" w:rsidRPr="00EB33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328</w:t>
            </w:r>
          </w:p>
        </w:tc>
        <w:tc>
          <w:tcPr>
            <w:tcW w:w="140" w:type="dxa"/>
          </w:tcPr>
          <w:p w14:paraId="1BE69472" w14:textId="77777777" w:rsidR="00E76995" w:rsidRPr="00EB33FF" w:rsidRDefault="00E76995" w:rsidP="00E769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7D992F5" w14:textId="5310BEAE" w:rsidR="00E76995" w:rsidRPr="00EB33FF" w:rsidRDefault="00B30E1D" w:rsidP="00E76995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2F0F19" w:rsidRPr="00EB33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006</w:t>
            </w:r>
          </w:p>
        </w:tc>
        <w:tc>
          <w:tcPr>
            <w:tcW w:w="136" w:type="dxa"/>
          </w:tcPr>
          <w:p w14:paraId="70E7AE06" w14:textId="77777777" w:rsidR="00E76995" w:rsidRPr="00EB33FF" w:rsidRDefault="00E76995" w:rsidP="00E769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vAlign w:val="bottom"/>
          </w:tcPr>
          <w:p w14:paraId="030C011D" w14:textId="6E912F9E" w:rsidR="00E76995" w:rsidRPr="00EB33FF" w:rsidRDefault="00B30E1D" w:rsidP="00E76995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E76995" w:rsidRPr="00EB33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155</w:t>
            </w:r>
          </w:p>
        </w:tc>
        <w:tc>
          <w:tcPr>
            <w:tcW w:w="180" w:type="dxa"/>
          </w:tcPr>
          <w:p w14:paraId="2F0AD382" w14:textId="77777777" w:rsidR="00E76995" w:rsidRPr="00EB33FF" w:rsidRDefault="00E76995" w:rsidP="00E769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40B42FD6" w14:textId="77777777" w:rsidR="00EB33FF" w:rsidRDefault="00EB33FF" w:rsidP="00FB13B1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882F22" w14:textId="6F257490" w:rsidR="00E76995" w:rsidRPr="00EB33FF" w:rsidRDefault="002F0F19" w:rsidP="00FB13B1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33F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4149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BE213A" w:rsidRPr="00EB33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149B5">
              <w:rPr>
                <w:rFonts w:asciiTheme="majorBidi" w:hAnsiTheme="majorBidi" w:cstheme="majorBidi"/>
                <w:sz w:val="26"/>
                <w:szCs w:val="26"/>
              </w:rPr>
              <w:t>923</w:t>
            </w:r>
            <w:r w:rsidRPr="00EB33F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dxa"/>
          </w:tcPr>
          <w:p w14:paraId="4161B4BF" w14:textId="1874BD20" w:rsidR="00E76995" w:rsidRPr="00EB33FF" w:rsidRDefault="00E76995" w:rsidP="007F7BC5">
            <w:pPr>
              <w:pStyle w:val="acctfourfigures"/>
              <w:tabs>
                <w:tab w:val="clear" w:pos="765"/>
                <w:tab w:val="decimal" w:pos="551"/>
                <w:tab w:val="decimal" w:pos="6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B17E514" w14:textId="77777777" w:rsidR="00EB33FF" w:rsidRDefault="00EB33FF" w:rsidP="00E7699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60DF5E" w14:textId="5B9C027A" w:rsidR="00E76995" w:rsidRPr="00EB33FF" w:rsidRDefault="00E76995" w:rsidP="00E7699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</w:rPr>
            </w:pPr>
            <w:r w:rsidRPr="00EB33F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EB33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388</w:t>
            </w:r>
            <w:r w:rsidRPr="00EB33F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B33FF" w:rsidRPr="00F17B04" w14:paraId="61A7605D" w14:textId="77777777" w:rsidTr="00CE7F7C">
        <w:trPr>
          <w:trHeight w:val="20"/>
        </w:trPr>
        <w:tc>
          <w:tcPr>
            <w:tcW w:w="3730" w:type="dxa"/>
          </w:tcPr>
          <w:p w14:paraId="6114D1EF" w14:textId="16B26761" w:rsidR="00EB33FF" w:rsidRPr="008C7AA7" w:rsidRDefault="00EB33FF" w:rsidP="008C7AA7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การตัดกำไรระหว่างกันที่ยังไม่ได้รับรู้จากการขาย</w:t>
            </w:r>
          </w:p>
        </w:tc>
        <w:tc>
          <w:tcPr>
            <w:tcW w:w="810" w:type="dxa"/>
          </w:tcPr>
          <w:p w14:paraId="76C6AB84" w14:textId="554C3821" w:rsidR="005E2047" w:rsidRPr="00AE3BE8" w:rsidRDefault="005E2047" w:rsidP="00E76995">
            <w:pPr>
              <w:tabs>
                <w:tab w:val="decimal" w:pos="642"/>
              </w:tabs>
              <w:spacing w:line="240" w:lineRule="auto"/>
              <w:ind w:right="-5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6" w:type="dxa"/>
          </w:tcPr>
          <w:p w14:paraId="3EAEE429" w14:textId="77777777" w:rsidR="00EB33FF" w:rsidRPr="00AE3BE8" w:rsidRDefault="00EB33FF" w:rsidP="00E76995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0" w:type="dxa"/>
          </w:tcPr>
          <w:p w14:paraId="5673C073" w14:textId="77777777" w:rsidR="00EB33FF" w:rsidRPr="00AE3BE8" w:rsidRDefault="00EB33FF" w:rsidP="00E7699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0" w:type="dxa"/>
          </w:tcPr>
          <w:p w14:paraId="31AAE787" w14:textId="77777777" w:rsidR="00EB33FF" w:rsidRPr="00AE3BE8" w:rsidRDefault="00EB33FF" w:rsidP="00E76995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480E12A" w14:textId="77777777" w:rsidR="00EB33FF" w:rsidRPr="00AE3BE8" w:rsidRDefault="00EB33FF" w:rsidP="00E76995">
            <w:pPr>
              <w:tabs>
                <w:tab w:val="decimal" w:pos="629"/>
              </w:tabs>
              <w:spacing w:line="240" w:lineRule="auto"/>
              <w:ind w:right="-8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6" w:type="dxa"/>
          </w:tcPr>
          <w:p w14:paraId="5F4AC7CC" w14:textId="77777777" w:rsidR="00EB33FF" w:rsidRPr="00AE3BE8" w:rsidRDefault="00EB33FF" w:rsidP="00E76995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8" w:type="dxa"/>
          </w:tcPr>
          <w:p w14:paraId="52DFB825" w14:textId="77777777" w:rsidR="00EB33FF" w:rsidRPr="00AE3BE8" w:rsidRDefault="00EB33FF" w:rsidP="00E76995">
            <w:pPr>
              <w:tabs>
                <w:tab w:val="decimal" w:pos="670"/>
              </w:tabs>
              <w:spacing w:line="240" w:lineRule="auto"/>
              <w:ind w:right="-4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BA857E1" w14:textId="77777777" w:rsidR="00EB33FF" w:rsidRPr="00AE3BE8" w:rsidRDefault="00EB33FF" w:rsidP="00E76995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</w:tcPr>
          <w:p w14:paraId="344036EB" w14:textId="77777777" w:rsidR="00EB33FF" w:rsidRPr="00AE3BE8" w:rsidRDefault="00EB33FF" w:rsidP="00FB13B1">
            <w:pPr>
              <w:tabs>
                <w:tab w:val="decimal" w:pos="620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6" w:type="dxa"/>
          </w:tcPr>
          <w:p w14:paraId="1E87A9AB" w14:textId="77777777" w:rsidR="00EB33FF" w:rsidRPr="00AE3BE8" w:rsidRDefault="00EB33FF" w:rsidP="00E76995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584C5DC" w14:textId="77777777" w:rsidR="00EB33FF" w:rsidRPr="00AE3BE8" w:rsidRDefault="00EB33FF" w:rsidP="00E76995">
            <w:pPr>
              <w:tabs>
                <w:tab w:val="decimal" w:pos="650"/>
              </w:tabs>
              <w:spacing w:line="240" w:lineRule="auto"/>
              <w:ind w:right="-66"/>
              <w:rPr>
                <w:rFonts w:asciiTheme="majorBidi" w:hAnsiTheme="majorBidi" w:cstheme="majorBidi"/>
                <w:sz w:val="20"/>
              </w:rPr>
            </w:pPr>
          </w:p>
        </w:tc>
      </w:tr>
      <w:tr w:rsidR="008C7AA7" w:rsidRPr="00F17B04" w14:paraId="35675E87" w14:textId="77777777" w:rsidTr="00CE7F7C">
        <w:trPr>
          <w:trHeight w:val="20"/>
        </w:trPr>
        <w:tc>
          <w:tcPr>
            <w:tcW w:w="3730" w:type="dxa"/>
          </w:tcPr>
          <w:p w14:paraId="24723262" w14:textId="1D955340" w:rsidR="008C7AA7" w:rsidRDefault="008C7AA7" w:rsidP="008C7AA7">
            <w:pPr>
              <w:ind w:firstLine="16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แบบ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downstream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C03A760" w14:textId="0887FFCC" w:rsidR="008C7AA7" w:rsidRPr="00AE3BE8" w:rsidRDefault="008C7AA7" w:rsidP="008C7AA7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0"/>
              </w:rPr>
            </w:pPr>
            <w:r w:rsidRPr="005E2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4338FC8B" w14:textId="2ACE6F1C" w:rsidR="008C7AA7" w:rsidRPr="00AE3BE8" w:rsidRDefault="008C7AA7" w:rsidP="008C7AA7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0" w:type="dxa"/>
          </w:tcPr>
          <w:p w14:paraId="7C3D4532" w14:textId="3A2FBB89" w:rsidR="008C7AA7" w:rsidRPr="008C7AA7" w:rsidRDefault="008C7AA7" w:rsidP="008C7AA7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5E2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55949429" w14:textId="77777777" w:rsidR="008C7AA7" w:rsidRPr="00AE3BE8" w:rsidRDefault="008C7AA7" w:rsidP="008C7AA7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004D29E" w14:textId="1A1EDE42" w:rsidR="008C7AA7" w:rsidRPr="00AE3BE8" w:rsidRDefault="008C7AA7" w:rsidP="008C7AA7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0"/>
              </w:rPr>
            </w:pPr>
            <w:r w:rsidRPr="005E2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1410DC8E" w14:textId="77777777" w:rsidR="008C7AA7" w:rsidRPr="00AE3BE8" w:rsidRDefault="008C7AA7" w:rsidP="008C7AA7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8" w:type="dxa"/>
          </w:tcPr>
          <w:p w14:paraId="65E9EF4D" w14:textId="68718A18" w:rsidR="008C7AA7" w:rsidRPr="00AE3BE8" w:rsidRDefault="008C7AA7" w:rsidP="008C7AA7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0"/>
              </w:rPr>
            </w:pPr>
            <w:r w:rsidRPr="005E2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A8E5442" w14:textId="77777777" w:rsidR="008C7AA7" w:rsidRPr="00AE3BE8" w:rsidRDefault="008C7AA7" w:rsidP="008C7AA7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</w:tcPr>
          <w:p w14:paraId="21434869" w14:textId="4889250A" w:rsidR="008C7AA7" w:rsidRPr="008C7AA7" w:rsidRDefault="004149B5" w:rsidP="004149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36" w:type="dxa"/>
          </w:tcPr>
          <w:p w14:paraId="2D3DB538" w14:textId="77777777" w:rsidR="008C7AA7" w:rsidRPr="00AE3BE8" w:rsidRDefault="008C7AA7" w:rsidP="008C7AA7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35DED5A" w14:textId="337AE36C" w:rsidR="008C7AA7" w:rsidRPr="008C7AA7" w:rsidRDefault="008C7AA7" w:rsidP="008C7AA7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5E2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7AA7" w:rsidRPr="00F17B04" w14:paraId="2DE22351" w14:textId="77777777" w:rsidTr="00CE7F7C">
        <w:trPr>
          <w:trHeight w:val="20"/>
        </w:trPr>
        <w:tc>
          <w:tcPr>
            <w:tcW w:w="3730" w:type="dxa"/>
          </w:tcPr>
          <w:p w14:paraId="153775F8" w14:textId="45F73F05" w:rsidR="008C7AA7" w:rsidRPr="00EB33FF" w:rsidRDefault="008C7AA7" w:rsidP="008C7AA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33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กำไรขาดทุนเบ็ดเสร็จส่วนที่เป็นของกลุ่มบริษัท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BB577F9" w14:textId="00A334A1" w:rsidR="008C7AA7" w:rsidRPr="004A4041" w:rsidRDefault="00B30E1D" w:rsidP="004A4041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</w:t>
            </w:r>
            <w:r w:rsidR="004A4041" w:rsidRPr="004A40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432</w:t>
            </w:r>
          </w:p>
        </w:tc>
        <w:tc>
          <w:tcPr>
            <w:tcW w:w="136" w:type="dxa"/>
          </w:tcPr>
          <w:p w14:paraId="4BC84CDE" w14:textId="77777777" w:rsidR="008C7AA7" w:rsidRPr="004A4041" w:rsidRDefault="008C7AA7" w:rsidP="004A4041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5E39D071" w14:textId="3B2C655C" w:rsidR="008C7AA7" w:rsidRPr="004A4041" w:rsidRDefault="00B30E1D" w:rsidP="004A4041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</w:t>
            </w:r>
            <w:r w:rsidR="004A4041" w:rsidRPr="004A40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328</w:t>
            </w:r>
          </w:p>
        </w:tc>
        <w:tc>
          <w:tcPr>
            <w:tcW w:w="140" w:type="dxa"/>
          </w:tcPr>
          <w:p w14:paraId="6AFE5930" w14:textId="77777777" w:rsidR="008C7AA7" w:rsidRPr="004A4041" w:rsidRDefault="008C7AA7" w:rsidP="004A4041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AB073FC" w14:textId="7690F293" w:rsidR="008C7AA7" w:rsidRPr="004A4041" w:rsidRDefault="00B30E1D" w:rsidP="004A4041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4A4041" w:rsidRPr="004A40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006</w:t>
            </w:r>
          </w:p>
        </w:tc>
        <w:tc>
          <w:tcPr>
            <w:tcW w:w="136" w:type="dxa"/>
          </w:tcPr>
          <w:p w14:paraId="1E5E539B" w14:textId="77777777" w:rsidR="008C7AA7" w:rsidRPr="004A4041" w:rsidRDefault="008C7AA7" w:rsidP="004A4041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</w:tcPr>
          <w:p w14:paraId="23BA189C" w14:textId="6A87695E" w:rsidR="008C7AA7" w:rsidRPr="004A4041" w:rsidRDefault="00B30E1D" w:rsidP="004A4041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4A4041" w:rsidRPr="004A40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155</w:t>
            </w:r>
          </w:p>
        </w:tc>
        <w:tc>
          <w:tcPr>
            <w:tcW w:w="180" w:type="dxa"/>
          </w:tcPr>
          <w:p w14:paraId="354ECE19" w14:textId="77777777" w:rsidR="008C7AA7" w:rsidRPr="004A4041" w:rsidRDefault="008C7AA7" w:rsidP="004A4041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2B455C1E" w14:textId="6A92ACEA" w:rsidR="008C7AA7" w:rsidRPr="004A4041" w:rsidRDefault="004149B5" w:rsidP="004149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="004A4041" w:rsidRPr="004A40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30E1D" w:rsidRPr="004149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4A4041" w:rsidRPr="004A40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790</w:t>
            </w:r>
            <w:r w:rsidR="004A4041" w:rsidRPr="004A40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" w:type="dxa"/>
          </w:tcPr>
          <w:p w14:paraId="1EEBA5DF" w14:textId="77777777" w:rsidR="008C7AA7" w:rsidRPr="004A4041" w:rsidRDefault="008C7AA7" w:rsidP="004A4041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1470D9D" w14:textId="4778DC1A" w:rsidR="008C7AA7" w:rsidRPr="004A4041" w:rsidRDefault="004A4041" w:rsidP="004A4041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40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4A40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388</w:t>
            </w:r>
            <w:r w:rsidRPr="004A40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8C7AA7" w:rsidRPr="00F17B04" w14:paraId="72F6FC2C" w14:textId="1865FB62" w:rsidTr="00CE7F7C">
        <w:trPr>
          <w:trHeight w:val="20"/>
        </w:trPr>
        <w:tc>
          <w:tcPr>
            <w:tcW w:w="3730" w:type="dxa"/>
          </w:tcPr>
          <w:p w14:paraId="764D7F7D" w14:textId="77777777" w:rsidR="008C7AA7" w:rsidRPr="00C23B1B" w:rsidRDefault="008C7AA7" w:rsidP="008C7AA7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620D0AE" w14:textId="77777777" w:rsidR="008C7AA7" w:rsidRPr="00AE3BE8" w:rsidRDefault="008C7AA7" w:rsidP="008C7AA7">
            <w:pPr>
              <w:tabs>
                <w:tab w:val="decimal" w:pos="642"/>
              </w:tabs>
              <w:spacing w:line="240" w:lineRule="auto"/>
              <w:ind w:right="-5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6" w:type="dxa"/>
          </w:tcPr>
          <w:p w14:paraId="03F256D7" w14:textId="77777777" w:rsidR="008C7AA7" w:rsidRPr="00AE3BE8" w:rsidRDefault="008C7AA7" w:rsidP="008C7AA7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0" w:type="dxa"/>
            <w:tcBorders>
              <w:top w:val="double" w:sz="4" w:space="0" w:color="auto"/>
            </w:tcBorders>
          </w:tcPr>
          <w:p w14:paraId="02FA2F5B" w14:textId="77777777" w:rsidR="008C7AA7" w:rsidRPr="00AE3BE8" w:rsidRDefault="008C7AA7" w:rsidP="008C7AA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0" w:type="dxa"/>
          </w:tcPr>
          <w:p w14:paraId="52F760D8" w14:textId="77777777" w:rsidR="008C7AA7" w:rsidRPr="00AE3BE8" w:rsidRDefault="008C7AA7" w:rsidP="008C7AA7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74B0D71" w14:textId="77777777" w:rsidR="008C7AA7" w:rsidRPr="00AE3BE8" w:rsidRDefault="008C7AA7" w:rsidP="008C7AA7">
            <w:pPr>
              <w:tabs>
                <w:tab w:val="decimal" w:pos="629"/>
              </w:tabs>
              <w:spacing w:line="240" w:lineRule="auto"/>
              <w:ind w:right="-8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6" w:type="dxa"/>
          </w:tcPr>
          <w:p w14:paraId="154FAA21" w14:textId="77777777" w:rsidR="008C7AA7" w:rsidRPr="00AE3BE8" w:rsidRDefault="008C7AA7" w:rsidP="008C7AA7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</w:tcPr>
          <w:p w14:paraId="2C3E740E" w14:textId="77777777" w:rsidR="008C7AA7" w:rsidRPr="00AE3BE8" w:rsidRDefault="008C7AA7" w:rsidP="008C7AA7">
            <w:pPr>
              <w:tabs>
                <w:tab w:val="decimal" w:pos="670"/>
              </w:tabs>
              <w:spacing w:line="240" w:lineRule="auto"/>
              <w:ind w:right="-4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1B69971A" w14:textId="77777777" w:rsidR="008C7AA7" w:rsidRPr="00AE3BE8" w:rsidRDefault="008C7AA7" w:rsidP="008C7AA7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3CCFABCC" w14:textId="77777777" w:rsidR="008C7AA7" w:rsidRPr="00AE3BE8" w:rsidRDefault="008C7AA7" w:rsidP="008C7AA7">
            <w:pPr>
              <w:tabs>
                <w:tab w:val="decimal" w:pos="620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6" w:type="dxa"/>
          </w:tcPr>
          <w:p w14:paraId="669F75C1" w14:textId="708516FC" w:rsidR="008C7AA7" w:rsidRPr="00AE3BE8" w:rsidRDefault="008C7AA7" w:rsidP="008C7AA7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CD67246" w14:textId="5C5FE9F6" w:rsidR="008C7AA7" w:rsidRPr="00AE3BE8" w:rsidRDefault="008C7AA7" w:rsidP="008C7AA7">
            <w:pPr>
              <w:tabs>
                <w:tab w:val="decimal" w:pos="650"/>
              </w:tabs>
              <w:spacing w:line="240" w:lineRule="auto"/>
              <w:ind w:right="-66"/>
              <w:rPr>
                <w:rFonts w:asciiTheme="majorBidi" w:hAnsiTheme="majorBidi" w:cstheme="majorBidi"/>
                <w:sz w:val="20"/>
              </w:rPr>
            </w:pPr>
          </w:p>
        </w:tc>
      </w:tr>
      <w:tr w:rsidR="008C7AA7" w:rsidRPr="00F17B04" w14:paraId="42DBC59A" w14:textId="09EAB941" w:rsidTr="00CE7F7C">
        <w:trPr>
          <w:trHeight w:val="20"/>
        </w:trPr>
        <w:tc>
          <w:tcPr>
            <w:tcW w:w="3730" w:type="dxa"/>
          </w:tcPr>
          <w:p w14:paraId="083521F1" w14:textId="6C408759" w:rsidR="008C7AA7" w:rsidRPr="00F17B04" w:rsidRDefault="008C7AA7" w:rsidP="008C7AA7">
            <w:pP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</w:t>
            </w:r>
            <w:r w:rsidRPr="00F17B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</w:tcPr>
          <w:p w14:paraId="7963DB10" w14:textId="2077DA88" w:rsidR="008C7AA7" w:rsidRPr="0090058F" w:rsidRDefault="00B30E1D" w:rsidP="008C7A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005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262</w:t>
            </w:r>
            <w:r w:rsidR="008C7AA7" w:rsidRPr="009005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005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903</w:t>
            </w:r>
          </w:p>
        </w:tc>
        <w:tc>
          <w:tcPr>
            <w:tcW w:w="136" w:type="dxa"/>
          </w:tcPr>
          <w:p w14:paraId="06D7DDB7" w14:textId="77777777" w:rsidR="008C7AA7" w:rsidRPr="00F17B04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22617459" w14:textId="29CD5379" w:rsidR="008C7AA7" w:rsidRPr="00F17B04" w:rsidRDefault="00B30E1D" w:rsidP="008C7AA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440</w:t>
            </w:r>
            <w:r w:rsidR="008C7AA7" w:rsidRPr="000642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462</w:t>
            </w:r>
          </w:p>
        </w:tc>
        <w:tc>
          <w:tcPr>
            <w:tcW w:w="140" w:type="dxa"/>
          </w:tcPr>
          <w:p w14:paraId="0FB93D06" w14:textId="77777777" w:rsidR="008C7AA7" w:rsidRPr="00F17B04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066B59E" w14:textId="60913399" w:rsidR="008C7AA7" w:rsidRPr="00F17B04" w:rsidRDefault="00B30E1D" w:rsidP="008C7AA7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8C7AA7" w:rsidRPr="007F7B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463</w:t>
            </w:r>
          </w:p>
        </w:tc>
        <w:tc>
          <w:tcPr>
            <w:tcW w:w="136" w:type="dxa"/>
          </w:tcPr>
          <w:p w14:paraId="0F524F36" w14:textId="77777777" w:rsidR="008C7AA7" w:rsidRPr="00F17B04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vAlign w:val="center"/>
          </w:tcPr>
          <w:p w14:paraId="63B571CE" w14:textId="75AE158A" w:rsidR="008C7AA7" w:rsidRPr="00F17B04" w:rsidRDefault="00B30E1D" w:rsidP="008C7AA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8C7AA7" w:rsidRPr="000642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888</w:t>
            </w:r>
          </w:p>
        </w:tc>
        <w:tc>
          <w:tcPr>
            <w:tcW w:w="180" w:type="dxa"/>
          </w:tcPr>
          <w:p w14:paraId="0CD1B394" w14:textId="77777777" w:rsidR="008C7AA7" w:rsidRPr="00F17B04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</w:tcPr>
          <w:p w14:paraId="0EACFA67" w14:textId="34D2E0C2" w:rsidR="008C7AA7" w:rsidRPr="00F17B04" w:rsidRDefault="00B30E1D" w:rsidP="008C7AA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8C7AA7" w:rsidRPr="007F7B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692</w:t>
            </w:r>
            <w:r w:rsidR="008C7AA7" w:rsidRPr="007F7B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</w:p>
        </w:tc>
        <w:tc>
          <w:tcPr>
            <w:tcW w:w="136" w:type="dxa"/>
          </w:tcPr>
          <w:p w14:paraId="485D2034" w14:textId="05FE7A78" w:rsidR="008C7AA7" w:rsidRPr="00F17B04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3E2FABF" w14:textId="2468B081" w:rsidR="008C7AA7" w:rsidRPr="00F17B04" w:rsidRDefault="00B30E1D" w:rsidP="008C7AA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143</w:t>
            </w:r>
            <w:r w:rsidR="008C7AA7" w:rsidRPr="000642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981</w:t>
            </w:r>
          </w:p>
        </w:tc>
      </w:tr>
      <w:tr w:rsidR="008C7AA7" w:rsidRPr="00F17B04" w14:paraId="721FC5AC" w14:textId="15BA6441" w:rsidTr="00CE7F7C">
        <w:trPr>
          <w:trHeight w:val="20"/>
        </w:trPr>
        <w:tc>
          <w:tcPr>
            <w:tcW w:w="3730" w:type="dxa"/>
          </w:tcPr>
          <w:p w14:paraId="04386FA7" w14:textId="77777777" w:rsidR="008C7AA7" w:rsidRPr="00F17B04" w:rsidRDefault="008C7AA7" w:rsidP="008C7AA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10" w:type="dxa"/>
          </w:tcPr>
          <w:p w14:paraId="042010D2" w14:textId="50FCF559" w:rsidR="008C7AA7" w:rsidRPr="0090058F" w:rsidRDefault="00B30E1D" w:rsidP="008C7A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9005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8C7AA7" w:rsidRPr="009005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005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</w:p>
        </w:tc>
        <w:tc>
          <w:tcPr>
            <w:tcW w:w="136" w:type="dxa"/>
          </w:tcPr>
          <w:p w14:paraId="5D31EFC6" w14:textId="77777777" w:rsidR="008C7AA7" w:rsidRPr="00F17B04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5FC87491" w14:textId="5F18783C" w:rsidR="008C7AA7" w:rsidRPr="00F17B04" w:rsidRDefault="00B30E1D" w:rsidP="008C7AA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  <w:r w:rsidR="008C7AA7" w:rsidRPr="000454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583</w:t>
            </w:r>
          </w:p>
        </w:tc>
        <w:tc>
          <w:tcPr>
            <w:tcW w:w="140" w:type="dxa"/>
          </w:tcPr>
          <w:p w14:paraId="282CBF43" w14:textId="77777777" w:rsidR="008C7AA7" w:rsidRPr="00F17B04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7B225FC" w14:textId="1B791DAB" w:rsidR="008C7AA7" w:rsidRPr="00F17B04" w:rsidRDefault="00B30E1D" w:rsidP="008C7AA7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8C7AA7" w:rsidRPr="007F7B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879</w:t>
            </w:r>
          </w:p>
        </w:tc>
        <w:tc>
          <w:tcPr>
            <w:tcW w:w="136" w:type="dxa"/>
          </w:tcPr>
          <w:p w14:paraId="68681AAC" w14:textId="77777777" w:rsidR="008C7AA7" w:rsidRPr="00F17B04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vAlign w:val="center"/>
          </w:tcPr>
          <w:p w14:paraId="7CD4286D" w14:textId="0BDDCD7B" w:rsidR="008C7AA7" w:rsidRPr="00F17B04" w:rsidRDefault="00B30E1D" w:rsidP="008C7AA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8C7AA7" w:rsidRPr="000642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045</w:t>
            </w:r>
          </w:p>
        </w:tc>
        <w:tc>
          <w:tcPr>
            <w:tcW w:w="180" w:type="dxa"/>
          </w:tcPr>
          <w:p w14:paraId="2AA4D68D" w14:textId="77777777" w:rsidR="008C7AA7" w:rsidRPr="00F17B04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</w:tcPr>
          <w:p w14:paraId="6567DDBC" w14:textId="4315AAD7" w:rsidR="008C7AA7" w:rsidRPr="00F17B04" w:rsidRDefault="00B30E1D" w:rsidP="008C7AA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129</w:t>
            </w:r>
            <w:r w:rsidR="008C7AA7" w:rsidRPr="007F7B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356</w:t>
            </w:r>
          </w:p>
        </w:tc>
        <w:tc>
          <w:tcPr>
            <w:tcW w:w="136" w:type="dxa"/>
          </w:tcPr>
          <w:p w14:paraId="73E6C9CB" w14:textId="1D0F0CB9" w:rsidR="008C7AA7" w:rsidRPr="00F17B04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0C796E6" w14:textId="6BF9FAA1" w:rsidR="008C7AA7" w:rsidRPr="00F17B04" w:rsidRDefault="00B30E1D" w:rsidP="008C7AA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8C7AA7" w:rsidRPr="000642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048</w:t>
            </w:r>
          </w:p>
        </w:tc>
      </w:tr>
      <w:tr w:rsidR="008C7AA7" w:rsidRPr="00F17B04" w14:paraId="22E3BB6A" w14:textId="53F4A775" w:rsidTr="00CE7F7C">
        <w:trPr>
          <w:trHeight w:val="20"/>
        </w:trPr>
        <w:tc>
          <w:tcPr>
            <w:tcW w:w="3730" w:type="dxa"/>
          </w:tcPr>
          <w:p w14:paraId="47EF3CDD" w14:textId="4DE43FF6" w:rsidR="008C7AA7" w:rsidRPr="00F17B04" w:rsidRDefault="008C7AA7" w:rsidP="008C7AA7">
            <w:pPr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</w:t>
            </w:r>
            <w:r w:rsidRPr="00F17B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810" w:type="dxa"/>
          </w:tcPr>
          <w:p w14:paraId="3FFEBAFC" w14:textId="10371797" w:rsidR="008C7AA7" w:rsidRPr="0090058F" w:rsidRDefault="008C7AA7" w:rsidP="008C7A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90058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30E1D" w:rsidRPr="009005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  <w:r w:rsidRPr="009005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E1D" w:rsidRPr="009005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713</w:t>
            </w:r>
            <w:r w:rsidRPr="0090058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dxa"/>
          </w:tcPr>
          <w:p w14:paraId="2A582114" w14:textId="77777777" w:rsidR="008C7AA7" w:rsidRPr="00F17B04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</w:tcPr>
          <w:p w14:paraId="11F9B357" w14:textId="75EBADEE" w:rsidR="008C7AA7" w:rsidRPr="00F17B04" w:rsidRDefault="008C7AA7" w:rsidP="008C7AA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04540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361</w:t>
            </w:r>
            <w:r w:rsidRPr="000454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</w:t>
            </w:r>
            <w:r w:rsidRPr="0004540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0" w:type="dxa"/>
          </w:tcPr>
          <w:p w14:paraId="3361D77D" w14:textId="77777777" w:rsidR="008C7AA7" w:rsidRPr="00F17B04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4B94A9CE" w14:textId="3F540066" w:rsidR="008C7AA7" w:rsidRPr="00F17B04" w:rsidRDefault="008C7AA7" w:rsidP="008C7AA7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7F7B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dxa"/>
          </w:tcPr>
          <w:p w14:paraId="2143240C" w14:textId="77777777" w:rsidR="008C7AA7" w:rsidRPr="00F17B04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vAlign w:val="center"/>
          </w:tcPr>
          <w:p w14:paraId="27CA9C87" w14:textId="16AB7F90" w:rsidR="008C7AA7" w:rsidRPr="00F17B04" w:rsidRDefault="008C7AA7" w:rsidP="008C7AA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0642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0642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667</w:t>
            </w:r>
            <w:r w:rsidRPr="000642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BC90C4B" w14:textId="77777777" w:rsidR="008C7AA7" w:rsidRPr="00F17B04" w:rsidRDefault="008C7AA7" w:rsidP="008C7AA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</w:tcPr>
          <w:p w14:paraId="44558C8D" w14:textId="72ABB21F" w:rsidR="008C7AA7" w:rsidRPr="00F17B04" w:rsidRDefault="008C7AA7" w:rsidP="008C7AA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7F7B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737</w:t>
            </w:r>
            <w:r w:rsidRPr="007F7B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dxa"/>
          </w:tcPr>
          <w:p w14:paraId="427B0E2B" w14:textId="5CB26EE7" w:rsidR="008C7AA7" w:rsidRPr="00F17B04" w:rsidRDefault="008C7AA7" w:rsidP="008C7AA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E97C74" w14:textId="54DF462F" w:rsidR="008C7AA7" w:rsidRPr="00F17B04" w:rsidRDefault="008C7AA7" w:rsidP="008C7AA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</w:rPr>
            </w:pPr>
            <w:r w:rsidRPr="000642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0642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854</w:t>
            </w:r>
            <w:r w:rsidRPr="000642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C7AA7" w:rsidRPr="00F17B04" w14:paraId="7D626452" w14:textId="0A583480" w:rsidTr="00CE7F7C">
        <w:trPr>
          <w:trHeight w:val="20"/>
        </w:trPr>
        <w:tc>
          <w:tcPr>
            <w:tcW w:w="3730" w:type="dxa"/>
          </w:tcPr>
          <w:p w14:paraId="15999938" w14:textId="4F5FF12A" w:rsidR="008C7AA7" w:rsidRPr="00F17B04" w:rsidRDefault="008C7AA7" w:rsidP="008C7AA7">
            <w:pPr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  <w:r w:rsidRPr="00F17B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097A64D" w14:textId="2C90C85C" w:rsidR="008C7AA7" w:rsidRPr="0090058F" w:rsidRDefault="008C7AA7" w:rsidP="008C7A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90058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30E1D" w:rsidRPr="009005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9005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E1D" w:rsidRPr="009005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030</w:t>
            </w:r>
            <w:r w:rsidRPr="0090058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dxa"/>
          </w:tcPr>
          <w:p w14:paraId="14D3B137" w14:textId="77777777" w:rsidR="008C7AA7" w:rsidRPr="00F17B04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18424B46" w14:textId="5D8BDA3A" w:rsidR="008C7AA7" w:rsidRPr="00F17B04" w:rsidRDefault="008C7AA7" w:rsidP="008C7AA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92"/>
              <w:rPr>
                <w:rFonts w:asciiTheme="majorBidi" w:hAnsiTheme="majorBidi" w:cstheme="majorBidi"/>
                <w:sz w:val="26"/>
                <w:szCs w:val="26"/>
              </w:rPr>
            </w:pPr>
            <w:r w:rsidRPr="0004540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0454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505</w:t>
            </w:r>
            <w:r w:rsidRPr="0004540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0" w:type="dxa"/>
          </w:tcPr>
          <w:p w14:paraId="424E6A10" w14:textId="77777777" w:rsidR="008C7AA7" w:rsidRPr="00F17B04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547B30A" w14:textId="14A02E49" w:rsidR="008C7AA7" w:rsidRPr="00F17B04" w:rsidRDefault="008C7AA7" w:rsidP="008C7AA7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AAC6E8F" w14:textId="77777777" w:rsidR="008C7AA7" w:rsidRPr="00F17B04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041A3B52" w14:textId="3AE852A5" w:rsidR="008C7AA7" w:rsidRPr="00F17B04" w:rsidRDefault="008C7AA7" w:rsidP="008C7AA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0642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0642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4E2DB7A" w14:textId="77777777" w:rsidR="008C7AA7" w:rsidRPr="00F17B04" w:rsidRDefault="008C7AA7" w:rsidP="008C7AA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47B9F542" w14:textId="2B012B33" w:rsidR="008C7AA7" w:rsidRPr="00F17B04" w:rsidRDefault="008C7AA7" w:rsidP="008C7AA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454</w:t>
            </w:r>
            <w:r w:rsidRPr="00FB13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dxa"/>
          </w:tcPr>
          <w:p w14:paraId="4984DC94" w14:textId="20FDE7FF" w:rsidR="008C7AA7" w:rsidRPr="00F17B04" w:rsidRDefault="008C7AA7" w:rsidP="008C7AA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E0AD460" w14:textId="1CBE8455" w:rsidR="008C7AA7" w:rsidRPr="00F17B04" w:rsidRDefault="008C7AA7" w:rsidP="008C7AA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</w:rPr>
            </w:pPr>
            <w:r w:rsidRPr="000642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0642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951</w:t>
            </w:r>
            <w:r w:rsidRPr="000642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C7AA7" w:rsidRPr="00F17B04" w14:paraId="7C5EE78F" w14:textId="408246DC" w:rsidTr="00CE7F7C">
        <w:trPr>
          <w:trHeight w:val="20"/>
        </w:trPr>
        <w:tc>
          <w:tcPr>
            <w:tcW w:w="3730" w:type="dxa"/>
          </w:tcPr>
          <w:p w14:paraId="42AF8C15" w14:textId="7BB4CA24" w:rsidR="008C7AA7" w:rsidRPr="00F17B04" w:rsidRDefault="008C7AA7" w:rsidP="008C7AA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สินทรัพย์สุทธิ (ร้อยละ 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F17B0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39DE9DA" w14:textId="1224BDE3" w:rsidR="008C7AA7" w:rsidRPr="0090058F" w:rsidRDefault="00B30E1D" w:rsidP="008C7A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005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119</w:t>
            </w:r>
            <w:r w:rsidR="008C7AA7" w:rsidRPr="009005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005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  <w:r w:rsidR="0090058F" w:rsidRPr="009005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36" w:type="dxa"/>
          </w:tcPr>
          <w:p w14:paraId="3C214370" w14:textId="77777777" w:rsidR="008C7AA7" w:rsidRPr="00F17B04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6324E119" w14:textId="7EF3F4A8" w:rsidR="008C7AA7" w:rsidRPr="00F17B04" w:rsidRDefault="00B30E1D" w:rsidP="008C7AA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</w:t>
            </w:r>
            <w:r w:rsidR="008C7AA7" w:rsidRPr="000454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420</w:t>
            </w:r>
          </w:p>
        </w:tc>
        <w:tc>
          <w:tcPr>
            <w:tcW w:w="140" w:type="dxa"/>
          </w:tcPr>
          <w:p w14:paraId="18DC6BE1" w14:textId="77777777" w:rsidR="008C7AA7" w:rsidRPr="00F17B04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34A83" w14:textId="5C5888F5" w:rsidR="008C7AA7" w:rsidRPr="00F17B04" w:rsidRDefault="00B30E1D" w:rsidP="008C7AA7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="008C7AA7" w:rsidRPr="00796F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432</w:t>
            </w:r>
          </w:p>
        </w:tc>
        <w:tc>
          <w:tcPr>
            <w:tcW w:w="136" w:type="dxa"/>
          </w:tcPr>
          <w:p w14:paraId="73EE7122" w14:textId="77777777" w:rsidR="008C7AA7" w:rsidRPr="00F17B04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7149F" w14:textId="7F112DC3" w:rsidR="008C7AA7" w:rsidRPr="00F17B04" w:rsidRDefault="00B30E1D" w:rsidP="008C7AA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="008C7A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911</w:t>
            </w:r>
          </w:p>
        </w:tc>
        <w:tc>
          <w:tcPr>
            <w:tcW w:w="180" w:type="dxa"/>
          </w:tcPr>
          <w:p w14:paraId="60E5338C" w14:textId="77777777" w:rsidR="008C7AA7" w:rsidRPr="00F17B04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36B5BCBD" w14:textId="2006FCFF" w:rsidR="008C7AA7" w:rsidRPr="00F17B04" w:rsidRDefault="00B30E1D" w:rsidP="008C7AA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629</w:t>
            </w:r>
            <w:r w:rsidR="008C7AA7" w:rsidRPr="00FB13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621</w:t>
            </w:r>
          </w:p>
        </w:tc>
        <w:tc>
          <w:tcPr>
            <w:tcW w:w="136" w:type="dxa"/>
          </w:tcPr>
          <w:p w14:paraId="1C51223E" w14:textId="4402B3BA" w:rsidR="008C7AA7" w:rsidRPr="00F17B04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3F76297" w14:textId="71B9696E" w:rsidR="008C7AA7" w:rsidRPr="00F17B04" w:rsidRDefault="00B30E1D" w:rsidP="008C7AA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  <w:r w:rsidR="008C7AA7" w:rsidRPr="000642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224</w:t>
            </w:r>
          </w:p>
        </w:tc>
      </w:tr>
      <w:tr w:rsidR="008C7AA7" w:rsidRPr="00F17B04" w14:paraId="3D97FA60" w14:textId="77777777" w:rsidTr="00CE7F7C">
        <w:trPr>
          <w:trHeight w:val="20"/>
        </w:trPr>
        <w:tc>
          <w:tcPr>
            <w:tcW w:w="3730" w:type="dxa"/>
          </w:tcPr>
          <w:p w14:paraId="15D93CC4" w14:textId="75F1F313" w:rsidR="008C7AA7" w:rsidRPr="00FC349F" w:rsidRDefault="008C7AA7" w:rsidP="008C7AA7">
            <w:pP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C349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9FCE5DF" w14:textId="1EFB192D" w:rsidR="008C7AA7" w:rsidRPr="009A620C" w:rsidRDefault="00B30E1D" w:rsidP="008C7A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62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  <w:r w:rsidR="008C7AA7" w:rsidRPr="009A62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A62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</w:t>
            </w:r>
            <w:r w:rsidR="00B46C04" w:rsidRPr="009A620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136" w:type="dxa"/>
          </w:tcPr>
          <w:p w14:paraId="060B7E79" w14:textId="77777777" w:rsidR="008C7AA7" w:rsidRPr="009A620C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01FF8F00" w14:textId="755C930B" w:rsidR="008C7AA7" w:rsidRPr="009A620C" w:rsidRDefault="00B30E1D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62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 w:rsidR="008C7AA7" w:rsidRPr="009A62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A62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140" w:type="dxa"/>
          </w:tcPr>
          <w:p w14:paraId="441D9877" w14:textId="77777777" w:rsidR="008C7AA7" w:rsidRPr="009A620C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E6EE02E" w14:textId="220DB9BC" w:rsidR="008C7AA7" w:rsidRPr="009A620C" w:rsidRDefault="00B30E1D" w:rsidP="008C7AA7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9A62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8C7AA7" w:rsidRPr="009A62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A62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826</w:t>
            </w:r>
          </w:p>
        </w:tc>
        <w:tc>
          <w:tcPr>
            <w:tcW w:w="136" w:type="dxa"/>
          </w:tcPr>
          <w:p w14:paraId="3E9B121D" w14:textId="77777777" w:rsidR="008C7AA7" w:rsidRPr="009A620C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vAlign w:val="center"/>
          </w:tcPr>
          <w:p w14:paraId="5E12AE5C" w14:textId="45B2A92C" w:rsidR="008C7AA7" w:rsidRPr="009A620C" w:rsidRDefault="00B30E1D" w:rsidP="008C7AA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9A62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8C7AA7" w:rsidRPr="009A62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A62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570</w:t>
            </w:r>
          </w:p>
        </w:tc>
        <w:tc>
          <w:tcPr>
            <w:tcW w:w="180" w:type="dxa"/>
          </w:tcPr>
          <w:p w14:paraId="0DB7F8BC" w14:textId="77777777" w:rsidR="008C7AA7" w:rsidRPr="009A620C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65CDFAB1" w14:textId="331A1CA8" w:rsidR="008C7AA7" w:rsidRPr="009A620C" w:rsidRDefault="00B30E1D" w:rsidP="008C7AA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62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314</w:t>
            </w:r>
            <w:r w:rsidR="008B7370" w:rsidRPr="009A62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A62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823</w:t>
            </w:r>
          </w:p>
        </w:tc>
        <w:tc>
          <w:tcPr>
            <w:tcW w:w="136" w:type="dxa"/>
          </w:tcPr>
          <w:p w14:paraId="2A17538F" w14:textId="77777777" w:rsidR="008C7AA7" w:rsidRPr="009A620C" w:rsidRDefault="008C7AA7" w:rsidP="008C7AA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BED6712" w14:textId="593E1A85" w:rsidR="008C7AA7" w:rsidRPr="009A620C" w:rsidRDefault="00B30E1D" w:rsidP="008C7AA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</w:rPr>
            </w:pPr>
            <w:r w:rsidRPr="009A62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</w:t>
            </w:r>
            <w:r w:rsidR="008C7AA7" w:rsidRPr="009A62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A62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612</w:t>
            </w:r>
          </w:p>
        </w:tc>
      </w:tr>
      <w:tr w:rsidR="00EA2DB7" w:rsidRPr="00F17B04" w14:paraId="22C46F94" w14:textId="77777777" w:rsidTr="00CE7F7C">
        <w:trPr>
          <w:trHeight w:val="20"/>
        </w:trPr>
        <w:tc>
          <w:tcPr>
            <w:tcW w:w="3730" w:type="dxa"/>
          </w:tcPr>
          <w:p w14:paraId="4978B36E" w14:textId="25181229" w:rsidR="00EA2DB7" w:rsidRPr="00F17B04" w:rsidRDefault="00EA2DB7" w:rsidP="00EA2DB7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B045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การตัดกำไรระหว่างกัน</w:t>
            </w:r>
            <w:r w:rsidRPr="00EB04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ที่ยังไม่ได้รับรู้จากการขาย</w:t>
            </w:r>
          </w:p>
        </w:tc>
        <w:tc>
          <w:tcPr>
            <w:tcW w:w="810" w:type="dxa"/>
            <w:vAlign w:val="bottom"/>
          </w:tcPr>
          <w:p w14:paraId="36885682" w14:textId="6FB92CFC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276B8102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0" w:type="dxa"/>
            <w:vAlign w:val="bottom"/>
          </w:tcPr>
          <w:p w14:paraId="62410403" w14:textId="72603409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7343E292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57E212" w14:textId="751CF141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5C8876B9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vAlign w:val="bottom"/>
          </w:tcPr>
          <w:p w14:paraId="7A3F7B28" w14:textId="6F8C516F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064B992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</w:tcPr>
          <w:p w14:paraId="6330029C" w14:textId="7836F61B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</w:tcPr>
          <w:p w14:paraId="43E0FC27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9364A12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A2DB7" w:rsidRPr="00F17B04" w14:paraId="79831B9E" w14:textId="77777777" w:rsidTr="00CE7F7C">
        <w:trPr>
          <w:trHeight w:val="20"/>
        </w:trPr>
        <w:tc>
          <w:tcPr>
            <w:tcW w:w="3730" w:type="dxa"/>
          </w:tcPr>
          <w:p w14:paraId="70F68539" w14:textId="277D6F8F" w:rsidR="00EA2DB7" w:rsidRPr="00F17B04" w:rsidRDefault="00EA2DB7" w:rsidP="00EA2DB7">
            <w:pPr>
              <w:tabs>
                <w:tab w:val="left" w:pos="191"/>
              </w:tabs>
              <w:ind w:left="191" w:hanging="3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B04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แบบ</w:t>
            </w:r>
            <w:r w:rsidRPr="00EB04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EB045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downstream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C61CCB3" w14:textId="6C9C2F12" w:rsidR="00EA2DB7" w:rsidRPr="00C526FD" w:rsidRDefault="00C526FD" w:rsidP="000C7D4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C526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0EF6C593" w14:textId="77777777" w:rsidR="00EA2DB7" w:rsidRPr="00C526FD" w:rsidRDefault="00EA2DB7" w:rsidP="000C7D4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2C064403" w14:textId="3EC6B868" w:rsidR="00EA2DB7" w:rsidRPr="00C526FD" w:rsidRDefault="00C526FD" w:rsidP="000C7D4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C526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vAlign w:val="bottom"/>
          </w:tcPr>
          <w:p w14:paraId="076BF5FE" w14:textId="77777777" w:rsidR="00EA2DB7" w:rsidRPr="00C526FD" w:rsidRDefault="00EA2DB7" w:rsidP="000C7D4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3C8CF03" w14:textId="689D32CA" w:rsidR="00EA2DB7" w:rsidRPr="00C526FD" w:rsidRDefault="00C526FD" w:rsidP="000C7D4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C526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59BA99B4" w14:textId="77777777" w:rsidR="00EA2DB7" w:rsidRPr="00F17B04" w:rsidRDefault="00EA2DB7" w:rsidP="000C7D4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66A772A5" w14:textId="71B25462" w:rsidR="00EA2DB7" w:rsidRPr="00C526FD" w:rsidRDefault="00C526FD" w:rsidP="000C7D4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C526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0E5FF21" w14:textId="77777777" w:rsidR="00EA2DB7" w:rsidRPr="00C526FD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52797100" w14:textId="615C2E1C" w:rsidR="00EA2DB7" w:rsidRPr="00C526FD" w:rsidRDefault="00C526FD" w:rsidP="000C7D48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26F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C526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632</w:t>
            </w:r>
            <w:r w:rsidRPr="00C526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dxa"/>
          </w:tcPr>
          <w:p w14:paraId="17F0E8F1" w14:textId="77777777" w:rsidR="00EA2DB7" w:rsidRPr="00C526FD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0251429" w14:textId="2861C16A" w:rsidR="00EA2DB7" w:rsidRPr="00C526FD" w:rsidRDefault="00C526FD" w:rsidP="000C7D4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C526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A2DB7" w:rsidRPr="00F17B04" w14:paraId="61489177" w14:textId="77777777" w:rsidTr="00CE7F7C">
        <w:trPr>
          <w:trHeight w:val="20"/>
        </w:trPr>
        <w:tc>
          <w:tcPr>
            <w:tcW w:w="3730" w:type="dxa"/>
          </w:tcPr>
          <w:p w14:paraId="30CEEC7D" w14:textId="2250ED56" w:rsidR="00EA2DB7" w:rsidRPr="00EA2DB7" w:rsidRDefault="00EA2DB7" w:rsidP="00EA2DB7">
            <w:pPr>
              <w:pStyle w:val="ListParagraph"/>
              <w:tabs>
                <w:tab w:val="left" w:pos="2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FC349F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มูลค่าตามบัญชีของเงินลงทุนในบริษัทร่วม</w:t>
            </w:r>
            <w:r w:rsidRPr="00FC34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/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D533561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C338608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6FA9B8CB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5D23466B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D516EAF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280FF40F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vAlign w:val="bottom"/>
          </w:tcPr>
          <w:p w14:paraId="0712BE0B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5115042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3440F0E2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</w:tcPr>
          <w:p w14:paraId="3A65E026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154E7AB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A2DB7" w:rsidRPr="00F17B04" w14:paraId="37B5F121" w14:textId="77777777" w:rsidTr="00CE7F7C">
        <w:trPr>
          <w:trHeight w:val="20"/>
        </w:trPr>
        <w:tc>
          <w:tcPr>
            <w:tcW w:w="3730" w:type="dxa"/>
          </w:tcPr>
          <w:p w14:paraId="2C70EE5D" w14:textId="0910C95C" w:rsidR="00EA2DB7" w:rsidRPr="00F17B04" w:rsidRDefault="00EA2DB7" w:rsidP="00EA2DB7">
            <w:pPr>
              <w:tabs>
                <w:tab w:val="left" w:pos="191"/>
              </w:tabs>
              <w:ind w:left="191" w:hanging="3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349F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การร่วมค้า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3752A46" w14:textId="31502ACC" w:rsidR="00EA2DB7" w:rsidRPr="00F17B04" w:rsidRDefault="00B30E1D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84</w:t>
            </w:r>
            <w:r w:rsidR="009824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74</w:t>
            </w:r>
            <w:r w:rsidR="00B46C0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136" w:type="dxa"/>
            <w:vAlign w:val="bottom"/>
          </w:tcPr>
          <w:p w14:paraId="40E373A8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vAlign w:val="bottom"/>
          </w:tcPr>
          <w:p w14:paraId="70D8BEA8" w14:textId="19C01364" w:rsidR="00EA2DB7" w:rsidRPr="00F17B04" w:rsidRDefault="00B30E1D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</w:t>
            </w:r>
            <w:r w:rsidR="009824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150</w:t>
            </w:r>
          </w:p>
        </w:tc>
        <w:tc>
          <w:tcPr>
            <w:tcW w:w="140" w:type="dxa"/>
            <w:vAlign w:val="bottom"/>
          </w:tcPr>
          <w:p w14:paraId="46172FF0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296DC3D" w14:textId="0410955D" w:rsidR="00EA2DB7" w:rsidRPr="00F17B04" w:rsidRDefault="00B30E1D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="009824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826</w:t>
            </w:r>
          </w:p>
        </w:tc>
        <w:tc>
          <w:tcPr>
            <w:tcW w:w="136" w:type="dxa"/>
            <w:vAlign w:val="bottom"/>
          </w:tcPr>
          <w:p w14:paraId="708BBFA9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tcBorders>
              <w:bottom w:val="double" w:sz="4" w:space="0" w:color="auto"/>
            </w:tcBorders>
            <w:vAlign w:val="bottom"/>
          </w:tcPr>
          <w:p w14:paraId="3C44BCBE" w14:textId="30404463" w:rsidR="00EA2DB7" w:rsidRPr="00F17B04" w:rsidRDefault="00B30E1D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9824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570</w:t>
            </w:r>
          </w:p>
        </w:tc>
        <w:tc>
          <w:tcPr>
            <w:tcW w:w="180" w:type="dxa"/>
          </w:tcPr>
          <w:p w14:paraId="3409A9A7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</w:tcPr>
          <w:p w14:paraId="71BE4355" w14:textId="09FFE214" w:rsidR="00EA2DB7" w:rsidRPr="00F17B04" w:rsidRDefault="00B30E1D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309</w:t>
            </w:r>
            <w:r w:rsidR="009824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</w:t>
            </w:r>
            <w:r w:rsidR="000A77D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36" w:type="dxa"/>
          </w:tcPr>
          <w:p w14:paraId="2B2A01A7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58E1B32" w14:textId="7EA92409" w:rsidR="00EA2DB7" w:rsidRPr="00F17B04" w:rsidRDefault="00B30E1D" w:rsidP="00EA2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</w:t>
            </w:r>
            <w:r w:rsidR="000C7D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612</w:t>
            </w:r>
          </w:p>
        </w:tc>
      </w:tr>
      <w:tr w:rsidR="00EA2DB7" w:rsidRPr="00F17B04" w14:paraId="0E52EF00" w14:textId="77777777" w:rsidTr="00CE7F7C">
        <w:trPr>
          <w:trHeight w:val="20"/>
        </w:trPr>
        <w:tc>
          <w:tcPr>
            <w:tcW w:w="3730" w:type="dxa"/>
          </w:tcPr>
          <w:p w14:paraId="5CFE2B5A" w14:textId="77777777" w:rsidR="00EA2DB7" w:rsidRPr="00F17B04" w:rsidRDefault="00EA2DB7" w:rsidP="00EA2DB7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DD2087E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1D9C99B9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double" w:sz="4" w:space="0" w:color="auto"/>
            </w:tcBorders>
            <w:vAlign w:val="bottom"/>
          </w:tcPr>
          <w:p w14:paraId="1BC220C8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01705294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D1CBAE7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623B002A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  <w:vAlign w:val="bottom"/>
          </w:tcPr>
          <w:p w14:paraId="0C82452B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CA44A66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45C72BB5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</w:tcPr>
          <w:p w14:paraId="04E493F4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00C98E8" w14:textId="77777777" w:rsidR="00EA2DB7" w:rsidRPr="00F17B04" w:rsidRDefault="00EA2DB7" w:rsidP="00EA2DB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7FA3F398" w14:textId="77777777" w:rsidR="00CE7F7C" w:rsidRDefault="00CE7F7C" w:rsidP="002E3733">
      <w:pPr>
        <w:pStyle w:val="Caption"/>
        <w:rPr>
          <w:rFonts w:asciiTheme="majorBidi" w:hAnsiTheme="majorBidi" w:cstheme="majorBidi"/>
          <w:i w:val="0"/>
          <w:iCs/>
          <w:sz w:val="30"/>
          <w:szCs w:val="30"/>
          <w:lang w:bidi="th-TH"/>
        </w:rPr>
      </w:pPr>
    </w:p>
    <w:p w14:paraId="570BE84B" w14:textId="77777777" w:rsidR="00CE7F7C" w:rsidRDefault="00CE7F7C" w:rsidP="002E3733">
      <w:pPr>
        <w:pStyle w:val="Caption"/>
        <w:rPr>
          <w:rFonts w:asciiTheme="majorBidi" w:hAnsiTheme="majorBidi" w:cstheme="majorBidi"/>
          <w:i w:val="0"/>
          <w:iCs/>
          <w:sz w:val="30"/>
          <w:szCs w:val="30"/>
          <w:lang w:bidi="th-TH"/>
        </w:rPr>
      </w:pPr>
    </w:p>
    <w:p w14:paraId="1D416E9B" w14:textId="4FC516E3" w:rsidR="003B79D6" w:rsidRDefault="00CE7F7C" w:rsidP="002E3733">
      <w:pPr>
        <w:pStyle w:val="Caption"/>
        <w:rPr>
          <w:rFonts w:asciiTheme="majorBidi" w:hAnsiTheme="majorBidi" w:cstheme="majorBidi"/>
          <w:i w:val="0"/>
          <w:iCs/>
          <w:sz w:val="30"/>
          <w:szCs w:val="30"/>
          <w:lang w:bidi="th-TH"/>
        </w:rPr>
      </w:pPr>
      <w:r>
        <w:rPr>
          <w:rFonts w:asciiTheme="majorBidi" w:hAnsiTheme="majorBidi" w:cstheme="majorBidi"/>
          <w:i w:val="0"/>
          <w:iCs/>
          <w:sz w:val="30"/>
          <w:szCs w:val="30"/>
          <w:lang w:bidi="th-TH"/>
        </w:rPr>
        <w:br/>
      </w:r>
    </w:p>
    <w:tbl>
      <w:tblPr>
        <w:tblStyle w:val="TableGridLight1"/>
        <w:tblW w:w="9123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6371"/>
        <w:gridCol w:w="1376"/>
        <w:gridCol w:w="138"/>
        <w:gridCol w:w="1238"/>
      </w:tblGrid>
      <w:tr w:rsidR="00CE7F7C" w:rsidRPr="004F1EF8" w14:paraId="6DEFC41F" w14:textId="77777777" w:rsidTr="004F1EF8">
        <w:trPr>
          <w:trHeight w:val="20"/>
        </w:trPr>
        <w:tc>
          <w:tcPr>
            <w:tcW w:w="6371" w:type="dxa"/>
          </w:tcPr>
          <w:p w14:paraId="5B9F4021" w14:textId="77777777" w:rsidR="00CE7F7C" w:rsidRPr="004F1EF8" w:rsidRDefault="00CE7F7C" w:rsidP="0011511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52" w:type="dxa"/>
            <w:gridSpan w:val="3"/>
          </w:tcPr>
          <w:p w14:paraId="53B8A71C" w14:textId="77777777" w:rsidR="00CE7F7C" w:rsidRPr="004F1EF8" w:rsidRDefault="00CE7F7C" w:rsidP="00115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4F1E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การร่วมค้า</w:t>
            </w:r>
          </w:p>
        </w:tc>
      </w:tr>
      <w:tr w:rsidR="00CE7F7C" w:rsidRPr="004F1EF8" w14:paraId="00F30C38" w14:textId="77777777" w:rsidTr="004F1EF8">
        <w:trPr>
          <w:trHeight w:val="20"/>
        </w:trPr>
        <w:tc>
          <w:tcPr>
            <w:tcW w:w="6371" w:type="dxa"/>
          </w:tcPr>
          <w:p w14:paraId="2243C922" w14:textId="77777777" w:rsidR="00CE7F7C" w:rsidRPr="004F1EF8" w:rsidRDefault="00CE7F7C" w:rsidP="0011511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52" w:type="dxa"/>
            <w:gridSpan w:val="3"/>
          </w:tcPr>
          <w:p w14:paraId="537314D5" w14:textId="77777777" w:rsidR="00CE7F7C" w:rsidRPr="004F1EF8" w:rsidRDefault="00CE7F7C" w:rsidP="001151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F1EF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</w:t>
            </w:r>
            <w:r w:rsidRPr="004F1EF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F1EF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อัลฟ่า</w:t>
            </w:r>
            <w:r w:rsidRPr="004F1EF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F1EF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เอกซ์</w:t>
            </w:r>
            <w:r w:rsidRPr="004F1EF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F1EF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จำกัด</w:t>
            </w:r>
          </w:p>
        </w:tc>
      </w:tr>
      <w:tr w:rsidR="00CE7F7C" w:rsidRPr="004F1EF8" w14:paraId="71D69C70" w14:textId="77777777" w:rsidTr="004F1EF8">
        <w:trPr>
          <w:trHeight w:val="20"/>
        </w:trPr>
        <w:tc>
          <w:tcPr>
            <w:tcW w:w="6371" w:type="dxa"/>
          </w:tcPr>
          <w:p w14:paraId="072875D9" w14:textId="77777777" w:rsidR="00CE7F7C" w:rsidRPr="004F1EF8" w:rsidRDefault="00CE7F7C" w:rsidP="0011511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vAlign w:val="center"/>
          </w:tcPr>
          <w:p w14:paraId="2880787C" w14:textId="77777777" w:rsidR="00CE7F7C" w:rsidRPr="004F1EF8" w:rsidRDefault="00CE7F7C" w:rsidP="0011511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1E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8" w:type="dxa"/>
            <w:vAlign w:val="center"/>
          </w:tcPr>
          <w:p w14:paraId="639AF8F3" w14:textId="77777777" w:rsidR="00CE7F7C" w:rsidRPr="004F1EF8" w:rsidRDefault="00CE7F7C" w:rsidP="0011511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7" w:type="dxa"/>
            <w:vAlign w:val="center"/>
          </w:tcPr>
          <w:p w14:paraId="4B4D5C31" w14:textId="77777777" w:rsidR="00CE7F7C" w:rsidRPr="004F1EF8" w:rsidRDefault="00CE7F7C" w:rsidP="0011511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1E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CE7F7C" w:rsidRPr="004F1EF8" w14:paraId="50FCB0FF" w14:textId="77777777" w:rsidTr="004F1EF8">
        <w:trPr>
          <w:trHeight w:val="20"/>
        </w:trPr>
        <w:tc>
          <w:tcPr>
            <w:tcW w:w="6371" w:type="dxa"/>
          </w:tcPr>
          <w:p w14:paraId="2573D8F5" w14:textId="77777777" w:rsidR="00CE7F7C" w:rsidRPr="004F1EF8" w:rsidRDefault="00CE7F7C" w:rsidP="00115117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52" w:type="dxa"/>
            <w:gridSpan w:val="3"/>
          </w:tcPr>
          <w:p w14:paraId="6365BC7B" w14:textId="53A56C1B" w:rsidR="00CE7F7C" w:rsidRPr="004F1EF8" w:rsidRDefault="00CE7F7C" w:rsidP="00CE7F7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1E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E7F7C" w:rsidRPr="004F1EF8" w14:paraId="23EB8B7B" w14:textId="77777777" w:rsidTr="004F1EF8">
        <w:trPr>
          <w:trHeight w:val="20"/>
        </w:trPr>
        <w:tc>
          <w:tcPr>
            <w:tcW w:w="6371" w:type="dxa"/>
          </w:tcPr>
          <w:p w14:paraId="150ECBDF" w14:textId="77777777" w:rsidR="00CE7F7C" w:rsidRPr="004F1EF8" w:rsidRDefault="00CE7F7C" w:rsidP="00115117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76" w:type="dxa"/>
          </w:tcPr>
          <w:p w14:paraId="70AD7A96" w14:textId="77777777" w:rsidR="00CE7F7C" w:rsidRPr="004F1EF8" w:rsidRDefault="00CE7F7C" w:rsidP="00115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dxa"/>
          </w:tcPr>
          <w:p w14:paraId="4A44C7D3" w14:textId="77777777" w:rsidR="00CE7F7C" w:rsidRPr="004F1EF8" w:rsidRDefault="00CE7F7C" w:rsidP="00115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</w:tcPr>
          <w:p w14:paraId="4BB2C2E4" w14:textId="77777777" w:rsidR="00CE7F7C" w:rsidRPr="004F1EF8" w:rsidRDefault="00CE7F7C" w:rsidP="0011511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7F7C" w:rsidRPr="004F1EF8" w14:paraId="07CFBD5E" w14:textId="77777777" w:rsidTr="004F1EF8">
        <w:trPr>
          <w:trHeight w:val="20"/>
        </w:trPr>
        <w:tc>
          <w:tcPr>
            <w:tcW w:w="6371" w:type="dxa"/>
          </w:tcPr>
          <w:p w14:paraId="1E52C1AE" w14:textId="77777777" w:rsidR="00CE7F7C" w:rsidRPr="004F1EF8" w:rsidRDefault="00CE7F7C" w:rsidP="00115117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72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1376" w:type="dxa"/>
          </w:tcPr>
          <w:p w14:paraId="434B0406" w14:textId="77777777" w:rsidR="00CE7F7C" w:rsidRPr="004F1EF8" w:rsidRDefault="00CE7F7C" w:rsidP="00115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8" w:type="dxa"/>
          </w:tcPr>
          <w:p w14:paraId="2FE63452" w14:textId="77777777" w:rsidR="00CE7F7C" w:rsidRPr="004F1EF8" w:rsidRDefault="00CE7F7C" w:rsidP="00115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D71F4F9" w14:textId="77777777" w:rsidR="00CE7F7C" w:rsidRPr="004F1EF8" w:rsidRDefault="00CE7F7C" w:rsidP="0011511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CE7F7C" w:rsidRPr="004F1EF8" w14:paraId="450305E8" w14:textId="77777777" w:rsidTr="004F1EF8">
        <w:trPr>
          <w:trHeight w:val="20"/>
        </w:trPr>
        <w:tc>
          <w:tcPr>
            <w:tcW w:w="6371" w:type="dxa"/>
          </w:tcPr>
          <w:p w14:paraId="47A06882" w14:textId="77777777" w:rsidR="00CE7F7C" w:rsidRPr="004F1EF8" w:rsidRDefault="00CE7F7C" w:rsidP="00115117">
            <w:pPr>
              <w:tabs>
                <w:tab w:val="left" w:pos="246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ค่าเสื่อมราคาและค่าตัดจำหน่าย</w:t>
            </w:r>
          </w:p>
        </w:tc>
        <w:tc>
          <w:tcPr>
            <w:tcW w:w="1376" w:type="dxa"/>
            <w:vAlign w:val="bottom"/>
          </w:tcPr>
          <w:p w14:paraId="7DA5F8ED" w14:textId="77777777" w:rsidR="00CE7F7C" w:rsidRPr="004F1EF8" w:rsidRDefault="00CE7F7C" w:rsidP="004F1EF8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4F1EF8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7,952</w:t>
            </w:r>
          </w:p>
        </w:tc>
        <w:tc>
          <w:tcPr>
            <w:tcW w:w="138" w:type="dxa"/>
          </w:tcPr>
          <w:p w14:paraId="634B987A" w14:textId="77777777" w:rsidR="00CE7F7C" w:rsidRPr="004F1EF8" w:rsidRDefault="00CE7F7C" w:rsidP="00115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66256E3D" w14:textId="77777777" w:rsidR="00CE7F7C" w:rsidRPr="004F1EF8" w:rsidRDefault="00CE7F7C" w:rsidP="004F1EF8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4F1EF8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40</w:t>
            </w:r>
          </w:p>
        </w:tc>
      </w:tr>
      <w:tr w:rsidR="00CE7F7C" w:rsidRPr="004F1EF8" w14:paraId="4A44746B" w14:textId="77777777" w:rsidTr="004F1EF8">
        <w:trPr>
          <w:trHeight w:val="20"/>
        </w:trPr>
        <w:tc>
          <w:tcPr>
            <w:tcW w:w="6371" w:type="dxa"/>
          </w:tcPr>
          <w:p w14:paraId="200676C4" w14:textId="77777777" w:rsidR="00CE7F7C" w:rsidRPr="004F1EF8" w:rsidRDefault="00CE7F7C" w:rsidP="00115117">
            <w:pPr>
              <w:tabs>
                <w:tab w:val="left" w:pos="246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ดอกเบี้ยจ่าย</w:t>
            </w:r>
          </w:p>
        </w:tc>
        <w:tc>
          <w:tcPr>
            <w:tcW w:w="1376" w:type="dxa"/>
          </w:tcPr>
          <w:p w14:paraId="5FABEF94" w14:textId="77777777" w:rsidR="00CE7F7C" w:rsidRPr="004F1EF8" w:rsidRDefault="00CE7F7C" w:rsidP="004F1EF8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4F1EF8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40,180</w:t>
            </w:r>
          </w:p>
        </w:tc>
        <w:tc>
          <w:tcPr>
            <w:tcW w:w="138" w:type="dxa"/>
          </w:tcPr>
          <w:p w14:paraId="6212F98C" w14:textId="77777777" w:rsidR="00CE7F7C" w:rsidRPr="004F1EF8" w:rsidRDefault="00CE7F7C" w:rsidP="00115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CFC6893" w14:textId="77777777" w:rsidR="00CE7F7C" w:rsidRPr="004F1EF8" w:rsidRDefault="00CE7F7C" w:rsidP="004F1EF8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4F1EF8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CE7F7C" w:rsidRPr="004F1EF8" w14:paraId="4D3FAE82" w14:textId="77777777" w:rsidTr="004F1EF8">
        <w:trPr>
          <w:trHeight w:val="20"/>
        </w:trPr>
        <w:tc>
          <w:tcPr>
            <w:tcW w:w="6371" w:type="dxa"/>
          </w:tcPr>
          <w:p w14:paraId="3F32FC5F" w14:textId="77777777" w:rsidR="00CE7F7C" w:rsidRPr="004F1EF8" w:rsidRDefault="00CE7F7C" w:rsidP="00115117">
            <w:pPr>
              <w:tabs>
                <w:tab w:val="left" w:pos="246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- </w:t>
            </w:r>
            <w:r w:rsidRPr="004F1EF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bidi="th-TH"/>
              </w:rPr>
              <w:t>รายได้</w:t>
            </w: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76" w:type="dxa"/>
          </w:tcPr>
          <w:p w14:paraId="59E031AD" w14:textId="77777777" w:rsidR="00CE7F7C" w:rsidRPr="004F1EF8" w:rsidRDefault="00CE7F7C" w:rsidP="004F1EF8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4F1EF8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(4,632)</w:t>
            </w:r>
          </w:p>
        </w:tc>
        <w:tc>
          <w:tcPr>
            <w:tcW w:w="138" w:type="dxa"/>
          </w:tcPr>
          <w:p w14:paraId="08DEA693" w14:textId="77777777" w:rsidR="00CE7F7C" w:rsidRPr="004F1EF8" w:rsidRDefault="00CE7F7C" w:rsidP="00115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0A8F804" w14:textId="77777777" w:rsidR="00CE7F7C" w:rsidRPr="004F1EF8" w:rsidRDefault="00CE7F7C" w:rsidP="004F1EF8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4F1EF8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(59)</w:t>
            </w:r>
          </w:p>
        </w:tc>
      </w:tr>
      <w:tr w:rsidR="00CE7F7C" w:rsidRPr="004F1EF8" w14:paraId="3C115678" w14:textId="77777777" w:rsidTr="004F1EF8">
        <w:trPr>
          <w:trHeight w:val="20"/>
        </w:trPr>
        <w:tc>
          <w:tcPr>
            <w:tcW w:w="6371" w:type="dxa"/>
          </w:tcPr>
          <w:p w14:paraId="1F169123" w14:textId="77777777" w:rsidR="00CE7F7C" w:rsidRPr="004F1EF8" w:rsidRDefault="00CE7F7C" w:rsidP="00115117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376" w:type="dxa"/>
            <w:vAlign w:val="bottom"/>
          </w:tcPr>
          <w:p w14:paraId="0345DA45" w14:textId="77777777" w:rsidR="00CE7F7C" w:rsidRPr="004F1EF8" w:rsidRDefault="00CE7F7C" w:rsidP="004F1EF8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4F1EF8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316,638</w:t>
            </w:r>
          </w:p>
        </w:tc>
        <w:tc>
          <w:tcPr>
            <w:tcW w:w="138" w:type="dxa"/>
          </w:tcPr>
          <w:p w14:paraId="29D341B7" w14:textId="77777777" w:rsidR="00CE7F7C" w:rsidRPr="004F1EF8" w:rsidRDefault="00CE7F7C" w:rsidP="00115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88CC940" w14:textId="77777777" w:rsidR="00CE7F7C" w:rsidRPr="004F1EF8" w:rsidRDefault="00CE7F7C" w:rsidP="004F1EF8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4F1EF8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136,854</w:t>
            </w:r>
          </w:p>
        </w:tc>
      </w:tr>
      <w:tr w:rsidR="00CE7F7C" w:rsidRPr="004F1EF8" w14:paraId="1C7AAE13" w14:textId="77777777" w:rsidTr="004F1EF8">
        <w:trPr>
          <w:trHeight w:val="20"/>
        </w:trPr>
        <w:tc>
          <w:tcPr>
            <w:tcW w:w="6371" w:type="dxa"/>
          </w:tcPr>
          <w:p w14:paraId="002F189B" w14:textId="77777777" w:rsidR="00CE7F7C" w:rsidRPr="004F1EF8" w:rsidRDefault="00CE7F7C" w:rsidP="00115117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รวมรายการหนี้สินทางการเงินหมุนเวียน (ไม่รวมเจ้าหนี้การค้า เจ้าหนี้อื่นและประมาณการหนี้สิน)</w:t>
            </w:r>
          </w:p>
        </w:tc>
        <w:tc>
          <w:tcPr>
            <w:tcW w:w="1376" w:type="dxa"/>
          </w:tcPr>
          <w:p w14:paraId="5277F455" w14:textId="77777777" w:rsidR="00CE7F7C" w:rsidRPr="004F1EF8" w:rsidRDefault="00CE7F7C" w:rsidP="004F1EF8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  <w:p w14:paraId="1E157378" w14:textId="77777777" w:rsidR="00CE7F7C" w:rsidRPr="004F1EF8" w:rsidRDefault="00CE7F7C" w:rsidP="004F1EF8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4F1EF8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3,718,074</w:t>
            </w:r>
          </w:p>
        </w:tc>
        <w:tc>
          <w:tcPr>
            <w:tcW w:w="138" w:type="dxa"/>
          </w:tcPr>
          <w:p w14:paraId="37FB97B7" w14:textId="77777777" w:rsidR="00CE7F7C" w:rsidRPr="004F1EF8" w:rsidRDefault="00CE7F7C" w:rsidP="00115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9F80825" w14:textId="77777777" w:rsidR="00CE7F7C" w:rsidRPr="004F1EF8" w:rsidRDefault="00CE7F7C" w:rsidP="004F1EF8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  <w:p w14:paraId="540344FE" w14:textId="77777777" w:rsidR="00CE7F7C" w:rsidRPr="004F1EF8" w:rsidRDefault="00CE7F7C" w:rsidP="004F1EF8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4F1EF8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484</w:t>
            </w:r>
          </w:p>
        </w:tc>
      </w:tr>
      <w:tr w:rsidR="00CE7F7C" w:rsidRPr="004F1EF8" w14:paraId="7FEAF731" w14:textId="77777777" w:rsidTr="004F1EF8">
        <w:trPr>
          <w:trHeight w:val="20"/>
        </w:trPr>
        <w:tc>
          <w:tcPr>
            <w:tcW w:w="6371" w:type="dxa"/>
          </w:tcPr>
          <w:p w14:paraId="2974D4AA" w14:textId="77777777" w:rsidR="00CE7F7C" w:rsidRPr="004F1EF8" w:rsidRDefault="00CE7F7C" w:rsidP="00115117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รวมรายการหนี้สินทางการเงินไม่หมุนเวียน (ไม่รวมเจ้าหนี้การค้า เจ้าหนี้อื่นและประมาณการหนี้สิน)</w:t>
            </w:r>
          </w:p>
        </w:tc>
        <w:tc>
          <w:tcPr>
            <w:tcW w:w="1376" w:type="dxa"/>
          </w:tcPr>
          <w:p w14:paraId="7B99D62F" w14:textId="77777777" w:rsidR="00CE7F7C" w:rsidRPr="004F1EF8" w:rsidRDefault="00CE7F7C" w:rsidP="004F1EF8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  <w:p w14:paraId="35146490" w14:textId="77777777" w:rsidR="00CE7F7C" w:rsidRPr="004F1EF8" w:rsidRDefault="00CE7F7C" w:rsidP="004F1EF8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4F1EF8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449,721</w:t>
            </w:r>
          </w:p>
        </w:tc>
        <w:tc>
          <w:tcPr>
            <w:tcW w:w="138" w:type="dxa"/>
          </w:tcPr>
          <w:p w14:paraId="6A62BEA1" w14:textId="77777777" w:rsidR="00CE7F7C" w:rsidRPr="004F1EF8" w:rsidRDefault="00CE7F7C" w:rsidP="001151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93809EA" w14:textId="77777777" w:rsidR="00CE7F7C" w:rsidRPr="004F1EF8" w:rsidRDefault="00CE7F7C" w:rsidP="004F1EF8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  <w:p w14:paraId="50EBC4D5" w14:textId="77777777" w:rsidR="00CE7F7C" w:rsidRPr="004F1EF8" w:rsidRDefault="00CE7F7C" w:rsidP="004F1EF8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4F1EF8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8,688</w:t>
            </w:r>
          </w:p>
        </w:tc>
      </w:tr>
    </w:tbl>
    <w:p w14:paraId="11FD241E" w14:textId="375F3BE3" w:rsidR="00CE7F7C" w:rsidRPr="00CE7F7C" w:rsidRDefault="00CE7F7C" w:rsidP="00CE7F7C">
      <w:pPr>
        <w:rPr>
          <w:rFonts w:asciiTheme="majorBidi" w:hAnsiTheme="majorBidi" w:cstheme="majorBidi"/>
          <w:sz w:val="30"/>
          <w:szCs w:val="30"/>
          <w:lang w:bidi="th-TH"/>
        </w:rPr>
      </w:pPr>
    </w:p>
    <w:p w14:paraId="3D764880" w14:textId="2016943B" w:rsidR="00F731BA" w:rsidRDefault="00C8219E" w:rsidP="00F731BA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10D0CDA8" w14:textId="77777777" w:rsidR="00F731BA" w:rsidRPr="00CE7F7C" w:rsidRDefault="00F731BA" w:rsidP="00CE7F7C">
      <w:pPr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4792" w:type="pct"/>
        <w:tblInd w:w="450" w:type="dxa"/>
        <w:tblLook w:val="04A0" w:firstRow="1" w:lastRow="0" w:firstColumn="1" w:lastColumn="0" w:noHBand="0" w:noVBand="1"/>
      </w:tblPr>
      <w:tblGrid>
        <w:gridCol w:w="6111"/>
        <w:gridCol w:w="223"/>
        <w:gridCol w:w="1298"/>
        <w:gridCol w:w="278"/>
        <w:gridCol w:w="1294"/>
      </w:tblGrid>
      <w:tr w:rsidR="00916F36" w14:paraId="4EBEACFD" w14:textId="77777777" w:rsidTr="00C95EE8">
        <w:tc>
          <w:tcPr>
            <w:tcW w:w="3320" w:type="pct"/>
          </w:tcPr>
          <w:p w14:paraId="38B5728F" w14:textId="77777777" w:rsidR="00916F36" w:rsidRDefault="00916F36" w:rsidP="00F234D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" w:type="pct"/>
          </w:tcPr>
          <w:p w14:paraId="13B5C77E" w14:textId="77777777" w:rsidR="00916F36" w:rsidRDefault="00916F36" w:rsidP="00F234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9" w:type="pct"/>
            <w:gridSpan w:val="3"/>
            <w:hideMark/>
          </w:tcPr>
          <w:p w14:paraId="3FB2F06F" w14:textId="77777777" w:rsidR="00916F36" w:rsidRDefault="00916F36" w:rsidP="00F234D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16F36" w14:paraId="32B3C0F3" w14:textId="77777777" w:rsidTr="00C95EE8">
        <w:tc>
          <w:tcPr>
            <w:tcW w:w="3320" w:type="pct"/>
          </w:tcPr>
          <w:p w14:paraId="03FF3783" w14:textId="77777777" w:rsidR="00916F36" w:rsidRDefault="00916F36" w:rsidP="00F234D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" w:type="pct"/>
          </w:tcPr>
          <w:p w14:paraId="594CDAA6" w14:textId="77777777" w:rsidR="00916F36" w:rsidRDefault="00916F36" w:rsidP="00F234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05" w:type="pct"/>
            <w:hideMark/>
          </w:tcPr>
          <w:p w14:paraId="746D041E" w14:textId="48575A0E" w:rsidR="00916F36" w:rsidRDefault="00B30E1D" w:rsidP="00F234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1" w:type="pct"/>
          </w:tcPr>
          <w:p w14:paraId="1543EFBB" w14:textId="77777777" w:rsidR="00916F36" w:rsidRDefault="00916F36" w:rsidP="00F234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hideMark/>
          </w:tcPr>
          <w:p w14:paraId="6A50A416" w14:textId="4AA17B76" w:rsidR="00916F36" w:rsidRDefault="00B30E1D" w:rsidP="00F234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916F36" w14:paraId="0BF03F50" w14:textId="77777777" w:rsidTr="00C95EE8">
        <w:tc>
          <w:tcPr>
            <w:tcW w:w="3320" w:type="pct"/>
          </w:tcPr>
          <w:p w14:paraId="34FE05C4" w14:textId="77777777" w:rsidR="00916F36" w:rsidRDefault="00916F36" w:rsidP="00F234D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1" w:type="pct"/>
          </w:tcPr>
          <w:p w14:paraId="1CBF0807" w14:textId="77777777" w:rsidR="00916F36" w:rsidRDefault="00916F36" w:rsidP="00F234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9" w:type="pct"/>
            <w:gridSpan w:val="3"/>
            <w:hideMark/>
          </w:tcPr>
          <w:p w14:paraId="67A3A4A5" w14:textId="77777777" w:rsidR="00916F36" w:rsidRDefault="00916F36" w:rsidP="00F234D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E6E71" w14:paraId="6E2442AA" w14:textId="77777777" w:rsidTr="00C95EE8">
        <w:tc>
          <w:tcPr>
            <w:tcW w:w="3320" w:type="pct"/>
            <w:hideMark/>
          </w:tcPr>
          <w:p w14:paraId="1AB98CB9" w14:textId="77777777" w:rsidR="00BE6E71" w:rsidRDefault="00BE6E71" w:rsidP="00BE6E71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21" w:type="pct"/>
          </w:tcPr>
          <w:p w14:paraId="6664A22C" w14:textId="77777777" w:rsidR="00BE6E71" w:rsidRDefault="00BE6E71" w:rsidP="00BE6E71">
            <w:pPr>
              <w:tabs>
                <w:tab w:val="decimal" w:pos="900"/>
              </w:tabs>
              <w:spacing w:line="240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3DAE6AD8" w14:textId="175215B5" w:rsidR="00BE6E71" w:rsidRPr="007D69C9" w:rsidRDefault="00B30E1D" w:rsidP="00C95EE8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797</w:t>
            </w:r>
            <w:r w:rsidR="00DC110B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109</w:t>
            </w:r>
          </w:p>
        </w:tc>
        <w:tc>
          <w:tcPr>
            <w:tcW w:w="151" w:type="pct"/>
          </w:tcPr>
          <w:p w14:paraId="6745B9C8" w14:textId="77777777" w:rsidR="00BE6E71" w:rsidRPr="007D69C9" w:rsidRDefault="00BE6E71" w:rsidP="00C95EE8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hideMark/>
          </w:tcPr>
          <w:p w14:paraId="78F51B46" w14:textId="7B9F95BB" w:rsidR="00BE6E71" w:rsidRPr="007D69C9" w:rsidRDefault="00B30E1D" w:rsidP="00C95EE8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871</w:t>
            </w:r>
            <w:r w:rsidR="00BE6E71" w:rsidRPr="007D69C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408</w:t>
            </w:r>
          </w:p>
        </w:tc>
      </w:tr>
      <w:tr w:rsidR="00BE6E71" w14:paraId="12378812" w14:textId="77777777" w:rsidTr="00C95EE8">
        <w:tc>
          <w:tcPr>
            <w:tcW w:w="3320" w:type="pct"/>
            <w:hideMark/>
          </w:tcPr>
          <w:p w14:paraId="001E65E1" w14:textId="77777777" w:rsidR="00BE6E71" w:rsidRDefault="00BE6E71" w:rsidP="00BE6E71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21" w:type="pct"/>
          </w:tcPr>
          <w:p w14:paraId="40315373" w14:textId="77777777" w:rsidR="00BE6E71" w:rsidRDefault="00BE6E71" w:rsidP="00BE6E71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3F5B4190" w14:textId="13248F5A" w:rsidR="00BE6E71" w:rsidRPr="007D69C9" w:rsidRDefault="00B30E1D" w:rsidP="00C95EE8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445</w:t>
            </w:r>
            <w:r w:rsidR="00DC110B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867</w:t>
            </w:r>
          </w:p>
        </w:tc>
        <w:tc>
          <w:tcPr>
            <w:tcW w:w="151" w:type="pct"/>
          </w:tcPr>
          <w:p w14:paraId="2AEF0289" w14:textId="77777777" w:rsidR="00BE6E71" w:rsidRPr="007D69C9" w:rsidRDefault="00BE6E71" w:rsidP="00C95EE8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hideMark/>
          </w:tcPr>
          <w:p w14:paraId="2E4117B7" w14:textId="1952FC42" w:rsidR="00BE6E71" w:rsidRPr="007D69C9" w:rsidRDefault="00B30E1D" w:rsidP="00C95EE8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52</w:t>
            </w:r>
            <w:r w:rsidR="00BE6E7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799</w:t>
            </w:r>
          </w:p>
        </w:tc>
      </w:tr>
      <w:tr w:rsidR="00DC110B" w14:paraId="09478426" w14:textId="77777777" w:rsidTr="00C95EE8">
        <w:tc>
          <w:tcPr>
            <w:tcW w:w="3320" w:type="pct"/>
            <w:hideMark/>
          </w:tcPr>
          <w:p w14:paraId="7E9C8E50" w14:textId="77777777" w:rsidR="00DC110B" w:rsidRDefault="00DC110B" w:rsidP="00DC110B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จำหน่าย</w:t>
            </w:r>
          </w:p>
        </w:tc>
        <w:tc>
          <w:tcPr>
            <w:tcW w:w="121" w:type="pct"/>
          </w:tcPr>
          <w:p w14:paraId="17581697" w14:textId="77777777" w:rsidR="00DC110B" w:rsidRDefault="00DC110B" w:rsidP="00DC110B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5" w:type="pct"/>
          </w:tcPr>
          <w:p w14:paraId="29675A0D" w14:textId="3D1A01F3" w:rsidR="00DC110B" w:rsidRPr="007D69C9" w:rsidRDefault="00DC110B" w:rsidP="004849A5">
            <w:pPr>
              <w:tabs>
                <w:tab w:val="decimal" w:pos="762"/>
              </w:tabs>
              <w:spacing w:line="240" w:lineRule="auto"/>
              <w:ind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pct"/>
          </w:tcPr>
          <w:p w14:paraId="7CF66B3A" w14:textId="77777777" w:rsidR="00DC110B" w:rsidRPr="007D69C9" w:rsidRDefault="00DC110B" w:rsidP="00DC110B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hideMark/>
          </w:tcPr>
          <w:p w14:paraId="147C8D5A" w14:textId="79FBE7C3" w:rsidR="00DC110B" w:rsidRPr="007D69C9" w:rsidRDefault="00DC110B" w:rsidP="00DC110B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69C9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127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098</w:t>
            </w:r>
            <w:r w:rsidRPr="007D69C9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  <w:tr w:rsidR="00DC110B" w14:paraId="024BCD81" w14:textId="77777777" w:rsidTr="00C95EE8">
        <w:tc>
          <w:tcPr>
            <w:tcW w:w="3320" w:type="pct"/>
            <w:hideMark/>
          </w:tcPr>
          <w:p w14:paraId="2BA03051" w14:textId="77777777" w:rsidR="00DC110B" w:rsidRDefault="00DC110B" w:rsidP="00DC110B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1" w:type="pct"/>
          </w:tcPr>
          <w:p w14:paraId="7A175C17" w14:textId="77777777" w:rsidR="00DC110B" w:rsidRDefault="00DC110B" w:rsidP="00DC110B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4E4ED" w14:textId="2787A6BA" w:rsidR="00DC110B" w:rsidRPr="007D69C9" w:rsidRDefault="00B30E1D" w:rsidP="00DC110B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C11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242</w:t>
            </w:r>
            <w:r w:rsidR="00DC11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976</w:t>
            </w:r>
          </w:p>
        </w:tc>
        <w:tc>
          <w:tcPr>
            <w:tcW w:w="151" w:type="pct"/>
          </w:tcPr>
          <w:p w14:paraId="213F3AA1" w14:textId="77777777" w:rsidR="00DC110B" w:rsidRPr="007D69C9" w:rsidRDefault="00DC110B" w:rsidP="00DC110B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B906F0" w14:textId="567973D0" w:rsidR="00DC110B" w:rsidRPr="007D69C9" w:rsidRDefault="00B30E1D" w:rsidP="00DC110B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797</w:t>
            </w:r>
            <w:r w:rsidR="00DC110B" w:rsidRPr="007D69C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109</w:t>
            </w:r>
          </w:p>
        </w:tc>
      </w:tr>
    </w:tbl>
    <w:p w14:paraId="311776B3" w14:textId="2788D71F" w:rsidR="00C8219E" w:rsidRDefault="00C8219E" w:rsidP="00C95EE8">
      <w:pPr>
        <w:spacing w:line="240" w:lineRule="atLeast"/>
        <w:ind w:left="518"/>
        <w:rPr>
          <w:rFonts w:asciiTheme="majorBidi" w:hAnsiTheme="majorBidi" w:cstheme="majorBidi"/>
          <w:b/>
          <w:bCs/>
          <w:color w:val="0000FF"/>
          <w:sz w:val="24"/>
          <w:szCs w:val="24"/>
          <w:lang w:val="en-US"/>
        </w:rPr>
      </w:pPr>
    </w:p>
    <w:p w14:paraId="74705248" w14:textId="77777777" w:rsidR="004F1EF8" w:rsidRDefault="004F1EF8" w:rsidP="00A5101E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7F61972A" w14:textId="77777777" w:rsidR="004F1EF8" w:rsidRDefault="004F1EF8" w:rsidP="00A5101E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08A7DFD2" w14:textId="77777777" w:rsidR="004F1EF8" w:rsidRDefault="004F1EF8" w:rsidP="00A5101E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25060702" w14:textId="77777777" w:rsidR="004F1EF8" w:rsidRDefault="004F1EF8" w:rsidP="00A5101E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1B40F53A" w14:textId="77777777" w:rsidR="004F1EF8" w:rsidRDefault="004F1EF8" w:rsidP="00A5101E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48CDCD6C" w14:textId="77777777" w:rsidR="004F1EF8" w:rsidRDefault="004F1EF8" w:rsidP="00A5101E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22F83DD5" w14:textId="260C816C" w:rsidR="00A5101E" w:rsidRDefault="00A5101E" w:rsidP="00A5101E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A510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การซื้อเงินลงทุน</w:t>
      </w:r>
      <w:r w:rsidRPr="00A510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A510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การเพิ่มทุน</w:t>
      </w:r>
      <w:r w:rsidRPr="00A510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A510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และการจำหน่ายเงินลงทุนในบริษัทย่อยในระหว่างปีสิ้นสุดวันที่</w:t>
      </w:r>
      <w:r w:rsidRPr="00A510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31</w:t>
      </w:r>
      <w:r w:rsidRPr="0028229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A510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ธันวาคม</w:t>
      </w:r>
      <w:r w:rsidRPr="00A510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2565</w:t>
      </w:r>
      <w:r w:rsidR="0028229F" w:rsidRPr="00351D3F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A510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Pr="00A510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2564</w:t>
      </w:r>
      <w:r w:rsidRPr="00A510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A510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มีดังนี้</w:t>
      </w:r>
    </w:p>
    <w:p w14:paraId="47B18259" w14:textId="77777777" w:rsidR="004D0779" w:rsidRPr="007F63AF" w:rsidRDefault="004D0779" w:rsidP="004D0779">
      <w:pPr>
        <w:spacing w:line="240" w:lineRule="atLeast"/>
        <w:ind w:left="518"/>
        <w:rPr>
          <w:rFonts w:asciiTheme="majorBidi" w:hAnsiTheme="majorBidi" w:cstheme="majorBidi"/>
          <w:b/>
          <w:bCs/>
          <w:color w:val="0000FF"/>
          <w:szCs w:val="22"/>
          <w:lang w:val="en-US" w:bidi="th-TH"/>
        </w:rPr>
      </w:pPr>
    </w:p>
    <w:p w14:paraId="510922C3" w14:textId="527BBF46" w:rsidR="004F1EF8" w:rsidRPr="004F1EF8" w:rsidRDefault="004F1EF8" w:rsidP="00C8219E">
      <w:pPr>
        <w:spacing w:line="240" w:lineRule="auto"/>
        <w:ind w:left="547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</w:pPr>
      <w:r w:rsidRPr="004F1EF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val="en-US" w:bidi="th-TH"/>
        </w:rPr>
        <w:t>การซื้อเงินลงทุนและเพิ่มทุนในบริษัทย่อย</w:t>
      </w:r>
    </w:p>
    <w:p w14:paraId="1111FD5D" w14:textId="77777777" w:rsidR="004F1EF8" w:rsidRPr="007F63AF" w:rsidRDefault="004F1EF8" w:rsidP="00C8219E">
      <w:pPr>
        <w:spacing w:line="240" w:lineRule="auto"/>
        <w:ind w:left="547"/>
        <w:jc w:val="thaiDistribute"/>
        <w:rPr>
          <w:rFonts w:asciiTheme="majorBidi" w:hAnsiTheme="majorBidi" w:cs="Angsana New"/>
          <w:szCs w:val="22"/>
          <w:lang w:val="en-US" w:bidi="th-TH"/>
        </w:rPr>
      </w:pPr>
    </w:p>
    <w:p w14:paraId="392E2D81" w14:textId="216DEC61" w:rsidR="00C8219E" w:rsidRPr="001376FD" w:rsidRDefault="001376FD" w:rsidP="00C8219E">
      <w:pPr>
        <w:spacing w:line="240" w:lineRule="auto"/>
        <w:ind w:left="547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1376FD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1376FD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1376FD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มาสเตอร์</w:t>
      </w:r>
      <w:r w:rsidRPr="001376FD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1376FD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มอเตอร์</w:t>
      </w:r>
      <w:r w:rsidRPr="001376FD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1376FD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เซอร์วิสเซส</w:t>
      </w:r>
      <w:r w:rsidRPr="001376FD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(</w:t>
      </w:r>
      <w:r w:rsidRPr="001376FD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ประเทศไทย</w:t>
      </w:r>
      <w:r w:rsidRPr="001376FD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) </w:t>
      </w:r>
      <w:r w:rsidRPr="001376FD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0BCE90DF" w14:textId="77777777" w:rsidR="001376FD" w:rsidRDefault="001376FD" w:rsidP="001376FD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highlight w:val="cyan"/>
          <w:lang w:val="en-US" w:bidi="th-TH"/>
        </w:rPr>
      </w:pPr>
    </w:p>
    <w:p w14:paraId="0E9882A6" w14:textId="77777777" w:rsidR="00A5101E" w:rsidRDefault="001376FD" w:rsidP="00A5101E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ในเดือนพฤษภาคม</w:t>
      </w:r>
      <w:r>
        <w:rPr>
          <w:rFonts w:asciiTheme="majorBidi" w:hAnsiTheme="majorBidi" w:cs="Angsana New" w:hint="cs"/>
          <w:sz w:val="30"/>
          <w:szCs w:val="30"/>
          <w:lang w:val="en-US" w:bidi="th-TH"/>
        </w:rPr>
        <w:t> </w:t>
      </w:r>
      <w:r w:rsidR="00B30E1D" w:rsidRPr="00B30E1D">
        <w:rPr>
          <w:rFonts w:asciiTheme="majorBidi" w:hAnsiTheme="majorBidi" w:cs="Angsana New" w:hint="cs"/>
          <w:sz w:val="30"/>
          <w:szCs w:val="30"/>
          <w:lang w:val="en-US" w:bidi="th-TH"/>
        </w:rPr>
        <w:t>2564</w:t>
      </w:r>
      <w:r>
        <w:rPr>
          <w:rFonts w:asciiTheme="majorBidi" w:hAnsiTheme="majorBidi" w:cs="Angsana New" w:hint="cs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บริษัท มาสเตอร์ มอเตอร์ เซอร์วิสเซส (ประเทศไทย) จำกัด ได้เพิ่มทุนจดทะเบียนอีกจำนวน </w:t>
      </w:r>
      <w:r w:rsidR="00B30E1D" w:rsidRPr="00B30E1D">
        <w:rPr>
          <w:rFonts w:asciiTheme="majorBidi" w:hAnsiTheme="majorBidi" w:cs="Angsana New" w:hint="cs"/>
          <w:sz w:val="30"/>
          <w:szCs w:val="30"/>
          <w:lang w:val="en-US" w:bidi="th-TH"/>
        </w:rPr>
        <w:t>4</w:t>
      </w:r>
      <w:r>
        <w:rPr>
          <w:rFonts w:asciiTheme="majorBidi" w:hAnsiTheme="majorBidi" w:cs="Angsana New" w:hint="cs"/>
          <w:sz w:val="30"/>
          <w:szCs w:val="30"/>
          <w:lang w:val="en-US" w:bidi="th-TH"/>
        </w:rPr>
        <w:t>,</w:t>
      </w:r>
      <w:r w:rsidR="00B30E1D" w:rsidRPr="00B30E1D">
        <w:rPr>
          <w:rFonts w:asciiTheme="majorBidi" w:hAnsiTheme="majorBidi" w:cs="Angsana New" w:hint="cs"/>
          <w:sz w:val="30"/>
          <w:szCs w:val="30"/>
          <w:lang w:val="en-US" w:bidi="th-TH"/>
        </w:rPr>
        <w:t>200</w:t>
      </w:r>
      <w:r>
        <w:rPr>
          <w:rFonts w:asciiTheme="majorBidi" w:hAnsiTheme="majorBidi" w:cs="Angsana New" w:hint="cs"/>
          <w:sz w:val="30"/>
          <w:szCs w:val="30"/>
          <w:lang w:val="en-US" w:bidi="th-TH"/>
        </w:rPr>
        <w:t>,</w:t>
      </w:r>
      <w:r w:rsidR="00B30E1D" w:rsidRPr="00B30E1D">
        <w:rPr>
          <w:rFonts w:asciiTheme="majorBidi" w:hAnsiTheme="majorBidi" w:cs="Angsana New" w:hint="cs"/>
          <w:sz w:val="30"/>
          <w:szCs w:val="30"/>
          <w:lang w:val="en-US" w:bidi="th-TH"/>
        </w:rPr>
        <w:t>000</w:t>
      </w:r>
      <w:r>
        <w:rPr>
          <w:rFonts w:asciiTheme="majorBidi" w:hAnsiTheme="majorBidi" w:cs="Angsana New" w:hint="cs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หุ้น มูลค่าหุ้นละ </w:t>
      </w:r>
      <w:r w:rsidR="00B30E1D" w:rsidRPr="00B30E1D">
        <w:rPr>
          <w:rFonts w:asciiTheme="majorBidi" w:hAnsiTheme="majorBidi" w:cs="Angsana New" w:hint="cs"/>
          <w:sz w:val="30"/>
          <w:szCs w:val="30"/>
          <w:lang w:val="en-US" w:bidi="th-TH"/>
        </w:rPr>
        <w:t>25</w:t>
      </w:r>
      <w:r>
        <w:rPr>
          <w:rFonts w:asciiTheme="majorBidi" w:hAnsiTheme="majorBidi" w:cs="Angsana New" w:hint="cs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 ให้กับส่วนได้เสียที่ไม่มีอำนาจควบคุม</w:t>
      </w:r>
      <w:r>
        <w:rPr>
          <w:rFonts w:asciiTheme="majorBidi" w:hAnsiTheme="majorBidi" w:cs="Angsana New" w:hint="cs"/>
          <w:sz w:val="30"/>
          <w:szCs w:val="30"/>
          <w:lang w:val="en-US" w:bidi="th-TH"/>
        </w:rPr>
        <w:t> 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ทำให้ส่วนได้เสียในงบการเงินรวมและงบการเงินเฉพาะกิจการเป็นร้อยละ</w:t>
      </w:r>
      <w:r>
        <w:rPr>
          <w:rFonts w:asciiTheme="majorBidi" w:hAnsiTheme="majorBidi" w:cs="Angsana New" w:hint="cs"/>
          <w:sz w:val="30"/>
          <w:szCs w:val="30"/>
          <w:lang w:val="en-US" w:bidi="th-TH"/>
        </w:rPr>
        <w:t> </w:t>
      </w:r>
      <w:r w:rsidR="00B30E1D" w:rsidRPr="00B30E1D">
        <w:rPr>
          <w:rFonts w:asciiTheme="majorBidi" w:hAnsiTheme="majorBidi" w:cs="Angsana New" w:hint="cs"/>
          <w:sz w:val="30"/>
          <w:szCs w:val="30"/>
          <w:lang w:val="en-US" w:bidi="th-TH"/>
        </w:rPr>
        <w:t>50</w:t>
      </w:r>
      <w:r>
        <w:rPr>
          <w:rFonts w:asciiTheme="majorBidi" w:hAnsiTheme="majorBidi" w:cs="Angsana New" w:hint="cs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="Angsana New" w:hint="cs"/>
          <w:sz w:val="30"/>
          <w:szCs w:val="30"/>
          <w:lang w:val="en-US" w:bidi="th-TH"/>
        </w:rPr>
        <w:t>3</w:t>
      </w:r>
      <w:r>
        <w:rPr>
          <w:rFonts w:asciiTheme="majorBidi" w:hAnsiTheme="majorBidi" w:cs="Angsana New" w:hint="cs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และร้อยละ </w:t>
      </w:r>
      <w:r w:rsidR="00B30E1D" w:rsidRPr="00B30E1D">
        <w:rPr>
          <w:rFonts w:asciiTheme="majorBidi" w:hAnsiTheme="majorBidi" w:cs="Angsana New" w:hint="cs"/>
          <w:sz w:val="30"/>
          <w:szCs w:val="30"/>
          <w:lang w:val="en-US" w:bidi="th-TH"/>
        </w:rPr>
        <w:t>41</w:t>
      </w:r>
      <w:r>
        <w:rPr>
          <w:rFonts w:asciiTheme="majorBidi" w:hAnsiTheme="majorBidi" w:cs="Angsana New" w:hint="cs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="Angsana New" w:hint="cs"/>
          <w:sz w:val="30"/>
          <w:szCs w:val="30"/>
          <w:lang w:val="en-US" w:bidi="th-TH"/>
        </w:rPr>
        <w:t>2</w:t>
      </w:r>
      <w:r>
        <w:rPr>
          <w:rFonts w:asciiTheme="majorBidi" w:hAnsiTheme="majorBidi" w:cs="Angsana New" w:hint="cs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ตามลำดับ</w:t>
      </w:r>
    </w:p>
    <w:p w14:paraId="0BD8C04C" w14:textId="77777777" w:rsidR="001376FD" w:rsidRDefault="001376FD" w:rsidP="001376FD">
      <w:pPr>
        <w:shd w:val="clear" w:color="auto" w:fill="FFFFFF"/>
        <w:spacing w:line="240" w:lineRule="auto"/>
        <w:ind w:left="540"/>
        <w:rPr>
          <w:rFonts w:ascii="Segoe UI" w:hAnsi="Segoe UI" w:cs="Segoe UI"/>
          <w:color w:val="242424"/>
          <w:sz w:val="21"/>
          <w:szCs w:val="21"/>
          <w:lang w:val="en-US" w:bidi="th-TH"/>
        </w:rPr>
      </w:pPr>
    </w:p>
    <w:p w14:paraId="1555DA9C" w14:textId="77777777" w:rsidR="001376FD" w:rsidRDefault="001376FD" w:rsidP="001376FD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สรุปผลกระทบจากการจำหน่ายเงินลงทุนให้แก่ส่วนได้เสียในบริษัท มาสเตอร์ มอเตอร์ เซอร์วิสเซส (ประเทศไทย) จำกัด</w:t>
      </w:r>
      <w:r>
        <w:rPr>
          <w:rFonts w:ascii="Angsana New" w:hAnsi="Angsana New" w:cs="Angsana New" w:hint="cs"/>
          <w:sz w:val="30"/>
          <w:szCs w:val="30"/>
          <w:lang w:val="en-US" w:bidi="th-TH"/>
        </w:rPr>
        <w:t> 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ในงบการเงินรวมได้ดังนี้</w:t>
      </w:r>
    </w:p>
    <w:p w14:paraId="19B05297" w14:textId="77777777" w:rsidR="001376FD" w:rsidRDefault="001376FD" w:rsidP="001376FD">
      <w:pPr>
        <w:shd w:val="clear" w:color="auto" w:fill="FFFFFF"/>
        <w:spacing w:line="240" w:lineRule="auto"/>
        <w:ind w:left="540"/>
        <w:rPr>
          <w:rFonts w:ascii="Segoe UI" w:hAnsi="Segoe UI" w:cs="Segoe UI"/>
          <w:color w:val="242424"/>
          <w:sz w:val="21"/>
          <w:szCs w:val="21"/>
          <w:lang w:val="en-US" w:bidi="th-TH"/>
        </w:rPr>
      </w:pPr>
    </w:p>
    <w:tbl>
      <w:tblPr>
        <w:tblW w:w="9144" w:type="dxa"/>
        <w:tblInd w:w="450" w:type="dxa"/>
        <w:tblLook w:val="04A0" w:firstRow="1" w:lastRow="0" w:firstColumn="1" w:lastColumn="0" w:noHBand="0" w:noVBand="1"/>
      </w:tblPr>
      <w:tblGrid>
        <w:gridCol w:w="7668"/>
        <w:gridCol w:w="1476"/>
      </w:tblGrid>
      <w:tr w:rsidR="001376FD" w14:paraId="4A3A4C00" w14:textId="77777777" w:rsidTr="00C95EE8">
        <w:tc>
          <w:tcPr>
            <w:tcW w:w="7668" w:type="dxa"/>
            <w:hideMark/>
          </w:tcPr>
          <w:p w14:paraId="1C5D1C03" w14:textId="77777777" w:rsidR="001376FD" w:rsidRDefault="00B30E1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30E1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6" w:type="dxa"/>
            <w:hideMark/>
          </w:tcPr>
          <w:p w14:paraId="3B08588F" w14:textId="77777777" w:rsidR="001376FD" w:rsidRDefault="001376F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376FD" w14:paraId="703B5B98" w14:textId="77777777" w:rsidTr="00C95EE8">
        <w:tc>
          <w:tcPr>
            <w:tcW w:w="7668" w:type="dxa"/>
            <w:hideMark/>
          </w:tcPr>
          <w:p w14:paraId="398284FA" w14:textId="0534FF1D" w:rsidR="001376FD" w:rsidRDefault="001376FD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เงินที่ได้รับจากการ</w:t>
            </w:r>
            <w:r w:rsidR="00FF700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จำหน่ายเงินลงทุน</w:t>
            </w:r>
          </w:p>
        </w:tc>
        <w:tc>
          <w:tcPr>
            <w:tcW w:w="1476" w:type="dxa"/>
          </w:tcPr>
          <w:p w14:paraId="5F3430A7" w14:textId="62BB3949" w:rsidR="001376FD" w:rsidRPr="00503674" w:rsidRDefault="00B30E1D" w:rsidP="00C95EE8">
            <w:pPr>
              <w:tabs>
                <w:tab w:val="decimal" w:pos="1167"/>
              </w:tabs>
              <w:ind w:right="-142"/>
              <w:rPr>
                <w:rFonts w:ascii="Angsana New" w:hAnsi="Angsana New" w:cs="Angsana New"/>
                <w:sz w:val="30"/>
                <w:szCs w:val="30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105</w:t>
            </w:r>
            <w:r w:rsidR="00BD6F83" w:rsidRPr="005036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</w:tr>
      <w:tr w:rsidR="001376FD" w14:paraId="39857BE4" w14:textId="77777777" w:rsidTr="00C95EE8">
        <w:tc>
          <w:tcPr>
            <w:tcW w:w="7668" w:type="dxa"/>
            <w:hideMark/>
          </w:tcPr>
          <w:p w14:paraId="3035C9C2" w14:textId="77777777" w:rsidR="001376FD" w:rsidRDefault="001376FD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9F4EA" w14:textId="21473CA5" w:rsidR="001376FD" w:rsidRPr="007F63AF" w:rsidRDefault="007F63AF" w:rsidP="00C95EE8">
            <w:pPr>
              <w:tabs>
                <w:tab w:val="decimal" w:pos="1167"/>
              </w:tabs>
              <w:ind w:right="-14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(18,396)</w:t>
            </w:r>
          </w:p>
        </w:tc>
      </w:tr>
      <w:tr w:rsidR="001376FD" w14:paraId="73D24A89" w14:textId="77777777" w:rsidTr="00C95EE8">
        <w:tc>
          <w:tcPr>
            <w:tcW w:w="7668" w:type="dxa"/>
            <w:hideMark/>
          </w:tcPr>
          <w:p w14:paraId="50EEAD39" w14:textId="4AB5198F" w:rsidR="001376FD" w:rsidRDefault="00823E1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ผลต่าง</w:t>
            </w:r>
            <w:r w:rsidR="00110D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จากการเปลี่ยนแปลงสัดส่วนการถือ</w:t>
            </w:r>
            <w:r w:rsidR="001376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หุ้นในบริษัทย่อย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7843EA" w14:textId="13E610CA" w:rsidR="001376FD" w:rsidRPr="00503674" w:rsidRDefault="007F63AF" w:rsidP="00C95EE8">
            <w:pPr>
              <w:tabs>
                <w:tab w:val="decimal" w:pos="1167"/>
              </w:tabs>
              <w:ind w:right="-1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86,604</w:t>
            </w:r>
          </w:p>
        </w:tc>
      </w:tr>
    </w:tbl>
    <w:p w14:paraId="2BD8A12B" w14:textId="77777777" w:rsidR="008D3B67" w:rsidRPr="007F63AF" w:rsidRDefault="008D3B67" w:rsidP="00823E1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/>
        <w:jc w:val="thaiDistribute"/>
        <w:rPr>
          <w:rFonts w:asciiTheme="majorBidi" w:hAnsiTheme="majorBidi" w:cstheme="majorBidi"/>
          <w:sz w:val="10"/>
          <w:szCs w:val="10"/>
          <w:lang w:val="en-US" w:bidi="th-TH"/>
        </w:rPr>
      </w:pPr>
    </w:p>
    <w:p w14:paraId="3975FCA1" w14:textId="701AB711" w:rsidR="008D3B67" w:rsidRDefault="008D3B67" w:rsidP="008D3B6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ในระหว่างเดือนมิถุนายน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ได้ซื้อส่วนได้เสียใน</w:t>
      </w:r>
      <w:r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มาสเตอร์ มอเตอร์ เซอร์วิสเซส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ประเทศไทย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จำกัด ซึ่งเป็นบริษัทย่อย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>เพิ่มเติมร้อยละ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45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เป็</w:t>
      </w:r>
      <w:r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นจำนวนเงินรวม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123</w:t>
      </w:r>
      <w:r w:rsidR="00823E1E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จากส่วนได้เสียที่ไม่มีอำนาจควบคุม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ทำให้สัดส่วนความเป็นเจ้าของเพิ่มขึ้นจากร้อยละ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50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เป็นร้อยละ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95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มูลค่าตามบัญชีของ</w:t>
      </w:r>
      <w:r w:rsidRPr="00823E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หนี้สิน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>สุทธิของบริษั</w:t>
      </w:r>
      <w:r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ทย่อยดังกล่าว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ในงบการเงินของกลุ่มบริษัท ณ วันที่ซื้อเป็นเงินจำนวน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กลุ่มบริษัทรับรู้ส่วนได้เสียที่ไม่มีอำนาจควบคุ</w:t>
      </w:r>
      <w:r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มเพิ่มขึ้น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เป็นจำนวน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และรับรู้ผลต่างจากการเปลี่ยนแปลงสัดส่วนการถือหุ้นในบริษัทย่อย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ลดลงเป็นจำนวน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123</w:t>
      </w:r>
      <w:r w:rsidR="00823E1E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ไปยังส่วนของผู้ถือหุ้นของกลุ่มบริษัทซึ่งเกิดจากการเปลี่ยนแปลงส่วนของเจ้าของในบริษัท</w:t>
      </w:r>
      <w:r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ย่อยดังกล่าว</w:t>
      </w:r>
    </w:p>
    <w:p w14:paraId="0B11E470" w14:textId="48754200" w:rsidR="0091098A" w:rsidRPr="007F63AF" w:rsidRDefault="0091098A" w:rsidP="008D3B6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/>
        <w:jc w:val="thaiDistribute"/>
        <w:rPr>
          <w:rFonts w:asciiTheme="majorBidi" w:hAnsiTheme="majorBidi" w:cstheme="majorBidi"/>
          <w:sz w:val="14"/>
          <w:szCs w:val="14"/>
          <w:lang w:val="en-US" w:bidi="th-TH"/>
        </w:rPr>
      </w:pPr>
    </w:p>
    <w:p w14:paraId="1925DE2A" w14:textId="2249EDCB" w:rsidR="0091098A" w:rsidRDefault="0091098A" w:rsidP="008D3B6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1098A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สรุปผลกระทบจากการจำหน่ายเงินลงทุนให้แก่ส่วนได้เสียในบริษัท</w:t>
      </w:r>
      <w:r w:rsidRPr="0091098A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91098A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มาสเตอร์</w:t>
      </w:r>
      <w:r w:rsidRPr="0091098A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91098A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มอเตอร์</w:t>
      </w:r>
      <w:r w:rsidRPr="0091098A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91098A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เซอร์วิสเซส</w:t>
      </w:r>
      <w:r w:rsidRPr="0091098A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Pr="0091098A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ประเทศไทย</w:t>
      </w:r>
      <w:r w:rsidRPr="0091098A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Pr="0091098A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91098A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91098A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ในงบการเงินรวมได้ดังนี้</w:t>
      </w:r>
    </w:p>
    <w:p w14:paraId="5571E55F" w14:textId="77777777" w:rsidR="00503674" w:rsidRPr="000A221A" w:rsidRDefault="00503674" w:rsidP="0091098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44" w:type="dxa"/>
        <w:tblInd w:w="450" w:type="dxa"/>
        <w:tblLook w:val="04A0" w:firstRow="1" w:lastRow="0" w:firstColumn="1" w:lastColumn="0" w:noHBand="0" w:noVBand="1"/>
      </w:tblPr>
      <w:tblGrid>
        <w:gridCol w:w="7668"/>
        <w:gridCol w:w="1476"/>
      </w:tblGrid>
      <w:tr w:rsidR="00503674" w:rsidRPr="000A221A" w14:paraId="5B41BB66" w14:textId="77777777" w:rsidTr="004760F0">
        <w:tc>
          <w:tcPr>
            <w:tcW w:w="7668" w:type="dxa"/>
            <w:hideMark/>
          </w:tcPr>
          <w:p w14:paraId="4852740E" w14:textId="5910BEFD" w:rsidR="00503674" w:rsidRPr="000A221A" w:rsidRDefault="00B30E1D" w:rsidP="004760F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30E1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B30E1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476" w:type="dxa"/>
            <w:hideMark/>
          </w:tcPr>
          <w:p w14:paraId="1E3B1282" w14:textId="77777777" w:rsidR="00503674" w:rsidRPr="000A221A" w:rsidRDefault="00503674" w:rsidP="004760F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A221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A221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03674" w:rsidRPr="000A221A" w14:paraId="19D9BE6B" w14:textId="77777777" w:rsidTr="004760F0">
        <w:tc>
          <w:tcPr>
            <w:tcW w:w="7668" w:type="dxa"/>
            <w:hideMark/>
          </w:tcPr>
          <w:p w14:paraId="03BF1E69" w14:textId="60421FE4" w:rsidR="00503674" w:rsidRPr="000A221A" w:rsidRDefault="00503674" w:rsidP="004760F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A221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เงินที่</w:t>
            </w:r>
            <w:r w:rsidRPr="000A221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จ่ายใน</w:t>
            </w:r>
            <w:r w:rsidRPr="000A221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</w:t>
            </w:r>
            <w:r w:rsidRPr="000A221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ซื้อ</w:t>
            </w:r>
            <w:r w:rsidRPr="000A221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</w:t>
            </w:r>
          </w:p>
        </w:tc>
        <w:tc>
          <w:tcPr>
            <w:tcW w:w="1476" w:type="dxa"/>
          </w:tcPr>
          <w:p w14:paraId="55FE5A44" w14:textId="48802337" w:rsidR="00503674" w:rsidRPr="000A221A" w:rsidRDefault="00823E1E" w:rsidP="004760F0">
            <w:pPr>
              <w:tabs>
                <w:tab w:val="decimal" w:pos="1167"/>
              </w:tabs>
              <w:ind w:right="-1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123</w:t>
            </w:r>
            <w:r w:rsidR="00503674" w:rsidRPr="000A22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367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03674" w:rsidRPr="000A221A" w14:paraId="2FBF5763" w14:textId="77777777" w:rsidTr="004760F0">
        <w:tc>
          <w:tcPr>
            <w:tcW w:w="7668" w:type="dxa"/>
            <w:hideMark/>
          </w:tcPr>
          <w:p w14:paraId="516ACEEF" w14:textId="77777777" w:rsidR="00503674" w:rsidRPr="000A221A" w:rsidRDefault="00503674" w:rsidP="004760F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A221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0A221A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0A221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18C48" w14:textId="1600B3C2" w:rsidR="00503674" w:rsidRPr="000A221A" w:rsidRDefault="00503674" w:rsidP="004760F0">
            <w:pPr>
              <w:tabs>
                <w:tab w:val="decimal" w:pos="1167"/>
              </w:tabs>
              <w:ind w:right="-142"/>
              <w:rPr>
                <w:rFonts w:ascii="Angsana New" w:hAnsi="Angsana New" w:cs="Angsana New"/>
                <w:sz w:val="30"/>
                <w:szCs w:val="30"/>
              </w:rPr>
            </w:pPr>
            <w:r w:rsidRPr="000A221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/>
              </w:rPr>
              <w:t>194</w:t>
            </w:r>
            <w:r w:rsidRPr="000A221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03674" w14:paraId="588525AE" w14:textId="77777777" w:rsidTr="004760F0">
        <w:tc>
          <w:tcPr>
            <w:tcW w:w="7668" w:type="dxa"/>
            <w:hideMark/>
          </w:tcPr>
          <w:p w14:paraId="5A883167" w14:textId="625BC9CB" w:rsidR="00503674" w:rsidRPr="000A221A" w:rsidRDefault="00823E1E" w:rsidP="004760F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ผลต่าง</w:t>
            </w:r>
            <w:r w:rsidR="00503674" w:rsidRPr="000A221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จากการเปลี่ยนแปลงสัดส่วนการถือหุ้นในบริษัทย่อย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C1E5A" w14:textId="04D879EF" w:rsidR="00503674" w:rsidRPr="000A221A" w:rsidRDefault="00823E1E" w:rsidP="004760F0">
            <w:pPr>
              <w:tabs>
                <w:tab w:val="decimal" w:pos="1167"/>
              </w:tabs>
              <w:ind w:right="-1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B30E1D"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123</w:t>
            </w:r>
            <w:r w:rsidR="00503674" w:rsidRPr="000A22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30E1D"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115E20E" w14:textId="3A36FA3D" w:rsidR="000113A1" w:rsidRPr="000113A1" w:rsidRDefault="000113A1" w:rsidP="0091098A">
      <w:pPr>
        <w:spacing w:line="240" w:lineRule="auto"/>
        <w:ind w:firstLine="547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0113A1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0113A1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0113A1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ซัมมิท</w:t>
      </w:r>
      <w:r w:rsidRPr="000113A1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0113A1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ฮอนด้า</w:t>
      </w:r>
      <w:r w:rsidRPr="000113A1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0113A1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ออโตโมบิล</w:t>
      </w:r>
      <w:r w:rsidRPr="000113A1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0113A1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7D39DF2C" w14:textId="77777777" w:rsidR="001376FD" w:rsidRPr="00C95EE8" w:rsidRDefault="001376FD" w:rsidP="00C8219E">
      <w:pPr>
        <w:spacing w:line="240" w:lineRule="auto"/>
        <w:ind w:left="547"/>
        <w:jc w:val="thaiDistribute"/>
        <w:rPr>
          <w:rFonts w:asciiTheme="majorBidi" w:hAnsiTheme="majorBidi" w:cs="Angsana New"/>
          <w:sz w:val="18"/>
          <w:szCs w:val="18"/>
          <w:lang w:val="en-US" w:bidi="th-TH"/>
        </w:rPr>
      </w:pPr>
    </w:p>
    <w:p w14:paraId="1EA78059" w14:textId="1360B0B2" w:rsidR="00C8219E" w:rsidRDefault="00521EF5" w:rsidP="00AE3BE8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</w:t>
      </w:r>
      <w:r w:rsidR="00C8219E" w:rsidRPr="001C3F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เดือนมิถุนายน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2564</w:t>
      </w:r>
      <w:r w:rsidR="00C8219E" w:rsidRPr="001C3F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บริษัท</w:t>
      </w:r>
      <w:r w:rsidR="00C8219E" w:rsidRPr="001C3FC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8219E" w:rsidRPr="001C3F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ซัมมิท</w:t>
      </w:r>
      <w:r w:rsidR="00C8219E" w:rsidRPr="001C3FC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8219E" w:rsidRPr="001C3F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ฮอนด้า</w:t>
      </w:r>
      <w:r w:rsidR="00C8219E" w:rsidRPr="001C3FC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8219E" w:rsidRPr="001C3F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ออโตโมบิล</w:t>
      </w:r>
      <w:r w:rsidR="00C8219E" w:rsidRPr="001C3FC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8219E" w:rsidRPr="001C3F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จำกัดได้เพิ่มทุนจดทะเบียนอีกจำนวน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450</w:t>
      </w:r>
      <w:r w:rsidR="00C8219E" w:rsidRPr="001C3FC0">
        <w:rPr>
          <w:rFonts w:asciiTheme="majorBidi" w:hAnsiTheme="majorBidi" w:cs="Angsana New"/>
          <w:sz w:val="30"/>
          <w:szCs w:val="30"/>
          <w:lang w:val="en-US" w:bidi="th-TH"/>
        </w:rPr>
        <w:t>,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000</w:t>
      </w:r>
      <w:r w:rsidR="00C8219E" w:rsidRPr="001C3FC0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C8219E" w:rsidRPr="001C3F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หุ้น มูลค่าหุ้นละ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100</w:t>
      </w:r>
      <w:r w:rsidR="00C8219E" w:rsidRPr="001C3F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บาท บริษัทได้ซื้อหุ้นดังกล่าวทั้งหมด รวมเป็นจำนวนเงิน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45</w:t>
      </w:r>
      <w:r w:rsidR="00C8219E" w:rsidRPr="001C3FC0">
        <w:rPr>
          <w:rFonts w:asciiTheme="majorBidi" w:hAnsiTheme="majorBidi" w:cs="Angsana New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0</w:t>
      </w:r>
      <w:r w:rsidR="00C8219E" w:rsidRPr="001C3F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ล้านบาท ซึ่งทำให้ส่วนได้เสียในบริษัท</w:t>
      </w:r>
      <w:r w:rsidR="00C8219E" w:rsidRPr="001C3FC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8219E" w:rsidRPr="001C3F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ซัมมิท</w:t>
      </w:r>
      <w:r w:rsidR="00C8219E" w:rsidRPr="001C3FC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8219E" w:rsidRPr="001C3F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ฮอนด้า</w:t>
      </w:r>
      <w:r w:rsidR="00C8219E" w:rsidRPr="001C3FC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8219E" w:rsidRPr="001C3F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ออโตโมบิล</w:t>
      </w:r>
      <w:r w:rsidR="00C8219E" w:rsidRPr="001C3FC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8219E" w:rsidRPr="001C3F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="00C8219E" w:rsidRPr="001C3FC0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C8219E" w:rsidRPr="001C3F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ในงบการเงินรวมยังคงเป็นร้อยละ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99</w:t>
      </w:r>
      <w:r w:rsidR="00C8219E" w:rsidRPr="001C3FC0">
        <w:rPr>
          <w:rFonts w:asciiTheme="majorBidi" w:hAnsiTheme="majorBidi" w:cs="Angsana New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9</w:t>
      </w:r>
      <w:r w:rsidR="00C8219E" w:rsidRPr="001C3F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ดังเดิม</w:t>
      </w:r>
    </w:p>
    <w:p w14:paraId="6D48F229" w14:textId="227EFDA4" w:rsidR="008D3B67" w:rsidRDefault="008D3B67" w:rsidP="00AE3BE8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04C8BD05" w14:textId="3ADBD6D8" w:rsidR="008D3B67" w:rsidRDefault="00521EF5" w:rsidP="008D3B6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</w:t>
      </w:r>
      <w:r w:rsidR="008D3B67"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>เดือนเมษายน</w:t>
      </w:r>
      <w:r w:rsidR="008D3B67"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8D3B67"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D3B67"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 ซัมมิท ฮอนด้า ออโตโมบิล จำกัด ได้จดทะเบียนเพิ่มทุน</w:t>
      </w:r>
      <w:r w:rsidR="008D3B67"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</w:t>
      </w:r>
      <w:r w:rsidR="008D3B67"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ป็นหุ้นสามัญจำนวน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142</w:t>
      </w:r>
      <w:r w:rsidR="008D3B67" w:rsidRPr="008D3B67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800</w:t>
      </w:r>
      <w:r w:rsidR="008D3B67"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D3B67"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 มูลค่าหุ้นละ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="008D3B67"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D3B67"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>บาท</w:t>
      </w:r>
      <w:r w:rsidR="008D3B67"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D3B67"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และหุ้นบุริมสิทธิจำนวน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137</w:t>
      </w:r>
      <w:r w:rsidR="008D3B67" w:rsidRPr="008D3B67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200</w:t>
      </w:r>
      <w:r w:rsidR="008D3B67"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หุ้น มูลค่าหุ้นละ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="008D3B67"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D3B67"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บาท บริษัทได้ซื้อหุ้นดังกล่าวทั้งหมดรวมเป็นจำนวนเงิน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28</w:t>
      </w:r>
      <w:r w:rsidR="00D30734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8D3B67"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D3B67"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ทำให้ส่วนได้เสียในบริษัท ซัมมิท ฮอนด้า ออโตโมบิล จำกัด ยังคงเป็นร้อยละ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="008D3B67" w:rsidRPr="008D3B67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="008D3B67"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D3B67"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>ดังเดิม</w:t>
      </w:r>
    </w:p>
    <w:p w14:paraId="1EBCB09B" w14:textId="77777777" w:rsidR="00503674" w:rsidRDefault="00503674" w:rsidP="0050367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67DA30C" w14:textId="5D27551D" w:rsidR="00503674" w:rsidRDefault="00521EF5" w:rsidP="0091098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</w:t>
      </w:r>
      <w:r w:rsidR="00503674"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>เดือน</w:t>
      </w:r>
      <w:r w:rsidR="0050367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ธันวาคม</w:t>
      </w:r>
      <w:r w:rsidR="00503674"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503674"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03674"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 ซัมมิท ฮอนด้า ออโตโมบิล จำกัด ได้จดทะเบียนเพิ่มทุน</w:t>
      </w:r>
      <w:r w:rsidR="00503674"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</w:t>
      </w:r>
      <w:r w:rsidR="00503674"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ป็นหุ้นสามัญจำนวน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35</w:t>
      </w:r>
      <w:r w:rsidR="00503674" w:rsidRPr="008D3B67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700</w:t>
      </w:r>
      <w:r w:rsidR="00503674"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03674"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 มูลค่าหุ้นละ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="00503674"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03674"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>บาท</w:t>
      </w:r>
      <w:r w:rsidR="00503674"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03674"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และหุ้นบุริมสิทธิจำนวน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34</w:t>
      </w:r>
      <w:r w:rsidR="00503674" w:rsidRPr="008D3B67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300</w:t>
      </w:r>
      <w:r w:rsidR="00503674"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หุ้น มูลค่าหุ้นละ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="00503674"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03674"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บาท บริษัทได้ซื้อหุ้นดังกล่าวทั้งหมดรวมเป็นจำนวนเงิน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C53AE7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503674"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03674"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ทำให้ส่วนได้เสียในบริษัท ซัมมิท ฮอนด้า ออโตโมบิล จำกัด ยังคงเป็นร้อยละ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="00503674" w:rsidRPr="008D3B67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="00503674"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03674"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>ดังเดิม</w:t>
      </w:r>
    </w:p>
    <w:p w14:paraId="3DAB8DA7" w14:textId="77777777" w:rsidR="00C53AE7" w:rsidRPr="008D3B67" w:rsidRDefault="00C53AE7" w:rsidP="0050367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7AB51FA" w14:textId="6F6423D4" w:rsidR="000113A1" w:rsidRPr="000113A1" w:rsidRDefault="000113A1" w:rsidP="00C8219E">
      <w:pPr>
        <w:spacing w:line="240" w:lineRule="auto"/>
        <w:ind w:left="547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0113A1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0113A1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0113A1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เอ็มจีซี</w:t>
      </w:r>
      <w:r w:rsidRPr="000113A1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0113A1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มารีน</w:t>
      </w:r>
      <w:r w:rsidRPr="000113A1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0113A1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แอนด์</w:t>
      </w:r>
      <w:r w:rsidRPr="000113A1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0113A1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ชาร์เตอร์</w:t>
      </w:r>
      <w:r w:rsidRPr="000113A1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(</w:t>
      </w:r>
      <w:r w:rsidRPr="000113A1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เอเชีย</w:t>
      </w:r>
      <w:r w:rsidRPr="000113A1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)</w:t>
      </w:r>
      <w:r w:rsidRPr="000113A1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 xml:space="preserve"> จำกัด</w:t>
      </w:r>
    </w:p>
    <w:p w14:paraId="74380567" w14:textId="77777777" w:rsidR="000113A1" w:rsidRPr="00C95EE8" w:rsidRDefault="000113A1" w:rsidP="00C8219E">
      <w:pPr>
        <w:spacing w:line="240" w:lineRule="auto"/>
        <w:ind w:left="547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2BE93E6C" w14:textId="66ED60A8" w:rsidR="00C8219E" w:rsidRPr="00535A94" w:rsidRDefault="00C8219E" w:rsidP="00C8219E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cs/>
          <w:lang w:val="en-US" w:bidi="th-TH"/>
        </w:rPr>
      </w:pPr>
      <w:r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</w:t>
      </w:r>
      <w:r w:rsidR="009F660A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พฤศจิกายน</w:t>
      </w:r>
      <w:r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2564</w:t>
      </w:r>
      <w:r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บริษัทได้ซื้อหุ้นในบริษัท</w:t>
      </w:r>
      <w:r w:rsidRPr="00535A9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เอ็มจีซี</w:t>
      </w:r>
      <w:r w:rsidRPr="00535A9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มารีน</w:t>
      </w:r>
      <w:r w:rsidRPr="00535A9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แอนด์</w:t>
      </w:r>
      <w:r w:rsidRPr="00535A9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ชาร์เตอร์</w:t>
      </w:r>
      <w:r w:rsidRPr="00535A9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เอเชีย</w:t>
      </w:r>
      <w:r w:rsidRPr="00535A94">
        <w:rPr>
          <w:rFonts w:asciiTheme="majorBidi" w:hAnsiTheme="majorBidi" w:cs="Angsana New"/>
          <w:sz w:val="30"/>
          <w:szCs w:val="30"/>
          <w:cs/>
          <w:lang w:val="en-US" w:bidi="th-TH"/>
        </w:rPr>
        <w:t>)</w:t>
      </w:r>
      <w:r w:rsidR="000113A1"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="009F660A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</w:t>
      </w:r>
      <w:r w:rsidRPr="00535A9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499</w:t>
      </w:r>
      <w:r w:rsidR="00E575F9" w:rsidRPr="00535A94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996</w:t>
      </w:r>
      <w:r w:rsidRPr="00535A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Pr="00535A9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ในราคาหุ้นละ</w:t>
      </w:r>
      <w:r w:rsidR="00E575F9" w:rsidRPr="00535A94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Pr="00535A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535A9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คิดเป็นจำนวนเงิน</w:t>
      </w:r>
      <w:r w:rsidRPr="00535A9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360BD0" w:rsidRPr="00535A94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35A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35A9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</w:t>
      </w:r>
      <w:r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 ทำให้บริษัทมีส่วนได้เสียในบริษัท</w:t>
      </w:r>
      <w:r w:rsidRPr="00535A9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เอ็มจีซี</w:t>
      </w:r>
      <w:r w:rsidRPr="00535A9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มารีน</w:t>
      </w:r>
      <w:r w:rsidRPr="00535A9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แอนด์</w:t>
      </w:r>
      <w:r w:rsidRPr="00535A9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ชาร์เตอร์</w:t>
      </w:r>
      <w:r w:rsidRPr="00535A9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เอเชีย</w:t>
      </w:r>
      <w:r w:rsidRPr="00535A94">
        <w:rPr>
          <w:rFonts w:asciiTheme="majorBidi" w:hAnsiTheme="majorBidi" w:cs="Angsana New"/>
          <w:sz w:val="30"/>
          <w:szCs w:val="30"/>
          <w:cs/>
          <w:lang w:val="en-US" w:bidi="th-TH"/>
        </w:rPr>
        <w:t>)</w:t>
      </w:r>
      <w:r w:rsidR="00AE3BE8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535A9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เป็นร้อยละ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99</w:t>
      </w:r>
      <w:r w:rsidRPr="00535A94">
        <w:rPr>
          <w:rFonts w:asciiTheme="majorBidi" w:hAnsiTheme="majorBidi" w:cs="Angsana New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9</w:t>
      </w:r>
      <w:r w:rsidRPr="00535A94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535A9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535A9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รับรู้ผลต่างจากการรวมธุรกิจภายใต้การควบคุมเดียวกันจำนวน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175</w:t>
      </w:r>
      <w:r w:rsidR="00E575F9" w:rsidRPr="00535A94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535A9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ล้านบาทในงบ</w:t>
      </w:r>
      <w:r w:rsidRPr="000A22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การเงินรวม (หมายเหตุข้อ</w:t>
      </w:r>
      <w:r w:rsidRPr="000A221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0A22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)</w:t>
      </w:r>
    </w:p>
    <w:p w14:paraId="330D5B3F" w14:textId="27691920" w:rsidR="00C8219E" w:rsidRDefault="00C8219E" w:rsidP="00C8219E">
      <w:pPr>
        <w:spacing w:line="240" w:lineRule="atLeast"/>
        <w:ind w:left="518" w:right="-45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 w:bidi="th-TH"/>
        </w:rPr>
      </w:pPr>
    </w:p>
    <w:p w14:paraId="498533E5" w14:textId="292E258D" w:rsidR="008D3B67" w:rsidRPr="008D3B67" w:rsidRDefault="008D3B67" w:rsidP="008D3B6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ในเดือนมีนาคม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 เอ็มจีซี มารีน แอนด์ ชาร์เตอร์ (เอเชีย) จำกัด ได้เพิ่มทุนจดทะเบียนอีก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750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000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 มูลค่าหุ้นละ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บาท บริษัทได้ซื้อหุ้นดังกล่าวทั้งหมดรวมเป็นจำนวนเงิน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175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ทำให้ส่วนได้เสียในบริษัท เอ็มจีซี มารีน แอนด์ ชาร์เตอร์ (เอเชีย) จำกัด ยังคงเป็นร้อยละ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>ดังเดิม</w:t>
      </w:r>
    </w:p>
    <w:p w14:paraId="183982A0" w14:textId="3E365288" w:rsidR="00C8219E" w:rsidRDefault="00C8219E" w:rsidP="00C8219E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F2123D9" w14:textId="69B7518D" w:rsidR="008D3B67" w:rsidRPr="008D3B67" w:rsidRDefault="008D3B67" w:rsidP="008D3B6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 w:firstLine="518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8D3B6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บริษัท มิลเลนเนียม ออโต้ กรุ๊ป จำกัด</w:t>
      </w:r>
    </w:p>
    <w:p w14:paraId="0568ECB0" w14:textId="77777777" w:rsidR="008D3B67" w:rsidRPr="008D3B67" w:rsidRDefault="008D3B67" w:rsidP="008D3B6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 w:hanging="22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54CDFE6" w14:textId="58EF8A05" w:rsidR="008D3B67" w:rsidRPr="008D3B67" w:rsidRDefault="008D3B67" w:rsidP="008D3B6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 w:hanging="2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>ในเดือน</w:t>
      </w:r>
      <w:r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พฤษภาคม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8D3B6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มิลเลนเนียม</w:t>
      </w:r>
      <w:r w:rsidRPr="008D3B6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ออโต้</w:t>
      </w:r>
      <w:r w:rsidRPr="008D3B6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กรุ๊ป</w:t>
      </w:r>
      <w:r w:rsidRPr="008D3B6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8D3B6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ได้เพิ่มทุนจดทะเบียนอีก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000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000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 มูลค่าหุ้นละ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บาท บริษัทได้ซื้อหุ้นดังกล่าวทั้งหมดรวมเป็นจำนวนเงิน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="004C04D2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ทำให้ส่วนได้เสียใน</w:t>
      </w:r>
      <w:r w:rsidRPr="008D3B6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8D3B6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มิลเลนเนียม</w:t>
      </w:r>
      <w:r w:rsidRPr="008D3B6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ออโต้</w:t>
      </w:r>
      <w:r w:rsidRPr="008D3B6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กรุ๊ป</w:t>
      </w:r>
      <w:r w:rsidRPr="008D3B6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8D3B6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ยังคงเป็นร้อยละ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>ดังเดิม</w:t>
      </w:r>
    </w:p>
    <w:p w14:paraId="01134AB0" w14:textId="77777777" w:rsidR="008D3B67" w:rsidRDefault="008D3B67" w:rsidP="00C8219E">
      <w:pPr>
        <w:spacing w:line="240" w:lineRule="auto"/>
        <w:ind w:left="518"/>
        <w:jc w:val="thaiDistribute"/>
        <w:rPr>
          <w:rFonts w:asciiTheme="majorBidi" w:hAnsiTheme="majorBidi" w:cs="Angsana New"/>
          <w:sz w:val="30"/>
          <w:szCs w:val="30"/>
          <w:highlight w:val="cyan"/>
          <w:lang w:val="en-US" w:bidi="th-TH"/>
        </w:rPr>
      </w:pPr>
    </w:p>
    <w:p w14:paraId="53CB4FF6" w14:textId="77777777" w:rsidR="008D3B67" w:rsidRPr="008D3B67" w:rsidRDefault="008D3B67" w:rsidP="008D3B67">
      <w:pPr>
        <w:spacing w:line="240" w:lineRule="auto"/>
        <w:ind w:firstLine="518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8D3B6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8D3B6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เอ็มจีซี</w:t>
      </w:r>
      <w:r w:rsidRPr="008D3B67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เอวิเอชั่น แอนด์ ชาร์เตอร์ เซอร์วิสเซส (เอเชีย)</w:t>
      </w:r>
      <w:r w:rsidRPr="008D3B6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39C7712D" w14:textId="77777777" w:rsidR="008D3B67" w:rsidRPr="008D3B67" w:rsidRDefault="008D3B67" w:rsidP="008D3B67">
      <w:pPr>
        <w:spacing w:line="240" w:lineRule="auto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34D98E6" w14:textId="77777777" w:rsidR="008D3B67" w:rsidRPr="008D3B67" w:rsidRDefault="008D3B67" w:rsidP="008D3B67">
      <w:pPr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ในการประชุมคณะกรรมการในเดือนสิงหาคม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="Angsana New" w:hAnsi="Angsana New" w:cs="Angsana New"/>
          <w:sz w:val="30"/>
          <w:szCs w:val="30"/>
          <w:lang w:val="en-US"/>
        </w:rPr>
        <w:t>2565</w:t>
      </w:r>
      <w:r w:rsidRPr="008D3B6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คณะกรรมการของบริษัทมีมติอนุมัติการจัดตั้งบริษัท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เอ็มจีซี </w:t>
      </w:r>
      <w:r w:rsidRPr="008D3B67">
        <w:rPr>
          <w:rFonts w:ascii="Angsana New" w:hAnsi="Angsana New" w:cs="Angsana New"/>
          <w:sz w:val="30"/>
          <w:szCs w:val="30"/>
          <w:lang w:val="en-US" w:bidi="th-TH"/>
        </w:rPr>
        <w:t xml:space="preserve">          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เอวิเอชั่น แอนด์ ชาร์เตอร์ เซอร์วิสเซส (เอเชีย)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เป็นบริษัทย่อยแห่งใหม่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ซึ่งจะเป็นนิติบุคคลที่จัดตั้งขึ้นในประเทศไทย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มีทุนจดทะเบียนหุ้นสามัญจำนวน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8D3B67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B30E1D" w:rsidRPr="00B30E1D">
        <w:rPr>
          <w:rFonts w:ascii="Angsana New" w:hAnsi="Angsana New" w:cs="Angsana New"/>
          <w:sz w:val="30"/>
          <w:szCs w:val="30"/>
          <w:lang w:val="en-US" w:bidi="th-TH"/>
        </w:rPr>
        <w:t>000</w:t>
      </w:r>
      <w:r w:rsidRPr="008D3B67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B30E1D" w:rsidRPr="00B30E1D">
        <w:rPr>
          <w:rFonts w:ascii="Angsana New" w:hAnsi="Angsana New" w:cs="Angsana New"/>
          <w:sz w:val="30"/>
          <w:szCs w:val="30"/>
          <w:lang w:val="en-US" w:bidi="th-TH"/>
        </w:rPr>
        <w:t>000</w:t>
      </w:r>
      <w:r w:rsidRPr="008D3B6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มูลค่าที่ตราไว้หุ้นละ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บาท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Theme="majorBidi" w:hAnsiTheme="majorBidi" w:cstheme="majorBidi" w:hint="cs"/>
          <w:sz w:val="30"/>
          <w:szCs w:val="30"/>
          <w:cs/>
          <w:lang w:val="th-TH" w:bidi="th-TH"/>
        </w:rPr>
        <w:t xml:space="preserve">โดยบริษัทจะลงทุนในบริษัทย่อยดังกล่าวจำนวน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999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996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หุ้น เป็นจำนวนเงิน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999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960</w:t>
      </w:r>
      <w:r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บาท คิดเป็นส่วนได้เสียร้อยละ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ทั้งนี้บริษัทย่อยดังกล่าวเรียกชำระเงินลงทุนแล้ว ร้อยละ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ของจำนวนหุ้นทั้งหมด เป็นจำนวนเงิน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</w:p>
    <w:p w14:paraId="5CB8EF94" w14:textId="77777777" w:rsidR="00C8219E" w:rsidRDefault="00C8219E" w:rsidP="00C8219E">
      <w:pPr>
        <w:spacing w:line="240" w:lineRule="auto"/>
        <w:ind w:left="518"/>
        <w:jc w:val="thaiDistribute"/>
        <w:rPr>
          <w:rFonts w:asciiTheme="majorBidi" w:hAnsiTheme="majorBidi" w:cs="Angsana New"/>
          <w:sz w:val="30"/>
          <w:szCs w:val="30"/>
          <w:highlight w:val="cyan"/>
          <w:cs/>
          <w:lang w:val="en-US" w:bidi="th-TH"/>
        </w:rPr>
      </w:pPr>
    </w:p>
    <w:p w14:paraId="76A01A6A" w14:textId="71A35E64" w:rsidR="00503674" w:rsidRPr="008D3B67" w:rsidRDefault="00503674" w:rsidP="0050367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 w:firstLine="518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8D3B6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บริษัท 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มาสเตอร์ คาร์ เร้นเทิล </w:t>
      </w:r>
      <w:r w:rsidRPr="008D3B6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จำกัด</w:t>
      </w:r>
    </w:p>
    <w:p w14:paraId="77224B91" w14:textId="77777777" w:rsidR="00503674" w:rsidRPr="008D3B67" w:rsidRDefault="00503674" w:rsidP="0050367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 w:hanging="22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E43BF6F" w14:textId="4245BB9E" w:rsidR="006D125A" w:rsidRDefault="00503674" w:rsidP="004149B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27" w:hanging="2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>ในเดือน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ธันวาคม</w:t>
      </w:r>
      <w:r w:rsidRPr="008D3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8D3B6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0367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มาสเตอร์</w:t>
      </w:r>
      <w:r w:rsidRPr="0050367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0367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คาร์</w:t>
      </w:r>
      <w:r w:rsidRPr="0050367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0367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เร้นเทิล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8D3B6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8D3B6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ได้เพิ่มทุนจดทะเบียนอีก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000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 มูลค่าหุ้นละ </w:t>
      </w:r>
      <w:r w:rsidR="00084F41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บาท บริษัทได้ซื้อหุ้นดังกล่าวทั้งหมดรวมเป็นจำนวนเงิน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="00E00D03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ทำให้ส่วนได้เสียใน</w:t>
      </w:r>
      <w:r w:rsidRPr="008D3B6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8D3B6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0367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มาสเตอร์</w:t>
      </w:r>
      <w:r w:rsidRPr="0050367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0367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คาร์</w:t>
      </w:r>
      <w:r w:rsidRPr="00503674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0367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เร้นเทิล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8D3B67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ยังคงเป็นร้อยละ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8D3B6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D3B67">
        <w:rPr>
          <w:rFonts w:asciiTheme="majorBidi" w:hAnsiTheme="majorBidi" w:cstheme="majorBidi"/>
          <w:sz w:val="30"/>
          <w:szCs w:val="30"/>
          <w:cs/>
          <w:lang w:val="en-US" w:bidi="th-TH"/>
        </w:rPr>
        <w:t>ดังเดิม</w:t>
      </w:r>
    </w:p>
    <w:p w14:paraId="083B83E1" w14:textId="6E3EFC4B" w:rsidR="00D40BA3" w:rsidRDefault="00D40BA3" w:rsidP="004149B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27" w:hanging="2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09CCF4" w14:textId="77777777" w:rsidR="00D40BA3" w:rsidRDefault="00D40BA3" w:rsidP="00D40BA3">
      <w:pPr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highlight w:val="cyan"/>
          <w:lang w:val="en-US" w:bidi="th-TH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บริษัท กู๊ดวูด ออโต้เวอร์ค จำกัด</w:t>
      </w:r>
    </w:p>
    <w:p w14:paraId="4808917E" w14:textId="77777777" w:rsidR="00D40BA3" w:rsidRDefault="00D40BA3" w:rsidP="00D40BA3">
      <w:pPr>
        <w:ind w:left="547"/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0BC27B59" w14:textId="6415369C" w:rsidR="00D40BA3" w:rsidRDefault="00D40BA3" w:rsidP="00D40BA3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ในเดือนพฤศจิกายน </w:t>
      </w:r>
      <w:r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บริษัทได้ซื้อหุ้นในบริษัท กู๊ดวูด ออโต้เวอร์ค จำกัด เป็นจำนวน </w:t>
      </w:r>
      <w:r>
        <w:rPr>
          <w:rFonts w:ascii="Angsana New" w:hAnsi="Angsana New" w:cs="Angsana New"/>
          <w:sz w:val="30"/>
          <w:szCs w:val="30"/>
        </w:rPr>
        <w:t xml:space="preserve">299,997 </w:t>
      </w:r>
      <w:r>
        <w:rPr>
          <w:rFonts w:ascii="Angsana New" w:hAnsi="Angsana New" w:cs="Angsana New" w:hint="cs"/>
          <w:sz w:val="30"/>
          <w:szCs w:val="30"/>
          <w:cs/>
        </w:rPr>
        <w:t xml:space="preserve">หุ้น ในราคาหุ้นละ 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บาท คิดเป็นจำนวนเงิน </w:t>
      </w:r>
      <w:r>
        <w:rPr>
          <w:rFonts w:ascii="Angsana New" w:hAnsi="Angsana New" w:cs="Angsana New"/>
          <w:sz w:val="30"/>
          <w:szCs w:val="30"/>
        </w:rPr>
        <w:t xml:space="preserve">0.3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ทำให้บริษัทมีส่วนได้เสียในบริษัท กู๊ดวูด ออโต้เวอร์ค จำกัด เป็นร้อยละ </w:t>
      </w:r>
      <w:r>
        <w:rPr>
          <w:rFonts w:ascii="Angsana New" w:hAnsi="Angsana New" w:cs="Angsana New"/>
          <w:sz w:val="30"/>
          <w:szCs w:val="30"/>
        </w:rPr>
        <w:t xml:space="preserve">99.9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บริษัทรับรู้ผลต่างจากการรวมธุรกิจภายใต้การควบคุมเดียวกันจำนวน </w:t>
      </w:r>
      <w:r>
        <w:rPr>
          <w:rFonts w:ascii="Angsana New" w:hAnsi="Angsana New" w:cs="Angsana New"/>
          <w:sz w:val="30"/>
          <w:szCs w:val="30"/>
        </w:rPr>
        <w:t>22.6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ล้านบาทในงบการเงินรวม 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(หมายเหตุข้อ </w:t>
      </w:r>
      <w:r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>)</w:t>
      </w:r>
    </w:p>
    <w:p w14:paraId="3EA4D4BE" w14:textId="77777777" w:rsidR="004149B5" w:rsidRDefault="004149B5" w:rsidP="00084F4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 w:hanging="2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0E74C0C" w14:textId="77777777" w:rsidR="007F63AF" w:rsidRDefault="007F63AF" w:rsidP="007F63AF">
      <w:pPr>
        <w:snapToGrid w:val="0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การจำหน่ายเงินลงทุนในบริษัทย่อย</w:t>
      </w:r>
    </w:p>
    <w:p w14:paraId="545D523B" w14:textId="77777777" w:rsidR="007F63AF" w:rsidRDefault="007F63AF" w:rsidP="007F63AF">
      <w:pPr>
        <w:snapToGri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B289487" w14:textId="77777777" w:rsidR="007F63AF" w:rsidRDefault="007F63AF" w:rsidP="007F63A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highlight w:val="cyan"/>
          <w:cs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บริษัท โมเดน่า มอเตอร์เวอร์ค จำกัด</w:t>
      </w:r>
    </w:p>
    <w:p w14:paraId="7ED6B284" w14:textId="77777777" w:rsidR="007F63AF" w:rsidRDefault="007F63AF" w:rsidP="007F63A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8B69FE" w14:textId="77777777" w:rsidR="007F63AF" w:rsidRDefault="007F63AF" w:rsidP="007F63A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ในเดือนธันวาคม </w:t>
      </w:r>
      <w:r>
        <w:rPr>
          <w:rFonts w:ascii="Angsana New" w:hAnsi="Angsana New" w:cs="Angsana New" w:hint="cs"/>
          <w:sz w:val="30"/>
          <w:szCs w:val="30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บริษัทได้ขายหุ้นทั้งหมดของบริษัท โมเดน่า มอเตอร์เวอร์ค จำกัด จำนวน </w:t>
      </w:r>
      <w:r>
        <w:rPr>
          <w:rFonts w:ascii="Angsana New" w:hAnsi="Angsana New" w:cs="Angsana New" w:hint="cs"/>
          <w:sz w:val="30"/>
          <w:szCs w:val="30"/>
        </w:rPr>
        <w:t>299,997</w:t>
      </w:r>
      <w:r>
        <w:rPr>
          <w:rFonts w:ascii="Angsana New" w:hAnsi="Angsana New" w:cs="Angsana New" w:hint="cs"/>
          <w:sz w:val="30"/>
          <w:szCs w:val="30"/>
          <w:cs/>
        </w:rPr>
        <w:t xml:space="preserve"> หุ้น เป็นจำนวนเงิน </w:t>
      </w:r>
      <w:r>
        <w:rPr>
          <w:rFonts w:ascii="Angsana New" w:hAnsi="Angsana New" w:cs="Angsana New" w:hint="cs"/>
          <w:sz w:val="30"/>
          <w:szCs w:val="30"/>
        </w:rPr>
        <w:t xml:space="preserve">12.0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ทำให้บริษัทรับรู้ขาดทุนจากการขายเงินลงทุนของบริษัทดังกล่าวเป็นจำนวน </w:t>
      </w:r>
      <w:r>
        <w:rPr>
          <w:rFonts w:ascii="Angsana New" w:hAnsi="Angsana New" w:cs="Angsana New" w:hint="cs"/>
          <w:sz w:val="30"/>
          <w:szCs w:val="30"/>
        </w:rPr>
        <w:t>8.1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ล้านบาทในงบการเงินเฉพาะกิจการ และขาดทุนจำนวน </w:t>
      </w:r>
      <w:r>
        <w:rPr>
          <w:rFonts w:ascii="Angsana New" w:hAnsi="Angsana New" w:cs="Angsana New" w:hint="cs"/>
          <w:sz w:val="30"/>
          <w:szCs w:val="30"/>
        </w:rPr>
        <w:t>6.5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ล้านบาทในงบการเงินรวม (หมายเหตุข้อ </w:t>
      </w:r>
      <w:r>
        <w:rPr>
          <w:rFonts w:ascii="Angsana New" w:hAnsi="Angsana New" w:cs="Angsana New" w:hint="cs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>)</w:t>
      </w:r>
    </w:p>
    <w:p w14:paraId="386DE873" w14:textId="77777777" w:rsidR="007F63AF" w:rsidRDefault="007F63AF" w:rsidP="007F63AF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3AC5A3F" w14:textId="77777777" w:rsidR="00D40BA3" w:rsidRDefault="00D40BA3" w:rsidP="007F63A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9978B01" w14:textId="77777777" w:rsidR="00D40BA3" w:rsidRDefault="00D40BA3" w:rsidP="007F63A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03FA7D2" w14:textId="77777777" w:rsidR="00D40BA3" w:rsidRDefault="00D40BA3" w:rsidP="007F63A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B7B5FF0" w14:textId="75BC9F7E" w:rsidR="007F63AF" w:rsidRDefault="007F63AF" w:rsidP="007F63A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บริษัท เบลฟอร์ต ออโตโมบิล (ประเทศไทย) จำกัด</w:t>
      </w:r>
    </w:p>
    <w:p w14:paraId="771C640F" w14:textId="77777777" w:rsidR="007F63AF" w:rsidRDefault="007F63AF" w:rsidP="007F63A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737869E" w14:textId="77777777" w:rsidR="007F63AF" w:rsidRDefault="007F63AF" w:rsidP="007F63A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ในเดือนธันวาคม </w:t>
      </w:r>
      <w:r>
        <w:rPr>
          <w:rFonts w:ascii="Angsana New" w:hAnsi="Angsana New" w:cs="Angsana New" w:hint="cs"/>
          <w:sz w:val="30"/>
          <w:szCs w:val="30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บริษัทได้ขายหุ้นทั้งหมดของบริษัท เบลฟอร์ต ออโตโมบิล (ประเทศไทย) จำกัด จำนวน </w:t>
      </w:r>
      <w:r>
        <w:rPr>
          <w:rFonts w:ascii="Angsana New" w:hAnsi="Angsana New" w:cs="Angsana New" w:hint="cs"/>
          <w:sz w:val="30"/>
          <w:szCs w:val="30"/>
        </w:rPr>
        <w:t>999,997</w:t>
      </w:r>
      <w:r>
        <w:rPr>
          <w:rFonts w:ascii="Angsana New" w:hAnsi="Angsana New" w:cs="Angsana New" w:hint="cs"/>
          <w:sz w:val="30"/>
          <w:szCs w:val="30"/>
          <w:cs/>
        </w:rPr>
        <w:t xml:space="preserve"> หุ้น เป็นจำนวนเงิน </w:t>
      </w:r>
      <w:r>
        <w:rPr>
          <w:rFonts w:ascii="Angsana New" w:hAnsi="Angsana New" w:cs="Angsana New" w:hint="cs"/>
          <w:sz w:val="30"/>
          <w:szCs w:val="30"/>
        </w:rPr>
        <w:t xml:space="preserve">40.3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ทำให้บริษัทรับรู้ขาดทุนจากการขายเงินลงทุนของบริษัทดังกล่าวเป็นจำนวน </w:t>
      </w:r>
      <w:r>
        <w:rPr>
          <w:rFonts w:ascii="Angsana New" w:hAnsi="Angsana New" w:cs="Angsana New" w:hint="cs"/>
          <w:sz w:val="30"/>
          <w:szCs w:val="30"/>
        </w:rPr>
        <w:t>46.8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ล้านบาทในงบการเงินเฉพาะกิจการและกำไรจำนวน </w:t>
      </w:r>
      <w:r>
        <w:rPr>
          <w:rFonts w:ascii="Angsana New" w:hAnsi="Angsana New" w:cs="Angsana New" w:hint="cs"/>
          <w:sz w:val="30"/>
          <w:szCs w:val="30"/>
        </w:rPr>
        <w:t>39.7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ล้านบาทในงบการเงินรวม (หมายเหตุข้อ </w:t>
      </w:r>
      <w:r>
        <w:rPr>
          <w:rFonts w:ascii="Angsana New" w:hAnsi="Angsana New" w:cs="Angsana New" w:hint="cs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>)</w:t>
      </w:r>
    </w:p>
    <w:p w14:paraId="483415EB" w14:textId="0F565AB1" w:rsidR="007F63AF" w:rsidRDefault="007F63AF" w:rsidP="007F63A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139ACE5" w14:textId="77777777" w:rsidR="007F63AF" w:rsidRDefault="007F63AF" w:rsidP="007F63A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บริษัท ไลอ้อน ออโตโมบิล จำกัด</w:t>
      </w:r>
    </w:p>
    <w:p w14:paraId="6CAA7C78" w14:textId="77777777" w:rsidR="007F63AF" w:rsidRDefault="007F63AF" w:rsidP="007F63AF">
      <w:pPr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375F909" w14:textId="77777777" w:rsidR="007F63AF" w:rsidRDefault="007F63AF" w:rsidP="007F63AF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ในเดือนธันวาคม </w:t>
      </w:r>
      <w:r>
        <w:rPr>
          <w:rFonts w:ascii="Angsana New" w:hAnsi="Angsana New" w:cs="Angsana New" w:hint="cs"/>
          <w:sz w:val="30"/>
          <w:szCs w:val="30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บริษัทได้ขายหุ้นทั้งหมดของบริษัท ไลอ้อน ออโตโมบิล จำกัด จำนวน </w:t>
      </w:r>
      <w:r>
        <w:rPr>
          <w:rFonts w:ascii="Angsana New" w:hAnsi="Angsana New" w:cs="Angsana New" w:hint="cs"/>
          <w:sz w:val="30"/>
          <w:szCs w:val="30"/>
        </w:rPr>
        <w:t>199,997</w:t>
      </w:r>
      <w:r>
        <w:rPr>
          <w:rFonts w:ascii="Angsana New" w:hAnsi="Angsana New" w:cs="Angsana New" w:hint="cs"/>
          <w:sz w:val="30"/>
          <w:szCs w:val="30"/>
          <w:cs/>
        </w:rPr>
        <w:t xml:space="preserve"> หุ้น เป็นจำนวนเงิน </w:t>
      </w:r>
      <w:r>
        <w:rPr>
          <w:rFonts w:ascii="Angsana New" w:hAnsi="Angsana New" w:cs="Angsana New" w:hint="cs"/>
          <w:sz w:val="30"/>
          <w:szCs w:val="30"/>
        </w:rPr>
        <w:t xml:space="preserve">0.2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ทำให้บริษัทรับรู้ขาดทุนจากการขายเงินลงทุนของบริษัทดังกล่าวเป็นจำนวน </w:t>
      </w:r>
      <w:r>
        <w:rPr>
          <w:rFonts w:ascii="Angsana New" w:hAnsi="Angsana New" w:cs="Angsana New" w:hint="cs"/>
          <w:sz w:val="30"/>
          <w:szCs w:val="30"/>
        </w:rPr>
        <w:t>19.8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ล้านบาทในงบการเงินเฉพาะกิจการ และกำไรจำนวน </w:t>
      </w:r>
      <w:r>
        <w:rPr>
          <w:rFonts w:ascii="Angsana New" w:hAnsi="Angsana New" w:cs="Angsana New" w:hint="cs"/>
          <w:sz w:val="30"/>
          <w:szCs w:val="30"/>
        </w:rPr>
        <w:t>37.5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ล้านบาทในงบการเงินรวม (หมายเหตุข้อ </w:t>
      </w:r>
      <w:r>
        <w:rPr>
          <w:rFonts w:ascii="Angsana New" w:hAnsi="Angsana New" w:cs="Angsana New" w:hint="cs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>)</w:t>
      </w:r>
    </w:p>
    <w:p w14:paraId="0C270B40" w14:textId="77777777" w:rsidR="007F63AF" w:rsidRDefault="007F63AF" w:rsidP="004149B5">
      <w:pPr>
        <w:snapToGrid w:val="0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4368DA1" w14:textId="3A0FD339" w:rsidR="004149B5" w:rsidRDefault="004149B5" w:rsidP="004149B5">
      <w:pPr>
        <w:snapToGrid w:val="0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การเลิกกิจการของบริษัทย่อย</w:t>
      </w:r>
    </w:p>
    <w:p w14:paraId="7BE42C0E" w14:textId="77777777" w:rsidR="004149B5" w:rsidRDefault="004149B5" w:rsidP="004149B5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B7B1BBB" w14:textId="77777777" w:rsidR="004149B5" w:rsidRDefault="004149B5" w:rsidP="004149B5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บริษัท มาสเตอร์ ออโตโมทีฟ เทรนนิ่ง จำกัด</w:t>
      </w:r>
    </w:p>
    <w:p w14:paraId="3CE3BE82" w14:textId="77777777" w:rsidR="004149B5" w:rsidRDefault="004149B5" w:rsidP="004149B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8105886" w14:textId="04C014A9" w:rsidR="004149B5" w:rsidRDefault="004149B5" w:rsidP="004149B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 w:cs="Angsana New" w:hint="cs"/>
          <w:sz w:val="30"/>
          <w:szCs w:val="30"/>
        </w:rPr>
        <w:t xml:space="preserve">2564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 มาสเตอร์ ออโตโมทีฟ เทรนนิ่ง จำกัด ซึ่งเป็นบริษัทย่อยของบริษัทได้จดทะเบียนยกเลิกบริษัทกับกรมพัฒนาธุรกิจการค้าและชำระบัญชีเสร็จสิ้นแล้วเมื่อวันที่ </w:t>
      </w:r>
      <w:r>
        <w:rPr>
          <w:rFonts w:ascii="Angsana New" w:hAnsi="Angsana New" w:cs="Angsana New" w:hint="cs"/>
          <w:sz w:val="30"/>
          <w:szCs w:val="30"/>
        </w:rPr>
        <w:t xml:space="preserve">9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 w:hint="cs"/>
          <w:sz w:val="30"/>
          <w:szCs w:val="30"/>
        </w:rPr>
        <w:t xml:space="preserve">2564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บริษัทได้บันทึกค่าเผื่อการด้อยค่าของเงินลงทุนในบริษัท มาสเตอร์ ออโตโมทีฟ เทรนนิ่ง จำกัด แล้วเป็นจำนวนเงิน </w:t>
      </w:r>
      <w:r>
        <w:rPr>
          <w:rFonts w:ascii="Angsana New" w:hAnsi="Angsana New" w:cs="Angsana New" w:hint="cs"/>
          <w:sz w:val="30"/>
          <w:szCs w:val="30"/>
        </w:rPr>
        <w:t xml:space="preserve">3.8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ทำให้บริษัทไม่มีกำไรหรือขาดทุนจากการเลิกกิจการในงบการเงินเฉพาะกิจการ และกลุ่มบริษัทรับรู้ขาดทุนจากการเลิกกิจการในงบการเงินรวมเป็นจำนวนเงิน </w:t>
      </w:r>
      <w:r>
        <w:rPr>
          <w:rFonts w:ascii="Angsana New" w:hAnsi="Angsana New" w:cs="Angsana New" w:hint="cs"/>
          <w:sz w:val="30"/>
          <w:szCs w:val="30"/>
        </w:rPr>
        <w:t>1.2 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7620B13E" w14:textId="77777777" w:rsidR="004149B5" w:rsidRDefault="004149B5" w:rsidP="004149B5">
      <w:pPr>
        <w:snapToGri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B72F3DB" w14:textId="7B2E69FC" w:rsidR="004149B5" w:rsidRPr="00503674" w:rsidRDefault="004149B5" w:rsidP="00084F4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 w:hanging="22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4149B5" w:rsidRPr="00503674" w:rsidSect="00D107B1">
          <w:pgSz w:w="11907" w:h="16839" w:code="9"/>
          <w:pgMar w:top="691" w:right="1152" w:bottom="810" w:left="1152" w:header="720" w:footer="720" w:gutter="0"/>
          <w:paperSrc w:first="7" w:other="7"/>
          <w:cols w:space="720"/>
          <w:docGrid w:linePitch="360"/>
        </w:sectPr>
      </w:pPr>
    </w:p>
    <w:p w14:paraId="04021B76" w14:textId="4E81C4BD" w:rsidR="00460267" w:rsidRPr="006666FA" w:rsidRDefault="00460267" w:rsidP="00792773">
      <w:pPr>
        <w:ind w:right="18" w:firstLine="5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เงินลงทุนในบริษัทย่อย ณ วันที่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AE4D47"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E4D47"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="00B44A71"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และเงินปันผลรับ</w:t>
      </w:r>
      <w:r w:rsidR="0084715F"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จากเงินลงทุน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สำหรับแต่ละปี มีดังนี้</w:t>
      </w:r>
    </w:p>
    <w:p w14:paraId="5FE43DEE" w14:textId="77777777" w:rsidR="004B231A" w:rsidRPr="006666FA" w:rsidRDefault="004B231A" w:rsidP="00792773">
      <w:pPr>
        <w:ind w:right="18" w:firstLine="518"/>
        <w:jc w:val="both"/>
        <w:rPr>
          <w:rFonts w:asciiTheme="majorBidi" w:hAnsiTheme="majorBidi" w:cstheme="majorBidi"/>
          <w:sz w:val="12"/>
          <w:szCs w:val="12"/>
          <w:lang w:val="en-US" w:bidi="th-TH"/>
        </w:rPr>
      </w:pPr>
    </w:p>
    <w:tbl>
      <w:tblPr>
        <w:tblW w:w="15001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700"/>
        <w:gridCol w:w="106"/>
        <w:gridCol w:w="1872"/>
        <w:gridCol w:w="142"/>
        <w:gridCol w:w="567"/>
        <w:gridCol w:w="142"/>
        <w:gridCol w:w="567"/>
        <w:gridCol w:w="141"/>
        <w:gridCol w:w="709"/>
        <w:gridCol w:w="142"/>
        <w:gridCol w:w="709"/>
        <w:gridCol w:w="141"/>
        <w:gridCol w:w="851"/>
        <w:gridCol w:w="142"/>
        <w:gridCol w:w="708"/>
        <w:gridCol w:w="142"/>
        <w:gridCol w:w="709"/>
        <w:gridCol w:w="142"/>
        <w:gridCol w:w="708"/>
        <w:gridCol w:w="142"/>
        <w:gridCol w:w="851"/>
        <w:gridCol w:w="141"/>
        <w:gridCol w:w="729"/>
        <w:gridCol w:w="122"/>
        <w:gridCol w:w="709"/>
        <w:gridCol w:w="141"/>
        <w:gridCol w:w="813"/>
        <w:gridCol w:w="13"/>
      </w:tblGrid>
      <w:tr w:rsidR="001575E0" w:rsidRPr="006666FA" w14:paraId="7F4AC098" w14:textId="77777777" w:rsidTr="00462344">
        <w:trPr>
          <w:gridAfter w:val="1"/>
          <w:wAfter w:w="13" w:type="dxa"/>
          <w:tblHeader/>
        </w:trPr>
        <w:tc>
          <w:tcPr>
            <w:tcW w:w="14988" w:type="dxa"/>
            <w:gridSpan w:val="27"/>
            <w:tcMar>
              <w:left w:w="29" w:type="dxa"/>
              <w:right w:w="29" w:type="dxa"/>
            </w:tcMar>
          </w:tcPr>
          <w:p w14:paraId="5228B8EA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575E0" w:rsidRPr="006666FA" w14:paraId="41B53205" w14:textId="77777777" w:rsidTr="00462344">
        <w:trPr>
          <w:tblHeader/>
        </w:trPr>
        <w:tc>
          <w:tcPr>
            <w:tcW w:w="2700" w:type="dxa"/>
            <w:tcMar>
              <w:left w:w="29" w:type="dxa"/>
              <w:right w:w="29" w:type="dxa"/>
            </w:tcMar>
          </w:tcPr>
          <w:p w14:paraId="71CB9462" w14:textId="77777777" w:rsidR="001575E0" w:rsidRPr="006666FA" w:rsidRDefault="001575E0" w:rsidP="006C0F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ชื่อบริษัท</w:t>
            </w:r>
          </w:p>
        </w:tc>
        <w:tc>
          <w:tcPr>
            <w:tcW w:w="106" w:type="dxa"/>
          </w:tcPr>
          <w:p w14:paraId="2A085589" w14:textId="77777777" w:rsidR="001575E0" w:rsidRPr="006666FA" w:rsidRDefault="001575E0" w:rsidP="001575E0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1CC62BD5" w14:textId="77777777" w:rsidR="001575E0" w:rsidRPr="006666FA" w:rsidRDefault="001575E0" w:rsidP="001575E0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8C53A8" w14:textId="77777777" w:rsidR="001575E0" w:rsidRPr="006666FA" w:rsidRDefault="001575E0" w:rsidP="001575E0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142" w:type="dxa"/>
          </w:tcPr>
          <w:p w14:paraId="17724699" w14:textId="77777777" w:rsidR="001575E0" w:rsidRPr="006666FA" w:rsidRDefault="001575E0" w:rsidP="001575E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76" w:type="dxa"/>
            <w:gridSpan w:val="3"/>
            <w:tcMar>
              <w:left w:w="29" w:type="dxa"/>
              <w:right w:w="29" w:type="dxa"/>
            </w:tcMar>
          </w:tcPr>
          <w:p w14:paraId="160B2B15" w14:textId="77777777" w:rsidR="001575E0" w:rsidRPr="006666FA" w:rsidRDefault="001575E0" w:rsidP="001575E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58093C1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60" w:type="dxa"/>
            <w:gridSpan w:val="3"/>
            <w:tcMar>
              <w:left w:w="29" w:type="dxa"/>
              <w:right w:w="29" w:type="dxa"/>
            </w:tcMar>
          </w:tcPr>
          <w:p w14:paraId="70B125C2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ทุนชำระแล้ว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57026ABA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01" w:type="dxa"/>
            <w:gridSpan w:val="3"/>
            <w:tcMar>
              <w:left w:w="29" w:type="dxa"/>
              <w:right w:w="29" w:type="dxa"/>
            </w:tcMar>
          </w:tcPr>
          <w:p w14:paraId="12C5471A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54568A4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2CC3E42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59" w:type="dxa"/>
            <w:gridSpan w:val="3"/>
            <w:tcMar>
              <w:left w:w="29" w:type="dxa"/>
              <w:right w:w="29" w:type="dxa"/>
            </w:tcMar>
          </w:tcPr>
          <w:p w14:paraId="307D4C49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E44BFC" w14:textId="0E50F08F" w:rsidR="001575E0" w:rsidRPr="006666FA" w:rsidRDefault="006C0F9A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การด้อยค่า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E43D69E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21" w:type="dxa"/>
            <w:gridSpan w:val="3"/>
            <w:tcMar>
              <w:left w:w="29" w:type="dxa"/>
              <w:right w:w="29" w:type="dxa"/>
            </w:tcMar>
          </w:tcPr>
          <w:p w14:paraId="4B8D3D98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480D407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ราคาทุน - สุทธิ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5D52C1EB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76" w:type="dxa"/>
            <w:gridSpan w:val="4"/>
            <w:tcMar>
              <w:left w:w="29" w:type="dxa"/>
              <w:right w:w="29" w:type="dxa"/>
            </w:tcMar>
          </w:tcPr>
          <w:p w14:paraId="4AE6491C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  <w:p w14:paraId="7F8F90DC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สำหรับปี</w:t>
            </w:r>
          </w:p>
        </w:tc>
      </w:tr>
      <w:tr w:rsidR="00BF7A7D" w:rsidRPr="006666FA" w14:paraId="04082B10" w14:textId="77777777" w:rsidTr="00462344">
        <w:trPr>
          <w:tblHeader/>
        </w:trPr>
        <w:tc>
          <w:tcPr>
            <w:tcW w:w="2700" w:type="dxa"/>
            <w:tcMar>
              <w:left w:w="29" w:type="dxa"/>
              <w:right w:w="29" w:type="dxa"/>
            </w:tcMar>
          </w:tcPr>
          <w:p w14:paraId="5F4CCB72" w14:textId="77777777" w:rsidR="00290098" w:rsidRPr="006666FA" w:rsidRDefault="00290098" w:rsidP="006C0F9A">
            <w:pPr>
              <w:tabs>
                <w:tab w:val="left" w:pos="2580"/>
              </w:tabs>
              <w:spacing w:line="240" w:lineRule="atLeas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" w:type="dxa"/>
          </w:tcPr>
          <w:p w14:paraId="2025C841" w14:textId="77777777" w:rsidR="00290098" w:rsidRPr="006666FA" w:rsidRDefault="00290098" w:rsidP="00290098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64803868" w14:textId="77777777" w:rsidR="00290098" w:rsidRPr="006666FA" w:rsidRDefault="00290098" w:rsidP="00290098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</w:tcPr>
          <w:p w14:paraId="2600E2F9" w14:textId="77777777" w:rsidR="00290098" w:rsidRPr="006666FA" w:rsidRDefault="00290098" w:rsidP="00290098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0B10213C" w14:textId="613DF967" w:rsidR="00290098" w:rsidRPr="006666FA" w:rsidRDefault="00B30E1D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4D7A5CF" w14:textId="77777777" w:rsidR="00290098" w:rsidRPr="006666FA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6000B3B7" w14:textId="4CCF6DE6" w:rsidR="00290098" w:rsidRPr="006666FA" w:rsidRDefault="00B30E1D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5FB5231" w14:textId="77777777" w:rsidR="00290098" w:rsidRPr="006666FA" w:rsidRDefault="00290098" w:rsidP="00290098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58CEC0E" w14:textId="1462B31E" w:rsidR="00290098" w:rsidRPr="006666FA" w:rsidRDefault="00B30E1D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A48AF26" w14:textId="77777777" w:rsidR="00290098" w:rsidRPr="006666FA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1742B63" w14:textId="48CEF3ED" w:rsidR="00290098" w:rsidRPr="006666FA" w:rsidRDefault="00B30E1D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60B11BA0" w14:textId="77777777" w:rsidR="00290098" w:rsidRPr="006666FA" w:rsidRDefault="00290098" w:rsidP="00290098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057DBED8" w14:textId="143CD8AC" w:rsidR="00290098" w:rsidRPr="006666FA" w:rsidRDefault="00B30E1D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40F0AC2" w14:textId="77777777" w:rsidR="00290098" w:rsidRPr="006666FA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101C875A" w14:textId="6496649B" w:rsidR="00290098" w:rsidRPr="006666FA" w:rsidRDefault="00B30E1D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1813720" w14:textId="77777777" w:rsidR="00290098" w:rsidRPr="006666FA" w:rsidRDefault="00290098" w:rsidP="00290098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52C9FA4" w14:textId="704CB1E1" w:rsidR="00290098" w:rsidRPr="006666FA" w:rsidRDefault="00B30E1D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BF52853" w14:textId="77777777" w:rsidR="00290098" w:rsidRPr="006666FA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6718D882" w14:textId="0C5A44ED" w:rsidR="00290098" w:rsidRPr="006666FA" w:rsidRDefault="00B30E1D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F36E3B2" w14:textId="77777777" w:rsidR="00290098" w:rsidRPr="006666FA" w:rsidRDefault="00290098" w:rsidP="00290098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37C9EFCB" w14:textId="363E0B44" w:rsidR="00290098" w:rsidRPr="006666FA" w:rsidRDefault="00B30E1D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59010733" w14:textId="77777777" w:rsidR="00290098" w:rsidRPr="006666FA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  <w:tcMar>
              <w:left w:w="29" w:type="dxa"/>
              <w:right w:w="29" w:type="dxa"/>
            </w:tcMar>
          </w:tcPr>
          <w:p w14:paraId="177E222C" w14:textId="3CC45B7D" w:rsidR="00290098" w:rsidRPr="006666FA" w:rsidRDefault="00B30E1D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5CF1A203" w14:textId="77777777" w:rsidR="00290098" w:rsidRPr="006666FA" w:rsidRDefault="00290098" w:rsidP="00290098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CE1377D" w14:textId="280B1340" w:rsidR="00290098" w:rsidRPr="006666FA" w:rsidRDefault="00B30E1D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71A8D8E" w14:textId="77777777" w:rsidR="00290098" w:rsidRPr="006666FA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gridSpan w:val="2"/>
            <w:tcMar>
              <w:left w:w="29" w:type="dxa"/>
              <w:right w:w="29" w:type="dxa"/>
            </w:tcMar>
          </w:tcPr>
          <w:p w14:paraId="40B53D94" w14:textId="3F7ABB0B" w:rsidR="00290098" w:rsidRPr="006666FA" w:rsidRDefault="00B30E1D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290098" w:rsidRPr="006666FA" w14:paraId="0D7E5F9B" w14:textId="77777777" w:rsidTr="00462344">
        <w:trPr>
          <w:tblHeader/>
        </w:trPr>
        <w:tc>
          <w:tcPr>
            <w:tcW w:w="2700" w:type="dxa"/>
            <w:tcMar>
              <w:left w:w="29" w:type="dxa"/>
              <w:right w:w="29" w:type="dxa"/>
            </w:tcMar>
          </w:tcPr>
          <w:p w14:paraId="4868C58D" w14:textId="77777777" w:rsidR="00290098" w:rsidRPr="006666FA" w:rsidRDefault="00290098" w:rsidP="006C0F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" w:type="dxa"/>
          </w:tcPr>
          <w:p w14:paraId="766F89A9" w14:textId="77777777" w:rsidR="00290098" w:rsidRPr="006666FA" w:rsidRDefault="00290098" w:rsidP="00290098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300117A0" w14:textId="77777777" w:rsidR="00290098" w:rsidRPr="006666FA" w:rsidRDefault="00290098" w:rsidP="00290098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</w:tcPr>
          <w:p w14:paraId="34F41916" w14:textId="77777777" w:rsidR="00290098" w:rsidRPr="006666FA" w:rsidRDefault="00290098" w:rsidP="002900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6" w:type="dxa"/>
            <w:gridSpan w:val="3"/>
            <w:tcMar>
              <w:left w:w="29" w:type="dxa"/>
              <w:right w:w="29" w:type="dxa"/>
            </w:tcMar>
          </w:tcPr>
          <w:p w14:paraId="1373312B" w14:textId="77777777" w:rsidR="00290098" w:rsidRPr="006666FA" w:rsidRDefault="00290098" w:rsidP="002900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ร้อยละ</w:t>
            </w: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531FFBC" w14:textId="77777777" w:rsidR="00290098" w:rsidRPr="006666FA" w:rsidRDefault="00290098" w:rsidP="002900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64" w:type="dxa"/>
            <w:gridSpan w:val="20"/>
            <w:tcMar>
              <w:left w:w="29" w:type="dxa"/>
              <w:right w:w="29" w:type="dxa"/>
            </w:tcMar>
          </w:tcPr>
          <w:p w14:paraId="2A2CA338" w14:textId="77777777" w:rsidR="00290098" w:rsidRPr="006666FA" w:rsidRDefault="00290098" w:rsidP="00290098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BF7A7D" w:rsidRPr="006666FA" w14:paraId="0071F164" w14:textId="77777777" w:rsidTr="00462344">
        <w:trPr>
          <w:tblHeader/>
        </w:trPr>
        <w:tc>
          <w:tcPr>
            <w:tcW w:w="2700" w:type="dxa"/>
            <w:tcMar>
              <w:left w:w="29" w:type="dxa"/>
              <w:right w:w="29" w:type="dxa"/>
            </w:tcMar>
          </w:tcPr>
          <w:p w14:paraId="442682FE" w14:textId="77777777" w:rsidR="00290098" w:rsidRPr="006666FA" w:rsidRDefault="00290098" w:rsidP="006C0F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106" w:type="dxa"/>
          </w:tcPr>
          <w:p w14:paraId="147C2145" w14:textId="77777777" w:rsidR="00290098" w:rsidRPr="006666FA" w:rsidRDefault="00290098" w:rsidP="00290098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7915031E" w14:textId="77777777" w:rsidR="00290098" w:rsidRPr="006666FA" w:rsidRDefault="00290098" w:rsidP="00290098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</w:tcPr>
          <w:p w14:paraId="362598CD" w14:textId="77777777" w:rsidR="00290098" w:rsidRPr="006666FA" w:rsidRDefault="00290098" w:rsidP="00290098">
            <w:pPr>
              <w:tabs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5B63B089" w14:textId="77777777" w:rsidR="00290098" w:rsidRPr="006666FA" w:rsidRDefault="00290098" w:rsidP="00290098">
            <w:pPr>
              <w:tabs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A785D3A" w14:textId="77777777" w:rsidR="00290098" w:rsidRPr="006666FA" w:rsidRDefault="00290098" w:rsidP="00290098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69D2B4D" w14:textId="77777777" w:rsidR="00290098" w:rsidRPr="006666FA" w:rsidRDefault="00290098" w:rsidP="00290098">
            <w:pPr>
              <w:tabs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692E96A" w14:textId="77777777" w:rsidR="00290098" w:rsidRPr="006666FA" w:rsidRDefault="00290098" w:rsidP="0029009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D114313" w14:textId="77777777" w:rsidR="00290098" w:rsidRPr="006666FA" w:rsidRDefault="00290098" w:rsidP="00290098">
            <w:pPr>
              <w:tabs>
                <w:tab w:val="decimal" w:pos="7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A471940" w14:textId="77777777" w:rsidR="00290098" w:rsidRPr="006666FA" w:rsidRDefault="00290098" w:rsidP="0029009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4A09514" w14:textId="77777777" w:rsidR="00290098" w:rsidRPr="006666FA" w:rsidRDefault="00290098" w:rsidP="00290098">
            <w:pPr>
              <w:tabs>
                <w:tab w:val="decimal" w:pos="7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F83D82A" w14:textId="77777777" w:rsidR="00290098" w:rsidRPr="006666FA" w:rsidRDefault="00290098" w:rsidP="0029009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40088A11" w14:textId="77777777" w:rsidR="00290098" w:rsidRPr="006666FA" w:rsidRDefault="00290098" w:rsidP="00290098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2A57A9B" w14:textId="77777777" w:rsidR="00290098" w:rsidRPr="006666FA" w:rsidRDefault="00290098" w:rsidP="0029009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415D4A46" w14:textId="77777777" w:rsidR="00290098" w:rsidRPr="006666FA" w:rsidRDefault="00290098" w:rsidP="00290098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2F74196" w14:textId="77777777" w:rsidR="00290098" w:rsidRPr="006666FA" w:rsidRDefault="00290098" w:rsidP="0029009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529BEF62" w14:textId="77777777" w:rsidR="00290098" w:rsidRPr="006666FA" w:rsidRDefault="00290098" w:rsidP="0029009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33B5EEA" w14:textId="77777777" w:rsidR="00290098" w:rsidRPr="006666FA" w:rsidRDefault="00290098" w:rsidP="0029009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57B50874" w14:textId="77777777" w:rsidR="00290098" w:rsidRPr="006666FA" w:rsidRDefault="00290098" w:rsidP="0029009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71234FD" w14:textId="77777777" w:rsidR="00290098" w:rsidRPr="006666FA" w:rsidRDefault="00290098" w:rsidP="0029009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7087A87F" w14:textId="77777777" w:rsidR="00290098" w:rsidRPr="006666FA" w:rsidRDefault="00290098" w:rsidP="0029009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F580122" w14:textId="77777777" w:rsidR="00290098" w:rsidRPr="006666FA" w:rsidRDefault="00290098" w:rsidP="0029009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Mar>
              <w:left w:w="29" w:type="dxa"/>
              <w:right w:w="29" w:type="dxa"/>
            </w:tcMar>
          </w:tcPr>
          <w:p w14:paraId="0E302589" w14:textId="77777777" w:rsidR="00290098" w:rsidRPr="006666FA" w:rsidRDefault="00290098" w:rsidP="0029009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681CA460" w14:textId="77777777" w:rsidR="00290098" w:rsidRPr="006666FA" w:rsidRDefault="00290098" w:rsidP="0029009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DDAEC24" w14:textId="77777777" w:rsidR="00290098" w:rsidRPr="006666FA" w:rsidRDefault="00290098" w:rsidP="00290098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2A1DED2" w14:textId="77777777" w:rsidR="00290098" w:rsidRPr="006666FA" w:rsidRDefault="00290098" w:rsidP="0029009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gridSpan w:val="2"/>
            <w:tcMar>
              <w:left w:w="29" w:type="dxa"/>
              <w:right w:w="29" w:type="dxa"/>
            </w:tcMar>
          </w:tcPr>
          <w:p w14:paraId="56EDEB8A" w14:textId="77777777" w:rsidR="00290098" w:rsidRPr="006666FA" w:rsidRDefault="00290098" w:rsidP="00290098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32F78" w:rsidRPr="006666FA" w14:paraId="4D30CC79" w14:textId="77777777" w:rsidTr="009C794A">
        <w:tc>
          <w:tcPr>
            <w:tcW w:w="2700" w:type="dxa"/>
            <w:tcMar>
              <w:left w:w="29" w:type="dxa"/>
              <w:right w:w="29" w:type="dxa"/>
            </w:tcMar>
          </w:tcPr>
          <w:p w14:paraId="2E463E27" w14:textId="77777777" w:rsidR="00932F78" w:rsidRPr="006666FA" w:rsidRDefault="00932F78" w:rsidP="00932F78">
            <w:pPr>
              <w:tabs>
                <w:tab w:val="left" w:pos="2580"/>
              </w:tabs>
              <w:spacing w:line="240" w:lineRule="auto"/>
              <w:ind w:left="45" w:right="66" w:hanging="6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มาสเตอร์ คาร์ เร้นเทิล จำกัด</w:t>
            </w:r>
          </w:p>
        </w:tc>
        <w:tc>
          <w:tcPr>
            <w:tcW w:w="106" w:type="dxa"/>
          </w:tcPr>
          <w:p w14:paraId="57CB3A2E" w14:textId="77777777" w:rsidR="00932F78" w:rsidRPr="006666FA" w:rsidRDefault="00932F78" w:rsidP="00932F7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2A83DE27" w14:textId="77777777" w:rsidR="00932F78" w:rsidRPr="006666FA" w:rsidRDefault="00932F78" w:rsidP="00932F78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ให้เช่ารถยนต์</w:t>
            </w:r>
          </w:p>
        </w:tc>
        <w:tc>
          <w:tcPr>
            <w:tcW w:w="142" w:type="dxa"/>
          </w:tcPr>
          <w:p w14:paraId="1FEE3B76" w14:textId="77777777" w:rsidR="00932F78" w:rsidRPr="006666FA" w:rsidRDefault="00932F78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16BE7AD" w14:textId="14355E87" w:rsidR="00932F78" w:rsidRPr="007D69C9" w:rsidRDefault="00B30E1D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3A38819" w14:textId="77777777" w:rsidR="00932F78" w:rsidRPr="007D69C9" w:rsidRDefault="00932F78" w:rsidP="00932F78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63A92662" w14:textId="788545F5" w:rsidR="00932F78" w:rsidRPr="007D69C9" w:rsidRDefault="00B30E1D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6B326ED1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8D23360" w14:textId="3AC9CEDB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350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309AFA3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5A3B7D0" w14:textId="050419D8" w:rsidR="00932F78" w:rsidRPr="007D69C9" w:rsidRDefault="00B30E1D" w:rsidP="00932F78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4CF77DD" w14:textId="77777777" w:rsidR="00932F78" w:rsidRPr="007D69C9" w:rsidRDefault="00932F78" w:rsidP="00932F78">
            <w:pPr>
              <w:tabs>
                <w:tab w:val="decimal" w:pos="416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763626D5" w14:textId="5999570D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350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085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67CB982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49E57B14" w14:textId="6C036674" w:rsidR="00932F78" w:rsidRPr="007D69C9" w:rsidRDefault="00B30E1D" w:rsidP="00452035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085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3AF99B8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2A8C718" w14:textId="1938C210" w:rsidR="00932F78" w:rsidRPr="007D69C9" w:rsidRDefault="00932F78" w:rsidP="00932F78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FEA8D62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043E9BC9" w14:textId="7FA3B9CC" w:rsidR="00932F78" w:rsidRPr="007D69C9" w:rsidRDefault="00932F78" w:rsidP="00A96E88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0EB1475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057CAD51" w14:textId="5EB6829B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350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085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B11A39E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Mar>
              <w:left w:w="29" w:type="dxa"/>
              <w:right w:w="29" w:type="dxa"/>
            </w:tcMar>
          </w:tcPr>
          <w:p w14:paraId="0EBE97CD" w14:textId="36244588" w:rsidR="00932F78" w:rsidRPr="007D69C9" w:rsidRDefault="00B30E1D" w:rsidP="006A6ECF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085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40D25E2D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173C1DB" w14:textId="24FD01E6" w:rsidR="00932F78" w:rsidRPr="007D69C9" w:rsidRDefault="00932F78" w:rsidP="00932F78">
            <w:pPr>
              <w:tabs>
                <w:tab w:val="decimal" w:pos="4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0E0E2C6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gridSpan w:val="2"/>
            <w:tcMar>
              <w:left w:w="29" w:type="dxa"/>
              <w:right w:w="29" w:type="dxa"/>
            </w:tcMar>
          </w:tcPr>
          <w:p w14:paraId="3E689534" w14:textId="4E79C7E5" w:rsidR="00932F78" w:rsidRPr="007D69C9" w:rsidRDefault="00932F78" w:rsidP="004B558D">
            <w:pPr>
              <w:tabs>
                <w:tab w:val="decimal" w:pos="4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32F78" w:rsidRPr="006666FA" w14:paraId="0480694B" w14:textId="77777777" w:rsidTr="009C794A">
        <w:tc>
          <w:tcPr>
            <w:tcW w:w="2700" w:type="dxa"/>
            <w:tcMar>
              <w:left w:w="29" w:type="dxa"/>
              <w:right w:w="29" w:type="dxa"/>
            </w:tcMar>
          </w:tcPr>
          <w:p w14:paraId="64211CF7" w14:textId="77777777" w:rsidR="00932F78" w:rsidRPr="006666FA" w:rsidRDefault="00932F78" w:rsidP="00932F78">
            <w:pPr>
              <w:tabs>
                <w:tab w:val="left" w:pos="2580"/>
              </w:tabs>
              <w:spacing w:line="240" w:lineRule="auto"/>
              <w:ind w:left="198" w:right="66" w:hanging="21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ซัมมิท ฮอนด้า ออโตโมบิล จำกัด</w:t>
            </w:r>
          </w:p>
        </w:tc>
        <w:tc>
          <w:tcPr>
            <w:tcW w:w="106" w:type="dxa"/>
          </w:tcPr>
          <w:p w14:paraId="656115DB" w14:textId="77777777" w:rsidR="00932F78" w:rsidRPr="006666FA" w:rsidRDefault="00932F78" w:rsidP="00932F7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58906280" w14:textId="3ACF7A90" w:rsidR="00932F78" w:rsidRPr="006666FA" w:rsidRDefault="00932F78" w:rsidP="00932F78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จำหน่ายและซ่อมแซมรถยนต์</w:t>
            </w:r>
          </w:p>
        </w:tc>
        <w:tc>
          <w:tcPr>
            <w:tcW w:w="142" w:type="dxa"/>
          </w:tcPr>
          <w:p w14:paraId="361FB094" w14:textId="77777777" w:rsidR="00932F78" w:rsidRPr="006666FA" w:rsidRDefault="00932F78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78C5DCB4" w14:textId="5E780C93" w:rsidR="00932F78" w:rsidRPr="007D69C9" w:rsidRDefault="00B30E1D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9B0D568" w14:textId="77777777" w:rsidR="00932F78" w:rsidRPr="007D69C9" w:rsidRDefault="00932F78" w:rsidP="00932F78">
            <w:pPr>
              <w:tabs>
                <w:tab w:val="decimal" w:pos="882"/>
              </w:tabs>
              <w:spacing w:line="240" w:lineRule="atLeast"/>
              <w:ind w:left="-216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6FF7E5E6" w14:textId="5CC88C3D" w:rsidR="00932F78" w:rsidRPr="007D69C9" w:rsidRDefault="00B30E1D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43B90B5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C2B35D0" w14:textId="79BF80AA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125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0BC4009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0F15A15" w14:textId="4ACCB31B" w:rsidR="00932F78" w:rsidRPr="007D69C9" w:rsidRDefault="00B30E1D" w:rsidP="00932F78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0619B60B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23697261" w14:textId="407BC32E" w:rsidR="00932F78" w:rsidRPr="007D69C9" w:rsidRDefault="00B30E1D" w:rsidP="00932F78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361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003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F55B76D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366A8F50" w14:textId="60F3C55F" w:rsidR="00932F78" w:rsidRPr="007D69C9" w:rsidRDefault="00B30E1D" w:rsidP="00452035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326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003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108CB2D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9675264" w14:textId="31799EE7" w:rsidR="00932F78" w:rsidRPr="007D69C9" w:rsidRDefault="00932F78" w:rsidP="00932F78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BD0A663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1E8BF890" w14:textId="116E4E22" w:rsidR="00932F78" w:rsidRPr="007D69C9" w:rsidRDefault="00932F78" w:rsidP="00A96E88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ACB628F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6790F544" w14:textId="159CB6C1" w:rsidR="00932F78" w:rsidRPr="007D69C9" w:rsidRDefault="00B30E1D" w:rsidP="00932F78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361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003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F1E3281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Mar>
              <w:left w:w="29" w:type="dxa"/>
              <w:right w:w="29" w:type="dxa"/>
            </w:tcMar>
          </w:tcPr>
          <w:p w14:paraId="048461EC" w14:textId="261A03CE" w:rsidR="00932F78" w:rsidRPr="007D69C9" w:rsidRDefault="00B30E1D" w:rsidP="006A6ECF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326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003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65AD5327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55BF6C1" w14:textId="68D6D4D6" w:rsidR="00932F78" w:rsidRPr="007D69C9" w:rsidRDefault="00B30E1D" w:rsidP="00932F78">
            <w:pPr>
              <w:tabs>
                <w:tab w:val="decimal" w:pos="628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</w:t>
            </w:r>
            <w:r w:rsidR="00932F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7416200E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gridSpan w:val="2"/>
            <w:tcMar>
              <w:left w:w="29" w:type="dxa"/>
              <w:right w:w="29" w:type="dxa"/>
            </w:tcMar>
          </w:tcPr>
          <w:p w14:paraId="0FD8A00A" w14:textId="78F88FA3" w:rsidR="00932F78" w:rsidRPr="007D69C9" w:rsidRDefault="00B30E1D" w:rsidP="004B558D">
            <w:pPr>
              <w:tabs>
                <w:tab w:val="decimal" w:pos="650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</w:tr>
      <w:tr w:rsidR="00932F78" w:rsidRPr="006666FA" w14:paraId="63429801" w14:textId="77777777" w:rsidTr="009C794A">
        <w:tc>
          <w:tcPr>
            <w:tcW w:w="2700" w:type="dxa"/>
            <w:tcMar>
              <w:left w:w="29" w:type="dxa"/>
              <w:right w:w="29" w:type="dxa"/>
            </w:tcMar>
          </w:tcPr>
          <w:p w14:paraId="4D540490" w14:textId="77777777" w:rsidR="00932F78" w:rsidRPr="006666FA" w:rsidRDefault="00932F78" w:rsidP="00932F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 w:hanging="1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มิลเลนเนียม ออโต้ กรุ๊ป จำกัด</w:t>
            </w:r>
          </w:p>
        </w:tc>
        <w:tc>
          <w:tcPr>
            <w:tcW w:w="106" w:type="dxa"/>
          </w:tcPr>
          <w:p w14:paraId="2B3FE97F" w14:textId="77777777" w:rsidR="00932F78" w:rsidRPr="006666FA" w:rsidRDefault="00932F78" w:rsidP="00932F78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4DED772A" w14:textId="449DBF07" w:rsidR="00932F78" w:rsidRPr="006666FA" w:rsidRDefault="00932F78" w:rsidP="00932F78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จำหน่ายและซ่อมแซมรถยนต์</w:t>
            </w:r>
          </w:p>
        </w:tc>
        <w:tc>
          <w:tcPr>
            <w:tcW w:w="142" w:type="dxa"/>
          </w:tcPr>
          <w:p w14:paraId="2A0171C8" w14:textId="77777777" w:rsidR="00932F78" w:rsidRPr="006666FA" w:rsidRDefault="00932F78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476D23C" w14:textId="3E8751B2" w:rsidR="00932F78" w:rsidRPr="007D69C9" w:rsidRDefault="00B30E1D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D6C13B3" w14:textId="77777777" w:rsidR="00932F78" w:rsidRPr="007D69C9" w:rsidRDefault="00932F78" w:rsidP="00932F78">
            <w:pPr>
              <w:tabs>
                <w:tab w:val="decimal" w:pos="882"/>
              </w:tabs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263C93F1" w14:textId="14648E98" w:rsidR="00932F78" w:rsidRPr="007D69C9" w:rsidRDefault="00B30E1D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7D045D30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B77F612" w14:textId="483D1C27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427DF4A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8ADF00C" w14:textId="5C341A4C" w:rsidR="00932F78" w:rsidRPr="007D69C9" w:rsidRDefault="00B30E1D" w:rsidP="00932F78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3DEF837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5BE5398F" w14:textId="4F97DDB3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3DE0C27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7884E88A" w14:textId="0EE8F864" w:rsidR="00932F78" w:rsidRPr="007D69C9" w:rsidRDefault="00B30E1D" w:rsidP="00452035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DD9F510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D9B3543" w14:textId="21D1DB83" w:rsidR="00932F78" w:rsidRPr="007D69C9" w:rsidRDefault="00932F78" w:rsidP="00932F78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6572BFF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693FBB9D" w14:textId="646CC567" w:rsidR="00932F78" w:rsidRPr="007D69C9" w:rsidRDefault="00932F78" w:rsidP="00A96E88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D0D580A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13F767F4" w14:textId="6DD01DED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55BB9D6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Mar>
              <w:left w:w="29" w:type="dxa"/>
              <w:right w:w="29" w:type="dxa"/>
            </w:tcMar>
          </w:tcPr>
          <w:p w14:paraId="7AF4F113" w14:textId="528EB66F" w:rsidR="00932F78" w:rsidRPr="007D69C9" w:rsidRDefault="00B30E1D" w:rsidP="006A6ECF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21D157CC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721E42E" w14:textId="4D397F5E" w:rsidR="00932F78" w:rsidRPr="007D69C9" w:rsidRDefault="00B30E1D" w:rsidP="00932F78">
            <w:pPr>
              <w:tabs>
                <w:tab w:val="decimal" w:pos="628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219</w:t>
            </w:r>
            <w:r w:rsidR="00932F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6A3BA5F4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gridSpan w:val="2"/>
            <w:tcMar>
              <w:left w:w="29" w:type="dxa"/>
              <w:right w:w="29" w:type="dxa"/>
            </w:tcMar>
          </w:tcPr>
          <w:p w14:paraId="0D5A7B8D" w14:textId="32B02547" w:rsidR="00932F78" w:rsidRPr="007D69C9" w:rsidRDefault="00B30E1D" w:rsidP="004B558D">
            <w:pPr>
              <w:tabs>
                <w:tab w:val="decimal" w:pos="650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999</w:t>
            </w:r>
          </w:p>
        </w:tc>
      </w:tr>
      <w:tr w:rsidR="00932F78" w:rsidRPr="006666FA" w14:paraId="46EC7C1A" w14:textId="77777777" w:rsidTr="009C794A">
        <w:tc>
          <w:tcPr>
            <w:tcW w:w="2700" w:type="dxa"/>
            <w:tcMar>
              <w:left w:w="29" w:type="dxa"/>
              <w:right w:w="29" w:type="dxa"/>
            </w:tcMar>
          </w:tcPr>
          <w:p w14:paraId="0CCE38A8" w14:textId="77777777" w:rsidR="00932F78" w:rsidRPr="006666FA" w:rsidRDefault="00932F78" w:rsidP="00932F78">
            <w:pPr>
              <w:tabs>
                <w:tab w:val="left" w:pos="2580"/>
              </w:tabs>
              <w:spacing w:line="240" w:lineRule="auto"/>
              <w:ind w:left="198" w:right="66" w:hanging="21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ยูเอส มอเตอร์ไบค์ จำกัด</w:t>
            </w:r>
          </w:p>
        </w:tc>
        <w:tc>
          <w:tcPr>
            <w:tcW w:w="106" w:type="dxa"/>
          </w:tcPr>
          <w:p w14:paraId="5E6033C9" w14:textId="77777777" w:rsidR="00932F78" w:rsidRPr="006666FA" w:rsidRDefault="00932F78" w:rsidP="00932F7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2BAF8D0C" w14:textId="77777777" w:rsidR="00932F78" w:rsidRPr="006666FA" w:rsidRDefault="00932F78" w:rsidP="00932F78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จำหน่ายและซ่อมแซมรถจักรยานยนต์</w:t>
            </w:r>
          </w:p>
        </w:tc>
        <w:tc>
          <w:tcPr>
            <w:tcW w:w="142" w:type="dxa"/>
          </w:tcPr>
          <w:p w14:paraId="08C2D5D6" w14:textId="77777777" w:rsidR="00932F78" w:rsidRPr="006666FA" w:rsidRDefault="00932F78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3592295E" w14:textId="685601E3" w:rsidR="00932F78" w:rsidRPr="007D69C9" w:rsidRDefault="00B30E1D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349BE96" w14:textId="77777777" w:rsidR="00932F78" w:rsidRPr="007D69C9" w:rsidRDefault="00932F78" w:rsidP="00932F78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7F21463F" w14:textId="6FB08EA6" w:rsidR="00932F78" w:rsidRPr="007D69C9" w:rsidRDefault="00B30E1D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A90E336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3696010" w14:textId="479565AC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C9730A9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F329DFC" w14:textId="4FA9EE37" w:rsidR="00932F78" w:rsidRPr="007D69C9" w:rsidRDefault="00B30E1D" w:rsidP="00932F78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3E3972D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0D2B6FE5" w14:textId="7AB41D52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6704FCC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2DB23A60" w14:textId="4FA3CB11" w:rsidR="00932F78" w:rsidRPr="007D69C9" w:rsidRDefault="00B30E1D" w:rsidP="00452035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976329E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680A4A7" w14:textId="0ADEF108" w:rsidR="00932F78" w:rsidRPr="007D69C9" w:rsidRDefault="00932F78" w:rsidP="00932F78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0395890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33074123" w14:textId="4D1898F6" w:rsidR="00932F78" w:rsidRPr="007D69C9" w:rsidRDefault="00932F78" w:rsidP="00A96E88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85AB7BB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0B4744E6" w14:textId="6419116B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82AD55D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Mar>
              <w:left w:w="29" w:type="dxa"/>
              <w:right w:w="29" w:type="dxa"/>
            </w:tcMar>
          </w:tcPr>
          <w:p w14:paraId="2E483843" w14:textId="4E038A46" w:rsidR="00932F78" w:rsidRPr="007D69C9" w:rsidRDefault="00B30E1D" w:rsidP="006A6ECF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23A33643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7656C99" w14:textId="48BC0FE9" w:rsidR="00932F78" w:rsidRPr="007D69C9" w:rsidRDefault="00932F78" w:rsidP="00932F78">
            <w:pPr>
              <w:tabs>
                <w:tab w:val="decimal" w:pos="4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90415A2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gridSpan w:val="2"/>
            <w:tcMar>
              <w:left w:w="29" w:type="dxa"/>
              <w:right w:w="29" w:type="dxa"/>
            </w:tcMar>
          </w:tcPr>
          <w:p w14:paraId="4CBE987B" w14:textId="614F94BB" w:rsidR="00932F78" w:rsidRPr="007D69C9" w:rsidRDefault="00932F78" w:rsidP="004B558D">
            <w:pPr>
              <w:tabs>
                <w:tab w:val="decimal" w:pos="4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32F78" w:rsidRPr="006666FA" w14:paraId="1322A95C" w14:textId="77777777" w:rsidTr="009C794A">
        <w:tc>
          <w:tcPr>
            <w:tcW w:w="2700" w:type="dxa"/>
            <w:tcMar>
              <w:left w:w="29" w:type="dxa"/>
              <w:right w:w="29" w:type="dxa"/>
            </w:tcMar>
          </w:tcPr>
          <w:p w14:paraId="0DEC89AF" w14:textId="29EC1BCC" w:rsidR="00932F78" w:rsidRPr="006666FA" w:rsidRDefault="00932F78" w:rsidP="00932F78">
            <w:pPr>
              <w:tabs>
                <w:tab w:val="left" w:pos="2580"/>
              </w:tabs>
              <w:spacing w:line="240" w:lineRule="auto"/>
              <w:ind w:left="198" w:right="66" w:hanging="21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บริษัท กู๊ดวูด ออโต้เวอร์ค จำกัด</w:t>
            </w:r>
          </w:p>
        </w:tc>
        <w:tc>
          <w:tcPr>
            <w:tcW w:w="106" w:type="dxa"/>
          </w:tcPr>
          <w:p w14:paraId="466AB665" w14:textId="77777777" w:rsidR="00932F78" w:rsidRPr="006666FA" w:rsidRDefault="00932F78" w:rsidP="00932F7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06E426E6" w14:textId="33B686F6" w:rsidR="00932F78" w:rsidRPr="006666FA" w:rsidRDefault="00932F78" w:rsidP="00932F78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จำหน่ายและ</w:t>
            </w:r>
            <w:r w:rsidRPr="00666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ซ่อมแซมรถยนต์</w:t>
            </w:r>
          </w:p>
        </w:tc>
        <w:tc>
          <w:tcPr>
            <w:tcW w:w="142" w:type="dxa"/>
          </w:tcPr>
          <w:p w14:paraId="79B4EFBC" w14:textId="77777777" w:rsidR="00932F78" w:rsidRPr="006666FA" w:rsidRDefault="00932F78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2D5E099E" w14:textId="469354B4" w:rsidR="00932F78" w:rsidRPr="007D69C9" w:rsidRDefault="00B30E1D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BA3B1DE" w14:textId="77777777" w:rsidR="00932F78" w:rsidRPr="007D69C9" w:rsidRDefault="00932F78" w:rsidP="00932F78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21EB3F5B" w14:textId="11B540B4" w:rsidR="00932F78" w:rsidRPr="007D69C9" w:rsidRDefault="00B30E1D" w:rsidP="00932F78">
            <w:pPr>
              <w:tabs>
                <w:tab w:val="decimal" w:pos="354"/>
              </w:tabs>
              <w:spacing w:line="240" w:lineRule="auto"/>
              <w:ind w:left="-100" w:right="2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58EA5841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148996B" w14:textId="3B4E8080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5118E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B30E1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932759D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FD6D669" w14:textId="7E4FF801" w:rsidR="00932F78" w:rsidRPr="007D69C9" w:rsidRDefault="00B30E1D" w:rsidP="00932F78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5118E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B30E1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5FEC53D5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0858FC7B" w14:textId="6AD5D9E2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8DAB5F3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59831F1E" w14:textId="22319CE7" w:rsidR="00932F78" w:rsidRPr="007D69C9" w:rsidRDefault="00B30E1D" w:rsidP="00452035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64D94B2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94E3F7D" w14:textId="25D17B7A" w:rsidR="00932F78" w:rsidRPr="007D69C9" w:rsidRDefault="00932F78" w:rsidP="00932F78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9E67B8D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6A1E7B3B" w14:textId="77092816" w:rsidR="00932F78" w:rsidRPr="007D69C9" w:rsidRDefault="00932F78" w:rsidP="00A96E88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E6A6A50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437D5DC6" w14:textId="30BE2DAF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B833F2F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Mar>
              <w:left w:w="29" w:type="dxa"/>
              <w:right w:w="29" w:type="dxa"/>
            </w:tcMar>
          </w:tcPr>
          <w:p w14:paraId="351BC824" w14:textId="3DD755B8" w:rsidR="00932F78" w:rsidRPr="007D69C9" w:rsidRDefault="00B30E1D" w:rsidP="006A6ECF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05D9CD4C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FA58347" w14:textId="1985F851" w:rsidR="00932F78" w:rsidRPr="007D69C9" w:rsidRDefault="00B30E1D" w:rsidP="00932F78">
            <w:pPr>
              <w:tabs>
                <w:tab w:val="decimal" w:pos="4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932F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5BA9E3C7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gridSpan w:val="2"/>
            <w:tcMar>
              <w:left w:w="29" w:type="dxa"/>
              <w:right w:w="29" w:type="dxa"/>
            </w:tcMar>
          </w:tcPr>
          <w:p w14:paraId="1F9430D9" w14:textId="5082B8F5" w:rsidR="00932F78" w:rsidRPr="007D69C9" w:rsidRDefault="00932F78" w:rsidP="004B558D">
            <w:pPr>
              <w:tabs>
                <w:tab w:val="decimal" w:pos="4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932F78" w:rsidRPr="006666FA" w14:paraId="6B2A4254" w14:textId="77777777" w:rsidTr="009C794A">
        <w:tc>
          <w:tcPr>
            <w:tcW w:w="2700" w:type="dxa"/>
            <w:tcMar>
              <w:left w:w="29" w:type="dxa"/>
              <w:right w:w="29" w:type="dxa"/>
            </w:tcMar>
          </w:tcPr>
          <w:p w14:paraId="29980B1B" w14:textId="3A57CF88" w:rsidR="00932F78" w:rsidRPr="006666FA" w:rsidRDefault="00932F78" w:rsidP="00932F78">
            <w:pPr>
              <w:tabs>
                <w:tab w:val="left" w:pos="2580"/>
              </w:tabs>
              <w:spacing w:line="240" w:lineRule="auto"/>
              <w:ind w:left="198" w:right="66" w:hanging="21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บริษัท เอ็มจีซี มารีน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แอนด์ ชาร์เตอร์ (เอเชีย) จำกัด</w:t>
            </w:r>
          </w:p>
        </w:tc>
        <w:tc>
          <w:tcPr>
            <w:tcW w:w="106" w:type="dxa"/>
          </w:tcPr>
          <w:p w14:paraId="48EED271" w14:textId="77777777" w:rsidR="00932F78" w:rsidRPr="006666FA" w:rsidRDefault="00932F78" w:rsidP="00932F7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7C645565" w14:textId="77777777" w:rsidR="00932F78" w:rsidRDefault="00932F78" w:rsidP="00932F78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จำหน่ายและ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บริการให้เช่า</w:t>
            </w:r>
          </w:p>
          <w:p w14:paraId="0D0C0568" w14:textId="302CEF37" w:rsidR="00932F78" w:rsidRPr="006666FA" w:rsidRDefault="00932F78" w:rsidP="00932F78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เรือยอร์ชและซ่อมแซม</w:t>
            </w:r>
          </w:p>
        </w:tc>
        <w:tc>
          <w:tcPr>
            <w:tcW w:w="142" w:type="dxa"/>
          </w:tcPr>
          <w:p w14:paraId="21381DC8" w14:textId="77777777" w:rsidR="00932F78" w:rsidRPr="006666FA" w:rsidRDefault="00932F78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00DB4193" w14:textId="1D25652B" w:rsidR="00932F78" w:rsidRPr="007D69C9" w:rsidRDefault="00B30E1D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66F558D" w14:textId="77777777" w:rsidR="00932F78" w:rsidRPr="007D69C9" w:rsidRDefault="00932F78" w:rsidP="00932F78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2832086C" w14:textId="54EDE3F7" w:rsidR="00932F78" w:rsidRPr="007D69C9" w:rsidRDefault="00B30E1D" w:rsidP="00932F78">
            <w:pPr>
              <w:tabs>
                <w:tab w:val="decimal" w:pos="354"/>
              </w:tabs>
              <w:spacing w:line="240" w:lineRule="auto"/>
              <w:ind w:left="-100" w:right="2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279E28A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8F490AA" w14:textId="3C30B1D5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225</w:t>
            </w:r>
            <w:r w:rsidR="005118E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  <w:r w:rsidRPr="00B30E1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95E9D01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5DBA01A2" w14:textId="0BA4824A" w:rsidR="00932F78" w:rsidRPr="007D69C9" w:rsidRDefault="00B30E1D" w:rsidP="00932F78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5118E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B30E1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3DD8EA0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25B563BF" w14:textId="1CD8C891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175</w:t>
            </w:r>
            <w:r w:rsidR="00932F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AC06523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01F4C5E3" w14:textId="62153376" w:rsidR="00932F78" w:rsidRPr="007D69C9" w:rsidRDefault="00B30E1D" w:rsidP="00452035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6584499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34C5EBA" w14:textId="707ABA4E" w:rsidR="00932F78" w:rsidRPr="007D69C9" w:rsidRDefault="00932F78" w:rsidP="00932F78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3DAD871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3DAE3CD8" w14:textId="6917D554" w:rsidR="00932F78" w:rsidRPr="007D69C9" w:rsidRDefault="00932F78" w:rsidP="00A96E88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061037B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04CF7DCC" w14:textId="0AEB5710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175</w:t>
            </w:r>
            <w:r w:rsidR="00932F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719B51B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Mar>
              <w:left w:w="29" w:type="dxa"/>
              <w:right w:w="29" w:type="dxa"/>
            </w:tcMar>
          </w:tcPr>
          <w:p w14:paraId="204596EA" w14:textId="6D93EE84" w:rsidR="00932F78" w:rsidRPr="007D69C9" w:rsidRDefault="00B30E1D" w:rsidP="006A6ECF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28BB5B23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6A4162C" w14:textId="38B0A62C" w:rsidR="00932F78" w:rsidRPr="007D69C9" w:rsidRDefault="00932F78" w:rsidP="00932F78">
            <w:pPr>
              <w:tabs>
                <w:tab w:val="decimal" w:pos="4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FF36243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gridSpan w:val="2"/>
            <w:tcMar>
              <w:left w:w="29" w:type="dxa"/>
              <w:right w:w="29" w:type="dxa"/>
            </w:tcMar>
          </w:tcPr>
          <w:p w14:paraId="470D7ABB" w14:textId="0F25DBC1" w:rsidR="00932F78" w:rsidRPr="007D69C9" w:rsidRDefault="00932F78" w:rsidP="004B558D">
            <w:pPr>
              <w:tabs>
                <w:tab w:val="decimal" w:pos="4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932F78" w:rsidRPr="006666FA" w14:paraId="4E2FC2EF" w14:textId="77777777" w:rsidTr="009C794A">
        <w:tc>
          <w:tcPr>
            <w:tcW w:w="2700" w:type="dxa"/>
            <w:tcMar>
              <w:left w:w="29" w:type="dxa"/>
              <w:right w:w="29" w:type="dxa"/>
            </w:tcMar>
          </w:tcPr>
          <w:p w14:paraId="5FEEFD68" w14:textId="77777777" w:rsidR="00932F78" w:rsidRPr="00B24C08" w:rsidRDefault="00932F78" w:rsidP="00932F78">
            <w:pPr>
              <w:tabs>
                <w:tab w:val="left" w:pos="2580"/>
              </w:tabs>
              <w:spacing w:line="240" w:lineRule="auto"/>
              <w:ind w:left="45" w:right="66" w:hanging="4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ไอ ทเวนตี้โฟร์ จำกัด</w:t>
            </w:r>
          </w:p>
        </w:tc>
        <w:tc>
          <w:tcPr>
            <w:tcW w:w="106" w:type="dxa"/>
          </w:tcPr>
          <w:p w14:paraId="6E7C5851" w14:textId="77777777" w:rsidR="00932F78" w:rsidRPr="00B24C08" w:rsidRDefault="00932F78" w:rsidP="00932F7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33551DF4" w14:textId="77777777" w:rsidR="00932F78" w:rsidRPr="00B24C08" w:rsidRDefault="00932F78" w:rsidP="00932F78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วางระบบคอมพิวเตอร์และฝึกอบรมทรัพยากรบุคคล</w:t>
            </w:r>
          </w:p>
        </w:tc>
        <w:tc>
          <w:tcPr>
            <w:tcW w:w="142" w:type="dxa"/>
          </w:tcPr>
          <w:p w14:paraId="636ADD4D" w14:textId="77777777" w:rsidR="00932F78" w:rsidRPr="006666FA" w:rsidRDefault="00932F78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5B8ADA4" w14:textId="3EA6EC0D" w:rsidR="00932F78" w:rsidRPr="007D69C9" w:rsidRDefault="00B30E1D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8EA17CF" w14:textId="77777777" w:rsidR="00932F78" w:rsidRPr="007D69C9" w:rsidRDefault="00932F78" w:rsidP="00932F78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77A058FB" w14:textId="6EFAF283" w:rsidR="00932F78" w:rsidRPr="007D69C9" w:rsidRDefault="00B30E1D" w:rsidP="00B57C82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5D828DE4" w14:textId="77777777" w:rsidR="00932F78" w:rsidRPr="007D69C9" w:rsidRDefault="00932F78" w:rsidP="00B57C82">
            <w:pPr>
              <w:tabs>
                <w:tab w:val="decimal" w:pos="1062"/>
              </w:tabs>
              <w:spacing w:line="240" w:lineRule="atLeast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48A55A4" w14:textId="67F71479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A047168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177F944D" w14:textId="1FB2A42B" w:rsidR="00932F78" w:rsidRPr="007D69C9" w:rsidRDefault="00B30E1D" w:rsidP="00932F78">
            <w:pPr>
              <w:tabs>
                <w:tab w:val="decimal" w:pos="602"/>
              </w:tabs>
              <w:spacing w:line="240" w:lineRule="atLeast"/>
              <w:ind w:right="-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46908A5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1C7D5E09" w14:textId="174FAA31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08D4CAC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17C32E51" w14:textId="78C5EAA4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5D48602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525D77D" w14:textId="2F4A2B03" w:rsidR="00932F78" w:rsidRPr="007D69C9" w:rsidRDefault="00932F78" w:rsidP="00932F78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7C8AB4F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3860A175" w14:textId="65DD5E1A" w:rsidR="00932F78" w:rsidRPr="007D69C9" w:rsidRDefault="00932F78" w:rsidP="00A96E88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E1EE256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31DDFF78" w14:textId="0177B50B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C9E6CBF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Mar>
              <w:left w:w="29" w:type="dxa"/>
              <w:right w:w="29" w:type="dxa"/>
            </w:tcMar>
          </w:tcPr>
          <w:p w14:paraId="54BEA02C" w14:textId="251F7DE9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30138816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8586E22" w14:textId="5EA00F75" w:rsidR="00932F78" w:rsidRPr="007D69C9" w:rsidRDefault="00932F78" w:rsidP="00F01E1A">
            <w:pPr>
              <w:tabs>
                <w:tab w:val="decimal" w:pos="4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F05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73860CC1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gridSpan w:val="2"/>
            <w:tcMar>
              <w:left w:w="29" w:type="dxa"/>
              <w:right w:w="29" w:type="dxa"/>
            </w:tcMar>
          </w:tcPr>
          <w:p w14:paraId="78A4326F" w14:textId="47A52E79" w:rsidR="00932F78" w:rsidRPr="007D69C9" w:rsidRDefault="00B30E1D" w:rsidP="004B558D">
            <w:pPr>
              <w:tabs>
                <w:tab w:val="decimal" w:pos="65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</w:tr>
      <w:tr w:rsidR="00932F78" w:rsidRPr="006666FA" w14:paraId="7CDE2A95" w14:textId="77777777" w:rsidTr="009C794A">
        <w:tc>
          <w:tcPr>
            <w:tcW w:w="2700" w:type="dxa"/>
            <w:tcMar>
              <w:left w:w="29" w:type="dxa"/>
              <w:right w:w="29" w:type="dxa"/>
            </w:tcMar>
          </w:tcPr>
          <w:p w14:paraId="2457C69D" w14:textId="77777777" w:rsidR="00932F78" w:rsidRDefault="00932F78" w:rsidP="00932F78">
            <w:pPr>
              <w:tabs>
                <w:tab w:val="left" w:pos="2580"/>
              </w:tabs>
              <w:spacing w:line="240" w:lineRule="auto"/>
              <w:ind w:left="198" w:right="66" w:hanging="19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มาสเตอร์ มอเตอร์ </w:t>
            </w:r>
          </w:p>
          <w:p w14:paraId="19563959" w14:textId="6B41078A" w:rsidR="00932F78" w:rsidRPr="00B24C08" w:rsidRDefault="00932F78" w:rsidP="00932F78">
            <w:pPr>
              <w:tabs>
                <w:tab w:val="left" w:pos="2580"/>
              </w:tabs>
              <w:spacing w:line="240" w:lineRule="auto"/>
              <w:ind w:left="198" w:right="66" w:hanging="19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</w:t>
            </w: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เซอร์วิสเซส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(ประเทศไทย)</w:t>
            </w: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06" w:type="dxa"/>
          </w:tcPr>
          <w:p w14:paraId="1BE2BBBD" w14:textId="77777777" w:rsidR="00932F78" w:rsidRPr="00B24C08" w:rsidRDefault="00932F78" w:rsidP="00932F7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6449022C" w14:textId="77777777" w:rsidR="00932F78" w:rsidRPr="00B24C08" w:rsidRDefault="00932F78" w:rsidP="00932F78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บริการซ่อมแซมรถ</w:t>
            </w:r>
          </w:p>
        </w:tc>
        <w:tc>
          <w:tcPr>
            <w:tcW w:w="142" w:type="dxa"/>
          </w:tcPr>
          <w:p w14:paraId="5FE53AE2" w14:textId="77777777" w:rsidR="00932F78" w:rsidRPr="006666FA" w:rsidRDefault="00932F78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7810D554" w14:textId="17FC64BA" w:rsidR="00932F78" w:rsidRPr="007D69C9" w:rsidRDefault="00B30E1D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</w:t>
            </w:r>
            <w:r w:rsidR="00932F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8D4E091" w14:textId="77777777" w:rsidR="00932F78" w:rsidRPr="007D69C9" w:rsidRDefault="00932F78" w:rsidP="00932F78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59B7E7A0" w14:textId="6707CAFB" w:rsidR="00932F78" w:rsidRPr="007D69C9" w:rsidRDefault="00B30E1D" w:rsidP="00B57C82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="004E06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7F3DD3DE" w14:textId="77777777" w:rsidR="00932F78" w:rsidRPr="007D69C9" w:rsidRDefault="00932F78" w:rsidP="00B57C82">
            <w:pPr>
              <w:tabs>
                <w:tab w:val="decimal" w:pos="1062"/>
              </w:tabs>
              <w:spacing w:line="240" w:lineRule="atLeast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1F5D753" w14:textId="0CD94F76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231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F523F60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15636DF" w14:textId="6E85BB76" w:rsidR="00932F78" w:rsidRPr="007D69C9" w:rsidRDefault="00B30E1D" w:rsidP="00932F78">
            <w:pPr>
              <w:tabs>
                <w:tab w:val="decimal" w:pos="602"/>
              </w:tabs>
              <w:spacing w:line="240" w:lineRule="atLeast"/>
              <w:ind w:right="-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231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0383D033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72D6D711" w14:textId="39F95595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206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588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7059D43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6D6EF75E" w14:textId="106886D3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221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514BDCB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17C1FD46" w14:textId="4B60E27D" w:rsidR="00932F78" w:rsidRPr="007D69C9" w:rsidRDefault="00932F78" w:rsidP="00932F78">
            <w:pPr>
              <w:tabs>
                <w:tab w:val="decimal" w:pos="582"/>
              </w:tabs>
              <w:spacing w:line="240" w:lineRule="atLeast"/>
              <w:ind w:right="-2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81E28D2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0810B139" w14:textId="0811F617" w:rsidR="00932F78" w:rsidRPr="007D69C9" w:rsidRDefault="00F01E1A" w:rsidP="00A96E8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36B7C47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4D8B557B" w14:textId="35AB55A1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166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088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755B3788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Mar>
              <w:left w:w="29" w:type="dxa"/>
              <w:right w:w="29" w:type="dxa"/>
            </w:tcMar>
          </w:tcPr>
          <w:p w14:paraId="476E532B" w14:textId="356F3AF3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721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6E796EB6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3993101" w14:textId="3D7DDC76" w:rsidR="00932F78" w:rsidRPr="007D69C9" w:rsidRDefault="00932F78" w:rsidP="00932F78">
            <w:pPr>
              <w:tabs>
                <w:tab w:val="decimal" w:pos="4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F05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66F9DAFD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gridSpan w:val="2"/>
            <w:tcMar>
              <w:left w:w="29" w:type="dxa"/>
              <w:right w:w="29" w:type="dxa"/>
            </w:tcMar>
          </w:tcPr>
          <w:p w14:paraId="1A52FDC5" w14:textId="13E875B3" w:rsidR="00932F78" w:rsidRPr="007D69C9" w:rsidRDefault="00932F78" w:rsidP="004B558D">
            <w:pPr>
              <w:tabs>
                <w:tab w:val="decimal" w:pos="4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32F78" w:rsidRPr="006666FA" w14:paraId="33B9AAE4" w14:textId="77777777" w:rsidTr="009C794A">
        <w:tc>
          <w:tcPr>
            <w:tcW w:w="2700" w:type="dxa"/>
            <w:tcMar>
              <w:left w:w="29" w:type="dxa"/>
              <w:right w:w="29" w:type="dxa"/>
            </w:tcMar>
          </w:tcPr>
          <w:p w14:paraId="00ECD302" w14:textId="521A7740" w:rsidR="00932F78" w:rsidRPr="00B24C08" w:rsidRDefault="00932F78" w:rsidP="00932F78">
            <w:pPr>
              <w:tabs>
                <w:tab w:val="left" w:pos="2580"/>
              </w:tabs>
              <w:spacing w:line="240" w:lineRule="auto"/>
              <w:ind w:left="198" w:right="66" w:hanging="19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เอ็มจีซี เอวิเอชั่น แอนด์ ชาร์เตอร์ </w:t>
            </w: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เซอร์วิสเซส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(เอเชีย)</w:t>
            </w: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06" w:type="dxa"/>
          </w:tcPr>
          <w:p w14:paraId="186795E6" w14:textId="77777777" w:rsidR="00932F78" w:rsidRPr="00B24C08" w:rsidRDefault="00932F78" w:rsidP="00932F7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58EE4570" w14:textId="537EA140" w:rsidR="00932F78" w:rsidRPr="00B24C08" w:rsidRDefault="00932F78" w:rsidP="00932F78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21B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บริการจัดหาเครื่องบิน</w:t>
            </w:r>
          </w:p>
        </w:tc>
        <w:tc>
          <w:tcPr>
            <w:tcW w:w="142" w:type="dxa"/>
          </w:tcPr>
          <w:p w14:paraId="47EAB776" w14:textId="77777777" w:rsidR="00932F78" w:rsidRPr="006666FA" w:rsidRDefault="00932F78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28CFCE4" w14:textId="07C4010B" w:rsidR="00932F78" w:rsidRPr="007D69C9" w:rsidRDefault="00B30E1D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932F78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5CE7432" w14:textId="77777777" w:rsidR="00932F78" w:rsidRPr="007D69C9" w:rsidRDefault="00932F78" w:rsidP="00932F78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C4C72F0" w14:textId="72CE9AC5" w:rsidR="00932F78" w:rsidRPr="007D69C9" w:rsidRDefault="00932F78" w:rsidP="00932F78">
            <w:pPr>
              <w:tabs>
                <w:tab w:val="decimal" w:pos="342"/>
              </w:tabs>
              <w:spacing w:line="240" w:lineRule="auto"/>
              <w:ind w:left="-63" w:right="-9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BE233AF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FE599E3" w14:textId="0583B2EA" w:rsidR="00932F78" w:rsidRPr="007D69C9" w:rsidRDefault="00B30E1D" w:rsidP="003953D2">
            <w:pPr>
              <w:tabs>
                <w:tab w:val="decimal" w:pos="4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932F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64D8715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74426F0" w14:textId="28737C92" w:rsidR="00932F78" w:rsidRPr="007D69C9" w:rsidRDefault="00932F78" w:rsidP="003953D2">
            <w:pPr>
              <w:tabs>
                <w:tab w:val="decimal" w:pos="350"/>
              </w:tabs>
              <w:spacing w:line="240" w:lineRule="auto"/>
              <w:ind w:left="-63" w:right="-9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0C96BE20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0E088BB3" w14:textId="1B6083F4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932F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8E3FCBC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5D63A6AA" w14:textId="60B2F1BE" w:rsidR="00932F78" w:rsidRPr="007D69C9" w:rsidRDefault="00932F78" w:rsidP="00127F1B">
            <w:pPr>
              <w:tabs>
                <w:tab w:val="decimal" w:pos="444"/>
              </w:tabs>
              <w:spacing w:line="240" w:lineRule="auto"/>
              <w:ind w:left="-63" w:right="-9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2FDB707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6A635744" w14:textId="2700F31E" w:rsidR="00932F78" w:rsidRPr="007D69C9" w:rsidRDefault="00932F78" w:rsidP="00127F1B">
            <w:pPr>
              <w:tabs>
                <w:tab w:val="decimal" w:pos="444"/>
              </w:tabs>
              <w:spacing w:line="240" w:lineRule="auto"/>
              <w:ind w:left="-63" w:right="-9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017AFBD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27BD8595" w14:textId="42F10B4C" w:rsidR="00932F78" w:rsidRPr="007D69C9" w:rsidRDefault="00932F78" w:rsidP="00127F1B">
            <w:pPr>
              <w:tabs>
                <w:tab w:val="decimal" w:pos="444"/>
              </w:tabs>
              <w:spacing w:line="240" w:lineRule="auto"/>
              <w:ind w:left="-63" w:right="-9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CBA6725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0613B888" w14:textId="435E1057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932F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D9AF4D3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7CAF1E10" w14:textId="4EFAB784" w:rsidR="00932F78" w:rsidRPr="007D69C9" w:rsidRDefault="00932F78" w:rsidP="00127F1B">
            <w:pPr>
              <w:tabs>
                <w:tab w:val="decimal" w:pos="444"/>
              </w:tabs>
              <w:spacing w:line="240" w:lineRule="auto"/>
              <w:ind w:left="-63" w:right="-9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65213CBA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4723A195" w14:textId="72EF3948" w:rsidR="00932F78" w:rsidRPr="007D69C9" w:rsidRDefault="00932F78" w:rsidP="00932F78">
            <w:pPr>
              <w:tabs>
                <w:tab w:val="decimal" w:pos="4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CFAAE31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gridSpan w:val="2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77F95834" w14:textId="374C7AC7" w:rsidR="00932F78" w:rsidRPr="007D69C9" w:rsidRDefault="00932F78" w:rsidP="00932F78">
            <w:pPr>
              <w:tabs>
                <w:tab w:val="decimal" w:pos="61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32F78" w:rsidRPr="006666FA" w14:paraId="1D24F93A" w14:textId="77777777" w:rsidTr="009C794A">
        <w:tc>
          <w:tcPr>
            <w:tcW w:w="2700" w:type="dxa"/>
            <w:tcMar>
              <w:left w:w="29" w:type="dxa"/>
              <w:right w:w="29" w:type="dxa"/>
            </w:tcMar>
          </w:tcPr>
          <w:p w14:paraId="721482EC" w14:textId="77777777" w:rsidR="00932F78" w:rsidRPr="00B24C08" w:rsidRDefault="00932F78" w:rsidP="00932F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รวมเงินลงทุนในบริษัทย่อยทางตรง</w:t>
            </w:r>
          </w:p>
        </w:tc>
        <w:tc>
          <w:tcPr>
            <w:tcW w:w="106" w:type="dxa"/>
          </w:tcPr>
          <w:p w14:paraId="17EF8E0D" w14:textId="77777777" w:rsidR="00932F78" w:rsidRPr="00B24C08" w:rsidRDefault="00932F78" w:rsidP="00932F78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5C293501" w14:textId="77777777" w:rsidR="00932F78" w:rsidRPr="00B24C08" w:rsidRDefault="00932F78" w:rsidP="00932F78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2" w:type="dxa"/>
          </w:tcPr>
          <w:p w14:paraId="33E34E9E" w14:textId="77777777" w:rsidR="00932F78" w:rsidRPr="006666FA" w:rsidRDefault="00932F78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324BC26A" w14:textId="77777777" w:rsidR="00932F78" w:rsidRPr="007D69C9" w:rsidRDefault="00932F78" w:rsidP="00932F78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F6E2D22" w14:textId="77777777" w:rsidR="00932F78" w:rsidRPr="007D69C9" w:rsidRDefault="00932F78" w:rsidP="00932F78">
            <w:pPr>
              <w:tabs>
                <w:tab w:val="decimal" w:pos="882"/>
              </w:tabs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60C635E9" w14:textId="77777777" w:rsidR="00932F78" w:rsidRPr="007D69C9" w:rsidRDefault="00932F78" w:rsidP="00932F78">
            <w:pPr>
              <w:tabs>
                <w:tab w:val="decimal" w:pos="342"/>
              </w:tabs>
              <w:spacing w:line="240" w:lineRule="auto"/>
              <w:ind w:left="-63" w:right="-9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F0F0D34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F7A4A65" w14:textId="77777777" w:rsidR="00932F78" w:rsidRPr="007D69C9" w:rsidRDefault="00932F78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18501F9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6A97BE9" w14:textId="77777777" w:rsidR="00932F78" w:rsidRPr="007D69C9" w:rsidRDefault="00932F78" w:rsidP="00932F78">
            <w:pPr>
              <w:tabs>
                <w:tab w:val="decimal" w:pos="602"/>
              </w:tabs>
              <w:spacing w:line="240" w:lineRule="atLeast"/>
              <w:ind w:right="-89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F0353F0" w14:textId="77777777" w:rsidR="00932F78" w:rsidRPr="007D69C9" w:rsidRDefault="00932F78" w:rsidP="00932F78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4DB8042A" w14:textId="64A08CE0" w:rsidR="00932F78" w:rsidRPr="007D69C9" w:rsidRDefault="00B30E1D" w:rsidP="00932F78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932F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283</w:t>
            </w:r>
            <w:r w:rsidR="00932F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476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784A144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262B77A9" w14:textId="1503676A" w:rsidR="00932F78" w:rsidRPr="007D69C9" w:rsidRDefault="00B30E1D" w:rsidP="00932F78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837</w:t>
            </w:r>
            <w:r w:rsidR="00932F78"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609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C9A4C95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7678E730" w14:textId="4DFDEEFE" w:rsidR="00932F78" w:rsidRPr="007D69C9" w:rsidRDefault="00932F78" w:rsidP="00932F78">
            <w:pPr>
              <w:tabs>
                <w:tab w:val="decimal" w:pos="582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</w:t>
            </w: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500</w:t>
            </w: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74A0E68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0F1769E6" w14:textId="0392BC98" w:rsidR="00932F78" w:rsidRPr="007D69C9" w:rsidRDefault="00932F78" w:rsidP="003953D2">
            <w:pPr>
              <w:tabs>
                <w:tab w:val="decimal" w:pos="582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</w:t>
            </w: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500</w:t>
            </w: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046664A" w14:textId="77777777" w:rsidR="00932F78" w:rsidRPr="007D69C9" w:rsidRDefault="00932F78" w:rsidP="003953D2">
            <w:pPr>
              <w:tabs>
                <w:tab w:val="decimal" w:pos="582"/>
                <w:tab w:val="decimal" w:pos="1062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77CECE2A" w14:textId="4395FE9B" w:rsidR="00932F78" w:rsidRPr="007D69C9" w:rsidRDefault="00B30E1D" w:rsidP="00932F78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932F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242</w:t>
            </w:r>
            <w:r w:rsidR="00932F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976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53C824AE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40341821" w14:textId="25498228" w:rsidR="00932F78" w:rsidRPr="007D69C9" w:rsidRDefault="00B30E1D" w:rsidP="00932F78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797</w:t>
            </w:r>
            <w:r w:rsidR="00932F78" w:rsidRPr="007D69C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109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298E7990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59DA5F67" w14:textId="61E176AE" w:rsidR="00932F78" w:rsidRPr="007D69C9" w:rsidRDefault="00B30E1D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277</w:t>
            </w:r>
            <w:r w:rsidR="00932F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98AE74F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50D882F6" w14:textId="61AC2CE1" w:rsidR="00932F78" w:rsidRPr="007D69C9" w:rsidRDefault="00B30E1D" w:rsidP="00932F78">
            <w:pPr>
              <w:tabs>
                <w:tab w:val="decimal" w:pos="7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119</w:t>
            </w:r>
            <w:r w:rsidR="00932F78" w:rsidRPr="007D69C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949</w:t>
            </w:r>
          </w:p>
        </w:tc>
      </w:tr>
      <w:tr w:rsidR="00932F78" w:rsidRPr="006A365E" w14:paraId="5BBE6968" w14:textId="77777777" w:rsidTr="009C794A">
        <w:tc>
          <w:tcPr>
            <w:tcW w:w="2700" w:type="dxa"/>
            <w:tcMar>
              <w:left w:w="29" w:type="dxa"/>
              <w:right w:w="29" w:type="dxa"/>
            </w:tcMar>
          </w:tcPr>
          <w:p w14:paraId="249F2C90" w14:textId="219A5C57" w:rsidR="00932F78" w:rsidRPr="006A365E" w:rsidRDefault="00932F78" w:rsidP="00932F78">
            <w:pPr>
              <w:tabs>
                <w:tab w:val="left" w:pos="2580"/>
              </w:tabs>
              <w:spacing w:line="240" w:lineRule="auto"/>
              <w:ind w:left="45" w:right="66" w:hanging="45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06" w:type="dxa"/>
          </w:tcPr>
          <w:p w14:paraId="097D45F7" w14:textId="77777777" w:rsidR="00932F78" w:rsidRPr="006A365E" w:rsidRDefault="00932F78" w:rsidP="00932F7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25F1CA4E" w14:textId="77777777" w:rsidR="00932F78" w:rsidRPr="006A365E" w:rsidRDefault="00932F78" w:rsidP="00932F78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42" w:type="dxa"/>
          </w:tcPr>
          <w:p w14:paraId="47EAE74E" w14:textId="77777777" w:rsidR="00932F78" w:rsidRPr="006A365E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9B8746E" w14:textId="77777777" w:rsidR="00932F78" w:rsidRPr="006A365E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4575250" w14:textId="77777777" w:rsidR="00932F78" w:rsidRPr="006A365E" w:rsidRDefault="00932F78" w:rsidP="00932F78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34FDA34D" w14:textId="77777777" w:rsidR="00932F78" w:rsidRPr="006A365E" w:rsidRDefault="00932F78" w:rsidP="00932F78">
            <w:pPr>
              <w:tabs>
                <w:tab w:val="decimal" w:pos="342"/>
              </w:tabs>
              <w:spacing w:line="240" w:lineRule="atLeast"/>
              <w:ind w:left="-63" w:right="-9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016E8B75" w14:textId="77777777" w:rsidR="00932F78" w:rsidRPr="006A365E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8E8A9C0" w14:textId="77777777" w:rsidR="00932F78" w:rsidRPr="006A365E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0C4DE9A" w14:textId="77777777" w:rsidR="00932F78" w:rsidRPr="006A365E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B9C9398" w14:textId="77777777" w:rsidR="00932F78" w:rsidRPr="006A365E" w:rsidRDefault="00932F78" w:rsidP="00932F78">
            <w:pPr>
              <w:tabs>
                <w:tab w:val="decimal" w:pos="602"/>
              </w:tabs>
              <w:spacing w:line="240" w:lineRule="atLeast"/>
              <w:ind w:right="-8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0D7280D" w14:textId="77777777" w:rsidR="00932F78" w:rsidRPr="006A365E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1928620D" w14:textId="77777777" w:rsidR="00932F78" w:rsidRPr="006A365E" w:rsidRDefault="00932F78" w:rsidP="00932F78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D4652B5" w14:textId="77777777" w:rsidR="00932F78" w:rsidRPr="006A365E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4DDFB641" w14:textId="77777777" w:rsidR="00932F78" w:rsidRPr="006A365E" w:rsidRDefault="00932F78" w:rsidP="00932F78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A5FC6EA" w14:textId="77777777" w:rsidR="00932F78" w:rsidRPr="006A365E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75EB6AD" w14:textId="77777777" w:rsidR="00932F78" w:rsidRPr="006A365E" w:rsidRDefault="00932F78" w:rsidP="00932F78">
            <w:pPr>
              <w:tabs>
                <w:tab w:val="decimal" w:pos="5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793097A" w14:textId="77777777" w:rsidR="00932F78" w:rsidRPr="006A365E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1EDF661D" w14:textId="77777777" w:rsidR="00932F78" w:rsidRPr="006A365E" w:rsidRDefault="00932F78" w:rsidP="00932F78">
            <w:pPr>
              <w:tabs>
                <w:tab w:val="decimal" w:pos="650"/>
              </w:tabs>
              <w:spacing w:line="240" w:lineRule="atLeast"/>
              <w:ind w:right="-5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B5D2360" w14:textId="77777777" w:rsidR="00932F78" w:rsidRPr="006A365E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3F230699" w14:textId="77777777" w:rsidR="00932F78" w:rsidRPr="006A365E" w:rsidRDefault="00932F78" w:rsidP="00932F78">
            <w:pPr>
              <w:tabs>
                <w:tab w:val="decimal" w:pos="66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DC0E4A3" w14:textId="77777777" w:rsidR="00932F78" w:rsidRPr="006A365E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9" w:type="dxa"/>
            <w:tcMar>
              <w:left w:w="29" w:type="dxa"/>
              <w:right w:w="29" w:type="dxa"/>
            </w:tcMar>
          </w:tcPr>
          <w:p w14:paraId="2C101EE0" w14:textId="77777777" w:rsidR="00932F78" w:rsidRPr="006A365E" w:rsidRDefault="00932F78" w:rsidP="00932F78">
            <w:pPr>
              <w:tabs>
                <w:tab w:val="decimal" w:pos="66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017D532B" w14:textId="77777777" w:rsidR="00932F78" w:rsidRPr="006A365E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FEC394A" w14:textId="77777777" w:rsidR="00932F78" w:rsidRPr="006A365E" w:rsidRDefault="00932F78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645EAD37" w14:textId="77777777" w:rsidR="00932F78" w:rsidRPr="006A365E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26" w:type="dxa"/>
            <w:gridSpan w:val="2"/>
            <w:tcMar>
              <w:left w:w="29" w:type="dxa"/>
              <w:right w:w="29" w:type="dxa"/>
            </w:tcMar>
          </w:tcPr>
          <w:p w14:paraId="1F27FA6A" w14:textId="77777777" w:rsidR="00932F78" w:rsidRPr="006A365E" w:rsidRDefault="00932F78" w:rsidP="00932F78">
            <w:pPr>
              <w:tabs>
                <w:tab w:val="decimal" w:pos="7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932F78" w:rsidRPr="006666FA" w14:paraId="6ACD393C" w14:textId="77777777" w:rsidTr="009C794A">
        <w:tc>
          <w:tcPr>
            <w:tcW w:w="2700" w:type="dxa"/>
            <w:tcMar>
              <w:left w:w="29" w:type="dxa"/>
              <w:right w:w="29" w:type="dxa"/>
            </w:tcMar>
          </w:tcPr>
          <w:p w14:paraId="25B36D18" w14:textId="6C7C2087" w:rsidR="00932F78" w:rsidRPr="00B24C08" w:rsidRDefault="00932F78" w:rsidP="00932F78">
            <w:pPr>
              <w:tabs>
                <w:tab w:val="left" w:pos="2580"/>
              </w:tabs>
              <w:spacing w:line="240" w:lineRule="auto"/>
              <w:ind w:left="45" w:right="66" w:hanging="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106" w:type="dxa"/>
          </w:tcPr>
          <w:p w14:paraId="6F6CE74A" w14:textId="77777777" w:rsidR="00932F78" w:rsidRPr="00B24C08" w:rsidRDefault="00932F78" w:rsidP="00932F7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3FF1FD37" w14:textId="77777777" w:rsidR="00932F78" w:rsidRPr="00B24C08" w:rsidRDefault="00932F78" w:rsidP="00932F78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2" w:type="dxa"/>
          </w:tcPr>
          <w:p w14:paraId="418C0038" w14:textId="77777777" w:rsidR="00932F78" w:rsidRPr="006666FA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32F14AFF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DD6ECA1" w14:textId="77777777" w:rsidR="00932F78" w:rsidRPr="007D69C9" w:rsidRDefault="00932F78" w:rsidP="00932F78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6940CE14" w14:textId="77777777" w:rsidR="00932F78" w:rsidRPr="007D69C9" w:rsidRDefault="00932F78" w:rsidP="00932F78">
            <w:pPr>
              <w:tabs>
                <w:tab w:val="decimal" w:pos="342"/>
              </w:tabs>
              <w:spacing w:line="240" w:lineRule="atLeast"/>
              <w:ind w:left="-63" w:right="-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762EBD30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A1CD82A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F9DBBAB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1356511" w14:textId="77777777" w:rsidR="00932F78" w:rsidRPr="007D69C9" w:rsidRDefault="00932F78" w:rsidP="00932F78">
            <w:pPr>
              <w:tabs>
                <w:tab w:val="decimal" w:pos="602"/>
              </w:tabs>
              <w:spacing w:line="240" w:lineRule="atLeast"/>
              <w:ind w:right="-8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872FDC4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0E7E11B6" w14:textId="77777777" w:rsidR="00932F78" w:rsidRPr="007D69C9" w:rsidRDefault="00932F78" w:rsidP="00932F78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57A2DDD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0B3E3A59" w14:textId="77777777" w:rsidR="00932F78" w:rsidRPr="007D69C9" w:rsidRDefault="00932F78" w:rsidP="00932F78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D51319C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5EE9203C" w14:textId="77777777" w:rsidR="00932F78" w:rsidRPr="007D69C9" w:rsidRDefault="00932F78" w:rsidP="00932F78">
            <w:pPr>
              <w:tabs>
                <w:tab w:val="decimal" w:pos="5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08693A9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35DB8985" w14:textId="77777777" w:rsidR="00932F78" w:rsidRPr="007D69C9" w:rsidRDefault="00932F78" w:rsidP="00932F78">
            <w:pPr>
              <w:tabs>
                <w:tab w:val="decimal" w:pos="650"/>
              </w:tabs>
              <w:spacing w:line="240" w:lineRule="atLeast"/>
              <w:ind w:right="-5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23785F6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671B159E" w14:textId="77777777" w:rsidR="00932F78" w:rsidRPr="007D69C9" w:rsidRDefault="00932F78" w:rsidP="00932F78">
            <w:pPr>
              <w:tabs>
                <w:tab w:val="decimal" w:pos="66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51933C8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Mar>
              <w:left w:w="29" w:type="dxa"/>
              <w:right w:w="29" w:type="dxa"/>
            </w:tcMar>
          </w:tcPr>
          <w:p w14:paraId="02E429EB" w14:textId="77777777" w:rsidR="00932F78" w:rsidRPr="007D69C9" w:rsidRDefault="00932F78" w:rsidP="00932F78">
            <w:pPr>
              <w:tabs>
                <w:tab w:val="decimal" w:pos="66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0628E0EF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949EC05" w14:textId="77777777" w:rsidR="00932F78" w:rsidRPr="007D69C9" w:rsidRDefault="00932F78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53F05951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gridSpan w:val="2"/>
            <w:tcMar>
              <w:left w:w="29" w:type="dxa"/>
              <w:right w:w="29" w:type="dxa"/>
            </w:tcMar>
          </w:tcPr>
          <w:p w14:paraId="469F5D5B" w14:textId="77777777" w:rsidR="00932F78" w:rsidRPr="007D69C9" w:rsidRDefault="00932F78" w:rsidP="00932F78">
            <w:pPr>
              <w:tabs>
                <w:tab w:val="decimal" w:pos="7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32F78" w:rsidRPr="006666FA" w14:paraId="1564C56A" w14:textId="77777777" w:rsidTr="009C794A">
        <w:tc>
          <w:tcPr>
            <w:tcW w:w="4678" w:type="dxa"/>
            <w:gridSpan w:val="3"/>
            <w:tcMar>
              <w:left w:w="29" w:type="dxa"/>
              <w:right w:w="29" w:type="dxa"/>
            </w:tcMar>
          </w:tcPr>
          <w:p w14:paraId="25801760" w14:textId="28911FF1" w:rsidR="00932F78" w:rsidRPr="00B24C08" w:rsidRDefault="00932F78" w:rsidP="00932F78">
            <w:pPr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ถือโดยบริษัท มาสเตอร์ คาร์ เร้นเทิล จำกัด</w:t>
            </w:r>
          </w:p>
        </w:tc>
        <w:tc>
          <w:tcPr>
            <w:tcW w:w="142" w:type="dxa"/>
          </w:tcPr>
          <w:p w14:paraId="3E0D9372" w14:textId="77777777" w:rsidR="00932F78" w:rsidRPr="006666FA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29DE4087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E5E32CA" w14:textId="77777777" w:rsidR="00932F78" w:rsidRPr="007D69C9" w:rsidRDefault="00932F78" w:rsidP="00932F78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0ECF4E9F" w14:textId="77777777" w:rsidR="00932F78" w:rsidRPr="007D69C9" w:rsidRDefault="00932F78" w:rsidP="00932F78">
            <w:pPr>
              <w:tabs>
                <w:tab w:val="decimal" w:pos="342"/>
              </w:tabs>
              <w:spacing w:line="240" w:lineRule="atLeast"/>
              <w:ind w:left="-63" w:right="-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207D811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1F8E7C1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4DFC051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16E197CE" w14:textId="77777777" w:rsidR="00932F78" w:rsidRPr="007D69C9" w:rsidRDefault="00932F78" w:rsidP="00932F78">
            <w:pPr>
              <w:tabs>
                <w:tab w:val="decimal" w:pos="602"/>
              </w:tabs>
              <w:spacing w:line="240" w:lineRule="atLeast"/>
              <w:ind w:right="-8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67896C09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1E0289EF" w14:textId="77777777" w:rsidR="00932F78" w:rsidRPr="007D69C9" w:rsidRDefault="00932F78" w:rsidP="00932F78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272688B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5A218AB7" w14:textId="77777777" w:rsidR="00932F78" w:rsidRPr="007D69C9" w:rsidRDefault="00932F78" w:rsidP="00932F78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3D36FBD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17276A8" w14:textId="77777777" w:rsidR="00932F78" w:rsidRPr="007D69C9" w:rsidRDefault="00932F78" w:rsidP="00932F78">
            <w:pPr>
              <w:tabs>
                <w:tab w:val="decimal" w:pos="5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F3EF26F" w14:textId="77777777" w:rsidR="00932F78" w:rsidRPr="007D69C9" w:rsidRDefault="00932F78" w:rsidP="00932F7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3CE75947" w14:textId="77777777" w:rsidR="00932F78" w:rsidRPr="007D69C9" w:rsidRDefault="00932F78" w:rsidP="00932F78">
            <w:pPr>
              <w:tabs>
                <w:tab w:val="decimal" w:pos="650"/>
              </w:tabs>
              <w:spacing w:line="240" w:lineRule="atLeast"/>
              <w:ind w:right="-5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258C12D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Mar>
              <w:left w:w="29" w:type="dxa"/>
              <w:right w:w="29" w:type="dxa"/>
            </w:tcMar>
          </w:tcPr>
          <w:p w14:paraId="71F7A0A7" w14:textId="77777777" w:rsidR="00932F78" w:rsidRPr="007D69C9" w:rsidRDefault="00932F78" w:rsidP="00932F78">
            <w:pPr>
              <w:tabs>
                <w:tab w:val="decimal" w:pos="66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3DB278B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Mar>
              <w:left w:w="29" w:type="dxa"/>
              <w:right w:w="29" w:type="dxa"/>
            </w:tcMar>
          </w:tcPr>
          <w:p w14:paraId="4988E985" w14:textId="77777777" w:rsidR="00932F78" w:rsidRPr="007D69C9" w:rsidRDefault="00932F78" w:rsidP="00932F78">
            <w:pPr>
              <w:tabs>
                <w:tab w:val="decimal" w:pos="66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24736DFB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B4F07C7" w14:textId="77777777" w:rsidR="00932F78" w:rsidRPr="007D69C9" w:rsidRDefault="00932F78" w:rsidP="00932F78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1EA5614" w14:textId="77777777" w:rsidR="00932F78" w:rsidRPr="007D69C9" w:rsidRDefault="00932F78" w:rsidP="00932F7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gridSpan w:val="2"/>
            <w:tcMar>
              <w:left w:w="29" w:type="dxa"/>
              <w:right w:w="29" w:type="dxa"/>
            </w:tcMar>
          </w:tcPr>
          <w:p w14:paraId="35F50F9D" w14:textId="77777777" w:rsidR="00932F78" w:rsidRPr="007D69C9" w:rsidRDefault="00932F78" w:rsidP="00932F78">
            <w:pPr>
              <w:tabs>
                <w:tab w:val="decimal" w:pos="7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C1FD0" w:rsidRPr="006666FA" w14:paraId="7D20AFBD" w14:textId="77777777" w:rsidTr="009C794A">
        <w:tc>
          <w:tcPr>
            <w:tcW w:w="2700" w:type="dxa"/>
            <w:tcMar>
              <w:left w:w="29" w:type="dxa"/>
              <w:right w:w="29" w:type="dxa"/>
            </w:tcMar>
          </w:tcPr>
          <w:p w14:paraId="55F64301" w14:textId="77777777" w:rsidR="003C1FD0" w:rsidRPr="00B24C08" w:rsidRDefault="003C1FD0" w:rsidP="003C1F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มาสเตอร์ ไดรฟเวอร์ แอนด์ </w:t>
            </w: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 xml:space="preserve">   เซอร์วิสเซส (ประเทศไทย) จำกัด</w:t>
            </w:r>
          </w:p>
        </w:tc>
        <w:tc>
          <w:tcPr>
            <w:tcW w:w="106" w:type="dxa"/>
          </w:tcPr>
          <w:p w14:paraId="637572D9" w14:textId="77777777" w:rsidR="003C1FD0" w:rsidRPr="00B24C08" w:rsidRDefault="003C1FD0" w:rsidP="003C1FD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2BC3E7D8" w14:textId="77777777" w:rsidR="003C1FD0" w:rsidRPr="00B24C08" w:rsidRDefault="003C1FD0" w:rsidP="003C1FD0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ให้บริการและ</w:t>
            </w:r>
          </w:p>
          <w:p w14:paraId="15A20A5C" w14:textId="087922D4" w:rsidR="003C1FD0" w:rsidRPr="00B24C08" w:rsidRDefault="003C1FD0" w:rsidP="003C1FD0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จัดหาคนขับร</w:t>
            </w:r>
            <w:r w:rsidRPr="00B24C0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ถ</w:t>
            </w:r>
          </w:p>
        </w:tc>
        <w:tc>
          <w:tcPr>
            <w:tcW w:w="142" w:type="dxa"/>
          </w:tcPr>
          <w:p w14:paraId="04742A71" w14:textId="77777777" w:rsidR="003C1FD0" w:rsidRPr="006666FA" w:rsidRDefault="003C1FD0" w:rsidP="003C1FD0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778CDB4F" w14:textId="4C18B953" w:rsidR="003C1FD0" w:rsidRPr="007D69C9" w:rsidRDefault="00B30E1D" w:rsidP="003C1FD0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3C1FD0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1C6509F" w14:textId="77777777" w:rsidR="003C1FD0" w:rsidRPr="007D69C9" w:rsidRDefault="003C1FD0" w:rsidP="003C1FD0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600FC564" w14:textId="3E779745" w:rsidR="003C1FD0" w:rsidRPr="007D69C9" w:rsidRDefault="00B30E1D" w:rsidP="003C1FD0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3C1FD0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5814813E" w14:textId="77777777" w:rsidR="003C1FD0" w:rsidRPr="007D69C9" w:rsidRDefault="003C1FD0" w:rsidP="003C1FD0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5AF014A" w14:textId="406EEE28" w:rsidR="003C1FD0" w:rsidRPr="007D69C9" w:rsidRDefault="00B30E1D" w:rsidP="003C1FD0">
            <w:pPr>
              <w:tabs>
                <w:tab w:val="decimal" w:pos="4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3C1FD0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5D13E96" w14:textId="77777777" w:rsidR="003C1FD0" w:rsidRPr="007D69C9" w:rsidRDefault="003C1FD0" w:rsidP="003C1FD0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75ADE02" w14:textId="0971D366" w:rsidR="003C1FD0" w:rsidRPr="007D69C9" w:rsidRDefault="00B30E1D" w:rsidP="003C1FD0">
            <w:pPr>
              <w:tabs>
                <w:tab w:val="decimal" w:pos="530"/>
              </w:tabs>
              <w:spacing w:line="240" w:lineRule="atLeast"/>
              <w:ind w:right="-8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3C1FD0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4039A37" w14:textId="77777777" w:rsidR="003C1FD0" w:rsidRPr="007D69C9" w:rsidRDefault="003C1FD0" w:rsidP="003C1FD0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593FFF41" w14:textId="1A73E02E" w:rsidR="003C1FD0" w:rsidRPr="007D69C9" w:rsidRDefault="003C1FD0" w:rsidP="003C1FD0">
            <w:pPr>
              <w:tabs>
                <w:tab w:val="decimal" w:pos="478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7304133" w14:textId="77777777" w:rsidR="003C1FD0" w:rsidRPr="007D69C9" w:rsidRDefault="003C1FD0" w:rsidP="003C1FD0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6141FA2C" w14:textId="3F85693F" w:rsidR="003C1FD0" w:rsidRPr="007D69C9" w:rsidRDefault="003C1FD0" w:rsidP="003C1FD0">
            <w:pPr>
              <w:tabs>
                <w:tab w:val="decimal" w:pos="4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B27501D" w14:textId="77777777" w:rsidR="003C1FD0" w:rsidRPr="007D69C9" w:rsidRDefault="003C1FD0" w:rsidP="003C1FD0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6E39321D" w14:textId="6A6BFC01" w:rsidR="003C1FD0" w:rsidRPr="007D69C9" w:rsidRDefault="003C1FD0" w:rsidP="003C1FD0">
            <w:pPr>
              <w:tabs>
                <w:tab w:val="decimal" w:pos="3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3446A9D" w14:textId="77777777" w:rsidR="003C1FD0" w:rsidRPr="007D69C9" w:rsidRDefault="003C1FD0" w:rsidP="003C1FD0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12BAC80E" w14:textId="35F09095" w:rsidR="003C1FD0" w:rsidRPr="007D69C9" w:rsidRDefault="003C1FD0" w:rsidP="003C1FD0">
            <w:pPr>
              <w:tabs>
                <w:tab w:val="decimal" w:pos="48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2996B59" w14:textId="77777777" w:rsidR="003C1FD0" w:rsidRPr="007D69C9" w:rsidRDefault="003C1FD0" w:rsidP="003C1FD0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72B7F9E3" w14:textId="3610CEB5" w:rsidR="003C1FD0" w:rsidRPr="007D69C9" w:rsidRDefault="003C1FD0" w:rsidP="003C1FD0">
            <w:pPr>
              <w:tabs>
                <w:tab w:val="decimal" w:pos="47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6FA8163" w14:textId="77777777" w:rsidR="003C1FD0" w:rsidRPr="007D69C9" w:rsidRDefault="003C1FD0" w:rsidP="003C1FD0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234279A0" w14:textId="4CC21594" w:rsidR="003C1FD0" w:rsidRPr="007D69C9" w:rsidRDefault="003C1FD0" w:rsidP="003C1FD0">
            <w:pPr>
              <w:tabs>
                <w:tab w:val="decimal" w:pos="50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4840AD9D" w14:textId="77777777" w:rsidR="003C1FD0" w:rsidRPr="007D69C9" w:rsidRDefault="003C1FD0" w:rsidP="003C1FD0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74514C9A" w14:textId="17014691" w:rsidR="003C1FD0" w:rsidRPr="007D69C9" w:rsidRDefault="003C1FD0" w:rsidP="003C1FD0">
            <w:pPr>
              <w:tabs>
                <w:tab w:val="decimal" w:pos="459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6DF4B7B7" w14:textId="77777777" w:rsidR="003C1FD0" w:rsidRPr="007D69C9" w:rsidRDefault="003C1FD0" w:rsidP="003C1FD0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gridSpan w:val="2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6038C66A" w14:textId="727DCC9F" w:rsidR="003C1FD0" w:rsidRPr="007D69C9" w:rsidRDefault="003C1FD0" w:rsidP="003C1FD0">
            <w:pPr>
              <w:tabs>
                <w:tab w:val="decimal" w:pos="61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C1FD0" w:rsidRPr="006666FA" w14:paraId="08009BD4" w14:textId="77777777" w:rsidTr="009C794A">
        <w:tc>
          <w:tcPr>
            <w:tcW w:w="2700" w:type="dxa"/>
            <w:tcMar>
              <w:left w:w="29" w:type="dxa"/>
              <w:right w:w="29" w:type="dxa"/>
            </w:tcMar>
          </w:tcPr>
          <w:p w14:paraId="2B58F403" w14:textId="77777777" w:rsidR="003C1FD0" w:rsidRPr="006666FA" w:rsidRDefault="003C1FD0" w:rsidP="003C1FD0">
            <w:pPr>
              <w:tabs>
                <w:tab w:val="left" w:pos="2580"/>
              </w:tabs>
              <w:spacing w:line="240" w:lineRule="auto"/>
              <w:ind w:right="6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06" w:type="dxa"/>
          </w:tcPr>
          <w:p w14:paraId="0E95F188" w14:textId="77777777" w:rsidR="003C1FD0" w:rsidRPr="006666FA" w:rsidRDefault="003C1FD0" w:rsidP="003C1FD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295FAB1A" w14:textId="77777777" w:rsidR="003C1FD0" w:rsidRPr="006666FA" w:rsidRDefault="003C1FD0" w:rsidP="003C1FD0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2" w:type="dxa"/>
          </w:tcPr>
          <w:p w14:paraId="5633BCDE" w14:textId="77777777" w:rsidR="003C1FD0" w:rsidRPr="006666FA" w:rsidRDefault="003C1FD0" w:rsidP="003C1FD0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9E161E0" w14:textId="77777777" w:rsidR="003C1FD0" w:rsidRPr="007D69C9" w:rsidRDefault="003C1FD0" w:rsidP="003C1FD0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6747DF4" w14:textId="77777777" w:rsidR="003C1FD0" w:rsidRPr="007D69C9" w:rsidRDefault="003C1FD0" w:rsidP="003C1FD0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6E10E097" w14:textId="77777777" w:rsidR="003C1FD0" w:rsidRPr="007D69C9" w:rsidRDefault="003C1FD0" w:rsidP="003C1FD0">
            <w:pPr>
              <w:tabs>
                <w:tab w:val="decimal" w:pos="342"/>
              </w:tabs>
              <w:spacing w:line="240" w:lineRule="auto"/>
              <w:ind w:left="-63" w:right="-9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884F0E0" w14:textId="77777777" w:rsidR="003C1FD0" w:rsidRPr="007D69C9" w:rsidRDefault="003C1FD0" w:rsidP="003C1FD0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F198A21" w14:textId="77777777" w:rsidR="003C1FD0" w:rsidRPr="007D69C9" w:rsidRDefault="003C1FD0" w:rsidP="003C1FD0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1D4FC23" w14:textId="77777777" w:rsidR="003C1FD0" w:rsidRPr="007D69C9" w:rsidRDefault="003C1FD0" w:rsidP="003C1FD0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2D9B6FC" w14:textId="77777777" w:rsidR="003C1FD0" w:rsidRPr="007D69C9" w:rsidRDefault="003C1FD0" w:rsidP="003C1FD0">
            <w:pPr>
              <w:tabs>
                <w:tab w:val="decimal" w:pos="602"/>
              </w:tabs>
              <w:spacing w:line="240" w:lineRule="atLeast"/>
              <w:ind w:right="-8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54DCD72" w14:textId="77777777" w:rsidR="003C1FD0" w:rsidRPr="007D69C9" w:rsidRDefault="003C1FD0" w:rsidP="003C1FD0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34CF5778" w14:textId="2BC5BBF7" w:rsidR="003C1FD0" w:rsidRPr="007D69C9" w:rsidRDefault="00B30E1D" w:rsidP="003C1FD0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3C1F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283</w:t>
            </w:r>
            <w:r w:rsidR="003C1F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476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15B7442" w14:textId="77777777" w:rsidR="003C1FD0" w:rsidRPr="007D69C9" w:rsidRDefault="003C1FD0" w:rsidP="003C1FD0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7C87BD66" w14:textId="75B8CD4B" w:rsidR="003C1FD0" w:rsidRPr="007D69C9" w:rsidRDefault="00B30E1D" w:rsidP="003C1FD0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837</w:t>
            </w:r>
            <w:r w:rsidR="003C1FD0"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609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E79DF72" w14:textId="77777777" w:rsidR="003C1FD0" w:rsidRPr="007D69C9" w:rsidRDefault="003C1FD0" w:rsidP="003C1FD0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247E201C" w14:textId="2B71F62D" w:rsidR="003C1FD0" w:rsidRPr="007D69C9" w:rsidRDefault="003C1FD0" w:rsidP="003C1FD0">
            <w:pPr>
              <w:tabs>
                <w:tab w:val="decimal" w:pos="582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</w:t>
            </w: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500</w:t>
            </w: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5A2AA37" w14:textId="77777777" w:rsidR="003C1FD0" w:rsidRPr="007D69C9" w:rsidRDefault="003C1FD0" w:rsidP="003C1FD0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1C68C3DE" w14:textId="1193BEE4" w:rsidR="003C1FD0" w:rsidRPr="007D69C9" w:rsidRDefault="003C1FD0" w:rsidP="003C1FD0">
            <w:pPr>
              <w:tabs>
                <w:tab w:val="decimal" w:pos="582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</w:t>
            </w: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500</w:t>
            </w: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A2EE4DA" w14:textId="77777777" w:rsidR="003C1FD0" w:rsidRPr="007D69C9" w:rsidRDefault="003C1FD0" w:rsidP="003C1FD0">
            <w:pPr>
              <w:tabs>
                <w:tab w:val="decimal" w:pos="582"/>
                <w:tab w:val="decimal" w:pos="1062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740E6ACA" w14:textId="532BBA0F" w:rsidR="003C1FD0" w:rsidRPr="007D69C9" w:rsidRDefault="00B30E1D" w:rsidP="003C1FD0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3C1F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242</w:t>
            </w:r>
            <w:r w:rsidR="003C1F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976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6823C14A" w14:textId="77777777" w:rsidR="003C1FD0" w:rsidRPr="007D69C9" w:rsidRDefault="003C1FD0" w:rsidP="003C1FD0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3EBB221A" w14:textId="64E77BAA" w:rsidR="003C1FD0" w:rsidRPr="007D69C9" w:rsidRDefault="00B30E1D" w:rsidP="003C1FD0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797</w:t>
            </w:r>
            <w:r w:rsidR="003C1FD0"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109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2C1820B4" w14:textId="77777777" w:rsidR="003C1FD0" w:rsidRPr="007D69C9" w:rsidRDefault="003C1FD0" w:rsidP="003C1FD0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34AB6A64" w14:textId="1A16C5C8" w:rsidR="003C1FD0" w:rsidRPr="007D69C9" w:rsidRDefault="00B30E1D" w:rsidP="003C1FD0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277</w:t>
            </w:r>
            <w:r w:rsidR="003C1F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F1D3F5E" w14:textId="77777777" w:rsidR="003C1FD0" w:rsidRPr="007D69C9" w:rsidRDefault="003C1FD0" w:rsidP="003C1FD0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1014C61A" w14:textId="66D58D72" w:rsidR="003C1FD0" w:rsidRPr="007D69C9" w:rsidRDefault="00B30E1D" w:rsidP="003C1FD0">
            <w:pPr>
              <w:tabs>
                <w:tab w:val="decimal" w:pos="7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119</w:t>
            </w:r>
            <w:r w:rsidR="003C1FD0"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949</w:t>
            </w:r>
          </w:p>
        </w:tc>
      </w:tr>
    </w:tbl>
    <w:p w14:paraId="1A66D954" w14:textId="77777777" w:rsidR="004A4210" w:rsidRPr="0067625E" w:rsidRDefault="004A4210" w:rsidP="004A531B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76AC1FAA" w14:textId="0E39D151" w:rsidR="006E1313" w:rsidRPr="005F7A92" w:rsidRDefault="006E1313" w:rsidP="001936DB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en-US"/>
        </w:rPr>
      </w:pPr>
      <w:r w:rsidRPr="001936DB">
        <w:rPr>
          <w:rFonts w:asciiTheme="majorBidi" w:hAnsiTheme="majorBidi" w:cstheme="majorBidi"/>
          <w:sz w:val="30"/>
          <w:szCs w:val="30"/>
          <w:cs/>
        </w:rPr>
        <w:t>บริษัทย่อยทั้งหมด</w:t>
      </w:r>
      <w:r w:rsidR="000D3BEC" w:rsidRPr="006666FA">
        <w:rPr>
          <w:rFonts w:asciiTheme="majorBidi" w:hAnsiTheme="majorBidi" w:cstheme="majorBidi"/>
          <w:sz w:val="30"/>
          <w:szCs w:val="30"/>
          <w:cs/>
          <w:lang w:bidi="th-TH"/>
        </w:rPr>
        <w:t>จัดตั้งและ</w:t>
      </w:r>
      <w:r w:rsidRPr="006666FA">
        <w:rPr>
          <w:rFonts w:asciiTheme="majorBidi" w:hAnsiTheme="majorBidi" w:cstheme="majorBidi"/>
          <w:sz w:val="30"/>
          <w:szCs w:val="30"/>
          <w:cs/>
        </w:rPr>
        <w:t xml:space="preserve">ดำเนินธุรกิจในประเทศไทย </w:t>
      </w:r>
    </w:p>
    <w:p w14:paraId="4447A6C8" w14:textId="77777777" w:rsidR="000D3BEC" w:rsidRPr="005F7A92" w:rsidRDefault="000D3BEC" w:rsidP="000D3BEC">
      <w:pPr>
        <w:pStyle w:val="BodyText"/>
        <w:spacing w:after="0"/>
        <w:rPr>
          <w:rFonts w:asciiTheme="majorBidi" w:hAnsiTheme="majorBidi" w:cstheme="majorBidi"/>
          <w:sz w:val="16"/>
          <w:szCs w:val="14"/>
          <w:lang w:val="en-US"/>
        </w:rPr>
      </w:pPr>
    </w:p>
    <w:p w14:paraId="0BD62166" w14:textId="1E52AEA3" w:rsidR="0059376D" w:rsidRPr="005F7A92" w:rsidRDefault="009B661F" w:rsidP="001936DB">
      <w:pPr>
        <w:pStyle w:val="BodyText"/>
        <w:spacing w:after="0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59376D" w:rsidRPr="005F7A92" w:rsidSect="00D107B1">
          <w:footerReference w:type="default" r:id="rId14"/>
          <w:pgSz w:w="16839" w:h="11907" w:orient="landscape" w:code="9"/>
          <w:pgMar w:top="1440" w:right="1152" w:bottom="1152" w:left="1152" w:header="720" w:footer="720" w:gutter="0"/>
          <w:paperSrc w:first="7" w:other="7"/>
          <w:cols w:space="720"/>
          <w:docGrid w:linePitch="299"/>
        </w:sectPr>
      </w:pP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ไม่มีบริษัทย่อยของกลุ่มบริษัทที่อยู่ในตลาดหลักทรัพย์ จึงไม่มีราคาเสนอซื้อสาธารณะ</w:t>
      </w:r>
    </w:p>
    <w:p w14:paraId="30CBF842" w14:textId="77777777" w:rsidR="007243FB" w:rsidRPr="006666FA" w:rsidRDefault="007243FB" w:rsidP="00B00986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bookmarkStart w:id="2" w:name="_Hlk89001944"/>
      <w:r w:rsidRPr="006666FA">
        <w:rPr>
          <w:rFonts w:asciiTheme="majorBidi" w:hAnsiTheme="majorBidi" w:cstheme="majorBidi"/>
          <w:b w:val="0"/>
          <w:bCs/>
          <w:sz w:val="30"/>
          <w:szCs w:val="30"/>
          <w:cs/>
        </w:rPr>
        <w:t>ส่วน</w:t>
      </w:r>
      <w:r w:rsidR="00F97815"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ได้เสีย</w:t>
      </w:r>
      <w:r w:rsidRPr="006666FA">
        <w:rPr>
          <w:rFonts w:asciiTheme="majorBidi" w:hAnsiTheme="majorBidi" w:cstheme="majorBidi"/>
          <w:b w:val="0"/>
          <w:bCs/>
          <w:sz w:val="30"/>
          <w:szCs w:val="30"/>
          <w:cs/>
        </w:rPr>
        <w:t>ที่ไม่มีอำนาจควบคุม</w:t>
      </w:r>
      <w:bookmarkEnd w:id="2"/>
    </w:p>
    <w:p w14:paraId="1BFFCA47" w14:textId="77777777" w:rsidR="007243FB" w:rsidRPr="00535A94" w:rsidRDefault="007243FB" w:rsidP="00073747">
      <w:pPr>
        <w:pStyle w:val="BodyText"/>
        <w:spacing w:after="0" w:line="240" w:lineRule="auto"/>
        <w:ind w:left="547"/>
        <w:rPr>
          <w:rFonts w:asciiTheme="majorBidi" w:hAnsiTheme="majorBidi" w:cstheme="majorBidi"/>
          <w:sz w:val="12"/>
          <w:szCs w:val="12"/>
          <w:cs/>
          <w:lang w:val="th-TH" w:bidi="th-TH"/>
        </w:rPr>
      </w:pPr>
    </w:p>
    <w:p w14:paraId="3EFFD884" w14:textId="2479AAEE" w:rsidR="007243FB" w:rsidRPr="006666FA" w:rsidRDefault="007243FB" w:rsidP="007243FB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6A9F33CA" w14:textId="7892C996" w:rsidR="00CB0BAB" w:rsidRPr="00535A94" w:rsidRDefault="00CB0BAB" w:rsidP="007243FB">
      <w:pPr>
        <w:ind w:left="540"/>
        <w:jc w:val="both"/>
        <w:rPr>
          <w:rFonts w:asciiTheme="majorBidi" w:hAnsiTheme="majorBidi" w:cstheme="majorBidi"/>
          <w:sz w:val="14"/>
          <w:szCs w:val="1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1440"/>
        <w:gridCol w:w="180"/>
        <w:gridCol w:w="1350"/>
        <w:gridCol w:w="180"/>
        <w:gridCol w:w="1260"/>
      </w:tblGrid>
      <w:tr w:rsidR="00DF4DFD" w:rsidRPr="006666FA" w14:paraId="64F9BA3F" w14:textId="77777777" w:rsidTr="009F660A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6B0B8817" w14:textId="77777777" w:rsidR="00DF4DFD" w:rsidRPr="006666FA" w:rsidRDefault="00DF4DFD" w:rsidP="00497F93">
            <w:pPr>
              <w:tabs>
                <w:tab w:val="decimal" w:pos="765"/>
              </w:tabs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3470C31B" w14:textId="576FD0B6" w:rsidR="00DF4DFD" w:rsidRPr="006666FA" w:rsidRDefault="00B30E1D" w:rsidP="00497F9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DF4DFD"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DF4DFD"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B30E1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DF4DFD" w:rsidRPr="006666FA" w14:paraId="3AAE437C" w14:textId="77777777" w:rsidTr="009F660A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5B6B021D" w14:textId="77777777" w:rsidR="00DF4DFD" w:rsidRPr="006666FA" w:rsidRDefault="00DF4DFD" w:rsidP="00497F93">
            <w:pPr>
              <w:tabs>
                <w:tab w:val="decimal" w:pos="765"/>
              </w:tabs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3CFCB6" w14:textId="23716397" w:rsidR="00DF4DFD" w:rsidRPr="00535A94" w:rsidRDefault="00DF4DFD" w:rsidP="00497F93">
            <w:pPr>
              <w:spacing w:line="240" w:lineRule="atLeast"/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A9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บริษัท มาสเตอร์ มอเตอร์ เซอร์วิส</w:t>
            </w:r>
            <w:r w:rsidR="00360BD0" w:rsidRPr="00535A9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 xml:space="preserve"> (ประเทศไทย)</w:t>
            </w:r>
            <w:r w:rsidRPr="00535A9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80" w:type="dxa"/>
          </w:tcPr>
          <w:p w14:paraId="45B7945B" w14:textId="77777777" w:rsidR="00DF4DFD" w:rsidRPr="00535A94" w:rsidRDefault="00DF4DFD" w:rsidP="00497F9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FD4DEB" w14:textId="77777777" w:rsidR="00AE3BE8" w:rsidRDefault="00AE3BE8" w:rsidP="00497F93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2EC3306A" w14:textId="3F29FDE0" w:rsidR="00DF4DFD" w:rsidRPr="00535A94" w:rsidRDefault="00DF4DFD" w:rsidP="00497F9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A9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บริษัท ไอ ทเวนตี้โฟร์ จำกัด</w:t>
            </w:r>
          </w:p>
        </w:tc>
        <w:tc>
          <w:tcPr>
            <w:tcW w:w="180" w:type="dxa"/>
            <w:vAlign w:val="bottom"/>
          </w:tcPr>
          <w:p w14:paraId="112525AE" w14:textId="77777777" w:rsidR="00DF4DFD" w:rsidRPr="00535A94" w:rsidRDefault="00DF4DFD" w:rsidP="00497F9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234F83" w14:textId="77777777" w:rsidR="00DF4DFD" w:rsidRPr="00535A94" w:rsidRDefault="00DF4DFD" w:rsidP="00497F9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5A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F4DFD" w:rsidRPr="006666FA" w14:paraId="1B481CBA" w14:textId="77777777" w:rsidTr="009F660A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4A5FBF4B" w14:textId="77777777" w:rsidR="00DF4DFD" w:rsidRPr="006666FA" w:rsidRDefault="00DF4DFD" w:rsidP="00497F93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563A7284" w14:textId="77777777" w:rsidR="00DF4DFD" w:rsidRPr="006666FA" w:rsidRDefault="00DF4DFD" w:rsidP="00497F9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F4DFD" w:rsidRPr="006666FA" w14:paraId="7ED372AD" w14:textId="77777777" w:rsidTr="009F660A">
        <w:trPr>
          <w:cantSplit/>
          <w:trHeight w:val="20"/>
        </w:trPr>
        <w:tc>
          <w:tcPr>
            <w:tcW w:w="4860" w:type="dxa"/>
            <w:vAlign w:val="bottom"/>
          </w:tcPr>
          <w:p w14:paraId="3882DF31" w14:textId="77777777" w:rsidR="00DF4DFD" w:rsidRPr="006666FA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0FB9298E" w14:textId="2CE20D52" w:rsidR="00DF4DFD" w:rsidRPr="00F233D5" w:rsidRDefault="00B30E1D" w:rsidP="00402654">
            <w:pPr>
              <w:tabs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</w:t>
            </w:r>
            <w:r w:rsidR="004E061C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33</w:t>
            </w:r>
          </w:p>
        </w:tc>
        <w:tc>
          <w:tcPr>
            <w:tcW w:w="180" w:type="dxa"/>
          </w:tcPr>
          <w:p w14:paraId="4D7BDC64" w14:textId="77777777" w:rsidR="00DF4DFD" w:rsidRPr="00F233D5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C2BDD3" w14:textId="03A5E320" w:rsidR="00DF4DFD" w:rsidRPr="00F233D5" w:rsidRDefault="00B30E1D" w:rsidP="00402654">
            <w:pPr>
              <w:tabs>
                <w:tab w:val="decimal" w:pos="730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</w:t>
            </w:r>
            <w:r w:rsidR="004E061C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180" w:type="dxa"/>
          </w:tcPr>
          <w:p w14:paraId="00F904CC" w14:textId="77777777" w:rsidR="00DF4DFD" w:rsidRPr="00F233D5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39C1FA" w14:textId="77777777" w:rsidR="00DF4DFD" w:rsidRPr="00F233D5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DF4DFD" w:rsidRPr="006666FA" w14:paraId="527A7A41" w14:textId="77777777" w:rsidTr="009F660A">
        <w:trPr>
          <w:cantSplit/>
          <w:trHeight w:val="20"/>
        </w:trPr>
        <w:tc>
          <w:tcPr>
            <w:tcW w:w="4860" w:type="dxa"/>
          </w:tcPr>
          <w:p w14:paraId="10E360F2" w14:textId="77777777" w:rsidR="00DF4DFD" w:rsidRPr="00535A94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E0ACE65" w14:textId="77777777" w:rsidR="00DF4DFD" w:rsidRPr="00535A94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80" w:type="dxa"/>
          </w:tcPr>
          <w:p w14:paraId="7F9CF884" w14:textId="77777777" w:rsidR="00DF4DFD" w:rsidRPr="00535A94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350" w:type="dxa"/>
            <w:vAlign w:val="bottom"/>
          </w:tcPr>
          <w:p w14:paraId="43F6DBA9" w14:textId="77777777" w:rsidR="00DF4DFD" w:rsidRPr="00535A94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80" w:type="dxa"/>
          </w:tcPr>
          <w:p w14:paraId="7055B809" w14:textId="77777777" w:rsidR="00DF4DFD" w:rsidRPr="00535A94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238222B7" w14:textId="77777777" w:rsidR="00DF4DFD" w:rsidRPr="00535A94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20"/>
              </w:rPr>
            </w:pPr>
          </w:p>
        </w:tc>
      </w:tr>
      <w:tr w:rsidR="00DF4DFD" w:rsidRPr="006666FA" w14:paraId="4D5D7D32" w14:textId="77777777" w:rsidTr="009F660A">
        <w:trPr>
          <w:cantSplit/>
          <w:trHeight w:val="20"/>
        </w:trPr>
        <w:tc>
          <w:tcPr>
            <w:tcW w:w="4860" w:type="dxa"/>
          </w:tcPr>
          <w:p w14:paraId="3FB0FD29" w14:textId="77777777" w:rsidR="00DF4DFD" w:rsidRPr="006666FA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03ECD6CE" w14:textId="1D5D2B4F" w:rsidR="00DF4DFD" w:rsidRPr="00036339" w:rsidRDefault="00B30E1D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110</w:t>
            </w:r>
            <w:r w:rsidR="00394C7F" w:rsidRPr="00394C7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190</w:t>
            </w:r>
          </w:p>
        </w:tc>
        <w:tc>
          <w:tcPr>
            <w:tcW w:w="180" w:type="dxa"/>
          </w:tcPr>
          <w:p w14:paraId="2FF94633" w14:textId="77777777" w:rsidR="00DF4DFD" w:rsidRPr="00036339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06D032" w14:textId="17D7EB36" w:rsidR="00DF4DFD" w:rsidRPr="00036339" w:rsidRDefault="00B30E1D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29</w:t>
            </w:r>
            <w:r w:rsidR="00703C4A" w:rsidRPr="00703C4A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586</w:t>
            </w:r>
          </w:p>
        </w:tc>
        <w:tc>
          <w:tcPr>
            <w:tcW w:w="180" w:type="dxa"/>
          </w:tcPr>
          <w:p w14:paraId="656DD472" w14:textId="77777777" w:rsidR="00DF4DFD" w:rsidRPr="006666FA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7C01CA" w14:textId="28A082D7" w:rsidR="00DF4DFD" w:rsidRPr="006666FA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DF4DFD" w:rsidRPr="006666FA" w14:paraId="1C890D4A" w14:textId="77777777" w:rsidTr="009F660A">
        <w:trPr>
          <w:cantSplit/>
          <w:trHeight w:val="20"/>
        </w:trPr>
        <w:tc>
          <w:tcPr>
            <w:tcW w:w="4860" w:type="dxa"/>
          </w:tcPr>
          <w:p w14:paraId="1698C6B3" w14:textId="77777777" w:rsidR="00DF4DFD" w:rsidRPr="006666FA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7E0B8B34" w14:textId="77AA9381" w:rsidR="00DF4DFD" w:rsidRPr="006666FA" w:rsidRDefault="00B30E1D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100</w:t>
            </w:r>
            <w:r w:rsidR="00394C7F" w:rsidRPr="00394C7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628</w:t>
            </w:r>
          </w:p>
        </w:tc>
        <w:tc>
          <w:tcPr>
            <w:tcW w:w="180" w:type="dxa"/>
          </w:tcPr>
          <w:p w14:paraId="1BE8435A" w14:textId="77777777" w:rsidR="00DF4DFD" w:rsidRPr="006666FA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6C981B" w14:textId="04E7C45D" w:rsidR="00DF4DFD" w:rsidRPr="006666FA" w:rsidRDefault="00B30E1D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</w:t>
            </w:r>
            <w:r w:rsidR="00703C4A" w:rsidRPr="00703C4A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453</w:t>
            </w:r>
          </w:p>
        </w:tc>
        <w:tc>
          <w:tcPr>
            <w:tcW w:w="180" w:type="dxa"/>
          </w:tcPr>
          <w:p w14:paraId="3914176E" w14:textId="77777777" w:rsidR="00DF4DFD" w:rsidRPr="006666FA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D3A5B6" w14:textId="30C83B76" w:rsidR="00DF4DFD" w:rsidRPr="006666FA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DF4DFD" w:rsidRPr="006666FA" w14:paraId="56EA1345" w14:textId="77777777" w:rsidTr="009F660A">
        <w:trPr>
          <w:cantSplit/>
          <w:trHeight w:val="20"/>
        </w:trPr>
        <w:tc>
          <w:tcPr>
            <w:tcW w:w="4860" w:type="dxa"/>
          </w:tcPr>
          <w:p w14:paraId="50CF7F03" w14:textId="77777777" w:rsidR="00DF4DFD" w:rsidRPr="006666FA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43487998" w14:textId="3F754C43" w:rsidR="00DF4DFD" w:rsidRPr="006666FA" w:rsidRDefault="00271151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181</w:t>
            </w:r>
            <w:r w:rsidR="00394C7F" w:rsidRPr="00394C7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387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E6D9E73" w14:textId="77777777" w:rsidR="00DF4DFD" w:rsidRPr="006666FA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6480A3" w14:textId="756CB3D0" w:rsidR="00DF4DFD" w:rsidRPr="006666FA" w:rsidRDefault="00271151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20</w:t>
            </w:r>
            <w:r w:rsidR="00703C4A" w:rsidRPr="00703C4A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466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0A7C568" w14:textId="77777777" w:rsidR="00DF4DFD" w:rsidRPr="006666FA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4CF89A" w14:textId="0C9DF10B" w:rsidR="00DF4DFD" w:rsidRPr="006666FA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DF4DFD" w:rsidRPr="006666FA" w14:paraId="16121B93" w14:textId="77777777" w:rsidTr="009F660A">
        <w:trPr>
          <w:cantSplit/>
          <w:trHeight w:val="20"/>
        </w:trPr>
        <w:tc>
          <w:tcPr>
            <w:tcW w:w="4860" w:type="dxa"/>
          </w:tcPr>
          <w:p w14:paraId="6CF22A69" w14:textId="77777777" w:rsidR="00DF4DFD" w:rsidRPr="006666FA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51F103" w14:textId="79BBC782" w:rsidR="00DF4DFD" w:rsidRPr="006666FA" w:rsidRDefault="00271151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46</w:t>
            </w:r>
            <w:r w:rsidR="00394C7F" w:rsidRPr="00394C7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488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F97C519" w14:textId="77777777" w:rsidR="00DF4DFD" w:rsidRPr="006666FA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C713515" w14:textId="088775FC" w:rsidR="00DF4DFD" w:rsidRPr="006666FA" w:rsidRDefault="00271151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12</w:t>
            </w:r>
            <w:r w:rsidR="00703C4A" w:rsidRPr="00703C4A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577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E0E6122" w14:textId="77777777" w:rsidR="00DF4DFD" w:rsidRPr="006666FA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B154E2" w14:textId="2234D7F0" w:rsidR="00DF4DFD" w:rsidRPr="006666FA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DF4DFD" w:rsidRPr="006666FA" w14:paraId="30FAA879" w14:textId="77777777" w:rsidTr="00796F42">
        <w:trPr>
          <w:cantSplit/>
          <w:trHeight w:val="20"/>
        </w:trPr>
        <w:tc>
          <w:tcPr>
            <w:tcW w:w="4860" w:type="dxa"/>
          </w:tcPr>
          <w:p w14:paraId="4FB89617" w14:textId="0E0CAE68" w:rsidR="00DF4DFD" w:rsidRPr="006666FA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  <w:r w:rsidR="002711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2711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E06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  <w:r w:rsidR="0027115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)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2D954" w14:textId="6C5B606E" w:rsidR="00DF4DFD" w:rsidRPr="006666FA" w:rsidRDefault="00703C4A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17</w:t>
            </w:r>
            <w:r w:rsidRPr="00703C4A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057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63857B7" w14:textId="77777777" w:rsidR="00DF4DFD" w:rsidRPr="006666FA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9C60B" w14:textId="60021E45" w:rsidR="00DF4DFD" w:rsidRPr="006666FA" w:rsidRDefault="00B30E1D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21</w:t>
            </w:r>
            <w:r w:rsidR="00703C4A" w:rsidRPr="00796F42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996</w:t>
            </w:r>
          </w:p>
        </w:tc>
        <w:tc>
          <w:tcPr>
            <w:tcW w:w="180" w:type="dxa"/>
          </w:tcPr>
          <w:p w14:paraId="727F8788" w14:textId="77777777" w:rsidR="00DF4DFD" w:rsidRPr="006666FA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7F700F" w14:textId="604CDAB7" w:rsidR="00DF4DFD" w:rsidRPr="006666FA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DF4DFD" w:rsidRPr="006666FA" w14:paraId="4317F3EB" w14:textId="77777777" w:rsidTr="00AB3DFA">
        <w:trPr>
          <w:cantSplit/>
          <w:trHeight w:val="20"/>
        </w:trPr>
        <w:tc>
          <w:tcPr>
            <w:tcW w:w="4860" w:type="dxa"/>
          </w:tcPr>
          <w:p w14:paraId="1B1DE634" w14:textId="77777777" w:rsidR="00DF4DFD" w:rsidRPr="006666FA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50DDD" w14:textId="6B81AF1C" w:rsidR="00DF4DFD" w:rsidRPr="006666FA" w:rsidRDefault="00703C4A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738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3C1C13B" w14:textId="77777777" w:rsidR="00DF4DFD" w:rsidRPr="006666FA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EEE7D" w14:textId="48BACB01" w:rsidR="00DF4DFD" w:rsidRPr="006666FA" w:rsidRDefault="00B30E1D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  <w:r w:rsidR="00703C4A" w:rsidRPr="00703C4A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34</w:t>
            </w:r>
            <w:r w:rsidR="008433A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1CB02D92" w14:textId="77777777" w:rsidR="00DF4DFD" w:rsidRPr="006666FA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D0ECC4" w14:textId="28C0337E" w:rsidR="00DF4DFD" w:rsidRPr="006666FA" w:rsidRDefault="00B30E1D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36EB3" w:rsidRPr="00736E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DF4DFD" w:rsidRPr="006666FA" w14:paraId="221A8A77" w14:textId="77777777" w:rsidTr="00AB3DFA">
        <w:trPr>
          <w:cantSplit/>
          <w:trHeight w:val="20"/>
        </w:trPr>
        <w:tc>
          <w:tcPr>
            <w:tcW w:w="4860" w:type="dxa"/>
          </w:tcPr>
          <w:p w14:paraId="08F55A9D" w14:textId="77777777" w:rsidR="00DF4DFD" w:rsidRPr="006666FA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บริษัทย่อยอื่นที่ไม่มีสาระสำคัญ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7A1DD27" w14:textId="77777777" w:rsidR="00DF4DFD" w:rsidRPr="006666FA" w:rsidRDefault="00DF4DFD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7ADE9C6" w14:textId="77777777" w:rsidR="00DF4DFD" w:rsidRPr="006666FA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5EE2B24" w14:textId="77777777" w:rsidR="00DF4DFD" w:rsidRPr="006666FA" w:rsidRDefault="00DF4DFD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CF9F898" w14:textId="77777777" w:rsidR="00DF4DFD" w:rsidRPr="006666FA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CC2A402" w14:textId="6D1F36E2" w:rsidR="00DF4DFD" w:rsidRPr="006666FA" w:rsidRDefault="00B30E1D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DF4DFD" w:rsidRPr="006666FA" w14:paraId="3085690A" w14:textId="77777777" w:rsidTr="00796F42">
        <w:trPr>
          <w:cantSplit/>
          <w:trHeight w:val="20"/>
        </w:trPr>
        <w:tc>
          <w:tcPr>
            <w:tcW w:w="4860" w:type="dxa"/>
          </w:tcPr>
          <w:p w14:paraId="6F3EB15F" w14:textId="494F9FEA" w:rsidR="00DF4DFD" w:rsidRPr="006666FA" w:rsidRDefault="00D251BA" w:rsidP="00497F93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440" w:type="dxa"/>
          </w:tcPr>
          <w:p w14:paraId="532787EA" w14:textId="77777777" w:rsidR="00DF4DFD" w:rsidRPr="006666FA" w:rsidRDefault="00DF4DFD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E960655" w14:textId="77777777" w:rsidR="00DF4DFD" w:rsidRPr="006666FA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C7DBB0D" w14:textId="77777777" w:rsidR="00DF4DFD" w:rsidRPr="006666FA" w:rsidRDefault="00DF4DFD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7DC934" w14:textId="77777777" w:rsidR="00DF4DFD" w:rsidRPr="006666FA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C7D73" w14:textId="63568772" w:rsidR="00DF4DFD" w:rsidRPr="006666FA" w:rsidRDefault="00B30E1D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736EB3" w:rsidRPr="00796F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612</w:t>
            </w:r>
          </w:p>
        </w:tc>
      </w:tr>
      <w:tr w:rsidR="00DF4DFD" w:rsidRPr="006A365E" w14:paraId="32598841" w14:textId="77777777" w:rsidTr="009F660A">
        <w:trPr>
          <w:cantSplit/>
          <w:trHeight w:val="20"/>
        </w:trPr>
        <w:tc>
          <w:tcPr>
            <w:tcW w:w="4860" w:type="dxa"/>
          </w:tcPr>
          <w:p w14:paraId="091B6A52" w14:textId="77777777" w:rsidR="00DF4DFD" w:rsidRPr="006A365E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7BCA7C6A" w14:textId="77777777" w:rsidR="00DF4DFD" w:rsidRPr="006A365E" w:rsidRDefault="00DF4DFD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2213EA4B" w14:textId="77777777" w:rsidR="00DF4DFD" w:rsidRPr="006A365E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</w:tcPr>
          <w:p w14:paraId="710FF56B" w14:textId="77777777" w:rsidR="00DF4DFD" w:rsidRPr="006A365E" w:rsidRDefault="00DF4DFD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C46F03A" w14:textId="77777777" w:rsidR="00DF4DFD" w:rsidRPr="006A365E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7A9958" w14:textId="77777777" w:rsidR="00DF4DFD" w:rsidRPr="006A365E" w:rsidRDefault="00DF4DFD" w:rsidP="0059376D">
            <w:pPr>
              <w:tabs>
                <w:tab w:val="decimal" w:pos="100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F4DFD" w:rsidRPr="006666FA" w14:paraId="705DC388" w14:textId="77777777" w:rsidTr="009F660A">
        <w:trPr>
          <w:cantSplit/>
          <w:trHeight w:val="20"/>
        </w:trPr>
        <w:tc>
          <w:tcPr>
            <w:tcW w:w="4860" w:type="dxa"/>
          </w:tcPr>
          <w:p w14:paraId="2FCD03CD" w14:textId="77777777" w:rsidR="00DF4DFD" w:rsidRPr="006666FA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67178F4F" w14:textId="6A18AEFD" w:rsidR="00DF4DFD" w:rsidRPr="00D67B94" w:rsidRDefault="00B30E1D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298</w:t>
            </w:r>
            <w:r w:rsidR="001A3D39" w:rsidRPr="001A3D3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685</w:t>
            </w:r>
          </w:p>
        </w:tc>
        <w:tc>
          <w:tcPr>
            <w:tcW w:w="180" w:type="dxa"/>
          </w:tcPr>
          <w:p w14:paraId="0DE1C09D" w14:textId="77777777" w:rsidR="00DF4DFD" w:rsidRPr="00D67B94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8A704A1" w14:textId="3397566E" w:rsidR="00DF4DFD" w:rsidRPr="00D67B94" w:rsidRDefault="00B30E1D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110</w:t>
            </w:r>
            <w:r w:rsidR="001A3D39" w:rsidRPr="001A3D3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244</w:t>
            </w:r>
          </w:p>
        </w:tc>
        <w:tc>
          <w:tcPr>
            <w:tcW w:w="180" w:type="dxa"/>
          </w:tcPr>
          <w:p w14:paraId="2A6953CE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5C0CBF9" w14:textId="77777777" w:rsidR="00DF4DFD" w:rsidRPr="006666FA" w:rsidRDefault="00DF4DFD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4DFD" w:rsidRPr="006666FA" w14:paraId="2892D936" w14:textId="77777777" w:rsidTr="00747A18">
        <w:trPr>
          <w:cantSplit/>
          <w:trHeight w:val="20"/>
        </w:trPr>
        <w:tc>
          <w:tcPr>
            <w:tcW w:w="4860" w:type="dxa"/>
          </w:tcPr>
          <w:p w14:paraId="58231B76" w14:textId="33A67DF1" w:rsidR="00DF4DFD" w:rsidRPr="006666FA" w:rsidRDefault="00DF4DFD" w:rsidP="00497F93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440" w:type="dxa"/>
            <w:vAlign w:val="bottom"/>
          </w:tcPr>
          <w:p w14:paraId="55E15CCD" w14:textId="3367E2EC" w:rsidR="00DF4DFD" w:rsidRPr="006666FA" w:rsidRDefault="001A3D39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A3D39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31</w:t>
            </w:r>
            <w:r w:rsidRPr="001A3D3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616</w:t>
            </w:r>
            <w:r w:rsidRPr="001A3D39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1B203A2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5422B8D" w14:textId="43239F7B" w:rsidR="00DF4DFD" w:rsidRPr="006666FA" w:rsidRDefault="001A3D39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A3D39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114</w:t>
            </w:r>
            <w:r w:rsidRPr="001A3D39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68DA7ED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36FF18E" w14:textId="77777777" w:rsidR="00DF4DFD" w:rsidRPr="006666FA" w:rsidRDefault="00DF4DFD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4DFD" w:rsidRPr="006666FA" w14:paraId="7F6C52BF" w14:textId="77777777" w:rsidTr="00747A18">
        <w:trPr>
          <w:cantSplit/>
          <w:trHeight w:val="20"/>
        </w:trPr>
        <w:tc>
          <w:tcPr>
            <w:tcW w:w="4860" w:type="dxa"/>
            <w:vAlign w:val="bottom"/>
          </w:tcPr>
          <w:p w14:paraId="24A3B394" w14:textId="77777777" w:rsidR="00DF4DFD" w:rsidRPr="006666FA" w:rsidRDefault="00DF4DFD" w:rsidP="00497F93">
            <w:pPr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2CE8C4" w14:textId="38F683E1" w:rsidR="00DF4DFD" w:rsidRPr="006666FA" w:rsidRDefault="00B30E1D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693</w:t>
            </w:r>
          </w:p>
        </w:tc>
        <w:tc>
          <w:tcPr>
            <w:tcW w:w="180" w:type="dxa"/>
          </w:tcPr>
          <w:p w14:paraId="50EA834A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BB90CA" w14:textId="23D8BD16" w:rsidR="00DF4DFD" w:rsidRPr="006666FA" w:rsidRDefault="00B30E1D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80" w:type="dxa"/>
          </w:tcPr>
          <w:p w14:paraId="69AE663A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294BEE5" w14:textId="77777777" w:rsidR="00DF4DFD" w:rsidRPr="006666FA" w:rsidRDefault="00DF4DFD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4DFD" w:rsidRPr="006666FA" w14:paraId="51AD4D9C" w14:textId="77777777" w:rsidTr="009F660A">
        <w:trPr>
          <w:cantSplit/>
          <w:trHeight w:val="20"/>
        </w:trPr>
        <w:tc>
          <w:tcPr>
            <w:tcW w:w="4860" w:type="dxa"/>
          </w:tcPr>
          <w:p w14:paraId="79AF5761" w14:textId="77777777" w:rsidR="00DF4DFD" w:rsidRPr="006666FA" w:rsidRDefault="00DF4DFD" w:rsidP="00497F93">
            <w:pPr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816F4" w14:textId="4A36C0B2" w:rsidR="00DF4DFD" w:rsidRPr="006666FA" w:rsidRDefault="001A3D39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A3D39">
              <w:rPr>
                <w:rFonts w:asciiTheme="majorBidi" w:hAnsiTheme="majorBidi" w:cstheme="majorBidi"/>
                <w:b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30</w:t>
            </w:r>
            <w:r w:rsidRPr="001A3D39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923</w:t>
            </w:r>
            <w:r w:rsidRPr="001A3D39"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F556C13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00226" w14:textId="6325D928" w:rsidR="00DF4DFD" w:rsidRPr="006666FA" w:rsidRDefault="00B30E1D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216</w:t>
            </w:r>
          </w:p>
        </w:tc>
        <w:tc>
          <w:tcPr>
            <w:tcW w:w="180" w:type="dxa"/>
          </w:tcPr>
          <w:p w14:paraId="55FF3F59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C2E277A" w14:textId="77777777" w:rsidR="00DF4DFD" w:rsidRPr="006666FA" w:rsidRDefault="00DF4DFD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DFD" w:rsidRPr="006666FA" w14:paraId="44FDF91D" w14:textId="77777777" w:rsidTr="009F660A">
        <w:trPr>
          <w:cantSplit/>
          <w:trHeight w:val="20"/>
        </w:trPr>
        <w:tc>
          <w:tcPr>
            <w:tcW w:w="4860" w:type="dxa"/>
          </w:tcPr>
          <w:p w14:paraId="00872ECB" w14:textId="5E3A994F" w:rsidR="00DF4DFD" w:rsidRPr="006666FA" w:rsidRDefault="00DF4DFD" w:rsidP="009F660A">
            <w:pPr>
              <w:spacing w:line="240" w:lineRule="atLeast"/>
              <w:ind w:left="191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="009F660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(ขาดทุน)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D1AE268" w14:textId="707D3D9A" w:rsidR="00DF4DFD" w:rsidRPr="006666FA" w:rsidRDefault="001A3D39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A3D39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  <w:r w:rsidRPr="001A3D3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829</w:t>
            </w:r>
            <w:r w:rsidRPr="001A3D39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B6CA69E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240E3D9" w14:textId="0C0D19D5" w:rsidR="00DF4DFD" w:rsidRPr="006666FA" w:rsidRDefault="00B30E1D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54</w:t>
            </w:r>
          </w:p>
        </w:tc>
        <w:tc>
          <w:tcPr>
            <w:tcW w:w="180" w:type="dxa"/>
          </w:tcPr>
          <w:p w14:paraId="4E71DDC3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1556B31" w14:textId="5AEF77C9" w:rsidR="00DF4DFD" w:rsidRPr="006666FA" w:rsidRDefault="001A3D39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A3D3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1A3D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  <w:r w:rsidRPr="001A3D3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F4DFD" w:rsidRPr="006666FA" w14:paraId="371A59F8" w14:textId="77777777" w:rsidTr="009F660A">
        <w:trPr>
          <w:cantSplit/>
          <w:trHeight w:val="20"/>
        </w:trPr>
        <w:tc>
          <w:tcPr>
            <w:tcW w:w="4860" w:type="dxa"/>
          </w:tcPr>
          <w:p w14:paraId="5E4A9DDC" w14:textId="77777777" w:rsidR="00DF4DFD" w:rsidRPr="006666FA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บริษัทย่อยอื่นที่ไม่มีสาระสำคัญ</w:t>
            </w:r>
          </w:p>
        </w:tc>
        <w:tc>
          <w:tcPr>
            <w:tcW w:w="1440" w:type="dxa"/>
          </w:tcPr>
          <w:p w14:paraId="6F96DB6F" w14:textId="77777777" w:rsidR="00DF4DFD" w:rsidRPr="006666FA" w:rsidRDefault="00DF4DFD" w:rsidP="00D67B94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96D1B5A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9BF0012" w14:textId="77777777" w:rsidR="00DF4DFD" w:rsidRPr="006666FA" w:rsidRDefault="00DF4DFD" w:rsidP="00D67B94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728B1A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84F591D" w14:textId="20F9FE34" w:rsidR="00DF4DFD" w:rsidRPr="00402654" w:rsidRDefault="00B30E1D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DF4DFD" w:rsidRPr="006666FA" w14:paraId="6FC890E1" w14:textId="77777777" w:rsidTr="009F660A">
        <w:trPr>
          <w:cantSplit/>
          <w:trHeight w:val="20"/>
        </w:trPr>
        <w:tc>
          <w:tcPr>
            <w:tcW w:w="4860" w:type="dxa"/>
          </w:tcPr>
          <w:p w14:paraId="08FA4DEC" w14:textId="7D033427" w:rsidR="00DF4DFD" w:rsidRPr="006666FA" w:rsidRDefault="00D251BA" w:rsidP="00497F93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440" w:type="dxa"/>
          </w:tcPr>
          <w:p w14:paraId="058C0D83" w14:textId="77777777" w:rsidR="00DF4DFD" w:rsidRPr="006666FA" w:rsidRDefault="00DF4DFD" w:rsidP="00D67B94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EF0599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4B6A276" w14:textId="77777777" w:rsidR="00DF4DFD" w:rsidRPr="006666FA" w:rsidRDefault="00DF4DFD" w:rsidP="00D67B94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836793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296306" w14:textId="7F3DD075" w:rsidR="00DF4DFD" w:rsidRPr="006666FA" w:rsidRDefault="001A3D39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3D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1A3D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773</w:t>
            </w:r>
            <w:r w:rsidRPr="001A3D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6D29622A" w14:textId="77777777" w:rsidR="004C0BAE" w:rsidRPr="00535A94" w:rsidRDefault="004C0BAE" w:rsidP="00DF4DFD">
      <w:pPr>
        <w:pStyle w:val="BodyText"/>
        <w:spacing w:after="0"/>
        <w:rPr>
          <w:rFonts w:asciiTheme="majorBidi" w:hAnsiTheme="majorBidi" w:cstheme="majorBidi"/>
          <w:sz w:val="18"/>
          <w:szCs w:val="18"/>
        </w:rPr>
      </w:pPr>
    </w:p>
    <w:p w14:paraId="4BF048C3" w14:textId="77777777" w:rsidR="004C0BAE" w:rsidRDefault="004C0BAE" w:rsidP="000A79E1">
      <w:pPr>
        <w:pStyle w:val="BodyText"/>
        <w:rPr>
          <w:rFonts w:asciiTheme="majorBidi" w:hAnsiTheme="majorBidi" w:cstheme="majorBidi"/>
          <w:sz w:val="30"/>
          <w:szCs w:val="30"/>
        </w:rPr>
      </w:pPr>
    </w:p>
    <w:p w14:paraId="74426C26" w14:textId="77777777" w:rsidR="006A365E" w:rsidRDefault="006A365E" w:rsidP="000A79E1">
      <w:pPr>
        <w:pStyle w:val="BodyTex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1440"/>
        <w:gridCol w:w="180"/>
        <w:gridCol w:w="1350"/>
        <w:gridCol w:w="180"/>
        <w:gridCol w:w="1260"/>
      </w:tblGrid>
      <w:tr w:rsidR="006A365E" w:rsidRPr="006666FA" w14:paraId="7BA3F86D" w14:textId="77777777" w:rsidTr="004760F0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290DFF68" w14:textId="77777777" w:rsidR="006A365E" w:rsidRPr="006666FA" w:rsidRDefault="006A365E" w:rsidP="004760F0">
            <w:pPr>
              <w:tabs>
                <w:tab w:val="decimal" w:pos="765"/>
              </w:tabs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190BFADF" w14:textId="77777777" w:rsidR="006A365E" w:rsidRPr="006666FA" w:rsidRDefault="00B30E1D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6A365E"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6A365E"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6A365E" w:rsidRPr="006666FA" w14:paraId="653C5058" w14:textId="77777777" w:rsidTr="004760F0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5C7E6F5F" w14:textId="77777777" w:rsidR="006A365E" w:rsidRPr="006666FA" w:rsidRDefault="006A365E" w:rsidP="004760F0">
            <w:pPr>
              <w:tabs>
                <w:tab w:val="decimal" w:pos="765"/>
              </w:tabs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83806D" w14:textId="77777777" w:rsidR="006A365E" w:rsidRPr="00535A94" w:rsidRDefault="006A365E" w:rsidP="004760F0">
            <w:pPr>
              <w:spacing w:line="240" w:lineRule="atLeast"/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A9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บริษัท มาสเตอร์ มอเตอร์ เซอร์วิส</w:t>
            </w:r>
            <w:r w:rsidRPr="00535A9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 xml:space="preserve"> (ประเทศไทย)</w:t>
            </w:r>
            <w:r w:rsidRPr="00535A9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80" w:type="dxa"/>
          </w:tcPr>
          <w:p w14:paraId="44E2CB89" w14:textId="77777777" w:rsidR="006A365E" w:rsidRPr="00535A94" w:rsidRDefault="006A365E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A71D03" w14:textId="77777777" w:rsidR="006A365E" w:rsidRDefault="006A365E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6510D88D" w14:textId="77777777" w:rsidR="006A365E" w:rsidRPr="00535A94" w:rsidRDefault="006A365E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A9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บริษัท ไอ ทเวนตี้โฟร์ จำกัด</w:t>
            </w:r>
          </w:p>
        </w:tc>
        <w:tc>
          <w:tcPr>
            <w:tcW w:w="180" w:type="dxa"/>
            <w:vAlign w:val="bottom"/>
          </w:tcPr>
          <w:p w14:paraId="5250789B" w14:textId="77777777" w:rsidR="006A365E" w:rsidRPr="00535A94" w:rsidRDefault="006A365E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2FB4E9" w14:textId="77777777" w:rsidR="006A365E" w:rsidRPr="00535A94" w:rsidRDefault="006A365E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5A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A365E" w:rsidRPr="006666FA" w14:paraId="470BFBC9" w14:textId="77777777" w:rsidTr="004760F0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55E329FE" w14:textId="77777777" w:rsidR="006A365E" w:rsidRPr="006666FA" w:rsidRDefault="006A365E" w:rsidP="004760F0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06CECFF1" w14:textId="77777777" w:rsidR="006A365E" w:rsidRPr="006666FA" w:rsidRDefault="006A365E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A365E" w:rsidRPr="006666FA" w14:paraId="44EE5D70" w14:textId="77777777" w:rsidTr="004760F0">
        <w:trPr>
          <w:cantSplit/>
          <w:trHeight w:val="20"/>
        </w:trPr>
        <w:tc>
          <w:tcPr>
            <w:tcW w:w="4860" w:type="dxa"/>
            <w:vAlign w:val="bottom"/>
          </w:tcPr>
          <w:p w14:paraId="31C72071" w14:textId="77777777" w:rsidR="006A365E" w:rsidRPr="006666FA" w:rsidRDefault="006A365E" w:rsidP="004760F0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3F346166" w14:textId="77777777" w:rsidR="006A365E" w:rsidRPr="00F233D5" w:rsidRDefault="006A365E" w:rsidP="004760F0">
            <w:pPr>
              <w:tabs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 xml:space="preserve">   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49</w:t>
            </w:r>
            <w:r w:rsidRPr="00F233D5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74</w:t>
            </w:r>
          </w:p>
        </w:tc>
        <w:tc>
          <w:tcPr>
            <w:tcW w:w="180" w:type="dxa"/>
          </w:tcPr>
          <w:p w14:paraId="5789516E" w14:textId="77777777" w:rsidR="006A365E" w:rsidRPr="00F233D5" w:rsidRDefault="006A365E" w:rsidP="004760F0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05DED3" w14:textId="77777777" w:rsidR="006A365E" w:rsidRPr="00F233D5" w:rsidRDefault="00B30E1D" w:rsidP="004760F0">
            <w:pPr>
              <w:tabs>
                <w:tab w:val="decimal" w:pos="730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</w:t>
            </w:r>
            <w:r w:rsidR="006A365E" w:rsidRPr="00F233D5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180" w:type="dxa"/>
          </w:tcPr>
          <w:p w14:paraId="5E4213C6" w14:textId="77777777" w:rsidR="006A365E" w:rsidRPr="00F233D5" w:rsidRDefault="006A365E" w:rsidP="004760F0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FD8BF1" w14:textId="77777777" w:rsidR="006A365E" w:rsidRPr="00F233D5" w:rsidRDefault="006A365E" w:rsidP="004760F0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6A365E" w:rsidRPr="006666FA" w14:paraId="0731A427" w14:textId="77777777" w:rsidTr="004760F0">
        <w:trPr>
          <w:cantSplit/>
          <w:trHeight w:val="20"/>
        </w:trPr>
        <w:tc>
          <w:tcPr>
            <w:tcW w:w="4860" w:type="dxa"/>
          </w:tcPr>
          <w:p w14:paraId="07837712" w14:textId="77777777" w:rsidR="006A365E" w:rsidRPr="00535A94" w:rsidRDefault="006A365E" w:rsidP="004760F0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97B97CC" w14:textId="77777777" w:rsidR="006A365E" w:rsidRPr="00535A94" w:rsidRDefault="006A365E" w:rsidP="004760F0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80" w:type="dxa"/>
          </w:tcPr>
          <w:p w14:paraId="757B5807" w14:textId="77777777" w:rsidR="006A365E" w:rsidRPr="00535A94" w:rsidRDefault="006A365E" w:rsidP="004760F0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350" w:type="dxa"/>
            <w:vAlign w:val="bottom"/>
          </w:tcPr>
          <w:p w14:paraId="17ED0C77" w14:textId="77777777" w:rsidR="006A365E" w:rsidRPr="00535A94" w:rsidRDefault="006A365E" w:rsidP="004760F0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80" w:type="dxa"/>
          </w:tcPr>
          <w:p w14:paraId="7C03F7E2" w14:textId="77777777" w:rsidR="006A365E" w:rsidRPr="00535A94" w:rsidRDefault="006A365E" w:rsidP="004760F0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3F49A452" w14:textId="77777777" w:rsidR="006A365E" w:rsidRPr="00535A94" w:rsidRDefault="006A365E" w:rsidP="004760F0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20"/>
              </w:rPr>
            </w:pPr>
          </w:p>
        </w:tc>
      </w:tr>
      <w:tr w:rsidR="006A365E" w:rsidRPr="006666FA" w14:paraId="26434C9C" w14:textId="77777777" w:rsidTr="004760F0">
        <w:trPr>
          <w:cantSplit/>
          <w:trHeight w:val="20"/>
        </w:trPr>
        <w:tc>
          <w:tcPr>
            <w:tcW w:w="4860" w:type="dxa"/>
          </w:tcPr>
          <w:p w14:paraId="16730ECA" w14:textId="77777777" w:rsidR="006A365E" w:rsidRPr="006666FA" w:rsidRDefault="006A365E" w:rsidP="004760F0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570B0BB6" w14:textId="77777777" w:rsidR="006A365E" w:rsidRPr="00036339" w:rsidRDefault="00B30E1D" w:rsidP="004760F0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101</w:t>
            </w:r>
            <w:r w:rsidR="006A365E" w:rsidRPr="0003633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985</w:t>
            </w:r>
          </w:p>
        </w:tc>
        <w:tc>
          <w:tcPr>
            <w:tcW w:w="180" w:type="dxa"/>
          </w:tcPr>
          <w:p w14:paraId="5DCD2506" w14:textId="77777777" w:rsidR="006A365E" w:rsidRPr="00036339" w:rsidRDefault="006A365E" w:rsidP="004760F0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124434" w14:textId="77777777" w:rsidR="006A365E" w:rsidRPr="00036339" w:rsidRDefault="00B30E1D" w:rsidP="004760F0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36</w:t>
            </w:r>
            <w:r w:rsidR="006A365E" w:rsidRPr="0003633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757</w:t>
            </w:r>
          </w:p>
        </w:tc>
        <w:tc>
          <w:tcPr>
            <w:tcW w:w="180" w:type="dxa"/>
          </w:tcPr>
          <w:p w14:paraId="31CF3D62" w14:textId="77777777" w:rsidR="006A365E" w:rsidRPr="006666FA" w:rsidRDefault="006A365E" w:rsidP="004760F0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729ECE" w14:textId="77777777" w:rsidR="006A365E" w:rsidRPr="006666FA" w:rsidRDefault="006A365E" w:rsidP="004760F0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6A365E" w:rsidRPr="006666FA" w14:paraId="0933D534" w14:textId="77777777" w:rsidTr="004760F0">
        <w:trPr>
          <w:cantSplit/>
          <w:trHeight w:val="20"/>
        </w:trPr>
        <w:tc>
          <w:tcPr>
            <w:tcW w:w="4860" w:type="dxa"/>
          </w:tcPr>
          <w:p w14:paraId="7EDEB53D" w14:textId="77777777" w:rsidR="006A365E" w:rsidRPr="006666FA" w:rsidRDefault="006A365E" w:rsidP="004760F0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40DBEAAF" w14:textId="77777777" w:rsidR="006A365E" w:rsidRPr="006666FA" w:rsidRDefault="00B30E1D" w:rsidP="004760F0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92</w:t>
            </w:r>
            <w:r w:rsidR="006A365E" w:rsidRPr="00F7492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088</w:t>
            </w:r>
          </w:p>
        </w:tc>
        <w:tc>
          <w:tcPr>
            <w:tcW w:w="180" w:type="dxa"/>
          </w:tcPr>
          <w:p w14:paraId="4FC7096D" w14:textId="77777777" w:rsidR="006A365E" w:rsidRPr="006666FA" w:rsidRDefault="006A365E" w:rsidP="004760F0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C169E0" w14:textId="77777777" w:rsidR="006A365E" w:rsidRPr="006666FA" w:rsidRDefault="00B30E1D" w:rsidP="004760F0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26</w:t>
            </w:r>
            <w:r w:rsidR="006A365E" w:rsidRPr="00F7492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339</w:t>
            </w:r>
          </w:p>
        </w:tc>
        <w:tc>
          <w:tcPr>
            <w:tcW w:w="180" w:type="dxa"/>
          </w:tcPr>
          <w:p w14:paraId="14077099" w14:textId="77777777" w:rsidR="006A365E" w:rsidRPr="006666FA" w:rsidRDefault="006A365E" w:rsidP="004760F0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775639" w14:textId="77777777" w:rsidR="006A365E" w:rsidRPr="006666FA" w:rsidRDefault="006A365E" w:rsidP="004760F0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6A365E" w:rsidRPr="006666FA" w14:paraId="6CCF170F" w14:textId="77777777" w:rsidTr="004760F0">
        <w:trPr>
          <w:cantSplit/>
          <w:trHeight w:val="20"/>
        </w:trPr>
        <w:tc>
          <w:tcPr>
            <w:tcW w:w="4860" w:type="dxa"/>
          </w:tcPr>
          <w:p w14:paraId="2486CF2F" w14:textId="77777777" w:rsidR="006A365E" w:rsidRPr="006666FA" w:rsidRDefault="006A365E" w:rsidP="004760F0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62C706C1" w14:textId="77777777" w:rsidR="006A365E" w:rsidRPr="006666FA" w:rsidRDefault="006A365E" w:rsidP="004760F0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137</w:t>
            </w:r>
            <w:r w:rsidRPr="00D67B94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646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85AFB4D" w14:textId="77777777" w:rsidR="006A365E" w:rsidRPr="006666FA" w:rsidRDefault="006A365E" w:rsidP="004760F0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675CA4" w14:textId="77777777" w:rsidR="006A365E" w:rsidRPr="006666FA" w:rsidRDefault="006A365E" w:rsidP="004760F0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23</w:t>
            </w:r>
            <w:r w:rsidRPr="00D67B94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941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959C4BE" w14:textId="77777777" w:rsidR="006A365E" w:rsidRPr="006666FA" w:rsidRDefault="006A365E" w:rsidP="004760F0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DD533C" w14:textId="77777777" w:rsidR="006A365E" w:rsidRPr="006666FA" w:rsidRDefault="006A365E" w:rsidP="004760F0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6A365E" w:rsidRPr="006666FA" w14:paraId="29F592B6" w14:textId="77777777" w:rsidTr="004760F0">
        <w:trPr>
          <w:cantSplit/>
          <w:trHeight w:val="20"/>
        </w:trPr>
        <w:tc>
          <w:tcPr>
            <w:tcW w:w="4860" w:type="dxa"/>
          </w:tcPr>
          <w:p w14:paraId="5FB49ABA" w14:textId="77777777" w:rsidR="006A365E" w:rsidRPr="006666FA" w:rsidRDefault="006A365E" w:rsidP="004760F0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A0AA36" w14:textId="77777777" w:rsidR="006A365E" w:rsidRPr="006666FA" w:rsidRDefault="006A365E" w:rsidP="004760F0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42</w:t>
            </w:r>
            <w:r w:rsidRPr="00D67B94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561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4AEAEE2" w14:textId="77777777" w:rsidR="006A365E" w:rsidRPr="006666FA" w:rsidRDefault="006A365E" w:rsidP="004760F0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780911" w14:textId="77777777" w:rsidR="006A365E" w:rsidRPr="006666FA" w:rsidRDefault="006A365E" w:rsidP="004760F0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17</w:t>
            </w:r>
            <w:r w:rsidRPr="00D67B94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483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4009968" w14:textId="77777777" w:rsidR="006A365E" w:rsidRPr="006666FA" w:rsidRDefault="006A365E" w:rsidP="004760F0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0A0884" w14:textId="77777777" w:rsidR="006A365E" w:rsidRPr="006666FA" w:rsidRDefault="006A365E" w:rsidP="004760F0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6A365E" w:rsidRPr="006666FA" w14:paraId="5D6381E8" w14:textId="77777777" w:rsidTr="004760F0">
        <w:trPr>
          <w:cantSplit/>
          <w:trHeight w:val="20"/>
        </w:trPr>
        <w:tc>
          <w:tcPr>
            <w:tcW w:w="4860" w:type="dxa"/>
          </w:tcPr>
          <w:p w14:paraId="4D0A1307" w14:textId="77777777" w:rsidR="006A365E" w:rsidRPr="006666FA" w:rsidRDefault="006A365E" w:rsidP="004760F0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8D541" w14:textId="77777777" w:rsidR="006A365E" w:rsidRPr="006666FA" w:rsidRDefault="00B30E1D" w:rsidP="004760F0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13</w:t>
            </w:r>
            <w:r w:rsidR="006A365E" w:rsidRPr="00F74929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866</w:t>
            </w:r>
          </w:p>
        </w:tc>
        <w:tc>
          <w:tcPr>
            <w:tcW w:w="180" w:type="dxa"/>
          </w:tcPr>
          <w:p w14:paraId="1A69CCB2" w14:textId="77777777" w:rsidR="006A365E" w:rsidRPr="006666FA" w:rsidRDefault="006A365E" w:rsidP="004760F0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E9756" w14:textId="77777777" w:rsidR="006A365E" w:rsidRPr="006666FA" w:rsidRDefault="00B30E1D" w:rsidP="004760F0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21</w:t>
            </w:r>
            <w:r w:rsidR="006A365E" w:rsidRPr="00F74929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672</w:t>
            </w:r>
          </w:p>
        </w:tc>
        <w:tc>
          <w:tcPr>
            <w:tcW w:w="180" w:type="dxa"/>
          </w:tcPr>
          <w:p w14:paraId="6160B3CE" w14:textId="77777777" w:rsidR="006A365E" w:rsidRPr="006666FA" w:rsidRDefault="006A365E" w:rsidP="004760F0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DEBF73" w14:textId="77777777" w:rsidR="006A365E" w:rsidRPr="006666FA" w:rsidRDefault="006A365E" w:rsidP="004760F0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6A365E" w:rsidRPr="006666FA" w14:paraId="2DE996D5" w14:textId="77777777" w:rsidTr="00AB3DFA">
        <w:trPr>
          <w:cantSplit/>
          <w:trHeight w:val="20"/>
        </w:trPr>
        <w:tc>
          <w:tcPr>
            <w:tcW w:w="4860" w:type="dxa"/>
          </w:tcPr>
          <w:p w14:paraId="4D7B8709" w14:textId="77777777" w:rsidR="006A365E" w:rsidRPr="006666FA" w:rsidRDefault="006A365E" w:rsidP="004760F0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83160" w14:textId="77777777" w:rsidR="006A365E" w:rsidRPr="006666FA" w:rsidRDefault="00B30E1D" w:rsidP="004760F0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  <w:r w:rsidR="006A365E" w:rsidRPr="00F7492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897</w:t>
            </w:r>
          </w:p>
        </w:tc>
        <w:tc>
          <w:tcPr>
            <w:tcW w:w="180" w:type="dxa"/>
          </w:tcPr>
          <w:p w14:paraId="4A8ADFD4" w14:textId="77777777" w:rsidR="006A365E" w:rsidRPr="006666FA" w:rsidRDefault="006A365E" w:rsidP="004760F0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9AB72" w14:textId="02ACCB9F" w:rsidR="006A365E" w:rsidRPr="006666FA" w:rsidRDefault="00B30E1D" w:rsidP="004760F0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  <w:r w:rsidR="006A365E" w:rsidRPr="00F7492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293</w:t>
            </w:r>
          </w:p>
        </w:tc>
        <w:tc>
          <w:tcPr>
            <w:tcW w:w="180" w:type="dxa"/>
          </w:tcPr>
          <w:p w14:paraId="09F30FAE" w14:textId="77777777" w:rsidR="006A365E" w:rsidRPr="006666FA" w:rsidRDefault="006A365E" w:rsidP="004760F0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AD42D4" w14:textId="7A053B3F" w:rsidR="006A365E" w:rsidRPr="006666FA" w:rsidRDefault="00B30E1D" w:rsidP="004760F0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6A365E" w:rsidRPr="00F749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</w:tr>
      <w:tr w:rsidR="006A365E" w:rsidRPr="006666FA" w14:paraId="0A4557A2" w14:textId="77777777" w:rsidTr="00AB3DFA">
        <w:trPr>
          <w:cantSplit/>
          <w:trHeight w:val="20"/>
        </w:trPr>
        <w:tc>
          <w:tcPr>
            <w:tcW w:w="4860" w:type="dxa"/>
          </w:tcPr>
          <w:p w14:paraId="7D566150" w14:textId="77777777" w:rsidR="006A365E" w:rsidRPr="006666FA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บริษัทย่อยอื่นที่ไม่มีสาระสำคัญ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5E03F48" w14:textId="77777777" w:rsidR="006A365E" w:rsidRPr="006666FA" w:rsidRDefault="006A365E" w:rsidP="004760F0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E8ABDC" w14:textId="77777777" w:rsidR="006A365E" w:rsidRPr="006666FA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715F6C2" w14:textId="77777777" w:rsidR="006A365E" w:rsidRPr="006666FA" w:rsidRDefault="006A365E" w:rsidP="004760F0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0A8302A" w14:textId="77777777" w:rsidR="006A365E" w:rsidRPr="006666FA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F4CA43C" w14:textId="2A904E6F" w:rsidR="006A365E" w:rsidRPr="006666FA" w:rsidRDefault="00B30E1D" w:rsidP="004760F0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6A365E" w:rsidRPr="006666FA" w14:paraId="40FFF44F" w14:textId="77777777" w:rsidTr="004760F0">
        <w:trPr>
          <w:cantSplit/>
          <w:trHeight w:val="20"/>
        </w:trPr>
        <w:tc>
          <w:tcPr>
            <w:tcW w:w="4860" w:type="dxa"/>
          </w:tcPr>
          <w:p w14:paraId="213FA06B" w14:textId="221CCAD0" w:rsidR="006A365E" w:rsidRPr="006666FA" w:rsidRDefault="00D251BA" w:rsidP="004760F0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440" w:type="dxa"/>
          </w:tcPr>
          <w:p w14:paraId="20F9F60D" w14:textId="77777777" w:rsidR="006A365E" w:rsidRPr="006666FA" w:rsidRDefault="006A365E" w:rsidP="004760F0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06107A5" w14:textId="77777777" w:rsidR="006A365E" w:rsidRPr="006666FA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56F2441" w14:textId="77777777" w:rsidR="006A365E" w:rsidRPr="006666FA" w:rsidRDefault="006A365E" w:rsidP="004760F0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3CE86E3" w14:textId="77777777" w:rsidR="006A365E" w:rsidRPr="006666FA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991ED" w14:textId="4FB3A4C7" w:rsidR="006A365E" w:rsidRPr="006666FA" w:rsidRDefault="00B30E1D" w:rsidP="004760F0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3613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192</w:t>
            </w:r>
          </w:p>
        </w:tc>
      </w:tr>
      <w:tr w:rsidR="006A365E" w:rsidRPr="006A365E" w14:paraId="0DD32452" w14:textId="77777777" w:rsidTr="004760F0">
        <w:trPr>
          <w:cantSplit/>
          <w:trHeight w:val="20"/>
        </w:trPr>
        <w:tc>
          <w:tcPr>
            <w:tcW w:w="4860" w:type="dxa"/>
          </w:tcPr>
          <w:p w14:paraId="364C51EB" w14:textId="77777777" w:rsidR="006A365E" w:rsidRPr="006A365E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28EF6855" w14:textId="77777777" w:rsidR="006A365E" w:rsidRPr="006A365E" w:rsidRDefault="006A365E" w:rsidP="004760F0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382550E" w14:textId="77777777" w:rsidR="006A365E" w:rsidRPr="006A365E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</w:tcPr>
          <w:p w14:paraId="3A05BB33" w14:textId="77777777" w:rsidR="006A365E" w:rsidRPr="006A365E" w:rsidRDefault="006A365E" w:rsidP="004760F0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8EB6773" w14:textId="77777777" w:rsidR="006A365E" w:rsidRPr="006A365E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EC6B09" w14:textId="77777777" w:rsidR="006A365E" w:rsidRPr="006A365E" w:rsidRDefault="006A365E" w:rsidP="004760F0">
            <w:pPr>
              <w:tabs>
                <w:tab w:val="decimal" w:pos="100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A365E" w:rsidRPr="006666FA" w14:paraId="68B87204" w14:textId="77777777" w:rsidTr="004760F0">
        <w:trPr>
          <w:cantSplit/>
          <w:trHeight w:val="20"/>
        </w:trPr>
        <w:tc>
          <w:tcPr>
            <w:tcW w:w="4860" w:type="dxa"/>
          </w:tcPr>
          <w:p w14:paraId="78250E6A" w14:textId="77777777" w:rsidR="006A365E" w:rsidRPr="006666FA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40A6F44A" w14:textId="77777777" w:rsidR="006A365E" w:rsidRPr="00D67B94" w:rsidRDefault="00B30E1D" w:rsidP="004760F0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253</w:t>
            </w:r>
            <w:r w:rsidR="006A365E" w:rsidRPr="00F7492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141</w:t>
            </w:r>
          </w:p>
        </w:tc>
        <w:tc>
          <w:tcPr>
            <w:tcW w:w="180" w:type="dxa"/>
          </w:tcPr>
          <w:p w14:paraId="5FF6976B" w14:textId="77777777" w:rsidR="006A365E" w:rsidRPr="00D67B94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21BCA3A" w14:textId="77777777" w:rsidR="006A365E" w:rsidRPr="00D67B94" w:rsidRDefault="00B30E1D" w:rsidP="004760F0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100</w:t>
            </w:r>
            <w:r w:rsidR="006A365E" w:rsidRPr="00D67B94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040</w:t>
            </w:r>
          </w:p>
        </w:tc>
        <w:tc>
          <w:tcPr>
            <w:tcW w:w="180" w:type="dxa"/>
          </w:tcPr>
          <w:p w14:paraId="4F29CB31" w14:textId="77777777" w:rsidR="006A365E" w:rsidRPr="006666FA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164F284" w14:textId="77777777" w:rsidR="006A365E" w:rsidRPr="006666FA" w:rsidRDefault="006A365E" w:rsidP="004760F0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365E" w:rsidRPr="006666FA" w14:paraId="6FA6EC82" w14:textId="77777777" w:rsidTr="004760F0">
        <w:trPr>
          <w:cantSplit/>
          <w:trHeight w:val="20"/>
        </w:trPr>
        <w:tc>
          <w:tcPr>
            <w:tcW w:w="4860" w:type="dxa"/>
          </w:tcPr>
          <w:p w14:paraId="06FAE8E9" w14:textId="77777777" w:rsidR="006A365E" w:rsidRPr="006666FA" w:rsidRDefault="006A365E" w:rsidP="004760F0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ขาดทุน)</w:t>
            </w:r>
          </w:p>
        </w:tc>
        <w:tc>
          <w:tcPr>
            <w:tcW w:w="1440" w:type="dxa"/>
            <w:vAlign w:val="bottom"/>
          </w:tcPr>
          <w:p w14:paraId="62C5E3DF" w14:textId="77777777" w:rsidR="006A365E" w:rsidRPr="006666FA" w:rsidRDefault="006A365E" w:rsidP="004760F0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74929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19</w:t>
            </w:r>
            <w:r w:rsidRPr="00F7492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203</w:t>
            </w:r>
            <w:r w:rsidRPr="00F74929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CC3C8D0" w14:textId="77777777" w:rsidR="006A365E" w:rsidRPr="006666FA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DFBB57E" w14:textId="77777777" w:rsidR="006A365E" w:rsidRPr="006666FA" w:rsidRDefault="00B30E1D" w:rsidP="004760F0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  <w:r w:rsidR="006A365E" w:rsidRPr="00F7492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981</w:t>
            </w:r>
          </w:p>
        </w:tc>
        <w:tc>
          <w:tcPr>
            <w:tcW w:w="180" w:type="dxa"/>
          </w:tcPr>
          <w:p w14:paraId="1C6E8C20" w14:textId="77777777" w:rsidR="006A365E" w:rsidRPr="006666FA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80269EF" w14:textId="77777777" w:rsidR="006A365E" w:rsidRPr="006666FA" w:rsidRDefault="006A365E" w:rsidP="004760F0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365E" w:rsidRPr="006666FA" w14:paraId="19DBA9CE" w14:textId="77777777" w:rsidTr="004760F0">
        <w:trPr>
          <w:cantSplit/>
          <w:trHeight w:val="20"/>
        </w:trPr>
        <w:tc>
          <w:tcPr>
            <w:tcW w:w="4860" w:type="dxa"/>
            <w:vAlign w:val="bottom"/>
          </w:tcPr>
          <w:p w14:paraId="71CC2CA3" w14:textId="77777777" w:rsidR="006A365E" w:rsidRPr="006666FA" w:rsidRDefault="006A365E" w:rsidP="004760F0">
            <w:pPr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D95B55" w14:textId="77777777" w:rsidR="006A365E" w:rsidRPr="006666FA" w:rsidRDefault="00B30E1D" w:rsidP="004760F0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="006A365E" w:rsidRPr="00F7492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125</w:t>
            </w:r>
          </w:p>
        </w:tc>
        <w:tc>
          <w:tcPr>
            <w:tcW w:w="180" w:type="dxa"/>
          </w:tcPr>
          <w:p w14:paraId="6D9197EE" w14:textId="77777777" w:rsidR="006A365E" w:rsidRPr="006666FA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57E6D51" w14:textId="77777777" w:rsidR="006A365E" w:rsidRPr="006666FA" w:rsidRDefault="00B30E1D" w:rsidP="004760F0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  <w:r w:rsidR="006A365E" w:rsidRPr="00D67B94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008</w:t>
            </w:r>
          </w:p>
        </w:tc>
        <w:tc>
          <w:tcPr>
            <w:tcW w:w="180" w:type="dxa"/>
          </w:tcPr>
          <w:p w14:paraId="5E34669C" w14:textId="77777777" w:rsidR="006A365E" w:rsidRPr="006666FA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B5152A1" w14:textId="77777777" w:rsidR="006A365E" w:rsidRPr="006666FA" w:rsidRDefault="006A365E" w:rsidP="004760F0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365E" w:rsidRPr="006666FA" w14:paraId="1CE01585" w14:textId="77777777" w:rsidTr="004760F0">
        <w:trPr>
          <w:cantSplit/>
          <w:trHeight w:val="20"/>
        </w:trPr>
        <w:tc>
          <w:tcPr>
            <w:tcW w:w="4860" w:type="dxa"/>
          </w:tcPr>
          <w:p w14:paraId="1B0E09F9" w14:textId="77777777" w:rsidR="006A365E" w:rsidRPr="006666FA" w:rsidRDefault="006A365E" w:rsidP="004760F0">
            <w:pPr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14989" w14:textId="77777777" w:rsidR="006A365E" w:rsidRPr="006666FA" w:rsidRDefault="006A365E" w:rsidP="004760F0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74929">
              <w:rPr>
                <w:rFonts w:asciiTheme="majorBidi" w:hAnsiTheme="majorBidi" w:cstheme="majorBidi"/>
                <w:b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17</w:t>
            </w:r>
            <w:r w:rsidRPr="00F74929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078</w:t>
            </w:r>
            <w:r w:rsidRPr="00F74929"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A8EC976" w14:textId="77777777" w:rsidR="006A365E" w:rsidRPr="006666FA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392A8" w14:textId="77777777" w:rsidR="006A365E" w:rsidRPr="006666FA" w:rsidRDefault="00B30E1D" w:rsidP="004760F0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8</w:t>
            </w:r>
            <w:r w:rsidR="006A365E" w:rsidRPr="00F74929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989</w:t>
            </w:r>
          </w:p>
        </w:tc>
        <w:tc>
          <w:tcPr>
            <w:tcW w:w="180" w:type="dxa"/>
          </w:tcPr>
          <w:p w14:paraId="59ADE1E4" w14:textId="77777777" w:rsidR="006A365E" w:rsidRPr="006666FA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EBFBDC4" w14:textId="77777777" w:rsidR="006A365E" w:rsidRPr="006666FA" w:rsidRDefault="006A365E" w:rsidP="004760F0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365E" w:rsidRPr="006666FA" w14:paraId="7CC9ABC9" w14:textId="77777777" w:rsidTr="004760F0">
        <w:trPr>
          <w:cantSplit/>
          <w:trHeight w:val="20"/>
        </w:trPr>
        <w:tc>
          <w:tcPr>
            <w:tcW w:w="4860" w:type="dxa"/>
          </w:tcPr>
          <w:p w14:paraId="5BA658F8" w14:textId="77777777" w:rsidR="006A365E" w:rsidRPr="006666FA" w:rsidRDefault="006A365E" w:rsidP="004760F0">
            <w:pPr>
              <w:spacing w:line="240" w:lineRule="atLeast"/>
              <w:ind w:left="191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(ขาดทุน)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7B01124" w14:textId="4C502371" w:rsidR="006A365E" w:rsidRPr="006666FA" w:rsidRDefault="006A365E" w:rsidP="004760F0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74929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  <w:r w:rsidRPr="00F7492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815</w:t>
            </w:r>
            <w:r w:rsidRPr="00F74929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88E4CE5" w14:textId="77777777" w:rsidR="006A365E" w:rsidRPr="006666FA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628DD95" w14:textId="3F276366" w:rsidR="006A365E" w:rsidRPr="006666FA" w:rsidRDefault="00B30E1D" w:rsidP="004760F0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="006A365E" w:rsidRPr="00D67B94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247</w:t>
            </w:r>
          </w:p>
        </w:tc>
        <w:tc>
          <w:tcPr>
            <w:tcW w:w="180" w:type="dxa"/>
          </w:tcPr>
          <w:p w14:paraId="48C988A7" w14:textId="77777777" w:rsidR="006A365E" w:rsidRPr="006666FA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68C3B3E" w14:textId="775C9C98" w:rsidR="006A365E" w:rsidRPr="006666FA" w:rsidRDefault="006A365E" w:rsidP="004760F0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F749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61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  <w:r w:rsidRPr="00F749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A365E" w:rsidRPr="006666FA" w14:paraId="37E42F1A" w14:textId="77777777" w:rsidTr="004760F0">
        <w:trPr>
          <w:cantSplit/>
          <w:trHeight w:val="20"/>
        </w:trPr>
        <w:tc>
          <w:tcPr>
            <w:tcW w:w="4860" w:type="dxa"/>
          </w:tcPr>
          <w:p w14:paraId="5FD03E5F" w14:textId="77777777" w:rsidR="006A365E" w:rsidRPr="006666FA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บริษัทย่อยอื่นที่ไม่มีสาระสำคัญ</w:t>
            </w:r>
          </w:p>
        </w:tc>
        <w:tc>
          <w:tcPr>
            <w:tcW w:w="1440" w:type="dxa"/>
          </w:tcPr>
          <w:p w14:paraId="52F5A232" w14:textId="77777777" w:rsidR="006A365E" w:rsidRPr="006666FA" w:rsidRDefault="006A365E" w:rsidP="004760F0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45C3048" w14:textId="77777777" w:rsidR="006A365E" w:rsidRPr="006666FA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B50502" w14:textId="77777777" w:rsidR="006A365E" w:rsidRPr="006666FA" w:rsidRDefault="006A365E" w:rsidP="004760F0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8E092C" w14:textId="77777777" w:rsidR="006A365E" w:rsidRPr="006666FA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A02C8F4" w14:textId="75C9155F" w:rsidR="006A365E" w:rsidRPr="00402654" w:rsidRDefault="003613EC" w:rsidP="004760F0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A365E" w:rsidRPr="006666FA" w14:paraId="433DAF32" w14:textId="77777777" w:rsidTr="004760F0">
        <w:trPr>
          <w:cantSplit/>
          <w:trHeight w:val="20"/>
        </w:trPr>
        <w:tc>
          <w:tcPr>
            <w:tcW w:w="4860" w:type="dxa"/>
          </w:tcPr>
          <w:p w14:paraId="47EFD8F4" w14:textId="40F6BEB7" w:rsidR="006A365E" w:rsidRPr="006666FA" w:rsidRDefault="00D251BA" w:rsidP="004760F0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440" w:type="dxa"/>
          </w:tcPr>
          <w:p w14:paraId="5762E0AE" w14:textId="77777777" w:rsidR="006A365E" w:rsidRPr="006666FA" w:rsidRDefault="006A365E" w:rsidP="004760F0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7525D77" w14:textId="77777777" w:rsidR="006A365E" w:rsidRPr="006666FA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DD84112" w14:textId="77777777" w:rsidR="006A365E" w:rsidRPr="006666FA" w:rsidRDefault="006A365E" w:rsidP="004760F0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C453B22" w14:textId="77777777" w:rsidR="006A365E" w:rsidRPr="006666FA" w:rsidRDefault="006A365E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FA8143" w14:textId="77777777" w:rsidR="006A365E" w:rsidRPr="006666FA" w:rsidRDefault="006A365E" w:rsidP="004760F0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49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</w:t>
            </w:r>
            <w:r w:rsidRPr="00F749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199D1D24" w14:textId="77777777" w:rsidR="006A365E" w:rsidRDefault="006A365E" w:rsidP="000A79E1">
      <w:pPr>
        <w:pStyle w:val="BodyText"/>
        <w:rPr>
          <w:rFonts w:asciiTheme="majorBidi" w:hAnsiTheme="majorBidi" w:cstheme="majorBidi"/>
          <w:sz w:val="30"/>
          <w:szCs w:val="30"/>
        </w:rPr>
      </w:pPr>
    </w:p>
    <w:p w14:paraId="5D09C1C4" w14:textId="77777777" w:rsidR="006A365E" w:rsidRDefault="006A365E" w:rsidP="000A79E1">
      <w:pPr>
        <w:pStyle w:val="BodyText"/>
        <w:rPr>
          <w:rFonts w:asciiTheme="majorBidi" w:hAnsiTheme="majorBidi" w:cstheme="majorBidi"/>
          <w:sz w:val="30"/>
          <w:szCs w:val="30"/>
        </w:rPr>
      </w:pPr>
    </w:p>
    <w:p w14:paraId="00287155" w14:textId="77777777" w:rsidR="006A365E" w:rsidRDefault="006A365E" w:rsidP="000A79E1">
      <w:pPr>
        <w:pStyle w:val="BodyText"/>
        <w:rPr>
          <w:rFonts w:asciiTheme="majorBidi" w:hAnsiTheme="majorBidi" w:cstheme="majorBidi"/>
          <w:sz w:val="30"/>
          <w:szCs w:val="30"/>
        </w:rPr>
      </w:pPr>
    </w:p>
    <w:p w14:paraId="1E5BBE2D" w14:textId="5A5B6B19" w:rsidR="006A365E" w:rsidRPr="006666FA" w:rsidRDefault="006A365E" w:rsidP="000A79E1">
      <w:pPr>
        <w:pStyle w:val="BodyText"/>
        <w:rPr>
          <w:rFonts w:asciiTheme="majorBidi" w:hAnsiTheme="majorBidi" w:cstheme="majorBidi"/>
          <w:sz w:val="30"/>
          <w:szCs w:val="30"/>
        </w:rPr>
        <w:sectPr w:rsidR="006A365E" w:rsidRPr="006666FA" w:rsidSect="00D107B1">
          <w:pgSz w:w="11907" w:h="16839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39B89F4" w14:textId="77777777" w:rsidR="00D91AA2" w:rsidRDefault="00D91AA2" w:rsidP="00D91AA2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="Angsana New"/>
          <w:b w:val="0"/>
          <w:bCs/>
          <w:sz w:val="30"/>
          <w:szCs w:val="30"/>
          <w:lang w:bidi="th-TH"/>
        </w:rPr>
      </w:pPr>
      <w:r w:rsidRPr="00D9398F">
        <w:rPr>
          <w:rFonts w:asciiTheme="majorBidi" w:hAnsiTheme="majorBidi" w:cs="Angsana New" w:hint="cs"/>
          <w:b w:val="0"/>
          <w:bCs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21080DB0" w14:textId="77777777" w:rsidR="00D91AA2" w:rsidRDefault="00D91AA2" w:rsidP="00D91AA2">
      <w:pPr>
        <w:pStyle w:val="BodyText"/>
        <w:spacing w:after="0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831"/>
        <w:gridCol w:w="1239"/>
        <w:gridCol w:w="270"/>
        <w:gridCol w:w="1260"/>
        <w:gridCol w:w="270"/>
        <w:gridCol w:w="1170"/>
        <w:gridCol w:w="270"/>
        <w:gridCol w:w="1080"/>
      </w:tblGrid>
      <w:tr w:rsidR="00D91AA2" w:rsidRPr="00395767" w14:paraId="6AA223B2" w14:textId="77777777" w:rsidTr="004760F0">
        <w:trPr>
          <w:trHeight w:val="412"/>
          <w:tblHeader/>
        </w:trPr>
        <w:tc>
          <w:tcPr>
            <w:tcW w:w="2790" w:type="dxa"/>
            <w:shd w:val="clear" w:color="auto" w:fill="auto"/>
          </w:tcPr>
          <w:p w14:paraId="4D01EDAE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1" w:type="dxa"/>
          </w:tcPr>
          <w:p w14:paraId="5E0816C2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2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59" w:type="dxa"/>
            <w:gridSpan w:val="7"/>
          </w:tcPr>
          <w:p w14:paraId="775DF58D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2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91AA2" w:rsidRPr="00395767" w14:paraId="2B097F36" w14:textId="77777777" w:rsidTr="004760F0">
        <w:trPr>
          <w:trHeight w:val="790"/>
          <w:tblHeader/>
        </w:trPr>
        <w:tc>
          <w:tcPr>
            <w:tcW w:w="2790" w:type="dxa"/>
            <w:shd w:val="clear" w:color="auto" w:fill="auto"/>
          </w:tcPr>
          <w:p w14:paraId="69405F12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1" w:type="dxa"/>
          </w:tcPr>
          <w:p w14:paraId="658C1598" w14:textId="77777777" w:rsidR="00D91AA2" w:rsidRDefault="00D91AA2" w:rsidP="004760F0">
            <w:pPr>
              <w:spacing w:line="240" w:lineRule="auto"/>
              <w:ind w:left="-7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4A25632D" w14:textId="77777777" w:rsidR="00D91AA2" w:rsidRDefault="00D91AA2" w:rsidP="004760F0">
            <w:pPr>
              <w:spacing w:line="240" w:lineRule="auto"/>
              <w:ind w:left="-7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175A91F6" w14:textId="77777777" w:rsidR="00D91AA2" w:rsidRPr="00395767" w:rsidRDefault="00D91AA2" w:rsidP="004760F0">
            <w:pPr>
              <w:spacing w:line="240" w:lineRule="auto"/>
              <w:ind w:left="-78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239" w:type="dxa"/>
            <w:shd w:val="clear" w:color="auto" w:fill="auto"/>
          </w:tcPr>
          <w:p w14:paraId="089E5154" w14:textId="77777777" w:rsidR="00D91AA2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3CA2B784" w14:textId="77777777" w:rsidR="00D91AA2" w:rsidRPr="00395767" w:rsidRDefault="00D91AA2" w:rsidP="004760F0">
            <w:pPr>
              <w:spacing w:line="240" w:lineRule="auto"/>
              <w:ind w:left="-78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สินทรัพย์สิทธิ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br/>
              <w:t>การใช้ - ที่ดิน</w:t>
            </w:r>
          </w:p>
        </w:tc>
        <w:tc>
          <w:tcPr>
            <w:tcW w:w="270" w:type="dxa"/>
          </w:tcPr>
          <w:p w14:paraId="49671F0A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41EA58B" w14:textId="77777777" w:rsidR="00D91AA2" w:rsidRDefault="00D91AA2" w:rsidP="004760F0">
            <w:pPr>
              <w:spacing w:line="240" w:lineRule="auto"/>
              <w:ind w:left="-78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36621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อาคารและ</w:t>
            </w:r>
          </w:p>
          <w:p w14:paraId="76C16FFA" w14:textId="77777777" w:rsidR="00D91AA2" w:rsidRDefault="00D91AA2" w:rsidP="004760F0">
            <w:pPr>
              <w:spacing w:line="240" w:lineRule="auto"/>
              <w:ind w:left="-78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ส่วนปรับปรุง</w:t>
            </w:r>
          </w:p>
          <w:p w14:paraId="75F1C9A5" w14:textId="77777777" w:rsidR="00D91AA2" w:rsidRPr="000E1D89" w:rsidRDefault="00D91AA2" w:rsidP="004760F0">
            <w:pPr>
              <w:spacing w:line="240" w:lineRule="auto"/>
              <w:ind w:left="-78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57D1BAA6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3F247F3" w14:textId="77777777" w:rsidR="00D91AA2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br/>
              <w:t>ระหว่าง</w:t>
            </w:r>
          </w:p>
          <w:p w14:paraId="20BF005C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14:paraId="5A7D7D0C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31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B3314F8" w14:textId="77777777" w:rsidR="00D91AA2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11B83F3F" w14:textId="77777777" w:rsidR="00D91AA2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645EFC7F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91AA2" w:rsidRPr="00395767" w14:paraId="2F082CAB" w14:textId="77777777" w:rsidTr="004760F0">
        <w:trPr>
          <w:trHeight w:val="401"/>
          <w:tblHeader/>
        </w:trPr>
        <w:tc>
          <w:tcPr>
            <w:tcW w:w="2790" w:type="dxa"/>
            <w:shd w:val="clear" w:color="auto" w:fill="auto"/>
          </w:tcPr>
          <w:p w14:paraId="266203C0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1" w:type="dxa"/>
          </w:tcPr>
          <w:p w14:paraId="19369B05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59" w:type="dxa"/>
            <w:gridSpan w:val="7"/>
          </w:tcPr>
          <w:p w14:paraId="5EE5C01E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91AA2" w:rsidRPr="00395767" w14:paraId="532CD34C" w14:textId="77777777" w:rsidTr="004760F0">
        <w:trPr>
          <w:trHeight w:val="412"/>
        </w:trPr>
        <w:tc>
          <w:tcPr>
            <w:tcW w:w="2790" w:type="dxa"/>
            <w:shd w:val="clear" w:color="auto" w:fill="auto"/>
          </w:tcPr>
          <w:p w14:paraId="67A679EE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831" w:type="dxa"/>
          </w:tcPr>
          <w:p w14:paraId="78A0892E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 w:firstLine="5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41BBB53A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924544D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61C2ECD5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047F93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D9ED5DC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7F4040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74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9D09D3B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91AA2" w:rsidRPr="00395767" w14:paraId="6C0295E2" w14:textId="77777777" w:rsidTr="004760F0">
        <w:trPr>
          <w:trHeight w:val="401"/>
        </w:trPr>
        <w:tc>
          <w:tcPr>
            <w:tcW w:w="2790" w:type="dxa"/>
            <w:shd w:val="clear" w:color="auto" w:fill="auto"/>
          </w:tcPr>
          <w:p w14:paraId="79B2F5FA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831" w:type="dxa"/>
          </w:tcPr>
          <w:p w14:paraId="6193832F" w14:textId="77777777" w:rsidR="00D91AA2" w:rsidRPr="000E2F01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 w:firstLine="5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731C9C94" w14:textId="77777777" w:rsidR="00D91AA2" w:rsidRPr="000A221A" w:rsidRDefault="00D91AA2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0A221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AFD94C" w14:textId="77777777" w:rsidR="00D91AA2" w:rsidRPr="000A221A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42FF215" w14:textId="77777777" w:rsidR="00D91AA2" w:rsidRPr="000A221A" w:rsidRDefault="00D91AA2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0A221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66CF52" w14:textId="77777777" w:rsidR="00D91AA2" w:rsidRPr="000A221A" w:rsidRDefault="00D91AA2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92C3F67" w14:textId="77777777" w:rsidR="00D91AA2" w:rsidRPr="000A221A" w:rsidRDefault="00D91AA2" w:rsidP="004760F0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A221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891840" w14:textId="77777777" w:rsidR="00D91AA2" w:rsidRPr="000A221A" w:rsidRDefault="00D91AA2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374342E" w14:textId="77777777" w:rsidR="00D91AA2" w:rsidRPr="000A221A" w:rsidRDefault="00D91AA2" w:rsidP="004760F0">
            <w:pPr>
              <w:tabs>
                <w:tab w:val="decimal" w:pos="610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A221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91AA2" w:rsidRPr="00395767" w14:paraId="3032F16E" w14:textId="77777777" w:rsidTr="004760F0">
        <w:trPr>
          <w:trHeight w:val="401"/>
        </w:trPr>
        <w:tc>
          <w:tcPr>
            <w:tcW w:w="2790" w:type="dxa"/>
            <w:shd w:val="clear" w:color="auto" w:fill="auto"/>
          </w:tcPr>
          <w:p w14:paraId="3A3D02C0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831" w:type="dxa"/>
          </w:tcPr>
          <w:p w14:paraId="519F5F22" w14:textId="77777777" w:rsidR="00D91AA2" w:rsidRPr="000A221A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 w:firstLine="5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6A117DF4" w14:textId="77777777" w:rsidR="00D91AA2" w:rsidRPr="000A221A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C19FB58" w14:textId="77777777" w:rsidR="00D91AA2" w:rsidRPr="000A221A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CC228E" w14:textId="77777777" w:rsidR="00D91AA2" w:rsidRPr="000A221A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567547" w14:textId="77777777" w:rsidR="00D91AA2" w:rsidRPr="000A221A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CDE20E0" w14:textId="77777777" w:rsidR="00D91AA2" w:rsidRPr="0076369F" w:rsidRDefault="00D91AA2" w:rsidP="004760F0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A0036D" w14:textId="77777777" w:rsidR="00D91AA2" w:rsidRPr="000A221A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B01C1A" w14:textId="77777777" w:rsidR="00D91AA2" w:rsidRPr="000A221A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91AA2" w:rsidRPr="00395767" w14:paraId="36ADB38F" w14:textId="77777777" w:rsidTr="004760F0">
        <w:trPr>
          <w:trHeight w:val="412"/>
        </w:trPr>
        <w:tc>
          <w:tcPr>
            <w:tcW w:w="2790" w:type="dxa"/>
            <w:shd w:val="clear" w:color="auto" w:fill="auto"/>
          </w:tcPr>
          <w:p w14:paraId="2D64D697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831" w:type="dxa"/>
          </w:tcPr>
          <w:p w14:paraId="1089193A" w14:textId="77777777" w:rsidR="00D91AA2" w:rsidRPr="000A221A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 w:firstLine="5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76998CA6" w14:textId="77777777" w:rsidR="00D91AA2" w:rsidRPr="000A221A" w:rsidRDefault="00D91AA2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515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B5C08D" w14:textId="77777777" w:rsidR="00D91AA2" w:rsidRPr="000A221A" w:rsidRDefault="00D91AA2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6A8D1FE" w14:textId="77777777" w:rsidR="00D91AA2" w:rsidRPr="000A221A" w:rsidRDefault="00D91AA2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221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8CBEFD" w14:textId="77777777" w:rsidR="00D91AA2" w:rsidRPr="000A221A" w:rsidRDefault="00D91AA2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387AED9" w14:textId="77777777" w:rsidR="00D91AA2" w:rsidRPr="0076369F" w:rsidRDefault="00D91AA2" w:rsidP="004760F0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6369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4BAADA" w14:textId="77777777" w:rsidR="00D91AA2" w:rsidRPr="000A221A" w:rsidRDefault="00D91AA2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CE635E0" w14:textId="77777777" w:rsidR="00D91AA2" w:rsidRPr="000A221A" w:rsidRDefault="00D91AA2" w:rsidP="004760F0">
            <w:pPr>
              <w:tabs>
                <w:tab w:val="decimal" w:pos="610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221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91AA2" w:rsidRPr="00395767" w14:paraId="37A734FF" w14:textId="77777777" w:rsidTr="004760F0">
        <w:trPr>
          <w:trHeight w:val="389"/>
        </w:trPr>
        <w:tc>
          <w:tcPr>
            <w:tcW w:w="2790" w:type="dxa"/>
            <w:shd w:val="clear" w:color="auto" w:fill="auto"/>
          </w:tcPr>
          <w:p w14:paraId="40CE3EFB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31" w:type="dxa"/>
          </w:tcPr>
          <w:p w14:paraId="4352E858" w14:textId="77777777" w:rsidR="00D91AA2" w:rsidRPr="000E2F01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 w:firstLine="5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5EA8448B" w14:textId="77777777" w:rsidR="00D91AA2" w:rsidRPr="00545F91" w:rsidRDefault="00D91AA2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545F9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5A7AC2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422464C1" w14:textId="77777777" w:rsidR="00D91AA2" w:rsidRPr="00395767" w:rsidRDefault="00B30E1D" w:rsidP="004760F0">
            <w:pPr>
              <w:tabs>
                <w:tab w:val="decimal" w:pos="1086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763</w:t>
            </w:r>
          </w:p>
        </w:tc>
        <w:tc>
          <w:tcPr>
            <w:tcW w:w="270" w:type="dxa"/>
            <w:shd w:val="clear" w:color="auto" w:fill="auto"/>
          </w:tcPr>
          <w:p w14:paraId="093A18C2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4D47962" w14:textId="77777777" w:rsidR="00D91AA2" w:rsidRPr="00395767" w:rsidRDefault="00B30E1D" w:rsidP="004760F0">
            <w:pPr>
              <w:tabs>
                <w:tab w:val="decimal" w:pos="97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="00D91AA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36417334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ED5A20" w14:textId="77777777" w:rsidR="00D91AA2" w:rsidRPr="00395767" w:rsidRDefault="00B30E1D" w:rsidP="004760F0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="00D91AA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258</w:t>
            </w:r>
          </w:p>
        </w:tc>
      </w:tr>
      <w:tr w:rsidR="00D91AA2" w:rsidRPr="00395767" w14:paraId="6A526D18" w14:textId="77777777" w:rsidTr="004760F0">
        <w:trPr>
          <w:trHeight w:val="401"/>
        </w:trPr>
        <w:tc>
          <w:tcPr>
            <w:tcW w:w="2790" w:type="dxa"/>
            <w:shd w:val="clear" w:color="auto" w:fill="auto"/>
          </w:tcPr>
          <w:p w14:paraId="24A8FD65" w14:textId="77777777" w:rsidR="00D91AA2" w:rsidRPr="00424DDB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</w:p>
        </w:tc>
        <w:tc>
          <w:tcPr>
            <w:tcW w:w="831" w:type="dxa"/>
          </w:tcPr>
          <w:p w14:paraId="020DCE9B" w14:textId="77777777" w:rsidR="00D91AA2" w:rsidRPr="000E2F01" w:rsidRDefault="00B30E1D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6" w:right="-2448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239" w:type="dxa"/>
            <w:shd w:val="clear" w:color="auto" w:fill="auto"/>
          </w:tcPr>
          <w:p w14:paraId="66BBCBA6" w14:textId="77777777" w:rsidR="00D91AA2" w:rsidRPr="00545F91" w:rsidRDefault="00D91AA2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545F9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809A1D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59A53036" w14:textId="77777777" w:rsidR="00D91AA2" w:rsidRDefault="00B30E1D" w:rsidP="004760F0">
            <w:pPr>
              <w:tabs>
                <w:tab w:val="decimal" w:pos="1086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</w:t>
            </w:r>
            <w:r w:rsidR="00D91AA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264</w:t>
            </w:r>
          </w:p>
        </w:tc>
        <w:tc>
          <w:tcPr>
            <w:tcW w:w="270" w:type="dxa"/>
            <w:shd w:val="clear" w:color="auto" w:fill="auto"/>
          </w:tcPr>
          <w:p w14:paraId="3137741D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76E56F9" w14:textId="77777777" w:rsidR="00D91AA2" w:rsidRDefault="00B30E1D" w:rsidP="004760F0">
            <w:pPr>
              <w:tabs>
                <w:tab w:val="decimal" w:pos="97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</w:t>
            </w:r>
            <w:r w:rsidR="00D91AA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270" w:type="dxa"/>
            <w:shd w:val="clear" w:color="auto" w:fill="auto"/>
          </w:tcPr>
          <w:p w14:paraId="1F0B7184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50E8D61" w14:textId="77777777" w:rsidR="00D91AA2" w:rsidRDefault="00B30E1D" w:rsidP="004760F0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26</w:t>
            </w:r>
            <w:r w:rsidR="00D91AA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949</w:t>
            </w:r>
          </w:p>
        </w:tc>
      </w:tr>
      <w:tr w:rsidR="00D91AA2" w:rsidRPr="001C3F40" w14:paraId="7EB52BD8" w14:textId="77777777" w:rsidTr="004760F0">
        <w:trPr>
          <w:trHeight w:val="401"/>
        </w:trPr>
        <w:tc>
          <w:tcPr>
            <w:tcW w:w="2790" w:type="dxa"/>
            <w:shd w:val="clear" w:color="auto" w:fill="auto"/>
          </w:tcPr>
          <w:p w14:paraId="77302E06" w14:textId="77777777" w:rsidR="00D91AA2" w:rsidRPr="000E1D89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  <w:r w:rsidRPr="00A027B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1" w:type="dxa"/>
          </w:tcPr>
          <w:p w14:paraId="0E628322" w14:textId="77777777" w:rsidR="00D91AA2" w:rsidRPr="000E2F01" w:rsidRDefault="00B30E1D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6" w:right="-2448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239" w:type="dxa"/>
            <w:shd w:val="clear" w:color="auto" w:fill="auto"/>
          </w:tcPr>
          <w:p w14:paraId="744D7901" w14:textId="77777777" w:rsidR="00D91AA2" w:rsidRPr="00545F91" w:rsidRDefault="00B30E1D" w:rsidP="004760F0">
            <w:pPr>
              <w:tabs>
                <w:tab w:val="decimal" w:pos="1064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63</w:t>
            </w:r>
            <w:r w:rsidR="00D91AA2" w:rsidRPr="00545F9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270" w:type="dxa"/>
          </w:tcPr>
          <w:p w14:paraId="5B280A68" w14:textId="77777777" w:rsidR="00D91AA2" w:rsidRPr="00395767" w:rsidRDefault="00D91AA2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A24191D" w14:textId="77777777" w:rsidR="00D91AA2" w:rsidRPr="00395767" w:rsidRDefault="00D91AA2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481AD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E44580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14B22C7" w14:textId="77777777" w:rsidR="00D91AA2" w:rsidRPr="00395767" w:rsidRDefault="00D91AA2" w:rsidP="004760F0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81AD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821FFC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D11CB69" w14:textId="77777777" w:rsidR="00D91AA2" w:rsidRPr="00395767" w:rsidRDefault="00B30E1D" w:rsidP="004760F0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63</w:t>
            </w:r>
            <w:r w:rsidR="00D91AA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918</w:t>
            </w:r>
          </w:p>
        </w:tc>
      </w:tr>
      <w:tr w:rsidR="00D91AA2" w:rsidRPr="00395767" w14:paraId="22CF0E5D" w14:textId="77777777" w:rsidTr="004760F0">
        <w:trPr>
          <w:trHeight w:val="401"/>
        </w:trPr>
        <w:tc>
          <w:tcPr>
            <w:tcW w:w="2790" w:type="dxa"/>
            <w:shd w:val="clear" w:color="auto" w:fill="auto"/>
          </w:tcPr>
          <w:p w14:paraId="07600039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7C33C8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31" w:type="dxa"/>
          </w:tcPr>
          <w:p w14:paraId="08F53CD6" w14:textId="77777777" w:rsidR="00D91AA2" w:rsidRPr="000E2F01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 w:firstLine="5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432BA513" w14:textId="77777777" w:rsidR="00D91AA2" w:rsidRPr="00395767" w:rsidRDefault="00D91AA2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68A0BE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54EB86DE" w14:textId="77777777" w:rsidR="00D91AA2" w:rsidRPr="00395767" w:rsidRDefault="00B30E1D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16</w:t>
            </w:r>
            <w:r w:rsidR="00D91AA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70" w:type="dxa"/>
            <w:shd w:val="clear" w:color="auto" w:fill="auto"/>
          </w:tcPr>
          <w:p w14:paraId="6AA1D793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DD815F1" w14:textId="77777777" w:rsidR="00D91AA2" w:rsidRPr="00395767" w:rsidRDefault="00D91AA2" w:rsidP="004760F0">
            <w:pPr>
              <w:tabs>
                <w:tab w:val="decimal" w:pos="97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164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CE9BD6" w14:textId="77777777" w:rsidR="00D91AA2" w:rsidRPr="00395767" w:rsidRDefault="00D91AA2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23D400E" w14:textId="77777777" w:rsidR="00D91AA2" w:rsidRPr="00F14986" w:rsidRDefault="00D91AA2" w:rsidP="004760F0">
            <w:pPr>
              <w:tabs>
                <w:tab w:val="decimal" w:pos="610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14986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91AA2" w:rsidRPr="00395767" w14:paraId="16277889" w14:textId="77777777" w:rsidTr="004760F0">
        <w:trPr>
          <w:trHeight w:val="412"/>
        </w:trPr>
        <w:tc>
          <w:tcPr>
            <w:tcW w:w="2790" w:type="dxa"/>
            <w:shd w:val="clear" w:color="auto" w:fill="auto"/>
          </w:tcPr>
          <w:p w14:paraId="6E84009C" w14:textId="77777777" w:rsidR="00D91AA2" w:rsidRPr="00040C24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hAnsiTheme="majorBidi" w:cs="Angsana New"/>
                <w:sz w:val="30"/>
                <w:szCs w:val="30"/>
                <w:highlight w:val="cyan"/>
                <w:cs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831" w:type="dxa"/>
          </w:tcPr>
          <w:p w14:paraId="5918448D" w14:textId="77777777" w:rsidR="00D91AA2" w:rsidRPr="00040C24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 w:firstLine="5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AB403" w14:textId="77777777" w:rsidR="00D91AA2" w:rsidRPr="00395767" w:rsidRDefault="00B30E1D" w:rsidP="004760F0">
            <w:pPr>
              <w:tabs>
                <w:tab w:val="decimal" w:pos="1064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63</w:t>
            </w:r>
            <w:r w:rsidR="00D91AA2" w:rsidRPr="00545F9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270" w:type="dxa"/>
          </w:tcPr>
          <w:p w14:paraId="1CA881F4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8E1D39" w14:textId="77777777" w:rsidR="00D91AA2" w:rsidRPr="00395767" w:rsidRDefault="00B30E1D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D91AA2" w:rsidRPr="00040C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270" w:type="dxa"/>
            <w:shd w:val="clear" w:color="auto" w:fill="auto"/>
          </w:tcPr>
          <w:p w14:paraId="7203D44B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4311E" w14:textId="77777777" w:rsidR="00D91AA2" w:rsidRPr="00395767" w:rsidRDefault="00B30E1D" w:rsidP="004760F0">
            <w:pPr>
              <w:tabs>
                <w:tab w:val="decimal" w:pos="97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91AA2" w:rsidRPr="00403D8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016</w:t>
            </w:r>
          </w:p>
        </w:tc>
        <w:tc>
          <w:tcPr>
            <w:tcW w:w="270" w:type="dxa"/>
            <w:shd w:val="clear" w:color="auto" w:fill="auto"/>
          </w:tcPr>
          <w:p w14:paraId="0E0D06B8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78AE0" w14:textId="77777777" w:rsidR="00D91AA2" w:rsidRPr="00395767" w:rsidRDefault="00B30E1D" w:rsidP="004760F0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95</w:t>
            </w:r>
            <w:r w:rsidR="00D91AA2" w:rsidRPr="00040C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125</w:t>
            </w:r>
          </w:p>
        </w:tc>
      </w:tr>
      <w:tr w:rsidR="00D91AA2" w:rsidRPr="00395767" w14:paraId="792AA545" w14:textId="77777777" w:rsidTr="004760F0">
        <w:trPr>
          <w:trHeight w:val="58"/>
        </w:trPr>
        <w:tc>
          <w:tcPr>
            <w:tcW w:w="2790" w:type="dxa"/>
            <w:shd w:val="clear" w:color="auto" w:fill="auto"/>
          </w:tcPr>
          <w:p w14:paraId="0347EC5A" w14:textId="77777777" w:rsidR="00D91AA2" w:rsidRPr="00243A54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31" w:type="dxa"/>
          </w:tcPr>
          <w:p w14:paraId="7942DE3B" w14:textId="77777777" w:rsidR="00D91AA2" w:rsidRPr="00243A54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15547DB7" w14:textId="77777777" w:rsidR="00D91AA2" w:rsidRPr="00243A54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5679ED5" w14:textId="77777777" w:rsidR="00D91AA2" w:rsidRPr="00243A54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454AE9" w14:textId="77777777" w:rsidR="00D91AA2" w:rsidRPr="00243A54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57BE50" w14:textId="77777777" w:rsidR="00D91AA2" w:rsidRPr="00243A54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52CCB98" w14:textId="77777777" w:rsidR="00D91AA2" w:rsidRPr="00243A54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8B5977" w14:textId="77777777" w:rsidR="00D91AA2" w:rsidRPr="00243A54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F3FC81" w14:textId="77777777" w:rsidR="00D91AA2" w:rsidRPr="00243A54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91AA2" w:rsidRPr="00395767" w14:paraId="24F4F7E8" w14:textId="77777777" w:rsidTr="00CB4F5E">
        <w:trPr>
          <w:trHeight w:val="412"/>
        </w:trPr>
        <w:tc>
          <w:tcPr>
            <w:tcW w:w="2790" w:type="dxa"/>
            <w:shd w:val="clear" w:color="auto" w:fill="auto"/>
          </w:tcPr>
          <w:p w14:paraId="7413420C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ค่าเสื่อมราคา</w:t>
            </w:r>
          </w:p>
        </w:tc>
        <w:tc>
          <w:tcPr>
            <w:tcW w:w="831" w:type="dxa"/>
          </w:tcPr>
          <w:p w14:paraId="21D9BB79" w14:textId="77777777" w:rsidR="00D91AA2" w:rsidRPr="00040C24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38F9E733" w14:textId="77777777" w:rsidR="00D91AA2" w:rsidRPr="00040C24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276BFD" w14:textId="77777777" w:rsidR="00D91AA2" w:rsidRPr="00040C24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166A84C" w14:textId="77777777" w:rsidR="00D91AA2" w:rsidRPr="00040C24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5327DA" w14:textId="77777777" w:rsidR="00D91AA2" w:rsidRPr="00040C24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32CB188" w14:textId="77777777" w:rsidR="00D91AA2" w:rsidRPr="00040C24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A3985A" w14:textId="77777777" w:rsidR="00D91AA2" w:rsidRPr="00040C24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318AEC1" w14:textId="77777777" w:rsidR="00D91AA2" w:rsidRPr="00040C24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06F08" w:rsidRPr="00395767" w14:paraId="539EC7C9" w14:textId="77777777" w:rsidTr="00287169">
        <w:trPr>
          <w:trHeight w:val="401"/>
        </w:trPr>
        <w:tc>
          <w:tcPr>
            <w:tcW w:w="2790" w:type="dxa"/>
            <w:shd w:val="clear" w:color="auto" w:fill="auto"/>
          </w:tcPr>
          <w:p w14:paraId="64D7584B" w14:textId="77777777" w:rsidR="00206F08" w:rsidRPr="00395767" w:rsidRDefault="00206F08" w:rsidP="00206F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831" w:type="dxa"/>
          </w:tcPr>
          <w:p w14:paraId="34632D5B" w14:textId="77777777" w:rsidR="00206F08" w:rsidRPr="00F20D0B" w:rsidRDefault="00206F08" w:rsidP="00206F08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5BCFDC6A" w14:textId="2FD061DC" w:rsidR="00206F08" w:rsidRPr="00F20D0B" w:rsidRDefault="00206F08" w:rsidP="00206F08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0A221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47BEF9" w14:textId="77777777" w:rsidR="00206F08" w:rsidRPr="00F20D0B" w:rsidRDefault="00206F08" w:rsidP="00206F08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7648F2" w14:textId="05E384FC" w:rsidR="00206F08" w:rsidRPr="000E1D89" w:rsidRDefault="00206F08" w:rsidP="00206F08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0A221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D95ABC" w14:textId="77777777" w:rsidR="00206F08" w:rsidRPr="00F20D0B" w:rsidRDefault="00206F08" w:rsidP="00206F08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7AAAA6" w14:textId="0FC1843B" w:rsidR="00206F08" w:rsidRPr="00F20D0B" w:rsidRDefault="00206F08" w:rsidP="00206F08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A221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F17FAA" w14:textId="77777777" w:rsidR="00206F08" w:rsidRPr="00F20D0B" w:rsidRDefault="00206F08" w:rsidP="00206F08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BB8309" w14:textId="60E01FEA" w:rsidR="00206F08" w:rsidRPr="00F20D0B" w:rsidRDefault="00206F08" w:rsidP="00206F08">
            <w:pPr>
              <w:tabs>
                <w:tab w:val="decimal" w:pos="610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A221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06F08" w:rsidRPr="00395767" w14:paraId="2EA5D480" w14:textId="77777777" w:rsidTr="00287169">
        <w:trPr>
          <w:trHeight w:val="412"/>
        </w:trPr>
        <w:tc>
          <w:tcPr>
            <w:tcW w:w="2790" w:type="dxa"/>
            <w:shd w:val="clear" w:color="auto" w:fill="auto"/>
          </w:tcPr>
          <w:p w14:paraId="0D6349DB" w14:textId="77777777" w:rsidR="00206F08" w:rsidRPr="00395767" w:rsidRDefault="00206F08" w:rsidP="00206F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831" w:type="dxa"/>
          </w:tcPr>
          <w:p w14:paraId="35151640" w14:textId="77777777" w:rsidR="00206F08" w:rsidRPr="00395767" w:rsidRDefault="00206F08" w:rsidP="00206F08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050357DD" w14:textId="77777777" w:rsidR="00206F08" w:rsidRPr="00395767" w:rsidRDefault="00206F08" w:rsidP="00206F08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4E7F1E" w14:textId="77777777" w:rsidR="00206F08" w:rsidRPr="00395767" w:rsidRDefault="00206F08" w:rsidP="00206F08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6F86D4" w14:textId="77777777" w:rsidR="00206F08" w:rsidRPr="00395767" w:rsidRDefault="00206F08" w:rsidP="00206F08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944044" w14:textId="77777777" w:rsidR="00206F08" w:rsidRPr="00395767" w:rsidRDefault="00206F08" w:rsidP="00206F08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97254F5" w14:textId="77777777" w:rsidR="00206F08" w:rsidRPr="00395767" w:rsidRDefault="00206F08" w:rsidP="00A25D37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321632" w14:textId="77777777" w:rsidR="00206F08" w:rsidRPr="00395767" w:rsidRDefault="00206F08" w:rsidP="00206F08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8A31CF" w14:textId="77777777" w:rsidR="00206F08" w:rsidRPr="00395767" w:rsidRDefault="00206F08" w:rsidP="00A25D37">
            <w:pPr>
              <w:tabs>
                <w:tab w:val="decimal" w:pos="610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06F08" w:rsidRPr="00395767" w14:paraId="5F60F516" w14:textId="77777777" w:rsidTr="004760F0">
        <w:trPr>
          <w:trHeight w:val="412"/>
        </w:trPr>
        <w:tc>
          <w:tcPr>
            <w:tcW w:w="2790" w:type="dxa"/>
            <w:shd w:val="clear" w:color="auto" w:fill="auto"/>
          </w:tcPr>
          <w:p w14:paraId="2AD6078C" w14:textId="77777777" w:rsidR="00206F08" w:rsidRPr="00395767" w:rsidRDefault="00206F08" w:rsidP="00206F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831" w:type="dxa"/>
          </w:tcPr>
          <w:p w14:paraId="6FEC3F8D" w14:textId="77777777" w:rsidR="00206F08" w:rsidRPr="00DA0046" w:rsidRDefault="00206F08" w:rsidP="00206F08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554EFF2E" w14:textId="77777777" w:rsidR="00206F08" w:rsidRPr="005C030E" w:rsidRDefault="00206F08" w:rsidP="00206F08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030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A06465" w14:textId="77777777" w:rsidR="00206F08" w:rsidRPr="005C030E" w:rsidRDefault="00206F08" w:rsidP="00206F08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E386AFA" w14:textId="77777777" w:rsidR="00206F08" w:rsidRPr="005C030E" w:rsidRDefault="00206F08" w:rsidP="00206F08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030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6CF56E" w14:textId="77777777" w:rsidR="00206F08" w:rsidRPr="005C030E" w:rsidRDefault="00206F08" w:rsidP="00206F08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0103322" w14:textId="77777777" w:rsidR="00206F08" w:rsidRPr="005C030E" w:rsidRDefault="00206F08" w:rsidP="00206F08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C030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8685B4" w14:textId="77777777" w:rsidR="00206F08" w:rsidRPr="005C030E" w:rsidRDefault="00206F08" w:rsidP="00206F08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BC428DF" w14:textId="77777777" w:rsidR="00206F08" w:rsidRPr="005C030E" w:rsidRDefault="00206F08" w:rsidP="00206F08">
            <w:pPr>
              <w:tabs>
                <w:tab w:val="decimal" w:pos="610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030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206F08" w:rsidRPr="00395767" w14:paraId="7E365C70" w14:textId="77777777" w:rsidTr="004760F0">
        <w:trPr>
          <w:trHeight w:val="389"/>
        </w:trPr>
        <w:tc>
          <w:tcPr>
            <w:tcW w:w="2790" w:type="dxa"/>
            <w:shd w:val="clear" w:color="auto" w:fill="auto"/>
          </w:tcPr>
          <w:p w14:paraId="25A7336C" w14:textId="77777777" w:rsidR="00206F08" w:rsidRPr="00395767" w:rsidRDefault="00206F08" w:rsidP="00206F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</w:p>
        </w:tc>
        <w:tc>
          <w:tcPr>
            <w:tcW w:w="831" w:type="dxa"/>
          </w:tcPr>
          <w:p w14:paraId="1A6C7554" w14:textId="77777777" w:rsidR="00206F08" w:rsidRPr="00481AD7" w:rsidRDefault="00B30E1D" w:rsidP="00206F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6" w:right="-244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239" w:type="dxa"/>
            <w:shd w:val="clear" w:color="auto" w:fill="auto"/>
          </w:tcPr>
          <w:p w14:paraId="4DDDC8BE" w14:textId="77777777" w:rsidR="00206F08" w:rsidRPr="00395767" w:rsidRDefault="00206F08" w:rsidP="00206F08">
            <w:pPr>
              <w:tabs>
                <w:tab w:val="decimal" w:pos="812"/>
              </w:tabs>
              <w:spacing w:line="240" w:lineRule="auto"/>
              <w:ind w:left="598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81AD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6B07D3" w14:textId="77777777" w:rsidR="00206F08" w:rsidRPr="00395767" w:rsidRDefault="00206F08" w:rsidP="00206F08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5180B96" w14:textId="77777777" w:rsidR="00206F08" w:rsidRPr="00395767" w:rsidRDefault="00206F08" w:rsidP="00206F08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C3F4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Pr="001C3F4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006</w:t>
            </w:r>
            <w:r w:rsidRPr="001C3F4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6813C7A" w14:textId="77777777" w:rsidR="00206F08" w:rsidRPr="00395767" w:rsidRDefault="00206F08" w:rsidP="00206F08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6F9FCFE" w14:textId="77777777" w:rsidR="00206F08" w:rsidRPr="00395767" w:rsidRDefault="00206F08" w:rsidP="00206F08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6B9309" w14:textId="77777777" w:rsidR="00206F08" w:rsidRPr="00395767" w:rsidRDefault="00206F08" w:rsidP="00206F08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CF49649" w14:textId="77777777" w:rsidR="00206F08" w:rsidRPr="00395767" w:rsidRDefault="00206F08" w:rsidP="00206F08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C3F4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Pr="001C3F4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006</w:t>
            </w:r>
            <w:r w:rsidRPr="001C3F4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433AB" w:rsidRPr="00395767" w14:paraId="2B7C7CB2" w14:textId="77777777" w:rsidTr="004760F0">
        <w:trPr>
          <w:trHeight w:val="401"/>
        </w:trPr>
        <w:tc>
          <w:tcPr>
            <w:tcW w:w="2790" w:type="dxa"/>
            <w:shd w:val="clear" w:color="auto" w:fill="auto"/>
          </w:tcPr>
          <w:p w14:paraId="06852083" w14:textId="77777777" w:rsidR="008433AB" w:rsidRPr="00395767" w:rsidRDefault="008433AB" w:rsidP="008433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เสื่อมราคา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สำหรับปี</w:t>
            </w:r>
          </w:p>
        </w:tc>
        <w:tc>
          <w:tcPr>
            <w:tcW w:w="831" w:type="dxa"/>
          </w:tcPr>
          <w:p w14:paraId="3C3D03C1" w14:textId="77777777" w:rsidR="008433AB" w:rsidRPr="00481AD7" w:rsidRDefault="008433AB" w:rsidP="008433AB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0BC5C581" w14:textId="0C63A5AD" w:rsidR="008433AB" w:rsidRPr="008433AB" w:rsidRDefault="008433AB" w:rsidP="008433AB">
            <w:pPr>
              <w:tabs>
                <w:tab w:val="decimal" w:pos="1064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8433A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(1,211)</w:t>
            </w:r>
          </w:p>
        </w:tc>
        <w:tc>
          <w:tcPr>
            <w:tcW w:w="270" w:type="dxa"/>
          </w:tcPr>
          <w:p w14:paraId="3D3696CB" w14:textId="77777777" w:rsidR="008433AB" w:rsidRPr="00395767" w:rsidRDefault="008433AB" w:rsidP="008433AB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43B4AC" w14:textId="77777777" w:rsidR="008433AB" w:rsidRPr="00395767" w:rsidRDefault="008433AB" w:rsidP="008433AB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C3F4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572</w:t>
            </w:r>
            <w:r w:rsidRPr="001C3F4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771CE7" w14:textId="77777777" w:rsidR="008433AB" w:rsidRPr="00395767" w:rsidRDefault="008433AB" w:rsidP="008433AB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9C8B7B" w14:textId="52C177FB" w:rsidR="008433AB" w:rsidRPr="00395767" w:rsidRDefault="008433AB" w:rsidP="008433AB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9FC50D" w14:textId="77777777" w:rsidR="008433AB" w:rsidRPr="00395767" w:rsidRDefault="008433AB" w:rsidP="008433AB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57559F" w14:textId="77777777" w:rsidR="008433AB" w:rsidRPr="00395767" w:rsidRDefault="008433AB" w:rsidP="008433AB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783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433AB" w:rsidRPr="00395767" w14:paraId="1695DD89" w14:textId="77777777" w:rsidTr="004760F0">
        <w:trPr>
          <w:trHeight w:val="401"/>
        </w:trPr>
        <w:tc>
          <w:tcPr>
            <w:tcW w:w="2790" w:type="dxa"/>
            <w:shd w:val="clear" w:color="auto" w:fill="auto"/>
          </w:tcPr>
          <w:p w14:paraId="61C87A86" w14:textId="77777777" w:rsidR="008433AB" w:rsidRPr="00395767" w:rsidRDefault="008433AB" w:rsidP="008433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831" w:type="dxa"/>
          </w:tcPr>
          <w:p w14:paraId="631159EB" w14:textId="77777777" w:rsidR="008433AB" w:rsidRPr="00040C24" w:rsidRDefault="008433AB" w:rsidP="008433AB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37426" w14:textId="65D785DB" w:rsidR="008433AB" w:rsidRPr="00040C24" w:rsidRDefault="008433AB" w:rsidP="008433AB">
            <w:pPr>
              <w:tabs>
                <w:tab w:val="decimal" w:pos="1064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40C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040C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211</w:t>
            </w:r>
            <w:r w:rsidRPr="00040C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E7B9F3D" w14:textId="77777777" w:rsidR="008433AB" w:rsidRPr="00040C24" w:rsidRDefault="008433AB" w:rsidP="008433AB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989AF0" w14:textId="77777777" w:rsidR="008433AB" w:rsidRPr="00040C24" w:rsidRDefault="008433AB" w:rsidP="008433AB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40C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040C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578</w:t>
            </w:r>
            <w:r w:rsidRPr="00040C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7CB060" w14:textId="77777777" w:rsidR="008433AB" w:rsidRPr="00040C24" w:rsidRDefault="008433AB" w:rsidP="008433AB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40C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040C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6F56B" w14:textId="6324AEE0" w:rsidR="008433AB" w:rsidRPr="008433AB" w:rsidRDefault="008433AB" w:rsidP="008433AB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33A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81D998" w14:textId="77777777" w:rsidR="008433AB" w:rsidRPr="00040C24" w:rsidRDefault="008433AB" w:rsidP="008433AB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58040" w14:textId="77777777" w:rsidR="008433AB" w:rsidRPr="00136DDB" w:rsidRDefault="008433AB" w:rsidP="008433AB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36DD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136DD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789</w:t>
            </w:r>
            <w:r w:rsidRPr="00136DD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8433AB" w:rsidRPr="00395767" w14:paraId="19EB1B0A" w14:textId="77777777" w:rsidTr="004760F0">
        <w:trPr>
          <w:trHeight w:val="107"/>
        </w:trPr>
        <w:tc>
          <w:tcPr>
            <w:tcW w:w="2790" w:type="dxa"/>
            <w:shd w:val="clear" w:color="auto" w:fill="auto"/>
          </w:tcPr>
          <w:p w14:paraId="0E6092C9" w14:textId="77777777" w:rsidR="008433AB" w:rsidRPr="00DA0046" w:rsidRDefault="008433AB" w:rsidP="008433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31" w:type="dxa"/>
          </w:tcPr>
          <w:p w14:paraId="29EBDD79" w14:textId="77777777" w:rsidR="008433AB" w:rsidRPr="00DA0046" w:rsidRDefault="008433AB" w:rsidP="008433AB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589C2420" w14:textId="77777777" w:rsidR="008433AB" w:rsidRPr="00DA0046" w:rsidRDefault="008433AB" w:rsidP="008433AB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22D02A" w14:textId="77777777" w:rsidR="008433AB" w:rsidRPr="00DA0046" w:rsidRDefault="008433AB" w:rsidP="008433AB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98D4B7" w14:textId="77777777" w:rsidR="008433AB" w:rsidRPr="00DA0046" w:rsidRDefault="008433AB" w:rsidP="008433AB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255B41" w14:textId="77777777" w:rsidR="008433AB" w:rsidRPr="00DA0046" w:rsidRDefault="008433AB" w:rsidP="008433AB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D2AA03C" w14:textId="77777777" w:rsidR="008433AB" w:rsidRPr="00DA0046" w:rsidRDefault="008433AB" w:rsidP="008433AB">
            <w:pPr>
              <w:tabs>
                <w:tab w:val="decimal" w:pos="967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51EC8C" w14:textId="77777777" w:rsidR="008433AB" w:rsidRPr="00DA0046" w:rsidRDefault="008433AB" w:rsidP="008433AB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EC8D06" w14:textId="77777777" w:rsidR="008433AB" w:rsidRPr="0076369F" w:rsidRDefault="008433AB" w:rsidP="008433AB">
            <w:pPr>
              <w:tabs>
                <w:tab w:val="decimal" w:pos="7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433AB" w:rsidRPr="00395767" w14:paraId="1F46D227" w14:textId="77777777" w:rsidTr="004760F0">
        <w:trPr>
          <w:trHeight w:val="412"/>
        </w:trPr>
        <w:tc>
          <w:tcPr>
            <w:tcW w:w="2790" w:type="dxa"/>
            <w:shd w:val="clear" w:color="auto" w:fill="auto"/>
          </w:tcPr>
          <w:p w14:paraId="6B790BD9" w14:textId="77777777" w:rsidR="008433AB" w:rsidRDefault="008433AB" w:rsidP="008433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831" w:type="dxa"/>
          </w:tcPr>
          <w:p w14:paraId="1DC86D09" w14:textId="77777777" w:rsidR="008433AB" w:rsidRPr="00395767" w:rsidRDefault="008433AB" w:rsidP="008433AB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2D0BA6A5" w14:textId="77777777" w:rsidR="008433AB" w:rsidRPr="00395767" w:rsidRDefault="008433AB" w:rsidP="008433AB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04E082" w14:textId="77777777" w:rsidR="008433AB" w:rsidRPr="00395767" w:rsidRDefault="008433AB" w:rsidP="008433AB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5D25A986" w14:textId="77777777" w:rsidR="008433AB" w:rsidRPr="00395767" w:rsidRDefault="008433AB" w:rsidP="008433AB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E572C4" w14:textId="77777777" w:rsidR="008433AB" w:rsidRPr="00395767" w:rsidRDefault="008433AB" w:rsidP="008433AB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570910F" w14:textId="77777777" w:rsidR="008433AB" w:rsidRPr="00395767" w:rsidRDefault="008433AB" w:rsidP="008433AB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79CDB5" w14:textId="77777777" w:rsidR="008433AB" w:rsidRPr="00395767" w:rsidRDefault="008433AB" w:rsidP="008433AB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DD569C1" w14:textId="77777777" w:rsidR="008433AB" w:rsidRPr="00395767" w:rsidRDefault="008433AB" w:rsidP="008433AB">
            <w:pPr>
              <w:tabs>
                <w:tab w:val="decimal" w:pos="7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433AB" w:rsidRPr="00395767" w14:paraId="555A89BA" w14:textId="77777777" w:rsidTr="004760F0">
        <w:trPr>
          <w:trHeight w:val="412"/>
        </w:trPr>
        <w:tc>
          <w:tcPr>
            <w:tcW w:w="2790" w:type="dxa"/>
            <w:shd w:val="clear" w:color="auto" w:fill="auto"/>
          </w:tcPr>
          <w:p w14:paraId="7AF8EF1E" w14:textId="77777777" w:rsidR="008433AB" w:rsidRPr="00395767" w:rsidRDefault="008433AB" w:rsidP="008433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831" w:type="dxa"/>
          </w:tcPr>
          <w:p w14:paraId="3AFA40A5" w14:textId="77777777" w:rsidR="008433AB" w:rsidRPr="00DA0046" w:rsidRDefault="008433AB" w:rsidP="008433AB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shd w:val="clear" w:color="auto" w:fill="auto"/>
          </w:tcPr>
          <w:p w14:paraId="2D8EBF67" w14:textId="77777777" w:rsidR="008433AB" w:rsidRPr="00DA0046" w:rsidRDefault="008433AB" w:rsidP="008433AB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004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519481" w14:textId="77777777" w:rsidR="008433AB" w:rsidRPr="00395767" w:rsidRDefault="008433AB" w:rsidP="008433AB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BAFAA5" w14:textId="77777777" w:rsidR="008433AB" w:rsidRPr="00395767" w:rsidRDefault="008433AB" w:rsidP="008433AB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2E675B" w14:textId="77777777" w:rsidR="008433AB" w:rsidRPr="00395767" w:rsidRDefault="008433AB" w:rsidP="008433AB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B3FD89C" w14:textId="77777777" w:rsidR="008433AB" w:rsidRPr="005C030E" w:rsidRDefault="008433AB" w:rsidP="008433AB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030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65CE9C" w14:textId="77777777" w:rsidR="008433AB" w:rsidRPr="005C030E" w:rsidRDefault="008433AB" w:rsidP="008433AB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BB40CC4" w14:textId="77777777" w:rsidR="008433AB" w:rsidRPr="005C030E" w:rsidRDefault="008433AB" w:rsidP="008433AB">
            <w:pPr>
              <w:tabs>
                <w:tab w:val="decimal" w:pos="610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030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D3EC3" w:rsidRPr="00395767" w14:paraId="16825D6C" w14:textId="77777777" w:rsidTr="004760F0">
        <w:trPr>
          <w:trHeight w:val="389"/>
        </w:trPr>
        <w:tc>
          <w:tcPr>
            <w:tcW w:w="2790" w:type="dxa"/>
            <w:shd w:val="clear" w:color="auto" w:fill="auto"/>
          </w:tcPr>
          <w:p w14:paraId="0D628C33" w14:textId="77777777" w:rsidR="005D3EC3" w:rsidRPr="00395767" w:rsidRDefault="005D3EC3" w:rsidP="005D3E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831" w:type="dxa"/>
          </w:tcPr>
          <w:p w14:paraId="18A93C06" w14:textId="77777777" w:rsidR="005D3EC3" w:rsidRPr="00040C24" w:rsidRDefault="005D3EC3" w:rsidP="005D3EC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F706E33" w14:textId="7EE8815C" w:rsidR="005D3EC3" w:rsidRPr="00395767" w:rsidRDefault="005D3EC3" w:rsidP="005D3EC3">
            <w:pPr>
              <w:tabs>
                <w:tab w:val="decimal" w:pos="1064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62</w:t>
            </w:r>
            <w:r w:rsidRPr="00040C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270" w:type="dxa"/>
          </w:tcPr>
          <w:p w14:paraId="074060F7" w14:textId="77777777" w:rsidR="005D3EC3" w:rsidRPr="00395767" w:rsidRDefault="005D3EC3" w:rsidP="005D3EC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BD48D51" w14:textId="77777777" w:rsidR="005D3EC3" w:rsidRPr="00395767" w:rsidRDefault="005D3EC3" w:rsidP="005D3EC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Pr="00040C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270" w:type="dxa"/>
            <w:shd w:val="clear" w:color="auto" w:fill="auto"/>
          </w:tcPr>
          <w:p w14:paraId="343E2EFF" w14:textId="77777777" w:rsidR="005D3EC3" w:rsidRPr="00395767" w:rsidRDefault="005D3EC3" w:rsidP="005D3EC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9DCCEB" w14:textId="2728C780" w:rsidR="005D3EC3" w:rsidRPr="005D3EC3" w:rsidRDefault="005D3EC3" w:rsidP="005D3EC3">
            <w:pPr>
              <w:tabs>
                <w:tab w:val="decimal" w:pos="97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3EC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1,016</w:t>
            </w:r>
          </w:p>
        </w:tc>
        <w:tc>
          <w:tcPr>
            <w:tcW w:w="270" w:type="dxa"/>
            <w:shd w:val="clear" w:color="auto" w:fill="auto"/>
          </w:tcPr>
          <w:p w14:paraId="50CB3CDF" w14:textId="77777777" w:rsidR="005D3EC3" w:rsidRPr="00395767" w:rsidRDefault="005D3EC3" w:rsidP="005D3EC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EB0743" w14:textId="77777777" w:rsidR="005D3EC3" w:rsidRPr="00F14986" w:rsidRDefault="005D3EC3" w:rsidP="005D3EC3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  <w:r w:rsidRPr="00F1498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336</w:t>
            </w:r>
          </w:p>
        </w:tc>
      </w:tr>
    </w:tbl>
    <w:p w14:paraId="2246C809" w14:textId="77777777" w:rsidR="00D91AA2" w:rsidRPr="000E79E5" w:rsidRDefault="00D91AA2" w:rsidP="00D91AA2">
      <w:pPr>
        <w:pStyle w:val="BodyText"/>
        <w:spacing w:after="0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84"/>
        <w:gridCol w:w="1246"/>
        <w:gridCol w:w="284"/>
        <w:gridCol w:w="1156"/>
        <w:gridCol w:w="283"/>
        <w:gridCol w:w="1067"/>
      </w:tblGrid>
      <w:tr w:rsidR="00D91AA2" w:rsidRPr="00395767" w14:paraId="256532CD" w14:textId="77777777" w:rsidTr="004760F0">
        <w:trPr>
          <w:tblHeader/>
        </w:trPr>
        <w:tc>
          <w:tcPr>
            <w:tcW w:w="3600" w:type="dxa"/>
            <w:shd w:val="clear" w:color="auto" w:fill="auto"/>
          </w:tcPr>
          <w:p w14:paraId="1074C5E8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6AD91771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91AA2" w:rsidRPr="00395767" w14:paraId="4AEA85D3" w14:textId="77777777" w:rsidTr="004760F0">
        <w:trPr>
          <w:tblHeader/>
        </w:trPr>
        <w:tc>
          <w:tcPr>
            <w:tcW w:w="3600" w:type="dxa"/>
            <w:shd w:val="clear" w:color="auto" w:fill="auto"/>
          </w:tcPr>
          <w:p w14:paraId="365AB9EA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19B1EDF" w14:textId="77777777" w:rsidR="00D91AA2" w:rsidRDefault="00D91AA2" w:rsidP="004760F0">
            <w:pPr>
              <w:spacing w:line="240" w:lineRule="auto"/>
              <w:ind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46FC3B2F" w14:textId="77777777" w:rsidR="00D91AA2" w:rsidRPr="00395767" w:rsidRDefault="00D91AA2" w:rsidP="004760F0">
            <w:pPr>
              <w:spacing w:line="240" w:lineRule="auto"/>
              <w:ind w:left="-66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สินทรัพย์สิทธิ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br/>
              <w:t>การใช้ - ที่ดิน</w:t>
            </w:r>
          </w:p>
        </w:tc>
        <w:tc>
          <w:tcPr>
            <w:tcW w:w="284" w:type="dxa"/>
          </w:tcPr>
          <w:p w14:paraId="557762AC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6" w:type="dxa"/>
          </w:tcPr>
          <w:p w14:paraId="60115033" w14:textId="77777777" w:rsidR="00D91AA2" w:rsidRDefault="00D91AA2" w:rsidP="004760F0">
            <w:pPr>
              <w:spacing w:line="240" w:lineRule="auto"/>
              <w:ind w:left="-66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อาคารและ</w:t>
            </w:r>
          </w:p>
          <w:p w14:paraId="133EAE10" w14:textId="77777777" w:rsidR="00D91AA2" w:rsidRDefault="00D91AA2" w:rsidP="004760F0">
            <w:pPr>
              <w:spacing w:line="240" w:lineRule="auto"/>
              <w:ind w:left="-66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ส่วนปรับปรุง</w:t>
            </w:r>
          </w:p>
          <w:p w14:paraId="66A8671D" w14:textId="77777777" w:rsidR="00D91AA2" w:rsidRPr="00395767" w:rsidRDefault="00D91AA2" w:rsidP="004760F0">
            <w:pPr>
              <w:spacing w:line="240" w:lineRule="auto"/>
              <w:ind w:left="-66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อาคาร</w:t>
            </w:r>
          </w:p>
        </w:tc>
        <w:tc>
          <w:tcPr>
            <w:tcW w:w="284" w:type="dxa"/>
            <w:shd w:val="clear" w:color="auto" w:fill="auto"/>
          </w:tcPr>
          <w:p w14:paraId="6588B26D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4831F935" w14:textId="77777777" w:rsidR="00D91AA2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br/>
              <w:t>ระหว่าง</w:t>
            </w:r>
          </w:p>
          <w:p w14:paraId="40323887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ก่อสร้าง</w:t>
            </w:r>
          </w:p>
        </w:tc>
        <w:tc>
          <w:tcPr>
            <w:tcW w:w="283" w:type="dxa"/>
            <w:shd w:val="clear" w:color="auto" w:fill="auto"/>
          </w:tcPr>
          <w:p w14:paraId="61AF5773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31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1EBAD0C3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7FE79796" w14:textId="77777777" w:rsidR="00D91AA2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72AF5205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91AA2" w:rsidRPr="000E1D89" w14:paraId="3C49B43C" w14:textId="77777777" w:rsidTr="004760F0">
        <w:trPr>
          <w:tblHeader/>
        </w:trPr>
        <w:tc>
          <w:tcPr>
            <w:tcW w:w="3600" w:type="dxa"/>
            <w:shd w:val="clear" w:color="auto" w:fill="auto"/>
          </w:tcPr>
          <w:p w14:paraId="221CBACF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433751CB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91AA2" w:rsidRPr="00395767" w14:paraId="730DEA87" w14:textId="77777777" w:rsidTr="004760F0">
        <w:tc>
          <w:tcPr>
            <w:tcW w:w="3600" w:type="dxa"/>
            <w:shd w:val="clear" w:color="auto" w:fill="auto"/>
          </w:tcPr>
          <w:p w14:paraId="72943351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3A819C3E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1953CD11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6" w:type="dxa"/>
          </w:tcPr>
          <w:p w14:paraId="3EEED726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6BC09BB4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57222C7E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511D163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74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279AA739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91AA2" w:rsidRPr="00395767" w14:paraId="7E2E1935" w14:textId="77777777" w:rsidTr="004760F0">
        <w:tc>
          <w:tcPr>
            <w:tcW w:w="3600" w:type="dxa"/>
            <w:shd w:val="clear" w:color="auto" w:fill="auto"/>
          </w:tcPr>
          <w:p w14:paraId="77EB3F6A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16ECC7D0" w14:textId="77777777" w:rsidR="00D91AA2" w:rsidRPr="00395767" w:rsidRDefault="00B30E1D" w:rsidP="004760F0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38</w:t>
            </w:r>
            <w:r w:rsidR="00D91AA2"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284" w:type="dxa"/>
          </w:tcPr>
          <w:p w14:paraId="14BA253F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6" w:type="dxa"/>
          </w:tcPr>
          <w:p w14:paraId="44339B95" w14:textId="77777777" w:rsidR="00D91AA2" w:rsidRPr="00395767" w:rsidRDefault="00D91AA2" w:rsidP="004760F0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AE477BA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79D1D0D1" w14:textId="77777777" w:rsidR="00D91AA2" w:rsidRPr="00395767" w:rsidRDefault="00B30E1D" w:rsidP="004760F0">
            <w:pPr>
              <w:tabs>
                <w:tab w:val="decimal" w:pos="9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D91AA2"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909</w:t>
            </w:r>
          </w:p>
        </w:tc>
        <w:tc>
          <w:tcPr>
            <w:tcW w:w="283" w:type="dxa"/>
            <w:shd w:val="clear" w:color="auto" w:fill="auto"/>
          </w:tcPr>
          <w:p w14:paraId="0144CF40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47CF7E53" w14:textId="77777777" w:rsidR="00D91AA2" w:rsidRPr="00395767" w:rsidRDefault="00B30E1D" w:rsidP="004760F0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41</w:t>
            </w:r>
            <w:r w:rsidR="00D91AA2"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740</w:t>
            </w:r>
          </w:p>
        </w:tc>
      </w:tr>
      <w:tr w:rsidR="00D91AA2" w:rsidRPr="00395767" w14:paraId="40C4E317" w14:textId="77777777" w:rsidTr="004760F0">
        <w:tc>
          <w:tcPr>
            <w:tcW w:w="3600" w:type="dxa"/>
            <w:shd w:val="clear" w:color="auto" w:fill="auto"/>
          </w:tcPr>
          <w:p w14:paraId="4989F081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BDC4E38" w14:textId="77777777" w:rsidR="00D91AA2" w:rsidRPr="00395767" w:rsidRDefault="00B30E1D" w:rsidP="004760F0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58</w:t>
            </w:r>
            <w:r w:rsidR="00D91AA2"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84" w:type="dxa"/>
          </w:tcPr>
          <w:p w14:paraId="5DB18D83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7F8ECC41" w14:textId="77777777" w:rsidR="00D91AA2" w:rsidRPr="00395767" w:rsidRDefault="00D91AA2" w:rsidP="004760F0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43EC882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179EF67A" w14:textId="77777777" w:rsidR="00D91AA2" w:rsidRPr="00395767" w:rsidRDefault="00D91AA2" w:rsidP="004760F0">
            <w:pPr>
              <w:tabs>
                <w:tab w:val="decimal" w:pos="9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17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283" w:type="dxa"/>
            <w:shd w:val="clear" w:color="auto" w:fill="auto"/>
          </w:tcPr>
          <w:p w14:paraId="4862523A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7EF965D7" w14:textId="77777777" w:rsidR="00D91AA2" w:rsidRPr="00395767" w:rsidRDefault="00B30E1D" w:rsidP="004760F0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75</w:t>
            </w:r>
            <w:r w:rsidR="00D91AA2"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811</w:t>
            </w:r>
          </w:p>
        </w:tc>
      </w:tr>
      <w:tr w:rsidR="00D91AA2" w:rsidRPr="00395767" w14:paraId="79931FB2" w14:textId="77777777" w:rsidTr="004760F0">
        <w:tc>
          <w:tcPr>
            <w:tcW w:w="3600" w:type="dxa"/>
            <w:shd w:val="clear" w:color="auto" w:fill="auto"/>
          </w:tcPr>
          <w:p w14:paraId="5C48B81B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CCBB9F9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5EAA8150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E2FBDA4" w14:textId="77777777" w:rsidR="00D91AA2" w:rsidRPr="00E03ED9" w:rsidRDefault="00D91AA2" w:rsidP="004760F0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188B25C8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2D351E08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9CDF178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1CB57D42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91AA2" w:rsidRPr="00395767" w14:paraId="373E2C7D" w14:textId="77777777" w:rsidTr="004760F0">
        <w:tc>
          <w:tcPr>
            <w:tcW w:w="3600" w:type="dxa"/>
            <w:shd w:val="clear" w:color="auto" w:fill="auto"/>
          </w:tcPr>
          <w:p w14:paraId="1C33DDE3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0CD40870" w14:textId="77777777" w:rsidR="00D91AA2" w:rsidRPr="00395767" w:rsidRDefault="00B30E1D" w:rsidP="004760F0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97</w:t>
            </w:r>
            <w:r w:rsidR="00D91AA2"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044</w:t>
            </w:r>
          </w:p>
        </w:tc>
        <w:tc>
          <w:tcPr>
            <w:tcW w:w="284" w:type="dxa"/>
          </w:tcPr>
          <w:p w14:paraId="3D54624A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46" w:type="dxa"/>
          </w:tcPr>
          <w:p w14:paraId="694B9429" w14:textId="77777777" w:rsidR="00D91AA2" w:rsidRPr="00E03ED9" w:rsidRDefault="00D91AA2" w:rsidP="004760F0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03ED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37FDC96" w14:textId="77777777" w:rsidR="00D91AA2" w:rsidRPr="00040C24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2B3E2B5A" w14:textId="77777777" w:rsidR="00D91AA2" w:rsidRPr="00395767" w:rsidRDefault="00B30E1D" w:rsidP="004760F0">
            <w:pPr>
              <w:tabs>
                <w:tab w:val="decimal" w:pos="9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D91AA2"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283" w:type="dxa"/>
            <w:shd w:val="clear" w:color="auto" w:fill="auto"/>
          </w:tcPr>
          <w:p w14:paraId="0B11F2C4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4A9AFF3A" w14:textId="77777777" w:rsidR="00D91AA2" w:rsidRPr="00395767" w:rsidRDefault="00B30E1D" w:rsidP="004760F0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117</w:t>
            </w:r>
            <w:r w:rsidR="00D91AA2"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551</w:t>
            </w:r>
          </w:p>
        </w:tc>
      </w:tr>
      <w:tr w:rsidR="00D91AA2" w:rsidRPr="00395767" w14:paraId="26B418AA" w14:textId="77777777" w:rsidTr="004760F0">
        <w:tc>
          <w:tcPr>
            <w:tcW w:w="3600" w:type="dxa"/>
            <w:shd w:val="clear" w:color="auto" w:fill="auto"/>
          </w:tcPr>
          <w:p w14:paraId="673D77C6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3C28C1E5" w14:textId="77777777" w:rsidR="00D91AA2" w:rsidRPr="00395767" w:rsidRDefault="00D91AA2" w:rsidP="004760F0">
            <w:pPr>
              <w:tabs>
                <w:tab w:val="decimal" w:pos="7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02A3354D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6" w:type="dxa"/>
          </w:tcPr>
          <w:p w14:paraId="4A408CE9" w14:textId="77777777" w:rsidR="00D91AA2" w:rsidRPr="00395767" w:rsidRDefault="00B30E1D" w:rsidP="004760F0">
            <w:pPr>
              <w:tabs>
                <w:tab w:val="decimal" w:pos="103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D91AA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310</w:t>
            </w:r>
          </w:p>
        </w:tc>
        <w:tc>
          <w:tcPr>
            <w:tcW w:w="284" w:type="dxa"/>
            <w:shd w:val="clear" w:color="auto" w:fill="auto"/>
          </w:tcPr>
          <w:p w14:paraId="296A9A7E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79B5A811" w14:textId="77777777" w:rsidR="00D91AA2" w:rsidRPr="00395767" w:rsidRDefault="00B30E1D" w:rsidP="004760F0">
            <w:pPr>
              <w:tabs>
                <w:tab w:val="decimal" w:pos="9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88</w:t>
            </w:r>
            <w:r w:rsidR="00D91AA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83" w:type="dxa"/>
            <w:shd w:val="clear" w:color="auto" w:fill="auto"/>
          </w:tcPr>
          <w:p w14:paraId="48FD7B47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3F6F2A3C" w14:textId="77777777" w:rsidR="00D91AA2" w:rsidRPr="00395767" w:rsidRDefault="00B30E1D" w:rsidP="004760F0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91</w:t>
            </w:r>
            <w:r w:rsidR="00D91AA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</w:tr>
      <w:tr w:rsidR="00D91AA2" w:rsidRPr="00395767" w14:paraId="505F3F16" w14:textId="77777777" w:rsidTr="004760F0">
        <w:tc>
          <w:tcPr>
            <w:tcW w:w="3600" w:type="dxa"/>
            <w:shd w:val="clear" w:color="auto" w:fill="auto"/>
          </w:tcPr>
          <w:p w14:paraId="6622F591" w14:textId="77777777" w:rsidR="00D91AA2" w:rsidRPr="00E03ED9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E03ED9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โอน</w:t>
            </w:r>
          </w:p>
        </w:tc>
        <w:tc>
          <w:tcPr>
            <w:tcW w:w="1260" w:type="dxa"/>
            <w:shd w:val="clear" w:color="auto" w:fill="auto"/>
          </w:tcPr>
          <w:p w14:paraId="6633A446" w14:textId="77777777" w:rsidR="00D91AA2" w:rsidRDefault="00D91AA2" w:rsidP="004760F0">
            <w:pPr>
              <w:tabs>
                <w:tab w:val="decimal" w:pos="7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66320125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6" w:type="dxa"/>
          </w:tcPr>
          <w:p w14:paraId="2762E1FA" w14:textId="77777777" w:rsidR="00D91AA2" w:rsidRDefault="00B30E1D" w:rsidP="004760F0">
            <w:pPr>
              <w:tabs>
                <w:tab w:val="decimal" w:pos="103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48</w:t>
            </w:r>
            <w:r w:rsidR="00D91AA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284" w:type="dxa"/>
            <w:shd w:val="clear" w:color="auto" w:fill="auto"/>
          </w:tcPr>
          <w:p w14:paraId="1783FF20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3DDF3728" w14:textId="77777777" w:rsidR="00D91AA2" w:rsidRPr="00395767" w:rsidRDefault="00D91AA2" w:rsidP="004760F0">
            <w:pPr>
              <w:tabs>
                <w:tab w:val="decimal" w:pos="9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954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753CCC7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24E3C091" w14:textId="77777777" w:rsidR="00D91AA2" w:rsidRDefault="00D91AA2" w:rsidP="004760F0">
            <w:pPr>
              <w:tabs>
                <w:tab w:val="decimal" w:pos="6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91AA2" w:rsidRPr="00395767" w14:paraId="5B0B4977" w14:textId="77777777" w:rsidTr="004760F0">
        <w:tc>
          <w:tcPr>
            <w:tcW w:w="3600" w:type="dxa"/>
            <w:shd w:val="clear" w:color="auto" w:fill="auto"/>
          </w:tcPr>
          <w:p w14:paraId="7104029C" w14:textId="77777777" w:rsidR="00D91AA2" w:rsidRPr="00E03ED9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วัดมูลค่าใหม่</w:t>
            </w:r>
          </w:p>
        </w:tc>
        <w:tc>
          <w:tcPr>
            <w:tcW w:w="1260" w:type="dxa"/>
            <w:shd w:val="clear" w:color="auto" w:fill="auto"/>
          </w:tcPr>
          <w:p w14:paraId="41E50FC9" w14:textId="77777777" w:rsidR="00D91AA2" w:rsidRPr="00395767" w:rsidRDefault="00D91AA2" w:rsidP="004760F0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447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0B9B6844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63FBAECD" w14:textId="77777777" w:rsidR="00D91AA2" w:rsidRPr="00395767" w:rsidRDefault="00D91AA2" w:rsidP="004760F0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96DCDDB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147F2D2B" w14:textId="77777777" w:rsidR="00D91AA2" w:rsidRPr="00395767" w:rsidRDefault="00D91AA2" w:rsidP="004760F0">
            <w:pPr>
              <w:tabs>
                <w:tab w:val="decimal" w:pos="6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DF47F98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57CFD42B" w14:textId="77777777" w:rsidR="00D91AA2" w:rsidRPr="00395767" w:rsidRDefault="00D91AA2" w:rsidP="004760F0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447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91AA2" w:rsidRPr="00395767" w14:paraId="745522A0" w14:textId="77777777" w:rsidTr="004760F0">
        <w:tc>
          <w:tcPr>
            <w:tcW w:w="3600" w:type="dxa"/>
            <w:shd w:val="clear" w:color="auto" w:fill="auto"/>
          </w:tcPr>
          <w:p w14:paraId="5B0E3DE2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8F745" w14:textId="77777777" w:rsidR="00D91AA2" w:rsidRPr="00040C24" w:rsidRDefault="00B30E1D" w:rsidP="004760F0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95</w:t>
            </w:r>
            <w:r w:rsidR="00D91AA2" w:rsidRPr="00040C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597</w:t>
            </w:r>
          </w:p>
        </w:tc>
        <w:tc>
          <w:tcPr>
            <w:tcW w:w="284" w:type="dxa"/>
          </w:tcPr>
          <w:p w14:paraId="71E2E8AE" w14:textId="77777777" w:rsidR="00D91AA2" w:rsidRPr="00040C24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29055A84" w14:textId="77777777" w:rsidR="00D91AA2" w:rsidRPr="00040C24" w:rsidRDefault="00B30E1D" w:rsidP="004760F0">
            <w:pPr>
              <w:tabs>
                <w:tab w:val="decimal" w:pos="103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51</w:t>
            </w:r>
            <w:r w:rsidR="00D91AA2" w:rsidRPr="00040C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264</w:t>
            </w:r>
          </w:p>
        </w:tc>
        <w:tc>
          <w:tcPr>
            <w:tcW w:w="284" w:type="dxa"/>
            <w:shd w:val="clear" w:color="auto" w:fill="auto"/>
          </w:tcPr>
          <w:p w14:paraId="4D6E44CE" w14:textId="77777777" w:rsidR="00D91AA2" w:rsidRPr="00040C24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27E49" w14:textId="77777777" w:rsidR="00D91AA2" w:rsidRPr="00040C24" w:rsidRDefault="00B30E1D" w:rsidP="004760F0">
            <w:pPr>
              <w:tabs>
                <w:tab w:val="decimal" w:pos="9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  <w:r w:rsidR="00D91AA2" w:rsidRPr="00040C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283" w:type="dxa"/>
            <w:shd w:val="clear" w:color="auto" w:fill="auto"/>
          </w:tcPr>
          <w:p w14:paraId="69C37C20" w14:textId="77777777" w:rsidR="00D91AA2" w:rsidRPr="00040C24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DCE04" w14:textId="77777777" w:rsidR="00D91AA2" w:rsidRPr="00040C24" w:rsidRDefault="00B30E1D" w:rsidP="004760F0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207</w:t>
            </w:r>
            <w:r w:rsidR="00D91AA2" w:rsidRPr="00040C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314</w:t>
            </w:r>
          </w:p>
        </w:tc>
      </w:tr>
      <w:tr w:rsidR="00D91AA2" w:rsidRPr="00395767" w14:paraId="3CD759F4" w14:textId="77777777" w:rsidTr="004760F0">
        <w:tc>
          <w:tcPr>
            <w:tcW w:w="3600" w:type="dxa"/>
            <w:shd w:val="clear" w:color="auto" w:fill="auto"/>
          </w:tcPr>
          <w:p w14:paraId="011E56A7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3EF0855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041F592F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1AD16CE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2850B647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3B6D9736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64ECF27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486DF185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91AA2" w:rsidRPr="00395767" w14:paraId="11C71166" w14:textId="77777777" w:rsidTr="004760F0">
        <w:tc>
          <w:tcPr>
            <w:tcW w:w="3600" w:type="dxa"/>
            <w:shd w:val="clear" w:color="auto" w:fill="auto"/>
          </w:tcPr>
          <w:p w14:paraId="2CA2A8EE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ค่าเสื่อมราคา</w:t>
            </w:r>
          </w:p>
        </w:tc>
        <w:tc>
          <w:tcPr>
            <w:tcW w:w="1260" w:type="dxa"/>
            <w:shd w:val="clear" w:color="auto" w:fill="auto"/>
          </w:tcPr>
          <w:p w14:paraId="77376A48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23F5325C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46" w:type="dxa"/>
          </w:tcPr>
          <w:p w14:paraId="1099C3F9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75FFE50C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7502E309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ACCBCD8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6B756596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91AA2" w:rsidRPr="00395767" w14:paraId="3C18FFB9" w14:textId="77777777" w:rsidTr="004760F0">
        <w:tc>
          <w:tcPr>
            <w:tcW w:w="3600" w:type="dxa"/>
            <w:shd w:val="clear" w:color="auto" w:fill="auto"/>
          </w:tcPr>
          <w:p w14:paraId="1CF32ABB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37BB1602" w14:textId="77777777" w:rsidR="00D91AA2" w:rsidRPr="00395767" w:rsidRDefault="00D91AA2" w:rsidP="004760F0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759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1F482EE8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6" w:type="dxa"/>
          </w:tcPr>
          <w:p w14:paraId="2F3C4E81" w14:textId="77777777" w:rsidR="00D91AA2" w:rsidRPr="0067263B" w:rsidRDefault="00D91AA2" w:rsidP="004760F0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7263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79C64A2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05CD766B" w14:textId="77777777" w:rsidR="00D91AA2" w:rsidRPr="00395767" w:rsidRDefault="00D91AA2" w:rsidP="004760F0">
            <w:pPr>
              <w:tabs>
                <w:tab w:val="decimal" w:pos="6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6449900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00AE5C56" w14:textId="77777777" w:rsidR="00D91AA2" w:rsidRPr="00395767" w:rsidRDefault="00D91AA2" w:rsidP="004760F0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759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91AA2" w:rsidRPr="00395767" w14:paraId="3D837D98" w14:textId="77777777" w:rsidTr="004760F0">
        <w:tc>
          <w:tcPr>
            <w:tcW w:w="3600" w:type="dxa"/>
            <w:shd w:val="clear" w:color="auto" w:fill="auto"/>
          </w:tcPr>
          <w:p w14:paraId="261723B1" w14:textId="77777777" w:rsidR="00D91AA2" w:rsidRPr="00CA4AEA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A4AE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ค่าตัดจำหน่ายที่เป็นส่วนหนึ่งของ</w:t>
            </w:r>
          </w:p>
          <w:p w14:paraId="60C1072E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CA4AE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  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14:paraId="683D4D4B" w14:textId="77777777" w:rsidR="00D91AA2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12CB316E" w14:textId="77777777" w:rsidR="00D91AA2" w:rsidRPr="00395767" w:rsidRDefault="00D91AA2" w:rsidP="004760F0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491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1834141E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6" w:type="dxa"/>
          </w:tcPr>
          <w:p w14:paraId="20F47D7F" w14:textId="77777777" w:rsidR="00D91AA2" w:rsidRDefault="00D91AA2" w:rsidP="004760F0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5E7F2642" w14:textId="77777777" w:rsidR="00D91AA2" w:rsidRPr="0067263B" w:rsidRDefault="00D91AA2" w:rsidP="004760F0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EEBA9DC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41E04EBD" w14:textId="77777777" w:rsidR="00D91AA2" w:rsidRDefault="00D91AA2" w:rsidP="004760F0">
            <w:pPr>
              <w:tabs>
                <w:tab w:val="decimal" w:pos="6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55397F20" w14:textId="77777777" w:rsidR="00D91AA2" w:rsidRPr="00395767" w:rsidRDefault="00D91AA2" w:rsidP="004760F0">
            <w:pPr>
              <w:tabs>
                <w:tab w:val="decimal" w:pos="6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9CEDFFF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3073E64C" w14:textId="77777777" w:rsidR="00D91AA2" w:rsidRDefault="00D91AA2" w:rsidP="004760F0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6956AEF9" w14:textId="77777777" w:rsidR="00D91AA2" w:rsidRPr="00395767" w:rsidRDefault="00D91AA2" w:rsidP="004760F0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491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91AA2" w:rsidRPr="00395767" w14:paraId="456AD54F" w14:textId="77777777" w:rsidTr="004760F0">
        <w:tc>
          <w:tcPr>
            <w:tcW w:w="3600" w:type="dxa"/>
            <w:shd w:val="clear" w:color="auto" w:fill="auto"/>
          </w:tcPr>
          <w:p w14:paraId="787602B6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เสื่อมราคา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สำหรับปี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252FFCB" w14:textId="77777777" w:rsidR="00D91AA2" w:rsidRPr="00395767" w:rsidRDefault="00D91AA2" w:rsidP="004760F0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746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252BFC5E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237D7206" w14:textId="77777777" w:rsidR="00D91AA2" w:rsidRPr="00395767" w:rsidRDefault="00D91AA2" w:rsidP="004760F0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E8C1BC9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0012AC10" w14:textId="77777777" w:rsidR="00D91AA2" w:rsidRPr="00395767" w:rsidRDefault="00D91AA2" w:rsidP="004760F0">
            <w:pPr>
              <w:tabs>
                <w:tab w:val="decimal" w:pos="6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75FA492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5B396F2C" w14:textId="77777777" w:rsidR="00D91AA2" w:rsidRPr="00395767" w:rsidRDefault="00D91AA2" w:rsidP="004760F0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746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91AA2" w:rsidRPr="00395767" w14:paraId="5752704B" w14:textId="77777777" w:rsidTr="004760F0">
        <w:tc>
          <w:tcPr>
            <w:tcW w:w="3600" w:type="dxa"/>
            <w:shd w:val="clear" w:color="auto" w:fill="auto"/>
          </w:tcPr>
          <w:p w14:paraId="2E8607E0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6E8DD7C" w14:textId="77777777" w:rsidR="00D91AA2" w:rsidRPr="00395767" w:rsidRDefault="00D91AA2" w:rsidP="004760F0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0E85D855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3FC8F924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1C0A9FC4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5E9FD2D4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4680ACC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167310A6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91AA2" w:rsidRPr="00395767" w14:paraId="67CAAEE7" w14:textId="77777777" w:rsidTr="004760F0">
        <w:tc>
          <w:tcPr>
            <w:tcW w:w="3600" w:type="dxa"/>
            <w:shd w:val="clear" w:color="auto" w:fill="auto"/>
          </w:tcPr>
          <w:p w14:paraId="10AACBBC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0356A0A6" w14:textId="77777777" w:rsidR="00D91AA2" w:rsidRPr="00395767" w:rsidRDefault="00D91AA2" w:rsidP="004760F0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996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2D5DC05F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6" w:type="dxa"/>
          </w:tcPr>
          <w:p w14:paraId="00A9BB9B" w14:textId="77777777" w:rsidR="00D91AA2" w:rsidRPr="00395767" w:rsidRDefault="00D91AA2" w:rsidP="004760F0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A8EDA8A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2562A093" w14:textId="77777777" w:rsidR="00D91AA2" w:rsidRPr="007A0EB1" w:rsidRDefault="00D91AA2" w:rsidP="004760F0">
            <w:pPr>
              <w:tabs>
                <w:tab w:val="decimal" w:pos="6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A0EB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3B6EE79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2BE76998" w14:textId="77777777" w:rsidR="00D91AA2" w:rsidRPr="00395767" w:rsidRDefault="00D91AA2" w:rsidP="004760F0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996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755007" w:rsidRPr="00395767" w14:paraId="26B76602" w14:textId="77777777" w:rsidTr="004760F0">
        <w:tc>
          <w:tcPr>
            <w:tcW w:w="3600" w:type="dxa"/>
            <w:shd w:val="clear" w:color="auto" w:fill="auto"/>
          </w:tcPr>
          <w:p w14:paraId="2D2809FC" w14:textId="77777777" w:rsidR="00755007" w:rsidRPr="00CA4AEA" w:rsidRDefault="00755007" w:rsidP="007550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A4AE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ค่าตัดจำหน่ายที่เป็นส่วนหนึ่งของ</w:t>
            </w:r>
          </w:p>
          <w:p w14:paraId="65A4C715" w14:textId="7413E215" w:rsidR="00755007" w:rsidRPr="00395767" w:rsidRDefault="00755007" w:rsidP="007550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A4AE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  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14:paraId="7D76516F" w14:textId="4557BC31" w:rsidR="00755007" w:rsidRPr="00040C24" w:rsidRDefault="00755007" w:rsidP="00755007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br/>
              <w:t>(1,258)</w:t>
            </w:r>
          </w:p>
        </w:tc>
        <w:tc>
          <w:tcPr>
            <w:tcW w:w="284" w:type="dxa"/>
          </w:tcPr>
          <w:p w14:paraId="3F1F033D" w14:textId="77777777" w:rsidR="00755007" w:rsidRPr="00395767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6" w:type="dxa"/>
          </w:tcPr>
          <w:p w14:paraId="6C8F6CD3" w14:textId="77777777" w:rsidR="00755007" w:rsidRDefault="00755007" w:rsidP="00755007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23CC1500" w14:textId="554ED370" w:rsidR="00755007" w:rsidRPr="00040C24" w:rsidRDefault="00755007" w:rsidP="005B47BB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74E72AB" w14:textId="77777777" w:rsidR="00755007" w:rsidRPr="00040C24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737C1EA5" w14:textId="77777777" w:rsidR="00755007" w:rsidRDefault="00755007" w:rsidP="00755007">
            <w:pPr>
              <w:tabs>
                <w:tab w:val="decimal" w:pos="6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479209E0" w14:textId="7BB095CD" w:rsidR="00755007" w:rsidRPr="00040C24" w:rsidRDefault="00755007" w:rsidP="00755007">
            <w:pPr>
              <w:tabs>
                <w:tab w:val="decimal" w:pos="6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891A49A" w14:textId="77777777" w:rsidR="00755007" w:rsidRPr="00040C24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166473B3" w14:textId="1C6665F6" w:rsidR="00755007" w:rsidRPr="00040C24" w:rsidRDefault="00755007" w:rsidP="00755007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br/>
              <w:t>(1,258)</w:t>
            </w:r>
          </w:p>
        </w:tc>
      </w:tr>
      <w:tr w:rsidR="00755007" w:rsidRPr="00395767" w14:paraId="7270CF8F" w14:textId="77777777" w:rsidTr="004760F0">
        <w:tc>
          <w:tcPr>
            <w:tcW w:w="3600" w:type="dxa"/>
            <w:shd w:val="clear" w:color="auto" w:fill="auto"/>
          </w:tcPr>
          <w:p w14:paraId="3859676D" w14:textId="1F62521B" w:rsidR="00755007" w:rsidRPr="00395767" w:rsidRDefault="00755007" w:rsidP="007550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เสื่อมราคา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สำหรับปี</w:t>
            </w:r>
          </w:p>
        </w:tc>
        <w:tc>
          <w:tcPr>
            <w:tcW w:w="1260" w:type="dxa"/>
            <w:shd w:val="clear" w:color="auto" w:fill="auto"/>
          </w:tcPr>
          <w:p w14:paraId="58E18D06" w14:textId="19F49114" w:rsidR="00755007" w:rsidRDefault="00755007" w:rsidP="00755007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(1,854)</w:t>
            </w:r>
          </w:p>
        </w:tc>
        <w:tc>
          <w:tcPr>
            <w:tcW w:w="284" w:type="dxa"/>
          </w:tcPr>
          <w:p w14:paraId="5FEC0382" w14:textId="77777777" w:rsidR="00755007" w:rsidRPr="00395767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6" w:type="dxa"/>
          </w:tcPr>
          <w:p w14:paraId="7C4F7461" w14:textId="566E79BE" w:rsidR="00755007" w:rsidRPr="00040C24" w:rsidRDefault="00755007" w:rsidP="00755007">
            <w:pPr>
              <w:tabs>
                <w:tab w:val="decimal" w:pos="103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40C2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(1,247)</w:t>
            </w:r>
          </w:p>
        </w:tc>
        <w:tc>
          <w:tcPr>
            <w:tcW w:w="284" w:type="dxa"/>
            <w:shd w:val="clear" w:color="auto" w:fill="auto"/>
          </w:tcPr>
          <w:p w14:paraId="0F30AB7F" w14:textId="77777777" w:rsidR="00755007" w:rsidRPr="00040C24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592FDD29" w14:textId="674140D1" w:rsidR="00755007" w:rsidRDefault="00755007" w:rsidP="00755007">
            <w:pPr>
              <w:tabs>
                <w:tab w:val="decimal" w:pos="6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C444650" w14:textId="77777777" w:rsidR="00755007" w:rsidRPr="00040C24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024A2B6E" w14:textId="4D60871D" w:rsidR="00755007" w:rsidRDefault="00755007" w:rsidP="00755007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(3,101)</w:t>
            </w:r>
          </w:p>
        </w:tc>
      </w:tr>
      <w:tr w:rsidR="00755007" w:rsidRPr="00395767" w14:paraId="783EF310" w14:textId="77777777" w:rsidTr="004760F0">
        <w:tc>
          <w:tcPr>
            <w:tcW w:w="3600" w:type="dxa"/>
            <w:shd w:val="clear" w:color="auto" w:fill="auto"/>
          </w:tcPr>
          <w:p w14:paraId="64D1153E" w14:textId="77777777" w:rsidR="00755007" w:rsidRPr="00395767" w:rsidRDefault="00755007" w:rsidP="007550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วัดมูลค่าใหม่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428E668" w14:textId="77777777" w:rsidR="00755007" w:rsidRDefault="00755007" w:rsidP="00755007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284" w:type="dxa"/>
          </w:tcPr>
          <w:p w14:paraId="701BF96C" w14:textId="77777777" w:rsidR="00755007" w:rsidRPr="00395767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7C3C95AC" w14:textId="77777777" w:rsidR="00755007" w:rsidRPr="00040C24" w:rsidRDefault="00755007" w:rsidP="00755007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40C2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B46E7FD" w14:textId="77777777" w:rsidR="00755007" w:rsidRPr="00395767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A3E9C2B" w14:textId="77777777" w:rsidR="00755007" w:rsidRDefault="00755007" w:rsidP="00755007">
            <w:pPr>
              <w:tabs>
                <w:tab w:val="decimal" w:pos="6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EF9ED7F" w14:textId="77777777" w:rsidR="00755007" w:rsidRPr="00395767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1518ECBE" w14:textId="77777777" w:rsidR="00755007" w:rsidRDefault="00755007" w:rsidP="00755007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807</w:t>
            </w:r>
          </w:p>
        </w:tc>
      </w:tr>
      <w:tr w:rsidR="00755007" w:rsidRPr="00392CD2" w14:paraId="0D906F3D" w14:textId="77777777" w:rsidTr="004760F0">
        <w:tc>
          <w:tcPr>
            <w:tcW w:w="3600" w:type="dxa"/>
            <w:shd w:val="clear" w:color="auto" w:fill="auto"/>
          </w:tcPr>
          <w:p w14:paraId="21FF95F0" w14:textId="77777777" w:rsidR="00755007" w:rsidRPr="00395767" w:rsidRDefault="00755007" w:rsidP="007550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7EC08" w14:textId="77777777" w:rsidR="00755007" w:rsidRPr="00392CD2" w:rsidRDefault="00755007" w:rsidP="00755007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2CD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392CD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301</w:t>
            </w:r>
            <w:r w:rsidRPr="00392CD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4796D290" w14:textId="77777777" w:rsidR="00755007" w:rsidRPr="00392CD2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0018A81F" w14:textId="77777777" w:rsidR="00755007" w:rsidRPr="00392CD2" w:rsidRDefault="00755007" w:rsidP="00755007">
            <w:pPr>
              <w:tabs>
                <w:tab w:val="decimal" w:pos="103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2CD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2CD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247</w:t>
            </w:r>
            <w:r w:rsidRPr="00392CD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CF65D84" w14:textId="77777777" w:rsidR="00755007" w:rsidRPr="00392CD2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E69E6" w14:textId="77777777" w:rsidR="00755007" w:rsidRPr="00392CD2" w:rsidRDefault="00755007" w:rsidP="00755007">
            <w:pPr>
              <w:tabs>
                <w:tab w:val="decimal" w:pos="6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0E14E9C" w14:textId="77777777" w:rsidR="00755007" w:rsidRPr="00392CD2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17709" w14:textId="77777777" w:rsidR="00755007" w:rsidRPr="00392CD2" w:rsidRDefault="00755007" w:rsidP="00755007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2CD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392CD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548</w:t>
            </w:r>
            <w:r w:rsidRPr="00392CD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755007" w:rsidRPr="00395767" w14:paraId="3FB3CAB4" w14:textId="77777777" w:rsidTr="004760F0">
        <w:tc>
          <w:tcPr>
            <w:tcW w:w="3600" w:type="dxa"/>
            <w:shd w:val="clear" w:color="auto" w:fill="auto"/>
          </w:tcPr>
          <w:p w14:paraId="7908235D" w14:textId="77777777" w:rsidR="00755007" w:rsidRPr="00395767" w:rsidRDefault="00755007" w:rsidP="007550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841AD6E" w14:textId="77777777" w:rsidR="00755007" w:rsidRDefault="00755007" w:rsidP="00755007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1AA73E8A" w14:textId="77777777" w:rsidR="00755007" w:rsidRPr="00395767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1D16E4FD" w14:textId="77777777" w:rsidR="00755007" w:rsidRPr="00040C24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125B81E0" w14:textId="77777777" w:rsidR="00755007" w:rsidRPr="00395767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5B92182F" w14:textId="77777777" w:rsidR="00755007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EB6AA8E" w14:textId="77777777" w:rsidR="00755007" w:rsidRPr="00395767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10B9B725" w14:textId="77777777" w:rsidR="00755007" w:rsidRDefault="00755007" w:rsidP="00755007">
            <w:pPr>
              <w:pStyle w:val="ListParagraph"/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55007" w:rsidRPr="00395767" w14:paraId="1E565F04" w14:textId="77777777" w:rsidTr="004760F0">
        <w:tc>
          <w:tcPr>
            <w:tcW w:w="3600" w:type="dxa"/>
            <w:shd w:val="clear" w:color="auto" w:fill="auto"/>
          </w:tcPr>
          <w:p w14:paraId="6F742112" w14:textId="77777777" w:rsidR="00755007" w:rsidRPr="00395767" w:rsidRDefault="00755007" w:rsidP="007550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</w:tcPr>
          <w:p w14:paraId="5525ACE5" w14:textId="77777777" w:rsidR="00755007" w:rsidRPr="00395767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2166A2B0" w14:textId="77777777" w:rsidR="00755007" w:rsidRPr="00395767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6" w:type="dxa"/>
          </w:tcPr>
          <w:p w14:paraId="797BF713" w14:textId="77777777" w:rsidR="00755007" w:rsidRPr="00395767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23C29C80" w14:textId="77777777" w:rsidR="00755007" w:rsidRPr="00395767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7BFA9311" w14:textId="77777777" w:rsidR="00755007" w:rsidRPr="00395767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6E8F8B2" w14:textId="77777777" w:rsidR="00755007" w:rsidRPr="00395767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4299B8E1" w14:textId="77777777" w:rsidR="00755007" w:rsidRPr="00395767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55007" w:rsidRPr="00395767" w14:paraId="394C22E9" w14:textId="77777777" w:rsidTr="004760F0">
        <w:tc>
          <w:tcPr>
            <w:tcW w:w="3600" w:type="dxa"/>
            <w:shd w:val="clear" w:color="auto" w:fill="auto"/>
          </w:tcPr>
          <w:p w14:paraId="7287D6AB" w14:textId="77777777" w:rsidR="00755007" w:rsidRPr="00395767" w:rsidRDefault="00755007" w:rsidP="007550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2564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043637E" w14:textId="77777777" w:rsidR="00755007" w:rsidRPr="00395767" w:rsidRDefault="00755007" w:rsidP="00755007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94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048</w:t>
            </w:r>
          </w:p>
        </w:tc>
        <w:tc>
          <w:tcPr>
            <w:tcW w:w="284" w:type="dxa"/>
          </w:tcPr>
          <w:p w14:paraId="144CBEE7" w14:textId="77777777" w:rsidR="00755007" w:rsidRPr="00395767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</w:tcPr>
          <w:p w14:paraId="5F446D7F" w14:textId="77777777" w:rsidR="00755007" w:rsidRPr="00395767" w:rsidRDefault="00755007" w:rsidP="00755007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F298936" w14:textId="77777777" w:rsidR="00755007" w:rsidRPr="00395767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5781C1EB" w14:textId="77777777" w:rsidR="00755007" w:rsidRPr="00395767" w:rsidRDefault="00755007" w:rsidP="00755007">
            <w:pPr>
              <w:tabs>
                <w:tab w:val="decimal" w:pos="9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283" w:type="dxa"/>
            <w:shd w:val="clear" w:color="auto" w:fill="auto"/>
          </w:tcPr>
          <w:p w14:paraId="27F94464" w14:textId="77777777" w:rsidR="00755007" w:rsidRPr="00395767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20C17903" w14:textId="77777777" w:rsidR="00755007" w:rsidRPr="00395767" w:rsidRDefault="00755007" w:rsidP="00755007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114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555</w:t>
            </w:r>
          </w:p>
        </w:tc>
      </w:tr>
      <w:tr w:rsidR="00755007" w:rsidRPr="00395767" w14:paraId="37C52911" w14:textId="77777777" w:rsidTr="004760F0">
        <w:tc>
          <w:tcPr>
            <w:tcW w:w="3600" w:type="dxa"/>
            <w:shd w:val="clear" w:color="auto" w:fill="auto"/>
          </w:tcPr>
          <w:p w14:paraId="38E40EAD" w14:textId="77777777" w:rsidR="00755007" w:rsidRPr="00395767" w:rsidRDefault="00755007" w:rsidP="007550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13C802" w14:textId="77777777" w:rsidR="00755007" w:rsidRPr="00395767" w:rsidRDefault="00755007" w:rsidP="00755007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90</w:t>
            </w:r>
            <w:r w:rsidRPr="00392CD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84" w:type="dxa"/>
          </w:tcPr>
          <w:p w14:paraId="31ECC14E" w14:textId="77777777" w:rsidR="00755007" w:rsidRPr="00395767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</w:tcPr>
          <w:p w14:paraId="62C0993D" w14:textId="77777777" w:rsidR="00755007" w:rsidRPr="00395767" w:rsidRDefault="00755007" w:rsidP="00755007">
            <w:pPr>
              <w:tabs>
                <w:tab w:val="decimal" w:pos="10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017</w:t>
            </w:r>
          </w:p>
        </w:tc>
        <w:tc>
          <w:tcPr>
            <w:tcW w:w="284" w:type="dxa"/>
            <w:shd w:val="clear" w:color="auto" w:fill="auto"/>
          </w:tcPr>
          <w:p w14:paraId="11C39314" w14:textId="77777777" w:rsidR="00755007" w:rsidRPr="00395767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6EE188C" w14:textId="77777777" w:rsidR="00755007" w:rsidRPr="00395767" w:rsidRDefault="00755007" w:rsidP="00755007">
            <w:pPr>
              <w:tabs>
                <w:tab w:val="decimal" w:pos="9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283" w:type="dxa"/>
            <w:shd w:val="clear" w:color="auto" w:fill="auto"/>
          </w:tcPr>
          <w:p w14:paraId="473061C4" w14:textId="77777777" w:rsidR="00755007" w:rsidRPr="00395767" w:rsidRDefault="00755007" w:rsidP="0075500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6236ACE" w14:textId="77777777" w:rsidR="00755007" w:rsidRPr="00395767" w:rsidRDefault="00755007" w:rsidP="00755007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766</w:t>
            </w:r>
          </w:p>
        </w:tc>
      </w:tr>
    </w:tbl>
    <w:p w14:paraId="21C54EEA" w14:textId="77777777" w:rsidR="00D91AA2" w:rsidRDefault="00D91AA2" w:rsidP="00D91AA2"/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66"/>
        <w:gridCol w:w="1014"/>
        <w:gridCol w:w="270"/>
        <w:gridCol w:w="990"/>
        <w:gridCol w:w="184"/>
        <w:gridCol w:w="986"/>
        <w:gridCol w:w="180"/>
        <w:gridCol w:w="990"/>
      </w:tblGrid>
      <w:tr w:rsidR="00D91AA2" w:rsidRPr="008D3B67" w14:paraId="25ACFF6E" w14:textId="77777777" w:rsidTr="004760F0">
        <w:trPr>
          <w:cantSplit/>
          <w:trHeight w:val="435"/>
          <w:tblHeader/>
        </w:trPr>
        <w:tc>
          <w:tcPr>
            <w:tcW w:w="4566" w:type="dxa"/>
            <w:shd w:val="clear" w:color="auto" w:fill="auto"/>
            <w:vAlign w:val="bottom"/>
          </w:tcPr>
          <w:p w14:paraId="2EC0E827" w14:textId="77777777" w:rsidR="00D91AA2" w:rsidRPr="008D3B67" w:rsidRDefault="00D91AA2" w:rsidP="004760F0">
            <w:pPr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74" w:type="dxa"/>
            <w:gridSpan w:val="3"/>
          </w:tcPr>
          <w:p w14:paraId="3996EED8" w14:textId="77777777" w:rsidR="00D91AA2" w:rsidRPr="008D3B67" w:rsidRDefault="00D91AA2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3B6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6E55A3AA" w14:textId="77777777" w:rsidR="00D91AA2" w:rsidRPr="008D3B67" w:rsidRDefault="00D91AA2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6674B0BC" w14:textId="77777777" w:rsidR="00D91AA2" w:rsidRPr="008D3B67" w:rsidRDefault="00D91AA2" w:rsidP="004760F0">
            <w:pPr>
              <w:spacing w:line="240" w:lineRule="atLeast"/>
              <w:ind w:left="-85" w:right="-8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3B6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91AA2" w:rsidRPr="008D3B67" w14:paraId="7490EAA6" w14:textId="77777777" w:rsidTr="004760F0">
        <w:trPr>
          <w:cantSplit/>
          <w:trHeight w:val="435"/>
          <w:tblHeader/>
        </w:trPr>
        <w:tc>
          <w:tcPr>
            <w:tcW w:w="4566" w:type="dxa"/>
          </w:tcPr>
          <w:p w14:paraId="78CFDE59" w14:textId="77777777" w:rsidR="00D91AA2" w:rsidRPr="008D3B67" w:rsidRDefault="00D91AA2" w:rsidP="004760F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8D3B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8D3B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D3B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14" w:type="dxa"/>
          </w:tcPr>
          <w:p w14:paraId="5991EFCC" w14:textId="77777777" w:rsidR="00D91AA2" w:rsidRPr="008D3B67" w:rsidRDefault="00B30E1D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4EA93B80" w14:textId="77777777" w:rsidR="00D91AA2" w:rsidRPr="008D3B67" w:rsidRDefault="00D91AA2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D5C87E6" w14:textId="77777777" w:rsidR="00D91AA2" w:rsidRPr="008D3B67" w:rsidRDefault="00B30E1D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4" w:type="dxa"/>
          </w:tcPr>
          <w:p w14:paraId="71D659B2" w14:textId="77777777" w:rsidR="00D91AA2" w:rsidRPr="008D3B67" w:rsidRDefault="00D91AA2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6" w:type="dxa"/>
          </w:tcPr>
          <w:p w14:paraId="473BE505" w14:textId="77777777" w:rsidR="00D91AA2" w:rsidRPr="008D3B67" w:rsidRDefault="00B30E1D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5FCDC542" w14:textId="77777777" w:rsidR="00D91AA2" w:rsidRPr="008D3B67" w:rsidRDefault="00D91AA2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4156A03" w14:textId="77777777" w:rsidR="00D91AA2" w:rsidRPr="008D3B67" w:rsidRDefault="00B30E1D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D91AA2" w:rsidRPr="008D3B67" w14:paraId="276A6B1C" w14:textId="77777777" w:rsidTr="004760F0">
        <w:trPr>
          <w:cantSplit/>
          <w:trHeight w:val="435"/>
        </w:trPr>
        <w:tc>
          <w:tcPr>
            <w:tcW w:w="4566" w:type="dxa"/>
          </w:tcPr>
          <w:p w14:paraId="7686E25B" w14:textId="77777777" w:rsidR="00D91AA2" w:rsidRPr="008D3B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4614" w:type="dxa"/>
            <w:gridSpan w:val="7"/>
          </w:tcPr>
          <w:p w14:paraId="2FA6A73C" w14:textId="77777777" w:rsidR="00D91AA2" w:rsidRPr="008D3B67" w:rsidRDefault="00D91AA2" w:rsidP="004760F0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3B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8D3B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8D3B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91AA2" w:rsidRPr="008D3B67" w14:paraId="7F9F82E0" w14:textId="77777777" w:rsidTr="004760F0">
        <w:trPr>
          <w:cantSplit/>
          <w:trHeight w:val="447"/>
        </w:trPr>
        <w:tc>
          <w:tcPr>
            <w:tcW w:w="4566" w:type="dxa"/>
          </w:tcPr>
          <w:p w14:paraId="389BE17F" w14:textId="77777777" w:rsidR="00D91AA2" w:rsidRPr="008D3B67" w:rsidRDefault="00D91AA2" w:rsidP="004760F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8D3B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จำนวนที่รับรู้ในกำไรหรือขาดทุน </w:t>
            </w:r>
          </w:p>
        </w:tc>
        <w:tc>
          <w:tcPr>
            <w:tcW w:w="1014" w:type="dxa"/>
          </w:tcPr>
          <w:p w14:paraId="4F26942F" w14:textId="77777777" w:rsidR="00D91AA2" w:rsidRPr="008D3B67" w:rsidRDefault="00D91AA2" w:rsidP="004760F0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FC11E" w14:textId="77777777" w:rsidR="00D91AA2" w:rsidRPr="008D3B67" w:rsidRDefault="00D91AA2" w:rsidP="004760F0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7060E8" w14:textId="77777777" w:rsidR="00D91AA2" w:rsidRPr="008D3B67" w:rsidRDefault="00D91AA2" w:rsidP="004760F0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73428948" w14:textId="77777777" w:rsidR="00D91AA2" w:rsidRPr="008D3B67" w:rsidRDefault="00D91AA2" w:rsidP="004760F0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5A9989AA" w14:textId="77777777" w:rsidR="00D91AA2" w:rsidRPr="008D3B67" w:rsidRDefault="00D91AA2" w:rsidP="004760F0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4317FF" w14:textId="77777777" w:rsidR="00D91AA2" w:rsidRPr="008D3B67" w:rsidRDefault="00D91AA2" w:rsidP="004760F0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FC7849" w14:textId="77777777" w:rsidR="00D91AA2" w:rsidRPr="008D3B67" w:rsidRDefault="00D91AA2" w:rsidP="004760F0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1AA2" w:rsidRPr="008D3B67" w14:paraId="66ECA1EC" w14:textId="77777777" w:rsidTr="004760F0">
        <w:trPr>
          <w:cantSplit/>
          <w:trHeight w:val="410"/>
        </w:trPr>
        <w:tc>
          <w:tcPr>
            <w:tcW w:w="4566" w:type="dxa"/>
          </w:tcPr>
          <w:p w14:paraId="256CBCF8" w14:textId="77777777" w:rsidR="00D91AA2" w:rsidRPr="008D3B67" w:rsidRDefault="00D91AA2" w:rsidP="004760F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D3B6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รายได้ค่าเช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่า</w:t>
            </w:r>
          </w:p>
        </w:tc>
        <w:tc>
          <w:tcPr>
            <w:tcW w:w="1014" w:type="dxa"/>
          </w:tcPr>
          <w:p w14:paraId="579A37A8" w14:textId="2A92A360" w:rsidR="00D91AA2" w:rsidRPr="00ED1106" w:rsidRDefault="008353A4" w:rsidP="004760F0">
            <w:pPr>
              <w:tabs>
                <w:tab w:val="decimal" w:pos="7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5,339</w:t>
            </w:r>
          </w:p>
        </w:tc>
        <w:tc>
          <w:tcPr>
            <w:tcW w:w="270" w:type="dxa"/>
          </w:tcPr>
          <w:p w14:paraId="5255FF66" w14:textId="77777777" w:rsidR="00D91AA2" w:rsidRPr="00074287" w:rsidRDefault="00D91AA2" w:rsidP="004760F0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33BDF3" w14:textId="77777777" w:rsidR="00D91AA2" w:rsidRPr="00E03ED9" w:rsidRDefault="00D91AA2" w:rsidP="004760F0">
            <w:pPr>
              <w:tabs>
                <w:tab w:val="decimal" w:pos="480"/>
              </w:tabs>
              <w:spacing w:line="240" w:lineRule="atLeast"/>
              <w:ind w:right="11" w:firstLine="136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03ED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040B0193" w14:textId="77777777" w:rsidR="00D91AA2" w:rsidRPr="00074287" w:rsidRDefault="00D91AA2" w:rsidP="004760F0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35482644" w14:textId="77777777" w:rsidR="00D91AA2" w:rsidRPr="00074287" w:rsidRDefault="00B30E1D" w:rsidP="004760F0">
            <w:pPr>
              <w:tabs>
                <w:tab w:val="decimal" w:pos="7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</w:t>
            </w:r>
          </w:p>
        </w:tc>
        <w:tc>
          <w:tcPr>
            <w:tcW w:w="180" w:type="dxa"/>
          </w:tcPr>
          <w:p w14:paraId="2BF0CB95" w14:textId="77777777" w:rsidR="00D91AA2" w:rsidRPr="008D3B67" w:rsidRDefault="00D91AA2" w:rsidP="004760F0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BED48A" w14:textId="77777777" w:rsidR="00D91AA2" w:rsidRPr="00ED1106" w:rsidRDefault="00D91AA2" w:rsidP="004760F0">
            <w:pPr>
              <w:tabs>
                <w:tab w:val="decimal" w:pos="480"/>
              </w:tabs>
              <w:spacing w:line="240" w:lineRule="atLeast"/>
              <w:ind w:right="11" w:firstLine="136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D1106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F0CDB3D" w14:textId="77777777" w:rsidR="00D91AA2" w:rsidRPr="00260DEB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4B437A57" w14:textId="77777777" w:rsidR="00D91AA2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การค้ำประกัน</w:t>
      </w:r>
    </w:p>
    <w:p w14:paraId="76B94ADF" w14:textId="77777777" w:rsidR="00D91AA2" w:rsidRPr="00EF68EF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3D7A4319" w14:textId="6161B70E" w:rsidR="00D91AA2" w:rsidRDefault="00D91AA2" w:rsidP="00D91AA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A0D2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ณ วันที่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CA0D2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A0D2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CA0D2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A0D2B">
        <w:rPr>
          <w:rFonts w:asciiTheme="majorBidi" w:hAnsiTheme="majorBidi" w:cstheme="majorBidi"/>
          <w:sz w:val="30"/>
          <w:szCs w:val="30"/>
          <w:cs/>
          <w:lang w:val="en-US" w:bidi="th-TH"/>
        </w:rPr>
        <w:t>อสังหาริมทรัพย์เพื่อการลงทุน</w:t>
      </w:r>
      <w:r w:rsidRPr="00CA0D2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ของ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กลุ่มบริษัท</w:t>
      </w:r>
      <w:r w:rsidR="008353A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และบริษัท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มีมูลค่าตามบัญชี </w:t>
      </w:r>
      <w:r w:rsidRPr="00C5457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จำนวน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24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C5457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5457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  <w:r w:rsidR="008353A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 </w:t>
      </w:r>
      <w:r w:rsidR="008353A4">
        <w:rPr>
          <w:rFonts w:asciiTheme="majorBidi" w:hAnsiTheme="majorBidi" w:cstheme="majorBidi"/>
          <w:sz w:val="30"/>
          <w:szCs w:val="30"/>
          <w:lang w:val="en-US" w:bidi="th-TH"/>
        </w:rPr>
        <w:t xml:space="preserve">50.0 </w:t>
      </w:r>
      <w:r w:rsidR="008353A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ล้านบาทตามลำดับ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ได้นำไปเป็นหลักประกันเงินกู้ยืมธนาคาร (หมายเหตุ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20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)</w:t>
      </w:r>
    </w:p>
    <w:p w14:paraId="166CFA1D" w14:textId="77777777" w:rsidR="00D91AA2" w:rsidRDefault="00D91AA2" w:rsidP="00D91AA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C3F0D1" w14:textId="5F167A8A" w:rsidR="00D91AA2" w:rsidRPr="008D3B67" w:rsidRDefault="00D91AA2" w:rsidP="00D91AA2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353A4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B30E1D" w:rsidRPr="008353A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8353A4">
        <w:rPr>
          <w:rFonts w:asciiTheme="majorBidi" w:hAnsiTheme="majorBidi" w:cstheme="majorBidi"/>
          <w:sz w:val="30"/>
          <w:szCs w:val="30"/>
        </w:rPr>
        <w:t xml:space="preserve"> </w:t>
      </w:r>
      <w:r w:rsidRPr="008353A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B30E1D" w:rsidRPr="008353A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8353A4">
        <w:rPr>
          <w:rFonts w:asciiTheme="majorBidi" w:hAnsiTheme="majorBidi" w:cstheme="majorBidi"/>
          <w:sz w:val="30"/>
          <w:szCs w:val="30"/>
        </w:rPr>
        <w:t xml:space="preserve"> </w:t>
      </w:r>
      <w:r w:rsidRPr="008353A4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8353A4" w:rsidRPr="008353A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8353A4" w:rsidRPr="008353A4">
        <w:rPr>
          <w:rFonts w:asciiTheme="majorBidi" w:hAnsiTheme="majorBidi" w:cstheme="majorBidi"/>
          <w:sz w:val="30"/>
          <w:szCs w:val="30"/>
          <w:lang w:val="en-US" w:bidi="th-TH"/>
        </w:rPr>
        <w:t>113.2</w:t>
      </w:r>
      <w:r w:rsidRPr="008353A4">
        <w:rPr>
          <w:rFonts w:asciiTheme="majorBidi" w:hAnsiTheme="majorBidi" w:cstheme="majorBidi"/>
          <w:sz w:val="30"/>
          <w:szCs w:val="30"/>
        </w:rPr>
        <w:t xml:space="preserve"> </w:t>
      </w:r>
      <w:r w:rsidRPr="008353A4">
        <w:rPr>
          <w:rFonts w:asciiTheme="majorBidi" w:hAnsiTheme="majorBidi" w:cstheme="majorBidi" w:hint="cs"/>
          <w:sz w:val="30"/>
          <w:szCs w:val="30"/>
          <w:cs/>
        </w:rPr>
        <w:t xml:space="preserve">ล้านบาท ประเมินราคาโดยผู้ประเมินราคาอิสระโดยวิธีคิดลดกระแสเงินสดโดยใช้อัตราคิดลดที่ปรับค่าความเสี่ยง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B30E1D" w:rsidRPr="008353A4">
        <w:rPr>
          <w:rFonts w:asciiTheme="majorBidi" w:hAnsiTheme="majorBidi" w:cstheme="majorBidi"/>
          <w:sz w:val="30"/>
          <w:szCs w:val="30"/>
          <w:lang w:val="en-US"/>
        </w:rPr>
        <w:t>3</w:t>
      </w:r>
    </w:p>
    <w:p w14:paraId="10FA6A4E" w14:textId="77777777" w:rsidR="00D91AA2" w:rsidRPr="00BE2A00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1CCE6DC" w14:textId="77777777" w:rsidR="00D91AA2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EF68EF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สัญญาให้เช่าอาคาร</w:t>
      </w:r>
    </w:p>
    <w:p w14:paraId="5CC16C6C" w14:textId="77777777" w:rsidR="00D91AA2" w:rsidRPr="00BE2A00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BCEF628" w14:textId="15F45CDF" w:rsidR="00D91AA2" w:rsidRPr="008353A4" w:rsidRDefault="00D91AA2" w:rsidP="007A0589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353A4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สัญญาเช่าอสังหาริมทรัพย์เพื่อการลงทุนประกอบด้วย</w:t>
      </w:r>
      <w:r w:rsidR="003C3F49" w:rsidRPr="008353A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</w:t>
      </w:r>
      <w:r w:rsidR="000625CB" w:rsidRPr="008353A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ดินและอาคาร</w:t>
      </w:r>
      <w:r w:rsidRPr="008353A4">
        <w:rPr>
          <w:rFonts w:asciiTheme="majorBidi" w:hAnsiTheme="majorBidi" w:cstheme="majorBidi"/>
          <w:sz w:val="30"/>
          <w:szCs w:val="30"/>
          <w:cs/>
          <w:lang w:val="en-US" w:bidi="th-TH"/>
        </w:rPr>
        <w:t>หลายแห่งที่ให้เช่าแก่</w:t>
      </w:r>
      <w:r w:rsidR="003C3F49" w:rsidRPr="008353A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บริษัทย่อยและกิจการที่เกี่ยวข้องกันหลายแห่ง</w:t>
      </w:r>
      <w:r w:rsidRPr="008353A4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ซึ่งจัดประเภทเป็นสัญญาเช่าดำเนินงาน สัญญาเช่าแต่ละฉบับกำหนดระยะเวลาเช่าเป็นเวลา</w:t>
      </w:r>
      <w:r w:rsidR="008353A4" w:rsidRPr="008353A4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</w:t>
      </w:r>
      <w:r w:rsidRPr="008353A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8353A4" w:rsidRPr="008353A4">
        <w:rPr>
          <w:rFonts w:asciiTheme="majorBidi" w:hAnsiTheme="majorBidi" w:cstheme="majorBidi"/>
          <w:sz w:val="30"/>
          <w:szCs w:val="30"/>
          <w:lang w:val="en-US" w:bidi="th-TH"/>
        </w:rPr>
        <w:t>8 - 30</w:t>
      </w:r>
      <w:r w:rsidRPr="008353A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353A4">
        <w:rPr>
          <w:rFonts w:asciiTheme="majorBidi" w:hAnsiTheme="majorBidi" w:cstheme="majorBidi"/>
          <w:sz w:val="30"/>
          <w:szCs w:val="30"/>
          <w:cs/>
          <w:lang w:val="en-US" w:bidi="th-TH"/>
        </w:rPr>
        <w:t>ปี โดยการต่ออายุสัญญาเช่าในภายหลังจะมีการตกลงกับผู้เช่า สัญญาเช่าอสังหาริมทรัพย์เพื่อการลงทุนทั้งหมดกำหนดรายได้ค่าเช่าเป็นจำนวนคงที่</w:t>
      </w:r>
    </w:p>
    <w:p w14:paraId="3DC61780" w14:textId="77777777" w:rsidR="00D91AA2" w:rsidRPr="00EF68EF" w:rsidRDefault="00D91AA2" w:rsidP="00D91AA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91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1"/>
        <w:gridCol w:w="1163"/>
        <w:gridCol w:w="268"/>
        <w:gridCol w:w="1165"/>
        <w:gridCol w:w="268"/>
        <w:gridCol w:w="1253"/>
        <w:gridCol w:w="268"/>
        <w:gridCol w:w="1165"/>
      </w:tblGrid>
      <w:tr w:rsidR="00D91AA2" w:rsidRPr="00EF68EF" w14:paraId="1B0ECB65" w14:textId="77777777" w:rsidTr="004760F0">
        <w:trPr>
          <w:trHeight w:val="19"/>
          <w:tblHeader/>
        </w:trPr>
        <w:tc>
          <w:tcPr>
            <w:tcW w:w="3581" w:type="dxa"/>
            <w:vAlign w:val="bottom"/>
          </w:tcPr>
          <w:p w14:paraId="73806177" w14:textId="77777777" w:rsidR="00D91AA2" w:rsidRPr="00EF68EF" w:rsidRDefault="00D91AA2" w:rsidP="004760F0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2596" w:type="dxa"/>
            <w:gridSpan w:val="3"/>
          </w:tcPr>
          <w:p w14:paraId="1F27F583" w14:textId="77777777" w:rsidR="00D91AA2" w:rsidRPr="00EF68EF" w:rsidRDefault="00D91AA2" w:rsidP="004760F0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68" w:type="dxa"/>
          </w:tcPr>
          <w:p w14:paraId="5B026FFD" w14:textId="77777777" w:rsidR="00D91AA2" w:rsidRPr="00EF68EF" w:rsidRDefault="00D91AA2" w:rsidP="004760F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6" w:type="dxa"/>
            <w:gridSpan w:val="3"/>
          </w:tcPr>
          <w:p w14:paraId="078F2F1B" w14:textId="77777777" w:rsidR="00D91AA2" w:rsidRPr="00EF68EF" w:rsidRDefault="00D91AA2" w:rsidP="004760F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91AA2" w:rsidRPr="00EF68EF" w14:paraId="40812AA8" w14:textId="77777777" w:rsidTr="004760F0">
        <w:trPr>
          <w:trHeight w:val="19"/>
          <w:tblHeader/>
        </w:trPr>
        <w:tc>
          <w:tcPr>
            <w:tcW w:w="3581" w:type="dxa"/>
          </w:tcPr>
          <w:p w14:paraId="219D9817" w14:textId="77777777" w:rsidR="00D91AA2" w:rsidRPr="00EF68EF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EF68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EF68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163" w:type="dxa"/>
          </w:tcPr>
          <w:p w14:paraId="35E07F40" w14:textId="77777777" w:rsidR="00D91AA2" w:rsidRPr="00EF68EF" w:rsidRDefault="00B30E1D" w:rsidP="004760F0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8" w:type="dxa"/>
          </w:tcPr>
          <w:p w14:paraId="007E8C60" w14:textId="77777777" w:rsidR="00D91AA2" w:rsidRPr="00EF68EF" w:rsidRDefault="00D91AA2" w:rsidP="004760F0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</w:tcPr>
          <w:p w14:paraId="11DBF55A" w14:textId="77777777" w:rsidR="00D91AA2" w:rsidRPr="00EF68EF" w:rsidRDefault="00B30E1D" w:rsidP="004760F0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8" w:type="dxa"/>
          </w:tcPr>
          <w:p w14:paraId="3E603332" w14:textId="77777777" w:rsidR="00D91AA2" w:rsidRPr="00EF68EF" w:rsidRDefault="00D91AA2" w:rsidP="004760F0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3" w:type="dxa"/>
          </w:tcPr>
          <w:p w14:paraId="0B98DEAB" w14:textId="77777777" w:rsidR="00D91AA2" w:rsidRPr="00EF68EF" w:rsidRDefault="00B30E1D" w:rsidP="004760F0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8" w:type="dxa"/>
          </w:tcPr>
          <w:p w14:paraId="02A30BA9" w14:textId="77777777" w:rsidR="00D91AA2" w:rsidRPr="00EF68EF" w:rsidRDefault="00D91AA2" w:rsidP="004760F0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</w:tcPr>
          <w:p w14:paraId="4402F516" w14:textId="77777777" w:rsidR="00D91AA2" w:rsidRPr="00EF68EF" w:rsidRDefault="00B30E1D" w:rsidP="004760F0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D91AA2" w:rsidRPr="00EF68EF" w14:paraId="633D5C88" w14:textId="77777777" w:rsidTr="004760F0">
        <w:trPr>
          <w:trHeight w:val="19"/>
        </w:trPr>
        <w:tc>
          <w:tcPr>
            <w:tcW w:w="3581" w:type="dxa"/>
          </w:tcPr>
          <w:p w14:paraId="364E3B76" w14:textId="77777777" w:rsidR="00D91AA2" w:rsidRPr="00EF68EF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550" w:type="dxa"/>
            <w:gridSpan w:val="7"/>
          </w:tcPr>
          <w:p w14:paraId="724BDBD5" w14:textId="77777777" w:rsidR="00D91AA2" w:rsidRPr="00EF68EF" w:rsidRDefault="00D91AA2" w:rsidP="004760F0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F68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EF68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D91AA2" w:rsidRPr="00EF68EF" w14:paraId="0A8133E3" w14:textId="77777777" w:rsidTr="004760F0">
        <w:trPr>
          <w:trHeight w:val="19"/>
        </w:trPr>
        <w:tc>
          <w:tcPr>
            <w:tcW w:w="3581" w:type="dxa"/>
          </w:tcPr>
          <w:p w14:paraId="4413CBCF" w14:textId="77777777" w:rsidR="00D91AA2" w:rsidRPr="00EF68EF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F68EF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163" w:type="dxa"/>
          </w:tcPr>
          <w:p w14:paraId="467EAE73" w14:textId="77777777" w:rsidR="00D91AA2" w:rsidRPr="00EF68EF" w:rsidRDefault="00B30E1D" w:rsidP="004760F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D91AA2" w:rsidRPr="009F5B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</w:t>
            </w:r>
          </w:p>
        </w:tc>
        <w:tc>
          <w:tcPr>
            <w:tcW w:w="268" w:type="dxa"/>
          </w:tcPr>
          <w:p w14:paraId="04F73AFC" w14:textId="77777777" w:rsidR="00D91AA2" w:rsidRPr="00EF68EF" w:rsidRDefault="00D91AA2" w:rsidP="004760F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B9E9AC8" w14:textId="77777777" w:rsidR="00D91AA2" w:rsidRPr="00127F1B" w:rsidRDefault="00D91AA2" w:rsidP="004760F0">
            <w:pPr>
              <w:tabs>
                <w:tab w:val="decimal" w:pos="630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27F1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2EA4BE34" w14:textId="77777777" w:rsidR="00D91AA2" w:rsidRPr="00EF68EF" w:rsidRDefault="00D91AA2" w:rsidP="004760F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53" w:type="dxa"/>
          </w:tcPr>
          <w:p w14:paraId="012198AD" w14:textId="77777777" w:rsidR="00D91AA2" w:rsidRPr="00127F1B" w:rsidRDefault="00B30E1D" w:rsidP="004760F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91AA2" w:rsidRPr="00127F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</w:p>
        </w:tc>
        <w:tc>
          <w:tcPr>
            <w:tcW w:w="268" w:type="dxa"/>
          </w:tcPr>
          <w:p w14:paraId="00EAD8C7" w14:textId="77777777" w:rsidR="00D91AA2" w:rsidRPr="00AB0943" w:rsidRDefault="00D91AA2" w:rsidP="004760F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</w:tcPr>
          <w:p w14:paraId="4C8AF90D" w14:textId="77777777" w:rsidR="00D91AA2" w:rsidRPr="002808CD" w:rsidRDefault="00D91AA2" w:rsidP="004760F0">
            <w:pPr>
              <w:tabs>
                <w:tab w:val="decimal" w:pos="630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27F1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91AA2" w:rsidRPr="00EF68EF" w14:paraId="1FEE7232" w14:textId="77777777" w:rsidTr="004760F0">
        <w:trPr>
          <w:trHeight w:val="19"/>
        </w:trPr>
        <w:tc>
          <w:tcPr>
            <w:tcW w:w="3581" w:type="dxa"/>
          </w:tcPr>
          <w:p w14:paraId="19B053A0" w14:textId="77777777" w:rsidR="00D91AA2" w:rsidRPr="00EF68EF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63" w:type="dxa"/>
          </w:tcPr>
          <w:p w14:paraId="1C84D188" w14:textId="77777777" w:rsidR="00D91AA2" w:rsidRPr="00EF68EF" w:rsidRDefault="00B30E1D" w:rsidP="004760F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D91AA2" w:rsidRPr="00535D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  <w:tc>
          <w:tcPr>
            <w:tcW w:w="268" w:type="dxa"/>
          </w:tcPr>
          <w:p w14:paraId="2E670EEC" w14:textId="77777777" w:rsidR="00D91AA2" w:rsidRPr="00EF68EF" w:rsidRDefault="00D91AA2" w:rsidP="004760F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2B43645" w14:textId="77777777" w:rsidR="00D91AA2" w:rsidRPr="00127F1B" w:rsidRDefault="00D91AA2" w:rsidP="004760F0">
            <w:pPr>
              <w:tabs>
                <w:tab w:val="decimal" w:pos="630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27F1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1692DA4C" w14:textId="77777777" w:rsidR="00D91AA2" w:rsidRPr="00EF68EF" w:rsidRDefault="00D91AA2" w:rsidP="004760F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53" w:type="dxa"/>
          </w:tcPr>
          <w:p w14:paraId="1ACD584C" w14:textId="77777777" w:rsidR="00D91AA2" w:rsidRPr="00127F1B" w:rsidRDefault="00B30E1D" w:rsidP="004760F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91AA2" w:rsidRPr="00127F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</w:p>
        </w:tc>
        <w:tc>
          <w:tcPr>
            <w:tcW w:w="268" w:type="dxa"/>
          </w:tcPr>
          <w:p w14:paraId="52C12869" w14:textId="77777777" w:rsidR="00D91AA2" w:rsidRPr="00AB0943" w:rsidRDefault="00D91AA2" w:rsidP="004760F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</w:tcPr>
          <w:p w14:paraId="573824F3" w14:textId="77777777" w:rsidR="00D91AA2" w:rsidRPr="002808CD" w:rsidRDefault="00D91AA2" w:rsidP="004760F0">
            <w:pPr>
              <w:tabs>
                <w:tab w:val="decimal" w:pos="630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27F1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91AA2" w:rsidRPr="00EF68EF" w14:paraId="1D0380FE" w14:textId="77777777" w:rsidTr="004760F0">
        <w:trPr>
          <w:trHeight w:val="19"/>
        </w:trPr>
        <w:tc>
          <w:tcPr>
            <w:tcW w:w="3581" w:type="dxa"/>
          </w:tcPr>
          <w:p w14:paraId="199F9B91" w14:textId="77777777" w:rsidR="00D91AA2" w:rsidRPr="00EF68EF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63" w:type="dxa"/>
          </w:tcPr>
          <w:p w14:paraId="1B1FD462" w14:textId="77777777" w:rsidR="00D91AA2" w:rsidRPr="00EF68EF" w:rsidRDefault="00B30E1D" w:rsidP="004760F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91AA2" w:rsidRPr="00535D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</w:p>
        </w:tc>
        <w:tc>
          <w:tcPr>
            <w:tcW w:w="268" w:type="dxa"/>
          </w:tcPr>
          <w:p w14:paraId="2F236AC0" w14:textId="77777777" w:rsidR="00D91AA2" w:rsidRPr="00EF68EF" w:rsidRDefault="00D91AA2" w:rsidP="004760F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CC31599" w14:textId="77777777" w:rsidR="00D91AA2" w:rsidRPr="00127F1B" w:rsidRDefault="00D91AA2" w:rsidP="004760F0">
            <w:pPr>
              <w:tabs>
                <w:tab w:val="decimal" w:pos="630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27F1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63208438" w14:textId="77777777" w:rsidR="00D91AA2" w:rsidRPr="00EF68EF" w:rsidRDefault="00D91AA2" w:rsidP="004760F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53" w:type="dxa"/>
          </w:tcPr>
          <w:p w14:paraId="717D3913" w14:textId="77777777" w:rsidR="00D91AA2" w:rsidRPr="00127F1B" w:rsidRDefault="00B30E1D" w:rsidP="004760F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91AA2" w:rsidRPr="00127F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038</w:t>
            </w:r>
          </w:p>
        </w:tc>
        <w:tc>
          <w:tcPr>
            <w:tcW w:w="268" w:type="dxa"/>
          </w:tcPr>
          <w:p w14:paraId="6C037AD9" w14:textId="77777777" w:rsidR="00D91AA2" w:rsidRPr="00AB0943" w:rsidRDefault="00D91AA2" w:rsidP="004760F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</w:tcPr>
          <w:p w14:paraId="5C8CB4DE" w14:textId="77777777" w:rsidR="00D91AA2" w:rsidRPr="002808CD" w:rsidRDefault="00D91AA2" w:rsidP="004760F0">
            <w:pPr>
              <w:tabs>
                <w:tab w:val="decimal" w:pos="630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27F1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91AA2" w:rsidRPr="00EF68EF" w14:paraId="75DAEA9B" w14:textId="77777777" w:rsidTr="004760F0">
        <w:trPr>
          <w:trHeight w:val="19"/>
        </w:trPr>
        <w:tc>
          <w:tcPr>
            <w:tcW w:w="3581" w:type="dxa"/>
          </w:tcPr>
          <w:p w14:paraId="2A7849AC" w14:textId="77777777" w:rsidR="00D91AA2" w:rsidRPr="00EF68EF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63AF0434" w14:textId="77777777" w:rsidR="00D91AA2" w:rsidRPr="00EF68EF" w:rsidRDefault="00B30E1D" w:rsidP="004760F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D91AA2" w:rsidRPr="00535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926</w:t>
            </w:r>
          </w:p>
        </w:tc>
        <w:tc>
          <w:tcPr>
            <w:tcW w:w="268" w:type="dxa"/>
          </w:tcPr>
          <w:p w14:paraId="4C412BFC" w14:textId="77777777" w:rsidR="00D91AA2" w:rsidRPr="00EF68EF" w:rsidRDefault="00D91AA2" w:rsidP="004760F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B414E5E" w14:textId="77777777" w:rsidR="00D91AA2" w:rsidRPr="00127F1B" w:rsidRDefault="00D91AA2" w:rsidP="004760F0">
            <w:pPr>
              <w:tabs>
                <w:tab w:val="decimal" w:pos="630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27F1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1368549A" w14:textId="77777777" w:rsidR="00D91AA2" w:rsidRPr="00127F1B" w:rsidRDefault="00D91AA2" w:rsidP="004760F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24825384" w14:textId="77777777" w:rsidR="00D91AA2" w:rsidRPr="00127F1B" w:rsidRDefault="00B30E1D" w:rsidP="004760F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D91AA2" w:rsidRPr="00127F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430</w:t>
            </w:r>
          </w:p>
        </w:tc>
        <w:tc>
          <w:tcPr>
            <w:tcW w:w="268" w:type="dxa"/>
          </w:tcPr>
          <w:p w14:paraId="36CAB1F1" w14:textId="77777777" w:rsidR="00D91AA2" w:rsidRPr="00127F1B" w:rsidRDefault="00D91AA2" w:rsidP="004760F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9192CDD" w14:textId="77777777" w:rsidR="00D91AA2" w:rsidRPr="002808CD" w:rsidRDefault="00D91AA2" w:rsidP="004760F0">
            <w:pPr>
              <w:tabs>
                <w:tab w:val="decimal" w:pos="630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27F1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0C4F33B" w14:textId="54E64BF8" w:rsidR="009D6A5A" w:rsidRDefault="009D6A5A" w:rsidP="00A9478F">
      <w:pPr>
        <w:pStyle w:val="Caption"/>
        <w:rPr>
          <w:lang w:bidi="th-TH"/>
        </w:rPr>
      </w:pPr>
    </w:p>
    <w:p w14:paraId="21FD3B11" w14:textId="77777777" w:rsidR="00A9478F" w:rsidRPr="00A9478F" w:rsidRDefault="00A9478F" w:rsidP="00A9478F">
      <w:pPr>
        <w:rPr>
          <w:lang w:bidi="th-TH"/>
        </w:rPr>
      </w:pPr>
    </w:p>
    <w:p w14:paraId="7388F8C5" w14:textId="77777777" w:rsidR="009D6A5A" w:rsidRPr="009D6A5A" w:rsidRDefault="009D6A5A" w:rsidP="009D6A5A">
      <w:pPr>
        <w:pStyle w:val="BodyText"/>
        <w:rPr>
          <w:lang w:bidi="th-TH"/>
        </w:rPr>
      </w:pPr>
    </w:p>
    <w:p w14:paraId="13EB51F6" w14:textId="69544416" w:rsidR="00D91AA2" w:rsidRPr="006666FA" w:rsidRDefault="00D91AA2" w:rsidP="00D91AA2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สินทรัพย์ให้เช่าตามสัญญาเช่า</w:t>
      </w:r>
      <w:r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ดำเนินงาน</w:t>
      </w:r>
    </w:p>
    <w:p w14:paraId="45B41658" w14:textId="77777777" w:rsidR="00D91AA2" w:rsidRPr="00BE2A00" w:rsidRDefault="00D91AA2" w:rsidP="00D91AA2">
      <w:pPr>
        <w:pStyle w:val="BodyText"/>
        <w:spacing w:after="0" w:line="240" w:lineRule="auto"/>
        <w:rPr>
          <w:rFonts w:asciiTheme="majorBidi" w:hAnsiTheme="majorBidi" w:cstheme="majorBidi"/>
          <w:sz w:val="20"/>
          <w:lang w:bidi="th-TH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960"/>
        <w:gridCol w:w="900"/>
        <w:gridCol w:w="270"/>
        <w:gridCol w:w="1287"/>
        <w:gridCol w:w="270"/>
        <w:gridCol w:w="1305"/>
        <w:gridCol w:w="270"/>
        <w:gridCol w:w="1296"/>
      </w:tblGrid>
      <w:tr w:rsidR="00D91AA2" w:rsidRPr="006666FA" w14:paraId="6ED80C61" w14:textId="77777777" w:rsidTr="004760F0">
        <w:trPr>
          <w:tblHeader/>
        </w:trPr>
        <w:tc>
          <w:tcPr>
            <w:tcW w:w="3960" w:type="dxa"/>
            <w:shd w:val="clear" w:color="auto" w:fill="auto"/>
          </w:tcPr>
          <w:p w14:paraId="28CA0EDA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AA895B6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84631F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428" w:type="dxa"/>
            <w:gridSpan w:val="5"/>
            <w:shd w:val="clear" w:color="auto" w:fill="auto"/>
          </w:tcPr>
          <w:p w14:paraId="51DB8DB4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D91AA2" w:rsidRPr="006666FA" w14:paraId="0E9D5EC4" w14:textId="77777777" w:rsidTr="004760F0">
        <w:trPr>
          <w:tblHeader/>
        </w:trPr>
        <w:tc>
          <w:tcPr>
            <w:tcW w:w="3960" w:type="dxa"/>
            <w:shd w:val="clear" w:color="auto" w:fill="auto"/>
          </w:tcPr>
          <w:p w14:paraId="715FC4D8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20F89FC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</w:tcPr>
          <w:p w14:paraId="292D313C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45C6967A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6E87A254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31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646B72D0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อุปกรณ์</w:t>
            </w:r>
          </w:p>
        </w:tc>
        <w:tc>
          <w:tcPr>
            <w:tcW w:w="270" w:type="dxa"/>
            <w:shd w:val="clear" w:color="auto" w:fill="auto"/>
          </w:tcPr>
          <w:p w14:paraId="092090F9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31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41665A27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91AA2" w:rsidRPr="006666FA" w14:paraId="29E8CE69" w14:textId="77777777" w:rsidTr="004760F0">
        <w:trPr>
          <w:tblHeader/>
        </w:trPr>
        <w:tc>
          <w:tcPr>
            <w:tcW w:w="3960" w:type="dxa"/>
            <w:shd w:val="clear" w:color="auto" w:fill="auto"/>
          </w:tcPr>
          <w:p w14:paraId="46493B73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27A981A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29D172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428" w:type="dxa"/>
            <w:gridSpan w:val="5"/>
            <w:shd w:val="clear" w:color="auto" w:fill="auto"/>
          </w:tcPr>
          <w:p w14:paraId="4354DE81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91AA2" w:rsidRPr="006666FA" w14:paraId="5DB5F8A1" w14:textId="77777777" w:rsidTr="004760F0">
        <w:tc>
          <w:tcPr>
            <w:tcW w:w="3960" w:type="dxa"/>
            <w:shd w:val="clear" w:color="auto" w:fill="auto"/>
          </w:tcPr>
          <w:p w14:paraId="634359ED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900" w:type="dxa"/>
            <w:shd w:val="clear" w:color="auto" w:fill="auto"/>
          </w:tcPr>
          <w:p w14:paraId="29DDB363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37B216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28B7B6A8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E71B81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7F1700D9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886EA2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7D09029B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91AA2" w:rsidRPr="006666FA" w14:paraId="355E7D4B" w14:textId="77777777" w:rsidTr="004760F0">
        <w:tc>
          <w:tcPr>
            <w:tcW w:w="3960" w:type="dxa"/>
            <w:shd w:val="clear" w:color="auto" w:fill="auto"/>
          </w:tcPr>
          <w:p w14:paraId="2910304D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6D19BE74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AC6918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6448886C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131</w:t>
            </w:r>
            <w:r w:rsidR="00D91AA2"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008</w:t>
            </w:r>
          </w:p>
        </w:tc>
        <w:tc>
          <w:tcPr>
            <w:tcW w:w="270" w:type="dxa"/>
            <w:shd w:val="clear" w:color="auto" w:fill="auto"/>
          </w:tcPr>
          <w:p w14:paraId="4DA674BF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05D9913E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30</w:t>
            </w:r>
            <w:r w:rsidR="00D91AA2"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270" w:type="dxa"/>
            <w:shd w:val="clear" w:color="auto" w:fill="auto"/>
          </w:tcPr>
          <w:p w14:paraId="06A5A070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B08A2E9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161</w:t>
            </w:r>
            <w:r w:rsidR="00D91AA2"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930</w:t>
            </w:r>
          </w:p>
        </w:tc>
      </w:tr>
      <w:tr w:rsidR="00D91AA2" w:rsidRPr="006666FA" w14:paraId="6ECAC385" w14:textId="77777777" w:rsidTr="004760F0">
        <w:tc>
          <w:tcPr>
            <w:tcW w:w="3960" w:type="dxa"/>
            <w:shd w:val="clear" w:color="auto" w:fill="auto"/>
          </w:tcPr>
          <w:p w14:paraId="04F96604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</w:tcPr>
          <w:p w14:paraId="6ECB4AAB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FC6A33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7982E58A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38</w:t>
            </w:r>
            <w:r w:rsidR="00D91AA2"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088</w:t>
            </w:r>
          </w:p>
        </w:tc>
        <w:tc>
          <w:tcPr>
            <w:tcW w:w="270" w:type="dxa"/>
            <w:shd w:val="clear" w:color="auto" w:fill="auto"/>
          </w:tcPr>
          <w:p w14:paraId="2DACD61F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5A9F27D2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="00D91AA2"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270" w:type="dxa"/>
            <w:shd w:val="clear" w:color="auto" w:fill="auto"/>
          </w:tcPr>
          <w:p w14:paraId="26C784D9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4F403F57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41</w:t>
            </w:r>
            <w:r w:rsidR="00D91AA2"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489</w:t>
            </w:r>
          </w:p>
        </w:tc>
      </w:tr>
      <w:tr w:rsidR="00D91AA2" w:rsidRPr="006666FA" w14:paraId="3B0610BF" w14:textId="77777777" w:rsidTr="004760F0">
        <w:tc>
          <w:tcPr>
            <w:tcW w:w="3960" w:type="dxa"/>
            <w:shd w:val="clear" w:color="auto" w:fill="auto"/>
          </w:tcPr>
          <w:p w14:paraId="73BBBA20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ตัดจำหน่าย</w:t>
            </w:r>
          </w:p>
        </w:tc>
        <w:tc>
          <w:tcPr>
            <w:tcW w:w="900" w:type="dxa"/>
            <w:shd w:val="clear" w:color="auto" w:fill="auto"/>
          </w:tcPr>
          <w:p w14:paraId="03E064BA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84D3DD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4CC0AA23" w14:textId="77777777" w:rsidR="00D91AA2" w:rsidRPr="00395767" w:rsidRDefault="00D91AA2" w:rsidP="004760F0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4BED4A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79DAEAEC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007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736508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BF7C325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007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91AA2" w:rsidRPr="006666FA" w14:paraId="3477225C" w14:textId="77777777" w:rsidTr="004760F0">
        <w:tc>
          <w:tcPr>
            <w:tcW w:w="3960" w:type="dxa"/>
            <w:shd w:val="clear" w:color="auto" w:fill="auto"/>
          </w:tcPr>
          <w:p w14:paraId="72BD52F7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โอนไปยานพาหนะรอการขาย</w:t>
            </w:r>
          </w:p>
        </w:tc>
        <w:tc>
          <w:tcPr>
            <w:tcW w:w="900" w:type="dxa"/>
            <w:shd w:val="clear" w:color="auto" w:fill="auto"/>
          </w:tcPr>
          <w:p w14:paraId="6424B6EE" w14:textId="77777777" w:rsidR="00D91AA2" w:rsidRPr="009A644D" w:rsidRDefault="00B30E1D" w:rsidP="004760F0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F8AA332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34A3B418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34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580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40CB2C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5BBF1147" w14:textId="77777777" w:rsidR="00D91AA2" w:rsidRPr="00395767" w:rsidRDefault="00D91AA2" w:rsidP="004760F0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06B6C5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389E8593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34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580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91AA2" w:rsidRPr="006666FA" w14:paraId="054B582B" w14:textId="77777777" w:rsidTr="004760F0">
        <w:tc>
          <w:tcPr>
            <w:tcW w:w="3960" w:type="dxa"/>
            <w:shd w:val="clear" w:color="auto" w:fill="auto"/>
          </w:tcPr>
          <w:p w14:paraId="596DE19C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2564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</w:p>
        </w:tc>
        <w:tc>
          <w:tcPr>
            <w:tcW w:w="900" w:type="dxa"/>
            <w:shd w:val="clear" w:color="auto" w:fill="auto"/>
          </w:tcPr>
          <w:p w14:paraId="677514BB" w14:textId="77777777" w:rsidR="00D91AA2" w:rsidRPr="009A644D" w:rsidRDefault="00D91AA2" w:rsidP="004760F0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A93BD4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2468EB17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0F983C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39502F8E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3D3ACB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056047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91AA2" w:rsidRPr="006666FA" w14:paraId="1B4BEE13" w14:textId="77777777" w:rsidTr="004760F0">
        <w:tc>
          <w:tcPr>
            <w:tcW w:w="3960" w:type="dxa"/>
            <w:shd w:val="clear" w:color="auto" w:fill="auto"/>
          </w:tcPr>
          <w:p w14:paraId="36820AF7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35EB790D" w14:textId="77777777" w:rsidR="00D91AA2" w:rsidRPr="009A644D" w:rsidRDefault="00D91AA2" w:rsidP="004760F0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8FC0F7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16EA8406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134</w:t>
            </w:r>
            <w:r w:rsidR="00D91AA2"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270" w:type="dxa"/>
            <w:shd w:val="clear" w:color="auto" w:fill="auto"/>
          </w:tcPr>
          <w:p w14:paraId="3DD787D0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108201CB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D91AA2"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70" w:type="dxa"/>
            <w:shd w:val="clear" w:color="auto" w:fill="auto"/>
          </w:tcPr>
          <w:p w14:paraId="668B8A4E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245D012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164</w:t>
            </w:r>
            <w:r w:rsidR="00D91AA2"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832</w:t>
            </w:r>
          </w:p>
        </w:tc>
      </w:tr>
      <w:tr w:rsidR="00D91AA2" w:rsidRPr="006704C3" w14:paraId="3C712A3C" w14:textId="77777777" w:rsidTr="004760F0">
        <w:tc>
          <w:tcPr>
            <w:tcW w:w="3960" w:type="dxa"/>
            <w:shd w:val="clear" w:color="auto" w:fill="auto"/>
          </w:tcPr>
          <w:p w14:paraId="4AF916D5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</w:tcPr>
          <w:p w14:paraId="50EDD19A" w14:textId="77777777" w:rsidR="00D91AA2" w:rsidRPr="009A644D" w:rsidRDefault="00D91AA2" w:rsidP="004760F0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8EF42F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5D3A96D9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129</w:t>
            </w:r>
            <w:r w:rsidR="00D91AA2" w:rsidRPr="0015122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2BB9F2A0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179DBE44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D91AA2" w:rsidRPr="0015122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270" w:type="dxa"/>
            <w:shd w:val="clear" w:color="auto" w:fill="auto"/>
          </w:tcPr>
          <w:p w14:paraId="1998FDE3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D50B65F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131</w:t>
            </w:r>
            <w:r w:rsidR="00D91AA2" w:rsidRPr="008278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636</w:t>
            </w:r>
          </w:p>
        </w:tc>
      </w:tr>
      <w:tr w:rsidR="00D91AA2" w:rsidRPr="006666FA" w14:paraId="0CEF8072" w14:textId="77777777" w:rsidTr="004760F0">
        <w:tc>
          <w:tcPr>
            <w:tcW w:w="3960" w:type="dxa"/>
            <w:shd w:val="clear" w:color="auto" w:fill="auto"/>
          </w:tcPr>
          <w:p w14:paraId="5C6E23D3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ตัดจำหน่าย</w:t>
            </w:r>
          </w:p>
        </w:tc>
        <w:tc>
          <w:tcPr>
            <w:tcW w:w="900" w:type="dxa"/>
            <w:shd w:val="clear" w:color="auto" w:fill="auto"/>
          </w:tcPr>
          <w:p w14:paraId="0861424D" w14:textId="77777777" w:rsidR="00D91AA2" w:rsidRPr="009A644D" w:rsidRDefault="00D91AA2" w:rsidP="004760F0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3945FD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2E3EAF5D" w14:textId="77777777" w:rsidR="00D91AA2" w:rsidRPr="00395767" w:rsidRDefault="00D91AA2" w:rsidP="004760F0">
            <w:pPr>
              <w:tabs>
                <w:tab w:val="decimal" w:pos="790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DA3BF5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103AF030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8278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 w:rsidRPr="008278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877</w:t>
            </w:r>
            <w:r w:rsidRPr="008278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1D0E2C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35B57252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8278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 w:rsidRPr="008278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877</w:t>
            </w:r>
            <w:r w:rsidRPr="008278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91AA2" w:rsidRPr="006666FA" w14:paraId="3BBC809E" w14:textId="77777777" w:rsidTr="004760F0">
        <w:tc>
          <w:tcPr>
            <w:tcW w:w="3960" w:type="dxa"/>
            <w:shd w:val="clear" w:color="auto" w:fill="auto"/>
          </w:tcPr>
          <w:p w14:paraId="5B1F41EC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โอนไปยานพาหนะรอการขาย</w:t>
            </w:r>
          </w:p>
        </w:tc>
        <w:tc>
          <w:tcPr>
            <w:tcW w:w="900" w:type="dxa"/>
            <w:shd w:val="clear" w:color="auto" w:fill="auto"/>
          </w:tcPr>
          <w:p w14:paraId="5930D087" w14:textId="77777777" w:rsidR="00D91AA2" w:rsidRPr="009A644D" w:rsidRDefault="00B30E1D" w:rsidP="004760F0">
            <w:pPr>
              <w:tabs>
                <w:tab w:val="decimal" w:pos="252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0BCA40F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1FEEA533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8F1A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8F1A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306</w:t>
            </w:r>
            <w:r w:rsidRPr="008F1A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444F86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54AB91C8" w14:textId="77777777" w:rsidR="00D91AA2" w:rsidRPr="00395767" w:rsidRDefault="00D91AA2" w:rsidP="004760F0">
            <w:pPr>
              <w:tabs>
                <w:tab w:val="decimal" w:pos="7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049825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2C4DB243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8F1A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8F1A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306</w:t>
            </w:r>
            <w:r w:rsidRPr="008F1A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91AA2" w:rsidRPr="006666FA" w14:paraId="3813C1FF" w14:textId="77777777" w:rsidTr="004760F0">
        <w:tc>
          <w:tcPr>
            <w:tcW w:w="3960" w:type="dxa"/>
            <w:shd w:val="clear" w:color="auto" w:fill="auto"/>
          </w:tcPr>
          <w:p w14:paraId="499F03CA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746146C7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E53DCC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09E8A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262</w:t>
            </w:r>
            <w:r w:rsidR="00D91AA2" w:rsidRPr="008F1A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270" w:type="dxa"/>
            <w:shd w:val="clear" w:color="auto" w:fill="auto"/>
          </w:tcPr>
          <w:p w14:paraId="444EEF65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2D8AC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D91AA2" w:rsidRPr="008F1A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270" w:type="dxa"/>
            <w:shd w:val="clear" w:color="auto" w:fill="auto"/>
          </w:tcPr>
          <w:p w14:paraId="567F164D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75D50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286</w:t>
            </w:r>
            <w:r w:rsidR="00D91AA2" w:rsidRPr="006709D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285</w:t>
            </w:r>
          </w:p>
        </w:tc>
      </w:tr>
      <w:tr w:rsidR="00D91AA2" w:rsidRPr="00395767" w14:paraId="2D7A083F" w14:textId="77777777" w:rsidTr="004760F0">
        <w:tc>
          <w:tcPr>
            <w:tcW w:w="3960" w:type="dxa"/>
            <w:shd w:val="clear" w:color="auto" w:fill="auto"/>
          </w:tcPr>
          <w:p w14:paraId="690617BF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9C9D880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835F5F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2DEE942F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B78C4B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008DDC16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40EC5E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B8AAB8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D91AA2" w:rsidRPr="006666FA" w14:paraId="0ED2281D" w14:textId="77777777" w:rsidTr="004760F0">
        <w:tc>
          <w:tcPr>
            <w:tcW w:w="3960" w:type="dxa"/>
            <w:shd w:val="clear" w:color="auto" w:fill="auto"/>
          </w:tcPr>
          <w:p w14:paraId="3D9B2397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ค่าเสื่อมราคา</w:t>
            </w:r>
          </w:p>
        </w:tc>
        <w:tc>
          <w:tcPr>
            <w:tcW w:w="900" w:type="dxa"/>
            <w:shd w:val="clear" w:color="auto" w:fill="auto"/>
          </w:tcPr>
          <w:p w14:paraId="03B1355F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592500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36ED4046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C79E03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7305B819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747D36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38F44A46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91AA2" w:rsidRPr="006666FA" w14:paraId="6FDE5AA5" w14:textId="77777777" w:rsidTr="004760F0">
        <w:tc>
          <w:tcPr>
            <w:tcW w:w="3960" w:type="dxa"/>
            <w:shd w:val="clear" w:color="auto" w:fill="auto"/>
          </w:tcPr>
          <w:p w14:paraId="2F599B5B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1BA9BC17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A18383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243F2B88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32</w:t>
            </w:r>
            <w:r w:rsidR="00D91AA2"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70" w:type="dxa"/>
            <w:shd w:val="clear" w:color="auto" w:fill="auto"/>
          </w:tcPr>
          <w:p w14:paraId="2675CC4F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102BCC9E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15</w:t>
            </w:r>
            <w:r w:rsidR="00D91AA2"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041</w:t>
            </w:r>
          </w:p>
        </w:tc>
        <w:tc>
          <w:tcPr>
            <w:tcW w:w="270" w:type="dxa"/>
            <w:shd w:val="clear" w:color="auto" w:fill="auto"/>
          </w:tcPr>
          <w:p w14:paraId="7B557BAC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976711E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47</w:t>
            </w:r>
            <w:r w:rsidR="00D91AA2"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858</w:t>
            </w:r>
          </w:p>
        </w:tc>
      </w:tr>
      <w:tr w:rsidR="00D91AA2" w:rsidRPr="006666FA" w14:paraId="770A5D85" w14:textId="77777777" w:rsidTr="004760F0">
        <w:tc>
          <w:tcPr>
            <w:tcW w:w="3960" w:type="dxa"/>
            <w:shd w:val="clear" w:color="auto" w:fill="auto"/>
          </w:tcPr>
          <w:p w14:paraId="40486879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</w:tcPr>
          <w:p w14:paraId="34DCBF9A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AF4207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4584BA2B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21</w:t>
            </w:r>
            <w:r w:rsidR="00D91AA2"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069</w:t>
            </w:r>
          </w:p>
        </w:tc>
        <w:tc>
          <w:tcPr>
            <w:tcW w:w="270" w:type="dxa"/>
            <w:shd w:val="clear" w:color="auto" w:fill="auto"/>
          </w:tcPr>
          <w:p w14:paraId="0FE6E33C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27A81F95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="00D91AA2"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270" w:type="dxa"/>
            <w:shd w:val="clear" w:color="auto" w:fill="auto"/>
          </w:tcPr>
          <w:p w14:paraId="77D0661A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0E9DE85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</w:t>
            </w:r>
            <w:r w:rsidR="00D91AA2"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514</w:t>
            </w:r>
          </w:p>
        </w:tc>
      </w:tr>
      <w:tr w:rsidR="00D91AA2" w:rsidRPr="006666FA" w14:paraId="1700F68F" w14:textId="77777777" w:rsidTr="004760F0">
        <w:tc>
          <w:tcPr>
            <w:tcW w:w="3960" w:type="dxa"/>
            <w:shd w:val="clear" w:color="auto" w:fill="auto"/>
          </w:tcPr>
          <w:p w14:paraId="63B2A2E9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ตัดจำหน่าย</w:t>
            </w:r>
          </w:p>
        </w:tc>
        <w:tc>
          <w:tcPr>
            <w:tcW w:w="900" w:type="dxa"/>
            <w:shd w:val="clear" w:color="auto" w:fill="auto"/>
          </w:tcPr>
          <w:p w14:paraId="5720BE8D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3B155F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5BAF9170" w14:textId="77777777" w:rsidR="00D91AA2" w:rsidRPr="00395767" w:rsidRDefault="00D91AA2" w:rsidP="004760F0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6B4ACE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2421A7DD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275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3199D5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BE76456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275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91AA2" w:rsidRPr="006666FA" w14:paraId="2E7E63A3" w14:textId="77777777" w:rsidTr="004760F0">
        <w:tc>
          <w:tcPr>
            <w:tcW w:w="3960" w:type="dxa"/>
            <w:shd w:val="clear" w:color="auto" w:fill="auto"/>
          </w:tcPr>
          <w:p w14:paraId="1AFF9216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โอนไปยานพาหนะรอการขาย</w:t>
            </w:r>
          </w:p>
        </w:tc>
        <w:tc>
          <w:tcPr>
            <w:tcW w:w="900" w:type="dxa"/>
            <w:shd w:val="clear" w:color="auto" w:fill="auto"/>
          </w:tcPr>
          <w:p w14:paraId="59940A11" w14:textId="77777777" w:rsidR="00D91AA2" w:rsidRPr="009A644D" w:rsidRDefault="00B30E1D" w:rsidP="004760F0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F53113C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50C8E338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16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035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C1AC91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2060C9F" w14:textId="77777777" w:rsidR="00D91AA2" w:rsidRPr="00395767" w:rsidRDefault="00D91AA2" w:rsidP="004760F0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1EF05A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F77634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16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035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91AA2" w:rsidRPr="006666FA" w14:paraId="2EC808E5" w14:textId="77777777" w:rsidTr="004760F0">
        <w:tc>
          <w:tcPr>
            <w:tcW w:w="3960" w:type="dxa"/>
            <w:shd w:val="clear" w:color="auto" w:fill="auto"/>
          </w:tcPr>
          <w:p w14:paraId="41C12747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2564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</w:p>
        </w:tc>
        <w:tc>
          <w:tcPr>
            <w:tcW w:w="900" w:type="dxa"/>
            <w:shd w:val="clear" w:color="auto" w:fill="auto"/>
          </w:tcPr>
          <w:p w14:paraId="2A0C9813" w14:textId="77777777" w:rsidR="00D91AA2" w:rsidRPr="009A644D" w:rsidRDefault="00D91AA2" w:rsidP="004760F0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32DD1B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7A59243B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CFD9F4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68E93C7B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C22887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99A7D2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91AA2" w:rsidRPr="006666FA" w14:paraId="5407EC6D" w14:textId="77777777" w:rsidTr="004760F0">
        <w:tc>
          <w:tcPr>
            <w:tcW w:w="3960" w:type="dxa"/>
            <w:shd w:val="clear" w:color="auto" w:fill="auto"/>
          </w:tcPr>
          <w:p w14:paraId="4B09F85B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5889999E" w14:textId="77777777" w:rsidR="00D91AA2" w:rsidRPr="009A644D" w:rsidRDefault="00D91AA2" w:rsidP="004760F0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D72515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25B65293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  <w:r w:rsidR="00D91AA2"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270" w:type="dxa"/>
            <w:shd w:val="clear" w:color="auto" w:fill="auto"/>
          </w:tcPr>
          <w:p w14:paraId="5E8A90DD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04E468B9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D91AA2"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49922D0A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7D6BC71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54</w:t>
            </w:r>
            <w:r w:rsidR="00D91AA2"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062</w:t>
            </w:r>
          </w:p>
        </w:tc>
      </w:tr>
      <w:tr w:rsidR="00D91AA2" w:rsidRPr="006666FA" w14:paraId="287FA195" w14:textId="77777777" w:rsidTr="004760F0">
        <w:tc>
          <w:tcPr>
            <w:tcW w:w="3960" w:type="dxa"/>
            <w:shd w:val="clear" w:color="auto" w:fill="auto"/>
          </w:tcPr>
          <w:p w14:paraId="4F060656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</w:tcPr>
          <w:p w14:paraId="352DEAEF" w14:textId="77777777" w:rsidR="00D91AA2" w:rsidRPr="009A644D" w:rsidRDefault="00D91AA2" w:rsidP="004760F0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9A968F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6E8ECD94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20</w:t>
            </w:r>
            <w:r w:rsidR="00D91AA2" w:rsidRPr="001D103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270" w:type="dxa"/>
            <w:shd w:val="clear" w:color="auto" w:fill="auto"/>
          </w:tcPr>
          <w:p w14:paraId="77719A9A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5C44FF41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="00D91AA2" w:rsidRPr="001D103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038</w:t>
            </w:r>
          </w:p>
        </w:tc>
        <w:tc>
          <w:tcPr>
            <w:tcW w:w="270" w:type="dxa"/>
            <w:shd w:val="clear" w:color="auto" w:fill="auto"/>
          </w:tcPr>
          <w:p w14:paraId="5E013D73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709F40A3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24</w:t>
            </w:r>
            <w:r w:rsidR="00D91AA2" w:rsidRPr="001D103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935</w:t>
            </w:r>
          </w:p>
        </w:tc>
      </w:tr>
      <w:tr w:rsidR="00D91AA2" w:rsidRPr="006666FA" w14:paraId="1322C7CE" w14:textId="77777777" w:rsidTr="004760F0">
        <w:tc>
          <w:tcPr>
            <w:tcW w:w="3960" w:type="dxa"/>
            <w:shd w:val="clear" w:color="auto" w:fill="auto"/>
          </w:tcPr>
          <w:p w14:paraId="4366880D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ตัดจำหน่าย</w:t>
            </w:r>
          </w:p>
        </w:tc>
        <w:tc>
          <w:tcPr>
            <w:tcW w:w="900" w:type="dxa"/>
            <w:shd w:val="clear" w:color="auto" w:fill="auto"/>
          </w:tcPr>
          <w:p w14:paraId="4F7E3A08" w14:textId="77777777" w:rsidR="00D91AA2" w:rsidRPr="009A644D" w:rsidRDefault="00D91AA2" w:rsidP="004760F0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85208B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663E53F4" w14:textId="77777777" w:rsidR="00D91AA2" w:rsidRPr="00395767" w:rsidRDefault="00D91AA2" w:rsidP="004760F0">
            <w:pPr>
              <w:tabs>
                <w:tab w:val="decimal" w:pos="790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27A138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0B609233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25B7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 w:rsidRPr="00225B7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443</w:t>
            </w:r>
            <w:r w:rsidRPr="00225B7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D5727E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219603F6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25B7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 w:rsidRPr="00225B7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443</w:t>
            </w:r>
            <w:r w:rsidRPr="00225B7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91AA2" w:rsidRPr="006666FA" w14:paraId="10C12934" w14:textId="77777777" w:rsidTr="004760F0">
        <w:tc>
          <w:tcPr>
            <w:tcW w:w="3960" w:type="dxa"/>
            <w:shd w:val="clear" w:color="auto" w:fill="auto"/>
          </w:tcPr>
          <w:p w14:paraId="3857D3FC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โอน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จาก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ยานพาหนะรอการขาย</w:t>
            </w:r>
          </w:p>
        </w:tc>
        <w:tc>
          <w:tcPr>
            <w:tcW w:w="900" w:type="dxa"/>
            <w:shd w:val="clear" w:color="auto" w:fill="auto"/>
          </w:tcPr>
          <w:p w14:paraId="1C6C37D7" w14:textId="77777777" w:rsidR="00D91AA2" w:rsidRPr="009A644D" w:rsidRDefault="00B30E1D" w:rsidP="004760F0">
            <w:pPr>
              <w:tabs>
                <w:tab w:val="decimal" w:pos="162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EA6E142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631C9CFB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270" w:type="dxa"/>
            <w:shd w:val="clear" w:color="auto" w:fill="auto"/>
          </w:tcPr>
          <w:p w14:paraId="5BBF3AB3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523BC5FC" w14:textId="77777777" w:rsidR="00D91AA2" w:rsidRPr="00395767" w:rsidRDefault="00D91AA2" w:rsidP="004760F0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273008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6A9ACB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140</w:t>
            </w:r>
          </w:p>
        </w:tc>
      </w:tr>
      <w:tr w:rsidR="00D91AA2" w:rsidRPr="006666FA" w14:paraId="31310502" w14:textId="77777777" w:rsidTr="004760F0">
        <w:tc>
          <w:tcPr>
            <w:tcW w:w="3960" w:type="dxa"/>
            <w:shd w:val="clear" w:color="auto" w:fill="auto"/>
          </w:tcPr>
          <w:p w14:paraId="5D565FFE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55AD84A4" w14:textId="77777777" w:rsidR="00D91AA2" w:rsidRPr="009A644D" w:rsidRDefault="00D91AA2" w:rsidP="004760F0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C65A98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E834F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="00D91AA2" w:rsidRPr="00225B7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270" w:type="dxa"/>
            <w:shd w:val="clear" w:color="auto" w:fill="auto"/>
          </w:tcPr>
          <w:p w14:paraId="565064E9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C181B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D91AA2" w:rsidRPr="00225B7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806</w:t>
            </w:r>
          </w:p>
        </w:tc>
        <w:tc>
          <w:tcPr>
            <w:tcW w:w="270" w:type="dxa"/>
            <w:shd w:val="clear" w:color="auto" w:fill="auto"/>
          </w:tcPr>
          <w:p w14:paraId="4D75BF5D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B40C8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  <w:r w:rsidR="00D91AA2" w:rsidRPr="00225B7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694</w:t>
            </w:r>
          </w:p>
        </w:tc>
      </w:tr>
      <w:tr w:rsidR="00D91AA2" w:rsidRPr="00395767" w14:paraId="1138FF1E" w14:textId="77777777" w:rsidTr="004760F0">
        <w:tc>
          <w:tcPr>
            <w:tcW w:w="3960" w:type="dxa"/>
            <w:shd w:val="clear" w:color="auto" w:fill="auto"/>
          </w:tcPr>
          <w:p w14:paraId="4099FB16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E426144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9A6B96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561E12F6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CA4D6B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1E08EAD9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264CAA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57FAAF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D91AA2" w:rsidRPr="006666FA" w14:paraId="7CF0DFDF" w14:textId="77777777" w:rsidTr="004760F0">
        <w:tc>
          <w:tcPr>
            <w:tcW w:w="3960" w:type="dxa"/>
            <w:shd w:val="clear" w:color="auto" w:fill="auto"/>
          </w:tcPr>
          <w:p w14:paraId="529FD8F8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900" w:type="dxa"/>
            <w:shd w:val="clear" w:color="auto" w:fill="auto"/>
          </w:tcPr>
          <w:p w14:paraId="59538F57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AECFFF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4E6E7035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D383C8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36738A64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90E630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6DB7A55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91AA2" w:rsidRPr="006666FA" w14:paraId="22CB6050" w14:textId="77777777" w:rsidTr="004760F0">
        <w:tc>
          <w:tcPr>
            <w:tcW w:w="3960" w:type="dxa"/>
            <w:shd w:val="clear" w:color="auto" w:fill="auto"/>
          </w:tcPr>
          <w:p w14:paraId="3FC97BC7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645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D645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D645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2F9E4E3F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2C8F44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shd w:val="clear" w:color="auto" w:fill="auto"/>
          </w:tcPr>
          <w:p w14:paraId="33810F60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96</w:t>
            </w:r>
            <w:r w:rsidR="00D91AA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665</w:t>
            </w:r>
          </w:p>
        </w:tc>
        <w:tc>
          <w:tcPr>
            <w:tcW w:w="270" w:type="dxa"/>
            <w:shd w:val="clear" w:color="auto" w:fill="auto"/>
          </w:tcPr>
          <w:p w14:paraId="7937B063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14:paraId="6876AFFC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D91AA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2C4A57A6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3B1153DF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110</w:t>
            </w:r>
            <w:r w:rsidR="00D91AA2" w:rsidRPr="0011755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770</w:t>
            </w:r>
          </w:p>
        </w:tc>
      </w:tr>
      <w:tr w:rsidR="00D91AA2" w:rsidRPr="006666FA" w14:paraId="6C352D0F" w14:textId="77777777" w:rsidTr="004760F0">
        <w:tc>
          <w:tcPr>
            <w:tcW w:w="3960" w:type="dxa"/>
            <w:shd w:val="clear" w:color="auto" w:fill="auto"/>
          </w:tcPr>
          <w:p w14:paraId="6F3AAFC8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645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D645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D645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397679E0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2E67B6" w14:textId="77777777" w:rsidR="00D91AA2" w:rsidRPr="00395767" w:rsidRDefault="00D91AA2" w:rsidP="004760F0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4D62B8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203</w:t>
            </w:r>
            <w:r w:rsidR="00D91AA2" w:rsidRPr="00225B7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  <w:tc>
          <w:tcPr>
            <w:tcW w:w="270" w:type="dxa"/>
            <w:shd w:val="clear" w:color="auto" w:fill="auto"/>
          </w:tcPr>
          <w:p w14:paraId="7FD1101F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6468F4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D91AA2" w:rsidRPr="00D3422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270" w:type="dxa"/>
            <w:shd w:val="clear" w:color="auto" w:fill="auto"/>
          </w:tcPr>
          <w:p w14:paraId="311B1D80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478E90" w14:textId="77777777" w:rsidR="00D91AA2" w:rsidRPr="00395767" w:rsidRDefault="00B30E1D" w:rsidP="004760F0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215</w:t>
            </w:r>
            <w:r w:rsidR="00D91AA2" w:rsidRPr="00D3422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591</w:t>
            </w:r>
          </w:p>
        </w:tc>
      </w:tr>
    </w:tbl>
    <w:p w14:paraId="4F0E974D" w14:textId="77777777" w:rsidR="00D91AA2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</w:pPr>
    </w:p>
    <w:p w14:paraId="7DCF52BD" w14:textId="77777777" w:rsidR="00D91AA2" w:rsidRPr="001F7214" w:rsidRDefault="00D91AA2" w:rsidP="00D91AA2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</w:pPr>
      <w:r w:rsidRPr="001F721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ราคาทุน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ของสินทรัพย์ให้เช่าตามสัญญาเช่าดำเนินงาน ซึ่งได้คิดค่าเสื่อมราคาเต็มจำนวนแล้วแต่ยังคงใช้งานจนถึง 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br/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B30E1D" w:rsidRPr="00B30E1D">
        <w:rPr>
          <w:rFonts w:asciiTheme="majorBidi" w:eastAsia="MS Mincho" w:hAnsiTheme="majorBidi" w:cstheme="majorBidi"/>
          <w:sz w:val="30"/>
          <w:szCs w:val="30"/>
          <w:lang w:val="en-US" w:bidi="th-TH"/>
        </w:rPr>
        <w:t>31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B30E1D" w:rsidRPr="00B30E1D">
        <w:rPr>
          <w:rFonts w:asciiTheme="majorBidi" w:eastAsia="MS Mincho" w:hAnsiTheme="majorBidi" w:cstheme="majorBidi"/>
          <w:sz w:val="30"/>
          <w:szCs w:val="30"/>
          <w:lang w:val="en-US" w:bidi="th-TH"/>
        </w:rPr>
        <w:t>2565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มี</w:t>
      </w:r>
      <w:r w:rsidRPr="009A644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จำนวน</w:t>
      </w:r>
      <w:r w:rsidRPr="009A644D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B30E1D" w:rsidRPr="00B30E1D">
        <w:rPr>
          <w:rFonts w:asciiTheme="majorBidi" w:eastAsia="MS Mincho" w:hAnsiTheme="majorBidi" w:cstheme="majorBidi"/>
          <w:sz w:val="30"/>
          <w:szCs w:val="30"/>
          <w:lang w:val="en-US" w:bidi="th-TH"/>
        </w:rPr>
        <w:t>57</w:t>
      </w:r>
      <w:r w:rsidRPr="009A644D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9A644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ล้านบาท</w:t>
      </w:r>
      <w:r w:rsidRPr="009A644D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="00B30E1D" w:rsidRPr="00B30E1D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2564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 w:rsidR="00B30E1D" w:rsidRPr="00B30E1D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5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lang w:bidi="th-TH"/>
        </w:rPr>
        <w:t xml:space="preserve"> 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</w:p>
    <w:p w14:paraId="15A620D6" w14:textId="77777777" w:rsidR="00D91AA2" w:rsidRPr="008353A4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MS Mincho" w:hAnsiTheme="majorBidi" w:cstheme="majorBidi"/>
          <w:sz w:val="24"/>
          <w:szCs w:val="24"/>
          <w:lang w:val="en-US" w:bidi="th-TH"/>
        </w:rPr>
      </w:pPr>
    </w:p>
    <w:p w14:paraId="2146751B" w14:textId="77777777" w:rsidR="00D91AA2" w:rsidRPr="001F7214" w:rsidRDefault="00D91AA2" w:rsidP="00D91AA2">
      <w:pPr>
        <w:spacing w:line="240" w:lineRule="auto"/>
        <w:ind w:left="540"/>
        <w:jc w:val="both"/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</w:pP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การค้ำประกัน</w:t>
      </w:r>
    </w:p>
    <w:p w14:paraId="27074B9A" w14:textId="77777777" w:rsidR="00D91AA2" w:rsidRPr="008353A4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MS Mincho" w:hAnsiTheme="majorBidi" w:cstheme="majorBidi"/>
          <w:sz w:val="24"/>
          <w:szCs w:val="24"/>
          <w:cs/>
          <w:lang w:val="en-US" w:bidi="th-TH"/>
        </w:rPr>
      </w:pPr>
    </w:p>
    <w:p w14:paraId="7B23C77E" w14:textId="2B8BB8E8" w:rsidR="002015FF" w:rsidRDefault="00D91AA2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B30E1D" w:rsidRPr="00B30E1D">
        <w:rPr>
          <w:rFonts w:asciiTheme="majorBidi" w:eastAsia="MS Mincho" w:hAnsiTheme="majorBidi" w:cstheme="majorBidi"/>
          <w:sz w:val="30"/>
          <w:szCs w:val="30"/>
          <w:lang w:val="en-US" w:bidi="th-TH"/>
        </w:rPr>
        <w:t>31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B30E1D" w:rsidRPr="00B30E1D">
        <w:rPr>
          <w:rFonts w:asciiTheme="majorBidi" w:eastAsia="MS Mincho" w:hAnsiTheme="majorBidi" w:cstheme="majorBidi"/>
          <w:sz w:val="30"/>
          <w:szCs w:val="30"/>
          <w:lang w:val="en-US" w:bidi="th-TH"/>
        </w:rPr>
        <w:t>2565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สินทรัพย์ให้เช่าตามสัญญาเช่าดำเนินงานมูลค่าสุทธิตามบัญชี</w:t>
      </w:r>
      <w:r w:rsidRPr="00E66427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จำนวน </w:t>
      </w:r>
      <w:r w:rsidR="00B30E1D" w:rsidRPr="00B30E1D">
        <w:rPr>
          <w:rFonts w:asciiTheme="majorBidi" w:eastAsia="MS Mincho" w:hAnsiTheme="majorBidi" w:cstheme="majorBidi"/>
          <w:sz w:val="30"/>
          <w:szCs w:val="30"/>
          <w:lang w:val="en-US" w:bidi="th-TH"/>
        </w:rPr>
        <w:t>81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ล้านบาท </w:t>
      </w:r>
      <w:r w:rsidR="001206D8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             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="00B30E1D" w:rsidRPr="00B30E1D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2564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:</w:t>
      </w:r>
      <w:r w:rsidRPr="001F7214"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  <w:r w:rsidR="007A69DC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38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ล้านบาท) 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ใช้เป็นหลักทรัพย์ค้ำประกันเงินกู้ยืมระยะ</w:t>
      </w:r>
      <w:r w:rsidRPr="001F721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สั้นและ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ระยะ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ยาวจากสถาบันการเงินในประเทศ</w:t>
      </w:r>
      <w:r w:rsidR="001206D8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            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โดยการทำสัญญาโอนกรรมสิทธิ์สินทรัพย์อย่างมีเงื่อนไขให้แก่สถาบันการเงินดังกล่าว เนื่องจากบริษัทซื้อสินทรัพย์เหล่านี้ด้วยเงินที่รับมาจากเงินกู้ยืมดังกล่า</w:t>
      </w:r>
      <w:r w:rsidR="001F0E83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ว</w:t>
      </w:r>
    </w:p>
    <w:p w14:paraId="1A7B8694" w14:textId="77777777" w:rsidR="002015FF" w:rsidRDefault="002015FF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69122E96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7332EA15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73108179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562B83FC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0803453B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547CA5C1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2569D356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3052EDF6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591BA1AB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2B08FD86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0412D6BE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58319B85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574C685B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7193EAD8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29E5816A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489A8E47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7CEF6515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03D094FF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71579718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380DB639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0A9EE982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3F19FF2C" w14:textId="77777777" w:rsidR="00BD5768" w:rsidRPr="002015FF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17FAE2DC" w14:textId="13AE9EE7" w:rsidR="00D91AA2" w:rsidRPr="00817823" w:rsidRDefault="00D91AA2" w:rsidP="00D91AA2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1F721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7D8556AD" w14:textId="77777777" w:rsidR="00D91AA2" w:rsidRPr="00193A52" w:rsidRDefault="00D91AA2" w:rsidP="00D91AA2">
      <w:pPr>
        <w:pStyle w:val="NoSpacing"/>
        <w:rPr>
          <w:rFonts w:asciiTheme="majorBidi" w:hAnsiTheme="majorBidi" w:cstheme="majorBidi"/>
          <w:sz w:val="16"/>
          <w:szCs w:val="16"/>
          <w:cs/>
          <w:lang w:bidi="th-TH"/>
        </w:rPr>
      </w:pPr>
    </w:p>
    <w:tbl>
      <w:tblPr>
        <w:tblW w:w="10350" w:type="dxa"/>
        <w:tblInd w:w="-9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250"/>
        <w:gridCol w:w="720"/>
        <w:gridCol w:w="989"/>
        <w:gridCol w:w="111"/>
        <w:gridCol w:w="880"/>
        <w:gridCol w:w="144"/>
        <w:gridCol w:w="936"/>
        <w:gridCol w:w="109"/>
        <w:gridCol w:w="971"/>
        <w:gridCol w:w="109"/>
        <w:gridCol w:w="971"/>
        <w:gridCol w:w="144"/>
        <w:gridCol w:w="936"/>
        <w:gridCol w:w="106"/>
        <w:gridCol w:w="974"/>
      </w:tblGrid>
      <w:tr w:rsidR="00D91AA2" w:rsidRPr="006666FA" w14:paraId="38BF9E92" w14:textId="77777777" w:rsidTr="00457445">
        <w:trPr>
          <w:cantSplit/>
          <w:trHeight w:val="164"/>
          <w:tblHeader/>
        </w:trPr>
        <w:tc>
          <w:tcPr>
            <w:tcW w:w="2250" w:type="dxa"/>
            <w:vAlign w:val="bottom"/>
          </w:tcPr>
          <w:p w14:paraId="7F5B34A3" w14:textId="77777777" w:rsidR="00D91AA2" w:rsidRPr="006666FA" w:rsidRDefault="00D91AA2" w:rsidP="004760F0">
            <w:pPr>
              <w:tabs>
                <w:tab w:val="left" w:pos="2171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14:paraId="68FF52EA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7380" w:type="dxa"/>
            <w:gridSpan w:val="13"/>
          </w:tcPr>
          <w:p w14:paraId="261CC509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งบการเงินรวม</w:t>
            </w:r>
          </w:p>
        </w:tc>
      </w:tr>
      <w:tr w:rsidR="00D91AA2" w:rsidRPr="006666FA" w14:paraId="0EDA6AD2" w14:textId="77777777" w:rsidTr="00457445">
        <w:trPr>
          <w:cantSplit/>
          <w:trHeight w:val="1055"/>
        </w:trPr>
        <w:tc>
          <w:tcPr>
            <w:tcW w:w="2250" w:type="dxa"/>
            <w:vAlign w:val="bottom"/>
          </w:tcPr>
          <w:p w14:paraId="2A3318A3" w14:textId="77777777" w:rsidR="00D91AA2" w:rsidRPr="006666FA" w:rsidRDefault="00D91AA2" w:rsidP="004760F0">
            <w:pPr>
              <w:tabs>
                <w:tab w:val="left" w:pos="2171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14:paraId="0544F7A4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</w:pPr>
          </w:p>
          <w:p w14:paraId="41DCFA90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</w:pPr>
          </w:p>
          <w:p w14:paraId="558531B0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</w:pPr>
          </w:p>
          <w:p w14:paraId="71D022CC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left="-54" w:right="-4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>หมายเหตุ</w:t>
            </w:r>
          </w:p>
        </w:tc>
        <w:tc>
          <w:tcPr>
            <w:tcW w:w="989" w:type="dxa"/>
            <w:vAlign w:val="bottom"/>
          </w:tcPr>
          <w:p w14:paraId="58D3E199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111" w:type="dxa"/>
          </w:tcPr>
          <w:p w14:paraId="53827D3A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880" w:type="dxa"/>
            <w:vAlign w:val="bottom"/>
          </w:tcPr>
          <w:p w14:paraId="500B0152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44" w:type="dxa"/>
          </w:tcPr>
          <w:p w14:paraId="513E8C2B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67941E3E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ยานพาหนะ</w:t>
            </w:r>
          </w:p>
        </w:tc>
        <w:tc>
          <w:tcPr>
            <w:tcW w:w="109" w:type="dxa"/>
          </w:tcPr>
          <w:p w14:paraId="38591B72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4D7EC5F8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09" w:type="dxa"/>
          </w:tcPr>
          <w:p w14:paraId="137DA7F8" w14:textId="77777777" w:rsidR="00D91AA2" w:rsidRPr="006666FA" w:rsidRDefault="00D91AA2" w:rsidP="004760F0">
            <w:pPr>
              <w:tabs>
                <w:tab w:val="left" w:pos="540"/>
              </w:tabs>
              <w:spacing w:line="300" w:lineRule="exact"/>
              <w:ind w:left="-114" w:right="-10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56A185A5" w14:textId="77777777" w:rsidR="00D91AA2" w:rsidRPr="006666FA" w:rsidRDefault="00D91AA2" w:rsidP="004760F0">
            <w:pPr>
              <w:tabs>
                <w:tab w:val="left" w:pos="540"/>
              </w:tabs>
              <w:spacing w:line="300" w:lineRule="exact"/>
              <w:ind w:left="-66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 ติดตั้งแล</w:t>
            </w: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ะเครื่องใช้สำนักงาน</w:t>
            </w:r>
          </w:p>
        </w:tc>
        <w:tc>
          <w:tcPr>
            <w:tcW w:w="144" w:type="dxa"/>
          </w:tcPr>
          <w:p w14:paraId="0D90FFC2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36" w:type="dxa"/>
            <w:vAlign w:val="bottom"/>
          </w:tcPr>
          <w:p w14:paraId="0EB06FC6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สินทรัพย์ระหว่างก่อสร้าง</w:t>
            </w:r>
          </w:p>
        </w:tc>
        <w:tc>
          <w:tcPr>
            <w:tcW w:w="106" w:type="dxa"/>
          </w:tcPr>
          <w:p w14:paraId="21BCBE8C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974" w:type="dxa"/>
            <w:vAlign w:val="bottom"/>
          </w:tcPr>
          <w:p w14:paraId="60E6BC80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รวม</w:t>
            </w:r>
          </w:p>
        </w:tc>
      </w:tr>
      <w:tr w:rsidR="00D91AA2" w:rsidRPr="006666FA" w14:paraId="3B616D4C" w14:textId="77777777" w:rsidTr="00457445">
        <w:tblPrEx>
          <w:tblLook w:val="0000" w:firstRow="0" w:lastRow="0" w:firstColumn="0" w:lastColumn="0" w:noHBand="0" w:noVBand="0"/>
        </w:tblPrEx>
        <w:trPr>
          <w:cantSplit/>
          <w:trHeight w:val="101"/>
        </w:trPr>
        <w:tc>
          <w:tcPr>
            <w:tcW w:w="2250" w:type="dxa"/>
          </w:tcPr>
          <w:p w14:paraId="6C40B87A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14:paraId="09F21763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7380" w:type="dxa"/>
            <w:gridSpan w:val="13"/>
          </w:tcPr>
          <w:p w14:paraId="2777D635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>(พันบาท)</w:t>
            </w:r>
          </w:p>
        </w:tc>
      </w:tr>
      <w:tr w:rsidR="00D91AA2" w:rsidRPr="006666FA" w14:paraId="4BB6A0C7" w14:textId="77777777" w:rsidTr="00457445">
        <w:trPr>
          <w:cantSplit/>
          <w:trHeight w:val="164"/>
        </w:trPr>
        <w:tc>
          <w:tcPr>
            <w:tcW w:w="2250" w:type="dxa"/>
            <w:vAlign w:val="bottom"/>
          </w:tcPr>
          <w:p w14:paraId="23AABF5F" w14:textId="77777777" w:rsidR="00D91AA2" w:rsidRPr="006666FA" w:rsidRDefault="00D91AA2" w:rsidP="004760F0">
            <w:pPr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720" w:type="dxa"/>
          </w:tcPr>
          <w:p w14:paraId="687C7348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095F6DD9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" w:type="dxa"/>
          </w:tcPr>
          <w:p w14:paraId="2D05C565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0" w:type="dxa"/>
            <w:vAlign w:val="bottom"/>
          </w:tcPr>
          <w:p w14:paraId="517289EF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</w:tcPr>
          <w:p w14:paraId="32227249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6E8739E7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9" w:type="dxa"/>
          </w:tcPr>
          <w:p w14:paraId="54C53586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2CA33105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9" w:type="dxa"/>
          </w:tcPr>
          <w:p w14:paraId="0B9C5068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06C5531E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</w:tcPr>
          <w:p w14:paraId="5B125540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695D70A8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40B7D943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6816BF52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91AA2" w:rsidRPr="006666FA" w14:paraId="62D0D4D2" w14:textId="77777777" w:rsidTr="00457445">
        <w:trPr>
          <w:cantSplit/>
          <w:trHeight w:val="164"/>
        </w:trPr>
        <w:tc>
          <w:tcPr>
            <w:tcW w:w="2250" w:type="dxa"/>
          </w:tcPr>
          <w:p w14:paraId="3842D307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sz w:val="25"/>
                <w:szCs w:val="25"/>
                <w:lang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มกราคม </w:t>
            </w:r>
            <w:r w:rsidR="00B30E1D" w:rsidRPr="00B30E1D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2564</w:t>
            </w:r>
          </w:p>
        </w:tc>
        <w:tc>
          <w:tcPr>
            <w:tcW w:w="720" w:type="dxa"/>
          </w:tcPr>
          <w:p w14:paraId="76A67A1F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6BA7FB82" w14:textId="77777777" w:rsidR="00D91AA2" w:rsidRPr="00B56683" w:rsidRDefault="00B30E1D" w:rsidP="004760F0">
            <w:pPr>
              <w:pStyle w:val="acctfourfigures"/>
              <w:tabs>
                <w:tab w:val="clear" w:pos="765"/>
                <w:tab w:val="decimal" w:pos="77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135</w:t>
            </w:r>
            <w:r w:rsidR="00D91AA2" w:rsidRPr="00B5668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900</w:t>
            </w:r>
          </w:p>
        </w:tc>
        <w:tc>
          <w:tcPr>
            <w:tcW w:w="111" w:type="dxa"/>
          </w:tcPr>
          <w:p w14:paraId="26689AFF" w14:textId="77777777" w:rsidR="00D91AA2" w:rsidRPr="00B56683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880" w:type="dxa"/>
            <w:vAlign w:val="bottom"/>
          </w:tcPr>
          <w:p w14:paraId="160EEA5A" w14:textId="77777777" w:rsidR="00D91AA2" w:rsidRPr="00B56683" w:rsidRDefault="00B30E1D" w:rsidP="004760F0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741</w:t>
            </w:r>
            <w:r w:rsidR="00D91AA2" w:rsidRPr="00B5668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738</w:t>
            </w:r>
          </w:p>
        </w:tc>
        <w:tc>
          <w:tcPr>
            <w:tcW w:w="144" w:type="dxa"/>
          </w:tcPr>
          <w:p w14:paraId="55413DA2" w14:textId="77777777" w:rsidR="00D91AA2" w:rsidRPr="00B56683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42E65FDF" w14:textId="77777777" w:rsidR="00D91AA2" w:rsidRPr="00B56683" w:rsidRDefault="00B30E1D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lang w:bidi="th-TH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83</w:t>
            </w:r>
            <w:r w:rsidR="00D91AA2" w:rsidRPr="00B5668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577</w:t>
            </w:r>
          </w:p>
        </w:tc>
        <w:tc>
          <w:tcPr>
            <w:tcW w:w="109" w:type="dxa"/>
          </w:tcPr>
          <w:p w14:paraId="1AF8B6B2" w14:textId="77777777" w:rsidR="00D91AA2" w:rsidRPr="00B56683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5285857B" w14:textId="77777777" w:rsidR="00D91AA2" w:rsidRPr="00B56683" w:rsidRDefault="00B30E1D" w:rsidP="004760F0">
            <w:pPr>
              <w:pStyle w:val="acctfourfigures"/>
              <w:tabs>
                <w:tab w:val="clear" w:pos="765"/>
                <w:tab w:val="decimal" w:pos="768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255</w:t>
            </w:r>
            <w:r w:rsidR="00D91AA2" w:rsidRPr="00B5668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223</w:t>
            </w:r>
          </w:p>
        </w:tc>
        <w:tc>
          <w:tcPr>
            <w:tcW w:w="109" w:type="dxa"/>
          </w:tcPr>
          <w:p w14:paraId="675EB013" w14:textId="77777777" w:rsidR="00D91AA2" w:rsidRPr="00B56683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3695B46D" w14:textId="77777777" w:rsidR="00D91AA2" w:rsidRPr="00B56683" w:rsidRDefault="00B30E1D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267</w:t>
            </w:r>
            <w:r w:rsidR="00D91AA2" w:rsidRPr="00B5668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128</w:t>
            </w:r>
          </w:p>
        </w:tc>
        <w:tc>
          <w:tcPr>
            <w:tcW w:w="144" w:type="dxa"/>
          </w:tcPr>
          <w:p w14:paraId="2837862D" w14:textId="77777777" w:rsidR="00D91AA2" w:rsidRPr="00B56683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7523383F" w14:textId="77777777" w:rsidR="00D91AA2" w:rsidRPr="00B56683" w:rsidRDefault="00B30E1D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126</w:t>
            </w:r>
            <w:r w:rsidR="00D91AA2" w:rsidRPr="00B5668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537</w:t>
            </w:r>
          </w:p>
        </w:tc>
        <w:tc>
          <w:tcPr>
            <w:tcW w:w="106" w:type="dxa"/>
          </w:tcPr>
          <w:p w14:paraId="6331C92A" w14:textId="77777777" w:rsidR="00D91AA2" w:rsidRPr="00B56683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07FF28E7" w14:textId="77777777" w:rsidR="00D91AA2" w:rsidRPr="00B56683" w:rsidRDefault="00B30E1D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</w:t>
            </w:r>
            <w:r w:rsidR="00D91AA2" w:rsidRPr="00B5668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610</w:t>
            </w:r>
            <w:r w:rsidR="00D91AA2" w:rsidRPr="00B5668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103</w:t>
            </w:r>
          </w:p>
        </w:tc>
      </w:tr>
      <w:tr w:rsidR="00D91AA2" w:rsidRPr="006666FA" w14:paraId="4BBAD362" w14:textId="77777777" w:rsidTr="00457445">
        <w:trPr>
          <w:cantSplit/>
          <w:trHeight w:val="164"/>
        </w:trPr>
        <w:tc>
          <w:tcPr>
            <w:tcW w:w="2250" w:type="dxa"/>
            <w:vAlign w:val="bottom"/>
          </w:tcPr>
          <w:p w14:paraId="00817142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เพิ่มขึ้น</w:t>
            </w:r>
          </w:p>
        </w:tc>
        <w:tc>
          <w:tcPr>
            <w:tcW w:w="720" w:type="dxa"/>
          </w:tcPr>
          <w:p w14:paraId="00E292D9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0F284635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81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171A2726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880" w:type="dxa"/>
            <w:vAlign w:val="bottom"/>
          </w:tcPr>
          <w:p w14:paraId="615C975C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</w:t>
            </w:r>
            <w:r w:rsidR="00D91AA2" w:rsidRPr="00435672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455</w:t>
            </w:r>
          </w:p>
        </w:tc>
        <w:tc>
          <w:tcPr>
            <w:tcW w:w="144" w:type="dxa"/>
          </w:tcPr>
          <w:p w14:paraId="38278F9C" w14:textId="77777777" w:rsidR="00D91AA2" w:rsidRPr="006666FA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60BD141C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15</w:t>
            </w:r>
            <w:r w:rsidR="00D91AA2" w:rsidRPr="00917AE5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216</w:t>
            </w:r>
          </w:p>
        </w:tc>
        <w:tc>
          <w:tcPr>
            <w:tcW w:w="109" w:type="dxa"/>
          </w:tcPr>
          <w:p w14:paraId="50B9581A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7175C6CB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68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12</w:t>
            </w:r>
            <w:r w:rsidR="00D91AA2" w:rsidRPr="00917AE5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036</w:t>
            </w:r>
          </w:p>
        </w:tc>
        <w:tc>
          <w:tcPr>
            <w:tcW w:w="109" w:type="dxa"/>
          </w:tcPr>
          <w:p w14:paraId="4E58426C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2AF8F9A2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20</w:t>
            </w:r>
            <w:r w:rsidR="00D91AA2" w:rsidRPr="00917AE5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096</w:t>
            </w:r>
          </w:p>
        </w:tc>
        <w:tc>
          <w:tcPr>
            <w:tcW w:w="144" w:type="dxa"/>
          </w:tcPr>
          <w:p w14:paraId="2C8D91DF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4E21DF91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196</w:t>
            </w:r>
            <w:r w:rsidR="00D91AA2" w:rsidRPr="008B5C92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829</w:t>
            </w:r>
          </w:p>
        </w:tc>
        <w:tc>
          <w:tcPr>
            <w:tcW w:w="106" w:type="dxa"/>
          </w:tcPr>
          <w:p w14:paraId="048AA96D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569275B7" w14:textId="77777777" w:rsidR="00D91AA2" w:rsidRPr="00467DDE" w:rsidRDefault="00B30E1D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248</w:t>
            </w:r>
            <w:r w:rsidR="00D91AA2" w:rsidRPr="00435672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632</w:t>
            </w:r>
          </w:p>
        </w:tc>
      </w:tr>
      <w:tr w:rsidR="00D91AA2" w:rsidRPr="006666FA" w14:paraId="1B20C4C4" w14:textId="77777777" w:rsidTr="00457445">
        <w:trPr>
          <w:cantSplit/>
          <w:trHeight w:val="164"/>
        </w:trPr>
        <w:tc>
          <w:tcPr>
            <w:tcW w:w="2250" w:type="dxa"/>
            <w:vAlign w:val="bottom"/>
          </w:tcPr>
          <w:p w14:paraId="594C31A3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โอน</w:t>
            </w:r>
          </w:p>
        </w:tc>
        <w:tc>
          <w:tcPr>
            <w:tcW w:w="720" w:type="dxa"/>
          </w:tcPr>
          <w:p w14:paraId="5B192EA7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1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701FA0D8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81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17AE5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086A790E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880" w:type="dxa"/>
            <w:vAlign w:val="bottom"/>
          </w:tcPr>
          <w:p w14:paraId="77B2C7DA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127</w:t>
            </w:r>
            <w:r w:rsidR="00D91AA2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776</w:t>
            </w:r>
          </w:p>
        </w:tc>
        <w:tc>
          <w:tcPr>
            <w:tcW w:w="144" w:type="dxa"/>
          </w:tcPr>
          <w:p w14:paraId="20A9F820" w14:textId="77777777" w:rsidR="00D91AA2" w:rsidRPr="006666FA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33A095E7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32A39430" w14:textId="77777777" w:rsidR="00D91AA2" w:rsidRPr="00BC1742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4878C409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68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350</w:t>
            </w:r>
          </w:p>
        </w:tc>
        <w:tc>
          <w:tcPr>
            <w:tcW w:w="109" w:type="dxa"/>
          </w:tcPr>
          <w:p w14:paraId="5C057BDD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596DAB05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560</w:t>
            </w:r>
          </w:p>
        </w:tc>
        <w:tc>
          <w:tcPr>
            <w:tcW w:w="144" w:type="dxa"/>
          </w:tcPr>
          <w:p w14:paraId="5F46C192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387CE750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B5C92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128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686</w:t>
            </w:r>
            <w:r w:rsidRPr="008B5C92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14:paraId="2AC2C9C5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0DC35F04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633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</w:tr>
      <w:tr w:rsidR="00D91AA2" w:rsidRPr="006666FA" w14:paraId="626F03F9" w14:textId="77777777" w:rsidTr="00457445">
        <w:trPr>
          <w:cantSplit/>
          <w:trHeight w:val="164"/>
        </w:trPr>
        <w:tc>
          <w:tcPr>
            <w:tcW w:w="2250" w:type="dxa"/>
            <w:vAlign w:val="bottom"/>
          </w:tcPr>
          <w:p w14:paraId="53296267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จำหน่าย</w:t>
            </w:r>
          </w:p>
        </w:tc>
        <w:tc>
          <w:tcPr>
            <w:tcW w:w="720" w:type="dxa"/>
          </w:tcPr>
          <w:p w14:paraId="75B0E307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614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1E028D0A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81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62E97818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880" w:type="dxa"/>
            <w:vAlign w:val="bottom"/>
          </w:tcPr>
          <w:p w14:paraId="31B12B27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16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74D1495D" w14:textId="77777777" w:rsidR="00D91AA2" w:rsidRPr="006666FA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1BF85898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406950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13</w:t>
            </w:r>
            <w:r w:rsidRPr="00406950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783</w:t>
            </w:r>
            <w:r w:rsidRPr="00406950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09" w:type="dxa"/>
          </w:tcPr>
          <w:p w14:paraId="216B7099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31CB6BF5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7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63F96FB1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733EC365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606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49DB01B0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71DC8A7C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34B9B72D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53B50433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406950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13</w:t>
            </w:r>
            <w:r w:rsidRPr="00406950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783</w:t>
            </w:r>
            <w:r w:rsidRPr="00406950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D91AA2" w:rsidRPr="006666FA" w14:paraId="6F98DADD" w14:textId="77777777" w:rsidTr="00457445">
        <w:trPr>
          <w:cantSplit/>
          <w:trHeight w:val="164"/>
        </w:trPr>
        <w:tc>
          <w:tcPr>
            <w:tcW w:w="2250" w:type="dxa"/>
            <w:vAlign w:val="bottom"/>
          </w:tcPr>
          <w:p w14:paraId="57F8536D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ตัดจำหน่าย</w:t>
            </w:r>
          </w:p>
        </w:tc>
        <w:tc>
          <w:tcPr>
            <w:tcW w:w="720" w:type="dxa"/>
          </w:tcPr>
          <w:p w14:paraId="6CA572FB" w14:textId="77777777" w:rsidR="00D91AA2" w:rsidRPr="000E79E5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22390717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9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111" w:type="dxa"/>
          </w:tcPr>
          <w:p w14:paraId="00D1B33C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880" w:type="dxa"/>
            <w:vAlign w:val="bottom"/>
          </w:tcPr>
          <w:p w14:paraId="07D5A8EB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16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2ABDE19E" w14:textId="77777777" w:rsidR="00D91AA2" w:rsidRPr="006666FA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518529C0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7C9F878C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0F1FF176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68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17AE5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11</w:t>
            </w:r>
            <w:r w:rsidRPr="00917AE5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09" w:type="dxa"/>
          </w:tcPr>
          <w:p w14:paraId="577EE90C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3ABF5F81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17AE5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341</w:t>
            </w:r>
            <w:r w:rsidRPr="00917AE5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5ABFB227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0722574A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17AE5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275</w:t>
            </w:r>
            <w:r w:rsidRPr="00917AE5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14:paraId="4B7B728C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59E63555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17AE5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627</w:t>
            </w:r>
            <w:r w:rsidRPr="00917AE5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D91AA2" w:rsidRPr="006666FA" w14:paraId="72E82150" w14:textId="77777777" w:rsidTr="00457445">
        <w:trPr>
          <w:cantSplit/>
          <w:trHeight w:val="164"/>
        </w:trPr>
        <w:tc>
          <w:tcPr>
            <w:tcW w:w="2250" w:type="dxa"/>
            <w:vAlign w:val="bottom"/>
          </w:tcPr>
          <w:p w14:paraId="56113A15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8B5C92"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720" w:type="dxa"/>
          </w:tcPr>
          <w:p w14:paraId="6DEE23BF" w14:textId="77777777" w:rsidR="00D91AA2" w:rsidRPr="00EA1668" w:rsidRDefault="00B30E1D" w:rsidP="004760F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  <w:t>10</w:t>
            </w:r>
          </w:p>
        </w:tc>
        <w:tc>
          <w:tcPr>
            <w:tcW w:w="989" w:type="dxa"/>
            <w:vAlign w:val="bottom"/>
          </w:tcPr>
          <w:p w14:paraId="63DE5AB5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9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111" w:type="dxa"/>
          </w:tcPr>
          <w:p w14:paraId="644AC990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880" w:type="dxa"/>
            <w:vAlign w:val="bottom"/>
          </w:tcPr>
          <w:p w14:paraId="2423842A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16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0191F37D" w14:textId="77777777" w:rsidR="00D91AA2" w:rsidRPr="006666FA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5736A6AD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B5C92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3</w:t>
            </w:r>
            <w:r w:rsidRPr="008B5C92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102</w:t>
            </w:r>
            <w:r w:rsidRPr="008B5C92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09" w:type="dxa"/>
          </w:tcPr>
          <w:p w14:paraId="66A51164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659906C3" w14:textId="77777777" w:rsidR="00D91AA2" w:rsidRPr="00EA1668" w:rsidRDefault="00D91AA2" w:rsidP="004760F0">
            <w:pPr>
              <w:pStyle w:val="acctfourfigures"/>
              <w:tabs>
                <w:tab w:val="clear" w:pos="765"/>
                <w:tab w:val="decimal" w:pos="57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EA1668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3AA55416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7397A362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606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1B63ED2D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638E9383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6FBE0352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67924EDB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B5C92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3</w:t>
            </w:r>
            <w:r w:rsidRPr="008B5C92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102</w:t>
            </w:r>
            <w:r w:rsidRPr="008B5C92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D91AA2" w:rsidRPr="006666FA" w14:paraId="315E653E" w14:textId="77777777" w:rsidTr="00457445">
        <w:trPr>
          <w:cantSplit/>
          <w:trHeight w:val="164"/>
        </w:trPr>
        <w:tc>
          <w:tcPr>
            <w:tcW w:w="2250" w:type="dxa"/>
            <w:vAlign w:val="bottom"/>
          </w:tcPr>
          <w:p w14:paraId="4E5300A2" w14:textId="77777777" w:rsidR="00D91AA2" w:rsidRPr="00281DCF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จำหน่ายเงินลงทุนในบริษัทย่อย</w:t>
            </w:r>
          </w:p>
        </w:tc>
        <w:tc>
          <w:tcPr>
            <w:tcW w:w="720" w:type="dxa"/>
          </w:tcPr>
          <w:p w14:paraId="614C2961" w14:textId="77777777" w:rsidR="00D91AA2" w:rsidRPr="00EA1668" w:rsidRDefault="00B30E1D" w:rsidP="004760F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i/>
                <w:iCs/>
                <w:sz w:val="25"/>
                <w:szCs w:val="25"/>
                <w:lang w:val="en-US" w:bidi="th-TH"/>
              </w:rPr>
              <w:t>4</w:t>
            </w:r>
          </w:p>
        </w:tc>
        <w:tc>
          <w:tcPr>
            <w:tcW w:w="989" w:type="dxa"/>
            <w:vAlign w:val="bottom"/>
          </w:tcPr>
          <w:p w14:paraId="41DC68F9" w14:textId="77777777" w:rsidR="00D91AA2" w:rsidRDefault="00D91AA2" w:rsidP="004760F0">
            <w:pPr>
              <w:pStyle w:val="acctfourfigures"/>
              <w:tabs>
                <w:tab w:val="clear" w:pos="765"/>
                <w:tab w:val="decimal" w:pos="59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3FB3E02A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880" w:type="dxa"/>
            <w:vAlign w:val="bottom"/>
          </w:tcPr>
          <w:p w14:paraId="72AB7E93" w14:textId="77777777" w:rsidR="00D91AA2" w:rsidRDefault="00D91AA2" w:rsidP="004760F0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40695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72</w:t>
            </w:r>
            <w:r w:rsidRPr="0040695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306</w:t>
            </w:r>
            <w:r w:rsidRPr="0040695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3823CD02" w14:textId="77777777" w:rsidR="00D91AA2" w:rsidRPr="006666FA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507C8617" w14:textId="77777777" w:rsidR="00D91AA2" w:rsidRPr="008F2EAF" w:rsidRDefault="00D91AA2" w:rsidP="004760F0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5430FB51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76263FE5" w14:textId="77777777" w:rsidR="00D91AA2" w:rsidRDefault="00D91AA2" w:rsidP="004760F0">
            <w:pPr>
              <w:pStyle w:val="acctfourfigures"/>
              <w:tabs>
                <w:tab w:val="clear" w:pos="765"/>
                <w:tab w:val="decimal" w:pos="768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17AE5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</w:t>
            </w:r>
            <w:r w:rsidRPr="00917AE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782</w:t>
            </w:r>
            <w:r w:rsidRPr="00917AE5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9" w:type="dxa"/>
          </w:tcPr>
          <w:p w14:paraId="346E1C7E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7F47E19D" w14:textId="77777777" w:rsidR="00D91AA2" w:rsidRDefault="00D91AA2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17AE5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</w:t>
            </w:r>
            <w:r w:rsidRPr="00917AE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463</w:t>
            </w:r>
            <w:r w:rsidRPr="00917AE5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03A74E0F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446A390A" w14:textId="77777777" w:rsidR="00D91AA2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17AE5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37</w:t>
            </w:r>
            <w:r w:rsidRPr="00917AE5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14:paraId="3A1B1930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3CA21723" w14:textId="77777777" w:rsidR="00D91AA2" w:rsidRPr="008F2EAF" w:rsidRDefault="00D91AA2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17AE5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109</w:t>
            </w:r>
            <w:r w:rsidRPr="00917AE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588</w:t>
            </w:r>
            <w:r w:rsidRPr="00917AE5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D91AA2" w:rsidRPr="006666FA" w14:paraId="02F6B82E" w14:textId="77777777" w:rsidTr="00457445">
        <w:trPr>
          <w:cantSplit/>
          <w:trHeight w:val="164"/>
        </w:trPr>
        <w:tc>
          <w:tcPr>
            <w:tcW w:w="2250" w:type="dxa"/>
          </w:tcPr>
          <w:p w14:paraId="0D5ED8F6" w14:textId="77777777" w:rsidR="00D91AA2" w:rsidRPr="006666FA" w:rsidRDefault="00D91AA2" w:rsidP="004760F0">
            <w:pPr>
              <w:spacing w:line="300" w:lineRule="exact"/>
              <w:ind w:right="-12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  <w:t>ณ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  <w:t xml:space="preserve">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2564</w:t>
            </w:r>
          </w:p>
          <w:p w14:paraId="0AB61C41" w14:textId="77777777" w:rsidR="00D91AA2" w:rsidRPr="006666FA" w:rsidRDefault="00D91AA2" w:rsidP="004760F0">
            <w:pPr>
              <w:spacing w:line="300" w:lineRule="exact"/>
              <w:ind w:right="-12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  <w:t xml:space="preserve">   และ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  <w:t xml:space="preserve">มกราคม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2565</w:t>
            </w:r>
          </w:p>
        </w:tc>
        <w:tc>
          <w:tcPr>
            <w:tcW w:w="720" w:type="dxa"/>
          </w:tcPr>
          <w:p w14:paraId="076696A6" w14:textId="77777777" w:rsidR="00D91AA2" w:rsidRPr="000E79E5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5AE1827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7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135</w:t>
            </w:r>
            <w:r w:rsidR="00D91AA2" w:rsidRPr="00917AE5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900</w:t>
            </w:r>
          </w:p>
        </w:tc>
        <w:tc>
          <w:tcPr>
            <w:tcW w:w="111" w:type="dxa"/>
          </w:tcPr>
          <w:p w14:paraId="02E14C57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183A539D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801</w:t>
            </w:r>
            <w:r w:rsidR="00D91AA2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663</w:t>
            </w:r>
          </w:p>
        </w:tc>
        <w:tc>
          <w:tcPr>
            <w:tcW w:w="144" w:type="dxa"/>
          </w:tcPr>
          <w:p w14:paraId="10A675BF" w14:textId="77777777" w:rsidR="00D91AA2" w:rsidRPr="006666FA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CFFE458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81</w:t>
            </w:r>
            <w:r w:rsidR="00D91AA2" w:rsidRPr="00C5455C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908</w:t>
            </w:r>
          </w:p>
        </w:tc>
        <w:tc>
          <w:tcPr>
            <w:tcW w:w="109" w:type="dxa"/>
          </w:tcPr>
          <w:p w14:paraId="5FE7FA81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61820E56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68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257</w:t>
            </w:r>
            <w:r w:rsidR="00D91AA2" w:rsidRPr="00917AE5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816</w:t>
            </w:r>
          </w:p>
        </w:tc>
        <w:tc>
          <w:tcPr>
            <w:tcW w:w="109" w:type="dxa"/>
          </w:tcPr>
          <w:p w14:paraId="556CF386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4FC7464D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259</w:t>
            </w:r>
            <w:r w:rsidR="00D91AA2" w:rsidRPr="00917AE5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980</w:t>
            </w:r>
          </w:p>
        </w:tc>
        <w:tc>
          <w:tcPr>
            <w:tcW w:w="144" w:type="dxa"/>
          </w:tcPr>
          <w:p w14:paraId="2AE0E405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0986AD0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194</w:t>
            </w:r>
            <w:r w:rsidR="00D91AA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368</w:t>
            </w:r>
          </w:p>
        </w:tc>
        <w:tc>
          <w:tcPr>
            <w:tcW w:w="106" w:type="dxa"/>
          </w:tcPr>
          <w:p w14:paraId="42465C9E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205BF5F0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1</w:t>
            </w:r>
            <w:r w:rsidR="00D91AA2" w:rsidRPr="001839CD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731</w:t>
            </w:r>
            <w:r w:rsidR="00D91AA2" w:rsidRPr="001839CD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635</w:t>
            </w:r>
          </w:p>
        </w:tc>
      </w:tr>
      <w:tr w:rsidR="00D91AA2" w:rsidRPr="006666FA" w14:paraId="7CA64A4D" w14:textId="77777777" w:rsidTr="00457445">
        <w:trPr>
          <w:cantSplit/>
          <w:trHeight w:val="164"/>
        </w:trPr>
        <w:tc>
          <w:tcPr>
            <w:tcW w:w="2250" w:type="dxa"/>
            <w:vAlign w:val="bottom"/>
          </w:tcPr>
          <w:p w14:paraId="4E0474D5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เพิ่มขึ้น</w:t>
            </w:r>
          </w:p>
        </w:tc>
        <w:tc>
          <w:tcPr>
            <w:tcW w:w="720" w:type="dxa"/>
          </w:tcPr>
          <w:p w14:paraId="1C02EB19" w14:textId="77777777" w:rsidR="00D91AA2" w:rsidRPr="000E79E5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3701CEC9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5B66D168" w14:textId="77777777" w:rsidR="00D91AA2" w:rsidRPr="006666FA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880" w:type="dxa"/>
            <w:vAlign w:val="bottom"/>
          </w:tcPr>
          <w:p w14:paraId="127C5B33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</w:t>
            </w:r>
            <w:r w:rsidR="00D91AA2"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144</w:t>
            </w:r>
          </w:p>
        </w:tc>
        <w:tc>
          <w:tcPr>
            <w:tcW w:w="144" w:type="dxa"/>
          </w:tcPr>
          <w:p w14:paraId="47C373E4" w14:textId="77777777" w:rsidR="00D91AA2" w:rsidRPr="006666FA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3041CCCB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</w:t>
            </w:r>
            <w:r w:rsidR="00D91AA2"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186</w:t>
            </w:r>
          </w:p>
        </w:tc>
        <w:tc>
          <w:tcPr>
            <w:tcW w:w="109" w:type="dxa"/>
          </w:tcPr>
          <w:p w14:paraId="675A4EDA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0E8FE980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68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68</w:t>
            </w:r>
            <w:r w:rsidR="00D91AA2"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567</w:t>
            </w:r>
          </w:p>
        </w:tc>
        <w:tc>
          <w:tcPr>
            <w:tcW w:w="109" w:type="dxa"/>
          </w:tcPr>
          <w:p w14:paraId="41FD80FB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354A00D7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48</w:t>
            </w:r>
            <w:r w:rsidR="00D91AA2"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725</w:t>
            </w:r>
          </w:p>
        </w:tc>
        <w:tc>
          <w:tcPr>
            <w:tcW w:w="144" w:type="dxa"/>
          </w:tcPr>
          <w:p w14:paraId="730F01E8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21C91E44" w14:textId="77777777" w:rsidR="00D91AA2" w:rsidRPr="003C12C0" w:rsidRDefault="00B30E1D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325</w:t>
            </w:r>
            <w:r w:rsidR="00D91AA2"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>456</w:t>
            </w:r>
          </w:p>
        </w:tc>
        <w:tc>
          <w:tcPr>
            <w:tcW w:w="106" w:type="dxa"/>
          </w:tcPr>
          <w:p w14:paraId="3B9AC948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3C2899EF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454</w:t>
            </w:r>
            <w:r w:rsidR="00D91AA2" w:rsidRPr="00C10BCF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078</w:t>
            </w:r>
          </w:p>
        </w:tc>
      </w:tr>
      <w:tr w:rsidR="00D91AA2" w:rsidRPr="006666FA" w14:paraId="2C894534" w14:textId="77777777" w:rsidTr="00457445">
        <w:trPr>
          <w:cantSplit/>
          <w:trHeight w:val="164"/>
        </w:trPr>
        <w:tc>
          <w:tcPr>
            <w:tcW w:w="2250" w:type="dxa"/>
            <w:vAlign w:val="bottom"/>
          </w:tcPr>
          <w:p w14:paraId="127D5C12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โอน</w:t>
            </w:r>
          </w:p>
        </w:tc>
        <w:tc>
          <w:tcPr>
            <w:tcW w:w="720" w:type="dxa"/>
          </w:tcPr>
          <w:p w14:paraId="6E41C7D2" w14:textId="77777777" w:rsidR="00D91AA2" w:rsidRPr="000E79E5" w:rsidRDefault="00D91AA2" w:rsidP="004760F0">
            <w:pPr>
              <w:pStyle w:val="acctfourfigures"/>
              <w:tabs>
                <w:tab w:val="clear" w:pos="765"/>
                <w:tab w:val="decimal" w:pos="81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6C9BC6B6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2F232509" w14:textId="77777777" w:rsidR="00D91AA2" w:rsidRPr="006666FA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880" w:type="dxa"/>
            <w:vAlign w:val="bottom"/>
          </w:tcPr>
          <w:p w14:paraId="725099EA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410</w:t>
            </w:r>
            <w:r w:rsidR="00D91AA2"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696</w:t>
            </w:r>
          </w:p>
        </w:tc>
        <w:tc>
          <w:tcPr>
            <w:tcW w:w="144" w:type="dxa"/>
          </w:tcPr>
          <w:p w14:paraId="192DA96F" w14:textId="77777777" w:rsidR="00D91AA2" w:rsidRPr="006666FA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07C9D1E2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6485744F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6ECBF727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68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</w:t>
            </w:r>
            <w:r w:rsidR="00D91AA2"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451</w:t>
            </w:r>
          </w:p>
        </w:tc>
        <w:tc>
          <w:tcPr>
            <w:tcW w:w="109" w:type="dxa"/>
          </w:tcPr>
          <w:p w14:paraId="21D5880F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17D168B7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</w:t>
            </w:r>
            <w:r w:rsidR="00D91AA2"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644</w:t>
            </w:r>
          </w:p>
        </w:tc>
        <w:tc>
          <w:tcPr>
            <w:tcW w:w="144" w:type="dxa"/>
          </w:tcPr>
          <w:p w14:paraId="57AAEFF9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53C505D6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422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791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14:paraId="487DCF8A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1D8FB115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633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</w:tr>
      <w:tr w:rsidR="00D91AA2" w:rsidRPr="006666FA" w14:paraId="00B43FCA" w14:textId="77777777" w:rsidTr="00457445">
        <w:trPr>
          <w:cantSplit/>
          <w:trHeight w:val="164"/>
        </w:trPr>
        <w:tc>
          <w:tcPr>
            <w:tcW w:w="2250" w:type="dxa"/>
            <w:vAlign w:val="bottom"/>
          </w:tcPr>
          <w:p w14:paraId="293095D0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จำหน่าย</w:t>
            </w:r>
          </w:p>
        </w:tc>
        <w:tc>
          <w:tcPr>
            <w:tcW w:w="720" w:type="dxa"/>
          </w:tcPr>
          <w:p w14:paraId="47F00FB3" w14:textId="77777777" w:rsidR="00D91AA2" w:rsidRPr="000E79E5" w:rsidRDefault="00D91AA2" w:rsidP="004760F0">
            <w:pPr>
              <w:pStyle w:val="acctfourfigures"/>
              <w:tabs>
                <w:tab w:val="clear" w:pos="765"/>
                <w:tab w:val="decimal" w:pos="614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5F971646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423E69E0" w14:textId="77777777" w:rsidR="00D91AA2" w:rsidRPr="006666FA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880" w:type="dxa"/>
            <w:vAlign w:val="bottom"/>
          </w:tcPr>
          <w:p w14:paraId="6F70862C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4AD830FB" w14:textId="77777777" w:rsidR="00D91AA2" w:rsidRPr="006666FA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62DBF5B5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695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09" w:type="dxa"/>
          </w:tcPr>
          <w:p w14:paraId="2B6E0981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376F7128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7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4954D676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56B438EB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24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5AF87738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0902961C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43455FD4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577A0F92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719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D91AA2" w:rsidRPr="006666FA" w14:paraId="523F1BC3" w14:textId="77777777" w:rsidTr="00457445">
        <w:trPr>
          <w:cantSplit/>
          <w:trHeight w:val="164"/>
        </w:trPr>
        <w:tc>
          <w:tcPr>
            <w:tcW w:w="2250" w:type="dxa"/>
            <w:vAlign w:val="bottom"/>
          </w:tcPr>
          <w:p w14:paraId="1DFFE381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ตัดจำหน่าย</w:t>
            </w:r>
          </w:p>
        </w:tc>
        <w:tc>
          <w:tcPr>
            <w:tcW w:w="720" w:type="dxa"/>
          </w:tcPr>
          <w:p w14:paraId="7CC78B66" w14:textId="77777777" w:rsidR="00D91AA2" w:rsidRPr="000E79E5" w:rsidRDefault="00D91AA2" w:rsidP="004760F0">
            <w:pPr>
              <w:pStyle w:val="acctfourfigures"/>
              <w:tabs>
                <w:tab w:val="clear" w:pos="765"/>
                <w:tab w:val="decimal" w:pos="614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0E3BD4F6" w14:textId="77777777" w:rsidR="00D91AA2" w:rsidRDefault="00D91AA2" w:rsidP="004760F0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286597D8" w14:textId="77777777" w:rsidR="00D91AA2" w:rsidRPr="006666FA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880" w:type="dxa"/>
            <w:vAlign w:val="bottom"/>
          </w:tcPr>
          <w:p w14:paraId="5C7EEEF7" w14:textId="77777777" w:rsidR="00D91AA2" w:rsidRDefault="00D91AA2" w:rsidP="004760F0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13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979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0CA26E19" w14:textId="77777777" w:rsidR="00D91AA2" w:rsidRPr="006666FA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4E666BEE" w14:textId="77777777" w:rsidR="00D91AA2" w:rsidRPr="00406950" w:rsidRDefault="00D91AA2" w:rsidP="004760F0">
            <w:pPr>
              <w:pStyle w:val="acctfourfigures"/>
              <w:tabs>
                <w:tab w:val="clear" w:pos="765"/>
                <w:tab w:val="decimal" w:pos="53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129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09" w:type="dxa"/>
          </w:tcPr>
          <w:p w14:paraId="4A4761CD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2F7FD53B" w14:textId="77777777" w:rsidR="00D91AA2" w:rsidRDefault="00D91AA2" w:rsidP="004760F0">
            <w:pPr>
              <w:pStyle w:val="acctfourfigures"/>
              <w:tabs>
                <w:tab w:val="clear" w:pos="765"/>
                <w:tab w:val="decimal" w:pos="768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18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716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09" w:type="dxa"/>
          </w:tcPr>
          <w:p w14:paraId="56241784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41A7100D" w14:textId="77777777" w:rsidR="00D91AA2" w:rsidRDefault="00D91AA2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41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795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411F882E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71B83529" w14:textId="77777777" w:rsidR="00D91AA2" w:rsidRDefault="00D91AA2" w:rsidP="004760F0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42DC47AD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17B69356" w14:textId="77777777" w:rsidR="00D91AA2" w:rsidRPr="00406950" w:rsidRDefault="00D91AA2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333CD8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74</w:t>
            </w:r>
            <w:r w:rsidRPr="00333CD8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619</w:t>
            </w:r>
            <w:r w:rsidRPr="00333CD8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D91AA2" w:rsidRPr="006666FA" w14:paraId="75E72CF4" w14:textId="77777777" w:rsidTr="00457445">
        <w:trPr>
          <w:cantSplit/>
          <w:trHeight w:val="164"/>
        </w:trPr>
        <w:tc>
          <w:tcPr>
            <w:tcW w:w="2250" w:type="dxa"/>
            <w:vAlign w:val="bottom"/>
          </w:tcPr>
          <w:p w14:paraId="5A18F9A8" w14:textId="77777777" w:rsidR="00D91AA2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8B5C92"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โอน</w:t>
            </w:r>
            <w:r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จาก</w:t>
            </w:r>
            <w:r w:rsidRPr="008B5C92"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ยานพาหนะรอการขาย</w:t>
            </w:r>
          </w:p>
        </w:tc>
        <w:tc>
          <w:tcPr>
            <w:tcW w:w="720" w:type="dxa"/>
          </w:tcPr>
          <w:p w14:paraId="0B2E7881" w14:textId="77777777" w:rsidR="00D91AA2" w:rsidRPr="000E79E5" w:rsidRDefault="00B30E1D" w:rsidP="004760F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  <w:t>10</w:t>
            </w:r>
          </w:p>
        </w:tc>
        <w:tc>
          <w:tcPr>
            <w:tcW w:w="989" w:type="dxa"/>
            <w:vAlign w:val="bottom"/>
          </w:tcPr>
          <w:p w14:paraId="10D19182" w14:textId="77777777" w:rsidR="00D91AA2" w:rsidRDefault="00D91AA2" w:rsidP="004760F0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52C7D4E2" w14:textId="77777777" w:rsidR="00D91AA2" w:rsidRPr="006666FA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880" w:type="dxa"/>
            <w:vAlign w:val="bottom"/>
          </w:tcPr>
          <w:p w14:paraId="573EC5D4" w14:textId="77777777" w:rsidR="00D91AA2" w:rsidRPr="009C1141" w:rsidRDefault="00D91AA2" w:rsidP="004760F0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1E384D27" w14:textId="77777777" w:rsidR="00D91AA2" w:rsidRPr="006666FA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70F4A3A9" w14:textId="77777777" w:rsidR="00D91AA2" w:rsidRPr="009C1141" w:rsidRDefault="00B30E1D" w:rsidP="004760F0">
            <w:pPr>
              <w:pStyle w:val="acctfourfigures"/>
              <w:tabs>
                <w:tab w:val="clear" w:pos="765"/>
                <w:tab w:val="decimal" w:pos="53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177</w:t>
            </w:r>
          </w:p>
        </w:tc>
        <w:tc>
          <w:tcPr>
            <w:tcW w:w="109" w:type="dxa"/>
          </w:tcPr>
          <w:p w14:paraId="74378A12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11B8C22A" w14:textId="77777777" w:rsidR="00D91AA2" w:rsidRPr="009C1141" w:rsidRDefault="00D91AA2" w:rsidP="004760F0">
            <w:pPr>
              <w:pStyle w:val="acctfourfigures"/>
              <w:tabs>
                <w:tab w:val="clear" w:pos="765"/>
                <w:tab w:val="decimal" w:pos="57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77FD6ED7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5092270A" w14:textId="77777777" w:rsidR="00D91AA2" w:rsidRPr="009C1141" w:rsidRDefault="00D91AA2" w:rsidP="004760F0">
            <w:pPr>
              <w:pStyle w:val="acctfourfigures"/>
              <w:tabs>
                <w:tab w:val="clear" w:pos="765"/>
                <w:tab w:val="decimal" w:pos="606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11F08B12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5413DC3F" w14:textId="77777777" w:rsidR="00D91AA2" w:rsidRPr="00333CD8" w:rsidRDefault="00D91AA2" w:rsidP="004760F0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18F54B42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1554EBCF" w14:textId="77777777" w:rsidR="00D91AA2" w:rsidRPr="00333CD8" w:rsidRDefault="00B30E1D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177</w:t>
            </w:r>
          </w:p>
        </w:tc>
      </w:tr>
      <w:tr w:rsidR="00D91AA2" w:rsidRPr="006666FA" w14:paraId="3439EFD7" w14:textId="77777777" w:rsidTr="00457445">
        <w:trPr>
          <w:cantSplit/>
          <w:trHeight w:val="164"/>
        </w:trPr>
        <w:tc>
          <w:tcPr>
            <w:tcW w:w="2250" w:type="dxa"/>
            <w:vAlign w:val="bottom"/>
          </w:tcPr>
          <w:p w14:paraId="40B474CB" w14:textId="77777777" w:rsidR="00D91AA2" w:rsidRDefault="00D91AA2" w:rsidP="004760F0">
            <w:pPr>
              <w:pStyle w:val="acctfourfigures"/>
              <w:tabs>
                <w:tab w:val="decimal" w:pos="590"/>
              </w:tabs>
              <w:spacing w:line="300" w:lineRule="exact"/>
              <w:ind w:right="11"/>
              <w:rPr>
                <w:rFonts w:asciiTheme="majorBidi" w:hAnsiTheme="majorBidi" w:cs="Angsana New"/>
                <w:sz w:val="25"/>
                <w:szCs w:val="25"/>
                <w:lang w:bidi="th-TH"/>
              </w:rPr>
            </w:pPr>
            <w:r w:rsidRPr="008B5C92"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โอนไป</w:t>
            </w:r>
            <w:r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อสังหาริมทรัพย์เพื่อการ</w:t>
            </w:r>
          </w:p>
          <w:p w14:paraId="65F155CD" w14:textId="77777777" w:rsidR="00D91AA2" w:rsidRDefault="00D91AA2" w:rsidP="004760F0">
            <w:pPr>
              <w:pStyle w:val="acctfourfigures"/>
              <w:tabs>
                <w:tab w:val="center" w:pos="140"/>
                <w:tab w:val="decimal" w:pos="590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   </w:t>
            </w:r>
            <w:r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ลงทุน</w:t>
            </w:r>
          </w:p>
        </w:tc>
        <w:tc>
          <w:tcPr>
            <w:tcW w:w="720" w:type="dxa"/>
          </w:tcPr>
          <w:p w14:paraId="7675934E" w14:textId="77777777" w:rsidR="00D91AA2" w:rsidRPr="00EA1668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</w:pPr>
          </w:p>
          <w:p w14:paraId="17A0FE84" w14:textId="77777777" w:rsidR="00D91AA2" w:rsidRPr="00EA1668" w:rsidRDefault="00B30E1D" w:rsidP="004760F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  <w:t>14</w:t>
            </w:r>
          </w:p>
        </w:tc>
        <w:tc>
          <w:tcPr>
            <w:tcW w:w="989" w:type="dxa"/>
            <w:vAlign w:val="bottom"/>
          </w:tcPr>
          <w:p w14:paraId="1650C614" w14:textId="77777777" w:rsidR="00D91AA2" w:rsidRDefault="00D91AA2" w:rsidP="004760F0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33CBA29E" w14:textId="77777777" w:rsidR="00D91AA2" w:rsidRPr="006666FA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880" w:type="dxa"/>
            <w:vAlign w:val="bottom"/>
          </w:tcPr>
          <w:p w14:paraId="262A4777" w14:textId="77777777" w:rsidR="00D91AA2" w:rsidRPr="009C1141" w:rsidRDefault="00D91AA2" w:rsidP="004760F0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13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264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3F045F52" w14:textId="77777777" w:rsidR="00D91AA2" w:rsidRPr="006666FA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25C9A462" w14:textId="77777777" w:rsidR="00D91AA2" w:rsidRPr="00406950" w:rsidRDefault="00D91AA2" w:rsidP="004760F0">
            <w:pPr>
              <w:pStyle w:val="acctfourfigures"/>
              <w:tabs>
                <w:tab w:val="clear" w:pos="765"/>
                <w:tab w:val="decimal" w:pos="53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43B4040A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6C0BD590" w14:textId="77777777" w:rsidR="00D91AA2" w:rsidRDefault="00D91AA2" w:rsidP="004760F0">
            <w:pPr>
              <w:pStyle w:val="acctfourfigures"/>
              <w:tabs>
                <w:tab w:val="clear" w:pos="765"/>
                <w:tab w:val="decimal" w:pos="57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1D0CDEAA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11C6E239" w14:textId="77777777" w:rsidR="00D91AA2" w:rsidRDefault="00D91AA2" w:rsidP="004760F0">
            <w:pPr>
              <w:pStyle w:val="acctfourfigures"/>
              <w:tabs>
                <w:tab w:val="clear" w:pos="765"/>
                <w:tab w:val="decimal" w:pos="606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15E15C9B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01AA6D1F" w14:textId="77777777" w:rsidR="00D91AA2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13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685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14:paraId="0228E454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75CC287B" w14:textId="77777777" w:rsidR="00D91AA2" w:rsidRPr="00406950" w:rsidRDefault="00D91AA2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237C5F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26</w:t>
            </w:r>
            <w:r w:rsidRPr="00237C5F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949</w:t>
            </w:r>
            <w:r w:rsidRPr="00237C5F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D91AA2" w:rsidRPr="006666FA" w14:paraId="1B2FBCE2" w14:textId="77777777" w:rsidTr="00457445">
        <w:trPr>
          <w:cantSplit/>
          <w:trHeight w:val="164"/>
        </w:trPr>
        <w:tc>
          <w:tcPr>
            <w:tcW w:w="2250" w:type="dxa"/>
          </w:tcPr>
          <w:p w14:paraId="2DB2D25D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 xml:space="preserve">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2565</w:t>
            </w:r>
          </w:p>
        </w:tc>
        <w:tc>
          <w:tcPr>
            <w:tcW w:w="720" w:type="dxa"/>
          </w:tcPr>
          <w:p w14:paraId="403D09A9" w14:textId="77777777" w:rsidR="00D91AA2" w:rsidRPr="000E79E5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86400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7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135</w:t>
            </w:r>
            <w:r w:rsidR="00D91AA2" w:rsidRPr="009C1141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900</w:t>
            </w:r>
          </w:p>
        </w:tc>
        <w:tc>
          <w:tcPr>
            <w:tcW w:w="111" w:type="dxa"/>
          </w:tcPr>
          <w:p w14:paraId="5711120A" w14:textId="77777777" w:rsidR="00D91AA2" w:rsidRPr="006666FA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DF2C2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1</w:t>
            </w:r>
            <w:r w:rsidR="00D91AA2" w:rsidRPr="009C1141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187</w:t>
            </w:r>
            <w:r w:rsidR="00D91AA2" w:rsidRPr="009C1141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260</w:t>
            </w:r>
          </w:p>
        </w:tc>
        <w:tc>
          <w:tcPr>
            <w:tcW w:w="144" w:type="dxa"/>
          </w:tcPr>
          <w:p w14:paraId="7786DBB5" w14:textId="77777777" w:rsidR="00D91AA2" w:rsidRPr="006666FA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7A9CA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81</w:t>
            </w:r>
            <w:r w:rsidR="00D91AA2" w:rsidRPr="009C1141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447</w:t>
            </w:r>
          </w:p>
        </w:tc>
        <w:tc>
          <w:tcPr>
            <w:tcW w:w="109" w:type="dxa"/>
          </w:tcPr>
          <w:p w14:paraId="3A2967C0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E0185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68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317</w:t>
            </w:r>
            <w:r w:rsidR="00D91AA2" w:rsidRPr="009C1141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118</w:t>
            </w:r>
          </w:p>
        </w:tc>
        <w:tc>
          <w:tcPr>
            <w:tcW w:w="109" w:type="dxa"/>
          </w:tcPr>
          <w:p w14:paraId="3A0D442D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D4BAA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269</w:t>
            </w:r>
            <w:r w:rsidR="00D91AA2" w:rsidRPr="009C1141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530</w:t>
            </w:r>
          </w:p>
        </w:tc>
        <w:tc>
          <w:tcPr>
            <w:tcW w:w="144" w:type="dxa"/>
          </w:tcPr>
          <w:p w14:paraId="754C8003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7E954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83</w:t>
            </w:r>
            <w:r w:rsidR="00D91AA2" w:rsidRPr="009C114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348</w:t>
            </w:r>
          </w:p>
        </w:tc>
        <w:tc>
          <w:tcPr>
            <w:tcW w:w="106" w:type="dxa"/>
          </w:tcPr>
          <w:p w14:paraId="001F0746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6AE0B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2</w:t>
            </w:r>
            <w:r w:rsidR="00D91AA2" w:rsidRPr="00237C5F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074</w:t>
            </w:r>
            <w:r w:rsidR="00D91AA2" w:rsidRPr="00237C5F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603</w:t>
            </w:r>
          </w:p>
        </w:tc>
      </w:tr>
      <w:tr w:rsidR="00D91AA2" w:rsidRPr="006666FA" w14:paraId="74D77ECF" w14:textId="77777777" w:rsidTr="00457445">
        <w:trPr>
          <w:cantSplit/>
          <w:trHeight w:val="164"/>
        </w:trPr>
        <w:tc>
          <w:tcPr>
            <w:tcW w:w="2250" w:type="dxa"/>
          </w:tcPr>
          <w:p w14:paraId="116DE6A6" w14:textId="77777777" w:rsidR="00D91AA2" w:rsidRPr="006666FA" w:rsidRDefault="00D91AA2" w:rsidP="004760F0">
            <w:pPr>
              <w:spacing w:line="300" w:lineRule="exact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720" w:type="dxa"/>
          </w:tcPr>
          <w:p w14:paraId="403618CA" w14:textId="77777777" w:rsidR="00D91AA2" w:rsidRPr="000E79E5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7661D6D8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" w:type="dxa"/>
          </w:tcPr>
          <w:p w14:paraId="227C1807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0" w:type="dxa"/>
            <w:vAlign w:val="bottom"/>
          </w:tcPr>
          <w:p w14:paraId="0DB28C41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</w:tcPr>
          <w:p w14:paraId="15BB4693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4C8F2847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109" w:type="dxa"/>
          </w:tcPr>
          <w:p w14:paraId="2B091272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16157369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9" w:type="dxa"/>
          </w:tcPr>
          <w:p w14:paraId="4FF94E5F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2A407A70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</w:tcPr>
          <w:p w14:paraId="06A5F20F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67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2743D4FC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67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704E8F7A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76"/>
                <w:tab w:val="decimal" w:pos="911"/>
              </w:tabs>
              <w:spacing w:line="300" w:lineRule="exact"/>
              <w:ind w:right="1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10E3238C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76"/>
                <w:tab w:val="decimal" w:pos="911"/>
              </w:tabs>
              <w:spacing w:line="300" w:lineRule="exact"/>
              <w:ind w:right="1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91AA2" w:rsidRPr="006666FA" w14:paraId="548BCE03" w14:textId="77777777" w:rsidTr="00457445">
        <w:trPr>
          <w:cantSplit/>
          <w:trHeight w:val="164"/>
        </w:trPr>
        <w:tc>
          <w:tcPr>
            <w:tcW w:w="2250" w:type="dxa"/>
          </w:tcPr>
          <w:p w14:paraId="0A28B9F2" w14:textId="77777777" w:rsidR="00D91AA2" w:rsidRPr="006666FA" w:rsidRDefault="00D91AA2" w:rsidP="004760F0">
            <w:pPr>
              <w:spacing w:line="300" w:lineRule="exact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bidi="th-TH"/>
              </w:rPr>
              <w:t>ค่าเสื่อมราคา</w:t>
            </w:r>
          </w:p>
        </w:tc>
        <w:tc>
          <w:tcPr>
            <w:tcW w:w="720" w:type="dxa"/>
          </w:tcPr>
          <w:p w14:paraId="57723E5F" w14:textId="77777777" w:rsidR="00D91AA2" w:rsidRPr="000E79E5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54CFAAF6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" w:type="dxa"/>
          </w:tcPr>
          <w:p w14:paraId="3DDE8126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0" w:type="dxa"/>
            <w:vAlign w:val="bottom"/>
          </w:tcPr>
          <w:p w14:paraId="1C0D6A38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</w:tcPr>
          <w:p w14:paraId="49B0B0E6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1A7F3722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109" w:type="dxa"/>
          </w:tcPr>
          <w:p w14:paraId="1D72C315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56B2CB27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9" w:type="dxa"/>
          </w:tcPr>
          <w:p w14:paraId="24287ECC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4095139A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</w:tcPr>
          <w:p w14:paraId="321DDD54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67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3EC0A5F3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67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7FAB2B39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76"/>
                <w:tab w:val="decimal" w:pos="911"/>
              </w:tabs>
              <w:spacing w:line="300" w:lineRule="exact"/>
              <w:ind w:right="1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64A622A4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76"/>
                <w:tab w:val="decimal" w:pos="911"/>
              </w:tabs>
              <w:spacing w:line="300" w:lineRule="exact"/>
              <w:ind w:right="1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91AA2" w:rsidRPr="006666FA" w14:paraId="45E4592C" w14:textId="77777777" w:rsidTr="00457445">
        <w:trPr>
          <w:cantSplit/>
          <w:trHeight w:val="164"/>
        </w:trPr>
        <w:tc>
          <w:tcPr>
            <w:tcW w:w="2250" w:type="dxa"/>
          </w:tcPr>
          <w:p w14:paraId="126B1A2A" w14:textId="77777777" w:rsidR="00D91AA2" w:rsidRPr="006666FA" w:rsidRDefault="00D91AA2" w:rsidP="004760F0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sz w:val="25"/>
                <w:szCs w:val="25"/>
                <w:lang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มกราคม </w:t>
            </w:r>
            <w:r w:rsidR="00B30E1D" w:rsidRPr="00B30E1D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2564</w:t>
            </w:r>
          </w:p>
        </w:tc>
        <w:tc>
          <w:tcPr>
            <w:tcW w:w="720" w:type="dxa"/>
          </w:tcPr>
          <w:p w14:paraId="31D78544" w14:textId="77777777" w:rsidR="00D91AA2" w:rsidRPr="000E79E5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34204A89" w14:textId="77777777" w:rsidR="00D91AA2" w:rsidRPr="00B56683" w:rsidRDefault="00B30E1D" w:rsidP="004760F0">
            <w:pPr>
              <w:pStyle w:val="acctfourfigures"/>
              <w:tabs>
                <w:tab w:val="clear" w:pos="765"/>
                <w:tab w:val="decimal" w:pos="77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>850</w:t>
            </w:r>
          </w:p>
        </w:tc>
        <w:tc>
          <w:tcPr>
            <w:tcW w:w="111" w:type="dxa"/>
          </w:tcPr>
          <w:p w14:paraId="55D83286" w14:textId="77777777" w:rsidR="00D91AA2" w:rsidRPr="00B56683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880" w:type="dxa"/>
            <w:vAlign w:val="bottom"/>
          </w:tcPr>
          <w:p w14:paraId="621726D4" w14:textId="77777777" w:rsidR="00D91AA2" w:rsidRPr="003C12C0" w:rsidRDefault="00B30E1D" w:rsidP="004760F0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312</w:t>
            </w:r>
            <w:r w:rsidR="00D91AA2" w:rsidRPr="00B5668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463</w:t>
            </w:r>
          </w:p>
        </w:tc>
        <w:tc>
          <w:tcPr>
            <w:tcW w:w="144" w:type="dxa"/>
          </w:tcPr>
          <w:p w14:paraId="2D397F4A" w14:textId="77777777" w:rsidR="00D91AA2" w:rsidRPr="00B56683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11D4FF6B" w14:textId="77777777" w:rsidR="00D91AA2" w:rsidRPr="00B56683" w:rsidRDefault="00B30E1D" w:rsidP="004760F0">
            <w:pPr>
              <w:pStyle w:val="acctfourfigures"/>
              <w:tabs>
                <w:tab w:val="clear" w:pos="765"/>
                <w:tab w:val="decimal" w:pos="53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45</w:t>
            </w:r>
            <w:r w:rsidR="00D91AA2" w:rsidRPr="003C12C0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141</w:t>
            </w:r>
          </w:p>
        </w:tc>
        <w:tc>
          <w:tcPr>
            <w:tcW w:w="109" w:type="dxa"/>
          </w:tcPr>
          <w:p w14:paraId="335774ED" w14:textId="77777777" w:rsidR="00D91AA2" w:rsidRPr="00B56683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3D2D85C2" w14:textId="77777777" w:rsidR="00D91AA2" w:rsidRPr="00B56683" w:rsidRDefault="00B30E1D" w:rsidP="004760F0">
            <w:pPr>
              <w:pStyle w:val="acctfourfigures"/>
              <w:tabs>
                <w:tab w:val="clear" w:pos="765"/>
                <w:tab w:val="decimal" w:pos="768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189</w:t>
            </w:r>
            <w:r w:rsidR="00D91AA2" w:rsidRPr="00B5668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628</w:t>
            </w:r>
          </w:p>
        </w:tc>
        <w:tc>
          <w:tcPr>
            <w:tcW w:w="109" w:type="dxa"/>
          </w:tcPr>
          <w:p w14:paraId="16713F44" w14:textId="77777777" w:rsidR="00D91AA2" w:rsidRPr="00B56683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1194DABD" w14:textId="77777777" w:rsidR="00D91AA2" w:rsidRPr="00B56683" w:rsidRDefault="00B30E1D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209</w:t>
            </w:r>
            <w:r w:rsidR="00D91AA2" w:rsidRPr="00B5668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502</w:t>
            </w:r>
          </w:p>
        </w:tc>
        <w:tc>
          <w:tcPr>
            <w:tcW w:w="144" w:type="dxa"/>
          </w:tcPr>
          <w:p w14:paraId="16983FA2" w14:textId="77777777" w:rsidR="00D91AA2" w:rsidRPr="00B56683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69CDDB74" w14:textId="77777777" w:rsidR="00D91AA2" w:rsidRPr="00B56683" w:rsidRDefault="00D91AA2" w:rsidP="004760F0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56683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1968D46C" w14:textId="77777777" w:rsidR="00D91AA2" w:rsidRPr="00B56683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4" w:type="dxa"/>
            <w:vAlign w:val="bottom"/>
          </w:tcPr>
          <w:p w14:paraId="65AA008F" w14:textId="77777777" w:rsidR="00D91AA2" w:rsidRPr="00B56683" w:rsidRDefault="00B30E1D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757</w:t>
            </w:r>
            <w:r w:rsidR="00D91AA2" w:rsidRPr="00B5668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584</w:t>
            </w:r>
          </w:p>
        </w:tc>
      </w:tr>
      <w:tr w:rsidR="00D91AA2" w:rsidRPr="006666FA" w14:paraId="09D7DF37" w14:textId="77777777" w:rsidTr="00457445">
        <w:trPr>
          <w:cantSplit/>
          <w:trHeight w:val="164"/>
        </w:trPr>
        <w:tc>
          <w:tcPr>
            <w:tcW w:w="2250" w:type="dxa"/>
          </w:tcPr>
          <w:p w14:paraId="643DC40D" w14:textId="77777777" w:rsidR="00D91AA2" w:rsidRPr="006666FA" w:rsidRDefault="00D91AA2" w:rsidP="004760F0">
            <w:pPr>
              <w:spacing w:line="300" w:lineRule="exact"/>
              <w:ind w:left="180" w:right="-79" w:hanging="180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3097031C" w14:textId="77777777" w:rsidR="00D91AA2" w:rsidRPr="000E79E5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2C5F2197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3C12C0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58985E38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880" w:type="dxa"/>
            <w:vAlign w:val="bottom"/>
          </w:tcPr>
          <w:p w14:paraId="6863654E" w14:textId="77777777" w:rsidR="00D91AA2" w:rsidRPr="003C12C0" w:rsidRDefault="00B30E1D" w:rsidP="004760F0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40</w:t>
            </w:r>
            <w:r w:rsidR="00D91AA2"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555</w:t>
            </w:r>
          </w:p>
        </w:tc>
        <w:tc>
          <w:tcPr>
            <w:tcW w:w="144" w:type="dxa"/>
          </w:tcPr>
          <w:p w14:paraId="48324ECE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4D061D23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53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12</w:t>
            </w:r>
            <w:r w:rsidR="00D91AA2"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164</w:t>
            </w:r>
          </w:p>
        </w:tc>
        <w:tc>
          <w:tcPr>
            <w:tcW w:w="109" w:type="dxa"/>
          </w:tcPr>
          <w:p w14:paraId="7E989B8E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3F94A09B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68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23</w:t>
            </w:r>
            <w:r w:rsidR="00D91AA2"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759</w:t>
            </w:r>
          </w:p>
        </w:tc>
        <w:tc>
          <w:tcPr>
            <w:tcW w:w="109" w:type="dxa"/>
          </w:tcPr>
          <w:p w14:paraId="43E22443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559602E5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24</w:t>
            </w:r>
            <w:r w:rsidR="00D91AA2"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433</w:t>
            </w:r>
          </w:p>
        </w:tc>
        <w:tc>
          <w:tcPr>
            <w:tcW w:w="144" w:type="dxa"/>
          </w:tcPr>
          <w:p w14:paraId="76F9DBE3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65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6A75855B" w14:textId="77777777" w:rsidR="00D91AA2" w:rsidRPr="003C12C0" w:rsidRDefault="00D91AA2" w:rsidP="004760F0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3C12C0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3989D17F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4" w:type="dxa"/>
            <w:vAlign w:val="bottom"/>
          </w:tcPr>
          <w:p w14:paraId="7736BC04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100</w:t>
            </w:r>
            <w:r w:rsidR="00D91AA2"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911</w:t>
            </w:r>
          </w:p>
        </w:tc>
      </w:tr>
      <w:tr w:rsidR="00D91AA2" w:rsidRPr="006666FA" w14:paraId="46580370" w14:textId="77777777" w:rsidTr="00457445">
        <w:trPr>
          <w:cantSplit/>
          <w:trHeight w:val="164"/>
        </w:trPr>
        <w:tc>
          <w:tcPr>
            <w:tcW w:w="2250" w:type="dxa"/>
            <w:vAlign w:val="bottom"/>
          </w:tcPr>
          <w:p w14:paraId="399AFAE7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จำหน่าย</w:t>
            </w:r>
          </w:p>
        </w:tc>
        <w:tc>
          <w:tcPr>
            <w:tcW w:w="720" w:type="dxa"/>
          </w:tcPr>
          <w:p w14:paraId="0998330F" w14:textId="77777777" w:rsidR="00D91AA2" w:rsidRPr="000E79E5" w:rsidRDefault="00D91AA2" w:rsidP="004760F0">
            <w:pPr>
              <w:pStyle w:val="acctfourfigures"/>
              <w:tabs>
                <w:tab w:val="clear" w:pos="765"/>
                <w:tab w:val="decimal" w:pos="614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2EEB7056" w14:textId="77777777" w:rsidR="00D91AA2" w:rsidRPr="003C12C0" w:rsidRDefault="00D91AA2" w:rsidP="004760F0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3C12C0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19415B53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880" w:type="dxa"/>
            <w:vAlign w:val="bottom"/>
          </w:tcPr>
          <w:p w14:paraId="7B594EF3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2C36AB47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485584F4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3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12</w:t>
            </w:r>
            <w:r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721</w:t>
            </w:r>
            <w:r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09" w:type="dxa"/>
          </w:tcPr>
          <w:p w14:paraId="13DA6D65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3DA36C9F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7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C791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418ADAB1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06F4845B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606"/>
              </w:tabs>
              <w:spacing w:line="300" w:lineRule="exact"/>
              <w:ind w:left="65"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6D86588B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65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55FFC342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4FF29112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27B42E11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3C12C0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12</w:t>
            </w:r>
            <w:r w:rsidRPr="003C12C0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721</w:t>
            </w:r>
            <w:r w:rsidRPr="003C12C0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D91AA2" w:rsidRPr="006666FA" w14:paraId="0C2F1670" w14:textId="77777777" w:rsidTr="00457445">
        <w:trPr>
          <w:cantSplit/>
          <w:trHeight w:val="164"/>
        </w:trPr>
        <w:tc>
          <w:tcPr>
            <w:tcW w:w="2250" w:type="dxa"/>
            <w:vAlign w:val="bottom"/>
          </w:tcPr>
          <w:p w14:paraId="3988C18B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ตัดจำหน่าย</w:t>
            </w:r>
          </w:p>
        </w:tc>
        <w:tc>
          <w:tcPr>
            <w:tcW w:w="720" w:type="dxa"/>
          </w:tcPr>
          <w:p w14:paraId="4E75D3E0" w14:textId="77777777" w:rsidR="00D91AA2" w:rsidRPr="000E79E5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194E252C" w14:textId="77777777" w:rsidR="00D91AA2" w:rsidRPr="00CA4847" w:rsidRDefault="00D91AA2" w:rsidP="004760F0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3C12C0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65F4D8EE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880" w:type="dxa"/>
            <w:vAlign w:val="bottom"/>
          </w:tcPr>
          <w:p w14:paraId="7D331B64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2CAED1FA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49BA2708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3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05783520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6F9AD095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68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C7911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Pr="008C7911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9" w:type="dxa"/>
          </w:tcPr>
          <w:p w14:paraId="2140DAAB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65"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50119362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221</w:t>
            </w:r>
            <w:r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4D4FF875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65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0FFB82E3" w14:textId="77777777" w:rsidR="00D91AA2" w:rsidRPr="003C12C0" w:rsidRDefault="00D91AA2" w:rsidP="004760F0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3ED904E6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269DBB81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3C12C0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226</w:t>
            </w:r>
            <w:r w:rsidRPr="003C12C0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D91AA2" w:rsidRPr="006666FA" w14:paraId="68A3A506" w14:textId="77777777" w:rsidTr="00457445">
        <w:trPr>
          <w:cantSplit/>
          <w:trHeight w:val="164"/>
        </w:trPr>
        <w:tc>
          <w:tcPr>
            <w:tcW w:w="2250" w:type="dxa"/>
            <w:vAlign w:val="bottom"/>
          </w:tcPr>
          <w:p w14:paraId="057C809C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C5455C"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720" w:type="dxa"/>
          </w:tcPr>
          <w:p w14:paraId="145EA3D0" w14:textId="77777777" w:rsidR="00D91AA2" w:rsidRPr="00EA1668" w:rsidRDefault="00B30E1D" w:rsidP="004760F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  <w:t>10</w:t>
            </w:r>
          </w:p>
        </w:tc>
        <w:tc>
          <w:tcPr>
            <w:tcW w:w="989" w:type="dxa"/>
            <w:vAlign w:val="bottom"/>
          </w:tcPr>
          <w:p w14:paraId="0DBF0C73" w14:textId="77777777" w:rsidR="00D91AA2" w:rsidRPr="000A7FA2" w:rsidRDefault="00D91AA2" w:rsidP="004760F0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3C12C0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754D5FDB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880" w:type="dxa"/>
            <w:vAlign w:val="bottom"/>
          </w:tcPr>
          <w:p w14:paraId="34634AB9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60365FEA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210A8381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3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5455C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</w:t>
            </w:r>
            <w:r w:rsidRPr="00C5455C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016</w:t>
            </w:r>
            <w:r w:rsidRPr="00C5455C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09" w:type="dxa"/>
          </w:tcPr>
          <w:p w14:paraId="2B63AA21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29828BA8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7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10347371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65"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473D6D7F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606"/>
              </w:tabs>
              <w:spacing w:line="300" w:lineRule="exact"/>
              <w:ind w:left="65"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1A9E8ADD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65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4F41FF13" w14:textId="77777777" w:rsidR="00D91AA2" w:rsidRPr="003C12C0" w:rsidRDefault="00D91AA2" w:rsidP="004760F0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31E35DFC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7A995D77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3C12C0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</w:t>
            </w:r>
            <w:r w:rsidRPr="003C12C0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016</w:t>
            </w:r>
            <w:r w:rsidRPr="003C12C0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D91AA2" w:rsidRPr="006666FA" w14:paraId="5071EFA7" w14:textId="77777777" w:rsidTr="00457445">
        <w:trPr>
          <w:cantSplit/>
          <w:trHeight w:val="164"/>
        </w:trPr>
        <w:tc>
          <w:tcPr>
            <w:tcW w:w="2250" w:type="dxa"/>
            <w:vAlign w:val="bottom"/>
          </w:tcPr>
          <w:p w14:paraId="68FECEB0" w14:textId="77777777" w:rsidR="00D91AA2" w:rsidRPr="00504377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จำหน่ายเงินลงทุนในบริษัทย่อย</w:t>
            </w:r>
          </w:p>
        </w:tc>
        <w:tc>
          <w:tcPr>
            <w:tcW w:w="720" w:type="dxa"/>
          </w:tcPr>
          <w:p w14:paraId="124C2B47" w14:textId="77777777" w:rsidR="00D91AA2" w:rsidRPr="00EA1668" w:rsidRDefault="00B30E1D" w:rsidP="004760F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i/>
                <w:iCs/>
                <w:sz w:val="25"/>
                <w:szCs w:val="25"/>
                <w:lang w:val="en-US" w:bidi="th-TH"/>
              </w:rPr>
              <w:t>4</w:t>
            </w:r>
          </w:p>
        </w:tc>
        <w:tc>
          <w:tcPr>
            <w:tcW w:w="989" w:type="dxa"/>
            <w:vAlign w:val="bottom"/>
          </w:tcPr>
          <w:p w14:paraId="0F250781" w14:textId="77777777" w:rsidR="00D91AA2" w:rsidRPr="000A7FA2" w:rsidRDefault="00D91AA2" w:rsidP="004760F0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3C12C0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1A9DA8FF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880" w:type="dxa"/>
            <w:vAlign w:val="bottom"/>
          </w:tcPr>
          <w:p w14:paraId="2D68FCE7" w14:textId="77777777" w:rsidR="00D91AA2" w:rsidRDefault="00D91AA2" w:rsidP="004760F0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12</w:t>
            </w:r>
            <w:r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161</w:t>
            </w:r>
            <w:r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2FBB0196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34389EE6" w14:textId="77777777" w:rsidR="00D91AA2" w:rsidRPr="000A7FA2" w:rsidRDefault="00D91AA2" w:rsidP="004760F0">
            <w:pPr>
              <w:pStyle w:val="acctfourfigures"/>
              <w:tabs>
                <w:tab w:val="clear" w:pos="765"/>
                <w:tab w:val="decimal" w:pos="53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7B34BB5D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3104C883" w14:textId="77777777" w:rsidR="00D91AA2" w:rsidRDefault="00D91AA2" w:rsidP="004760F0">
            <w:pPr>
              <w:pStyle w:val="acctfourfigures"/>
              <w:tabs>
                <w:tab w:val="clear" w:pos="765"/>
                <w:tab w:val="decimal" w:pos="768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C7911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Pr="008C791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788</w:t>
            </w:r>
            <w:r w:rsidRPr="008C7911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9" w:type="dxa"/>
          </w:tcPr>
          <w:p w14:paraId="1F8D0875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65"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008A3332" w14:textId="77777777" w:rsidR="00D91AA2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12</w:t>
            </w:r>
            <w:r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512</w:t>
            </w:r>
            <w:r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50DAAB9A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65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6FF613C0" w14:textId="77777777" w:rsidR="00D91AA2" w:rsidRPr="003C12C0" w:rsidRDefault="00D91AA2" w:rsidP="004760F0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4E60AC21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6DB83FBC" w14:textId="77777777" w:rsidR="00D91AA2" w:rsidRPr="000A7FA2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3C12C0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29</w:t>
            </w:r>
            <w:r w:rsidRPr="003C12C0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461</w:t>
            </w:r>
            <w:r w:rsidRPr="003C12C0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D91AA2" w:rsidRPr="006666FA" w14:paraId="3EA68168" w14:textId="77777777" w:rsidTr="00457445">
        <w:trPr>
          <w:cantSplit/>
          <w:trHeight w:val="164"/>
        </w:trPr>
        <w:tc>
          <w:tcPr>
            <w:tcW w:w="2250" w:type="dxa"/>
          </w:tcPr>
          <w:p w14:paraId="3E03CA49" w14:textId="77777777" w:rsidR="00D91AA2" w:rsidRPr="006666FA" w:rsidRDefault="00D91AA2" w:rsidP="004760F0">
            <w:pPr>
              <w:spacing w:line="300" w:lineRule="exact"/>
              <w:ind w:left="191" w:hanging="19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 xml:space="preserve">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2564</w:t>
            </w:r>
          </w:p>
        </w:tc>
        <w:tc>
          <w:tcPr>
            <w:tcW w:w="720" w:type="dxa"/>
          </w:tcPr>
          <w:p w14:paraId="32742C96" w14:textId="77777777" w:rsidR="00D91AA2" w:rsidRPr="000E79E5" w:rsidRDefault="00D91AA2" w:rsidP="004760F0">
            <w:pPr>
              <w:pStyle w:val="acctfourfigures"/>
              <w:tabs>
                <w:tab w:val="clear" w:pos="765"/>
                <w:tab w:val="decimal" w:pos="614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2DDF36B5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111" w:type="dxa"/>
          </w:tcPr>
          <w:p w14:paraId="67428AC7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7ED2EA00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41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144" w:type="dxa"/>
          </w:tcPr>
          <w:p w14:paraId="7C680FE9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F375F0C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109" w:type="dxa"/>
          </w:tcPr>
          <w:p w14:paraId="4A461D82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7EE6EF5F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109" w:type="dxa"/>
          </w:tcPr>
          <w:p w14:paraId="7C7A05F8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70440209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144" w:type="dxa"/>
          </w:tcPr>
          <w:p w14:paraId="7C0F18B7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65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A3411A6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611"/>
              </w:tabs>
              <w:spacing w:line="300" w:lineRule="exact"/>
              <w:ind w:left="65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14:paraId="6A96002B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17915CEC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</w:tr>
      <w:tr w:rsidR="00D91AA2" w:rsidRPr="006666FA" w14:paraId="506992CD" w14:textId="77777777" w:rsidTr="00457445">
        <w:trPr>
          <w:cantSplit/>
          <w:trHeight w:val="164"/>
        </w:trPr>
        <w:tc>
          <w:tcPr>
            <w:tcW w:w="2250" w:type="dxa"/>
          </w:tcPr>
          <w:p w14:paraId="14BF4B0D" w14:textId="77777777" w:rsidR="00D91AA2" w:rsidRPr="006666FA" w:rsidRDefault="00D91AA2" w:rsidP="004760F0">
            <w:pPr>
              <w:spacing w:line="300" w:lineRule="exact"/>
              <w:ind w:right="-124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  <w:t xml:space="preserve">   และ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  <w:t xml:space="preserve">มกราคม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2565</w:t>
            </w:r>
          </w:p>
        </w:tc>
        <w:tc>
          <w:tcPr>
            <w:tcW w:w="720" w:type="dxa"/>
          </w:tcPr>
          <w:p w14:paraId="09AEE427" w14:textId="77777777" w:rsidR="00D91AA2" w:rsidRPr="000E79E5" w:rsidRDefault="00D91AA2" w:rsidP="004760F0">
            <w:pPr>
              <w:pStyle w:val="acctfourfigures"/>
              <w:tabs>
                <w:tab w:val="clear" w:pos="765"/>
                <w:tab w:val="decimal" w:pos="614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15736903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7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850</w:t>
            </w:r>
          </w:p>
        </w:tc>
        <w:tc>
          <w:tcPr>
            <w:tcW w:w="111" w:type="dxa"/>
          </w:tcPr>
          <w:p w14:paraId="07905E74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880" w:type="dxa"/>
            <w:vAlign w:val="bottom"/>
          </w:tcPr>
          <w:p w14:paraId="48842AC2" w14:textId="77777777" w:rsidR="00D91AA2" w:rsidRPr="00906585" w:rsidRDefault="00B30E1D" w:rsidP="004760F0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340</w:t>
            </w:r>
            <w:r w:rsidR="00D91AA2" w:rsidRPr="00906585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857</w:t>
            </w:r>
          </w:p>
        </w:tc>
        <w:tc>
          <w:tcPr>
            <w:tcW w:w="144" w:type="dxa"/>
          </w:tcPr>
          <w:p w14:paraId="11692B2C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0AA9F088" w14:textId="77777777" w:rsidR="00D91AA2" w:rsidRPr="007C0688" w:rsidRDefault="00B30E1D" w:rsidP="004760F0">
            <w:pPr>
              <w:pStyle w:val="acctfourfigures"/>
              <w:tabs>
                <w:tab w:val="clear" w:pos="765"/>
                <w:tab w:val="decimal" w:pos="53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42</w:t>
            </w:r>
            <w:r w:rsidR="00D91AA2" w:rsidRPr="007C0688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568</w:t>
            </w:r>
          </w:p>
        </w:tc>
        <w:tc>
          <w:tcPr>
            <w:tcW w:w="109" w:type="dxa"/>
          </w:tcPr>
          <w:p w14:paraId="347D5811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47A842AA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68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208</w:t>
            </w:r>
            <w:r w:rsidR="00D91AA2" w:rsidRPr="008C7911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594</w:t>
            </w:r>
          </w:p>
        </w:tc>
        <w:tc>
          <w:tcPr>
            <w:tcW w:w="109" w:type="dxa"/>
          </w:tcPr>
          <w:p w14:paraId="1D126055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650657EC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221</w:t>
            </w:r>
            <w:r w:rsidR="00D91AA2" w:rsidRPr="00EA2088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202</w:t>
            </w:r>
          </w:p>
        </w:tc>
        <w:tc>
          <w:tcPr>
            <w:tcW w:w="144" w:type="dxa"/>
          </w:tcPr>
          <w:p w14:paraId="3F67D7AB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65" w:right="-40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0DC99A49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C791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A3089DC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74" w:type="dxa"/>
            <w:vAlign w:val="bottom"/>
          </w:tcPr>
          <w:p w14:paraId="03257E43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814</w:t>
            </w:r>
            <w:r w:rsidR="00D91AA2" w:rsidRPr="00EA2088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071</w:t>
            </w:r>
          </w:p>
        </w:tc>
      </w:tr>
      <w:tr w:rsidR="00D91AA2" w:rsidRPr="006666FA" w14:paraId="6A650000" w14:textId="77777777" w:rsidTr="00457445">
        <w:trPr>
          <w:cantSplit/>
          <w:trHeight w:val="164"/>
        </w:trPr>
        <w:tc>
          <w:tcPr>
            <w:tcW w:w="2250" w:type="dxa"/>
          </w:tcPr>
          <w:p w14:paraId="7D31A0BB" w14:textId="77777777" w:rsidR="00D91AA2" w:rsidRPr="006666FA" w:rsidRDefault="00D91AA2" w:rsidP="004760F0">
            <w:pPr>
              <w:spacing w:line="300" w:lineRule="exact"/>
              <w:ind w:left="180" w:right="-79" w:hanging="180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73F02A1B" w14:textId="77777777" w:rsidR="00D91AA2" w:rsidRPr="000E79E5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5F8C3788" w14:textId="77777777" w:rsidR="00D91AA2" w:rsidRPr="003C12C0" w:rsidRDefault="00D91AA2" w:rsidP="004760F0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3C12C0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213B41A3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880" w:type="dxa"/>
            <w:vAlign w:val="bottom"/>
          </w:tcPr>
          <w:p w14:paraId="7951CCE6" w14:textId="77777777" w:rsidR="00D91AA2" w:rsidRPr="008C7911" w:rsidRDefault="00B30E1D" w:rsidP="004760F0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45</w:t>
            </w:r>
            <w:r w:rsidR="00D91AA2"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357</w:t>
            </w:r>
          </w:p>
        </w:tc>
        <w:tc>
          <w:tcPr>
            <w:tcW w:w="144" w:type="dxa"/>
          </w:tcPr>
          <w:p w14:paraId="522E86B8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5DF321B9" w14:textId="77777777" w:rsidR="00D91AA2" w:rsidRPr="008C7911" w:rsidRDefault="00B30E1D" w:rsidP="004760F0">
            <w:pPr>
              <w:pStyle w:val="acctfourfigures"/>
              <w:tabs>
                <w:tab w:val="clear" w:pos="765"/>
                <w:tab w:val="decimal" w:pos="53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12</w:t>
            </w:r>
            <w:r w:rsidR="00D91AA2"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319</w:t>
            </w:r>
          </w:p>
        </w:tc>
        <w:tc>
          <w:tcPr>
            <w:tcW w:w="109" w:type="dxa"/>
          </w:tcPr>
          <w:p w14:paraId="5361B117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65D394FF" w14:textId="77777777" w:rsidR="00D91AA2" w:rsidRPr="008C7911" w:rsidRDefault="00B30E1D" w:rsidP="004760F0">
            <w:pPr>
              <w:pStyle w:val="acctfourfigures"/>
              <w:tabs>
                <w:tab w:val="clear" w:pos="765"/>
                <w:tab w:val="decimal" w:pos="768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26</w:t>
            </w:r>
            <w:r w:rsidR="00D91AA2"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321</w:t>
            </w:r>
          </w:p>
        </w:tc>
        <w:tc>
          <w:tcPr>
            <w:tcW w:w="109" w:type="dxa"/>
          </w:tcPr>
          <w:p w14:paraId="0107EC15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27F89542" w14:textId="77777777" w:rsidR="00D91AA2" w:rsidRPr="008C7911" w:rsidRDefault="00B30E1D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20</w:t>
            </w:r>
            <w:r w:rsidR="00D91AA2"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735</w:t>
            </w:r>
          </w:p>
        </w:tc>
        <w:tc>
          <w:tcPr>
            <w:tcW w:w="144" w:type="dxa"/>
          </w:tcPr>
          <w:p w14:paraId="0682BE3A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65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60C86D5B" w14:textId="77777777" w:rsidR="00D91AA2" w:rsidRPr="00A20D78" w:rsidRDefault="00D91AA2" w:rsidP="004760F0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41819AF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2B9E13A9" w14:textId="77777777" w:rsidR="00D91AA2" w:rsidRPr="008C7911" w:rsidRDefault="00B30E1D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104</w:t>
            </w:r>
            <w:r w:rsidR="00D91AA2"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732</w:t>
            </w:r>
          </w:p>
        </w:tc>
      </w:tr>
      <w:tr w:rsidR="00D91AA2" w:rsidRPr="006666FA" w14:paraId="3BD455D4" w14:textId="77777777" w:rsidTr="00457445">
        <w:trPr>
          <w:cantSplit/>
          <w:trHeight w:val="164"/>
        </w:trPr>
        <w:tc>
          <w:tcPr>
            <w:tcW w:w="2250" w:type="dxa"/>
            <w:vAlign w:val="bottom"/>
          </w:tcPr>
          <w:p w14:paraId="3FBDF663" w14:textId="77777777" w:rsidR="00D91AA2" w:rsidRPr="006666FA" w:rsidRDefault="00D91AA2" w:rsidP="004760F0">
            <w:pPr>
              <w:spacing w:line="300" w:lineRule="exact"/>
              <w:ind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จำหน่าย</w:t>
            </w:r>
          </w:p>
        </w:tc>
        <w:tc>
          <w:tcPr>
            <w:tcW w:w="720" w:type="dxa"/>
          </w:tcPr>
          <w:p w14:paraId="75A20D80" w14:textId="77777777" w:rsidR="00D91AA2" w:rsidRPr="00726307" w:rsidRDefault="00D91AA2" w:rsidP="004760F0">
            <w:pPr>
              <w:pStyle w:val="acctfourfigures"/>
              <w:tabs>
                <w:tab w:val="clear" w:pos="765"/>
                <w:tab w:val="decimal" w:pos="81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64ECEA06" w14:textId="77777777" w:rsidR="00D91AA2" w:rsidRPr="003C12C0" w:rsidRDefault="00D91AA2" w:rsidP="004760F0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3C12C0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6FDAD233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880" w:type="dxa"/>
            <w:vAlign w:val="bottom"/>
          </w:tcPr>
          <w:p w14:paraId="38BEEF8E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0FF8EC56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5B8F593C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53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8</w:t>
            </w: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143</w:t>
            </w: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09" w:type="dxa"/>
          </w:tcPr>
          <w:p w14:paraId="255F4344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52A453D4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579"/>
              </w:tabs>
              <w:spacing w:line="300" w:lineRule="exact"/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0530DAD7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3E481005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</w:t>
            </w: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6D9B6635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7DACE9A6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6D8C82CF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428322A1" w14:textId="77777777" w:rsidR="00D91AA2" w:rsidRPr="00136EB3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136EB3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8</w:t>
            </w:r>
            <w:r w:rsidRPr="00136EB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145</w:t>
            </w:r>
            <w:r w:rsidRPr="00136EB3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D91AA2" w:rsidRPr="006666FA" w14:paraId="0CB2FD69" w14:textId="77777777" w:rsidTr="00457445">
        <w:trPr>
          <w:cantSplit/>
          <w:trHeight w:val="164"/>
        </w:trPr>
        <w:tc>
          <w:tcPr>
            <w:tcW w:w="2250" w:type="dxa"/>
            <w:vAlign w:val="bottom"/>
          </w:tcPr>
          <w:p w14:paraId="5BED6999" w14:textId="77777777" w:rsidR="00D91AA2" w:rsidRPr="006666FA" w:rsidRDefault="00D91AA2" w:rsidP="004760F0">
            <w:pPr>
              <w:spacing w:line="300" w:lineRule="exact"/>
              <w:ind w:left="180" w:right="-79" w:hanging="180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ตัดจำหน่าย</w:t>
            </w:r>
          </w:p>
        </w:tc>
        <w:tc>
          <w:tcPr>
            <w:tcW w:w="720" w:type="dxa"/>
          </w:tcPr>
          <w:p w14:paraId="3DF90CA4" w14:textId="77777777" w:rsidR="00D91AA2" w:rsidRPr="00726307" w:rsidRDefault="00D91AA2" w:rsidP="004760F0">
            <w:pPr>
              <w:pStyle w:val="acctfourfigures"/>
              <w:tabs>
                <w:tab w:val="clear" w:pos="765"/>
                <w:tab w:val="decimal" w:pos="81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1666C54D" w14:textId="77777777" w:rsidR="00D91AA2" w:rsidRPr="003C12C0" w:rsidRDefault="00D91AA2" w:rsidP="004760F0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3C12C0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7FABC6A7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880" w:type="dxa"/>
            <w:vAlign w:val="bottom"/>
          </w:tcPr>
          <w:p w14:paraId="7BF0F0E5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</w:t>
            </w: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941</w:t>
            </w: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655687B0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43A04693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53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129</w:t>
            </w: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09" w:type="dxa"/>
          </w:tcPr>
          <w:p w14:paraId="76C054DC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4B84657F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768"/>
              </w:tabs>
              <w:spacing w:line="300" w:lineRule="exact"/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852A0B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17</w:t>
            </w:r>
            <w:r w:rsidRPr="00852A0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835</w:t>
            </w:r>
            <w:r w:rsidRPr="00852A0B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9" w:type="dxa"/>
          </w:tcPr>
          <w:p w14:paraId="3136906E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154F96E4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41</w:t>
            </w: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324</w:t>
            </w: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295C74E2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5AFCC396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2DE84841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4328BBA2" w14:textId="77777777" w:rsidR="00D91AA2" w:rsidRPr="00136EB3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136EB3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69</w:t>
            </w:r>
            <w:r w:rsidRPr="00136EB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229</w:t>
            </w:r>
            <w:r w:rsidRPr="00136EB3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D91AA2" w:rsidRPr="006666FA" w14:paraId="7C06AEC6" w14:textId="77777777" w:rsidTr="00457445">
        <w:trPr>
          <w:cantSplit/>
          <w:trHeight w:val="164"/>
        </w:trPr>
        <w:tc>
          <w:tcPr>
            <w:tcW w:w="2250" w:type="dxa"/>
            <w:vAlign w:val="bottom"/>
          </w:tcPr>
          <w:p w14:paraId="49B06A87" w14:textId="77777777" w:rsidR="00D91AA2" w:rsidRDefault="00D91AA2" w:rsidP="004760F0">
            <w:pPr>
              <w:spacing w:line="300" w:lineRule="exact"/>
              <w:ind w:left="180" w:right="-79" w:hanging="180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8B5C92"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โอนไป</w:t>
            </w:r>
            <w:r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720" w:type="dxa"/>
          </w:tcPr>
          <w:p w14:paraId="0FF39E87" w14:textId="77777777" w:rsidR="00D91AA2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highlight w:val="yellow"/>
                <w:lang w:val="en-US" w:bidi="th-TH"/>
              </w:rPr>
            </w:pPr>
          </w:p>
          <w:p w14:paraId="10156096" w14:textId="77777777" w:rsidR="00D91AA2" w:rsidRPr="00852A0B" w:rsidRDefault="00B30E1D" w:rsidP="004760F0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highlight w:val="yellow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  <w:t>14</w:t>
            </w:r>
          </w:p>
        </w:tc>
        <w:tc>
          <w:tcPr>
            <w:tcW w:w="989" w:type="dxa"/>
            <w:vAlign w:val="bottom"/>
          </w:tcPr>
          <w:p w14:paraId="1F270F2B" w14:textId="77777777" w:rsidR="00D91AA2" w:rsidRPr="003C12C0" w:rsidRDefault="00D91AA2" w:rsidP="004760F0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387DB2B2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880" w:type="dxa"/>
            <w:vAlign w:val="bottom"/>
          </w:tcPr>
          <w:p w14:paraId="493D3AD8" w14:textId="77777777" w:rsidR="00D91AA2" w:rsidRPr="00852A0B" w:rsidRDefault="00D91AA2" w:rsidP="004760F0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</w:t>
            </w: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006</w:t>
            </w: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4D0744B0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2AE2F412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53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09" w:type="dxa"/>
          </w:tcPr>
          <w:p w14:paraId="5FBA321A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0520E7F1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579"/>
              </w:tabs>
              <w:spacing w:line="300" w:lineRule="exact"/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09" w:type="dxa"/>
          </w:tcPr>
          <w:p w14:paraId="5A6EA985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626A2A28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606"/>
              </w:tabs>
              <w:spacing w:line="300" w:lineRule="exact"/>
              <w:ind w:left="65"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1DE02E61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3C5FFDA7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4992D545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210C9D99" w14:textId="77777777" w:rsidR="00D91AA2" w:rsidRPr="00136EB3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136EB3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</w:t>
            </w:r>
            <w:r w:rsidRPr="00136EB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006</w:t>
            </w:r>
            <w:r w:rsidRPr="00136EB3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D91AA2" w:rsidRPr="006666FA" w14:paraId="264F3F0E" w14:textId="77777777" w:rsidTr="00457445">
        <w:trPr>
          <w:cantSplit/>
          <w:trHeight w:val="164"/>
        </w:trPr>
        <w:tc>
          <w:tcPr>
            <w:tcW w:w="2250" w:type="dxa"/>
          </w:tcPr>
          <w:p w14:paraId="276BEAFA" w14:textId="77777777" w:rsidR="00D91AA2" w:rsidRDefault="00D91AA2" w:rsidP="004760F0">
            <w:pPr>
              <w:spacing w:line="300" w:lineRule="exact"/>
              <w:ind w:left="180" w:right="-79" w:hanging="180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 xml:space="preserve">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2565</w:t>
            </w:r>
          </w:p>
        </w:tc>
        <w:tc>
          <w:tcPr>
            <w:tcW w:w="720" w:type="dxa"/>
          </w:tcPr>
          <w:p w14:paraId="722234D6" w14:textId="77777777" w:rsidR="00D91AA2" w:rsidRPr="00726307" w:rsidRDefault="00D91AA2" w:rsidP="004760F0">
            <w:pPr>
              <w:pStyle w:val="acctfourfigures"/>
              <w:tabs>
                <w:tab w:val="clear" w:pos="765"/>
                <w:tab w:val="decimal" w:pos="410"/>
              </w:tabs>
              <w:spacing w:line="300" w:lineRule="exact"/>
              <w:ind w:right="11"/>
              <w:rPr>
                <w:rFonts w:asciiTheme="majorBidi" w:hAnsiTheme="majorBidi" w:cstheme="majorBidi"/>
                <w:i/>
                <w:iCs/>
                <w:sz w:val="25"/>
                <w:szCs w:val="25"/>
                <w:highlight w:val="yello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1E28A" w14:textId="77777777" w:rsidR="00D91AA2" w:rsidRPr="008C7911" w:rsidRDefault="00B30E1D" w:rsidP="004760F0">
            <w:pPr>
              <w:pStyle w:val="acctfourfigures"/>
              <w:tabs>
                <w:tab w:val="clear" w:pos="765"/>
                <w:tab w:val="decimal" w:pos="77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850</w:t>
            </w:r>
          </w:p>
        </w:tc>
        <w:tc>
          <w:tcPr>
            <w:tcW w:w="111" w:type="dxa"/>
          </w:tcPr>
          <w:p w14:paraId="516C9815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33033" w14:textId="77777777" w:rsidR="00D91AA2" w:rsidRPr="00906585" w:rsidRDefault="00B30E1D" w:rsidP="004760F0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372</w:t>
            </w:r>
            <w:r w:rsidR="00D91AA2" w:rsidRPr="00906585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267</w:t>
            </w:r>
          </w:p>
        </w:tc>
        <w:tc>
          <w:tcPr>
            <w:tcW w:w="144" w:type="dxa"/>
          </w:tcPr>
          <w:p w14:paraId="512CF4CF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892B3" w14:textId="77777777" w:rsidR="00D91AA2" w:rsidRPr="008C7911" w:rsidRDefault="00B30E1D" w:rsidP="004760F0">
            <w:pPr>
              <w:pStyle w:val="acctfourfigures"/>
              <w:tabs>
                <w:tab w:val="clear" w:pos="765"/>
                <w:tab w:val="decimal" w:pos="539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46</w:t>
            </w:r>
            <w:r w:rsidR="00D91AA2"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615</w:t>
            </w:r>
          </w:p>
        </w:tc>
        <w:tc>
          <w:tcPr>
            <w:tcW w:w="109" w:type="dxa"/>
          </w:tcPr>
          <w:p w14:paraId="77E0AD46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444E1" w14:textId="77777777" w:rsidR="00D91AA2" w:rsidRPr="008C7911" w:rsidRDefault="00B30E1D" w:rsidP="004760F0">
            <w:pPr>
              <w:pStyle w:val="acctfourfigures"/>
              <w:tabs>
                <w:tab w:val="clear" w:pos="765"/>
                <w:tab w:val="decimal" w:pos="768"/>
              </w:tabs>
              <w:spacing w:line="300" w:lineRule="exact"/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217</w:t>
            </w:r>
            <w:r w:rsidR="00D91AA2"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080</w:t>
            </w:r>
          </w:p>
        </w:tc>
        <w:tc>
          <w:tcPr>
            <w:tcW w:w="109" w:type="dxa"/>
          </w:tcPr>
          <w:p w14:paraId="7EB31552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5E3BA" w14:textId="77777777" w:rsidR="00D91AA2" w:rsidRPr="008C7911" w:rsidRDefault="00B30E1D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200</w:t>
            </w:r>
            <w:r w:rsidR="00D91AA2"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611</w:t>
            </w:r>
          </w:p>
        </w:tc>
        <w:tc>
          <w:tcPr>
            <w:tcW w:w="144" w:type="dxa"/>
          </w:tcPr>
          <w:p w14:paraId="0F3E1C08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620FE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37EC920E" w14:textId="77777777" w:rsidR="00D91AA2" w:rsidRPr="008C7911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BFE81" w14:textId="77777777" w:rsidR="00D91AA2" w:rsidRPr="008C7911" w:rsidRDefault="00B30E1D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837</w:t>
            </w:r>
            <w:r w:rsidR="00D91AA2"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423</w:t>
            </w:r>
          </w:p>
        </w:tc>
      </w:tr>
      <w:tr w:rsidR="00D91AA2" w:rsidRPr="006666FA" w14:paraId="2B4B6A9A" w14:textId="77777777" w:rsidTr="00457445">
        <w:trPr>
          <w:cantSplit/>
          <w:trHeight w:val="164"/>
        </w:trPr>
        <w:tc>
          <w:tcPr>
            <w:tcW w:w="2250" w:type="dxa"/>
          </w:tcPr>
          <w:p w14:paraId="4932CBA9" w14:textId="75504EE6" w:rsidR="00D91AA2" w:rsidRPr="006666FA" w:rsidRDefault="00D91AA2" w:rsidP="004760F0">
            <w:pPr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720" w:type="dxa"/>
          </w:tcPr>
          <w:p w14:paraId="3CBBE87D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15"/>
              </w:tabs>
              <w:spacing w:line="300" w:lineRule="exact"/>
              <w:ind w:left="146"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0FD2D1F0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11" w:type="dxa"/>
          </w:tcPr>
          <w:p w14:paraId="25CCA574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880" w:type="dxa"/>
            <w:vAlign w:val="bottom"/>
          </w:tcPr>
          <w:p w14:paraId="36F40EA2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41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44" w:type="dxa"/>
          </w:tcPr>
          <w:p w14:paraId="4BE23F3B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41A0A73B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09" w:type="dxa"/>
          </w:tcPr>
          <w:p w14:paraId="4B3C5262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64314C2C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09" w:type="dxa"/>
          </w:tcPr>
          <w:p w14:paraId="52441444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18CA5E34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44" w:type="dxa"/>
          </w:tcPr>
          <w:p w14:paraId="268CC124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00DA4A2A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06" w:type="dxa"/>
          </w:tcPr>
          <w:p w14:paraId="515BD6B1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4" w:type="dxa"/>
            <w:vAlign w:val="bottom"/>
          </w:tcPr>
          <w:p w14:paraId="4B482F4D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</w:tr>
      <w:tr w:rsidR="00D91AA2" w:rsidRPr="006666FA" w14:paraId="23C0328A" w14:textId="77777777" w:rsidTr="00457445">
        <w:trPr>
          <w:cantSplit/>
          <w:trHeight w:val="1055"/>
        </w:trPr>
        <w:tc>
          <w:tcPr>
            <w:tcW w:w="2250" w:type="dxa"/>
            <w:vAlign w:val="bottom"/>
          </w:tcPr>
          <w:p w14:paraId="07455051" w14:textId="77777777" w:rsidR="00D91AA2" w:rsidRPr="006666FA" w:rsidRDefault="00D91AA2" w:rsidP="004760F0">
            <w:pPr>
              <w:tabs>
                <w:tab w:val="left" w:pos="2171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14:paraId="0926FA03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</w:pPr>
          </w:p>
          <w:p w14:paraId="3751FC9D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</w:pPr>
          </w:p>
          <w:p w14:paraId="5F54DD5D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</w:pPr>
          </w:p>
          <w:p w14:paraId="55BD19D1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left="-54" w:right="-4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2944961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111" w:type="dxa"/>
          </w:tcPr>
          <w:p w14:paraId="1DD00201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880" w:type="dxa"/>
            <w:vAlign w:val="bottom"/>
          </w:tcPr>
          <w:p w14:paraId="4FE9AC31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44" w:type="dxa"/>
          </w:tcPr>
          <w:p w14:paraId="527FA6BF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062CCA27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ยานพาหนะ</w:t>
            </w:r>
          </w:p>
        </w:tc>
        <w:tc>
          <w:tcPr>
            <w:tcW w:w="109" w:type="dxa"/>
          </w:tcPr>
          <w:p w14:paraId="7F53E8B2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5112ED26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09" w:type="dxa"/>
          </w:tcPr>
          <w:p w14:paraId="5E20A7A4" w14:textId="77777777" w:rsidR="00D91AA2" w:rsidRPr="006666FA" w:rsidRDefault="00D91AA2" w:rsidP="004760F0">
            <w:pPr>
              <w:tabs>
                <w:tab w:val="left" w:pos="540"/>
              </w:tabs>
              <w:spacing w:line="300" w:lineRule="exact"/>
              <w:ind w:left="-114" w:right="-10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25CC1A71" w14:textId="77777777" w:rsidR="00D91AA2" w:rsidRPr="006666FA" w:rsidRDefault="00D91AA2" w:rsidP="004760F0">
            <w:pPr>
              <w:tabs>
                <w:tab w:val="left" w:pos="540"/>
              </w:tabs>
              <w:spacing w:line="300" w:lineRule="exact"/>
              <w:ind w:left="-66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 ติดตั้งแล</w:t>
            </w: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ะเครื่องใช้สำนักงาน</w:t>
            </w:r>
          </w:p>
        </w:tc>
        <w:tc>
          <w:tcPr>
            <w:tcW w:w="144" w:type="dxa"/>
          </w:tcPr>
          <w:p w14:paraId="221F2F0E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36" w:type="dxa"/>
            <w:vAlign w:val="bottom"/>
          </w:tcPr>
          <w:p w14:paraId="215CE2F0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สินทรัพย์ระหว่างก่อสร้าง</w:t>
            </w:r>
          </w:p>
        </w:tc>
        <w:tc>
          <w:tcPr>
            <w:tcW w:w="106" w:type="dxa"/>
          </w:tcPr>
          <w:p w14:paraId="037AC32B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974" w:type="dxa"/>
            <w:vAlign w:val="bottom"/>
          </w:tcPr>
          <w:p w14:paraId="179E0205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รวม</w:t>
            </w:r>
          </w:p>
        </w:tc>
      </w:tr>
      <w:tr w:rsidR="00D91AA2" w:rsidRPr="006666FA" w14:paraId="494D59C2" w14:textId="77777777" w:rsidTr="00457445">
        <w:tblPrEx>
          <w:tblLook w:val="0000" w:firstRow="0" w:lastRow="0" w:firstColumn="0" w:lastColumn="0" w:noHBand="0" w:noVBand="0"/>
        </w:tblPrEx>
        <w:trPr>
          <w:cantSplit/>
          <w:trHeight w:val="101"/>
        </w:trPr>
        <w:tc>
          <w:tcPr>
            <w:tcW w:w="2250" w:type="dxa"/>
          </w:tcPr>
          <w:p w14:paraId="1F5F9EDE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14:paraId="325E701C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7380" w:type="dxa"/>
            <w:gridSpan w:val="13"/>
          </w:tcPr>
          <w:p w14:paraId="6BFFA442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>(พันบาท)</w:t>
            </w:r>
          </w:p>
        </w:tc>
      </w:tr>
      <w:tr w:rsidR="00D91AA2" w:rsidRPr="006666FA" w14:paraId="59BFD63C" w14:textId="77777777" w:rsidTr="00457445">
        <w:trPr>
          <w:cantSplit/>
          <w:trHeight w:val="164"/>
        </w:trPr>
        <w:tc>
          <w:tcPr>
            <w:tcW w:w="2250" w:type="dxa"/>
          </w:tcPr>
          <w:p w14:paraId="377942F7" w14:textId="77777777" w:rsidR="00D91AA2" w:rsidRPr="006666FA" w:rsidRDefault="00D91AA2" w:rsidP="004760F0">
            <w:pPr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720" w:type="dxa"/>
          </w:tcPr>
          <w:p w14:paraId="420ACF41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15"/>
              </w:tabs>
              <w:spacing w:line="300" w:lineRule="exact"/>
              <w:ind w:left="146"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33BDBC11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11" w:type="dxa"/>
          </w:tcPr>
          <w:p w14:paraId="10E4AEA5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880" w:type="dxa"/>
            <w:vAlign w:val="bottom"/>
          </w:tcPr>
          <w:p w14:paraId="300CBAF2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741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44" w:type="dxa"/>
          </w:tcPr>
          <w:p w14:paraId="736CA8EF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2A99BC8E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09" w:type="dxa"/>
          </w:tcPr>
          <w:p w14:paraId="66E3646E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3C90CFCA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09" w:type="dxa"/>
          </w:tcPr>
          <w:p w14:paraId="1A804D94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472CEE66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44" w:type="dxa"/>
          </w:tcPr>
          <w:p w14:paraId="21C28B69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3F6AF224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06" w:type="dxa"/>
          </w:tcPr>
          <w:p w14:paraId="04D8355C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4" w:type="dxa"/>
            <w:vAlign w:val="bottom"/>
          </w:tcPr>
          <w:p w14:paraId="7583BB92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</w:tr>
      <w:tr w:rsidR="00D91AA2" w:rsidRPr="006666FA" w14:paraId="6DB14B84" w14:textId="77777777" w:rsidTr="00457445">
        <w:trPr>
          <w:cantSplit/>
          <w:trHeight w:val="164"/>
        </w:trPr>
        <w:tc>
          <w:tcPr>
            <w:tcW w:w="2250" w:type="dxa"/>
          </w:tcPr>
          <w:p w14:paraId="2F8AA1ED" w14:textId="77777777" w:rsidR="00D91AA2" w:rsidRPr="006666FA" w:rsidRDefault="00D91AA2" w:rsidP="004760F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 xml:space="preserve">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2564</w:t>
            </w:r>
          </w:p>
        </w:tc>
        <w:tc>
          <w:tcPr>
            <w:tcW w:w="720" w:type="dxa"/>
          </w:tcPr>
          <w:p w14:paraId="7472CAAD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15"/>
              </w:tabs>
              <w:spacing w:line="300" w:lineRule="exact"/>
              <w:ind w:left="146"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highlight w:val="yellow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72D636EC" w14:textId="77777777" w:rsidR="00D91AA2" w:rsidRPr="007E5EB6" w:rsidRDefault="00B30E1D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135</w:t>
            </w:r>
            <w:r w:rsidR="00D91AA2" w:rsidRPr="007E5EB6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050</w:t>
            </w:r>
          </w:p>
        </w:tc>
        <w:tc>
          <w:tcPr>
            <w:tcW w:w="111" w:type="dxa"/>
          </w:tcPr>
          <w:p w14:paraId="1F05E11D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  <w:vAlign w:val="bottom"/>
          </w:tcPr>
          <w:p w14:paraId="3F99E63C" w14:textId="77777777" w:rsidR="00D91AA2" w:rsidRDefault="00B30E1D" w:rsidP="004760F0">
            <w:pPr>
              <w:pStyle w:val="acctfourfigures"/>
              <w:tabs>
                <w:tab w:val="clear" w:pos="765"/>
                <w:tab w:val="decimal" w:pos="741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460</w:t>
            </w:r>
            <w:r w:rsidR="00D91AA2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806</w:t>
            </w:r>
          </w:p>
        </w:tc>
        <w:tc>
          <w:tcPr>
            <w:tcW w:w="144" w:type="dxa"/>
          </w:tcPr>
          <w:p w14:paraId="0E225754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567CE896" w14:textId="77777777" w:rsidR="00D91AA2" w:rsidRPr="007E5EB6" w:rsidRDefault="00B30E1D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39</w:t>
            </w:r>
            <w:r w:rsidR="00D91AA2" w:rsidRPr="007E5EB6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340</w:t>
            </w:r>
          </w:p>
        </w:tc>
        <w:tc>
          <w:tcPr>
            <w:tcW w:w="109" w:type="dxa"/>
          </w:tcPr>
          <w:p w14:paraId="10F3AFBE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tcBorders>
              <w:bottom w:val="double" w:sz="4" w:space="0" w:color="auto"/>
            </w:tcBorders>
            <w:vAlign w:val="bottom"/>
          </w:tcPr>
          <w:p w14:paraId="6FA9B90E" w14:textId="77777777" w:rsidR="00D91AA2" w:rsidRPr="007E5EB6" w:rsidRDefault="00B30E1D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49</w:t>
            </w:r>
            <w:r w:rsidR="00D91AA2" w:rsidRPr="007E5EB6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222</w:t>
            </w:r>
          </w:p>
        </w:tc>
        <w:tc>
          <w:tcPr>
            <w:tcW w:w="109" w:type="dxa"/>
          </w:tcPr>
          <w:p w14:paraId="5D2D2E4B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tcBorders>
              <w:bottom w:val="double" w:sz="4" w:space="0" w:color="auto"/>
            </w:tcBorders>
            <w:vAlign w:val="bottom"/>
          </w:tcPr>
          <w:p w14:paraId="2955D5C7" w14:textId="77777777" w:rsidR="00D91AA2" w:rsidRPr="00EA2088" w:rsidRDefault="00B30E1D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38</w:t>
            </w:r>
            <w:r w:rsidR="00D91AA2" w:rsidRPr="00EA2088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778</w:t>
            </w:r>
          </w:p>
        </w:tc>
        <w:tc>
          <w:tcPr>
            <w:tcW w:w="144" w:type="dxa"/>
          </w:tcPr>
          <w:p w14:paraId="5CF707A9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0BEDCC78" w14:textId="77777777" w:rsidR="00D91AA2" w:rsidRDefault="00B30E1D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194</w:t>
            </w:r>
            <w:r w:rsidR="00D91AA2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368</w:t>
            </w:r>
          </w:p>
        </w:tc>
        <w:tc>
          <w:tcPr>
            <w:tcW w:w="106" w:type="dxa"/>
          </w:tcPr>
          <w:p w14:paraId="3CC9C48D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4" w:type="dxa"/>
            <w:tcBorders>
              <w:bottom w:val="double" w:sz="4" w:space="0" w:color="auto"/>
            </w:tcBorders>
            <w:vAlign w:val="bottom"/>
          </w:tcPr>
          <w:p w14:paraId="23862E77" w14:textId="77777777" w:rsidR="00D91AA2" w:rsidRPr="00EA2088" w:rsidRDefault="00B30E1D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917</w:t>
            </w:r>
            <w:r w:rsidR="00D91AA2" w:rsidRPr="00EA2088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564</w:t>
            </w:r>
          </w:p>
        </w:tc>
      </w:tr>
      <w:tr w:rsidR="00D91AA2" w:rsidRPr="006666FA" w14:paraId="776D357A" w14:textId="77777777" w:rsidTr="00457445">
        <w:trPr>
          <w:cantSplit/>
          <w:trHeight w:val="164"/>
        </w:trPr>
        <w:tc>
          <w:tcPr>
            <w:tcW w:w="2250" w:type="dxa"/>
          </w:tcPr>
          <w:p w14:paraId="45AB0150" w14:textId="77777777" w:rsidR="00D91AA2" w:rsidRPr="006666FA" w:rsidRDefault="00D91AA2" w:rsidP="004760F0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 xml:space="preserve">ณ 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  <w:t xml:space="preserve">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  <w:t xml:space="preserve"> 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2565</w:t>
            </w:r>
          </w:p>
        </w:tc>
        <w:tc>
          <w:tcPr>
            <w:tcW w:w="720" w:type="dxa"/>
          </w:tcPr>
          <w:p w14:paraId="4C5E255D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left="146"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highlight w:val="yellow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CC4FAE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135</w:t>
            </w:r>
            <w:r w:rsidR="00D91AA2"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050</w:t>
            </w:r>
          </w:p>
        </w:tc>
        <w:tc>
          <w:tcPr>
            <w:tcW w:w="111" w:type="dxa"/>
          </w:tcPr>
          <w:p w14:paraId="03199976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20EFC7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741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814</w:t>
            </w:r>
            <w:r w:rsidR="00D91AA2"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993</w:t>
            </w:r>
          </w:p>
        </w:tc>
        <w:tc>
          <w:tcPr>
            <w:tcW w:w="144" w:type="dxa"/>
          </w:tcPr>
          <w:p w14:paraId="729B69B4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330901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34</w:t>
            </w:r>
            <w:r w:rsidR="00D91AA2"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832</w:t>
            </w:r>
          </w:p>
        </w:tc>
        <w:tc>
          <w:tcPr>
            <w:tcW w:w="109" w:type="dxa"/>
          </w:tcPr>
          <w:p w14:paraId="73ED4832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F7A863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100</w:t>
            </w:r>
            <w:r w:rsidR="00D91AA2"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038</w:t>
            </w:r>
          </w:p>
        </w:tc>
        <w:tc>
          <w:tcPr>
            <w:tcW w:w="109" w:type="dxa"/>
          </w:tcPr>
          <w:p w14:paraId="6803D27A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AE7D8A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68</w:t>
            </w:r>
            <w:r w:rsidR="00D91AA2"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919</w:t>
            </w:r>
          </w:p>
        </w:tc>
        <w:tc>
          <w:tcPr>
            <w:tcW w:w="144" w:type="dxa"/>
          </w:tcPr>
          <w:p w14:paraId="42131490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08B4D9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83</w:t>
            </w:r>
            <w:r w:rsidR="00D91AA2"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348</w:t>
            </w:r>
          </w:p>
        </w:tc>
        <w:tc>
          <w:tcPr>
            <w:tcW w:w="106" w:type="dxa"/>
          </w:tcPr>
          <w:p w14:paraId="760ECF2E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2F1CB6" w14:textId="77777777" w:rsidR="00D91AA2" w:rsidRPr="006666FA" w:rsidRDefault="00B30E1D" w:rsidP="004760F0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1</w:t>
            </w:r>
            <w:r w:rsidR="00D91AA2"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237</w:t>
            </w:r>
            <w:r w:rsidR="00D91AA2"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180</w:t>
            </w:r>
          </w:p>
        </w:tc>
      </w:tr>
    </w:tbl>
    <w:p w14:paraId="33A96E79" w14:textId="77777777" w:rsidR="00D91AA2" w:rsidRDefault="00D91AA2" w:rsidP="00D91AA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5FFFA31" w14:textId="3ACF8DE6" w:rsidR="00D91AA2" w:rsidRPr="001F7214" w:rsidRDefault="00D91AA2" w:rsidP="00D91AA2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</w:pPr>
      <w:r w:rsidRPr="001F721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ราคาทุน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ขอ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งที่ดิน อาคารและอุปกรณ์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ซึ่งได้คิดค่าเสื่อมราคาเต็มจำนวนแล้วแต่ยังคงใช้งานจนถึง ณ วันที่</w:t>
      </w:r>
      <w:r w:rsidR="0087193C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                            </w:t>
      </w:r>
      <w:r w:rsidR="00B30E1D" w:rsidRPr="00B30E1D">
        <w:rPr>
          <w:rFonts w:asciiTheme="majorBidi" w:eastAsia="MS Mincho" w:hAnsiTheme="majorBidi" w:cstheme="majorBidi"/>
          <w:sz w:val="30"/>
          <w:szCs w:val="30"/>
          <w:lang w:val="en-US" w:bidi="th-TH"/>
        </w:rPr>
        <w:t>31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B30E1D" w:rsidRPr="00B30E1D">
        <w:rPr>
          <w:rFonts w:asciiTheme="majorBidi" w:eastAsia="MS Mincho" w:hAnsiTheme="majorBidi" w:cstheme="majorBidi"/>
          <w:sz w:val="30"/>
          <w:szCs w:val="30"/>
          <w:lang w:val="en-US" w:bidi="th-TH"/>
        </w:rPr>
        <w:t>2565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มี</w:t>
      </w:r>
      <w:r w:rsidRPr="009A644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จำนวน</w:t>
      </w:r>
      <w:r w:rsidRPr="009A644D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B30E1D" w:rsidRPr="00B30E1D">
        <w:rPr>
          <w:rFonts w:asciiTheme="majorBidi" w:eastAsia="MS Mincho" w:hAnsiTheme="majorBidi" w:cstheme="majorBidi"/>
          <w:sz w:val="30"/>
          <w:szCs w:val="30"/>
          <w:lang w:val="en-US" w:bidi="th-TH"/>
        </w:rPr>
        <w:t>102</w:t>
      </w:r>
      <w:r w:rsidRPr="009A644D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9A644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ล้านบาท</w:t>
      </w:r>
      <w:r w:rsidRPr="009A644D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="00B30E1D" w:rsidRPr="00B30E1D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2564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 w:rsidR="00B30E1D" w:rsidRPr="00B30E1D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8</w:t>
      </w:r>
      <w:r w:rsidR="008353A4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6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lang w:bidi="th-TH"/>
        </w:rPr>
        <w:t xml:space="preserve"> 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</w:p>
    <w:p w14:paraId="482DE24C" w14:textId="77777777" w:rsidR="00D91AA2" w:rsidRPr="00891993" w:rsidRDefault="00D91AA2" w:rsidP="00D91AA2">
      <w:pPr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234F55CD" w14:textId="77777777" w:rsidR="00D91AA2" w:rsidRDefault="00D91AA2" w:rsidP="00D91AA2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91993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359B6B4C" w14:textId="77777777" w:rsidR="00D91AA2" w:rsidRPr="00891993" w:rsidRDefault="00D91AA2" w:rsidP="00D91AA2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6700393" w14:textId="0C48803B" w:rsidR="00D91AA2" w:rsidRPr="00891993" w:rsidRDefault="00D91AA2" w:rsidP="00D91AA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9199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89199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65</w:t>
      </w:r>
      <w:r w:rsidRPr="0089199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สินทรัพย์</w:t>
      </w:r>
      <w:r w:rsidRPr="00891993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891993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Pr="00891993">
        <w:rPr>
          <w:rFonts w:asciiTheme="majorBidi" w:hAnsiTheme="majorBidi" w:cstheme="majorBidi"/>
          <w:sz w:val="30"/>
          <w:szCs w:val="30"/>
          <w:cs/>
        </w:rPr>
        <w:t>มูลค่าตามบัญชีจำนวน</w:t>
      </w:r>
      <w:r w:rsidRPr="00891993">
        <w:rPr>
          <w:rFonts w:asciiTheme="majorBidi" w:hAnsiTheme="majorBidi" w:cstheme="majorBidi"/>
          <w:sz w:val="30"/>
          <w:szCs w:val="30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629</w:t>
      </w:r>
      <w:r w:rsidRPr="00891993">
        <w:rPr>
          <w:rFonts w:asciiTheme="majorBidi" w:hAnsiTheme="majorBidi" w:cstheme="majorBidi"/>
          <w:sz w:val="30"/>
          <w:szCs w:val="30"/>
        </w:rPr>
        <w:t xml:space="preserve"> </w:t>
      </w:r>
      <w:r w:rsidRPr="0089199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91993">
        <w:rPr>
          <w:rFonts w:asciiTheme="majorBidi" w:hAnsiTheme="majorBidi" w:cstheme="majorBidi"/>
          <w:sz w:val="30"/>
          <w:szCs w:val="30"/>
        </w:rPr>
        <w:t xml:space="preserve"> </w:t>
      </w:r>
      <w:r w:rsidRPr="0089199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/>
        </w:rPr>
        <w:t>2564</w:t>
      </w:r>
      <w:r w:rsidRPr="0089199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F77F4">
        <w:rPr>
          <w:rFonts w:asciiTheme="majorBidi" w:hAnsiTheme="majorBidi" w:cstheme="majorBidi"/>
          <w:i/>
          <w:iCs/>
          <w:sz w:val="30"/>
          <w:szCs w:val="30"/>
          <w:lang w:val="en-US"/>
        </w:rPr>
        <w:t>502</w:t>
      </w:r>
      <w:r w:rsidRPr="0089199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9199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87193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           </w:t>
      </w:r>
      <w:r w:rsidRPr="0089199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91993">
        <w:rPr>
          <w:rFonts w:asciiTheme="majorBidi" w:hAnsiTheme="majorBidi" w:cstheme="majorBidi"/>
          <w:sz w:val="30"/>
          <w:szCs w:val="30"/>
          <w:cs/>
        </w:rPr>
        <w:t>ได้</w:t>
      </w:r>
      <w:r w:rsidRPr="00891993">
        <w:rPr>
          <w:rFonts w:asciiTheme="majorBidi" w:hAnsiTheme="majorBidi" w:cstheme="majorBidi"/>
          <w:sz w:val="30"/>
          <w:szCs w:val="30"/>
          <w:cs/>
          <w:lang w:bidi="th-TH"/>
        </w:rPr>
        <w:t>นำไป</w:t>
      </w:r>
      <w:r w:rsidRPr="00891993">
        <w:rPr>
          <w:rFonts w:asciiTheme="majorBidi" w:hAnsiTheme="majorBidi" w:cstheme="majorBidi"/>
          <w:sz w:val="30"/>
          <w:szCs w:val="30"/>
          <w:cs/>
        </w:rPr>
        <w:t>เป็นหลักประกันเงินกู้ยืม</w:t>
      </w:r>
      <w:r w:rsidRPr="009A644D">
        <w:rPr>
          <w:rFonts w:asciiTheme="majorBidi" w:hAnsiTheme="majorBidi" w:cstheme="majorBidi"/>
          <w:sz w:val="30"/>
          <w:szCs w:val="30"/>
          <w:cs/>
        </w:rPr>
        <w:t xml:space="preserve">ธนาคาร (ดูหมายเหตุข้อ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9A644D">
        <w:rPr>
          <w:rFonts w:asciiTheme="majorBidi" w:hAnsiTheme="majorBidi" w:cstheme="majorBidi"/>
          <w:sz w:val="30"/>
          <w:szCs w:val="30"/>
          <w:cs/>
        </w:rPr>
        <w:t>)</w:t>
      </w:r>
    </w:p>
    <w:p w14:paraId="3245E463" w14:textId="77777777" w:rsidR="00D91AA2" w:rsidRPr="00891993" w:rsidRDefault="00D91AA2" w:rsidP="00D91AA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E577678" w14:textId="77777777" w:rsidR="00D91AA2" w:rsidRDefault="00D91AA2" w:rsidP="00D91AA2">
      <w:r>
        <w:br w:type="page"/>
      </w:r>
    </w:p>
    <w:tbl>
      <w:tblPr>
        <w:tblW w:w="9171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7173"/>
        <w:gridCol w:w="1998"/>
      </w:tblGrid>
      <w:tr w:rsidR="00D91AA2" w:rsidRPr="006666FA" w14:paraId="6C95FA87" w14:textId="77777777" w:rsidTr="004760F0">
        <w:trPr>
          <w:tblHeader/>
        </w:trPr>
        <w:tc>
          <w:tcPr>
            <w:tcW w:w="7173" w:type="dxa"/>
          </w:tcPr>
          <w:p w14:paraId="3C689E87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98" w:type="dxa"/>
          </w:tcPr>
          <w:p w14:paraId="14967F15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91AA2" w:rsidRPr="006666FA" w14:paraId="6B118BBD" w14:textId="77777777" w:rsidTr="004760F0">
        <w:trPr>
          <w:tblHeader/>
        </w:trPr>
        <w:tc>
          <w:tcPr>
            <w:tcW w:w="7173" w:type="dxa"/>
          </w:tcPr>
          <w:p w14:paraId="50B90C32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98" w:type="dxa"/>
          </w:tcPr>
          <w:p w14:paraId="6615BD71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เครื่องตกแต่ง ติดตั้ง</w:t>
            </w:r>
          </w:p>
        </w:tc>
      </w:tr>
      <w:tr w:rsidR="00D91AA2" w:rsidRPr="006666FA" w14:paraId="0F458AE2" w14:textId="77777777" w:rsidTr="004760F0">
        <w:trPr>
          <w:tblHeader/>
        </w:trPr>
        <w:tc>
          <w:tcPr>
            <w:tcW w:w="7173" w:type="dxa"/>
          </w:tcPr>
          <w:p w14:paraId="1B2ABCE3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98" w:type="dxa"/>
          </w:tcPr>
          <w:p w14:paraId="519D013E" w14:textId="77777777" w:rsidR="00D91AA2" w:rsidRPr="00891993" w:rsidRDefault="00D91AA2" w:rsidP="004760F0">
            <w:pPr>
              <w:spacing w:line="240" w:lineRule="auto"/>
              <w:ind w:left="-136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และเครื่องใช้สำนักงาน</w:t>
            </w:r>
          </w:p>
        </w:tc>
      </w:tr>
      <w:tr w:rsidR="00D91AA2" w:rsidRPr="006666FA" w14:paraId="0E1C342C" w14:textId="77777777" w:rsidTr="004760F0">
        <w:trPr>
          <w:trHeight w:val="335"/>
          <w:tblHeader/>
        </w:trPr>
        <w:tc>
          <w:tcPr>
            <w:tcW w:w="7173" w:type="dxa"/>
          </w:tcPr>
          <w:p w14:paraId="79EDAE08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98" w:type="dxa"/>
          </w:tcPr>
          <w:p w14:paraId="2E3A5002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8919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891993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91AA2" w:rsidRPr="006666FA" w14:paraId="03548E06" w14:textId="77777777" w:rsidTr="004760F0">
        <w:trPr>
          <w:trHeight w:val="209"/>
        </w:trPr>
        <w:tc>
          <w:tcPr>
            <w:tcW w:w="7173" w:type="dxa"/>
          </w:tcPr>
          <w:p w14:paraId="6B0A2E7C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998" w:type="dxa"/>
          </w:tcPr>
          <w:p w14:paraId="00A63539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91AA2" w:rsidRPr="006666FA" w14:paraId="00AC9CDA" w14:textId="77777777" w:rsidTr="004760F0">
        <w:tc>
          <w:tcPr>
            <w:tcW w:w="7173" w:type="dxa"/>
          </w:tcPr>
          <w:p w14:paraId="5DD92624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89199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Pr="0089199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B30E1D" w:rsidRPr="00B30E1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998" w:type="dxa"/>
          </w:tcPr>
          <w:p w14:paraId="6E990DA0" w14:textId="77777777" w:rsidR="00D91AA2" w:rsidRPr="00891993" w:rsidRDefault="00B30E1D" w:rsidP="004760F0">
            <w:pPr>
              <w:tabs>
                <w:tab w:val="decimal" w:pos="13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0E1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 w:rsidR="00D91AA2" w:rsidRPr="0089199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076</w:t>
            </w:r>
          </w:p>
        </w:tc>
      </w:tr>
      <w:tr w:rsidR="00D91AA2" w:rsidRPr="006666FA" w14:paraId="14BAD4D8" w14:textId="77777777" w:rsidTr="004760F0">
        <w:tc>
          <w:tcPr>
            <w:tcW w:w="7173" w:type="dxa"/>
          </w:tcPr>
          <w:p w14:paraId="790A160F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998" w:type="dxa"/>
          </w:tcPr>
          <w:p w14:paraId="12FD2681" w14:textId="77777777" w:rsidR="00D91AA2" w:rsidRPr="00891993" w:rsidRDefault="00B30E1D" w:rsidP="004760F0">
            <w:pPr>
              <w:tabs>
                <w:tab w:val="decimal" w:pos="13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0E1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="00D91AA2" w:rsidRPr="0089199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 w:rsidRPr="00B30E1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257</w:t>
            </w:r>
          </w:p>
        </w:tc>
      </w:tr>
      <w:tr w:rsidR="00D91AA2" w:rsidRPr="006666FA" w14:paraId="31061F3F" w14:textId="77777777" w:rsidTr="004760F0">
        <w:tc>
          <w:tcPr>
            <w:tcW w:w="7173" w:type="dxa"/>
          </w:tcPr>
          <w:p w14:paraId="5E841BDD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ตัดจำหน่าย</w:t>
            </w:r>
          </w:p>
        </w:tc>
        <w:tc>
          <w:tcPr>
            <w:tcW w:w="1998" w:type="dxa"/>
          </w:tcPr>
          <w:p w14:paraId="0D2DCC5F" w14:textId="77777777" w:rsidR="00D91AA2" w:rsidRPr="00891993" w:rsidRDefault="00D91AA2" w:rsidP="004760F0">
            <w:pPr>
              <w:tabs>
                <w:tab w:val="decimal" w:pos="13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168</w:t>
            </w:r>
            <w:r w:rsidRPr="0089199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91AA2" w:rsidRPr="006666FA" w14:paraId="11CCA3A8" w14:textId="77777777" w:rsidTr="004760F0">
        <w:tc>
          <w:tcPr>
            <w:tcW w:w="7173" w:type="dxa"/>
          </w:tcPr>
          <w:p w14:paraId="52E97958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="00B30E1D"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และ </w:t>
            </w:r>
            <w:r w:rsidR="00B30E1D"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B30E1D"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="00B30E1D"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61E10D6B" w14:textId="77777777" w:rsidR="00D91AA2" w:rsidRPr="00891993" w:rsidRDefault="00B30E1D" w:rsidP="004760F0">
            <w:pPr>
              <w:tabs>
                <w:tab w:val="decimal" w:pos="13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="00D91AA2"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165</w:t>
            </w:r>
          </w:p>
        </w:tc>
      </w:tr>
      <w:tr w:rsidR="00D91AA2" w:rsidRPr="006666FA" w14:paraId="456DABB9" w14:textId="77777777" w:rsidTr="004760F0">
        <w:tc>
          <w:tcPr>
            <w:tcW w:w="7173" w:type="dxa"/>
          </w:tcPr>
          <w:p w14:paraId="72AF1914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998" w:type="dxa"/>
          </w:tcPr>
          <w:p w14:paraId="4262052F" w14:textId="77777777" w:rsidR="00D91AA2" w:rsidRPr="00891993" w:rsidRDefault="00B30E1D" w:rsidP="004760F0">
            <w:pPr>
              <w:tabs>
                <w:tab w:val="decimal" w:pos="13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91AA2" w:rsidRPr="006442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920</w:t>
            </w:r>
          </w:p>
        </w:tc>
      </w:tr>
      <w:tr w:rsidR="00D91AA2" w:rsidRPr="006666FA" w14:paraId="0EC3FD99" w14:textId="77777777" w:rsidTr="004760F0">
        <w:tc>
          <w:tcPr>
            <w:tcW w:w="7173" w:type="dxa"/>
          </w:tcPr>
          <w:p w14:paraId="1B61B545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="00B30E1D"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</w:tcPr>
          <w:p w14:paraId="0E73E279" w14:textId="77777777" w:rsidR="00D91AA2" w:rsidRPr="00891993" w:rsidRDefault="00B30E1D" w:rsidP="004760F0">
            <w:pPr>
              <w:tabs>
                <w:tab w:val="decimal" w:pos="13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D91AA2" w:rsidRPr="002A62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085</w:t>
            </w:r>
          </w:p>
        </w:tc>
      </w:tr>
      <w:tr w:rsidR="00D91AA2" w:rsidRPr="006666FA" w14:paraId="2EE3D718" w14:textId="77777777" w:rsidTr="004760F0">
        <w:tc>
          <w:tcPr>
            <w:tcW w:w="7173" w:type="dxa"/>
          </w:tcPr>
          <w:p w14:paraId="0FE48E8F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98" w:type="dxa"/>
          </w:tcPr>
          <w:p w14:paraId="4E3DAB5C" w14:textId="77777777" w:rsidR="00D91AA2" w:rsidRPr="00891993" w:rsidRDefault="00D91AA2" w:rsidP="004760F0">
            <w:pPr>
              <w:tabs>
                <w:tab w:val="decimal" w:pos="13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91AA2" w:rsidRPr="00962B0E" w14:paraId="067C775B" w14:textId="77777777" w:rsidTr="004760F0">
        <w:tc>
          <w:tcPr>
            <w:tcW w:w="7173" w:type="dxa"/>
          </w:tcPr>
          <w:p w14:paraId="75BF720E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ค่าเสื่อมราคา</w:t>
            </w:r>
          </w:p>
        </w:tc>
        <w:tc>
          <w:tcPr>
            <w:tcW w:w="1998" w:type="dxa"/>
          </w:tcPr>
          <w:p w14:paraId="4C878815" w14:textId="77777777" w:rsidR="00D91AA2" w:rsidRPr="00891993" w:rsidRDefault="00D91AA2" w:rsidP="004760F0">
            <w:pPr>
              <w:tabs>
                <w:tab w:val="decimal" w:pos="10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91AA2" w:rsidRPr="006666FA" w14:paraId="4A8B6C01" w14:textId="77777777" w:rsidTr="004760F0">
        <w:tc>
          <w:tcPr>
            <w:tcW w:w="7173" w:type="dxa"/>
          </w:tcPr>
          <w:p w14:paraId="6FFB9CD9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89199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Pr="0089199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B30E1D" w:rsidRPr="00B30E1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B30E1D"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998" w:type="dxa"/>
          </w:tcPr>
          <w:p w14:paraId="22BD12EA" w14:textId="77777777" w:rsidR="00D91AA2" w:rsidRPr="00891993" w:rsidRDefault="00B30E1D" w:rsidP="004760F0">
            <w:pPr>
              <w:tabs>
                <w:tab w:val="decimal" w:pos="13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0E1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D91AA2" w:rsidRPr="0089199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329</w:t>
            </w:r>
          </w:p>
        </w:tc>
      </w:tr>
      <w:tr w:rsidR="00D91AA2" w:rsidRPr="006666FA" w14:paraId="33DE13EA" w14:textId="77777777" w:rsidTr="004760F0">
        <w:tc>
          <w:tcPr>
            <w:tcW w:w="7173" w:type="dxa"/>
          </w:tcPr>
          <w:p w14:paraId="61BB49C3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1998" w:type="dxa"/>
          </w:tcPr>
          <w:p w14:paraId="6909B127" w14:textId="77777777" w:rsidR="00D91AA2" w:rsidRPr="00891993" w:rsidRDefault="00B30E1D" w:rsidP="004760F0">
            <w:pPr>
              <w:tabs>
                <w:tab w:val="decimal" w:pos="13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0E1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784</w:t>
            </w:r>
          </w:p>
        </w:tc>
      </w:tr>
      <w:tr w:rsidR="00D91AA2" w:rsidRPr="006666FA" w14:paraId="278E2F36" w14:textId="77777777" w:rsidTr="004760F0">
        <w:tc>
          <w:tcPr>
            <w:tcW w:w="7173" w:type="dxa"/>
          </w:tcPr>
          <w:p w14:paraId="69AEBD50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ตัดจำหน่าย</w:t>
            </w:r>
          </w:p>
        </w:tc>
        <w:tc>
          <w:tcPr>
            <w:tcW w:w="1998" w:type="dxa"/>
          </w:tcPr>
          <w:p w14:paraId="6FA1A6F0" w14:textId="77777777" w:rsidR="00D91AA2" w:rsidRPr="00891993" w:rsidRDefault="00D91AA2" w:rsidP="004760F0">
            <w:pPr>
              <w:tabs>
                <w:tab w:val="decimal" w:pos="13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123</w:t>
            </w:r>
            <w:r w:rsidRPr="0089199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91AA2" w:rsidRPr="006666FA" w14:paraId="41A0646D" w14:textId="77777777" w:rsidTr="004760F0">
        <w:tc>
          <w:tcPr>
            <w:tcW w:w="7173" w:type="dxa"/>
          </w:tcPr>
          <w:p w14:paraId="14B6055C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="00B30E1D"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และ </w:t>
            </w:r>
            <w:r w:rsidR="00B30E1D"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B30E1D"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="00B30E1D"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25F84CA0" w14:textId="77777777" w:rsidR="00D91AA2" w:rsidRPr="00891993" w:rsidRDefault="00B30E1D" w:rsidP="004760F0">
            <w:pPr>
              <w:tabs>
                <w:tab w:val="decimal" w:pos="13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D91AA2"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990</w:t>
            </w:r>
          </w:p>
        </w:tc>
      </w:tr>
      <w:tr w:rsidR="00D91AA2" w:rsidRPr="006666FA" w14:paraId="56752433" w14:textId="77777777" w:rsidTr="004760F0">
        <w:tc>
          <w:tcPr>
            <w:tcW w:w="7173" w:type="dxa"/>
          </w:tcPr>
          <w:p w14:paraId="41397C52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1998" w:type="dxa"/>
          </w:tcPr>
          <w:p w14:paraId="55631DA5" w14:textId="77777777" w:rsidR="00D91AA2" w:rsidRPr="00891993" w:rsidRDefault="00B30E1D" w:rsidP="004760F0">
            <w:pPr>
              <w:tabs>
                <w:tab w:val="decimal" w:pos="13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91AA2" w:rsidRPr="00C25E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156</w:t>
            </w:r>
          </w:p>
        </w:tc>
      </w:tr>
      <w:tr w:rsidR="00D91AA2" w:rsidRPr="006666FA" w14:paraId="644E0F94" w14:textId="77777777" w:rsidTr="004760F0">
        <w:tc>
          <w:tcPr>
            <w:tcW w:w="7173" w:type="dxa"/>
          </w:tcPr>
          <w:p w14:paraId="66FA8986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="00B30E1D"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</w:tcPr>
          <w:p w14:paraId="347AC115" w14:textId="77777777" w:rsidR="00D91AA2" w:rsidRPr="00891993" w:rsidRDefault="00B30E1D" w:rsidP="004760F0">
            <w:pPr>
              <w:tabs>
                <w:tab w:val="decimal" w:pos="13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91AA2" w:rsidRPr="000D51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146</w:t>
            </w:r>
          </w:p>
        </w:tc>
      </w:tr>
      <w:tr w:rsidR="00D91AA2" w:rsidRPr="006666FA" w14:paraId="3193A712" w14:textId="77777777" w:rsidTr="004760F0">
        <w:tc>
          <w:tcPr>
            <w:tcW w:w="7173" w:type="dxa"/>
          </w:tcPr>
          <w:p w14:paraId="21B88F83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98" w:type="dxa"/>
          </w:tcPr>
          <w:p w14:paraId="406659E6" w14:textId="77777777" w:rsidR="00D91AA2" w:rsidRPr="00891993" w:rsidRDefault="00D91AA2" w:rsidP="004760F0">
            <w:pPr>
              <w:tabs>
                <w:tab w:val="decimal" w:pos="13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91AA2" w:rsidRPr="006666FA" w14:paraId="26FC3566" w14:textId="77777777" w:rsidTr="004760F0">
        <w:tc>
          <w:tcPr>
            <w:tcW w:w="7173" w:type="dxa"/>
          </w:tcPr>
          <w:p w14:paraId="087D2134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1998" w:type="dxa"/>
          </w:tcPr>
          <w:p w14:paraId="436F7C31" w14:textId="77777777" w:rsidR="00D91AA2" w:rsidRPr="00891993" w:rsidRDefault="00D91AA2" w:rsidP="004760F0">
            <w:pPr>
              <w:tabs>
                <w:tab w:val="decimal" w:pos="13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91AA2" w:rsidRPr="006666FA" w14:paraId="3CA41980" w14:textId="77777777" w:rsidTr="004760F0">
        <w:tc>
          <w:tcPr>
            <w:tcW w:w="7173" w:type="dxa"/>
          </w:tcPr>
          <w:p w14:paraId="34995C7A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="00B30E1D"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998" w:type="dxa"/>
            <w:tcBorders>
              <w:bottom w:val="double" w:sz="4" w:space="0" w:color="auto"/>
            </w:tcBorders>
          </w:tcPr>
          <w:p w14:paraId="7A7D86AA" w14:textId="77777777" w:rsidR="00D91AA2" w:rsidRPr="00891993" w:rsidRDefault="00B30E1D" w:rsidP="004760F0">
            <w:pPr>
              <w:tabs>
                <w:tab w:val="decimal" w:pos="13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D91AA2"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175</w:t>
            </w:r>
          </w:p>
        </w:tc>
      </w:tr>
      <w:tr w:rsidR="00D91AA2" w:rsidRPr="006666FA" w14:paraId="1C609034" w14:textId="77777777" w:rsidTr="004760F0">
        <w:tc>
          <w:tcPr>
            <w:tcW w:w="7173" w:type="dxa"/>
          </w:tcPr>
          <w:p w14:paraId="7E731325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="00B30E1D"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98" w:type="dxa"/>
            <w:tcBorders>
              <w:top w:val="double" w:sz="4" w:space="0" w:color="auto"/>
              <w:bottom w:val="double" w:sz="4" w:space="0" w:color="auto"/>
            </w:tcBorders>
          </w:tcPr>
          <w:p w14:paraId="1FB275DE" w14:textId="77777777" w:rsidR="00D91AA2" w:rsidRPr="00891993" w:rsidRDefault="00B30E1D" w:rsidP="004760F0">
            <w:pPr>
              <w:tabs>
                <w:tab w:val="decimal" w:pos="13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91AA2" w:rsidRPr="003162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939</w:t>
            </w:r>
          </w:p>
        </w:tc>
      </w:tr>
      <w:tr w:rsidR="00D91AA2" w:rsidRPr="006666FA" w14:paraId="0FE117AE" w14:textId="77777777" w:rsidTr="004760F0">
        <w:tc>
          <w:tcPr>
            <w:tcW w:w="7173" w:type="dxa"/>
          </w:tcPr>
          <w:p w14:paraId="3F88EA77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98" w:type="dxa"/>
            <w:tcBorders>
              <w:top w:val="double" w:sz="4" w:space="0" w:color="auto"/>
            </w:tcBorders>
          </w:tcPr>
          <w:p w14:paraId="0297AD54" w14:textId="77777777" w:rsidR="00D91AA2" w:rsidRPr="00891993" w:rsidRDefault="00D91AA2" w:rsidP="004760F0">
            <w:pPr>
              <w:tabs>
                <w:tab w:val="decimal" w:pos="13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91AA2" w:rsidRPr="006666FA" w14:paraId="59B2843D" w14:textId="77777777" w:rsidTr="004760F0">
        <w:trPr>
          <w:trHeight w:val="287"/>
        </w:trPr>
        <w:tc>
          <w:tcPr>
            <w:tcW w:w="7173" w:type="dxa"/>
          </w:tcPr>
          <w:p w14:paraId="49562F7A" w14:textId="77777777" w:rsidR="00D91AA2" w:rsidRPr="00891993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98" w:type="dxa"/>
          </w:tcPr>
          <w:p w14:paraId="0A682DD2" w14:textId="77777777" w:rsidR="00D91AA2" w:rsidRPr="00891993" w:rsidRDefault="00D91AA2" w:rsidP="004760F0">
            <w:pPr>
              <w:tabs>
                <w:tab w:val="decimal" w:pos="13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308805C8" w14:textId="4A1CE05D" w:rsidR="00D91AA2" w:rsidRDefault="00D91AA2" w:rsidP="00D91AA2">
      <w:pPr>
        <w:pStyle w:val="BodyText"/>
        <w:spacing w:after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50D81CE3" w14:textId="0DD906C9" w:rsidR="00D91AA2" w:rsidRDefault="00D91AA2" w:rsidP="00D91AA2">
      <w:pPr>
        <w:pStyle w:val="BodyText"/>
        <w:spacing w:after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59E60A16" w14:textId="691DC941" w:rsidR="00D91AA2" w:rsidRDefault="00D91AA2" w:rsidP="00D91AA2">
      <w:pPr>
        <w:pStyle w:val="BodyText"/>
        <w:spacing w:after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6BEA598" w14:textId="4AE39009" w:rsidR="00D91AA2" w:rsidRDefault="00D91AA2" w:rsidP="00D91AA2">
      <w:pPr>
        <w:pStyle w:val="BodyText"/>
        <w:spacing w:after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17197E9E" w14:textId="77777777" w:rsidR="00D91AA2" w:rsidRDefault="00D91AA2" w:rsidP="00D91AA2">
      <w:pPr>
        <w:pStyle w:val="BodyText"/>
        <w:spacing w:after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517E72B" w14:textId="69A65B79" w:rsidR="00AB6F92" w:rsidRPr="006666FA" w:rsidRDefault="00AB6F92" w:rsidP="00AB6F92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สัญญาเช่า</w:t>
      </w:r>
    </w:p>
    <w:p w14:paraId="610C3842" w14:textId="77777777" w:rsidR="00AB6F92" w:rsidRPr="006666FA" w:rsidRDefault="00AB6F92" w:rsidP="00AB6F92">
      <w:pPr>
        <w:pStyle w:val="BodyText"/>
        <w:spacing w:after="0"/>
        <w:rPr>
          <w:rFonts w:asciiTheme="majorBidi" w:hAnsiTheme="majorBidi" w:cstheme="majorBidi"/>
          <w:sz w:val="30"/>
          <w:szCs w:val="30"/>
          <w:lang w:bidi="th-TH"/>
        </w:rPr>
      </w:pPr>
    </w:p>
    <w:p w14:paraId="2CD71B70" w14:textId="77777777" w:rsidR="00AB6F92" w:rsidRDefault="00AB6F92" w:rsidP="00AB6F92">
      <w:pPr>
        <w:spacing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53445AE6" w14:textId="77777777" w:rsidR="00AB6F92" w:rsidRPr="00BE2A00" w:rsidRDefault="00AB6F92" w:rsidP="00AB6F92">
      <w:pPr>
        <w:spacing w:line="28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96" w:type="dxa"/>
        <w:tblInd w:w="54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700"/>
        <w:gridCol w:w="900"/>
        <w:gridCol w:w="1100"/>
        <w:gridCol w:w="110"/>
        <w:gridCol w:w="1040"/>
        <w:gridCol w:w="106"/>
        <w:gridCol w:w="1104"/>
        <w:gridCol w:w="110"/>
        <w:gridCol w:w="1020"/>
        <w:gridCol w:w="110"/>
        <w:gridCol w:w="1096"/>
      </w:tblGrid>
      <w:tr w:rsidR="00AB6F92" w:rsidRPr="00B33DA8" w14:paraId="042A1102" w14:textId="77777777" w:rsidTr="001A0D61">
        <w:trPr>
          <w:cantSplit/>
          <w:trHeight w:val="56"/>
          <w:tblHeader/>
        </w:trPr>
        <w:tc>
          <w:tcPr>
            <w:tcW w:w="2700" w:type="dxa"/>
            <w:vAlign w:val="bottom"/>
          </w:tcPr>
          <w:p w14:paraId="6A65B3D1" w14:textId="77777777" w:rsidR="00AB6F92" w:rsidRPr="00B33DA8" w:rsidRDefault="00AB6F92" w:rsidP="00845119">
            <w:pPr>
              <w:tabs>
                <w:tab w:val="left" w:pos="2171"/>
              </w:tabs>
              <w:spacing w:line="280" w:lineRule="atLeast"/>
              <w:ind w:left="-495" w:firstLine="4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AB058FA" w14:textId="77777777" w:rsidR="00AB6F92" w:rsidRPr="00B33DA8" w:rsidRDefault="00AB6F92" w:rsidP="00845119">
            <w:pPr>
              <w:pStyle w:val="acctfourfigures"/>
              <w:tabs>
                <w:tab w:val="clear" w:pos="765"/>
              </w:tabs>
              <w:spacing w:line="280" w:lineRule="atLeast"/>
              <w:ind w:left="-42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796" w:type="dxa"/>
            <w:gridSpan w:val="9"/>
            <w:vAlign w:val="bottom"/>
          </w:tcPr>
          <w:p w14:paraId="3A5258EB" w14:textId="77777777" w:rsidR="00AB6F92" w:rsidRPr="00891993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9199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B6F92" w:rsidRPr="00B33DA8" w14:paraId="12E42B01" w14:textId="77777777" w:rsidTr="001A0D61">
        <w:trPr>
          <w:cantSplit/>
          <w:trHeight w:val="1037"/>
          <w:tblHeader/>
        </w:trPr>
        <w:tc>
          <w:tcPr>
            <w:tcW w:w="2700" w:type="dxa"/>
            <w:vAlign w:val="bottom"/>
          </w:tcPr>
          <w:p w14:paraId="5CDB20D6" w14:textId="77777777" w:rsidR="00AB6F92" w:rsidRPr="00B33DA8" w:rsidRDefault="00AB6F92" w:rsidP="00845119">
            <w:pPr>
              <w:tabs>
                <w:tab w:val="left" w:pos="2171"/>
              </w:tabs>
              <w:spacing w:line="280" w:lineRule="atLeast"/>
              <w:ind w:left="-495" w:firstLine="4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87AAE6" w14:textId="77777777" w:rsidR="00AB6F92" w:rsidRPr="00B33DA8" w:rsidRDefault="00AB6F92" w:rsidP="00845119">
            <w:pPr>
              <w:pStyle w:val="acctfourfigures"/>
              <w:tabs>
                <w:tab w:val="clear" w:pos="765"/>
              </w:tabs>
              <w:spacing w:line="280" w:lineRule="atLeast"/>
              <w:ind w:right="-4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B42EBE" w14:textId="77777777" w:rsidR="00AB6F92" w:rsidRPr="00B33DA8" w:rsidRDefault="00AB6F92" w:rsidP="00845119">
            <w:pPr>
              <w:pStyle w:val="acctfourfigures"/>
              <w:tabs>
                <w:tab w:val="clear" w:pos="765"/>
              </w:tabs>
              <w:spacing w:line="280" w:lineRule="atLeast"/>
              <w:ind w:left="-37" w:right="-4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3720C28" w14:textId="77777777" w:rsidR="00AB6F92" w:rsidRPr="00AE29B2" w:rsidRDefault="00AB6F92" w:rsidP="00845119">
            <w:pPr>
              <w:pStyle w:val="acctfourfigures"/>
              <w:tabs>
                <w:tab w:val="clear" w:pos="765"/>
              </w:tabs>
              <w:spacing w:line="280" w:lineRule="atLeast"/>
              <w:ind w:right="-4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E29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100" w:type="dxa"/>
            <w:vAlign w:val="bottom"/>
          </w:tcPr>
          <w:p w14:paraId="79495243" w14:textId="77777777" w:rsidR="00AB6F92" w:rsidRPr="00B33DA8" w:rsidRDefault="00AB6F92" w:rsidP="00845119">
            <w:pPr>
              <w:pStyle w:val="acctfourfigures"/>
              <w:tabs>
                <w:tab w:val="clear" w:pos="765"/>
              </w:tabs>
              <w:spacing w:line="280" w:lineRule="atLeast"/>
              <w:ind w:left="-37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3D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ที่ดิน</w:t>
            </w:r>
            <w:r w:rsidRPr="00B33DA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B33D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10" w:type="dxa"/>
          </w:tcPr>
          <w:p w14:paraId="0CE5DEBC" w14:textId="77777777" w:rsidR="00AB6F92" w:rsidRPr="00B33DA8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40" w:type="dxa"/>
            <w:vAlign w:val="bottom"/>
          </w:tcPr>
          <w:p w14:paraId="699E98A7" w14:textId="77777777" w:rsidR="00AB6F92" w:rsidRPr="00B33DA8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3D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06" w:type="dxa"/>
          </w:tcPr>
          <w:p w14:paraId="04532E04" w14:textId="77777777" w:rsidR="00AB6F92" w:rsidRPr="00B33DA8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04" w:type="dxa"/>
            <w:vAlign w:val="bottom"/>
          </w:tcPr>
          <w:p w14:paraId="0618FFC9" w14:textId="77777777" w:rsidR="00AB6F92" w:rsidRPr="00B33DA8" w:rsidRDefault="00AB6F92" w:rsidP="00845119">
            <w:pPr>
              <w:pStyle w:val="acctfourfigures"/>
              <w:tabs>
                <w:tab w:val="clear" w:pos="765"/>
              </w:tabs>
              <w:spacing w:line="280" w:lineRule="atLeast"/>
              <w:ind w:right="-3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3D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สินทรัพย์ให้เช่าตามสัญญาเช่าดำเนินงาน</w:t>
            </w:r>
          </w:p>
        </w:tc>
        <w:tc>
          <w:tcPr>
            <w:tcW w:w="110" w:type="dxa"/>
          </w:tcPr>
          <w:p w14:paraId="08197B91" w14:textId="77777777" w:rsidR="00AB6F92" w:rsidRPr="00B33DA8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54A63055" w14:textId="77777777" w:rsidR="00AB6F92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3D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69911BC" w14:textId="77777777" w:rsidR="00AB6F92" w:rsidRPr="00B33DA8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3D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10" w:type="dxa"/>
          </w:tcPr>
          <w:p w14:paraId="394A1F81" w14:textId="77777777" w:rsidR="00AB6F92" w:rsidRPr="00B33DA8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6BA77945" w14:textId="77777777" w:rsidR="00AB6F92" w:rsidRPr="00B33DA8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3D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B6F92" w:rsidRPr="00B33DA8" w14:paraId="0EDD1E67" w14:textId="77777777" w:rsidTr="001A0D61">
        <w:trPr>
          <w:cantSplit/>
          <w:trHeight w:val="56"/>
          <w:tblHeader/>
        </w:trPr>
        <w:tc>
          <w:tcPr>
            <w:tcW w:w="2700" w:type="dxa"/>
            <w:vAlign w:val="bottom"/>
          </w:tcPr>
          <w:p w14:paraId="56527E3C" w14:textId="77777777" w:rsidR="00AB6F92" w:rsidRPr="00B33DA8" w:rsidRDefault="00AB6F92" w:rsidP="00845119">
            <w:pPr>
              <w:tabs>
                <w:tab w:val="left" w:pos="2171"/>
              </w:tabs>
              <w:spacing w:line="280" w:lineRule="atLeast"/>
              <w:ind w:left="-495" w:firstLine="4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5C19877" w14:textId="77777777" w:rsidR="00AB6F92" w:rsidRPr="00B33DA8" w:rsidRDefault="00AB6F92" w:rsidP="00845119">
            <w:pPr>
              <w:pStyle w:val="acctfourfigures"/>
              <w:tabs>
                <w:tab w:val="clear" w:pos="765"/>
              </w:tabs>
              <w:spacing w:line="280" w:lineRule="atLeast"/>
              <w:ind w:right="-4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796" w:type="dxa"/>
            <w:gridSpan w:val="9"/>
            <w:vAlign w:val="bottom"/>
          </w:tcPr>
          <w:p w14:paraId="5F02F0CF" w14:textId="77777777" w:rsidR="00AB6F92" w:rsidRPr="00B33DA8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91833">
              <w:rPr>
                <w:rFonts w:asciiTheme="majorBidi" w:hAnsiTheme="majorBidi" w:cstheme="majorBidi" w:hint="cs"/>
                <w:b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AB6F92" w:rsidRPr="00B33DA8" w14:paraId="2644BD92" w14:textId="77777777" w:rsidTr="001A0D61">
        <w:trPr>
          <w:cantSplit/>
          <w:trHeight w:val="164"/>
        </w:trPr>
        <w:tc>
          <w:tcPr>
            <w:tcW w:w="2700" w:type="dxa"/>
          </w:tcPr>
          <w:p w14:paraId="53E409CB" w14:textId="77777777" w:rsidR="00AB6F92" w:rsidRPr="00B33DA8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3DA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6E58894F" w14:textId="77777777" w:rsidR="00AB6F92" w:rsidRPr="00B33DA8" w:rsidRDefault="00AB6F92" w:rsidP="00845119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5598905D" w14:textId="77777777" w:rsidR="00AB6F92" w:rsidRPr="00B33DA8" w:rsidRDefault="00AB6F92" w:rsidP="00845119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-24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0" w:type="dxa"/>
          </w:tcPr>
          <w:p w14:paraId="58E71294" w14:textId="77777777" w:rsidR="00AB6F92" w:rsidRPr="00B33DA8" w:rsidRDefault="00AB6F92" w:rsidP="00845119">
            <w:pPr>
              <w:pStyle w:val="acctfourfigures"/>
              <w:tabs>
                <w:tab w:val="clear" w:pos="765"/>
                <w:tab w:val="decimal" w:pos="821"/>
                <w:tab w:val="decimal" w:pos="1001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33C0ACF4" w14:textId="77777777" w:rsidR="00AB6F92" w:rsidRPr="00B33DA8" w:rsidRDefault="00AB6F92" w:rsidP="00845119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06" w:type="dxa"/>
          </w:tcPr>
          <w:p w14:paraId="01B7E9C8" w14:textId="77777777" w:rsidR="00AB6F92" w:rsidRPr="00B33DA8" w:rsidRDefault="00AB6F92" w:rsidP="00845119">
            <w:pPr>
              <w:pStyle w:val="acctfourfigures"/>
              <w:tabs>
                <w:tab w:val="clear" w:pos="765"/>
                <w:tab w:val="decimal" w:pos="884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04" w:type="dxa"/>
            <w:vAlign w:val="bottom"/>
          </w:tcPr>
          <w:p w14:paraId="079048AB" w14:textId="77777777" w:rsidR="00AB6F92" w:rsidRPr="00B33DA8" w:rsidRDefault="00AB6F92" w:rsidP="00845119">
            <w:pPr>
              <w:pStyle w:val="acctfourfigures"/>
              <w:tabs>
                <w:tab w:val="clear" w:pos="765"/>
                <w:tab w:val="decimal" w:pos="708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0" w:type="dxa"/>
          </w:tcPr>
          <w:p w14:paraId="454085A4" w14:textId="77777777" w:rsidR="00AB6F92" w:rsidRPr="00B33DA8" w:rsidRDefault="00AB6F92" w:rsidP="00845119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14:paraId="5753B3EB" w14:textId="77777777" w:rsidR="00AB6F92" w:rsidRPr="00B33DA8" w:rsidRDefault="00AB6F92" w:rsidP="00845119">
            <w:pPr>
              <w:pStyle w:val="acctfourfigures"/>
              <w:tabs>
                <w:tab w:val="clear" w:pos="765"/>
                <w:tab w:val="decimal" w:pos="794"/>
              </w:tabs>
              <w:spacing w:line="280" w:lineRule="atLeast"/>
              <w:ind w:right="1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0" w:type="dxa"/>
          </w:tcPr>
          <w:p w14:paraId="412A16A3" w14:textId="77777777" w:rsidR="00AB6F92" w:rsidRPr="00B33DA8" w:rsidRDefault="00AB6F92" w:rsidP="00845119">
            <w:pPr>
              <w:pStyle w:val="acctfourfigures"/>
              <w:tabs>
                <w:tab w:val="clear" w:pos="765"/>
                <w:tab w:val="decimal" w:pos="803"/>
              </w:tabs>
              <w:spacing w:line="280" w:lineRule="atLeast"/>
              <w:ind w:right="1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06B34402" w14:textId="77777777" w:rsidR="00AB6F92" w:rsidRPr="00B33DA8" w:rsidRDefault="00AB6F92" w:rsidP="00845119">
            <w:pPr>
              <w:pStyle w:val="acctfourfigures"/>
              <w:tabs>
                <w:tab w:val="clear" w:pos="765"/>
                <w:tab w:val="decimal" w:pos="803"/>
              </w:tabs>
              <w:spacing w:line="280" w:lineRule="atLeast"/>
              <w:ind w:right="1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AB6F92" w:rsidRPr="00B33DA8" w14:paraId="170C4F62" w14:textId="77777777" w:rsidTr="001A0D61">
        <w:trPr>
          <w:cantSplit/>
          <w:trHeight w:val="164"/>
        </w:trPr>
        <w:tc>
          <w:tcPr>
            <w:tcW w:w="2700" w:type="dxa"/>
          </w:tcPr>
          <w:p w14:paraId="36295066" w14:textId="77777777" w:rsidR="00AB6F92" w:rsidRPr="00B33DA8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3D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B33DA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B33D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มกราคม </w:t>
            </w:r>
            <w:r w:rsidR="00B30E1D" w:rsidRPr="00B30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00" w:type="dxa"/>
          </w:tcPr>
          <w:p w14:paraId="69FE2208" w14:textId="77777777" w:rsidR="00AB6F92" w:rsidRPr="00B33DA8" w:rsidRDefault="00AB6F92" w:rsidP="00845119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556C89F6" w14:textId="77777777" w:rsidR="00AB6F92" w:rsidRPr="00757A63" w:rsidRDefault="00B30E1D" w:rsidP="0084511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AB6F92" w:rsidRPr="000E279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569</w:t>
            </w:r>
            <w:r w:rsidR="00AB6F92" w:rsidRPr="000E279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188</w:t>
            </w:r>
          </w:p>
        </w:tc>
        <w:tc>
          <w:tcPr>
            <w:tcW w:w="110" w:type="dxa"/>
          </w:tcPr>
          <w:p w14:paraId="3FF58247" w14:textId="77777777" w:rsidR="00AB6F92" w:rsidRPr="00757A63" w:rsidRDefault="00AB6F92" w:rsidP="0084511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4893A473" w14:textId="77777777" w:rsidR="00AB6F92" w:rsidRPr="008601F4" w:rsidRDefault="00B30E1D" w:rsidP="00845119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 w:rsidR="00AB6F92" w:rsidRPr="00D537F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76</w:t>
            </w:r>
            <w:r w:rsidRPr="00B30E1D">
              <w:rPr>
                <w:rFonts w:asciiTheme="majorBidi" w:hAnsiTheme="majorBidi" w:cstheme="majorBidi" w:hint="cs"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06" w:type="dxa"/>
          </w:tcPr>
          <w:p w14:paraId="6318B4A1" w14:textId="77777777" w:rsidR="00AB6F92" w:rsidRPr="008601F4" w:rsidRDefault="00AB6F92" w:rsidP="00845119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04" w:type="dxa"/>
            <w:vAlign w:val="bottom"/>
          </w:tcPr>
          <w:p w14:paraId="45D6710F" w14:textId="77777777" w:rsidR="00AB6F92" w:rsidRPr="008601F4" w:rsidRDefault="00B30E1D" w:rsidP="00845119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-54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AB6F92" w:rsidRPr="008601F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796</w:t>
            </w:r>
            <w:r w:rsidR="00AB6F92" w:rsidRPr="008601F4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437</w:t>
            </w:r>
          </w:p>
        </w:tc>
        <w:tc>
          <w:tcPr>
            <w:tcW w:w="110" w:type="dxa"/>
          </w:tcPr>
          <w:p w14:paraId="4EBC2DDB" w14:textId="77777777" w:rsidR="00AB6F92" w:rsidRPr="008601F4" w:rsidRDefault="00AB6F92" w:rsidP="00845119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14:paraId="2438097F" w14:textId="77777777" w:rsidR="00AB6F92" w:rsidRPr="008601F4" w:rsidRDefault="00B30E1D" w:rsidP="00845119">
            <w:pPr>
              <w:pStyle w:val="acctfourfigures"/>
              <w:tabs>
                <w:tab w:val="clear" w:pos="765"/>
                <w:tab w:val="decimal" w:pos="858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</w:t>
            </w:r>
            <w:r w:rsidR="00AB6F92" w:rsidRPr="008601F4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359</w:t>
            </w:r>
          </w:p>
        </w:tc>
        <w:tc>
          <w:tcPr>
            <w:tcW w:w="110" w:type="dxa"/>
          </w:tcPr>
          <w:p w14:paraId="14D105EF" w14:textId="77777777" w:rsidR="00AB6F92" w:rsidRPr="008601F4" w:rsidRDefault="00AB6F92" w:rsidP="0084511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31DD6F87" w14:textId="77777777" w:rsidR="00AB6F92" w:rsidRPr="007C26EC" w:rsidRDefault="00B30E1D" w:rsidP="0084511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C26EC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 w:rsidR="00AB6F92" w:rsidRPr="007C26EC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7C26EC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378</w:t>
            </w:r>
            <w:r w:rsidR="00AB6F92" w:rsidRPr="007C26EC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7C26EC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75</w:t>
            </w:r>
            <w:r w:rsidRPr="007C26EC">
              <w:rPr>
                <w:rFonts w:asciiTheme="majorBidi" w:hAnsiTheme="majorBidi" w:cstheme="majorBidi" w:hint="cs"/>
                <w:bCs/>
                <w:sz w:val="26"/>
                <w:szCs w:val="26"/>
                <w:lang w:val="en-US" w:bidi="th-TH"/>
              </w:rPr>
              <w:t>1</w:t>
            </w:r>
          </w:p>
        </w:tc>
      </w:tr>
      <w:tr w:rsidR="004B08B8" w:rsidRPr="00B33DA8" w14:paraId="1A07C7B3" w14:textId="77777777" w:rsidTr="001A0D61">
        <w:trPr>
          <w:cantSplit/>
          <w:trHeight w:val="164"/>
        </w:trPr>
        <w:tc>
          <w:tcPr>
            <w:tcW w:w="2700" w:type="dxa"/>
          </w:tcPr>
          <w:p w14:paraId="4E4E2510" w14:textId="738AB052" w:rsidR="004B08B8" w:rsidRPr="00B33DA8" w:rsidRDefault="004561B2" w:rsidP="004B08B8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</w:tcPr>
          <w:p w14:paraId="26F0B513" w14:textId="77777777" w:rsidR="004B08B8" w:rsidRPr="00B33DA8" w:rsidRDefault="004B08B8" w:rsidP="004B08B8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7B5F60B5" w14:textId="77777777" w:rsidR="004B08B8" w:rsidRPr="00ED14FB" w:rsidRDefault="00B30E1D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259</w:t>
            </w:r>
            <w:r w:rsidR="004B08B8" w:rsidRPr="000E279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288</w:t>
            </w:r>
          </w:p>
        </w:tc>
        <w:tc>
          <w:tcPr>
            <w:tcW w:w="110" w:type="dxa"/>
          </w:tcPr>
          <w:p w14:paraId="150DF28C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531EA2D3" w14:textId="77777777" w:rsidR="004B08B8" w:rsidRPr="00ED14FB" w:rsidRDefault="00B30E1D" w:rsidP="004B08B8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107</w:t>
            </w:r>
            <w:r w:rsidR="004B08B8" w:rsidRPr="00D537F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205</w:t>
            </w:r>
          </w:p>
        </w:tc>
        <w:tc>
          <w:tcPr>
            <w:tcW w:w="106" w:type="dxa"/>
          </w:tcPr>
          <w:p w14:paraId="59595ACF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04" w:type="dxa"/>
            <w:vAlign w:val="bottom"/>
          </w:tcPr>
          <w:p w14:paraId="53FD8F17" w14:textId="77777777" w:rsidR="004B08B8" w:rsidRPr="00ED14FB" w:rsidRDefault="00B30E1D" w:rsidP="004B08B8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-54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B30E1D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719</w:t>
            </w:r>
            <w:r w:rsidR="004B08B8" w:rsidRPr="00ED14FB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475</w:t>
            </w:r>
          </w:p>
        </w:tc>
        <w:tc>
          <w:tcPr>
            <w:tcW w:w="110" w:type="dxa"/>
          </w:tcPr>
          <w:p w14:paraId="416741AB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14:paraId="314F0E92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57A6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40EEBB86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219CDE45" w14:textId="77777777" w:rsidR="004B08B8" w:rsidRPr="007C26EC" w:rsidRDefault="00B30E1D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C26EC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  <w:r w:rsidR="004B08B8" w:rsidRPr="007C26EC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7C26EC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085</w:t>
            </w:r>
            <w:r w:rsidR="004B08B8" w:rsidRPr="007C26EC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7C26EC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96</w:t>
            </w:r>
            <w:r w:rsidRPr="007C26EC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</w:t>
            </w:r>
          </w:p>
        </w:tc>
      </w:tr>
      <w:tr w:rsidR="004B08B8" w:rsidRPr="00B33DA8" w14:paraId="02177EC5" w14:textId="77777777" w:rsidTr="001A0D61">
        <w:trPr>
          <w:cantSplit/>
          <w:trHeight w:val="164"/>
        </w:trPr>
        <w:tc>
          <w:tcPr>
            <w:tcW w:w="2700" w:type="dxa"/>
          </w:tcPr>
          <w:p w14:paraId="3784CE35" w14:textId="77777777" w:rsidR="004B08B8" w:rsidRPr="00B33DA8" w:rsidRDefault="004B08B8" w:rsidP="004B08B8">
            <w:pPr>
              <w:pStyle w:val="acctfourfigures"/>
              <w:tabs>
                <w:tab w:val="decimal" w:pos="727"/>
              </w:tabs>
              <w:spacing w:line="280" w:lineRule="atLeast"/>
              <w:ind w:right="-4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3D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900" w:type="dxa"/>
          </w:tcPr>
          <w:p w14:paraId="7CE79939" w14:textId="77777777" w:rsidR="004B08B8" w:rsidRPr="00C109A5" w:rsidRDefault="00B30E1D" w:rsidP="004B08B8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B30E1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1100" w:type="dxa"/>
            <w:vAlign w:val="bottom"/>
          </w:tcPr>
          <w:p w14:paraId="5BEE14F8" w14:textId="77777777" w:rsidR="004B08B8" w:rsidRPr="000E2793" w:rsidRDefault="004B08B8" w:rsidP="004B08B8">
            <w:pPr>
              <w:pStyle w:val="acctfourfigures"/>
              <w:tabs>
                <w:tab w:val="clear" w:pos="765"/>
                <w:tab w:val="decimal" w:pos="770"/>
              </w:tabs>
              <w:spacing w:line="280" w:lineRule="atLeast"/>
              <w:ind w:right="-2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0E279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10" w:type="dxa"/>
          </w:tcPr>
          <w:p w14:paraId="57A75246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490C1BA6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ED14FB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06" w:type="dxa"/>
          </w:tcPr>
          <w:p w14:paraId="708D8F6F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04" w:type="dxa"/>
            <w:vAlign w:val="bottom"/>
          </w:tcPr>
          <w:p w14:paraId="01C49741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-54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AC27C8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252</w:t>
            </w:r>
            <w:r w:rsidRPr="00AC27C8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350</w:t>
            </w:r>
            <w:r w:rsidRPr="00AC27C8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10" w:type="dxa"/>
          </w:tcPr>
          <w:p w14:paraId="6DEB4AE3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14:paraId="76A4E219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57A6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2E82BEC3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68DD050C" w14:textId="77777777" w:rsidR="004B08B8" w:rsidRPr="007C26EC" w:rsidRDefault="004B08B8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C26EC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(</w:t>
            </w:r>
            <w:r w:rsidR="00B30E1D" w:rsidRPr="007C26EC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252</w:t>
            </w:r>
            <w:r w:rsidRPr="007C26EC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="00B30E1D" w:rsidRPr="007C26EC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350</w:t>
            </w:r>
            <w:r w:rsidRPr="007C26EC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)</w:t>
            </w:r>
          </w:p>
        </w:tc>
      </w:tr>
      <w:tr w:rsidR="004B08B8" w:rsidRPr="008601F4" w14:paraId="2871A078" w14:textId="77777777" w:rsidTr="001A0D61">
        <w:trPr>
          <w:cantSplit/>
          <w:trHeight w:val="164"/>
        </w:trPr>
        <w:tc>
          <w:tcPr>
            <w:tcW w:w="2700" w:type="dxa"/>
            <w:vAlign w:val="bottom"/>
          </w:tcPr>
          <w:p w14:paraId="5A670423" w14:textId="77777777" w:rsidR="004B08B8" w:rsidRPr="00B33DA8" w:rsidRDefault="004B08B8" w:rsidP="004B08B8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ประเมินสัญญาเช่าใหม่</w:t>
            </w:r>
          </w:p>
        </w:tc>
        <w:tc>
          <w:tcPr>
            <w:tcW w:w="900" w:type="dxa"/>
          </w:tcPr>
          <w:p w14:paraId="3D1691E0" w14:textId="77777777" w:rsidR="004B08B8" w:rsidRPr="00C109A5" w:rsidRDefault="004B08B8" w:rsidP="004B08B8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vAlign w:val="bottom"/>
          </w:tcPr>
          <w:p w14:paraId="25E72315" w14:textId="77777777" w:rsidR="004B08B8" w:rsidRPr="000E2793" w:rsidRDefault="00B30E1D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12</w:t>
            </w:r>
            <w:r w:rsidR="004B08B8" w:rsidRPr="000E279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56</w:t>
            </w:r>
            <w:r w:rsidRPr="007C26EC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10" w:type="dxa"/>
          </w:tcPr>
          <w:p w14:paraId="2F3994E7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4F122534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ED14FB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06" w:type="dxa"/>
          </w:tcPr>
          <w:p w14:paraId="062A1A14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1837311B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702"/>
              </w:tabs>
              <w:spacing w:line="280" w:lineRule="atLeast"/>
              <w:ind w:right="-54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DE2872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10" w:type="dxa"/>
          </w:tcPr>
          <w:p w14:paraId="1863A95C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4264EC03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57A63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34BF14C5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218C8FB4" w14:textId="77777777" w:rsidR="004B08B8" w:rsidRPr="007C26EC" w:rsidRDefault="00B30E1D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7C26EC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12</w:t>
            </w:r>
            <w:r w:rsidR="004B08B8" w:rsidRPr="007C26EC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7C26EC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56</w:t>
            </w:r>
            <w:r w:rsidRPr="007C26EC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</w:p>
        </w:tc>
      </w:tr>
      <w:tr w:rsidR="004B08B8" w:rsidRPr="00B33DA8" w14:paraId="425E95FE" w14:textId="77777777" w:rsidTr="001A0D61">
        <w:trPr>
          <w:cantSplit/>
          <w:trHeight w:val="164"/>
        </w:trPr>
        <w:tc>
          <w:tcPr>
            <w:tcW w:w="2700" w:type="dxa"/>
            <w:vAlign w:val="bottom"/>
          </w:tcPr>
          <w:p w14:paraId="2A25D84A" w14:textId="77777777" w:rsidR="004B08B8" w:rsidRDefault="004B08B8" w:rsidP="004B08B8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ค่าตัดจำหน่ายที่เป็นส่วนหนึ่ง</w:t>
            </w:r>
          </w:p>
          <w:p w14:paraId="08E7474F" w14:textId="77777777" w:rsidR="004B08B8" w:rsidRPr="00B33DA8" w:rsidRDefault="004B08B8" w:rsidP="004B08B8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ของที่ดิน อาคารและอุปกรณ์</w:t>
            </w:r>
          </w:p>
        </w:tc>
        <w:tc>
          <w:tcPr>
            <w:tcW w:w="900" w:type="dxa"/>
          </w:tcPr>
          <w:p w14:paraId="2BA74C8F" w14:textId="77777777" w:rsidR="004B08B8" w:rsidRPr="00C109A5" w:rsidRDefault="004B08B8" w:rsidP="004B08B8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4C30DFE4" w14:textId="77777777" w:rsidR="004B08B8" w:rsidRPr="000E2793" w:rsidRDefault="004B08B8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321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10" w:type="dxa"/>
          </w:tcPr>
          <w:p w14:paraId="0A0A14C9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3FCC0629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11153401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7578CD6C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702"/>
              </w:tabs>
              <w:spacing w:line="280" w:lineRule="atLeast"/>
              <w:ind w:right="-54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0" w:type="dxa"/>
          </w:tcPr>
          <w:p w14:paraId="366D97E1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25685F18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10" w:type="dxa"/>
          </w:tcPr>
          <w:p w14:paraId="3014D2B8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29E49CC2" w14:textId="4D525866" w:rsidR="004B08B8" w:rsidRPr="009B78B0" w:rsidRDefault="009B78B0" w:rsidP="007C26EC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7C26EC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Pr="007C26EC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,321</w:t>
            </w:r>
            <w:r w:rsidRPr="007C26EC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4B08B8" w:rsidRPr="00B33DA8" w14:paraId="5245DDED" w14:textId="77777777" w:rsidTr="001A0D61">
        <w:trPr>
          <w:cantSplit/>
          <w:trHeight w:val="164"/>
        </w:trPr>
        <w:tc>
          <w:tcPr>
            <w:tcW w:w="2700" w:type="dxa"/>
            <w:vAlign w:val="bottom"/>
          </w:tcPr>
          <w:p w14:paraId="27761EDD" w14:textId="1FE9DF01" w:rsidR="004B08B8" w:rsidRPr="0037045F" w:rsidRDefault="004B08B8" w:rsidP="004B08B8">
            <w:pPr>
              <w:pStyle w:val="acctfourfigures"/>
              <w:tabs>
                <w:tab w:val="decimal" w:pos="727"/>
              </w:tabs>
              <w:spacing w:line="280" w:lineRule="atLeast"/>
              <w:ind w:right="-674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3D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798AC6E5" w14:textId="77777777" w:rsidR="004B08B8" w:rsidRPr="00C109A5" w:rsidRDefault="004B08B8" w:rsidP="004B08B8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5BFD2B63" w14:textId="77777777" w:rsidR="004B08B8" w:rsidRPr="000E2793" w:rsidRDefault="004B08B8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229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206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0" w:type="dxa"/>
          </w:tcPr>
          <w:p w14:paraId="1A7659E5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4963735E" w14:textId="77777777" w:rsidR="004B08B8" w:rsidRPr="00D537F3" w:rsidRDefault="004B08B8" w:rsidP="004B08B8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D537F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37</w:t>
            </w:r>
            <w:r w:rsidRPr="00D537F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766</w:t>
            </w:r>
            <w:r w:rsidRPr="00D537F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06" w:type="dxa"/>
          </w:tcPr>
          <w:p w14:paraId="074DBA70" w14:textId="77777777" w:rsidR="004B08B8" w:rsidRPr="00886DF4" w:rsidRDefault="004B08B8" w:rsidP="004B08B8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04" w:type="dxa"/>
            <w:vAlign w:val="bottom"/>
          </w:tcPr>
          <w:p w14:paraId="4BF613A2" w14:textId="77777777" w:rsidR="004B08B8" w:rsidRPr="00647E37" w:rsidRDefault="004B08B8" w:rsidP="004B08B8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-54"/>
              <w:rPr>
                <w:rFonts w:asciiTheme="majorBidi" w:hAnsiTheme="majorBidi" w:cs="Angsana New"/>
                <w:bCs/>
                <w:sz w:val="26"/>
                <w:szCs w:val="26"/>
                <w:cs/>
                <w:lang w:bidi="th-TH"/>
              </w:rPr>
            </w:pPr>
            <w:r w:rsidRPr="00647E3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(</w:t>
            </w:r>
            <w:r w:rsidR="00B30E1D" w:rsidRPr="00647E3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380</w:t>
            </w:r>
            <w:r w:rsidRPr="00647E3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="00B30E1D" w:rsidRPr="00647E3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19</w:t>
            </w:r>
            <w:r w:rsidR="00B30E1D" w:rsidRPr="00647E37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</w:t>
            </w:r>
            <w:r w:rsidRPr="00647E3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10" w:type="dxa"/>
          </w:tcPr>
          <w:p w14:paraId="3A5C097D" w14:textId="77777777" w:rsidR="004B08B8" w:rsidRPr="006527C7" w:rsidRDefault="004B08B8" w:rsidP="004B08B8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14:paraId="77E4DFDE" w14:textId="77777777" w:rsidR="004B08B8" w:rsidRPr="00886DF4" w:rsidRDefault="004B08B8" w:rsidP="004B08B8">
            <w:pPr>
              <w:pStyle w:val="acctfourfigures"/>
              <w:tabs>
                <w:tab w:val="clear" w:pos="765"/>
                <w:tab w:val="decimal" w:pos="858"/>
              </w:tabs>
              <w:spacing w:line="280" w:lineRule="atLeast"/>
              <w:ind w:right="14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ED14FB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 w:rsidRPr="00ED14FB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73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</w:t>
            </w:r>
            <w:r w:rsidRPr="00ED14FB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0" w:type="dxa"/>
          </w:tcPr>
          <w:p w14:paraId="226D3139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52062EFF" w14:textId="77777777" w:rsidR="004B08B8" w:rsidRPr="007C26EC" w:rsidRDefault="004B08B8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C26EC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30E1D" w:rsidRPr="007C26EC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650</w:t>
            </w:r>
            <w:r w:rsidRPr="007C26EC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="00B30E1D" w:rsidRPr="007C26EC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904</w:t>
            </w:r>
            <w:r w:rsidRPr="007C26EC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4B08B8" w:rsidRPr="00B33DA8" w14:paraId="4719B442" w14:textId="77777777" w:rsidTr="001A0D61">
        <w:trPr>
          <w:cantSplit/>
          <w:trHeight w:val="164"/>
        </w:trPr>
        <w:tc>
          <w:tcPr>
            <w:tcW w:w="2700" w:type="dxa"/>
            <w:vAlign w:val="bottom"/>
          </w:tcPr>
          <w:p w14:paraId="5D5FBF83" w14:textId="77777777" w:rsidR="004B08B8" w:rsidRPr="00B33DA8" w:rsidRDefault="004B08B8" w:rsidP="004B08B8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proofErr w:type="spellStart"/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จำหน่าย</w:t>
            </w:r>
            <w:proofErr w:type="spellEnd"/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เงินลงทุนใน</w:t>
            </w:r>
            <w:proofErr w:type="spellStart"/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บริษัทย่อย</w:t>
            </w:r>
            <w:proofErr w:type="spellEnd"/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</w:t>
            </w:r>
          </w:p>
        </w:tc>
        <w:tc>
          <w:tcPr>
            <w:tcW w:w="900" w:type="dxa"/>
          </w:tcPr>
          <w:p w14:paraId="3D42EC71" w14:textId="77777777" w:rsidR="004B08B8" w:rsidRPr="00C109A5" w:rsidRDefault="00B30E1D" w:rsidP="004B08B8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30E1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4B757B73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0E279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154</w:t>
            </w: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726</w:t>
            </w:r>
            <w:r w:rsidRPr="000E279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10" w:type="dxa"/>
          </w:tcPr>
          <w:p w14:paraId="750DC0CB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2BAA19AB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D537F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92</w:t>
            </w:r>
            <w:r w:rsidRPr="00D537F3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06" w:type="dxa"/>
          </w:tcPr>
          <w:p w14:paraId="37A77A95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2F166838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702"/>
              </w:tabs>
              <w:spacing w:line="280" w:lineRule="atLeast"/>
              <w:ind w:right="-54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10" w:type="dxa"/>
          </w:tcPr>
          <w:p w14:paraId="09A8E7C4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2FCFFF41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10" w:type="dxa"/>
          </w:tcPr>
          <w:p w14:paraId="59802B2A" w14:textId="77777777" w:rsidR="004B08B8" w:rsidRPr="00ED14FB" w:rsidRDefault="004B08B8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2504E032" w14:textId="77777777" w:rsidR="004B08B8" w:rsidRPr="007C26EC" w:rsidRDefault="004B08B8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C26EC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30E1D" w:rsidRPr="007C26EC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154</w:t>
            </w:r>
            <w:r w:rsidRPr="007C26EC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B30E1D" w:rsidRPr="007C26EC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818</w:t>
            </w:r>
            <w:r w:rsidRPr="007C26EC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4B08B8" w:rsidRPr="00B33DA8" w14:paraId="353E354E" w14:textId="77777777" w:rsidTr="001A0D61">
        <w:trPr>
          <w:cantSplit/>
          <w:trHeight w:val="164"/>
        </w:trPr>
        <w:tc>
          <w:tcPr>
            <w:tcW w:w="2700" w:type="dxa"/>
          </w:tcPr>
          <w:p w14:paraId="40251680" w14:textId="77777777" w:rsidR="004B08B8" w:rsidRPr="00B33DA8" w:rsidRDefault="004B08B8" w:rsidP="004B08B8">
            <w:pPr>
              <w:spacing w:line="280" w:lineRule="atLeast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3D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ณ</w:t>
            </w:r>
            <w:r w:rsidRPr="00B33D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B33D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</w:t>
            </w:r>
            <w:r w:rsidRPr="00B33D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B33D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2564</w:t>
            </w:r>
          </w:p>
          <w:p w14:paraId="69DD1420" w14:textId="77777777" w:rsidR="004B08B8" w:rsidRPr="00B33DA8" w:rsidRDefault="004B08B8" w:rsidP="004B08B8">
            <w:pPr>
              <w:spacing w:line="280" w:lineRule="atLeast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3D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   และ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B33D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B33D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มกราคม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6159F17B" w14:textId="77777777" w:rsidR="004B08B8" w:rsidRPr="00C109A5" w:rsidRDefault="004B08B8" w:rsidP="004B08B8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5291DE10" w14:textId="77777777" w:rsidR="004B08B8" w:rsidRPr="009D4E20" w:rsidRDefault="00B30E1D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1</w:t>
            </w:r>
            <w:r w:rsidR="004B08B8" w:rsidRPr="002A33C0"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447</w:t>
            </w:r>
            <w:r w:rsidR="004B08B8" w:rsidRPr="002A33C0"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784</w:t>
            </w:r>
          </w:p>
        </w:tc>
        <w:tc>
          <w:tcPr>
            <w:tcW w:w="110" w:type="dxa"/>
          </w:tcPr>
          <w:p w14:paraId="4100F89C" w14:textId="77777777" w:rsidR="004B08B8" w:rsidRPr="00B33DA8" w:rsidRDefault="004B08B8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5D4E489E" w14:textId="77777777" w:rsidR="004B08B8" w:rsidRPr="00B33DA8" w:rsidRDefault="00B30E1D" w:rsidP="004B08B8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73</w:t>
            </w:r>
            <w:r w:rsidR="004B08B8" w:rsidRPr="003623A9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114</w:t>
            </w:r>
          </w:p>
        </w:tc>
        <w:tc>
          <w:tcPr>
            <w:tcW w:w="106" w:type="dxa"/>
          </w:tcPr>
          <w:p w14:paraId="1F44CE56" w14:textId="77777777" w:rsidR="004B08B8" w:rsidRPr="00B33DA8" w:rsidRDefault="004B08B8" w:rsidP="004B08B8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2DAC732A" w14:textId="77777777" w:rsidR="004B08B8" w:rsidRPr="00647E37" w:rsidRDefault="00B30E1D" w:rsidP="004B08B8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-54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647E37">
              <w:rPr>
                <w:rFonts w:asciiTheme="majorBidi" w:hAnsiTheme="majorBidi" w:cs="Angsana New"/>
                <w:b/>
                <w:sz w:val="26"/>
                <w:szCs w:val="26"/>
                <w:lang w:val="en-US" w:bidi="th-TH"/>
              </w:rPr>
              <w:t>1</w:t>
            </w:r>
            <w:r w:rsidR="004B08B8" w:rsidRPr="00647E37"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  <w:t>,</w:t>
            </w:r>
            <w:r w:rsidRPr="00647E37">
              <w:rPr>
                <w:rFonts w:asciiTheme="majorBidi" w:hAnsiTheme="majorBidi" w:cs="Angsana New"/>
                <w:b/>
                <w:sz w:val="26"/>
                <w:szCs w:val="26"/>
                <w:lang w:val="en-US" w:bidi="th-TH"/>
              </w:rPr>
              <w:t>883</w:t>
            </w:r>
            <w:r w:rsidR="004B08B8" w:rsidRPr="00647E37"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  <w:t>,</w:t>
            </w:r>
            <w:r w:rsidRPr="00647E37">
              <w:rPr>
                <w:rFonts w:asciiTheme="majorBidi" w:hAnsiTheme="majorBidi" w:cs="Angsana New"/>
                <w:b/>
                <w:sz w:val="26"/>
                <w:szCs w:val="26"/>
                <w:lang w:val="en-US" w:bidi="th-TH"/>
              </w:rPr>
              <w:t>367</w:t>
            </w:r>
          </w:p>
        </w:tc>
        <w:tc>
          <w:tcPr>
            <w:tcW w:w="110" w:type="dxa"/>
          </w:tcPr>
          <w:p w14:paraId="4BCAD565" w14:textId="77777777" w:rsidR="004B08B8" w:rsidRPr="00B33DA8" w:rsidRDefault="004B08B8" w:rsidP="004B08B8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3F6953F1" w14:textId="77777777" w:rsidR="004B08B8" w:rsidRPr="00DC2752" w:rsidRDefault="00B30E1D" w:rsidP="004B08B8">
            <w:pPr>
              <w:pStyle w:val="acctfourfigures"/>
              <w:tabs>
                <w:tab w:val="clear" w:pos="765"/>
                <w:tab w:val="decimal" w:pos="858"/>
              </w:tabs>
              <w:spacing w:line="280" w:lineRule="atLeast"/>
              <w:ind w:right="11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4B08B8" w:rsidRPr="003623A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62</w:t>
            </w:r>
            <w:r w:rsidRPr="00B30E1D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10" w:type="dxa"/>
          </w:tcPr>
          <w:p w14:paraId="46C60CA2" w14:textId="77777777" w:rsidR="004B08B8" w:rsidRPr="00B33DA8" w:rsidRDefault="004B08B8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6DF72A7" w14:textId="77777777" w:rsidR="004B08B8" w:rsidRPr="00B33DA8" w:rsidRDefault="00B30E1D" w:rsidP="004B08B8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</w:t>
            </w:r>
            <w:r w:rsidR="004B08B8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409</w:t>
            </w:r>
            <w:r w:rsidR="004B08B8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887</w:t>
            </w:r>
          </w:p>
        </w:tc>
      </w:tr>
      <w:tr w:rsidR="004561B2" w:rsidRPr="00B33DA8" w14:paraId="7B6F5798" w14:textId="77777777" w:rsidTr="001A0D61">
        <w:trPr>
          <w:cantSplit/>
          <w:trHeight w:val="164"/>
        </w:trPr>
        <w:tc>
          <w:tcPr>
            <w:tcW w:w="2700" w:type="dxa"/>
          </w:tcPr>
          <w:p w14:paraId="2E8FB380" w14:textId="0D8DEBD3" w:rsidR="004561B2" w:rsidRPr="00B33DA8" w:rsidRDefault="004561B2" w:rsidP="004561B2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</w:tcPr>
          <w:p w14:paraId="59E5F7E3" w14:textId="77777777" w:rsidR="004561B2" w:rsidRPr="00C109A5" w:rsidRDefault="004561B2" w:rsidP="004561B2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666396C1" w14:textId="77777777" w:rsidR="004561B2" w:rsidRPr="004C02F3" w:rsidRDefault="00B30E1D" w:rsidP="004561B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497</w:t>
            </w:r>
            <w:r w:rsidR="004561B2" w:rsidRPr="004C02F3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10" w:type="dxa"/>
          </w:tcPr>
          <w:p w14:paraId="159B5B68" w14:textId="77777777" w:rsidR="004561B2" w:rsidRPr="00ED14FB" w:rsidRDefault="004561B2" w:rsidP="004561B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040E70D6" w14:textId="77777777" w:rsidR="004561B2" w:rsidRPr="00D537F3" w:rsidRDefault="004561B2" w:rsidP="004561B2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390B833B" w14:textId="77777777" w:rsidR="004561B2" w:rsidRPr="00ED14FB" w:rsidRDefault="004561B2" w:rsidP="004561B2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09B63ED6" w14:textId="77777777" w:rsidR="004561B2" w:rsidRPr="00ED14FB" w:rsidRDefault="00B30E1D" w:rsidP="004561B2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-54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="004561B2" w:rsidRPr="006C5E9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010</w:t>
            </w:r>
            <w:r w:rsidR="004561B2" w:rsidRPr="006C5E9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236</w:t>
            </w:r>
          </w:p>
        </w:tc>
        <w:tc>
          <w:tcPr>
            <w:tcW w:w="110" w:type="dxa"/>
          </w:tcPr>
          <w:p w14:paraId="2F954766" w14:textId="77777777" w:rsidR="004561B2" w:rsidRPr="00ED14FB" w:rsidRDefault="004561B2" w:rsidP="004561B2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0CE0DB9D" w14:textId="77777777" w:rsidR="004561B2" w:rsidRPr="00DE2872" w:rsidRDefault="00B30E1D" w:rsidP="004561B2">
            <w:pPr>
              <w:pStyle w:val="acctfourfigures"/>
              <w:tabs>
                <w:tab w:val="clear" w:pos="765"/>
                <w:tab w:val="decimal" w:pos="858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  <w:r w:rsidR="004561B2" w:rsidRPr="006C5E91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379</w:t>
            </w:r>
          </w:p>
        </w:tc>
        <w:tc>
          <w:tcPr>
            <w:tcW w:w="110" w:type="dxa"/>
          </w:tcPr>
          <w:p w14:paraId="2955DB6C" w14:textId="77777777" w:rsidR="004561B2" w:rsidRPr="00ED14FB" w:rsidRDefault="004561B2" w:rsidP="004561B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5DCF795A" w14:textId="77777777" w:rsidR="004561B2" w:rsidRPr="00F21306" w:rsidRDefault="00B30E1D" w:rsidP="004561B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="004561B2" w:rsidRPr="006C5E9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509</w:t>
            </w:r>
            <w:r w:rsidR="004561B2" w:rsidRPr="006C5E9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869</w:t>
            </w:r>
          </w:p>
        </w:tc>
      </w:tr>
      <w:tr w:rsidR="004561B2" w:rsidRPr="00B33DA8" w14:paraId="3BA0996D" w14:textId="77777777" w:rsidTr="001A0D61">
        <w:trPr>
          <w:cantSplit/>
          <w:trHeight w:val="164"/>
        </w:trPr>
        <w:tc>
          <w:tcPr>
            <w:tcW w:w="2700" w:type="dxa"/>
          </w:tcPr>
          <w:p w14:paraId="7980639E" w14:textId="77777777" w:rsidR="004561B2" w:rsidRPr="00B33DA8" w:rsidRDefault="004561B2" w:rsidP="004561B2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3D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900" w:type="dxa"/>
          </w:tcPr>
          <w:p w14:paraId="4D7A98E9" w14:textId="77777777" w:rsidR="004561B2" w:rsidRPr="00C109A5" w:rsidRDefault="00B30E1D" w:rsidP="004561B2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1100" w:type="dxa"/>
            <w:vAlign w:val="bottom"/>
          </w:tcPr>
          <w:p w14:paraId="73490DDD" w14:textId="77777777" w:rsidR="004561B2" w:rsidRPr="004C02F3" w:rsidRDefault="004561B2" w:rsidP="004561B2">
            <w:pPr>
              <w:pStyle w:val="acctfourfigures"/>
              <w:tabs>
                <w:tab w:val="clear" w:pos="765"/>
                <w:tab w:val="decimal" w:pos="770"/>
              </w:tabs>
              <w:spacing w:line="280" w:lineRule="atLeast"/>
              <w:ind w:right="-20"/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54A5D4B7" w14:textId="77777777" w:rsidR="004561B2" w:rsidRPr="00ED14FB" w:rsidRDefault="004561B2" w:rsidP="004561B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78DE4D04" w14:textId="77777777" w:rsidR="004561B2" w:rsidRDefault="004561B2" w:rsidP="004561B2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033D78CF" w14:textId="77777777" w:rsidR="004561B2" w:rsidRPr="00ED14FB" w:rsidRDefault="004561B2" w:rsidP="004561B2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68505578" w14:textId="77777777" w:rsidR="004561B2" w:rsidRPr="006C5E91" w:rsidRDefault="004561B2" w:rsidP="004561B2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-54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6C5E91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233</w:t>
            </w:r>
            <w:r w:rsidRPr="006C5E91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195</w:t>
            </w:r>
            <w:r w:rsidRPr="006C5E91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10" w:type="dxa"/>
          </w:tcPr>
          <w:p w14:paraId="6CEBC63E" w14:textId="77777777" w:rsidR="004561B2" w:rsidRPr="00ED14FB" w:rsidRDefault="004561B2" w:rsidP="004561B2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2C212DB6" w14:textId="77777777" w:rsidR="004561B2" w:rsidRPr="006C5E91" w:rsidRDefault="004561B2" w:rsidP="004561B2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9A644D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0" w:type="dxa"/>
          </w:tcPr>
          <w:p w14:paraId="0FE37C42" w14:textId="77777777" w:rsidR="004561B2" w:rsidRPr="00ED14FB" w:rsidRDefault="004561B2" w:rsidP="004561B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25229AFD" w14:textId="77777777" w:rsidR="004561B2" w:rsidRPr="006C5E91" w:rsidRDefault="004561B2" w:rsidP="004561B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6C5E91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233</w:t>
            </w:r>
            <w:r w:rsidRPr="006C5E91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195</w:t>
            </w:r>
            <w:r w:rsidRPr="006C5E91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4561B2" w:rsidRPr="00B33DA8" w14:paraId="76BA501F" w14:textId="77777777" w:rsidTr="001A0D61">
        <w:trPr>
          <w:cantSplit/>
          <w:trHeight w:val="164"/>
        </w:trPr>
        <w:tc>
          <w:tcPr>
            <w:tcW w:w="2700" w:type="dxa"/>
            <w:vAlign w:val="bottom"/>
          </w:tcPr>
          <w:p w14:paraId="5379A5F4" w14:textId="65E38993" w:rsidR="004561B2" w:rsidRPr="006C5E91" w:rsidRDefault="004561B2" w:rsidP="008353A4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cstheme="minorBidi"/>
                <w:cs/>
                <w:lang w:val="en-US" w:bidi="th-TH"/>
              </w:rPr>
            </w:pPr>
            <w:r w:rsidRPr="00B33D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โอนไป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7CE05BB3" w14:textId="478380BA" w:rsidR="004561B2" w:rsidRPr="00C109A5" w:rsidRDefault="00B30E1D" w:rsidP="004561B2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B30E1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1100" w:type="dxa"/>
            <w:vAlign w:val="bottom"/>
          </w:tcPr>
          <w:p w14:paraId="462AEEF8" w14:textId="77777777" w:rsidR="004561B2" w:rsidRPr="004C02F3" w:rsidRDefault="004561B2" w:rsidP="004561B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63</w:t>
            </w:r>
            <w:r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918</w:t>
            </w:r>
            <w:r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0" w:type="dxa"/>
          </w:tcPr>
          <w:p w14:paraId="781E6D31" w14:textId="77777777" w:rsidR="004561B2" w:rsidRPr="00ED14FB" w:rsidRDefault="004561B2" w:rsidP="004561B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424FED7B" w14:textId="77777777" w:rsidR="004561B2" w:rsidRPr="00D537F3" w:rsidRDefault="004561B2" w:rsidP="004561B2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0F566B1E" w14:textId="77777777" w:rsidR="004561B2" w:rsidRPr="00B50F64" w:rsidRDefault="004561B2" w:rsidP="004561B2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015812CD" w14:textId="77777777" w:rsidR="004561B2" w:rsidRPr="00B50F64" w:rsidRDefault="004561B2" w:rsidP="004561B2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0" w:type="dxa"/>
          </w:tcPr>
          <w:p w14:paraId="2AD5FF17" w14:textId="77777777" w:rsidR="004561B2" w:rsidRPr="00B50F64" w:rsidRDefault="004561B2" w:rsidP="004561B2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6EA7ED2C" w14:textId="77777777" w:rsidR="004561B2" w:rsidRPr="00B50F64" w:rsidRDefault="004561B2" w:rsidP="004561B2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10" w:type="dxa"/>
          </w:tcPr>
          <w:p w14:paraId="3B4291D4" w14:textId="77777777" w:rsidR="004561B2" w:rsidRPr="00ED14FB" w:rsidRDefault="004561B2" w:rsidP="004561B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03E15659" w14:textId="77777777" w:rsidR="004561B2" w:rsidRPr="00F21306" w:rsidRDefault="004561B2" w:rsidP="004561B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6C5E9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63</w:t>
            </w:r>
            <w:r w:rsidRPr="006C5E9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918</w:t>
            </w:r>
            <w:r w:rsidRPr="006C5E9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4561B2" w:rsidRPr="00ED14FB" w14:paraId="1EFD1C91" w14:textId="77777777" w:rsidTr="001A0D61">
        <w:trPr>
          <w:cantSplit/>
          <w:trHeight w:val="164"/>
        </w:trPr>
        <w:tc>
          <w:tcPr>
            <w:tcW w:w="2700" w:type="dxa"/>
            <w:vAlign w:val="bottom"/>
          </w:tcPr>
          <w:p w14:paraId="64A0B384" w14:textId="77777777" w:rsidR="004561B2" w:rsidRPr="00B33DA8" w:rsidRDefault="004561B2" w:rsidP="004561B2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ประเมินสัญญาเช่าใหม่</w:t>
            </w:r>
          </w:p>
        </w:tc>
        <w:tc>
          <w:tcPr>
            <w:tcW w:w="900" w:type="dxa"/>
          </w:tcPr>
          <w:p w14:paraId="0413AB58" w14:textId="77777777" w:rsidR="004561B2" w:rsidRPr="00555669" w:rsidRDefault="004561B2" w:rsidP="004561B2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100" w:type="dxa"/>
            <w:vAlign w:val="bottom"/>
          </w:tcPr>
          <w:p w14:paraId="01A10106" w14:textId="77777777" w:rsidR="004561B2" w:rsidRPr="004C02F3" w:rsidRDefault="00B30E1D" w:rsidP="004561B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817</w:t>
            </w:r>
            <w:r w:rsidR="004561B2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218</w:t>
            </w:r>
          </w:p>
        </w:tc>
        <w:tc>
          <w:tcPr>
            <w:tcW w:w="110" w:type="dxa"/>
          </w:tcPr>
          <w:p w14:paraId="18B1038C" w14:textId="77777777" w:rsidR="004561B2" w:rsidRPr="00ED14FB" w:rsidRDefault="004561B2" w:rsidP="004561B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59E1C675" w14:textId="77777777" w:rsidR="004561B2" w:rsidRPr="00D537F3" w:rsidRDefault="004561B2" w:rsidP="004561B2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45876F7A" w14:textId="77777777" w:rsidR="004561B2" w:rsidRPr="00ED14FB" w:rsidRDefault="004561B2" w:rsidP="004561B2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77CC6BF1" w14:textId="77777777" w:rsidR="004561B2" w:rsidRPr="009A644D" w:rsidRDefault="004561B2" w:rsidP="004561B2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0" w:type="dxa"/>
          </w:tcPr>
          <w:p w14:paraId="7855E778" w14:textId="77777777" w:rsidR="004561B2" w:rsidRPr="009A644D" w:rsidRDefault="004561B2" w:rsidP="004561B2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129DEE97" w14:textId="77777777" w:rsidR="004561B2" w:rsidRPr="009A644D" w:rsidRDefault="004561B2" w:rsidP="004561B2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10" w:type="dxa"/>
          </w:tcPr>
          <w:p w14:paraId="4FD6E468" w14:textId="77777777" w:rsidR="004561B2" w:rsidRPr="00ED14FB" w:rsidRDefault="004561B2" w:rsidP="004561B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0205438D" w14:textId="77777777" w:rsidR="004561B2" w:rsidRPr="006C5E91" w:rsidRDefault="00B30E1D" w:rsidP="004561B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817</w:t>
            </w:r>
            <w:r w:rsidR="004561B2" w:rsidRPr="006C5E9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218</w:t>
            </w:r>
          </w:p>
        </w:tc>
      </w:tr>
      <w:tr w:rsidR="004561B2" w:rsidRPr="00B33DA8" w14:paraId="1602B65F" w14:textId="77777777" w:rsidTr="001A0D61">
        <w:trPr>
          <w:cantSplit/>
          <w:trHeight w:val="164"/>
        </w:trPr>
        <w:tc>
          <w:tcPr>
            <w:tcW w:w="2700" w:type="dxa"/>
            <w:vAlign w:val="bottom"/>
          </w:tcPr>
          <w:p w14:paraId="6F3D9DD3" w14:textId="77777777" w:rsidR="004561B2" w:rsidRPr="00B33DA8" w:rsidRDefault="004561B2" w:rsidP="004561B2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ค่าตัดจำหน่ายที่เป็นส่วนหนึ่ง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ของที่ดิน อาคารและอุปกรณ์</w:t>
            </w:r>
          </w:p>
        </w:tc>
        <w:tc>
          <w:tcPr>
            <w:tcW w:w="900" w:type="dxa"/>
          </w:tcPr>
          <w:p w14:paraId="29DC8C82" w14:textId="77777777" w:rsidR="004561B2" w:rsidRPr="00555669" w:rsidRDefault="004561B2" w:rsidP="004561B2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0D071D96" w14:textId="77777777" w:rsidR="004561B2" w:rsidRPr="004C02F3" w:rsidRDefault="004561B2" w:rsidP="004561B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6</w:t>
            </w:r>
            <w:r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945</w:t>
            </w:r>
            <w:r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0" w:type="dxa"/>
          </w:tcPr>
          <w:p w14:paraId="6506CC78" w14:textId="77777777" w:rsidR="004561B2" w:rsidRPr="00ED14FB" w:rsidRDefault="004561B2" w:rsidP="004561B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50DF14A6" w14:textId="77777777" w:rsidR="004561B2" w:rsidRPr="00D537F3" w:rsidRDefault="004561B2" w:rsidP="004561B2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19280437" w14:textId="77777777" w:rsidR="004561B2" w:rsidRPr="00886DF4" w:rsidRDefault="004561B2" w:rsidP="004561B2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2F3678A4" w14:textId="77777777" w:rsidR="004561B2" w:rsidRPr="009A644D" w:rsidRDefault="004561B2" w:rsidP="004561B2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0" w:type="dxa"/>
          </w:tcPr>
          <w:p w14:paraId="57BEEA11" w14:textId="77777777" w:rsidR="004561B2" w:rsidRPr="009A644D" w:rsidRDefault="004561B2" w:rsidP="004561B2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52267ABF" w14:textId="77777777" w:rsidR="004561B2" w:rsidRPr="009A644D" w:rsidRDefault="004561B2" w:rsidP="004561B2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10" w:type="dxa"/>
          </w:tcPr>
          <w:p w14:paraId="293FD2CC" w14:textId="77777777" w:rsidR="004561B2" w:rsidRPr="00ED14FB" w:rsidRDefault="004561B2" w:rsidP="004561B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108694AF" w14:textId="77777777" w:rsidR="004561B2" w:rsidRPr="000E2793" w:rsidRDefault="004561B2" w:rsidP="007C26EC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D5A22">
              <w:rPr>
                <w:rFonts w:asciiTheme="majorBidi" w:hAnsiTheme="majorBidi" w:cs="Angsana New"/>
                <w:b/>
                <w:sz w:val="26"/>
                <w:szCs w:val="26"/>
                <w:cs/>
                <w:lang w:val="en-US" w:bidi="th-TH"/>
              </w:rPr>
              <w:t>(</w:t>
            </w:r>
            <w:r w:rsidR="00B30E1D" w:rsidRPr="007C26EC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6</w:t>
            </w:r>
            <w:r w:rsidRPr="007C26EC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,</w:t>
            </w:r>
            <w:r w:rsidR="00B30E1D" w:rsidRPr="007C26EC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945</w:t>
            </w:r>
            <w:r w:rsidRPr="004D5A22">
              <w:rPr>
                <w:rFonts w:asciiTheme="majorBidi" w:hAnsiTheme="majorBidi" w:cs="Angsana New"/>
                <w:b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4561B2" w:rsidRPr="00B33DA8" w14:paraId="7D8F53C6" w14:textId="77777777" w:rsidTr="001A0D61">
        <w:trPr>
          <w:cantSplit/>
          <w:trHeight w:val="164"/>
        </w:trPr>
        <w:tc>
          <w:tcPr>
            <w:tcW w:w="2700" w:type="dxa"/>
            <w:vAlign w:val="bottom"/>
          </w:tcPr>
          <w:p w14:paraId="011B2837" w14:textId="77777777" w:rsidR="004561B2" w:rsidRDefault="004561B2" w:rsidP="004561B2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ยกเลิกสัญญา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</w:t>
            </w:r>
          </w:p>
        </w:tc>
        <w:tc>
          <w:tcPr>
            <w:tcW w:w="900" w:type="dxa"/>
          </w:tcPr>
          <w:p w14:paraId="09E28752" w14:textId="77777777" w:rsidR="004561B2" w:rsidRPr="00555669" w:rsidRDefault="004561B2" w:rsidP="004561B2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526E1740" w14:textId="77777777" w:rsidR="004561B2" w:rsidRDefault="004561B2" w:rsidP="004561B2">
            <w:pPr>
              <w:pStyle w:val="acctfourfigures"/>
              <w:tabs>
                <w:tab w:val="clear" w:pos="765"/>
                <w:tab w:val="decimal" w:pos="770"/>
              </w:tabs>
              <w:spacing w:line="280" w:lineRule="atLeast"/>
              <w:ind w:right="-20"/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0" w:type="dxa"/>
          </w:tcPr>
          <w:p w14:paraId="647EDC02" w14:textId="77777777" w:rsidR="004561B2" w:rsidRPr="00ED14FB" w:rsidRDefault="004561B2" w:rsidP="004561B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71CB3481" w14:textId="77777777" w:rsidR="004561B2" w:rsidRDefault="004561B2" w:rsidP="004561B2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6C5E91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53</w:t>
            </w:r>
            <w:r w:rsidRPr="006C5E91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602</w:t>
            </w:r>
            <w:r w:rsidRPr="006C5E91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06" w:type="dxa"/>
          </w:tcPr>
          <w:p w14:paraId="1BAA3BC4" w14:textId="77777777" w:rsidR="004561B2" w:rsidRPr="00886DF4" w:rsidRDefault="004561B2" w:rsidP="004561B2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6CC38E44" w14:textId="77777777" w:rsidR="004561B2" w:rsidRDefault="004561B2" w:rsidP="004561B2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0" w:type="dxa"/>
          </w:tcPr>
          <w:p w14:paraId="2535AC28" w14:textId="77777777" w:rsidR="004561B2" w:rsidRPr="009A644D" w:rsidRDefault="004561B2" w:rsidP="004561B2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171A5246" w14:textId="77777777" w:rsidR="004561B2" w:rsidRDefault="004561B2" w:rsidP="004561B2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0" w:type="dxa"/>
          </w:tcPr>
          <w:p w14:paraId="67D315CD" w14:textId="77777777" w:rsidR="004561B2" w:rsidRPr="00ED14FB" w:rsidRDefault="004561B2" w:rsidP="004561B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27F85987" w14:textId="77777777" w:rsidR="004561B2" w:rsidRPr="000E2793" w:rsidRDefault="004561B2" w:rsidP="004561B2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="Angsana New"/>
                <w:b/>
                <w:sz w:val="26"/>
                <w:szCs w:val="26"/>
                <w:cs/>
                <w:lang w:val="en-US" w:bidi="th-TH"/>
              </w:rPr>
            </w:pPr>
            <w:r w:rsidRPr="006C5E91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53</w:t>
            </w:r>
            <w:r w:rsidRPr="006C5E91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602</w:t>
            </w:r>
            <w:r w:rsidRPr="006C5E91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1A0D61" w:rsidRPr="00B33DA8" w14:paraId="78555F02" w14:textId="77777777" w:rsidTr="001A0D61">
        <w:trPr>
          <w:cantSplit/>
          <w:trHeight w:val="164"/>
        </w:trPr>
        <w:tc>
          <w:tcPr>
            <w:tcW w:w="2700" w:type="dxa"/>
            <w:vAlign w:val="bottom"/>
          </w:tcPr>
          <w:p w14:paraId="231483A7" w14:textId="51AB0883" w:rsidR="001A0D61" w:rsidRPr="00B33DA8" w:rsidRDefault="001A0D61" w:rsidP="001A0D61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3D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650B5124" w14:textId="77777777" w:rsidR="001A0D61" w:rsidRPr="00555669" w:rsidRDefault="001A0D61" w:rsidP="001A0D61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7E34CA1C" w14:textId="77777777" w:rsidR="001A0D61" w:rsidRPr="004C02F3" w:rsidRDefault="001A0D61" w:rsidP="001A0D61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</w:pPr>
            <w:r w:rsidRPr="004C02F3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161</w:t>
            </w:r>
            <w:r w:rsidRPr="004C02F3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564</w:t>
            </w:r>
            <w:r w:rsidRPr="004C02F3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0" w:type="dxa"/>
          </w:tcPr>
          <w:p w14:paraId="4A3A93ED" w14:textId="77777777" w:rsidR="001A0D61" w:rsidRPr="00ED14FB" w:rsidRDefault="001A0D61" w:rsidP="001A0D61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4449B966" w14:textId="77777777" w:rsidR="001A0D61" w:rsidRPr="00ED14FB" w:rsidRDefault="001A0D61" w:rsidP="001A0D61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6C5E91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19</w:t>
            </w:r>
            <w:r w:rsidRPr="006C5E91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512</w:t>
            </w:r>
            <w:r w:rsidRPr="006C5E91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06" w:type="dxa"/>
          </w:tcPr>
          <w:p w14:paraId="5B5A50C6" w14:textId="77777777" w:rsidR="001A0D61" w:rsidRPr="00ED14FB" w:rsidRDefault="001A0D61" w:rsidP="001A0D61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32D9AA26" w14:textId="77777777" w:rsidR="001A0D61" w:rsidRPr="00ED14FB" w:rsidRDefault="001A0D61" w:rsidP="001A0D61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-54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C5E91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425</w:t>
            </w:r>
            <w:r w:rsidRPr="006C5E91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047</w:t>
            </w:r>
            <w:r w:rsidRPr="006C5E91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0" w:type="dxa"/>
          </w:tcPr>
          <w:p w14:paraId="6361550F" w14:textId="77777777" w:rsidR="001A0D61" w:rsidRPr="00ED14FB" w:rsidRDefault="001A0D61" w:rsidP="001A0D61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280917D0" w14:textId="77777777" w:rsidR="001A0D61" w:rsidRPr="00ED14FB" w:rsidRDefault="001A0D61" w:rsidP="001A0D61">
            <w:pPr>
              <w:pStyle w:val="acctfourfigures"/>
              <w:tabs>
                <w:tab w:val="clear" w:pos="765"/>
                <w:tab w:val="decimal" w:pos="858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C5E91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 w:rsidRPr="006C5E91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206</w:t>
            </w:r>
            <w:r w:rsidRPr="006C5E91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0" w:type="dxa"/>
          </w:tcPr>
          <w:p w14:paraId="7FE34799" w14:textId="77777777" w:rsidR="001A0D61" w:rsidRPr="00ED14FB" w:rsidRDefault="001A0D61" w:rsidP="001A0D61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4D3EABE5" w14:textId="77777777" w:rsidR="001A0D61" w:rsidRPr="000E2793" w:rsidRDefault="001A0D61" w:rsidP="001A0D61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E2793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609</w:t>
            </w:r>
            <w:r w:rsidRPr="000E2793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B30E1D" w:rsidRPr="00B30E1D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329</w:t>
            </w:r>
            <w:r w:rsidRPr="000E2793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1A0D61" w:rsidRPr="00B33DA8" w14:paraId="6D316ACF" w14:textId="77777777" w:rsidTr="001A0D61">
        <w:trPr>
          <w:cantSplit/>
          <w:trHeight w:val="245"/>
        </w:trPr>
        <w:tc>
          <w:tcPr>
            <w:tcW w:w="2700" w:type="dxa"/>
          </w:tcPr>
          <w:p w14:paraId="7E2AC25D" w14:textId="77777777" w:rsidR="001A0D61" w:rsidRPr="00B33DA8" w:rsidRDefault="001A0D61" w:rsidP="001A0D61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3D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</w:t>
            </w:r>
            <w:r w:rsidRPr="00B33DA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33D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496F66B1" w14:textId="77777777" w:rsidR="001A0D61" w:rsidRPr="00B33DA8" w:rsidRDefault="001A0D61" w:rsidP="001A0D61">
            <w:pPr>
              <w:pStyle w:val="acctfourfigures"/>
              <w:tabs>
                <w:tab w:val="clear" w:pos="765"/>
                <w:tab w:val="decimal" w:pos="815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36659" w14:textId="77777777" w:rsidR="001A0D61" w:rsidRPr="006C5E91" w:rsidRDefault="00B30E1D" w:rsidP="001A0D61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2</w:t>
            </w:r>
            <w:r w:rsidR="001A0D61" w:rsidRPr="006C5E91"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529</w:t>
            </w:r>
            <w:r w:rsidR="001A0D61" w:rsidRPr="006C5E91"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829</w:t>
            </w:r>
          </w:p>
        </w:tc>
        <w:tc>
          <w:tcPr>
            <w:tcW w:w="110" w:type="dxa"/>
          </w:tcPr>
          <w:p w14:paraId="503A3A33" w14:textId="77777777" w:rsidR="001A0D61" w:rsidRPr="006C5E91" w:rsidRDefault="001A0D61" w:rsidP="001A0D61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79682" w14:textId="77777777" w:rsidR="001A0D61" w:rsidRPr="009A644D" w:rsidRDefault="001A0D61" w:rsidP="001A0D61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A644D">
              <w:rPr>
                <w:rFonts w:asciiTheme="majorBidi" w:hAnsiTheme="majorBidi" w:cstheme="majorBidi"/>
                <w:b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DB5ED37" w14:textId="77777777" w:rsidR="001A0D61" w:rsidRPr="006C5E91" w:rsidRDefault="001A0D61" w:rsidP="001A0D61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75A37B7" w14:textId="77777777" w:rsidR="001A0D61" w:rsidRPr="006C5E91" w:rsidRDefault="00B30E1D" w:rsidP="001A0D61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-54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30E1D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</w:t>
            </w:r>
            <w:r w:rsidR="001A0D61" w:rsidRPr="006C5E91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235</w:t>
            </w:r>
            <w:r w:rsidR="001A0D61" w:rsidRPr="006C5E91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361</w:t>
            </w:r>
          </w:p>
        </w:tc>
        <w:tc>
          <w:tcPr>
            <w:tcW w:w="110" w:type="dxa"/>
          </w:tcPr>
          <w:p w14:paraId="2B182E11" w14:textId="77777777" w:rsidR="001A0D61" w:rsidRPr="006C5E91" w:rsidRDefault="001A0D61" w:rsidP="001A0D61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BF9B2" w14:textId="77777777" w:rsidR="001A0D61" w:rsidRPr="006C5E91" w:rsidRDefault="00B30E1D" w:rsidP="001A0D61">
            <w:pPr>
              <w:pStyle w:val="acctfourfigures"/>
              <w:tabs>
                <w:tab w:val="clear" w:pos="765"/>
                <w:tab w:val="decimal" w:pos="858"/>
              </w:tabs>
              <w:spacing w:line="280" w:lineRule="atLeast"/>
              <w:ind w:right="14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4</w:t>
            </w:r>
            <w:r w:rsidR="001A0D61" w:rsidRPr="006C5E91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795</w:t>
            </w:r>
          </w:p>
        </w:tc>
        <w:tc>
          <w:tcPr>
            <w:tcW w:w="110" w:type="dxa"/>
          </w:tcPr>
          <w:p w14:paraId="3597125B" w14:textId="77777777" w:rsidR="001A0D61" w:rsidRPr="006C5E91" w:rsidRDefault="001A0D61" w:rsidP="001A0D61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80E16" w14:textId="77777777" w:rsidR="001A0D61" w:rsidRPr="006C5E91" w:rsidRDefault="00B30E1D" w:rsidP="001A0D61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4</w:t>
            </w:r>
            <w:r w:rsidR="001A0D61" w:rsidRPr="006C5E91"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769</w:t>
            </w:r>
            <w:r w:rsidR="001A0D61" w:rsidRPr="006C5E91"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985</w:t>
            </w:r>
          </w:p>
        </w:tc>
      </w:tr>
    </w:tbl>
    <w:p w14:paraId="453553E7" w14:textId="77777777" w:rsidR="00AB6F92" w:rsidRPr="006666FA" w:rsidRDefault="00AB6F92" w:rsidP="00AB6F92">
      <w:pPr>
        <w:spacing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5AECD400" w14:textId="77777777" w:rsidR="00AB6F92" w:rsidRPr="00BE7203" w:rsidRDefault="00AB6F92" w:rsidP="00AB6F92">
      <w:pPr>
        <w:rPr>
          <w:rFonts w:cstheme="minorBidi"/>
          <w:cs/>
          <w:lang w:bidi="th-TH"/>
        </w:rPr>
      </w:pPr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70"/>
        <w:gridCol w:w="1408"/>
        <w:gridCol w:w="236"/>
        <w:gridCol w:w="1414"/>
        <w:gridCol w:w="236"/>
        <w:gridCol w:w="1386"/>
      </w:tblGrid>
      <w:tr w:rsidR="00AB6F92" w:rsidRPr="006666FA" w14:paraId="3327EE13" w14:textId="77777777" w:rsidTr="00845119">
        <w:trPr>
          <w:tblHeader/>
        </w:trPr>
        <w:tc>
          <w:tcPr>
            <w:tcW w:w="4230" w:type="dxa"/>
          </w:tcPr>
          <w:p w14:paraId="2BE8F18C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70" w:type="dxa"/>
          </w:tcPr>
          <w:p w14:paraId="22876140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80" w:type="dxa"/>
            <w:gridSpan w:val="5"/>
          </w:tcPr>
          <w:p w14:paraId="3EAAA27A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B6F92" w:rsidRPr="006666FA" w14:paraId="13FB3038" w14:textId="77777777" w:rsidTr="00845119">
        <w:trPr>
          <w:trHeight w:val="1088"/>
          <w:tblHeader/>
        </w:trPr>
        <w:tc>
          <w:tcPr>
            <w:tcW w:w="4230" w:type="dxa"/>
            <w:vAlign w:val="bottom"/>
          </w:tcPr>
          <w:p w14:paraId="1DE51AE2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9450A9E" w14:textId="77777777" w:rsidR="00AB6F92" w:rsidRPr="008E590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08" w:type="dxa"/>
            <w:vAlign w:val="bottom"/>
          </w:tcPr>
          <w:p w14:paraId="68B54A47" w14:textId="77777777" w:rsidR="00AB6F92" w:rsidRPr="006666FA" w:rsidRDefault="00AB6F92" w:rsidP="00845119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3F4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อาคาร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br/>
            </w:r>
            <w:r w:rsidRPr="00933F4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และส่วนปรับปรุงอาคาร</w:t>
            </w:r>
          </w:p>
        </w:tc>
        <w:tc>
          <w:tcPr>
            <w:tcW w:w="236" w:type="dxa"/>
            <w:vAlign w:val="bottom"/>
          </w:tcPr>
          <w:p w14:paraId="0DEF81CD" w14:textId="77777777" w:rsidR="00AB6F92" w:rsidRPr="006666FA" w:rsidRDefault="00AB6F92" w:rsidP="00845119">
            <w:pPr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4" w:type="dxa"/>
            <w:vAlign w:val="bottom"/>
          </w:tcPr>
          <w:p w14:paraId="3853608D" w14:textId="77777777" w:rsidR="00AB6F92" w:rsidRPr="006666FA" w:rsidRDefault="00AB6F92" w:rsidP="00845119">
            <w:pPr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71ABDB35" w14:textId="77777777" w:rsidR="00AB6F92" w:rsidRPr="006666FA" w:rsidRDefault="00AB6F92" w:rsidP="00845119">
            <w:pPr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69058639" w14:textId="77777777" w:rsidR="00AB6F92" w:rsidRPr="006666FA" w:rsidRDefault="00AB6F92" w:rsidP="00845119">
            <w:pPr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B6F92" w:rsidRPr="006666FA" w14:paraId="6D11ED1D" w14:textId="77777777" w:rsidTr="00845119">
        <w:trPr>
          <w:trHeight w:val="335"/>
          <w:tblHeader/>
        </w:trPr>
        <w:tc>
          <w:tcPr>
            <w:tcW w:w="4230" w:type="dxa"/>
          </w:tcPr>
          <w:p w14:paraId="2675A352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A074580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80" w:type="dxa"/>
            <w:gridSpan w:val="5"/>
          </w:tcPr>
          <w:p w14:paraId="540208A1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B6F92" w:rsidRPr="006666FA" w14:paraId="22DFBE73" w14:textId="77777777" w:rsidTr="00845119">
        <w:trPr>
          <w:trHeight w:val="209"/>
        </w:trPr>
        <w:tc>
          <w:tcPr>
            <w:tcW w:w="4230" w:type="dxa"/>
          </w:tcPr>
          <w:p w14:paraId="63C26F90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353ED53C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4687242E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983DA31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</w:tcPr>
          <w:p w14:paraId="62566FB4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908276E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</w:tcPr>
          <w:p w14:paraId="38DD7509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B6F92" w:rsidRPr="006666FA" w14:paraId="08E8CD0B" w14:textId="77777777" w:rsidTr="00845119">
        <w:tc>
          <w:tcPr>
            <w:tcW w:w="4230" w:type="dxa"/>
          </w:tcPr>
          <w:p w14:paraId="7C9A15FE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E4AB7C5" w14:textId="77777777" w:rsidR="00AB6F92" w:rsidRPr="006666FA" w:rsidRDefault="00AB6F92" w:rsidP="00845119">
            <w:pPr>
              <w:spacing w:line="380" w:lineRule="exac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5378DC34" w14:textId="77777777" w:rsidR="00AB6F92" w:rsidRPr="00757A63" w:rsidRDefault="00AB6F92" w:rsidP="00845119">
            <w:pPr>
              <w:tabs>
                <w:tab w:val="decimal" w:pos="786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757A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EA49659" w14:textId="77777777" w:rsidR="00AB6F92" w:rsidRPr="00757A63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</w:tcPr>
          <w:p w14:paraId="6B28BDE7" w14:textId="77777777" w:rsidR="00AB6F92" w:rsidRPr="00757A63" w:rsidRDefault="00B30E1D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AB6F92" w:rsidRPr="00757A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236" w:type="dxa"/>
          </w:tcPr>
          <w:p w14:paraId="150A4480" w14:textId="77777777" w:rsidR="00AB6F92" w:rsidRPr="00757A63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</w:tcPr>
          <w:p w14:paraId="45F2A676" w14:textId="77777777" w:rsidR="00AB6F92" w:rsidRPr="00757A63" w:rsidRDefault="00B30E1D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AB6F92" w:rsidRPr="00757A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861</w:t>
            </w:r>
          </w:p>
        </w:tc>
      </w:tr>
      <w:tr w:rsidR="00AB6F92" w:rsidRPr="006666FA" w14:paraId="46BFCF57" w14:textId="77777777" w:rsidTr="00845119">
        <w:tc>
          <w:tcPr>
            <w:tcW w:w="4230" w:type="dxa"/>
          </w:tcPr>
          <w:p w14:paraId="660EE01B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3B86617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34316AFB" w14:textId="77777777" w:rsidR="00AB6F92" w:rsidRPr="008D2A55" w:rsidRDefault="00B30E1D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36</w:t>
            </w:r>
            <w:r w:rsidR="00AB6F9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698</w:t>
            </w:r>
          </w:p>
        </w:tc>
        <w:tc>
          <w:tcPr>
            <w:tcW w:w="236" w:type="dxa"/>
          </w:tcPr>
          <w:p w14:paraId="66E1E4DD" w14:textId="77777777" w:rsidR="00AB6F92" w:rsidRPr="006666FA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</w:tcPr>
          <w:p w14:paraId="0315EFA5" w14:textId="77777777" w:rsidR="00AB6F92" w:rsidRPr="006666FA" w:rsidRDefault="00B30E1D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AB6F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236" w:type="dxa"/>
          </w:tcPr>
          <w:p w14:paraId="7B973BFE" w14:textId="77777777" w:rsidR="00AB6F92" w:rsidRPr="006666FA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</w:tcPr>
          <w:p w14:paraId="73E5822C" w14:textId="77777777" w:rsidR="00AB6F92" w:rsidRPr="008D2A55" w:rsidRDefault="00B30E1D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B6F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</w:t>
            </w:r>
          </w:p>
        </w:tc>
      </w:tr>
      <w:tr w:rsidR="00AB6F92" w:rsidRPr="006666FA" w14:paraId="146D01A7" w14:textId="77777777" w:rsidTr="00845119">
        <w:tc>
          <w:tcPr>
            <w:tcW w:w="4230" w:type="dxa"/>
          </w:tcPr>
          <w:p w14:paraId="47821219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  <w:tc>
          <w:tcPr>
            <w:tcW w:w="270" w:type="dxa"/>
          </w:tcPr>
          <w:p w14:paraId="63FD2C96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02A458BA" w14:textId="77777777" w:rsidR="00AB6F92" w:rsidRPr="008D2A55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5EC9010" w14:textId="77777777" w:rsidR="00AB6F92" w:rsidRPr="006666FA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F5FB45F" w14:textId="77777777" w:rsidR="00AB6F92" w:rsidRPr="006666FA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62C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Pr="009B62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549</w:t>
            </w:r>
            <w:r w:rsidRPr="009B62C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59762F9" w14:textId="77777777" w:rsidR="00AB6F92" w:rsidRPr="006666FA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BBCC8B7" w14:textId="77777777" w:rsidR="00AB6F92" w:rsidRPr="008D2A55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9B62C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773</w:t>
            </w:r>
            <w:r w:rsidRPr="009B62C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B6F92" w:rsidRPr="006666FA" w14:paraId="3F1984A6" w14:textId="77777777" w:rsidTr="00845119">
        <w:tc>
          <w:tcPr>
            <w:tcW w:w="4230" w:type="dxa"/>
          </w:tcPr>
          <w:p w14:paraId="34E5302C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775CCEB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5D433168" w14:textId="77777777" w:rsidR="00AB6F92" w:rsidRPr="008D2A55" w:rsidRDefault="00B30E1D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AB6F92" w:rsidRPr="009B62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236" w:type="dxa"/>
          </w:tcPr>
          <w:p w14:paraId="75CB3B0B" w14:textId="77777777" w:rsidR="00AB6F92" w:rsidRPr="006666FA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10A51427" w14:textId="77777777" w:rsidR="00AB6F92" w:rsidRPr="006666FA" w:rsidRDefault="00B30E1D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AB6F92" w:rsidRPr="009B62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937</w:t>
            </w:r>
          </w:p>
        </w:tc>
        <w:tc>
          <w:tcPr>
            <w:tcW w:w="236" w:type="dxa"/>
          </w:tcPr>
          <w:p w14:paraId="2802D916" w14:textId="77777777" w:rsidR="00AB6F92" w:rsidRPr="006666FA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104EEE52" w14:textId="77777777" w:rsidR="00AB6F92" w:rsidRPr="008E590A" w:rsidRDefault="00B30E1D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  <w:r w:rsidR="00AB6F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411</w:t>
            </w:r>
          </w:p>
        </w:tc>
      </w:tr>
      <w:tr w:rsidR="00AB6F92" w:rsidRPr="006666FA" w14:paraId="7921E348" w14:textId="77777777" w:rsidTr="00845119">
        <w:tc>
          <w:tcPr>
            <w:tcW w:w="4230" w:type="dxa"/>
          </w:tcPr>
          <w:p w14:paraId="5102AB5F" w14:textId="5C81AE8D" w:rsidR="00AB6F92" w:rsidRPr="00C109A5" w:rsidRDefault="00BA2FD4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109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</w:tcPr>
          <w:p w14:paraId="6E7537E5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21EE4AF9" w14:textId="77777777" w:rsidR="00AB6F92" w:rsidRPr="001A407B" w:rsidRDefault="00AB6F92" w:rsidP="00845119">
            <w:pPr>
              <w:tabs>
                <w:tab w:val="decimal" w:pos="786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1A407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DBEF2D2" w14:textId="77777777" w:rsidR="00AB6F92" w:rsidRPr="001A407B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4" w:type="dxa"/>
          </w:tcPr>
          <w:p w14:paraId="31763D41" w14:textId="77777777" w:rsidR="00AB6F92" w:rsidRPr="001A407B" w:rsidRDefault="00B30E1D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AB6F92"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36" w:type="dxa"/>
          </w:tcPr>
          <w:p w14:paraId="2018ADB9" w14:textId="77777777" w:rsidR="00AB6F92" w:rsidRPr="001A407B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6DCD5424" w14:textId="77777777" w:rsidR="00AB6F92" w:rsidRPr="001A407B" w:rsidRDefault="00B30E1D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AB6F92"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</w:p>
        </w:tc>
      </w:tr>
      <w:tr w:rsidR="00AB6F92" w:rsidRPr="006666FA" w14:paraId="419986B2" w14:textId="77777777" w:rsidTr="00845119">
        <w:tc>
          <w:tcPr>
            <w:tcW w:w="4230" w:type="dxa"/>
          </w:tcPr>
          <w:p w14:paraId="24194B40" w14:textId="156FC080" w:rsidR="00AB6F92" w:rsidRPr="00A74C76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4C7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ประเมินสัญญาเช่าใหม่</w:t>
            </w:r>
            <w:r w:rsidR="00BA2FD4" w:rsidRPr="00C109A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7968A718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3EDF438C" w14:textId="77777777" w:rsidR="00AB6F92" w:rsidRPr="001A407B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842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62F2735" w14:textId="77777777" w:rsidR="00AB6F92" w:rsidRPr="001A407B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4" w:type="dxa"/>
          </w:tcPr>
          <w:p w14:paraId="29FFCB76" w14:textId="77777777" w:rsidR="00AB6F92" w:rsidRPr="001A407B" w:rsidRDefault="00AB6F92" w:rsidP="00845119">
            <w:pPr>
              <w:tabs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52D31FA" w14:textId="77777777" w:rsidR="00AB6F92" w:rsidRPr="001A407B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41E321EE" w14:textId="77777777" w:rsidR="00AB6F92" w:rsidRPr="001A407B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842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B6F92" w:rsidRPr="006666FA" w14:paraId="5593AF4B" w14:textId="77777777" w:rsidTr="00845119">
        <w:tc>
          <w:tcPr>
            <w:tcW w:w="4230" w:type="dxa"/>
          </w:tcPr>
          <w:p w14:paraId="39D12F55" w14:textId="77777777" w:rsidR="00AB6F92" w:rsidRPr="00C109A5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9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270" w:type="dxa"/>
          </w:tcPr>
          <w:p w14:paraId="2911B376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271E78B4" w14:textId="77777777" w:rsidR="00AB6F92" w:rsidRPr="001A407B" w:rsidRDefault="00AB6F92" w:rsidP="00845119">
            <w:pPr>
              <w:tabs>
                <w:tab w:val="decimal" w:pos="786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7096C21" w14:textId="77777777" w:rsidR="00AB6F92" w:rsidRPr="001A407B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4" w:type="dxa"/>
          </w:tcPr>
          <w:p w14:paraId="1F86068E" w14:textId="77777777" w:rsidR="00AB6F92" w:rsidRPr="001A407B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3B643E2" w14:textId="77777777" w:rsidR="00AB6F92" w:rsidRPr="001A407B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32572E30" w14:textId="77777777" w:rsidR="00AB6F92" w:rsidRPr="001A407B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B6F92" w:rsidRPr="006666FA" w14:paraId="61EF1ACC" w14:textId="77777777" w:rsidTr="00845119">
        <w:tc>
          <w:tcPr>
            <w:tcW w:w="4230" w:type="dxa"/>
          </w:tcPr>
          <w:p w14:paraId="1DB8B181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  <w:tc>
          <w:tcPr>
            <w:tcW w:w="270" w:type="dxa"/>
          </w:tcPr>
          <w:p w14:paraId="517E72DC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7B094952" w14:textId="77777777" w:rsidR="00AB6F92" w:rsidRPr="001A407B" w:rsidRDefault="00AB6F92" w:rsidP="00845119">
            <w:pPr>
              <w:tabs>
                <w:tab w:val="decimal" w:pos="1051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E4EC21B" w14:textId="77777777" w:rsidR="00AB6F92" w:rsidRPr="001A407B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E794E44" w14:textId="77777777" w:rsidR="00AB6F92" w:rsidRPr="001A407B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784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EBC52FB" w14:textId="77777777" w:rsidR="00AB6F92" w:rsidRPr="001A407B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9C83D94" w14:textId="77777777" w:rsidR="00AB6F92" w:rsidRPr="001A407B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422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B6F92" w:rsidRPr="006666FA" w14:paraId="4FC4E6D0" w14:textId="77777777" w:rsidTr="00845119">
        <w:tc>
          <w:tcPr>
            <w:tcW w:w="4230" w:type="dxa"/>
          </w:tcPr>
          <w:p w14:paraId="2CE4019E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4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421EC764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4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</w:tcPr>
          <w:p w14:paraId="31D41BA0" w14:textId="77777777" w:rsidR="00AB6F92" w:rsidRPr="001A407B" w:rsidRDefault="00B30E1D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AB6F92" w:rsidRPr="001A40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236" w:type="dxa"/>
          </w:tcPr>
          <w:p w14:paraId="313489DD" w14:textId="77777777" w:rsidR="00AB6F92" w:rsidRPr="001A407B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4799BABA" w14:textId="77777777" w:rsidR="00AB6F92" w:rsidRPr="001A407B" w:rsidRDefault="00B30E1D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AB6F92" w:rsidRPr="001A40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960</w:t>
            </w:r>
          </w:p>
        </w:tc>
        <w:tc>
          <w:tcPr>
            <w:tcW w:w="236" w:type="dxa"/>
          </w:tcPr>
          <w:p w14:paraId="6F9D4A6F" w14:textId="77777777" w:rsidR="00AB6F92" w:rsidRPr="001A407B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03D6E80" w14:textId="77777777" w:rsidR="00AB6F92" w:rsidRPr="001A407B" w:rsidRDefault="00B30E1D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</w:t>
            </w:r>
            <w:r w:rsidR="00AB6F92" w:rsidRPr="001A40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954</w:t>
            </w:r>
          </w:p>
        </w:tc>
      </w:tr>
    </w:tbl>
    <w:p w14:paraId="539F1978" w14:textId="77777777" w:rsidR="00AB6F92" w:rsidRPr="006666FA" w:rsidRDefault="00AB6F92" w:rsidP="00AB6F92">
      <w:pPr>
        <w:spacing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1AD1A6E7" w14:textId="655430BF" w:rsidR="00AB6F92" w:rsidRDefault="00AB6F92" w:rsidP="00671C2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กลุ่มบริษัทได้ทำสัญญาเช่าที่ดิน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และอาคาร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>จาก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กิจการที่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>เกี่ยวข้องกันเพื่อใช้ในการดำเนินธุรกิจ</w:t>
      </w:r>
      <w:r w:rsidRPr="00ED14F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สัญญาเช่าที่ดิน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และอาคาร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ดังกล่าวมีระยะเวลา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24</w:t>
      </w:r>
      <w:r w:rsidR="000A7F8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ปี ซึ่งจะสิ้นสุดสัญญาในปี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2589</w:t>
      </w:r>
    </w:p>
    <w:p w14:paraId="77FCB2CC" w14:textId="77777777" w:rsidR="00AB6F92" w:rsidRDefault="00AB6F92" w:rsidP="00671C2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46435DE" w14:textId="77777777" w:rsidR="00AB6F92" w:rsidRDefault="00AB6F92" w:rsidP="00671C2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กลุ่มบริษัทได้ทำสัญญาเช่าที่ดิ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น อาคาร อุปกรณ์ </w:t>
      </w:r>
      <w:r w:rsidRPr="000E00A0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สินทรัพย์ให้เช่าตามสัญญาเช่าดำเนินงาน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Pr="000E00A0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ไม่มีตัวตน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>จาก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บุคคลอื่นๆ และกิจการหลายแห่งที่ไม่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>เกี่ยวข้องกันเพื่อใช้ในการดำเนินธุรกิจ</w:t>
      </w:r>
      <w:r w:rsidRPr="00ED14F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สัญญาเช่าสัญญาเช่าที่ดิ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น อาคาร อุปกรณ์ </w:t>
      </w:r>
      <w:r w:rsidRPr="000E00A0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สินทรัพย์ให้เช่าตามสัญญาเช่าดำเนินงาน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Pr="000E00A0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ไม่มีตัวตน 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ดังกล่าวมีระยะเวลา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Pr="00ED14F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ปี ซึ่งจะสิ้นสุดสัญญาในปี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2590</w:t>
      </w:r>
    </w:p>
    <w:p w14:paraId="037365EF" w14:textId="77777777" w:rsidR="00AB6F92" w:rsidRPr="000E00A0" w:rsidRDefault="00AB6F92" w:rsidP="00671C2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D1A44F5" w14:textId="77777777" w:rsidR="00AB6F92" w:rsidRDefault="00AB6F92" w:rsidP="00671C26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ในเดือนมิถุนายน </w:t>
      </w:r>
      <w:r w:rsidR="00B30E1D" w:rsidRPr="00B30E1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2565</w:t>
      </w:r>
      <w:r w:rsidRPr="00FC7713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FC7713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บริษัทย่อยหลายแห่งได้เปลี่ยนแปลงสัญญาเช่าที่ดินและอาคารกับบริษัท มิลเลนเนียม ออโต้ จำกัด ซึ่งเป็นกิจการที่เกี่ยวข้องกัน โดยได้เปลี่ยนแปลงรายละเอียดในสัญญาและคู่สัญญา รวมถึงการเพิ่มขอบเขตของสัญญาเช่า เปลี่ยนแปลงอายุของสัญญาและสิ่งตอบแทนสำหรับสัญญาเช่าต่างๆ</w:t>
      </w:r>
      <w:r w:rsidRPr="00FC7713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FC7713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กลุ่มบริษัทได้วัดมูลค่าของสินทรัพย์สิทธิการใช้ใหม่ มีผลทำให้สินทรัพย์สิทธิการใช้ของกลุ่มบริษัทเพิ่มขึ้น </w:t>
      </w:r>
      <w:r w:rsidR="00B30E1D" w:rsidRPr="00B30E1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8</w:t>
      </w:r>
      <w:r w:rsidR="00B30E1D" w:rsidRPr="00B30E1D">
        <w:rPr>
          <w:rFonts w:asciiTheme="majorBidi" w:hAnsiTheme="majorBidi" w:cstheme="majorBidi" w:hint="cs"/>
          <w:spacing w:val="-2"/>
          <w:sz w:val="30"/>
          <w:szCs w:val="30"/>
          <w:lang w:val="en-US" w:bidi="th-TH"/>
        </w:rPr>
        <w:t>2</w:t>
      </w:r>
      <w:r w:rsidR="00B30E1D" w:rsidRPr="00B30E1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</w:t>
      </w:r>
      <w:r w:rsidRPr="00FC7713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FC7713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ล้านบาท ทั้งนี้กลุ่มบริษัทได้ชำระค่าเช่าเป็นจำนวนเงิน </w:t>
      </w:r>
      <w:r w:rsidR="00B30E1D" w:rsidRPr="00B30E1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</w:t>
      </w:r>
      <w:r w:rsidRPr="00FC7713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,</w:t>
      </w:r>
      <w:r w:rsidR="00B30E1D" w:rsidRPr="00B30E1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542</w:t>
      </w:r>
      <w:r w:rsidRPr="00FC7713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ล้านบาท</w:t>
      </w:r>
    </w:p>
    <w:p w14:paraId="73D4619D" w14:textId="77777777" w:rsidR="00AB6F92" w:rsidRDefault="00AB6F92" w:rsidP="00671C26">
      <w:pPr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</w:p>
    <w:p w14:paraId="35B1B28E" w14:textId="5BFCD7C3" w:rsidR="00AB6F92" w:rsidRDefault="00AB6F92" w:rsidP="00671C2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สินทรัพย์สิทธิการใช้</w:t>
      </w:r>
      <w:r w:rsidRPr="006666FA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และบริษัท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Pr="006666FA">
        <w:rPr>
          <w:rFonts w:asciiTheme="majorBidi" w:hAnsiTheme="majorBidi" w:cstheme="majorBidi"/>
          <w:sz w:val="30"/>
          <w:szCs w:val="30"/>
          <w:cs/>
        </w:rPr>
        <w:t>มูลค่าตามบัญชีจำนวน</w:t>
      </w:r>
      <w:r w:rsidRPr="006666FA">
        <w:rPr>
          <w:rFonts w:asciiTheme="majorBidi" w:hAnsiTheme="majorBidi" w:cstheme="majorBidi"/>
          <w:sz w:val="30"/>
          <w:szCs w:val="30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875</w:t>
      </w:r>
      <w:r w:rsidRPr="00A62989">
        <w:rPr>
          <w:rFonts w:asciiTheme="majorBidi" w:hAnsiTheme="majorBidi" w:cstheme="majorBidi"/>
          <w:sz w:val="30"/>
          <w:szCs w:val="30"/>
        </w:rPr>
        <w:t xml:space="preserve"> </w:t>
      </w:r>
      <w:r w:rsidRPr="00A62989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แล</w:t>
      </w:r>
      <w:r w:rsidRPr="00FC640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38</w:t>
      </w:r>
      <w:r w:rsidRPr="000C57A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C57A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C57A7">
        <w:rPr>
          <w:rFonts w:asciiTheme="majorBidi" w:hAnsiTheme="majorBidi" w:cstheme="majorBidi"/>
          <w:sz w:val="30"/>
          <w:szCs w:val="30"/>
        </w:rPr>
        <w:t xml:space="preserve"> </w:t>
      </w:r>
      <w:r w:rsidRPr="000C57A7">
        <w:rPr>
          <w:rFonts w:asciiTheme="majorBidi" w:hAnsiTheme="majorBidi" w:cstheme="majorBidi" w:hint="cs"/>
          <w:sz w:val="30"/>
          <w:szCs w:val="30"/>
          <w:cs/>
          <w:lang w:bidi="th-TH"/>
        </w:rPr>
        <w:t>ตามลำดับ</w:t>
      </w:r>
      <w:r w:rsidRPr="000C57A7">
        <w:rPr>
          <w:rFonts w:asciiTheme="majorBidi" w:hAnsiTheme="majorBidi" w:cstheme="majorBidi"/>
          <w:sz w:val="30"/>
          <w:szCs w:val="30"/>
        </w:rPr>
        <w:t xml:space="preserve"> </w:t>
      </w:r>
      <w:r w:rsidRPr="000C57A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/>
        </w:rPr>
        <w:t>2564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C57A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="002E55F4">
        <w:rPr>
          <w:rFonts w:asciiTheme="majorBidi" w:hAnsiTheme="majorBidi" w:cstheme="majorBidi"/>
          <w:i/>
          <w:iCs/>
          <w:sz w:val="30"/>
          <w:szCs w:val="30"/>
          <w:lang w:val="en-US"/>
        </w:rPr>
        <w:t>02</w:t>
      </w:r>
      <w:r w:rsidRPr="000C57A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C57A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0C57A7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  <w:r w:rsidRPr="00160BDF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และ </w:t>
      </w:r>
      <w:r w:rsidRPr="00160BDF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ไม่มี</w:t>
      </w:r>
      <w:r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160BDF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ตามลำดับ</w:t>
      </w:r>
      <w:r w:rsidRPr="000C57A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0C57A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C57A7">
        <w:rPr>
          <w:rFonts w:asciiTheme="majorBidi" w:hAnsiTheme="majorBidi" w:cstheme="majorBidi"/>
          <w:sz w:val="30"/>
          <w:szCs w:val="30"/>
          <w:cs/>
        </w:rPr>
        <w:t>ได้</w:t>
      </w:r>
      <w:r w:rsidRPr="000C57A7">
        <w:rPr>
          <w:rFonts w:asciiTheme="majorBidi" w:hAnsiTheme="majorBidi" w:cstheme="majorBidi"/>
          <w:sz w:val="30"/>
          <w:szCs w:val="30"/>
          <w:cs/>
          <w:lang w:bidi="th-TH"/>
        </w:rPr>
        <w:t>นำไป</w:t>
      </w:r>
      <w:r w:rsidRPr="000C57A7">
        <w:rPr>
          <w:rFonts w:asciiTheme="majorBidi" w:hAnsiTheme="majorBidi" w:cstheme="majorBidi"/>
          <w:sz w:val="30"/>
          <w:szCs w:val="30"/>
          <w:cs/>
        </w:rPr>
        <w:t xml:space="preserve">เป็นหลักประกันเงินกู้ยืมธนาคาร (ดูหมายเหตุข้อ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0C57A7">
        <w:rPr>
          <w:rFonts w:asciiTheme="majorBidi" w:hAnsiTheme="majorBidi" w:cstheme="majorBidi"/>
          <w:sz w:val="30"/>
          <w:szCs w:val="30"/>
          <w:cs/>
        </w:rPr>
        <w:t>)</w:t>
      </w:r>
    </w:p>
    <w:p w14:paraId="7981B179" w14:textId="77777777" w:rsidR="00AB6F92" w:rsidRPr="006666FA" w:rsidRDefault="00AB6F92" w:rsidP="00AB6F92">
      <w:pPr>
        <w:spacing w:line="240" w:lineRule="auto"/>
        <w:ind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DAFB564" w14:textId="77777777" w:rsidR="00AB6F92" w:rsidRPr="006666FA" w:rsidRDefault="00AB6F92" w:rsidP="00AB6F92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สิทธิเลือกในการขยายอายุสัญญาเช่า</w:t>
      </w:r>
    </w:p>
    <w:p w14:paraId="28CE7646" w14:textId="77777777" w:rsidR="00AB6F92" w:rsidRPr="006666FA" w:rsidRDefault="00AB6F92" w:rsidP="00AB6F92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139C3712" w14:textId="09CE7115" w:rsidR="00AB6F92" w:rsidRDefault="00AB6F92" w:rsidP="00AB6F92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สัญญาเช่าที่ดิน อาคารและส่วนปรับปรุงอาคาร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</w:t>
      </w:r>
    </w:p>
    <w:p w14:paraId="4FD4F22B" w14:textId="7644080F" w:rsidR="00AB6F92" w:rsidRDefault="00AB6F92" w:rsidP="00AB6F92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990"/>
        <w:gridCol w:w="180"/>
        <w:gridCol w:w="1080"/>
        <w:gridCol w:w="180"/>
        <w:gridCol w:w="1080"/>
      </w:tblGrid>
      <w:tr w:rsidR="00AB6F92" w:rsidRPr="006666FA" w14:paraId="55AFC7BA" w14:textId="77777777" w:rsidTr="00845119">
        <w:trPr>
          <w:cantSplit/>
          <w:tblHeader/>
        </w:trPr>
        <w:tc>
          <w:tcPr>
            <w:tcW w:w="4320" w:type="dxa"/>
            <w:shd w:val="clear" w:color="auto" w:fill="auto"/>
            <w:vAlign w:val="bottom"/>
          </w:tcPr>
          <w:p w14:paraId="412F8110" w14:textId="77777777" w:rsidR="00AB6F92" w:rsidRPr="006666FA" w:rsidRDefault="00AB6F92" w:rsidP="00845119">
            <w:pPr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56771E73" w14:textId="77777777" w:rsidR="00AB6F92" w:rsidRPr="006666FA" w:rsidRDefault="00AB6F92" w:rsidP="0084511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2D8013D" w14:textId="77777777" w:rsidR="00AB6F92" w:rsidRPr="006666FA" w:rsidRDefault="00AB6F92" w:rsidP="0084511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3B4445F" w14:textId="77777777" w:rsidR="00AB6F92" w:rsidRPr="006666FA" w:rsidRDefault="00AB6F92" w:rsidP="00845119">
            <w:pPr>
              <w:spacing w:line="240" w:lineRule="atLeast"/>
              <w:ind w:left="-85" w:right="-8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B6F92" w:rsidRPr="006666FA" w14:paraId="7D6A9DFA" w14:textId="77777777" w:rsidTr="00845119">
        <w:trPr>
          <w:cantSplit/>
          <w:tblHeader/>
        </w:trPr>
        <w:tc>
          <w:tcPr>
            <w:tcW w:w="4320" w:type="dxa"/>
          </w:tcPr>
          <w:p w14:paraId="538E14E5" w14:textId="77777777" w:rsidR="00AB6F92" w:rsidRPr="006666FA" w:rsidRDefault="00AB6F92" w:rsidP="0084511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0CC4655E" w14:textId="77777777" w:rsidR="00AB6F92" w:rsidRPr="006666FA" w:rsidRDefault="00B30E1D" w:rsidP="0084511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65718842" w14:textId="77777777" w:rsidR="00AB6F92" w:rsidRPr="006666FA" w:rsidRDefault="00AB6F92" w:rsidP="0084511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F854642" w14:textId="77777777" w:rsidR="00AB6F92" w:rsidRPr="006666FA" w:rsidRDefault="00B30E1D" w:rsidP="0084511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46E53C99" w14:textId="77777777" w:rsidR="00AB6F92" w:rsidRPr="006666FA" w:rsidRDefault="00AB6F92" w:rsidP="0084511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52A5A0" w14:textId="77777777" w:rsidR="00AB6F92" w:rsidRPr="006666FA" w:rsidRDefault="00B30E1D" w:rsidP="0084511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74A8E87A" w14:textId="77777777" w:rsidR="00AB6F92" w:rsidRPr="006666FA" w:rsidRDefault="00AB6F92" w:rsidP="0084511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EB8C1B" w14:textId="77777777" w:rsidR="00AB6F92" w:rsidRPr="006666FA" w:rsidRDefault="00B30E1D" w:rsidP="0084511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AB6F92" w:rsidRPr="006666FA" w14:paraId="727F5324" w14:textId="77777777" w:rsidTr="00845119">
        <w:trPr>
          <w:cantSplit/>
          <w:tblHeader/>
        </w:trPr>
        <w:tc>
          <w:tcPr>
            <w:tcW w:w="4320" w:type="dxa"/>
          </w:tcPr>
          <w:p w14:paraId="7E3B8C88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  <w:gridSpan w:val="7"/>
          </w:tcPr>
          <w:p w14:paraId="4D8B4267" w14:textId="77777777" w:rsidR="00AB6F92" w:rsidRPr="006666FA" w:rsidRDefault="00AB6F92" w:rsidP="00845119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6F92" w:rsidRPr="006666FA" w14:paraId="0678906D" w14:textId="77777777" w:rsidTr="00845119">
        <w:trPr>
          <w:cantSplit/>
        </w:trPr>
        <w:tc>
          <w:tcPr>
            <w:tcW w:w="4320" w:type="dxa"/>
          </w:tcPr>
          <w:p w14:paraId="19A5713C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จำนวนที่รับรู้ในกำไรหรือขาดทุน</w:t>
            </w: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080" w:type="dxa"/>
          </w:tcPr>
          <w:p w14:paraId="7AF5C6A9" w14:textId="77777777" w:rsidR="00AB6F92" w:rsidRPr="006666FA" w:rsidRDefault="00AB6F92" w:rsidP="00845119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D3469E" w14:textId="77777777" w:rsidR="00AB6F92" w:rsidRPr="006666FA" w:rsidRDefault="00AB6F92" w:rsidP="00845119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48F3BD" w14:textId="77777777" w:rsidR="00AB6F92" w:rsidRPr="006666FA" w:rsidRDefault="00AB6F92" w:rsidP="00845119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BB796B" w14:textId="77777777" w:rsidR="00AB6F92" w:rsidRPr="006666FA" w:rsidRDefault="00AB6F92" w:rsidP="00845119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2DDCF5" w14:textId="77777777" w:rsidR="00AB6F92" w:rsidRPr="006666FA" w:rsidRDefault="00AB6F92" w:rsidP="00845119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8269BC" w14:textId="77777777" w:rsidR="00AB6F92" w:rsidRPr="006666FA" w:rsidRDefault="00AB6F92" w:rsidP="00845119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1F3D1E" w14:textId="77777777" w:rsidR="00AB6F92" w:rsidRPr="006666FA" w:rsidRDefault="00AB6F92" w:rsidP="00845119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6F92" w:rsidRPr="00ED14FB" w14:paraId="4B045AC3" w14:textId="77777777" w:rsidTr="00845119">
        <w:trPr>
          <w:cantSplit/>
        </w:trPr>
        <w:tc>
          <w:tcPr>
            <w:tcW w:w="4320" w:type="dxa"/>
          </w:tcPr>
          <w:p w14:paraId="5A4967FC" w14:textId="77777777" w:rsidR="00AB6F92" w:rsidRDefault="00AB6F92" w:rsidP="0084511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14F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ค่าเสื่อมราคา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ค่าตัดจำหน่าย</w:t>
            </w:r>
            <w:r w:rsidRPr="00ED14F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ของสินทรัพย์</w:t>
            </w:r>
          </w:p>
          <w:p w14:paraId="4D2705D6" w14:textId="77777777" w:rsidR="00AB6F92" w:rsidRPr="00ED14FB" w:rsidRDefault="00AB6F92" w:rsidP="0084511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ED14F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สิทธิการใช้</w:t>
            </w:r>
          </w:p>
        </w:tc>
        <w:tc>
          <w:tcPr>
            <w:tcW w:w="1080" w:type="dxa"/>
            <w:vAlign w:val="bottom"/>
          </w:tcPr>
          <w:p w14:paraId="6D17D408" w14:textId="77777777" w:rsidR="00AB6F92" w:rsidRPr="00ED14FB" w:rsidRDefault="00AB6F92" w:rsidP="00845119">
            <w:pPr>
              <w:tabs>
                <w:tab w:val="decimal" w:pos="735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2E2952" w14:textId="77777777" w:rsidR="00AB6F92" w:rsidRPr="00ED14FB" w:rsidRDefault="00AB6F92" w:rsidP="00845119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F416B6" w14:textId="77777777" w:rsidR="00AB6F92" w:rsidRPr="00ED14FB" w:rsidRDefault="00AB6F92" w:rsidP="00845119">
            <w:pPr>
              <w:tabs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1841D8" w14:textId="77777777" w:rsidR="00AB6F92" w:rsidRPr="00ED14FB" w:rsidRDefault="00AB6F92" w:rsidP="00845119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A2F3E2" w14:textId="77777777" w:rsidR="00AB6F92" w:rsidRPr="00ED14FB" w:rsidRDefault="00AB6F92" w:rsidP="00845119">
            <w:pPr>
              <w:tabs>
                <w:tab w:val="decimal" w:pos="735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572D4AE" w14:textId="77777777" w:rsidR="00AB6F92" w:rsidRPr="00ED14FB" w:rsidRDefault="00AB6F92" w:rsidP="00845119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5FE2A" w14:textId="77777777" w:rsidR="00AB6F92" w:rsidRPr="00ED14FB" w:rsidRDefault="00AB6F92" w:rsidP="00845119">
            <w:pPr>
              <w:tabs>
                <w:tab w:val="decimal" w:pos="735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AB6F92" w:rsidRPr="00ED14FB" w14:paraId="710897E8" w14:textId="77777777" w:rsidTr="00845119">
        <w:trPr>
          <w:cantSplit/>
        </w:trPr>
        <w:tc>
          <w:tcPr>
            <w:tcW w:w="4320" w:type="dxa"/>
          </w:tcPr>
          <w:p w14:paraId="011ACBF3" w14:textId="77777777" w:rsidR="00AB6F92" w:rsidRPr="00ED14FB" w:rsidRDefault="00AB6F92" w:rsidP="00845119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14F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ที่ดิน</w:t>
            </w:r>
            <w:r w:rsidRPr="00ED14F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D14F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7C0EEC56" w14:textId="77777777" w:rsidR="00AB6F92" w:rsidRPr="00F5463E" w:rsidRDefault="00B30E1D" w:rsidP="00845119">
            <w:pPr>
              <w:tabs>
                <w:tab w:val="decimal" w:pos="735"/>
              </w:tabs>
              <w:spacing w:line="240" w:lineRule="atLeast"/>
              <w:ind w:right="11" w:firstLine="13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  <w:r w:rsidR="00AB6F92" w:rsidRPr="002551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8D8EE2" w14:textId="77777777" w:rsidR="00AB6F92" w:rsidRPr="00ED14FB" w:rsidRDefault="00AB6F92" w:rsidP="00845119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AF7235" w14:textId="77777777" w:rsidR="00AB6F92" w:rsidRPr="00F5463E" w:rsidRDefault="00B30E1D" w:rsidP="00845119">
            <w:pPr>
              <w:tabs>
                <w:tab w:val="decimal" w:pos="75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  <w:r w:rsidR="00AB6F92" w:rsidRPr="002551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BD29A2" w14:textId="77777777" w:rsidR="00AB6F92" w:rsidRPr="00036339" w:rsidRDefault="00AB6F92" w:rsidP="00845119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2CF2DF2E" w14:textId="77777777" w:rsidR="00AB6F92" w:rsidRPr="00A46124" w:rsidRDefault="00B30E1D" w:rsidP="0084511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B6F92" w:rsidRPr="00A461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68AB71" w14:textId="77777777" w:rsidR="00AB6F92" w:rsidRPr="00A46124" w:rsidRDefault="00AB6F92" w:rsidP="0084511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86160B" w14:textId="2339601D" w:rsidR="00AB6F92" w:rsidRPr="00A46124" w:rsidRDefault="00B30E1D" w:rsidP="0084511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B6F92" w:rsidRPr="00A461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26B08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AB6F92" w:rsidRPr="00ED14FB" w14:paraId="28AAE59D" w14:textId="77777777" w:rsidTr="00845119">
        <w:trPr>
          <w:cantSplit/>
        </w:trPr>
        <w:tc>
          <w:tcPr>
            <w:tcW w:w="4320" w:type="dxa"/>
          </w:tcPr>
          <w:p w14:paraId="71B89F68" w14:textId="77777777" w:rsidR="00AB6F92" w:rsidRPr="00ED14FB" w:rsidRDefault="00AB6F92" w:rsidP="00845119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ED14F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อุปกรณ์</w:t>
            </w:r>
          </w:p>
        </w:tc>
        <w:tc>
          <w:tcPr>
            <w:tcW w:w="1080" w:type="dxa"/>
            <w:shd w:val="clear" w:color="auto" w:fill="auto"/>
          </w:tcPr>
          <w:p w14:paraId="52C849FF" w14:textId="77777777" w:rsidR="00AB6F92" w:rsidRPr="00483B88" w:rsidRDefault="00B30E1D" w:rsidP="00845119">
            <w:pPr>
              <w:tabs>
                <w:tab w:val="decimal" w:pos="735"/>
              </w:tabs>
              <w:spacing w:line="240" w:lineRule="atLeast"/>
              <w:ind w:right="11" w:firstLine="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AB6F92" w:rsidRPr="00483B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CBA728" w14:textId="77777777" w:rsidR="00AB6F92" w:rsidRPr="00483B88" w:rsidRDefault="00AB6F92" w:rsidP="00845119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D89C78" w14:textId="77777777" w:rsidR="00AB6F92" w:rsidRPr="00483B88" w:rsidRDefault="00B30E1D" w:rsidP="00845119">
            <w:pPr>
              <w:tabs>
                <w:tab w:val="decimal" w:pos="75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AB6F92" w:rsidRPr="00483B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F799DB" w14:textId="77777777" w:rsidR="00AB6F92" w:rsidRPr="00036339" w:rsidRDefault="00AB6F92" w:rsidP="00845119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D666D5" w14:textId="77777777" w:rsidR="00AB6F92" w:rsidRPr="00AD40FA" w:rsidRDefault="00AB6F92" w:rsidP="00845119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33F863" w14:textId="77777777" w:rsidR="00AB6F92" w:rsidRPr="00036339" w:rsidRDefault="00AB6F92" w:rsidP="0084511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CC9CDF" w14:textId="77777777" w:rsidR="00AB6F92" w:rsidRPr="00036339" w:rsidRDefault="00AB6F92" w:rsidP="00845119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6F92" w:rsidRPr="00ED14FB" w14:paraId="134C672E" w14:textId="77777777" w:rsidTr="00845119">
        <w:trPr>
          <w:cantSplit/>
        </w:trPr>
        <w:tc>
          <w:tcPr>
            <w:tcW w:w="4320" w:type="dxa"/>
          </w:tcPr>
          <w:p w14:paraId="3F378044" w14:textId="77777777" w:rsidR="00AB6F92" w:rsidRPr="00ED14FB" w:rsidRDefault="00AB6F92" w:rsidP="00845119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ED14F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สินทรัพย์ให้เช่าตามสัญญาเช่าดำเนิ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น</w:t>
            </w:r>
            <w:r w:rsidRPr="00ED14F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งาน</w:t>
            </w:r>
          </w:p>
        </w:tc>
        <w:tc>
          <w:tcPr>
            <w:tcW w:w="1080" w:type="dxa"/>
            <w:shd w:val="clear" w:color="auto" w:fill="auto"/>
          </w:tcPr>
          <w:p w14:paraId="4F408E70" w14:textId="77777777" w:rsidR="00AB6F92" w:rsidRPr="00AD40FA" w:rsidRDefault="00B30E1D" w:rsidP="00845119">
            <w:pPr>
              <w:tabs>
                <w:tab w:val="decimal" w:pos="735"/>
              </w:tabs>
              <w:spacing w:line="240" w:lineRule="atLeast"/>
              <w:ind w:right="11" w:firstLine="13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  <w:r w:rsidR="00AB6F92" w:rsidRPr="003E2F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A54171" w14:textId="77777777" w:rsidR="00AB6F92" w:rsidRPr="00ED14FB" w:rsidRDefault="00AB6F92" w:rsidP="00845119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CC7554" w14:textId="77777777" w:rsidR="00AB6F92" w:rsidRPr="00036339" w:rsidRDefault="00B30E1D" w:rsidP="00845119">
            <w:pPr>
              <w:tabs>
                <w:tab w:val="decimal" w:pos="75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  <w:r w:rsidR="00AB6F92" w:rsidRPr="009376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BDD2EF" w14:textId="77777777" w:rsidR="00AB6F92" w:rsidRPr="00036339" w:rsidRDefault="00AB6F92" w:rsidP="00845119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51F63D" w14:textId="77777777" w:rsidR="00AB6F92" w:rsidRPr="00AD40FA" w:rsidRDefault="00AB6F92" w:rsidP="00845119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604CB7" w14:textId="77777777" w:rsidR="00AB6F92" w:rsidRPr="00036339" w:rsidRDefault="00AB6F92" w:rsidP="0084511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6BD80F" w14:textId="77777777" w:rsidR="00AB6F92" w:rsidRPr="00036339" w:rsidRDefault="00AB6F92" w:rsidP="00845119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6F92" w:rsidRPr="00ED14FB" w14:paraId="65CBAAEC" w14:textId="77777777" w:rsidTr="00845119">
        <w:trPr>
          <w:cantSplit/>
        </w:trPr>
        <w:tc>
          <w:tcPr>
            <w:tcW w:w="4320" w:type="dxa"/>
          </w:tcPr>
          <w:p w14:paraId="751F1E3C" w14:textId="77777777" w:rsidR="00AB6F92" w:rsidRPr="00ED14FB" w:rsidRDefault="00AB6F92" w:rsidP="00845119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ED14F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สินทรัพย์ไม่มีตัวตน</w:t>
            </w:r>
          </w:p>
        </w:tc>
        <w:tc>
          <w:tcPr>
            <w:tcW w:w="1080" w:type="dxa"/>
            <w:shd w:val="clear" w:color="auto" w:fill="auto"/>
          </w:tcPr>
          <w:p w14:paraId="45D7CB6C" w14:textId="77777777" w:rsidR="00AB6F92" w:rsidRPr="00AD40FA" w:rsidRDefault="00B30E1D" w:rsidP="00845119">
            <w:pPr>
              <w:tabs>
                <w:tab w:val="decimal" w:pos="735"/>
              </w:tabs>
              <w:spacing w:line="240" w:lineRule="atLeast"/>
              <w:ind w:right="11" w:firstLine="13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B6F92" w:rsidRPr="006F36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A3D02B" w14:textId="77777777" w:rsidR="00AB6F92" w:rsidRPr="00ED14FB" w:rsidRDefault="00AB6F92" w:rsidP="00845119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75C49B" w14:textId="77777777" w:rsidR="00AB6F92" w:rsidRPr="00036339" w:rsidRDefault="00B30E1D" w:rsidP="00845119">
            <w:pPr>
              <w:tabs>
                <w:tab w:val="decimal" w:pos="75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B6F92" w:rsidRPr="009376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0456FB" w14:textId="77777777" w:rsidR="00AB6F92" w:rsidRPr="00036339" w:rsidRDefault="00AB6F92" w:rsidP="00845119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89E8E0" w14:textId="77777777" w:rsidR="00AB6F92" w:rsidRPr="00AD40FA" w:rsidRDefault="00AB6F92" w:rsidP="00845119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B79F6F" w14:textId="77777777" w:rsidR="00AB6F92" w:rsidRPr="00036339" w:rsidRDefault="00AB6F92" w:rsidP="0084511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6C38CC" w14:textId="77777777" w:rsidR="00AB6F92" w:rsidRPr="00036339" w:rsidRDefault="00AB6F92" w:rsidP="00845119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6F92" w:rsidRPr="00ED14FB" w14:paraId="12E1838B" w14:textId="77777777" w:rsidTr="00845119">
        <w:trPr>
          <w:cantSplit/>
        </w:trPr>
        <w:tc>
          <w:tcPr>
            <w:tcW w:w="4320" w:type="dxa"/>
          </w:tcPr>
          <w:p w14:paraId="5168FE25" w14:textId="77777777" w:rsidR="00AB6F92" w:rsidRPr="00ED14FB" w:rsidRDefault="00AB6F92" w:rsidP="00845119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14F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EAA62F" w14:textId="77777777" w:rsidR="00AB6F92" w:rsidRPr="006704C3" w:rsidRDefault="00AB6F92" w:rsidP="00845119">
            <w:pPr>
              <w:tabs>
                <w:tab w:val="decimal" w:pos="64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F643A0" w14:textId="77777777" w:rsidR="00AB6F92" w:rsidRPr="00ED14FB" w:rsidRDefault="00AB6F92" w:rsidP="00845119">
            <w:pPr>
              <w:tabs>
                <w:tab w:val="decimal" w:pos="64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8D0FD7" w14:textId="77777777" w:rsidR="00AB6F92" w:rsidRPr="00AD40FA" w:rsidRDefault="00AB6F92" w:rsidP="00845119">
            <w:pPr>
              <w:tabs>
                <w:tab w:val="decimal" w:pos="545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A58638" w14:textId="77777777" w:rsidR="00AB6F92" w:rsidRPr="00036339" w:rsidRDefault="00AB6F92" w:rsidP="00845119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081AE764" w14:textId="77777777" w:rsidR="00AB6F92" w:rsidRPr="00AD40FA" w:rsidRDefault="00B30E1D" w:rsidP="0084511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B6F92" w:rsidRPr="003E2F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2BA107" w14:textId="77777777" w:rsidR="00AB6F92" w:rsidRPr="00036339" w:rsidRDefault="00AB6F92" w:rsidP="0084511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23CD37C7" w14:textId="77777777" w:rsidR="00AB6F92" w:rsidRPr="00036339" w:rsidRDefault="00B30E1D" w:rsidP="0084511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B6F92" w:rsidRPr="009376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</w:t>
            </w:r>
          </w:p>
        </w:tc>
      </w:tr>
      <w:tr w:rsidR="00AB6F92" w:rsidRPr="00ED14FB" w14:paraId="5EF4F239" w14:textId="77777777" w:rsidTr="00845119">
        <w:trPr>
          <w:cantSplit/>
        </w:trPr>
        <w:tc>
          <w:tcPr>
            <w:tcW w:w="4320" w:type="dxa"/>
          </w:tcPr>
          <w:p w14:paraId="70803273" w14:textId="77777777" w:rsidR="00AB6F92" w:rsidRPr="00ED14FB" w:rsidRDefault="00AB6F92" w:rsidP="00845119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5573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อสังหาริมทรัพย์เพื่อการลงทุน - 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1C6682" w14:textId="77777777" w:rsidR="00AB6F92" w:rsidRDefault="00B30E1D" w:rsidP="00845119">
            <w:pPr>
              <w:tabs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B6F9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953F1A" w14:textId="77777777" w:rsidR="00AB6F92" w:rsidRPr="00ED14FB" w:rsidRDefault="00AB6F92" w:rsidP="00845119">
            <w:pPr>
              <w:tabs>
                <w:tab w:val="decimal" w:pos="64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A292ED" w14:textId="77777777" w:rsidR="00AB6F92" w:rsidRDefault="00AB6F92" w:rsidP="00845119">
            <w:pPr>
              <w:tabs>
                <w:tab w:val="decimal" w:pos="55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EB622B" w14:textId="77777777" w:rsidR="00AB6F92" w:rsidRPr="00036339" w:rsidRDefault="00AB6F92" w:rsidP="00845119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7121DDD1" w14:textId="0344CF93" w:rsidR="00AB6F92" w:rsidRPr="003E2F6D" w:rsidRDefault="00626B08" w:rsidP="0084511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477EBB" w14:textId="77777777" w:rsidR="00AB6F92" w:rsidRPr="00036339" w:rsidRDefault="00AB6F92" w:rsidP="0084511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40D5A3AD" w14:textId="77777777" w:rsidR="00AB6F92" w:rsidRPr="0093763D" w:rsidRDefault="00B30E1D" w:rsidP="0084511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746</w:t>
            </w:r>
          </w:p>
        </w:tc>
      </w:tr>
      <w:tr w:rsidR="00AB6F92" w:rsidRPr="00ED14FB" w14:paraId="7BD60D7B" w14:textId="77777777" w:rsidTr="00845119">
        <w:trPr>
          <w:cantSplit/>
        </w:trPr>
        <w:tc>
          <w:tcPr>
            <w:tcW w:w="4320" w:type="dxa"/>
          </w:tcPr>
          <w:p w14:paraId="75FD4E65" w14:textId="77777777" w:rsidR="00AB6F92" w:rsidRPr="00ED14FB" w:rsidRDefault="00AB6F92" w:rsidP="0084511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14F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1B562CB" w14:textId="77777777" w:rsidR="00AB6F92" w:rsidRPr="0093763D" w:rsidRDefault="00B30E1D" w:rsidP="00845119">
            <w:pPr>
              <w:tabs>
                <w:tab w:val="decimal" w:pos="820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AB6F92" w:rsidRPr="003E2F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049</w:t>
            </w:r>
          </w:p>
        </w:tc>
        <w:tc>
          <w:tcPr>
            <w:tcW w:w="180" w:type="dxa"/>
            <w:vAlign w:val="bottom"/>
          </w:tcPr>
          <w:p w14:paraId="769BC103" w14:textId="77777777" w:rsidR="00AB6F92" w:rsidRPr="00F70C14" w:rsidRDefault="00AB6F92" w:rsidP="00845119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04883EE" w14:textId="77777777" w:rsidR="00AB6F92" w:rsidRPr="00ED14FB" w:rsidRDefault="00B30E1D" w:rsidP="00845119">
            <w:pPr>
              <w:tabs>
                <w:tab w:val="decimal" w:pos="75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AB6F92" w:rsidRPr="004C3C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</w:p>
        </w:tc>
        <w:tc>
          <w:tcPr>
            <w:tcW w:w="180" w:type="dxa"/>
            <w:vAlign w:val="bottom"/>
          </w:tcPr>
          <w:p w14:paraId="08FA1469" w14:textId="77777777" w:rsidR="00AB6F92" w:rsidRPr="00ED14FB" w:rsidRDefault="00AB6F92" w:rsidP="00845119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DB68A" w14:textId="77777777" w:rsidR="00AB6F92" w:rsidRPr="00ED14FB" w:rsidRDefault="00B30E1D" w:rsidP="0084511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B6F92" w:rsidRPr="003E2F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  <w:tc>
          <w:tcPr>
            <w:tcW w:w="180" w:type="dxa"/>
            <w:vAlign w:val="bottom"/>
          </w:tcPr>
          <w:p w14:paraId="4680C764" w14:textId="77777777" w:rsidR="00AB6F92" w:rsidRPr="00ED14FB" w:rsidRDefault="00AB6F92" w:rsidP="0084511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E1986" w14:textId="77777777" w:rsidR="00AB6F92" w:rsidRPr="00ED14FB" w:rsidRDefault="00B30E1D" w:rsidP="0084511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B6F92" w:rsidRPr="004C3C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</w:tr>
      <w:tr w:rsidR="00AB6F92" w:rsidRPr="00ED14FB" w14:paraId="79B63687" w14:textId="77777777" w:rsidTr="00845119">
        <w:trPr>
          <w:cantSplit/>
        </w:trPr>
        <w:tc>
          <w:tcPr>
            <w:tcW w:w="4320" w:type="dxa"/>
          </w:tcPr>
          <w:p w14:paraId="5DD025C9" w14:textId="77777777" w:rsidR="00AB6F92" w:rsidRPr="00ED14FB" w:rsidRDefault="00AB6F92" w:rsidP="0084511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14F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154684D6" w14:textId="77777777" w:rsidR="00AB6F92" w:rsidRPr="00F70C14" w:rsidRDefault="00B30E1D" w:rsidP="00845119">
            <w:pPr>
              <w:tabs>
                <w:tab w:val="decimal" w:pos="820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AB6F92" w:rsidRPr="003E2F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861</w:t>
            </w:r>
          </w:p>
        </w:tc>
        <w:tc>
          <w:tcPr>
            <w:tcW w:w="180" w:type="dxa"/>
            <w:vAlign w:val="bottom"/>
          </w:tcPr>
          <w:p w14:paraId="4D62C009" w14:textId="77777777" w:rsidR="00AB6F92" w:rsidRPr="00ED14FB" w:rsidRDefault="00AB6F92" w:rsidP="00845119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6DFF3F" w14:textId="77777777" w:rsidR="00AB6F92" w:rsidRPr="00ED14FB" w:rsidRDefault="00B30E1D" w:rsidP="00845119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AB6F92" w:rsidRPr="004C3C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</w:t>
            </w:r>
          </w:p>
        </w:tc>
        <w:tc>
          <w:tcPr>
            <w:tcW w:w="180" w:type="dxa"/>
            <w:vAlign w:val="bottom"/>
          </w:tcPr>
          <w:p w14:paraId="76E5F5E4" w14:textId="77777777" w:rsidR="00AB6F92" w:rsidRPr="00ED14FB" w:rsidRDefault="00AB6F92" w:rsidP="00845119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171C25" w14:textId="77777777" w:rsidR="00AB6F92" w:rsidRPr="00ED14FB" w:rsidRDefault="00B30E1D" w:rsidP="00845119">
            <w:pPr>
              <w:tabs>
                <w:tab w:val="decimal" w:pos="586"/>
              </w:tabs>
              <w:spacing w:line="240" w:lineRule="atLeast"/>
              <w:ind w:right="-80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924</w:t>
            </w:r>
          </w:p>
        </w:tc>
        <w:tc>
          <w:tcPr>
            <w:tcW w:w="180" w:type="dxa"/>
            <w:vAlign w:val="bottom"/>
          </w:tcPr>
          <w:p w14:paraId="649F9C11" w14:textId="77777777" w:rsidR="00AB6F92" w:rsidRPr="00ED14FB" w:rsidRDefault="00AB6F92" w:rsidP="0084511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333647" w14:textId="77777777" w:rsidR="00AB6F92" w:rsidRPr="00ED14FB" w:rsidRDefault="00B30E1D" w:rsidP="0084511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373</w:t>
            </w:r>
          </w:p>
        </w:tc>
      </w:tr>
      <w:tr w:rsidR="00AB6F92" w:rsidRPr="00ED14FB" w14:paraId="562095F2" w14:textId="77777777" w:rsidTr="00845119">
        <w:trPr>
          <w:cantSplit/>
        </w:trPr>
        <w:tc>
          <w:tcPr>
            <w:tcW w:w="4320" w:type="dxa"/>
          </w:tcPr>
          <w:p w14:paraId="5E56D918" w14:textId="77777777" w:rsidR="00AB6F92" w:rsidRPr="00ED14FB" w:rsidRDefault="00AB6F92" w:rsidP="0084511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14F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44D357E4" w14:textId="77777777" w:rsidR="00AB6F92" w:rsidRPr="00511139" w:rsidRDefault="00B30E1D" w:rsidP="00845119">
            <w:pPr>
              <w:tabs>
                <w:tab w:val="decimal" w:pos="820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="00AB6F92" w:rsidRPr="003E2F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056</w:t>
            </w:r>
          </w:p>
        </w:tc>
        <w:tc>
          <w:tcPr>
            <w:tcW w:w="180" w:type="dxa"/>
            <w:vAlign w:val="bottom"/>
          </w:tcPr>
          <w:p w14:paraId="7ADFAE6D" w14:textId="77777777" w:rsidR="00AB6F92" w:rsidRPr="00ED14FB" w:rsidRDefault="00AB6F92" w:rsidP="00845119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337B50" w14:textId="77777777" w:rsidR="00AB6F92" w:rsidRPr="00ED14FB" w:rsidRDefault="00B30E1D" w:rsidP="00845119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AB6F92" w:rsidRPr="004C3C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897</w:t>
            </w:r>
          </w:p>
        </w:tc>
        <w:tc>
          <w:tcPr>
            <w:tcW w:w="180" w:type="dxa"/>
            <w:vAlign w:val="bottom"/>
          </w:tcPr>
          <w:p w14:paraId="3C0EA5AC" w14:textId="77777777" w:rsidR="00AB6F92" w:rsidRPr="00ED14FB" w:rsidRDefault="00AB6F92" w:rsidP="00845119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F689D5" w14:textId="77777777" w:rsidR="00AB6F92" w:rsidRPr="00ED14FB" w:rsidRDefault="00B30E1D" w:rsidP="0084511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  <w:tc>
          <w:tcPr>
            <w:tcW w:w="180" w:type="dxa"/>
            <w:vAlign w:val="bottom"/>
          </w:tcPr>
          <w:p w14:paraId="45127BC2" w14:textId="77777777" w:rsidR="00AB6F92" w:rsidRPr="00ED14FB" w:rsidRDefault="00AB6F92" w:rsidP="0084511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2290F9" w14:textId="77777777" w:rsidR="00AB6F92" w:rsidRPr="00ED14FB" w:rsidRDefault="00B30E1D" w:rsidP="00845119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</w:p>
        </w:tc>
      </w:tr>
    </w:tbl>
    <w:p w14:paraId="217DC57A" w14:textId="77777777" w:rsidR="00AB6F92" w:rsidRPr="00B83BC3" w:rsidRDefault="00AB6F92" w:rsidP="00AB6F92">
      <w:pPr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EB162B1" w14:textId="77777777" w:rsidR="0046680B" w:rsidRDefault="0046680B" w:rsidP="00AB6F9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10DABE3" w14:textId="3AF0B08A" w:rsidR="00AB6F92" w:rsidRDefault="00AB6F92" w:rsidP="00AB6F9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B83BC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ในปี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B83BC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83BC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628</w:t>
      </w:r>
      <w:r w:rsidRPr="00B83BC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83BC3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Pr="00B83BC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83BC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B83BC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83BC3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ตามลำดับ</w:t>
      </w:r>
      <w:r w:rsidRPr="00B83BC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83BC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2564</w:t>
      </w:r>
      <w:r w:rsidRPr="00B83BC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979</w:t>
      </w:r>
      <w:r w:rsidRPr="00B83BC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 และ 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</w:t>
      </w:r>
      <w:r w:rsidRPr="00B83BC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</w:t>
      </w:r>
      <w:r w:rsidRPr="00B83BC3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 ตามลำดับ</w:t>
      </w:r>
      <w:r w:rsidRPr="00B83BC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</w:p>
    <w:p w14:paraId="1E681B6F" w14:textId="77777777" w:rsidR="0046680B" w:rsidRDefault="0046680B" w:rsidP="00AB6F9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70"/>
        <w:gridCol w:w="270"/>
        <w:gridCol w:w="1260"/>
        <w:gridCol w:w="270"/>
        <w:gridCol w:w="1170"/>
      </w:tblGrid>
      <w:tr w:rsidR="00AB6F92" w:rsidRPr="00EF68EF" w14:paraId="7762628F" w14:textId="77777777" w:rsidTr="00845119">
        <w:trPr>
          <w:trHeight w:val="20"/>
          <w:tblHeader/>
        </w:trPr>
        <w:tc>
          <w:tcPr>
            <w:tcW w:w="3600" w:type="dxa"/>
            <w:vAlign w:val="bottom"/>
          </w:tcPr>
          <w:p w14:paraId="01FE99E9" w14:textId="1F93260F" w:rsidR="00AB6F92" w:rsidRPr="00EF68EF" w:rsidRDefault="00AB6F92" w:rsidP="00845119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97B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ระยะเวลาครบกำหนดชำระตามสัญญาของ</w:t>
            </w:r>
            <w:r w:rsidR="005A25C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สินทรัพย์ให้เช่าตาม</w:t>
            </w:r>
            <w:r w:rsidRPr="00997B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</w:t>
            </w:r>
          </w:p>
        </w:tc>
        <w:tc>
          <w:tcPr>
            <w:tcW w:w="2610" w:type="dxa"/>
            <w:gridSpan w:val="3"/>
          </w:tcPr>
          <w:p w14:paraId="53B1C3F2" w14:textId="77777777" w:rsidR="008A01E6" w:rsidRDefault="008A01E6" w:rsidP="00845119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F6329E8" w14:textId="4AB9C46F" w:rsidR="00AB6F92" w:rsidRPr="00EF68EF" w:rsidRDefault="00AB6F92" w:rsidP="00845119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A4B6DD8" w14:textId="77777777" w:rsidR="00AB6F92" w:rsidRPr="00EF68EF" w:rsidRDefault="00AB6F92" w:rsidP="00845119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149F7FEE" w14:textId="77777777" w:rsidR="008A01E6" w:rsidRDefault="008A01E6" w:rsidP="00845119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AC1C9A9" w14:textId="21AD68F0" w:rsidR="00AB6F92" w:rsidRPr="00EF68EF" w:rsidRDefault="00AB6F92" w:rsidP="00845119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B6F92" w:rsidRPr="00EF68EF" w14:paraId="1C52578A" w14:textId="77777777" w:rsidTr="00845119">
        <w:trPr>
          <w:trHeight w:val="20"/>
          <w:tblHeader/>
        </w:trPr>
        <w:tc>
          <w:tcPr>
            <w:tcW w:w="3600" w:type="dxa"/>
          </w:tcPr>
          <w:p w14:paraId="146C060E" w14:textId="77777777" w:rsidR="00AB6F92" w:rsidRPr="00EF68EF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EF68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EF68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170" w:type="dxa"/>
          </w:tcPr>
          <w:p w14:paraId="0F31158A" w14:textId="77777777" w:rsidR="00AB6F92" w:rsidRPr="00EF68EF" w:rsidRDefault="00B30E1D" w:rsidP="00845119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6914096D" w14:textId="77777777" w:rsidR="00AB6F92" w:rsidRPr="00EF68EF" w:rsidRDefault="00AB6F92" w:rsidP="00845119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40BA8093" w14:textId="77777777" w:rsidR="00AB6F92" w:rsidRPr="00EF68EF" w:rsidRDefault="00B30E1D" w:rsidP="00845119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4DE36968" w14:textId="77777777" w:rsidR="00AB6F92" w:rsidRPr="00EF68EF" w:rsidRDefault="00AB6F92" w:rsidP="00845119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84FAB1A" w14:textId="77777777" w:rsidR="00AB6F92" w:rsidRPr="00EF68EF" w:rsidRDefault="00B30E1D" w:rsidP="00845119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1363C2A4" w14:textId="77777777" w:rsidR="00AB6F92" w:rsidRPr="00EF68EF" w:rsidRDefault="00AB6F92" w:rsidP="00845119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52EB7E9" w14:textId="77777777" w:rsidR="00AB6F92" w:rsidRPr="00EF68EF" w:rsidRDefault="00B30E1D" w:rsidP="00845119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AB6F92" w:rsidRPr="00EF68EF" w14:paraId="6B45EA1C" w14:textId="77777777" w:rsidTr="00845119">
        <w:trPr>
          <w:trHeight w:val="20"/>
        </w:trPr>
        <w:tc>
          <w:tcPr>
            <w:tcW w:w="3600" w:type="dxa"/>
          </w:tcPr>
          <w:p w14:paraId="1DF50035" w14:textId="77777777" w:rsidR="00AB6F92" w:rsidRPr="00EF68EF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5B15B822" w14:textId="77777777" w:rsidR="00AB6F92" w:rsidRPr="00EF68EF" w:rsidRDefault="00AB6F92" w:rsidP="00845119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F68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EF68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AB6F92" w:rsidRPr="00AB0943" w14:paraId="63F12947" w14:textId="77777777" w:rsidTr="00845119">
        <w:trPr>
          <w:trHeight w:val="20"/>
        </w:trPr>
        <w:tc>
          <w:tcPr>
            <w:tcW w:w="3600" w:type="dxa"/>
          </w:tcPr>
          <w:p w14:paraId="74331460" w14:textId="77777777" w:rsidR="00AB6F92" w:rsidRPr="00EF68EF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F68EF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170" w:type="dxa"/>
          </w:tcPr>
          <w:p w14:paraId="66A1AFC4" w14:textId="77777777" w:rsidR="00AB6F92" w:rsidRPr="00EF68EF" w:rsidRDefault="00B30E1D" w:rsidP="008451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  <w:r w:rsidR="00AB6F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</w:p>
        </w:tc>
        <w:tc>
          <w:tcPr>
            <w:tcW w:w="270" w:type="dxa"/>
          </w:tcPr>
          <w:p w14:paraId="63E0ED02" w14:textId="77777777" w:rsidR="00AB6F92" w:rsidRPr="00EF68EF" w:rsidRDefault="00AB6F92" w:rsidP="008451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F15AC4" w14:textId="77777777" w:rsidR="00AB6F92" w:rsidRPr="00EF68EF" w:rsidRDefault="00B30E1D" w:rsidP="008451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  <w:r w:rsidR="00AB6F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</w:p>
        </w:tc>
        <w:tc>
          <w:tcPr>
            <w:tcW w:w="270" w:type="dxa"/>
          </w:tcPr>
          <w:p w14:paraId="3433E067" w14:textId="77777777" w:rsidR="00AB6F92" w:rsidRPr="00EF68EF" w:rsidRDefault="00AB6F92" w:rsidP="0084511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534A908" w14:textId="77777777" w:rsidR="00AB6F92" w:rsidRPr="00545F91" w:rsidRDefault="00AB6F92" w:rsidP="00845119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0457B0A" w14:textId="77777777" w:rsidR="00AB6F92" w:rsidRPr="00545F91" w:rsidRDefault="00AB6F92" w:rsidP="008451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8DEE05" w14:textId="77777777" w:rsidR="00AB6F92" w:rsidRPr="00545F91" w:rsidRDefault="00AB6F92" w:rsidP="00845119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B6F92" w:rsidRPr="00AB0943" w14:paraId="44404E57" w14:textId="77777777" w:rsidTr="00845119">
        <w:trPr>
          <w:trHeight w:val="20"/>
        </w:trPr>
        <w:tc>
          <w:tcPr>
            <w:tcW w:w="3600" w:type="dxa"/>
          </w:tcPr>
          <w:p w14:paraId="35C98579" w14:textId="77777777" w:rsidR="00AB6F92" w:rsidRPr="00EF68EF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70" w:type="dxa"/>
          </w:tcPr>
          <w:p w14:paraId="0F125664" w14:textId="77777777" w:rsidR="00AB6F92" w:rsidRPr="00EF68EF" w:rsidRDefault="00B30E1D" w:rsidP="008451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  <w:r w:rsidR="00AB6F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  <w:tc>
          <w:tcPr>
            <w:tcW w:w="270" w:type="dxa"/>
          </w:tcPr>
          <w:p w14:paraId="4D88EF3A" w14:textId="77777777" w:rsidR="00AB6F92" w:rsidRPr="00EF68EF" w:rsidRDefault="00AB6F92" w:rsidP="008451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4E670E" w14:textId="77777777" w:rsidR="00AB6F92" w:rsidRPr="00EF68EF" w:rsidRDefault="00B30E1D" w:rsidP="008451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368</w:t>
            </w:r>
            <w:r w:rsidR="00AB6F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987</w:t>
            </w:r>
          </w:p>
        </w:tc>
        <w:tc>
          <w:tcPr>
            <w:tcW w:w="270" w:type="dxa"/>
          </w:tcPr>
          <w:p w14:paraId="6FD43589" w14:textId="77777777" w:rsidR="00AB6F92" w:rsidRPr="00EF68EF" w:rsidRDefault="00AB6F92" w:rsidP="0084511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B16C47A" w14:textId="77777777" w:rsidR="00AB6F92" w:rsidRPr="00545F91" w:rsidRDefault="00AB6F92" w:rsidP="00845119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37C51F6" w14:textId="77777777" w:rsidR="00AB6F92" w:rsidRPr="00545F91" w:rsidRDefault="00AB6F92" w:rsidP="008451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613BD0" w14:textId="77777777" w:rsidR="00AB6F92" w:rsidRPr="00545F91" w:rsidRDefault="00AB6F92" w:rsidP="00845119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B6F92" w:rsidRPr="00AB0943" w14:paraId="32D92566" w14:textId="77777777" w:rsidTr="00845119">
        <w:trPr>
          <w:trHeight w:val="20"/>
        </w:trPr>
        <w:tc>
          <w:tcPr>
            <w:tcW w:w="3600" w:type="dxa"/>
          </w:tcPr>
          <w:p w14:paraId="720A26C9" w14:textId="77777777" w:rsidR="00AB6F92" w:rsidRPr="00EF68EF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70" w:type="dxa"/>
          </w:tcPr>
          <w:p w14:paraId="0A7EDC4B" w14:textId="77777777" w:rsidR="00AB6F92" w:rsidRPr="00EF68EF" w:rsidRDefault="00B30E1D" w:rsidP="008451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  <w:r w:rsidR="00AB6F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</w:p>
        </w:tc>
        <w:tc>
          <w:tcPr>
            <w:tcW w:w="270" w:type="dxa"/>
          </w:tcPr>
          <w:p w14:paraId="3FD5D2AF" w14:textId="77777777" w:rsidR="00AB6F92" w:rsidRPr="00EF68EF" w:rsidRDefault="00AB6F92" w:rsidP="008451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04836" w14:textId="77777777" w:rsidR="00AB6F92" w:rsidRPr="00EF68EF" w:rsidRDefault="00B30E1D" w:rsidP="008451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  <w:r w:rsidR="00AB6F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</w:p>
        </w:tc>
        <w:tc>
          <w:tcPr>
            <w:tcW w:w="270" w:type="dxa"/>
          </w:tcPr>
          <w:p w14:paraId="6ADF01C7" w14:textId="77777777" w:rsidR="00AB6F92" w:rsidRPr="00EF68EF" w:rsidRDefault="00AB6F92" w:rsidP="0084511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854180C" w14:textId="77777777" w:rsidR="00AB6F92" w:rsidRPr="00545F91" w:rsidRDefault="00AB6F92" w:rsidP="00845119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D2B3571" w14:textId="77777777" w:rsidR="00AB6F92" w:rsidRPr="00545F91" w:rsidRDefault="00AB6F92" w:rsidP="008451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ADE28E" w14:textId="77777777" w:rsidR="00AB6F92" w:rsidRPr="00545F91" w:rsidRDefault="00AB6F92" w:rsidP="00845119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B6F92" w:rsidRPr="00AB0943" w14:paraId="4447C2F1" w14:textId="77777777" w:rsidTr="00845119">
        <w:trPr>
          <w:trHeight w:val="20"/>
        </w:trPr>
        <w:tc>
          <w:tcPr>
            <w:tcW w:w="3600" w:type="dxa"/>
          </w:tcPr>
          <w:p w14:paraId="4F7C7C4A" w14:textId="77777777" w:rsidR="00AB6F92" w:rsidRPr="00EF68EF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70" w:type="dxa"/>
          </w:tcPr>
          <w:p w14:paraId="75B91299" w14:textId="77777777" w:rsidR="00AB6F92" w:rsidRPr="00EF68EF" w:rsidRDefault="00B30E1D" w:rsidP="008451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  <w:r w:rsidR="00AB6F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</w:p>
        </w:tc>
        <w:tc>
          <w:tcPr>
            <w:tcW w:w="270" w:type="dxa"/>
          </w:tcPr>
          <w:p w14:paraId="580B711D" w14:textId="77777777" w:rsidR="00AB6F92" w:rsidRPr="00EF68EF" w:rsidRDefault="00AB6F92" w:rsidP="008451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FF575A" w14:textId="77777777" w:rsidR="00AB6F92" w:rsidRPr="00EF68EF" w:rsidRDefault="00B30E1D" w:rsidP="008451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  <w:r w:rsidR="00AB6F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491</w:t>
            </w:r>
          </w:p>
        </w:tc>
        <w:tc>
          <w:tcPr>
            <w:tcW w:w="270" w:type="dxa"/>
          </w:tcPr>
          <w:p w14:paraId="63C6EE29" w14:textId="77777777" w:rsidR="00AB6F92" w:rsidRPr="00EF68EF" w:rsidRDefault="00AB6F92" w:rsidP="0084511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1AB8C42" w14:textId="77777777" w:rsidR="00AB6F92" w:rsidRPr="00545F91" w:rsidRDefault="00AB6F92" w:rsidP="00845119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D30B95D" w14:textId="77777777" w:rsidR="00AB6F92" w:rsidRPr="00545F91" w:rsidRDefault="00AB6F92" w:rsidP="008451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43E227" w14:textId="77777777" w:rsidR="00AB6F92" w:rsidRPr="00545F91" w:rsidRDefault="00AB6F92" w:rsidP="00845119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B6F92" w:rsidRPr="00AB0943" w14:paraId="78422ADD" w14:textId="77777777" w:rsidTr="00845119">
        <w:trPr>
          <w:trHeight w:val="20"/>
        </w:trPr>
        <w:tc>
          <w:tcPr>
            <w:tcW w:w="3600" w:type="dxa"/>
          </w:tcPr>
          <w:p w14:paraId="100E6A0D" w14:textId="77777777" w:rsidR="00AB6F92" w:rsidRPr="00EF68EF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70" w:type="dxa"/>
          </w:tcPr>
          <w:p w14:paraId="140727AD" w14:textId="77777777" w:rsidR="00AB6F92" w:rsidRPr="00EF68EF" w:rsidRDefault="00B30E1D" w:rsidP="008451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AB6F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517</w:t>
            </w:r>
          </w:p>
        </w:tc>
        <w:tc>
          <w:tcPr>
            <w:tcW w:w="270" w:type="dxa"/>
          </w:tcPr>
          <w:p w14:paraId="7189DF1A" w14:textId="77777777" w:rsidR="00AB6F92" w:rsidRPr="00EF68EF" w:rsidRDefault="00AB6F92" w:rsidP="008451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40DEAE" w14:textId="77777777" w:rsidR="00AB6F92" w:rsidRPr="00EF68EF" w:rsidRDefault="00B30E1D" w:rsidP="008451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AB6F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</w:tcPr>
          <w:p w14:paraId="40ABAB54" w14:textId="77777777" w:rsidR="00AB6F92" w:rsidRPr="00EF68EF" w:rsidRDefault="00AB6F92" w:rsidP="0084511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4D8817F" w14:textId="77777777" w:rsidR="00AB6F92" w:rsidRPr="00545F91" w:rsidRDefault="00AB6F92" w:rsidP="00845119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0EC9FA8" w14:textId="77777777" w:rsidR="00AB6F92" w:rsidRPr="00545F91" w:rsidRDefault="00AB6F92" w:rsidP="008451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B5C48D" w14:textId="77777777" w:rsidR="00AB6F92" w:rsidRPr="00545F91" w:rsidRDefault="00AB6F92" w:rsidP="00845119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B6F92" w:rsidRPr="00AB0943" w14:paraId="62E7F486" w14:textId="77777777" w:rsidTr="00845119">
        <w:trPr>
          <w:trHeight w:val="20"/>
        </w:trPr>
        <w:tc>
          <w:tcPr>
            <w:tcW w:w="3600" w:type="dxa"/>
          </w:tcPr>
          <w:p w14:paraId="1D7351BB" w14:textId="77777777" w:rsidR="00AB6F92" w:rsidRPr="00EF68EF" w:rsidRDefault="00AB6F92" w:rsidP="00845119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หลังจากปีที่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1326B5" w14:textId="77777777" w:rsidR="00AB6F92" w:rsidRPr="00EF68EF" w:rsidRDefault="00B30E1D" w:rsidP="008451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</w:tcPr>
          <w:p w14:paraId="35C0DB4D" w14:textId="77777777" w:rsidR="00AB6F92" w:rsidRPr="00EF68EF" w:rsidRDefault="00AB6F92" w:rsidP="008451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A9E207" w14:textId="77777777" w:rsidR="00AB6F92" w:rsidRPr="00EF68EF" w:rsidRDefault="00AB6F92" w:rsidP="00845119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A510435" w14:textId="77777777" w:rsidR="00AB6F92" w:rsidRPr="00EF68EF" w:rsidRDefault="00AB6F92" w:rsidP="0084511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1B1AAD" w14:textId="77777777" w:rsidR="00AB6F92" w:rsidRPr="00545F91" w:rsidRDefault="00AB6F92" w:rsidP="00845119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7DB4C3E" w14:textId="77777777" w:rsidR="00AB6F92" w:rsidRPr="00545F91" w:rsidRDefault="00AB6F92" w:rsidP="008451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08C7DA" w14:textId="77777777" w:rsidR="00AB6F92" w:rsidRPr="00545F91" w:rsidRDefault="00AB6F92" w:rsidP="00845119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B6F92" w:rsidRPr="00AB0943" w14:paraId="4C193C98" w14:textId="77777777" w:rsidTr="00845119">
        <w:trPr>
          <w:trHeight w:val="20"/>
        </w:trPr>
        <w:tc>
          <w:tcPr>
            <w:tcW w:w="3600" w:type="dxa"/>
          </w:tcPr>
          <w:p w14:paraId="779C9BF5" w14:textId="77777777" w:rsidR="00AB6F92" w:rsidRPr="00EF68EF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17F9B1" w14:textId="77777777" w:rsidR="00AB6F92" w:rsidRPr="00EF68EF" w:rsidRDefault="00B30E1D" w:rsidP="008451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B6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  <w:r w:rsidR="00AB6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</w:t>
            </w:r>
          </w:p>
        </w:tc>
        <w:tc>
          <w:tcPr>
            <w:tcW w:w="270" w:type="dxa"/>
          </w:tcPr>
          <w:p w14:paraId="08D2E687" w14:textId="77777777" w:rsidR="00AB6F92" w:rsidRPr="00EF68EF" w:rsidRDefault="00AB6F92" w:rsidP="008451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E279C0" w14:textId="77777777" w:rsidR="00AB6F92" w:rsidRPr="00EF68EF" w:rsidRDefault="00B30E1D" w:rsidP="008451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B6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314</w:t>
            </w:r>
            <w:r w:rsidR="00AB6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313</w:t>
            </w:r>
          </w:p>
        </w:tc>
        <w:tc>
          <w:tcPr>
            <w:tcW w:w="270" w:type="dxa"/>
          </w:tcPr>
          <w:p w14:paraId="146570C7" w14:textId="77777777" w:rsidR="00AB6F92" w:rsidRPr="00EF68EF" w:rsidRDefault="00AB6F92" w:rsidP="0084511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A43459" w14:textId="77777777" w:rsidR="00AB6F92" w:rsidRPr="00545F91" w:rsidRDefault="00AB6F92" w:rsidP="00845119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078FAB2" w14:textId="77777777" w:rsidR="00AB6F92" w:rsidRPr="00545F91" w:rsidRDefault="00AB6F92" w:rsidP="008451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3659A0" w14:textId="77777777" w:rsidR="00AB6F92" w:rsidRPr="00545F91" w:rsidRDefault="00AB6F92" w:rsidP="00845119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398888FD" w14:textId="45FC2288" w:rsidR="00FC7713" w:rsidRDefault="00FC7713" w:rsidP="009D390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val="en-US" w:bidi="th-TH"/>
        </w:rPr>
      </w:pPr>
    </w:p>
    <w:p w14:paraId="66C45DBE" w14:textId="77777777" w:rsidR="00B7766D" w:rsidRPr="00B83BC3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B83BC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ค่าความนิยม</w:t>
      </w:r>
    </w:p>
    <w:p w14:paraId="164D3F9B" w14:textId="77777777" w:rsidR="00B7766D" w:rsidRPr="00B83BC3" w:rsidRDefault="00B7766D" w:rsidP="00B7766D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4773" w:type="pct"/>
        <w:tblInd w:w="450" w:type="dxa"/>
        <w:tblLook w:val="01E0" w:firstRow="1" w:lastRow="1" w:firstColumn="1" w:lastColumn="1" w:noHBand="0" w:noVBand="0"/>
      </w:tblPr>
      <w:tblGrid>
        <w:gridCol w:w="6119"/>
        <w:gridCol w:w="1357"/>
        <w:gridCol w:w="321"/>
        <w:gridCol w:w="1370"/>
      </w:tblGrid>
      <w:tr w:rsidR="00B7766D" w:rsidRPr="006666FA" w14:paraId="7BCBDFA2" w14:textId="77777777" w:rsidTr="00B83BC3">
        <w:trPr>
          <w:tblHeader/>
        </w:trPr>
        <w:tc>
          <w:tcPr>
            <w:tcW w:w="3338" w:type="pct"/>
          </w:tcPr>
          <w:p w14:paraId="2C8DE145" w14:textId="77777777" w:rsidR="00B7766D" w:rsidRPr="006666FA" w:rsidRDefault="00B7766D" w:rsidP="002C047A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62" w:type="pct"/>
            <w:gridSpan w:val="3"/>
          </w:tcPr>
          <w:p w14:paraId="5A07E43D" w14:textId="77777777" w:rsidR="00B7766D" w:rsidRPr="006666FA" w:rsidRDefault="00B7766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งบการเงินรวม </w:t>
            </w:r>
          </w:p>
        </w:tc>
      </w:tr>
      <w:tr w:rsidR="00B7766D" w:rsidRPr="006666FA" w14:paraId="5BF8F00D" w14:textId="77777777" w:rsidTr="00B83BC3">
        <w:trPr>
          <w:tblHeader/>
        </w:trPr>
        <w:tc>
          <w:tcPr>
            <w:tcW w:w="3338" w:type="pct"/>
          </w:tcPr>
          <w:p w14:paraId="574F4422" w14:textId="77777777" w:rsidR="00B7766D" w:rsidRPr="006666FA" w:rsidRDefault="00B7766D" w:rsidP="002C047A">
            <w:pPr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0" w:type="pct"/>
            <w:vAlign w:val="center"/>
          </w:tcPr>
          <w:p w14:paraId="16F5B6FA" w14:textId="6656AA28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5" w:type="pct"/>
            <w:vAlign w:val="center"/>
          </w:tcPr>
          <w:p w14:paraId="6B795A80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7" w:type="pct"/>
            <w:vAlign w:val="center"/>
          </w:tcPr>
          <w:p w14:paraId="2991DDDB" w14:textId="77D8AB25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B7766D" w:rsidRPr="006666FA" w14:paraId="19C185E9" w14:textId="77777777" w:rsidTr="00B83BC3">
        <w:trPr>
          <w:tblHeader/>
        </w:trPr>
        <w:tc>
          <w:tcPr>
            <w:tcW w:w="3338" w:type="pct"/>
          </w:tcPr>
          <w:p w14:paraId="781E0639" w14:textId="77777777" w:rsidR="00B7766D" w:rsidRPr="006666FA" w:rsidRDefault="00B7766D" w:rsidP="002C047A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62" w:type="pct"/>
            <w:gridSpan w:val="3"/>
          </w:tcPr>
          <w:p w14:paraId="32E1C14D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7766D" w:rsidRPr="006666FA" w14:paraId="68A2BB34" w14:textId="77777777" w:rsidTr="00B83BC3">
        <w:tc>
          <w:tcPr>
            <w:tcW w:w="3338" w:type="pct"/>
          </w:tcPr>
          <w:p w14:paraId="303AF471" w14:textId="77777777" w:rsidR="00B7766D" w:rsidRPr="006666FA" w:rsidRDefault="00B7766D" w:rsidP="002C047A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740" w:type="pct"/>
          </w:tcPr>
          <w:p w14:paraId="60C060C0" w14:textId="77777777" w:rsidR="00B7766D" w:rsidRPr="006666FA" w:rsidRDefault="00B7766D" w:rsidP="00B83BC3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5" w:type="pct"/>
          </w:tcPr>
          <w:p w14:paraId="4F4C8D73" w14:textId="77777777" w:rsidR="00B7766D" w:rsidRPr="006666FA" w:rsidRDefault="00B7766D" w:rsidP="00B83BC3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7" w:type="pct"/>
          </w:tcPr>
          <w:p w14:paraId="46DB5D9A" w14:textId="77777777" w:rsidR="00B7766D" w:rsidRPr="006666FA" w:rsidRDefault="00B7766D" w:rsidP="00B83BC3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15D95" w:rsidRPr="006666FA" w14:paraId="2F6A3491" w14:textId="77777777" w:rsidTr="00B83BC3">
        <w:tc>
          <w:tcPr>
            <w:tcW w:w="3338" w:type="pct"/>
            <w:shd w:val="clear" w:color="auto" w:fill="auto"/>
          </w:tcPr>
          <w:p w14:paraId="45F4A710" w14:textId="77777777" w:rsidR="00B15D95" w:rsidRPr="006666FA" w:rsidRDefault="00B15D95" w:rsidP="00B15D95">
            <w:pPr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740" w:type="pct"/>
            <w:vAlign w:val="bottom"/>
          </w:tcPr>
          <w:p w14:paraId="55B9DD3D" w14:textId="292366F4" w:rsidR="00B15D95" w:rsidRPr="002321E5" w:rsidRDefault="00B30E1D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  <w:r w:rsidR="00B15D95" w:rsidRPr="002321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175" w:type="pct"/>
          </w:tcPr>
          <w:p w14:paraId="5669517D" w14:textId="77777777" w:rsidR="00B15D95" w:rsidRPr="002321E5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7" w:type="pct"/>
            <w:vAlign w:val="bottom"/>
          </w:tcPr>
          <w:p w14:paraId="21680A92" w14:textId="3189FCA6" w:rsidR="00B15D95" w:rsidRPr="002321E5" w:rsidRDefault="00B30E1D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  <w:r w:rsidR="00B15D95" w:rsidRPr="002321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</w:t>
            </w:r>
          </w:p>
        </w:tc>
      </w:tr>
      <w:tr w:rsidR="00B15D95" w:rsidRPr="006666FA" w14:paraId="7A0E91A3" w14:textId="77777777" w:rsidTr="00B83BC3">
        <w:tc>
          <w:tcPr>
            <w:tcW w:w="3338" w:type="pct"/>
            <w:shd w:val="clear" w:color="auto" w:fill="auto"/>
          </w:tcPr>
          <w:p w14:paraId="186F7AFD" w14:textId="77777777" w:rsidR="00B15D95" w:rsidRPr="006666FA" w:rsidRDefault="00B15D95" w:rsidP="00B15D95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E0D5C" w14:textId="2E9548C3" w:rsidR="00B15D95" w:rsidRPr="002321E5" w:rsidRDefault="00B30E1D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186</w:t>
            </w:r>
            <w:r w:rsidR="00B15D95" w:rsidRPr="002321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</w:t>
            </w:r>
          </w:p>
        </w:tc>
        <w:tc>
          <w:tcPr>
            <w:tcW w:w="175" w:type="pct"/>
          </w:tcPr>
          <w:p w14:paraId="06E346E9" w14:textId="77777777" w:rsidR="00B15D95" w:rsidRPr="002321E5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40CDE" w14:textId="575BC6EB" w:rsidR="00B15D95" w:rsidRPr="002321E5" w:rsidRDefault="00B30E1D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186</w:t>
            </w:r>
            <w:r w:rsidR="00B15D95" w:rsidRPr="002321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</w:t>
            </w:r>
          </w:p>
        </w:tc>
      </w:tr>
      <w:tr w:rsidR="00B15D95" w:rsidRPr="00B83BC3" w14:paraId="63683905" w14:textId="77777777" w:rsidTr="00B83BC3">
        <w:tc>
          <w:tcPr>
            <w:tcW w:w="3338" w:type="pct"/>
          </w:tcPr>
          <w:p w14:paraId="1BF6171F" w14:textId="77777777" w:rsidR="00B15D95" w:rsidRPr="00B83BC3" w:rsidRDefault="00B15D95" w:rsidP="00B15D95">
            <w:pPr>
              <w:spacing w:line="240" w:lineRule="atLeast"/>
              <w:ind w:right="-10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4AE1D24F" w14:textId="77777777" w:rsidR="00B15D95" w:rsidRPr="00B83BC3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5" w:type="pct"/>
          </w:tcPr>
          <w:p w14:paraId="544DF691" w14:textId="77777777" w:rsidR="00B15D95" w:rsidRPr="00B83BC3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4DF8F8A9" w14:textId="77777777" w:rsidR="00B15D95" w:rsidRPr="00B83BC3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15D95" w:rsidRPr="006666FA" w14:paraId="4C17BF4F" w14:textId="77777777" w:rsidTr="00B83BC3">
        <w:tc>
          <w:tcPr>
            <w:tcW w:w="3338" w:type="pct"/>
            <w:shd w:val="clear" w:color="auto" w:fill="auto"/>
          </w:tcPr>
          <w:p w14:paraId="0221FC67" w14:textId="77777777" w:rsidR="00B15D95" w:rsidRPr="006666FA" w:rsidRDefault="00B15D95" w:rsidP="00B15D95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740" w:type="pct"/>
            <w:vAlign w:val="bottom"/>
          </w:tcPr>
          <w:p w14:paraId="6CDCA081" w14:textId="77777777" w:rsidR="00B15D95" w:rsidRPr="002321E5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" w:type="pct"/>
          </w:tcPr>
          <w:p w14:paraId="670671B2" w14:textId="77777777" w:rsidR="00B15D95" w:rsidRPr="002321E5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7" w:type="pct"/>
            <w:vAlign w:val="bottom"/>
          </w:tcPr>
          <w:p w14:paraId="7D449BBE" w14:textId="77777777" w:rsidR="00B15D95" w:rsidRPr="002321E5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5D95" w:rsidRPr="006666FA" w14:paraId="704DD0D5" w14:textId="77777777" w:rsidTr="00B83BC3">
        <w:tc>
          <w:tcPr>
            <w:tcW w:w="3338" w:type="pct"/>
            <w:shd w:val="clear" w:color="auto" w:fill="auto"/>
          </w:tcPr>
          <w:p w14:paraId="46131A22" w14:textId="77777777" w:rsidR="00B15D95" w:rsidRPr="006666FA" w:rsidRDefault="00B15D95" w:rsidP="00B15D95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740" w:type="pct"/>
            <w:tcBorders>
              <w:bottom w:val="double" w:sz="4" w:space="0" w:color="auto"/>
            </w:tcBorders>
            <w:vAlign w:val="bottom"/>
          </w:tcPr>
          <w:p w14:paraId="65DE5B6C" w14:textId="1C5FD207" w:rsidR="00B15D95" w:rsidRPr="002321E5" w:rsidRDefault="00B30E1D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186</w:t>
            </w:r>
            <w:r w:rsidR="00B15D95" w:rsidRPr="002321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</w:t>
            </w:r>
          </w:p>
        </w:tc>
        <w:tc>
          <w:tcPr>
            <w:tcW w:w="175" w:type="pct"/>
          </w:tcPr>
          <w:p w14:paraId="1E662C9B" w14:textId="77777777" w:rsidR="00B15D95" w:rsidRPr="002321E5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7" w:type="pct"/>
            <w:tcBorders>
              <w:bottom w:val="double" w:sz="4" w:space="0" w:color="auto"/>
            </w:tcBorders>
            <w:vAlign w:val="bottom"/>
          </w:tcPr>
          <w:p w14:paraId="50C9FF23" w14:textId="61836F2D" w:rsidR="00B15D95" w:rsidRPr="002321E5" w:rsidRDefault="00B30E1D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186</w:t>
            </w:r>
            <w:r w:rsidR="00B15D95" w:rsidRPr="002321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</w:t>
            </w:r>
          </w:p>
        </w:tc>
      </w:tr>
    </w:tbl>
    <w:p w14:paraId="67DC240B" w14:textId="77777777" w:rsidR="00FC7713" w:rsidRDefault="00FC7713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7CBD32A" w14:textId="37C9BE19" w:rsidR="009D390D" w:rsidRDefault="009D390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18EA24B" w14:textId="67F4EF96" w:rsidR="00911502" w:rsidRDefault="00911502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A982D40" w14:textId="7B0CCF55" w:rsidR="00911502" w:rsidRDefault="00911502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57ADCFA" w14:textId="457C2847" w:rsidR="00911502" w:rsidRDefault="00911502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722143E" w14:textId="77777777" w:rsidR="00911502" w:rsidRDefault="00911502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1641E76" w14:textId="2C4ED846" w:rsidR="00B7766D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ค่าความนิยมเกิดจากการที่บริษัทซื้อหุ้นในบริษัท ซัมมิท ฮอนด้า ออโตโมบิล จำกัด</w:t>
      </w:r>
    </w:p>
    <w:p w14:paraId="149250DA" w14:textId="77777777" w:rsidR="00ED14FB" w:rsidRPr="0017538F" w:rsidRDefault="00ED14FB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28F18EC7" w14:textId="77777777" w:rsidR="00B7766D" w:rsidRPr="00B76EC5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B76EC5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การทดสอบการด้อยค่า</w:t>
      </w:r>
    </w:p>
    <w:p w14:paraId="55FF3026" w14:textId="77777777" w:rsidR="00B7766D" w:rsidRPr="0017538F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 w:hanging="155"/>
        <w:jc w:val="thaiDistribute"/>
        <w:textAlignment w:val="baselin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39E70310" w14:textId="77777777" w:rsidR="00B7766D" w:rsidRPr="006666FA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ในการประเมินและทดสอบการด้อยค่า กลุ่มบริษัทกําหนดมูลค่าที่จะได้รับคืนจากมูลค่าที่สูงกว่า ระหว่างมูลค่าจากการใช้ซึ่งประมาณจากการคิดลดกระแสเงินสดที่คาดว่าจะได้รับในอนาคต และมูลค่ายุติธรรมหักด้วย ค่าใช้จ่ายที่เกี่ยวข้องหากมีการขายธุรกิจ</w:t>
      </w:r>
    </w:p>
    <w:p w14:paraId="6E6D4DCF" w14:textId="77777777" w:rsidR="00B7766D" w:rsidRPr="0017538F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724EE599" w14:textId="77777777" w:rsidR="00B7766D" w:rsidRPr="006666FA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ทั้งนี้ในการจัดทําประมาณการกระแสเงินสดในอนาคตที่กลุ่มบริษัทคาดว่าจะได้รับนั้น มาจากการกําหนดข้อสมมติทางการเงินจากการประเมินในระยะยาวของผู้บริหารโดยพิจารณาจากปัจจัยต่างๆที่เกี่ยวข้อง แนวโน้มการเติบโตในอนาคตของอุตสาหกรรมที่เกี่ยวข้อง และข้อมูลทางการเงินในอดีตจากแหล่งข้อมูลภายนอกและภายใน</w:t>
      </w:r>
    </w:p>
    <w:p w14:paraId="57CB11E5" w14:textId="77777777" w:rsidR="00B7766D" w:rsidRPr="0017538F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247A6D03" w14:textId="0D8545BC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ข้อสมมติหลักที่ใช้ในการประมาณการมูลค่าที่จะได้รับคืนมีดังนี้</w:t>
      </w:r>
    </w:p>
    <w:p w14:paraId="07B4D85F" w14:textId="77777777" w:rsidR="00B7766D" w:rsidRPr="0017538F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3FDD648B" w14:textId="77777777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อัตราคิดลด</w:t>
      </w:r>
    </w:p>
    <w:p w14:paraId="2B66EC88" w14:textId="77777777" w:rsidR="00B7766D" w:rsidRPr="0017538F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268CF48D" w14:textId="77777777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อัตราคิดลดที่ใช้มาจากต้นทุนถัวเฉลี่ยถ่วงน้ำหนักของเงินทุน (</w:t>
      </w:r>
      <w:r w:rsidRPr="00962B0E">
        <w:rPr>
          <w:rFonts w:asciiTheme="majorBidi" w:hAnsiTheme="majorBidi" w:cstheme="majorBidi"/>
          <w:sz w:val="30"/>
          <w:szCs w:val="30"/>
          <w:lang w:val="en-US" w:bidi="th-TH"/>
        </w:rPr>
        <w:t xml:space="preserve">Weighted Average Cost of Capital) </w:t>
      </w: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ซึ่งประกอบด้วยข้อสมมติทางการเงินที่สําคัญ ได้แก่ สัดส่วนโครงสร้างทางการเงินเป้าหมาย ต้นทุนของหนี้สิน และต้นทุนของส่วนของผู้ถือหุ้น </w:t>
      </w:r>
    </w:p>
    <w:p w14:paraId="61513AA6" w14:textId="77777777" w:rsidR="008A01E6" w:rsidRDefault="008A01E6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5E264C46" w14:textId="7DD4A1D4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อัตราการเติบโตสุดท้าย </w:t>
      </w:r>
    </w:p>
    <w:p w14:paraId="7E490087" w14:textId="77777777" w:rsidR="00B7766D" w:rsidRPr="0017538F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51A638D9" w14:textId="77777777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อัตราการเติบโตสุดท้ายพิจารณาจากค่าเฉลี่ยการเติบโตระยะยาวของดัชนีผู้บริโภค อัตราเงินเฟ้อ อัตราการเติบโตระยะยาวของอุตสาหกรรมที่เกี่ยวข้องในประเทศที่ดําเนินธุรกิจ และแผนการเติบโตในระยะยาว รวมถึงการเปรียบเทียบกับธุรกิจในอุตสาหกรรมเดียวกัน</w:t>
      </w:r>
    </w:p>
    <w:p w14:paraId="70DFB5C5" w14:textId="77777777" w:rsidR="00B7766D" w:rsidRPr="0017538F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514D37B5" w14:textId="77777777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ประมาณการกระแสเงินสดที่กลุ่มบริษัทคาดว่าจะได้รับในอนาคต</w:t>
      </w:r>
    </w:p>
    <w:p w14:paraId="1A5EFF63" w14:textId="77777777" w:rsidR="00B7766D" w:rsidRPr="0017538F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49782A44" w14:textId="77777777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ประมาณการกระแสเงินสดที่กลุ่มบริษัทคาดว่าจะได้รับในอนาคต โดยหลักประกอบด้วยการประมาณการเติบโตของรายได้ รวมทั้งต้นทุนและค่าใช้จ่ายที่เกียวข้อง โดยพิจารณาจากอัตราเติบโตถัวเฉลี่ยในอดีตที่ผ่านมา และประมาณ</w:t>
      </w:r>
      <w:r w:rsidRPr="00962B0E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>การปริมาณขาย ราคาขาย และค่าใช้จ่าย โดยอ้างอิงถึงแนวโน้มการเติบโตของตลาด ประกอบกับแผนกลยุทธ์และ</w:t>
      </w: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การดําเนินธุรกิจในอนาคต</w:t>
      </w:r>
    </w:p>
    <w:p w14:paraId="21FA607A" w14:textId="77777777" w:rsidR="00B7766D" w:rsidRPr="0017538F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1D53DFC5" w14:textId="4C34703E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จากการทดสอบการด้อยค่า มูลค่าที่คาดว่าจะได้รับคืนของหน่วยสินทรัพย์ที่ก่อให้เกิดเงินสดสูงกว่ามูลค่าตามบัญชี</w:t>
      </w:r>
      <w:r w:rsidRPr="00962B0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กลุ่มบริษัทจึงไม่รับรู้ขาดทุนจากการด้อยค่าในงบการเงิน</w:t>
      </w:r>
    </w:p>
    <w:p w14:paraId="12C2EB72" w14:textId="77777777" w:rsidR="00ED14FB" w:rsidRPr="00962B0E" w:rsidRDefault="00ED14FB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5BC4BEE" w14:textId="7B3F78AE" w:rsidR="00B7766D" w:rsidRPr="00962B0E" w:rsidRDefault="00B7766D" w:rsidP="006742C0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62B0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สินทรัพย์ไม่มีตัวตน</w:t>
      </w:r>
    </w:p>
    <w:p w14:paraId="13B9A841" w14:textId="77777777" w:rsidR="00B7766D" w:rsidRPr="006742C0" w:rsidRDefault="00B7766D" w:rsidP="00B7766D">
      <w:pPr>
        <w:pStyle w:val="BodyText"/>
        <w:spacing w:after="0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93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36"/>
        <w:gridCol w:w="900"/>
        <w:gridCol w:w="1215"/>
        <w:gridCol w:w="270"/>
        <w:gridCol w:w="1224"/>
        <w:gridCol w:w="270"/>
        <w:gridCol w:w="1224"/>
        <w:gridCol w:w="270"/>
        <w:gridCol w:w="1260"/>
      </w:tblGrid>
      <w:tr w:rsidR="00B7766D" w:rsidRPr="00962B0E" w14:paraId="67E1075A" w14:textId="77777777" w:rsidTr="00555669">
        <w:tc>
          <w:tcPr>
            <w:tcW w:w="2736" w:type="dxa"/>
            <w:vAlign w:val="bottom"/>
          </w:tcPr>
          <w:p w14:paraId="54788155" w14:textId="77777777" w:rsidR="00B7766D" w:rsidRPr="00962B0E" w:rsidRDefault="00B7766D" w:rsidP="006742C0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066ACE" w14:textId="77777777" w:rsidR="00B7766D" w:rsidRPr="00962B0E" w:rsidRDefault="00B7766D" w:rsidP="006742C0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733" w:type="dxa"/>
            <w:gridSpan w:val="7"/>
          </w:tcPr>
          <w:p w14:paraId="473C1AE8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7766D" w:rsidRPr="00962B0E" w14:paraId="0455D03B" w14:textId="77777777" w:rsidTr="00CF379F">
        <w:tc>
          <w:tcPr>
            <w:tcW w:w="2736" w:type="dxa"/>
          </w:tcPr>
          <w:p w14:paraId="3EE3F611" w14:textId="77777777" w:rsidR="00B7766D" w:rsidRPr="00962B0E" w:rsidRDefault="00B7766D" w:rsidP="006742C0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63B301" w14:textId="77777777" w:rsidR="00B7766D" w:rsidRPr="00962B0E" w:rsidRDefault="00B7766D" w:rsidP="006742C0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  <w:hideMark/>
          </w:tcPr>
          <w:p w14:paraId="6DD71C7B" w14:textId="77777777" w:rsidR="00B7766D" w:rsidRPr="00962B0E" w:rsidRDefault="00B7766D" w:rsidP="00476E0B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270" w:type="dxa"/>
          </w:tcPr>
          <w:p w14:paraId="706C82D5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hideMark/>
          </w:tcPr>
          <w:p w14:paraId="0DE411CE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270" w:type="dxa"/>
          </w:tcPr>
          <w:p w14:paraId="018BB906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hideMark/>
          </w:tcPr>
          <w:p w14:paraId="6845BC98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</w:tcPr>
          <w:p w14:paraId="566113DF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443298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7766D" w:rsidRPr="00962B0E" w14:paraId="72B79226" w14:textId="77777777" w:rsidTr="00CF379F">
        <w:tc>
          <w:tcPr>
            <w:tcW w:w="2736" w:type="dxa"/>
          </w:tcPr>
          <w:p w14:paraId="6B222732" w14:textId="77777777" w:rsidR="00B7766D" w:rsidRPr="00962B0E" w:rsidRDefault="00B7766D" w:rsidP="006742C0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46991C" w14:textId="77777777" w:rsidR="00B7766D" w:rsidRPr="00962B0E" w:rsidRDefault="00B7766D" w:rsidP="006742C0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62B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15" w:type="dxa"/>
            <w:hideMark/>
          </w:tcPr>
          <w:p w14:paraId="676C8908" w14:textId="77777777" w:rsidR="00B7766D" w:rsidRPr="00962B0E" w:rsidRDefault="00B7766D" w:rsidP="00476E0B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</w:tcPr>
          <w:p w14:paraId="49D1EB25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hideMark/>
          </w:tcPr>
          <w:p w14:paraId="1536D238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>รอตัดจำหน่าย</w:t>
            </w:r>
          </w:p>
        </w:tc>
        <w:tc>
          <w:tcPr>
            <w:tcW w:w="270" w:type="dxa"/>
          </w:tcPr>
          <w:p w14:paraId="732B77C5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hideMark/>
          </w:tcPr>
          <w:p w14:paraId="659EC111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166196CC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38E2DFFC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7766D" w:rsidRPr="00962B0E" w14:paraId="44463C6A" w14:textId="77777777" w:rsidTr="00555669">
        <w:tc>
          <w:tcPr>
            <w:tcW w:w="2736" w:type="dxa"/>
          </w:tcPr>
          <w:p w14:paraId="076EA036" w14:textId="77777777" w:rsidR="00B7766D" w:rsidRPr="00962B0E" w:rsidRDefault="00B7766D" w:rsidP="006742C0">
            <w:pPr>
              <w:spacing w:line="400" w:lineRule="exact"/>
              <w:ind w:left="-18" w:right="6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A04FA61" w14:textId="77777777" w:rsidR="00B7766D" w:rsidRPr="00962B0E" w:rsidRDefault="00B7766D" w:rsidP="006742C0">
            <w:pPr>
              <w:spacing w:line="400" w:lineRule="exact"/>
              <w:ind w:right="63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3" w:type="dxa"/>
            <w:gridSpan w:val="7"/>
            <w:hideMark/>
          </w:tcPr>
          <w:p w14:paraId="6C062F01" w14:textId="77777777" w:rsidR="00B7766D" w:rsidRPr="00962B0E" w:rsidRDefault="00B7766D" w:rsidP="006742C0">
            <w:pPr>
              <w:spacing w:line="400" w:lineRule="exact"/>
              <w:ind w:right="63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766D" w:rsidRPr="00962B0E" w14:paraId="4BBD4D2C" w14:textId="77777777" w:rsidTr="00CF379F">
        <w:tc>
          <w:tcPr>
            <w:tcW w:w="2736" w:type="dxa"/>
            <w:hideMark/>
          </w:tcPr>
          <w:p w14:paraId="55887C82" w14:textId="77777777" w:rsidR="00B7766D" w:rsidRPr="00962B0E" w:rsidRDefault="00B7766D" w:rsidP="006742C0">
            <w:pPr>
              <w:pStyle w:val="BodyText"/>
              <w:spacing w:after="0" w:line="40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701D646F" w14:textId="77777777" w:rsidR="00B7766D" w:rsidRPr="00962B0E" w:rsidRDefault="00B7766D" w:rsidP="006742C0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2A2F507" w14:textId="77777777" w:rsidR="00B7766D" w:rsidRPr="00962B0E" w:rsidRDefault="00B7766D" w:rsidP="00CF379F">
            <w:pPr>
              <w:tabs>
                <w:tab w:val="decimal" w:pos="960"/>
              </w:tabs>
              <w:spacing w:line="400" w:lineRule="exact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9EED61" w14:textId="77777777" w:rsidR="00B7766D" w:rsidRPr="00962B0E" w:rsidRDefault="00B7766D" w:rsidP="00CF379F">
            <w:pPr>
              <w:tabs>
                <w:tab w:val="decimal" w:pos="960"/>
              </w:tabs>
              <w:spacing w:line="400" w:lineRule="exact"/>
              <w:ind w:left="-115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5C0561ED" w14:textId="77777777" w:rsidR="00B7766D" w:rsidRPr="00962B0E" w:rsidRDefault="00B7766D" w:rsidP="00CF379F">
            <w:pPr>
              <w:tabs>
                <w:tab w:val="decimal" w:pos="960"/>
              </w:tabs>
              <w:spacing w:line="400" w:lineRule="exact"/>
              <w:ind w:left="-115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8AAA12" w14:textId="77777777" w:rsidR="00B7766D" w:rsidRPr="00962B0E" w:rsidRDefault="00B7766D" w:rsidP="00CF379F">
            <w:pPr>
              <w:tabs>
                <w:tab w:val="decimal" w:pos="960"/>
              </w:tabs>
              <w:spacing w:line="400" w:lineRule="exact"/>
              <w:ind w:left="-115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3AB60BC" w14:textId="77777777" w:rsidR="00B7766D" w:rsidRPr="00962B0E" w:rsidRDefault="00B7766D" w:rsidP="00CF379F">
            <w:pPr>
              <w:tabs>
                <w:tab w:val="decimal" w:pos="960"/>
              </w:tabs>
              <w:spacing w:line="400" w:lineRule="exact"/>
              <w:ind w:left="-115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0AAF13A" w14:textId="77777777" w:rsidR="00B7766D" w:rsidRPr="00962B0E" w:rsidRDefault="00B7766D" w:rsidP="00CF379F">
            <w:pPr>
              <w:tabs>
                <w:tab w:val="decimal" w:pos="960"/>
              </w:tabs>
              <w:spacing w:line="400" w:lineRule="exact"/>
              <w:ind w:left="-115" w:righ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8F50B3F" w14:textId="77777777" w:rsidR="00B7766D" w:rsidRPr="00962B0E" w:rsidRDefault="00B7766D" w:rsidP="00CF379F">
            <w:pPr>
              <w:tabs>
                <w:tab w:val="decimal" w:pos="960"/>
              </w:tabs>
              <w:spacing w:line="400" w:lineRule="exact"/>
              <w:ind w:left="-115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6742C0" w:rsidRPr="00962B0E" w14:paraId="2A7C2D61" w14:textId="77777777" w:rsidTr="00CF379F">
        <w:tc>
          <w:tcPr>
            <w:tcW w:w="2736" w:type="dxa"/>
            <w:hideMark/>
          </w:tcPr>
          <w:p w14:paraId="3846704B" w14:textId="6444D22E" w:rsidR="006742C0" w:rsidRPr="00962B0E" w:rsidRDefault="006742C0" w:rsidP="006742C0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900" w:type="dxa"/>
          </w:tcPr>
          <w:p w14:paraId="014EC8E3" w14:textId="77777777" w:rsidR="006742C0" w:rsidRPr="00962B0E" w:rsidRDefault="006742C0" w:rsidP="006742C0">
            <w:pPr>
              <w:pStyle w:val="BodyText"/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467D658F" w14:textId="6D9B0833" w:rsidR="006742C0" w:rsidRPr="006742C0" w:rsidRDefault="00B30E1D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6742C0" w:rsidRPr="006742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</w:p>
        </w:tc>
        <w:tc>
          <w:tcPr>
            <w:tcW w:w="270" w:type="dxa"/>
          </w:tcPr>
          <w:p w14:paraId="53AE0886" w14:textId="77777777" w:rsidR="006742C0" w:rsidRPr="006742C0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5689DF5C" w14:textId="6F967F64" w:rsidR="006742C0" w:rsidRPr="006742C0" w:rsidRDefault="00B30E1D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742C0" w:rsidRPr="006742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092</w:t>
            </w:r>
          </w:p>
        </w:tc>
        <w:tc>
          <w:tcPr>
            <w:tcW w:w="270" w:type="dxa"/>
          </w:tcPr>
          <w:p w14:paraId="024AAEBB" w14:textId="77777777" w:rsidR="006742C0" w:rsidRPr="006742C0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061DFB67" w14:textId="7BA20AB2" w:rsidR="006742C0" w:rsidRPr="006742C0" w:rsidRDefault="00B30E1D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742C0" w:rsidRPr="006742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  <w:vAlign w:val="bottom"/>
          </w:tcPr>
          <w:p w14:paraId="47424C20" w14:textId="77777777" w:rsidR="006742C0" w:rsidRPr="006742C0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56F50D0" w14:textId="12815A1C" w:rsidR="006742C0" w:rsidRPr="006742C0" w:rsidRDefault="00B30E1D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6742C0" w:rsidRPr="006742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857</w:t>
            </w:r>
          </w:p>
        </w:tc>
      </w:tr>
      <w:tr w:rsidR="006742C0" w:rsidRPr="00962B0E" w14:paraId="39D86674" w14:textId="77777777" w:rsidTr="00CF379F">
        <w:tc>
          <w:tcPr>
            <w:tcW w:w="2736" w:type="dxa"/>
          </w:tcPr>
          <w:p w14:paraId="78E5B8B4" w14:textId="040328F6" w:rsidR="006742C0" w:rsidRPr="00962B0E" w:rsidRDefault="006742C0" w:rsidP="006742C0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1FEBC2C2" w14:textId="77777777" w:rsidR="006742C0" w:rsidRPr="00962B0E" w:rsidRDefault="006742C0" w:rsidP="006742C0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329B5F93" w14:textId="076A9900" w:rsidR="006742C0" w:rsidRPr="00962B0E" w:rsidRDefault="00B30E1D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270" w:type="dxa"/>
          </w:tcPr>
          <w:p w14:paraId="0DAE4EBE" w14:textId="77777777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730F754F" w14:textId="1F7C4AA7" w:rsidR="006742C0" w:rsidRPr="00962B0E" w:rsidRDefault="006742C0" w:rsidP="00CF379F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1450EF" w14:textId="77777777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2D71B6C5" w14:textId="7E489E3D" w:rsidR="006742C0" w:rsidRPr="00962B0E" w:rsidRDefault="00B30E1D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6742C0" w:rsidRPr="00962B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</w:p>
        </w:tc>
        <w:tc>
          <w:tcPr>
            <w:tcW w:w="270" w:type="dxa"/>
            <w:vAlign w:val="bottom"/>
          </w:tcPr>
          <w:p w14:paraId="7E7D6427" w14:textId="77777777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B781C0A" w14:textId="42EB857E" w:rsidR="006742C0" w:rsidRPr="00962B0E" w:rsidRDefault="00B30E1D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6742C0" w:rsidRPr="00962B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890</w:t>
            </w:r>
          </w:p>
        </w:tc>
      </w:tr>
      <w:tr w:rsidR="006742C0" w:rsidRPr="00962B0E" w14:paraId="76FF3B4B" w14:textId="77777777" w:rsidTr="00CF379F">
        <w:tc>
          <w:tcPr>
            <w:tcW w:w="2736" w:type="dxa"/>
          </w:tcPr>
          <w:p w14:paraId="47A0337A" w14:textId="2CCA0E89" w:rsidR="006742C0" w:rsidRPr="00962B0E" w:rsidRDefault="006742C0" w:rsidP="006742C0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โอน</w:t>
            </w:r>
          </w:p>
        </w:tc>
        <w:tc>
          <w:tcPr>
            <w:tcW w:w="900" w:type="dxa"/>
          </w:tcPr>
          <w:p w14:paraId="67E3B73E" w14:textId="77777777" w:rsidR="006742C0" w:rsidRPr="00962B0E" w:rsidRDefault="006742C0" w:rsidP="006742C0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25F9C341" w14:textId="606D0C03" w:rsidR="006742C0" w:rsidRPr="00962B0E" w:rsidRDefault="00B30E1D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742C0" w:rsidRPr="00962B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70" w:type="dxa"/>
          </w:tcPr>
          <w:p w14:paraId="79C46682" w14:textId="77777777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7E9D7784" w14:textId="5272B5BE" w:rsidR="006742C0" w:rsidRPr="00962B0E" w:rsidRDefault="006742C0" w:rsidP="00CF379F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7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FF118A" w14:textId="77777777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950CE72" w14:textId="15B30E05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62B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Pr="00962B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C0CDA3C" w14:textId="77777777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41CFC13" w14:textId="112DA10C" w:rsidR="006742C0" w:rsidRPr="00962B0E" w:rsidRDefault="006742C0" w:rsidP="00CF379F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42C0" w:rsidRPr="00962B0E" w14:paraId="1502B297" w14:textId="77777777" w:rsidTr="00CF379F">
        <w:tc>
          <w:tcPr>
            <w:tcW w:w="2736" w:type="dxa"/>
          </w:tcPr>
          <w:p w14:paraId="2B457B22" w14:textId="5E9C6CD1" w:rsidR="006742C0" w:rsidRPr="00962B0E" w:rsidRDefault="006742C0" w:rsidP="006742C0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62B0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900" w:type="dxa"/>
          </w:tcPr>
          <w:p w14:paraId="23919A73" w14:textId="77777777" w:rsidR="006742C0" w:rsidRPr="00962B0E" w:rsidRDefault="006742C0" w:rsidP="006742C0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23DEF21D" w14:textId="1E880AED" w:rsidR="006742C0" w:rsidRPr="00962B0E" w:rsidRDefault="006742C0" w:rsidP="00CF379F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FB0F30" w14:textId="77777777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C82774F" w14:textId="6417D719" w:rsidR="006742C0" w:rsidRPr="00962B0E" w:rsidRDefault="006742C0" w:rsidP="00CF379F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7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27E77E" w14:textId="77777777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9E8A5CA" w14:textId="01A3D259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962B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962B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D2D0820" w14:textId="77777777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39DBA59" w14:textId="04C941E7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962B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962B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742C0" w:rsidRPr="00962B0E" w14:paraId="106938DD" w14:textId="77777777" w:rsidTr="00CF379F">
        <w:tc>
          <w:tcPr>
            <w:tcW w:w="2736" w:type="dxa"/>
          </w:tcPr>
          <w:p w14:paraId="3DDF3A2C" w14:textId="64C5121A" w:rsidR="006742C0" w:rsidRPr="00962B0E" w:rsidRDefault="006742C0" w:rsidP="006742C0">
            <w:pPr>
              <w:pStyle w:val="BodyText"/>
              <w:spacing w:after="0" w:line="40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</w:t>
            </w:r>
            <w:r w:rsidRPr="00962B0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</w:t>
            </w:r>
            <w:r w:rsidRPr="00962B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900" w:type="dxa"/>
          </w:tcPr>
          <w:p w14:paraId="37C76F25" w14:textId="1FF884E6" w:rsidR="006742C0" w:rsidRPr="00555669" w:rsidRDefault="00B30E1D" w:rsidP="006742C0">
            <w:pPr>
              <w:pStyle w:val="BodyText"/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15" w:type="dxa"/>
          </w:tcPr>
          <w:p w14:paraId="78FFAB04" w14:textId="37F1FCC8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62B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  <w:r w:rsidRPr="00962B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50AAB9" w14:textId="77777777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8B22ED5" w14:textId="597B5D07" w:rsidR="006742C0" w:rsidRPr="00CF379F" w:rsidRDefault="006742C0" w:rsidP="00CF379F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7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BB80FD" w14:textId="77777777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12505210" w14:textId="6CACC45C" w:rsidR="006742C0" w:rsidRPr="00962B0E" w:rsidRDefault="006742C0" w:rsidP="00CF379F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E68F5DF" w14:textId="77777777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BAD3F7C" w14:textId="3AF5F010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62B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  <w:r w:rsidRPr="00962B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742C0" w:rsidRPr="00962B0E" w14:paraId="4F5A39E4" w14:textId="77777777" w:rsidTr="00CF379F">
        <w:tc>
          <w:tcPr>
            <w:tcW w:w="2736" w:type="dxa"/>
            <w:hideMark/>
          </w:tcPr>
          <w:p w14:paraId="2FB72E55" w14:textId="1AF30897" w:rsidR="006742C0" w:rsidRPr="00962B0E" w:rsidRDefault="006742C0" w:rsidP="006742C0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900" w:type="dxa"/>
          </w:tcPr>
          <w:p w14:paraId="217947A0" w14:textId="77777777" w:rsidR="006742C0" w:rsidRPr="00555669" w:rsidRDefault="006742C0" w:rsidP="006742C0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</w:tcPr>
          <w:p w14:paraId="44BD894F" w14:textId="2ADAEC89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4980C7" w14:textId="77777777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CDE2D68" w14:textId="065FF8DD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80C3D3" w14:textId="77777777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10E555B7" w14:textId="68A46913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915FBB6" w14:textId="77777777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B6651BA" w14:textId="1FB472CA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742C0" w:rsidRPr="00962B0E" w14:paraId="4C6CE8FA" w14:textId="77777777" w:rsidTr="00CF379F">
        <w:tc>
          <w:tcPr>
            <w:tcW w:w="2736" w:type="dxa"/>
          </w:tcPr>
          <w:p w14:paraId="536BBA44" w14:textId="44486D3B" w:rsidR="006742C0" w:rsidRPr="00962B0E" w:rsidRDefault="006742C0" w:rsidP="006742C0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และ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900" w:type="dxa"/>
          </w:tcPr>
          <w:p w14:paraId="66D5A5C2" w14:textId="77777777" w:rsidR="006742C0" w:rsidRPr="00555669" w:rsidRDefault="006742C0" w:rsidP="006742C0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2D44E243" w14:textId="2A033E12" w:rsidR="006742C0" w:rsidRPr="00962B0E" w:rsidRDefault="00B30E1D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6742C0" w:rsidRPr="00962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6A8F590" w14:textId="77777777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AE16B41" w14:textId="59711201" w:rsidR="006742C0" w:rsidRPr="00962B0E" w:rsidRDefault="00B30E1D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6742C0" w:rsidRPr="00962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092</w:t>
            </w:r>
          </w:p>
        </w:tc>
        <w:tc>
          <w:tcPr>
            <w:tcW w:w="270" w:type="dxa"/>
          </w:tcPr>
          <w:p w14:paraId="14DC8391" w14:textId="77777777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AB01B2E" w14:textId="61CC858E" w:rsidR="006742C0" w:rsidRPr="00962B0E" w:rsidRDefault="00B30E1D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6742C0" w:rsidRPr="00962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657</w:t>
            </w:r>
          </w:p>
        </w:tc>
        <w:tc>
          <w:tcPr>
            <w:tcW w:w="270" w:type="dxa"/>
            <w:vAlign w:val="bottom"/>
          </w:tcPr>
          <w:p w14:paraId="010F94D2" w14:textId="77777777" w:rsidR="006742C0" w:rsidRPr="00962B0E" w:rsidRDefault="006742C0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DCCFF59" w14:textId="7E2C8694" w:rsidR="006742C0" w:rsidRPr="00962B0E" w:rsidRDefault="00B30E1D" w:rsidP="00CF379F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  <w:r w:rsidR="006742C0" w:rsidRPr="00962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C40B27" w:rsidRPr="00962B0E" w14:paraId="67D9D8B6" w14:textId="77777777" w:rsidTr="00CF379F">
        <w:tc>
          <w:tcPr>
            <w:tcW w:w="2736" w:type="dxa"/>
          </w:tcPr>
          <w:p w14:paraId="0932967D" w14:textId="77777777" w:rsidR="00C40B27" w:rsidRPr="00962B0E" w:rsidRDefault="00C40B27" w:rsidP="00C40B27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4C400D0" w14:textId="77777777" w:rsidR="00C40B27" w:rsidRPr="00555669" w:rsidRDefault="00C40B27" w:rsidP="00C40B27">
            <w:pPr>
              <w:pStyle w:val="BodyText"/>
              <w:tabs>
                <w:tab w:val="decimal" w:pos="796"/>
              </w:tabs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1E602FBD" w14:textId="719D843B" w:rsidR="00C40B27" w:rsidRPr="00962B0E" w:rsidRDefault="00B30E1D" w:rsidP="00C40B27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</w:t>
            </w:r>
          </w:p>
        </w:tc>
        <w:tc>
          <w:tcPr>
            <w:tcW w:w="270" w:type="dxa"/>
          </w:tcPr>
          <w:p w14:paraId="6B142905" w14:textId="77777777" w:rsidR="00C40B27" w:rsidRPr="00962B0E" w:rsidRDefault="00C40B27" w:rsidP="00C40B27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F7689F7" w14:textId="0337BBA0" w:rsidR="00C40B27" w:rsidRPr="002408F3" w:rsidRDefault="00C40B27" w:rsidP="002408F3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A05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97D154" w14:textId="77777777" w:rsidR="00C40B27" w:rsidRPr="00962B0E" w:rsidRDefault="00C40B27" w:rsidP="00C40B27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8463C16" w14:textId="47376978" w:rsidR="00C40B27" w:rsidRPr="00962B0E" w:rsidRDefault="00B30E1D" w:rsidP="00C40B27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C40B27" w:rsidRPr="00C40B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70" w:type="dxa"/>
            <w:vAlign w:val="bottom"/>
          </w:tcPr>
          <w:p w14:paraId="797BF726" w14:textId="77777777" w:rsidR="00C40B27" w:rsidRPr="00962B0E" w:rsidRDefault="00C40B27" w:rsidP="00C40B27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3C56C56" w14:textId="440680D9" w:rsidR="00C40B27" w:rsidRPr="00962B0E" w:rsidRDefault="00B30E1D" w:rsidP="00C40B27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353CC" w:rsidRPr="00E353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</w:p>
        </w:tc>
      </w:tr>
      <w:tr w:rsidR="00C40B27" w:rsidRPr="00962B0E" w14:paraId="75A5A12D" w14:textId="77777777" w:rsidTr="00CF379F">
        <w:tc>
          <w:tcPr>
            <w:tcW w:w="2736" w:type="dxa"/>
          </w:tcPr>
          <w:p w14:paraId="13CF9C0A" w14:textId="2E821E9A" w:rsidR="00C40B27" w:rsidRPr="00962B0E" w:rsidRDefault="00C40B27" w:rsidP="00C40B27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จำหน่าย</w:t>
            </w:r>
          </w:p>
        </w:tc>
        <w:tc>
          <w:tcPr>
            <w:tcW w:w="900" w:type="dxa"/>
          </w:tcPr>
          <w:p w14:paraId="1EA1E7F4" w14:textId="77777777" w:rsidR="00C40B27" w:rsidRPr="00555669" w:rsidRDefault="00C40B27" w:rsidP="00C40B27">
            <w:pPr>
              <w:pStyle w:val="BodyText"/>
              <w:tabs>
                <w:tab w:val="decimal" w:pos="796"/>
              </w:tabs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44C3795" w14:textId="228E0464" w:rsidR="00E353CC" w:rsidRPr="00C40B27" w:rsidRDefault="00E353CC" w:rsidP="002408F3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08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FD34F5" w14:textId="77777777" w:rsidR="00C40B27" w:rsidRPr="00962B0E" w:rsidRDefault="00C40B27" w:rsidP="00C40B27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EE56F13" w14:textId="0C25A632" w:rsidR="00C40B27" w:rsidRPr="002408F3" w:rsidRDefault="00C40B27" w:rsidP="002408F3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05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E2FE19" w14:textId="77777777" w:rsidR="00C40B27" w:rsidRPr="00962B0E" w:rsidRDefault="00C40B27" w:rsidP="00C40B27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93AE8E3" w14:textId="60949ACB" w:rsidR="00C40B27" w:rsidRPr="00962B0E" w:rsidRDefault="00A24A02" w:rsidP="00C40B27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24A0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A24A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  <w:r w:rsidRPr="00A24A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4052435" w14:textId="77777777" w:rsidR="00C40B27" w:rsidRPr="00962B0E" w:rsidRDefault="00C40B27" w:rsidP="00C40B27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44AD3A0" w14:textId="04CD5BBF" w:rsidR="00C40B27" w:rsidRPr="00962B0E" w:rsidRDefault="00E353CC" w:rsidP="00C40B27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53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E353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  <w:r w:rsidRPr="00E353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40B27" w:rsidRPr="00962B0E" w14:paraId="1D4B30CD" w14:textId="77777777" w:rsidTr="00CF379F">
        <w:tc>
          <w:tcPr>
            <w:tcW w:w="2736" w:type="dxa"/>
          </w:tcPr>
          <w:p w14:paraId="2B5BA42C" w14:textId="77777777" w:rsidR="00C40B27" w:rsidRPr="00962B0E" w:rsidRDefault="00C40B27" w:rsidP="00C40B27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โอน</w:t>
            </w:r>
          </w:p>
        </w:tc>
        <w:tc>
          <w:tcPr>
            <w:tcW w:w="900" w:type="dxa"/>
          </w:tcPr>
          <w:p w14:paraId="75B5EE98" w14:textId="77777777" w:rsidR="00C40B27" w:rsidRPr="00555669" w:rsidRDefault="00C40B27" w:rsidP="00C40B27">
            <w:pPr>
              <w:pStyle w:val="BodyText"/>
              <w:tabs>
                <w:tab w:val="decimal" w:pos="796"/>
              </w:tabs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5F8F296A" w14:textId="6DA80F5A" w:rsidR="00C40B27" w:rsidRPr="00962B0E" w:rsidRDefault="00B30E1D" w:rsidP="00C40B27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C40B27" w:rsidRPr="00C40B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234AC70" w14:textId="77777777" w:rsidR="00C40B27" w:rsidRPr="00962B0E" w:rsidRDefault="00C40B27" w:rsidP="00C40B27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9C811DE" w14:textId="1B658111" w:rsidR="00C40B27" w:rsidRPr="002408F3" w:rsidRDefault="00C40B27" w:rsidP="002408F3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05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622892" w14:textId="77777777" w:rsidR="00C40B27" w:rsidRPr="00962B0E" w:rsidRDefault="00C40B27" w:rsidP="00C40B27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FBB4859" w14:textId="30FE3CA1" w:rsidR="00C40B27" w:rsidRPr="00962B0E" w:rsidRDefault="00C40B27" w:rsidP="00C40B27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40B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40B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C40B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ED359F9" w14:textId="77777777" w:rsidR="00C40B27" w:rsidRPr="00962B0E" w:rsidRDefault="00C40B27" w:rsidP="00C40B27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D2F5E8D" w14:textId="4A40BFD0" w:rsidR="00C40B27" w:rsidRPr="00962B0E" w:rsidRDefault="00C40B27" w:rsidP="002408F3">
            <w:pPr>
              <w:pStyle w:val="BodyText"/>
              <w:tabs>
                <w:tab w:val="decimal" w:pos="872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40B27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</w:tr>
      <w:tr w:rsidR="00C91B31" w:rsidRPr="00962B0E" w14:paraId="3F1711AF" w14:textId="77777777" w:rsidTr="00CF379F">
        <w:tc>
          <w:tcPr>
            <w:tcW w:w="2736" w:type="dxa"/>
          </w:tcPr>
          <w:p w14:paraId="36AB7227" w14:textId="2D3DE713" w:rsidR="00C91B31" w:rsidRPr="00962B0E" w:rsidRDefault="00C91B31" w:rsidP="00C91B31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62B0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900" w:type="dxa"/>
          </w:tcPr>
          <w:p w14:paraId="6A471C01" w14:textId="77777777" w:rsidR="00C91B31" w:rsidRPr="00555669" w:rsidRDefault="00C91B31" w:rsidP="00C91B31">
            <w:pPr>
              <w:pStyle w:val="BodyText"/>
              <w:tabs>
                <w:tab w:val="decimal" w:pos="796"/>
              </w:tabs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50A4A66" w14:textId="3AD689E3" w:rsidR="00C91B31" w:rsidRPr="00C40B27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C40B2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Pr="00C40B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096</w:t>
            </w:r>
            <w:r w:rsidRPr="00C40B2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6D50472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51857A4" w14:textId="537495F7" w:rsidR="00C91B31" w:rsidRPr="001A058E" w:rsidRDefault="00C91B31" w:rsidP="002408F3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05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E6FA55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51E5ADC" w14:textId="53294A55" w:rsidR="00C91B31" w:rsidRPr="00CF379F" w:rsidRDefault="00476E0B" w:rsidP="00476E0B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7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906470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66A1792" w14:textId="20786A94" w:rsidR="00C91B31" w:rsidRPr="00C40B27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40B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40B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096</w:t>
            </w:r>
            <w:r w:rsidRPr="00C40B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91B31" w:rsidRPr="00962B0E" w14:paraId="06FB7A9F" w14:textId="77777777" w:rsidTr="00CF379F">
        <w:tc>
          <w:tcPr>
            <w:tcW w:w="2736" w:type="dxa"/>
            <w:hideMark/>
          </w:tcPr>
          <w:p w14:paraId="6CF1A0A8" w14:textId="1227F605" w:rsidR="00C91B31" w:rsidRPr="00962B0E" w:rsidRDefault="00C91B31" w:rsidP="00C91B31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900" w:type="dxa"/>
          </w:tcPr>
          <w:p w14:paraId="0CAD4FEF" w14:textId="77777777" w:rsidR="00C91B31" w:rsidRPr="00555669" w:rsidRDefault="00C91B31" w:rsidP="00C91B31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E043E3" w14:textId="33C65206" w:rsidR="00C91B31" w:rsidRPr="00962B0E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 w:rsidR="00C91B31" w:rsidRPr="00C40B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978</w:t>
            </w:r>
          </w:p>
        </w:tc>
        <w:tc>
          <w:tcPr>
            <w:tcW w:w="270" w:type="dxa"/>
          </w:tcPr>
          <w:p w14:paraId="099940EC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5C4F1C" w14:textId="533C7164" w:rsidR="00C91B31" w:rsidRPr="00962B0E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C91B31" w:rsidRPr="00C40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092</w:t>
            </w:r>
          </w:p>
        </w:tc>
        <w:tc>
          <w:tcPr>
            <w:tcW w:w="270" w:type="dxa"/>
          </w:tcPr>
          <w:p w14:paraId="0B53D9EA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DB9956" w14:textId="6BB5D258" w:rsidR="00C91B31" w:rsidRPr="00962B0E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91B31" w:rsidRPr="00E353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  <w:vAlign w:val="bottom"/>
          </w:tcPr>
          <w:p w14:paraId="45963BFA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7C774" w14:textId="0A41DB43" w:rsidR="00C91B31" w:rsidRPr="00962B0E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="00C91B31" w:rsidRPr="00E353C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770</w:t>
            </w:r>
          </w:p>
        </w:tc>
      </w:tr>
      <w:tr w:rsidR="00C91B31" w:rsidRPr="006742C0" w14:paraId="48DD8AC6" w14:textId="77777777" w:rsidTr="00CF379F">
        <w:tc>
          <w:tcPr>
            <w:tcW w:w="2736" w:type="dxa"/>
          </w:tcPr>
          <w:p w14:paraId="789BD231" w14:textId="77777777" w:rsidR="00C91B31" w:rsidRPr="006742C0" w:rsidRDefault="00C91B31" w:rsidP="00C91B31">
            <w:pPr>
              <w:pStyle w:val="BodyText"/>
              <w:spacing w:after="0" w:line="200" w:lineRule="exact"/>
              <w:ind w:left="162" w:right="-131" w:hanging="162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0CDB96FE" w14:textId="77777777" w:rsidR="00C91B31" w:rsidRPr="00555669" w:rsidRDefault="00C91B31" w:rsidP="00C91B31">
            <w:pPr>
              <w:pStyle w:val="BodyText"/>
              <w:tabs>
                <w:tab w:val="decimal" w:pos="972"/>
              </w:tabs>
              <w:spacing w:after="0" w:line="200" w:lineRule="exact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C450B" w14:textId="77777777" w:rsidR="00C91B31" w:rsidRPr="006742C0" w:rsidRDefault="00C91B31" w:rsidP="00C91B31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631AEBC" w14:textId="77777777" w:rsidR="00C91B31" w:rsidRPr="006742C0" w:rsidRDefault="00C91B31" w:rsidP="00C91B31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91FD0" w14:textId="77777777" w:rsidR="00C91B31" w:rsidRPr="006742C0" w:rsidRDefault="00C91B31" w:rsidP="00C91B31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8164D47" w14:textId="77777777" w:rsidR="00C91B31" w:rsidRPr="006742C0" w:rsidRDefault="00C91B31" w:rsidP="00C91B31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F40AF" w14:textId="77777777" w:rsidR="00C91B31" w:rsidRPr="006742C0" w:rsidRDefault="00C91B31" w:rsidP="00C91B31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2A8153A4" w14:textId="77777777" w:rsidR="00C91B31" w:rsidRPr="006742C0" w:rsidRDefault="00C91B31" w:rsidP="00C91B31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27ACB" w14:textId="77777777" w:rsidR="00C91B31" w:rsidRPr="006742C0" w:rsidRDefault="00C91B31" w:rsidP="00C91B31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91B31" w:rsidRPr="00962B0E" w14:paraId="677BCF36" w14:textId="77777777" w:rsidTr="00CF379F">
        <w:tc>
          <w:tcPr>
            <w:tcW w:w="2736" w:type="dxa"/>
            <w:hideMark/>
          </w:tcPr>
          <w:p w14:paraId="76219D47" w14:textId="77777777" w:rsidR="00C91B31" w:rsidRPr="00962B0E" w:rsidRDefault="00C91B31" w:rsidP="00C91B31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00" w:type="dxa"/>
          </w:tcPr>
          <w:p w14:paraId="029B9459" w14:textId="77777777" w:rsidR="00C91B31" w:rsidRPr="00555669" w:rsidRDefault="00C91B31" w:rsidP="00C91B31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5" w:type="dxa"/>
          </w:tcPr>
          <w:p w14:paraId="2596CF02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904DCE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2C05ACA8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BD742F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2F1F1008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5B6DE8B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8459F4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91B31" w:rsidRPr="00962B0E" w14:paraId="0B4D9894" w14:textId="77777777" w:rsidTr="00CF379F">
        <w:tc>
          <w:tcPr>
            <w:tcW w:w="2736" w:type="dxa"/>
            <w:hideMark/>
          </w:tcPr>
          <w:p w14:paraId="13C94833" w14:textId="3A727743" w:rsidR="00C91B31" w:rsidRPr="00962B0E" w:rsidRDefault="00C91B31" w:rsidP="00C91B31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900" w:type="dxa"/>
          </w:tcPr>
          <w:p w14:paraId="2BE3907D" w14:textId="77777777" w:rsidR="00C91B31" w:rsidRPr="00555669" w:rsidRDefault="00C91B31" w:rsidP="00C91B31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</w:tcPr>
          <w:p w14:paraId="542ADB95" w14:textId="0B977525" w:rsidR="00C91B31" w:rsidRPr="00CF379F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C91B31" w:rsidRPr="00CF37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799</w:t>
            </w:r>
          </w:p>
        </w:tc>
        <w:tc>
          <w:tcPr>
            <w:tcW w:w="270" w:type="dxa"/>
          </w:tcPr>
          <w:p w14:paraId="0B36CA9C" w14:textId="77777777" w:rsidR="00C91B31" w:rsidRPr="00CF379F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5007703A" w14:textId="4C75D2A6" w:rsidR="00C91B31" w:rsidRPr="00CF379F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91B31" w:rsidRPr="00CF37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825</w:t>
            </w:r>
          </w:p>
        </w:tc>
        <w:tc>
          <w:tcPr>
            <w:tcW w:w="270" w:type="dxa"/>
          </w:tcPr>
          <w:p w14:paraId="48694BB1" w14:textId="77777777" w:rsidR="00C91B31" w:rsidRPr="00CF379F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0A89B15A" w14:textId="5F1F0BB6" w:rsidR="00C91B31" w:rsidRPr="00CF379F" w:rsidRDefault="00C91B31" w:rsidP="00C91B31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37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657A52" w14:textId="77777777" w:rsidR="00C91B31" w:rsidRPr="00CF379F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129792" w14:textId="4511240D" w:rsidR="00C91B31" w:rsidRPr="00CF379F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C91B31" w:rsidRPr="00CF37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624</w:t>
            </w:r>
          </w:p>
        </w:tc>
      </w:tr>
      <w:tr w:rsidR="00C91B31" w:rsidRPr="00962B0E" w14:paraId="7FD72B8B" w14:textId="77777777" w:rsidTr="00CF379F">
        <w:tc>
          <w:tcPr>
            <w:tcW w:w="2736" w:type="dxa"/>
            <w:hideMark/>
          </w:tcPr>
          <w:p w14:paraId="3AE325C1" w14:textId="72E2F4FD" w:rsidR="00C91B31" w:rsidRPr="00962B0E" w:rsidRDefault="00C91B31" w:rsidP="00C91B31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372C3B99" w14:textId="77777777" w:rsidR="00C91B31" w:rsidRPr="00555669" w:rsidRDefault="00C91B31" w:rsidP="00C91B31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36F7384C" w14:textId="3DA0E5E2" w:rsidR="00C91B31" w:rsidRPr="00962B0E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91B31" w:rsidRPr="00962B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684</w:t>
            </w:r>
          </w:p>
        </w:tc>
        <w:tc>
          <w:tcPr>
            <w:tcW w:w="270" w:type="dxa"/>
          </w:tcPr>
          <w:p w14:paraId="45377BAC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C905AEF" w14:textId="609FDCCD" w:rsidR="00C91B31" w:rsidRPr="00962B0E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</w:t>
            </w:r>
          </w:p>
        </w:tc>
        <w:tc>
          <w:tcPr>
            <w:tcW w:w="270" w:type="dxa"/>
          </w:tcPr>
          <w:p w14:paraId="48FD80C7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042392B" w14:textId="6FE68C2C" w:rsidR="00C91B31" w:rsidRPr="00CF379F" w:rsidRDefault="00C91B31" w:rsidP="00C91B31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37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980F85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98468C" w14:textId="7A9C5CCE" w:rsidR="00C91B31" w:rsidRPr="00962B0E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91B31" w:rsidRPr="00962B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951</w:t>
            </w:r>
          </w:p>
        </w:tc>
      </w:tr>
      <w:tr w:rsidR="00C91B31" w:rsidRPr="00962B0E" w14:paraId="6B99E5B1" w14:textId="77777777" w:rsidTr="00CF379F">
        <w:tc>
          <w:tcPr>
            <w:tcW w:w="2736" w:type="dxa"/>
          </w:tcPr>
          <w:p w14:paraId="650A53AF" w14:textId="551B5453" w:rsidR="00C91B31" w:rsidRPr="00962B0E" w:rsidRDefault="00C91B31" w:rsidP="00C91B31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</w:t>
            </w:r>
            <w:r w:rsidRPr="00962B0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</w:t>
            </w:r>
            <w:r w:rsidRPr="00962B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900" w:type="dxa"/>
          </w:tcPr>
          <w:p w14:paraId="58394EF1" w14:textId="08852ED2" w:rsidR="00C91B31" w:rsidRPr="00555669" w:rsidRDefault="00B30E1D" w:rsidP="002408F3">
            <w:pPr>
              <w:pStyle w:val="BodyText"/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B30E1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299662BF" w14:textId="5BA14F88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62B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9570225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9FA073A" w14:textId="5675089E" w:rsidR="00C91B31" w:rsidRPr="00962B0E" w:rsidRDefault="00C91B31" w:rsidP="00C91B31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08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F42858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CBC7D81" w14:textId="62D88B09" w:rsidR="00C91B31" w:rsidRPr="00CF379F" w:rsidRDefault="00C91B31" w:rsidP="00C91B31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7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2786EB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56FC308" w14:textId="285AB8DB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62B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91B31" w:rsidRPr="00962B0E" w14:paraId="335CFF26" w14:textId="77777777" w:rsidTr="00CF379F">
        <w:tc>
          <w:tcPr>
            <w:tcW w:w="2736" w:type="dxa"/>
            <w:hideMark/>
          </w:tcPr>
          <w:p w14:paraId="7CAE66A8" w14:textId="07A9315E" w:rsidR="00C91B31" w:rsidRPr="00962B0E" w:rsidRDefault="00C91B31" w:rsidP="00C91B31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900" w:type="dxa"/>
          </w:tcPr>
          <w:p w14:paraId="49A54247" w14:textId="77777777" w:rsidR="00C91B31" w:rsidRPr="00555669" w:rsidRDefault="00C91B31" w:rsidP="00C91B31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</w:tcPr>
          <w:p w14:paraId="63EC7263" w14:textId="60526054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ED1C95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236E20BA" w14:textId="6C67AC85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EA3392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7DC94FA0" w14:textId="772F4B46" w:rsidR="00C91B31" w:rsidRPr="00CF379F" w:rsidRDefault="00C91B31" w:rsidP="00C91B31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F009EB8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5D5BA68" w14:textId="5CF67D3C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91B31" w:rsidRPr="00962B0E" w14:paraId="43312901" w14:textId="77777777" w:rsidTr="00CF379F">
        <w:tc>
          <w:tcPr>
            <w:tcW w:w="2736" w:type="dxa"/>
          </w:tcPr>
          <w:p w14:paraId="11B526B4" w14:textId="6B9D3411" w:rsidR="00C91B31" w:rsidRPr="00962B0E" w:rsidRDefault="00C91B31" w:rsidP="00C91B31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และ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900" w:type="dxa"/>
          </w:tcPr>
          <w:p w14:paraId="6D9A8F52" w14:textId="77777777" w:rsidR="00C91B31" w:rsidRPr="00555669" w:rsidRDefault="00C91B31" w:rsidP="00C91B31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5D792503" w14:textId="4B958A3A" w:rsidR="00C91B31" w:rsidRPr="00962B0E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C91B31" w:rsidRPr="00962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B8DD768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B8D7929" w14:textId="42E4AD36" w:rsidR="00C91B31" w:rsidRPr="00962B0E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C91B31" w:rsidRPr="00962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092</w:t>
            </w:r>
          </w:p>
        </w:tc>
        <w:tc>
          <w:tcPr>
            <w:tcW w:w="270" w:type="dxa"/>
          </w:tcPr>
          <w:p w14:paraId="5D6E0591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0D86630" w14:textId="59D5B7CC" w:rsidR="00C91B31" w:rsidRPr="00CF379F" w:rsidRDefault="00C91B31" w:rsidP="00C91B31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7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D52975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4A46E88" w14:textId="76F8FC60" w:rsidR="00C91B31" w:rsidRPr="00962B0E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 w:rsidR="00C91B31" w:rsidRPr="00962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544</w:t>
            </w:r>
          </w:p>
        </w:tc>
      </w:tr>
      <w:tr w:rsidR="00C91B31" w:rsidRPr="00962B0E" w14:paraId="02108C50" w14:textId="77777777" w:rsidTr="00CF379F">
        <w:tc>
          <w:tcPr>
            <w:tcW w:w="2736" w:type="dxa"/>
          </w:tcPr>
          <w:p w14:paraId="4FFEDDC9" w14:textId="77777777" w:rsidR="00C91B31" w:rsidRPr="00962B0E" w:rsidRDefault="00C91B31" w:rsidP="00C91B31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7F8F3A5D" w14:textId="77777777" w:rsidR="00C91B31" w:rsidRPr="00555669" w:rsidRDefault="00C91B31" w:rsidP="00C91B31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4BEF387" w14:textId="035FD910" w:rsidR="00C91B31" w:rsidRPr="00962B0E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91B31" w:rsidRPr="00E353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</w:tcPr>
          <w:p w14:paraId="1C9151B2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DF7D05D" w14:textId="751AF0F8" w:rsidR="00C91B31" w:rsidRPr="002408F3" w:rsidRDefault="00C91B31" w:rsidP="002408F3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37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014A30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787FB71" w14:textId="6696FF10" w:rsidR="00C91B31" w:rsidRPr="002408F3" w:rsidRDefault="00C91B31" w:rsidP="002408F3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37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C5D607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EB071F4" w14:textId="34E1746D" w:rsidR="00C91B31" w:rsidRPr="00962B0E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91B31" w:rsidRPr="00E353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</w:tr>
      <w:tr w:rsidR="00C91B31" w:rsidRPr="00962B0E" w14:paraId="36A723C5" w14:textId="77777777" w:rsidTr="00CF379F">
        <w:tc>
          <w:tcPr>
            <w:tcW w:w="2736" w:type="dxa"/>
            <w:hideMark/>
          </w:tcPr>
          <w:p w14:paraId="4FE3977A" w14:textId="0840D529" w:rsidR="00C91B31" w:rsidRPr="00962B0E" w:rsidRDefault="00C91B31" w:rsidP="00C91B31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693708EC" w14:textId="453E559F" w:rsidR="00C91B31" w:rsidRPr="00555669" w:rsidRDefault="00C91B31" w:rsidP="00C91B31">
            <w:pPr>
              <w:pStyle w:val="BodyText"/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</w:tcPr>
          <w:p w14:paraId="7F5E4243" w14:textId="7B6A7973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53C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 w:rsidRPr="00E353C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843</w:t>
            </w:r>
            <w:r w:rsidRPr="00E353C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E210032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331161BF" w14:textId="259B4911" w:rsidR="00C91B31" w:rsidRPr="002408F3" w:rsidRDefault="00C91B31" w:rsidP="002408F3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37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DF9F39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69EC2871" w14:textId="11AFFCE5" w:rsidR="00C91B31" w:rsidRPr="002408F3" w:rsidRDefault="00C91B31" w:rsidP="002408F3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37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D875FB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232EC7C" w14:textId="3CC688F2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53C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 w:rsidRPr="00E353C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843</w:t>
            </w:r>
            <w:r w:rsidRPr="00E353C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91B31" w:rsidRPr="00962B0E" w14:paraId="24A3535C" w14:textId="77777777" w:rsidTr="00CF379F">
        <w:tc>
          <w:tcPr>
            <w:tcW w:w="2736" w:type="dxa"/>
            <w:hideMark/>
          </w:tcPr>
          <w:p w14:paraId="4514046C" w14:textId="1804DA68" w:rsidR="00C91B31" w:rsidRPr="00962B0E" w:rsidRDefault="00C91B31" w:rsidP="00C91B31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900" w:type="dxa"/>
          </w:tcPr>
          <w:p w14:paraId="2BFA847E" w14:textId="77777777" w:rsidR="00C91B31" w:rsidRPr="00962B0E" w:rsidRDefault="00C91B31" w:rsidP="00C91B31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B9A6C5" w14:textId="2D990D99" w:rsidR="00C91B31" w:rsidRPr="00962B0E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C91B31" w:rsidRPr="00E353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309</w:t>
            </w:r>
          </w:p>
        </w:tc>
        <w:tc>
          <w:tcPr>
            <w:tcW w:w="270" w:type="dxa"/>
          </w:tcPr>
          <w:p w14:paraId="213FBAF8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F4890C" w14:textId="08885CB8" w:rsidR="00C91B31" w:rsidRPr="00962B0E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C91B31" w:rsidRPr="00C40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092</w:t>
            </w:r>
          </w:p>
        </w:tc>
        <w:tc>
          <w:tcPr>
            <w:tcW w:w="270" w:type="dxa"/>
          </w:tcPr>
          <w:p w14:paraId="543A59BD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19355" w14:textId="564C092A" w:rsidR="00C91B31" w:rsidRPr="00962B0E" w:rsidRDefault="002408F3" w:rsidP="002408F3">
            <w:pPr>
              <w:pStyle w:val="BodyText"/>
              <w:tabs>
                <w:tab w:val="decimal" w:pos="838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7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C91B31" w:rsidRPr="002408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91B31" w:rsidRPr="00C40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270" w:type="dxa"/>
            <w:vAlign w:val="bottom"/>
          </w:tcPr>
          <w:p w14:paraId="34CDFE65" w14:textId="77777777" w:rsidR="00C91B31" w:rsidRPr="00962B0E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A52C5A" w14:textId="7A28131A" w:rsidR="00C91B31" w:rsidRPr="00962B0E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C91B31" w:rsidRPr="00E353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401</w:t>
            </w:r>
          </w:p>
        </w:tc>
      </w:tr>
      <w:tr w:rsidR="00C91B31" w:rsidRPr="006742C0" w14:paraId="03C27717" w14:textId="77777777" w:rsidTr="00CF379F">
        <w:trPr>
          <w:trHeight w:val="46"/>
        </w:trPr>
        <w:tc>
          <w:tcPr>
            <w:tcW w:w="2736" w:type="dxa"/>
          </w:tcPr>
          <w:p w14:paraId="743ADD8C" w14:textId="79A12066" w:rsidR="00C91B31" w:rsidRPr="006742C0" w:rsidRDefault="00C91B31" w:rsidP="00C91B31">
            <w:pPr>
              <w:pStyle w:val="BodyText"/>
              <w:spacing w:after="0" w:line="200" w:lineRule="exact"/>
              <w:ind w:left="162" w:right="-131" w:hanging="162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0" w:type="dxa"/>
          </w:tcPr>
          <w:p w14:paraId="1152274B" w14:textId="77777777" w:rsidR="00C91B31" w:rsidRPr="006742C0" w:rsidRDefault="00C91B31" w:rsidP="00C91B31">
            <w:pPr>
              <w:pStyle w:val="BodyText"/>
              <w:tabs>
                <w:tab w:val="decimal" w:pos="972"/>
              </w:tabs>
              <w:spacing w:after="0" w:line="200" w:lineRule="exact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15" w:type="dxa"/>
          </w:tcPr>
          <w:p w14:paraId="17BA1D39" w14:textId="77777777" w:rsidR="00C91B31" w:rsidRPr="006742C0" w:rsidRDefault="00C91B31" w:rsidP="00C91B31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9FFD74B" w14:textId="77777777" w:rsidR="00C91B31" w:rsidRPr="006742C0" w:rsidRDefault="00C91B31" w:rsidP="00C91B31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24" w:type="dxa"/>
          </w:tcPr>
          <w:p w14:paraId="46F32BF1" w14:textId="77777777" w:rsidR="00C91B31" w:rsidRPr="006742C0" w:rsidRDefault="00C91B31" w:rsidP="00C91B31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9E99244" w14:textId="77777777" w:rsidR="00C91B31" w:rsidRPr="006742C0" w:rsidRDefault="00C91B31" w:rsidP="00C91B31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24" w:type="dxa"/>
          </w:tcPr>
          <w:p w14:paraId="109D331E" w14:textId="77777777" w:rsidR="00C91B31" w:rsidRPr="006742C0" w:rsidRDefault="00C91B31" w:rsidP="00C91B31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79BEB57A" w14:textId="77777777" w:rsidR="00C91B31" w:rsidRPr="006742C0" w:rsidRDefault="00C91B31" w:rsidP="00C91B31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2444F046" w14:textId="77777777" w:rsidR="00C91B31" w:rsidRPr="006742C0" w:rsidRDefault="00C91B31" w:rsidP="00C91B31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91B31" w:rsidRPr="006666FA" w14:paraId="651C260C" w14:textId="77777777" w:rsidTr="00CF379F">
        <w:trPr>
          <w:trHeight w:val="342"/>
        </w:trPr>
        <w:tc>
          <w:tcPr>
            <w:tcW w:w="2736" w:type="dxa"/>
          </w:tcPr>
          <w:p w14:paraId="3A6D4552" w14:textId="02CE6112" w:rsidR="00C91B31" w:rsidRPr="006666FA" w:rsidRDefault="00C91B31" w:rsidP="00C91B31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0D092379" w14:textId="77777777" w:rsidR="00C91B31" w:rsidRPr="00F562CE" w:rsidRDefault="00C91B31" w:rsidP="00C91B31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2A293C7" w14:textId="77777777" w:rsidR="00C91B31" w:rsidRPr="006666FA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0C0353" w14:textId="77777777" w:rsidR="00C91B31" w:rsidRPr="006666FA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1E84C50" w14:textId="77777777" w:rsidR="00C91B31" w:rsidRPr="006666FA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C465A5" w14:textId="77777777" w:rsidR="00C91B31" w:rsidRPr="006666FA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147C107C" w14:textId="77777777" w:rsidR="00C91B31" w:rsidRPr="006666FA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6911898" w14:textId="77777777" w:rsidR="00C91B31" w:rsidRPr="006666FA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697E39" w14:textId="77777777" w:rsidR="00C91B31" w:rsidRPr="006666FA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91B31" w:rsidRPr="006666FA" w14:paraId="203167ED" w14:textId="77777777" w:rsidTr="00CF379F">
        <w:tc>
          <w:tcPr>
            <w:tcW w:w="2736" w:type="dxa"/>
          </w:tcPr>
          <w:p w14:paraId="565F4FAC" w14:textId="6836CD90" w:rsidR="00C91B31" w:rsidRPr="006666FA" w:rsidRDefault="00C91B31" w:rsidP="00C91B31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900" w:type="dxa"/>
          </w:tcPr>
          <w:p w14:paraId="21805AAB" w14:textId="77777777" w:rsidR="00C91B31" w:rsidRPr="00F562CE" w:rsidRDefault="00C91B31" w:rsidP="00C91B31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</w:tcPr>
          <w:p w14:paraId="54231C26" w14:textId="3B378968" w:rsidR="00C91B31" w:rsidRPr="006666FA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C91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315</w:t>
            </w:r>
          </w:p>
        </w:tc>
        <w:tc>
          <w:tcPr>
            <w:tcW w:w="270" w:type="dxa"/>
          </w:tcPr>
          <w:p w14:paraId="61FBC953" w14:textId="77777777" w:rsidR="00C91B31" w:rsidRPr="006666FA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</w:tcPr>
          <w:p w14:paraId="13676818" w14:textId="5F03B3DA" w:rsidR="00C91B31" w:rsidRPr="006666FA" w:rsidRDefault="00C91B31" w:rsidP="00C91B31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112CA0" w14:textId="77777777" w:rsidR="00C91B31" w:rsidRPr="006666FA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</w:tcPr>
          <w:p w14:paraId="0AE9A9AE" w14:textId="1FABB833" w:rsidR="00C91B31" w:rsidRPr="006666FA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C91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657</w:t>
            </w:r>
          </w:p>
        </w:tc>
        <w:tc>
          <w:tcPr>
            <w:tcW w:w="270" w:type="dxa"/>
            <w:vAlign w:val="bottom"/>
          </w:tcPr>
          <w:p w14:paraId="411F2A7D" w14:textId="77777777" w:rsidR="00C91B31" w:rsidRPr="006666FA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3ADDE2E" w14:textId="6770B6E4" w:rsidR="00C91B31" w:rsidRPr="006666FA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C91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972</w:t>
            </w:r>
          </w:p>
        </w:tc>
      </w:tr>
      <w:tr w:rsidR="00C91B31" w:rsidRPr="006666FA" w14:paraId="4A9A3332" w14:textId="77777777" w:rsidTr="00CF379F">
        <w:tc>
          <w:tcPr>
            <w:tcW w:w="2736" w:type="dxa"/>
            <w:hideMark/>
          </w:tcPr>
          <w:p w14:paraId="226CA114" w14:textId="526D451E" w:rsidR="00C91B31" w:rsidRPr="006666FA" w:rsidRDefault="00C91B31" w:rsidP="00C91B31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900" w:type="dxa"/>
          </w:tcPr>
          <w:p w14:paraId="3C6C35A9" w14:textId="77777777" w:rsidR="00C91B31" w:rsidRPr="006666FA" w:rsidRDefault="00C91B31" w:rsidP="00C91B31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E53737B" w14:textId="2DD461A5" w:rsidR="00C91B31" w:rsidRPr="006666FA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C91B31" w:rsidRPr="00E353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</w:p>
        </w:tc>
        <w:tc>
          <w:tcPr>
            <w:tcW w:w="270" w:type="dxa"/>
          </w:tcPr>
          <w:p w14:paraId="0281FC6C" w14:textId="77777777" w:rsidR="00C91B31" w:rsidRPr="006666FA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FBD5A54" w14:textId="25493A2C" w:rsidR="00C91B31" w:rsidRPr="006666FA" w:rsidRDefault="00C91B31" w:rsidP="002408F3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3F30F8" w14:textId="77777777" w:rsidR="00C91B31" w:rsidRPr="006666FA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9466C84" w14:textId="3A834DE8" w:rsidR="00C91B31" w:rsidRPr="006666FA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91B31" w:rsidRPr="00E353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  <w:vAlign w:val="bottom"/>
          </w:tcPr>
          <w:p w14:paraId="2DBDD64D" w14:textId="77777777" w:rsidR="00C91B31" w:rsidRPr="006666FA" w:rsidRDefault="00C91B31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6D31359" w14:textId="68AC0E0A" w:rsidR="00C91B31" w:rsidRPr="006666FA" w:rsidRDefault="00B30E1D" w:rsidP="00C91B3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C91B31" w:rsidRPr="00C40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369</w:t>
            </w:r>
          </w:p>
        </w:tc>
      </w:tr>
    </w:tbl>
    <w:p w14:paraId="18AAD44B" w14:textId="77777777" w:rsidR="00B7766D" w:rsidRPr="008C68E3" w:rsidRDefault="00B7766D" w:rsidP="00B7766D">
      <w:pPr>
        <w:pStyle w:val="BodyText"/>
        <w:spacing w:after="0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980"/>
      </w:tblGrid>
      <w:tr w:rsidR="00B7766D" w:rsidRPr="006666FA" w14:paraId="51EE91C6" w14:textId="77777777" w:rsidTr="002C047A">
        <w:trPr>
          <w:tblHeader/>
        </w:trPr>
        <w:tc>
          <w:tcPr>
            <w:tcW w:w="7200" w:type="dxa"/>
          </w:tcPr>
          <w:p w14:paraId="6C9EED87" w14:textId="77777777" w:rsidR="00B7766D" w:rsidRPr="006666FA" w:rsidRDefault="00B7766D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80B3B4C" w14:textId="77777777" w:rsidR="00B7766D" w:rsidRPr="006666FA" w:rsidRDefault="00B7766D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7766D" w:rsidRPr="006666FA" w14:paraId="5739E9A9" w14:textId="77777777" w:rsidTr="002C047A">
        <w:trPr>
          <w:tblHeader/>
        </w:trPr>
        <w:tc>
          <w:tcPr>
            <w:tcW w:w="7200" w:type="dxa"/>
          </w:tcPr>
          <w:p w14:paraId="485B377D" w14:textId="77777777" w:rsidR="00B7766D" w:rsidRPr="006666FA" w:rsidRDefault="00B7766D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6E6C9917" w14:textId="77777777" w:rsidR="00B7766D" w:rsidRPr="006666FA" w:rsidRDefault="00B7766D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ซอฟต์แวร์</w:t>
            </w:r>
          </w:p>
        </w:tc>
      </w:tr>
      <w:tr w:rsidR="00B7766D" w:rsidRPr="006666FA" w14:paraId="2B23187E" w14:textId="77777777" w:rsidTr="002C047A">
        <w:tc>
          <w:tcPr>
            <w:tcW w:w="7200" w:type="dxa"/>
          </w:tcPr>
          <w:p w14:paraId="63C5DE38" w14:textId="77777777" w:rsidR="00B7766D" w:rsidRPr="006666FA" w:rsidRDefault="00B7766D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38EB04C7" w14:textId="77777777" w:rsidR="00B7766D" w:rsidRPr="006666FA" w:rsidRDefault="00B7766D" w:rsidP="002C047A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7766D" w:rsidRPr="006666FA" w14:paraId="629577A8" w14:textId="77777777" w:rsidTr="00142CCC">
        <w:tc>
          <w:tcPr>
            <w:tcW w:w="7200" w:type="dxa"/>
            <w:hideMark/>
          </w:tcPr>
          <w:p w14:paraId="7C6F5736" w14:textId="77777777" w:rsidR="00B7766D" w:rsidRPr="006666FA" w:rsidRDefault="00B7766D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980" w:type="dxa"/>
          </w:tcPr>
          <w:p w14:paraId="5671B0B8" w14:textId="77777777" w:rsidR="00B7766D" w:rsidRPr="006666FA" w:rsidRDefault="00B7766D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7766D" w:rsidRPr="006666FA" w14:paraId="2F0E8C04" w14:textId="77777777" w:rsidTr="00142CCC">
        <w:tc>
          <w:tcPr>
            <w:tcW w:w="7200" w:type="dxa"/>
            <w:hideMark/>
          </w:tcPr>
          <w:p w14:paraId="1B1C48B1" w14:textId="022A66F2" w:rsidR="00B7766D" w:rsidRPr="006666FA" w:rsidRDefault="00B7766D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71D6DEB" w14:textId="77777777" w:rsidR="00B7766D" w:rsidRPr="006666FA" w:rsidRDefault="00B30E1D" w:rsidP="002C047A">
            <w:pPr>
              <w:tabs>
                <w:tab w:val="left" w:pos="720"/>
                <w:tab w:val="decimal" w:pos="765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487</w:t>
            </w:r>
          </w:p>
        </w:tc>
      </w:tr>
      <w:tr w:rsidR="00B7766D" w:rsidRPr="006666FA" w14:paraId="57D07CF0" w14:textId="77777777" w:rsidTr="00142CCC">
        <w:tc>
          <w:tcPr>
            <w:tcW w:w="7200" w:type="dxa"/>
            <w:hideMark/>
          </w:tcPr>
          <w:p w14:paraId="5C1E3F68" w14:textId="4ACCD74F" w:rsidR="00B7766D" w:rsidRPr="006666FA" w:rsidRDefault="00B7766D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2564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และ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35D57" w14:textId="77777777" w:rsidR="00B7766D" w:rsidRPr="006666FA" w:rsidRDefault="00B30E1D" w:rsidP="002C047A">
            <w:pPr>
              <w:tabs>
                <w:tab w:val="left" w:pos="907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487</w:t>
            </w:r>
          </w:p>
        </w:tc>
      </w:tr>
      <w:tr w:rsidR="00D00527" w:rsidRPr="006666FA" w14:paraId="0E98C8BA" w14:textId="77777777" w:rsidTr="00142CCC">
        <w:tc>
          <w:tcPr>
            <w:tcW w:w="7200" w:type="dxa"/>
          </w:tcPr>
          <w:p w14:paraId="4FD945A2" w14:textId="5D2F2011" w:rsidR="00D00527" w:rsidRPr="00D00527" w:rsidRDefault="00D00527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0052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5D512F84" w14:textId="452DEF90" w:rsidR="00D00527" w:rsidRPr="00740868" w:rsidRDefault="00B30E1D" w:rsidP="002C047A">
            <w:pPr>
              <w:tabs>
                <w:tab w:val="left" w:pos="907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137</w:t>
            </w:r>
          </w:p>
        </w:tc>
      </w:tr>
      <w:tr w:rsidR="00B7766D" w:rsidRPr="006666FA" w14:paraId="62F10959" w14:textId="77777777" w:rsidTr="002C047A">
        <w:tc>
          <w:tcPr>
            <w:tcW w:w="7200" w:type="dxa"/>
            <w:hideMark/>
          </w:tcPr>
          <w:p w14:paraId="7455F513" w14:textId="7EF99A13" w:rsidR="00B7766D" w:rsidRPr="006666FA" w:rsidRDefault="00B7766D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7DDB4" w14:textId="4186277B" w:rsidR="00B7766D" w:rsidRPr="006666FA" w:rsidRDefault="00B30E1D" w:rsidP="002C047A">
            <w:pPr>
              <w:tabs>
                <w:tab w:val="left" w:pos="907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624</w:t>
            </w:r>
            <w:r w:rsidR="00CF37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B7766D" w:rsidRPr="006666FA" w14:paraId="6C72EDA7" w14:textId="77777777" w:rsidTr="002C047A">
        <w:tc>
          <w:tcPr>
            <w:tcW w:w="7200" w:type="dxa"/>
          </w:tcPr>
          <w:p w14:paraId="540075B2" w14:textId="77777777" w:rsidR="00B7766D" w:rsidRPr="006666FA" w:rsidRDefault="00B7766D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30B009C1" w14:textId="77777777" w:rsidR="00B7766D" w:rsidRPr="006666FA" w:rsidRDefault="00B7766D" w:rsidP="002C047A">
            <w:pPr>
              <w:tabs>
                <w:tab w:val="left" w:pos="907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7766D" w:rsidRPr="006666FA" w14:paraId="428B72F4" w14:textId="77777777" w:rsidTr="002C047A">
        <w:tc>
          <w:tcPr>
            <w:tcW w:w="7200" w:type="dxa"/>
          </w:tcPr>
          <w:p w14:paraId="101416E2" w14:textId="77777777" w:rsidR="00B7766D" w:rsidRPr="006666FA" w:rsidRDefault="00B7766D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ค่าตัดจำหน่าย</w:t>
            </w:r>
          </w:p>
        </w:tc>
        <w:tc>
          <w:tcPr>
            <w:tcW w:w="1980" w:type="dxa"/>
          </w:tcPr>
          <w:p w14:paraId="6DBE8F46" w14:textId="77777777" w:rsidR="00B7766D" w:rsidRPr="006666FA" w:rsidRDefault="00B7766D" w:rsidP="002C047A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CF379F" w:rsidRPr="00CF379F" w14:paraId="433588FB" w14:textId="77777777" w:rsidTr="002C047A">
        <w:tc>
          <w:tcPr>
            <w:tcW w:w="7200" w:type="dxa"/>
            <w:hideMark/>
          </w:tcPr>
          <w:p w14:paraId="7AC5E4A9" w14:textId="25B7FEF5" w:rsidR="00CF379F" w:rsidRPr="00F863E6" w:rsidRDefault="00CF379F" w:rsidP="00CF37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63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863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F863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980" w:type="dxa"/>
          </w:tcPr>
          <w:p w14:paraId="14E2286D" w14:textId="0D039AE5" w:rsidR="00CF379F" w:rsidRPr="00CF379F" w:rsidRDefault="00B30E1D" w:rsidP="00CF379F">
            <w:pPr>
              <w:tabs>
                <w:tab w:val="left" w:pos="907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</w:tr>
      <w:tr w:rsidR="00CF379F" w:rsidRPr="006666FA" w14:paraId="12071327" w14:textId="77777777" w:rsidTr="002C047A">
        <w:tc>
          <w:tcPr>
            <w:tcW w:w="7200" w:type="dxa"/>
          </w:tcPr>
          <w:p w14:paraId="77D4E58A" w14:textId="77777777" w:rsidR="00CF379F" w:rsidRPr="006666FA" w:rsidRDefault="00CF379F" w:rsidP="00CF37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ค่าตัดจำหน่ายสำหรับปี</w:t>
            </w:r>
          </w:p>
        </w:tc>
        <w:tc>
          <w:tcPr>
            <w:tcW w:w="1980" w:type="dxa"/>
          </w:tcPr>
          <w:p w14:paraId="3D76CF9A" w14:textId="3E78175A" w:rsidR="00CF379F" w:rsidRPr="006666FA" w:rsidRDefault="00B30E1D" w:rsidP="00CF379F">
            <w:pPr>
              <w:tabs>
                <w:tab w:val="left" w:pos="907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</w:tr>
      <w:tr w:rsidR="00CF379F" w:rsidRPr="006666FA" w14:paraId="5B57E29F" w14:textId="77777777" w:rsidTr="002C047A">
        <w:tc>
          <w:tcPr>
            <w:tcW w:w="7200" w:type="dxa"/>
            <w:hideMark/>
          </w:tcPr>
          <w:p w14:paraId="3476683B" w14:textId="7BB12341" w:rsidR="00CF379F" w:rsidRPr="006666FA" w:rsidRDefault="00CF379F" w:rsidP="00CF37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2564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และ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96797" w14:textId="2024A579" w:rsidR="00CF379F" w:rsidRPr="006666FA" w:rsidRDefault="00B30E1D" w:rsidP="00CF379F">
            <w:pPr>
              <w:tabs>
                <w:tab w:val="left" w:pos="720"/>
                <w:tab w:val="decimal" w:pos="765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158</w:t>
            </w:r>
          </w:p>
        </w:tc>
      </w:tr>
      <w:tr w:rsidR="00CF379F" w:rsidRPr="006666FA" w14:paraId="6CD4EFC3" w14:textId="77777777" w:rsidTr="002C047A">
        <w:tc>
          <w:tcPr>
            <w:tcW w:w="7200" w:type="dxa"/>
            <w:hideMark/>
          </w:tcPr>
          <w:p w14:paraId="559DD4A3" w14:textId="77777777" w:rsidR="00CF379F" w:rsidRPr="006666FA" w:rsidRDefault="00CF379F" w:rsidP="00CF37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ค่าตัดจำหน่ายสำหรับปี</w:t>
            </w:r>
          </w:p>
        </w:tc>
        <w:tc>
          <w:tcPr>
            <w:tcW w:w="1980" w:type="dxa"/>
          </w:tcPr>
          <w:p w14:paraId="22F35A1E" w14:textId="6E12A500" w:rsidR="00CF379F" w:rsidRPr="006666FA" w:rsidRDefault="00B30E1D" w:rsidP="00CF379F">
            <w:pPr>
              <w:tabs>
                <w:tab w:val="left" w:pos="907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72</w:t>
            </w:r>
          </w:p>
        </w:tc>
      </w:tr>
      <w:tr w:rsidR="00CF379F" w:rsidRPr="006666FA" w14:paraId="79361009" w14:textId="77777777" w:rsidTr="002C047A">
        <w:tc>
          <w:tcPr>
            <w:tcW w:w="7200" w:type="dxa"/>
            <w:hideMark/>
          </w:tcPr>
          <w:p w14:paraId="3FFEF4E4" w14:textId="52741E2D" w:rsidR="00CF379F" w:rsidRPr="006666FA" w:rsidRDefault="00CF379F" w:rsidP="00CF37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059BC8" w14:textId="29A94CFB" w:rsidR="00CF379F" w:rsidRPr="006666FA" w:rsidRDefault="00B30E1D" w:rsidP="00CF379F">
            <w:pPr>
              <w:tabs>
                <w:tab w:val="left" w:pos="720"/>
                <w:tab w:val="decimal" w:pos="765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230</w:t>
            </w:r>
          </w:p>
        </w:tc>
      </w:tr>
      <w:tr w:rsidR="00CF379F" w:rsidRPr="006666FA" w14:paraId="0DA1FBB6" w14:textId="77777777" w:rsidTr="002C047A">
        <w:tc>
          <w:tcPr>
            <w:tcW w:w="7200" w:type="dxa"/>
          </w:tcPr>
          <w:p w14:paraId="2A1214F1" w14:textId="77777777" w:rsidR="00CF379F" w:rsidRPr="006666FA" w:rsidRDefault="00CF379F" w:rsidP="00CF37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</w:tcPr>
          <w:p w14:paraId="12BA3C24" w14:textId="77777777" w:rsidR="00CF379F" w:rsidRPr="006666FA" w:rsidRDefault="00CF379F" w:rsidP="00CF379F">
            <w:pPr>
              <w:tabs>
                <w:tab w:val="left" w:pos="907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CF379F" w:rsidRPr="006666FA" w14:paraId="190C7108" w14:textId="77777777" w:rsidTr="002C047A">
        <w:tc>
          <w:tcPr>
            <w:tcW w:w="7200" w:type="dxa"/>
            <w:hideMark/>
          </w:tcPr>
          <w:p w14:paraId="1A42254C" w14:textId="77777777" w:rsidR="00CF379F" w:rsidRPr="006666FA" w:rsidRDefault="00CF379F" w:rsidP="00CF37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1980" w:type="dxa"/>
          </w:tcPr>
          <w:p w14:paraId="769DA694" w14:textId="77777777" w:rsidR="00CF379F" w:rsidRPr="006666FA" w:rsidRDefault="00CF379F" w:rsidP="00CF379F">
            <w:pPr>
              <w:tabs>
                <w:tab w:val="left" w:pos="907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F379F" w:rsidRPr="006666FA" w14:paraId="6E6E13BA" w14:textId="77777777" w:rsidTr="002C047A">
        <w:tc>
          <w:tcPr>
            <w:tcW w:w="7200" w:type="dxa"/>
            <w:hideMark/>
          </w:tcPr>
          <w:p w14:paraId="0D58FDBA" w14:textId="3247B24B" w:rsidR="00CF379F" w:rsidRPr="006666FA" w:rsidRDefault="00CF379F" w:rsidP="00CF37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9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0A766E" w14:textId="4EEC591A" w:rsidR="00CF379F" w:rsidRPr="006666FA" w:rsidRDefault="00B30E1D" w:rsidP="00CF379F">
            <w:pPr>
              <w:tabs>
                <w:tab w:val="left" w:pos="907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329</w:t>
            </w:r>
          </w:p>
        </w:tc>
      </w:tr>
      <w:tr w:rsidR="00CF379F" w:rsidRPr="006666FA" w14:paraId="61330F8F" w14:textId="77777777" w:rsidTr="002C047A">
        <w:tc>
          <w:tcPr>
            <w:tcW w:w="7200" w:type="dxa"/>
            <w:hideMark/>
          </w:tcPr>
          <w:p w14:paraId="0FF7C880" w14:textId="3AB8F424" w:rsidR="00CF379F" w:rsidRPr="006666FA" w:rsidRDefault="00CF379F" w:rsidP="00CF37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FD388C7" w14:textId="0BD954E6" w:rsidR="00CF379F" w:rsidRPr="006666FA" w:rsidRDefault="00B30E1D" w:rsidP="00CF379F">
            <w:pPr>
              <w:tabs>
                <w:tab w:val="left" w:pos="907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394</w:t>
            </w:r>
          </w:p>
        </w:tc>
      </w:tr>
    </w:tbl>
    <w:p w14:paraId="7EE8D5E9" w14:textId="465B87DE" w:rsidR="00B7766D" w:rsidRDefault="00B7766D" w:rsidP="00B7766D">
      <w:pPr>
        <w:pStyle w:val="BodyText"/>
        <w:spacing w:after="0"/>
        <w:rPr>
          <w:rFonts w:asciiTheme="majorBidi" w:hAnsiTheme="majorBidi" w:cstheme="majorBidi"/>
          <w:sz w:val="30"/>
          <w:szCs w:val="30"/>
          <w:lang w:bidi="th-TH"/>
        </w:rPr>
      </w:pPr>
    </w:p>
    <w:p w14:paraId="1D6DF456" w14:textId="6D6D65A5" w:rsidR="00B7766D" w:rsidRPr="006666FA" w:rsidRDefault="000265DB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cs/>
        </w:rPr>
        <w:br w:type="column"/>
      </w:r>
      <w:r w:rsidR="00B7766D" w:rsidRPr="006666FA">
        <w:rPr>
          <w:rFonts w:asciiTheme="majorBidi" w:hAnsiTheme="majorBidi" w:cstheme="majorBidi"/>
          <w:b w:val="0"/>
          <w:bCs/>
          <w:sz w:val="30"/>
          <w:szCs w:val="30"/>
          <w:cs/>
        </w:rPr>
        <w:t>หนี้สินที่มีภาระดอกเบี้</w:t>
      </w:r>
      <w:r w:rsidR="00B7766D"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ย</w:t>
      </w:r>
      <w:r w:rsidR="00B7766D" w:rsidRPr="006666FA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</w:t>
      </w:r>
    </w:p>
    <w:p w14:paraId="1E434117" w14:textId="77777777" w:rsidR="00B7766D" w:rsidRPr="00A62989" w:rsidRDefault="00B7766D" w:rsidP="00B7766D">
      <w:pPr>
        <w:pStyle w:val="BodyText"/>
        <w:spacing w:after="0" w:line="240" w:lineRule="auto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Style w:val="TableGrid18"/>
        <w:tblW w:w="94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980"/>
        <w:gridCol w:w="731"/>
        <w:gridCol w:w="1034"/>
        <w:gridCol w:w="164"/>
        <w:gridCol w:w="999"/>
        <w:gridCol w:w="164"/>
        <w:gridCol w:w="997"/>
        <w:gridCol w:w="167"/>
        <w:gridCol w:w="992"/>
        <w:gridCol w:w="164"/>
        <w:gridCol w:w="992"/>
        <w:gridCol w:w="178"/>
        <w:gridCol w:w="900"/>
      </w:tblGrid>
      <w:tr w:rsidR="00B7766D" w:rsidRPr="006666FA" w14:paraId="083EC949" w14:textId="77777777" w:rsidTr="002C047A">
        <w:trPr>
          <w:tblHeader/>
        </w:trPr>
        <w:tc>
          <w:tcPr>
            <w:tcW w:w="1980" w:type="dxa"/>
          </w:tcPr>
          <w:p w14:paraId="1524CB87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1" w:type="dxa"/>
          </w:tcPr>
          <w:p w14:paraId="3FA0A80D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51" w:type="dxa"/>
            <w:gridSpan w:val="11"/>
          </w:tcPr>
          <w:p w14:paraId="115BC26F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B7766D" w:rsidRPr="006666FA" w14:paraId="06D83650" w14:textId="77777777" w:rsidTr="002C047A">
        <w:trPr>
          <w:tblHeader/>
        </w:trPr>
        <w:tc>
          <w:tcPr>
            <w:tcW w:w="1980" w:type="dxa"/>
          </w:tcPr>
          <w:p w14:paraId="6BBCA865" w14:textId="77777777" w:rsidR="00B7766D" w:rsidRPr="006666FA" w:rsidRDefault="00B7766D" w:rsidP="002C047A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1" w:type="dxa"/>
          </w:tcPr>
          <w:p w14:paraId="3F951158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358" w:type="dxa"/>
            <w:gridSpan w:val="5"/>
          </w:tcPr>
          <w:p w14:paraId="54C7311D" w14:textId="644407A6" w:rsidR="00B7766D" w:rsidRPr="006666FA" w:rsidRDefault="00B30E1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67" w:type="dxa"/>
          </w:tcPr>
          <w:p w14:paraId="78B3FEB2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226" w:type="dxa"/>
            <w:gridSpan w:val="5"/>
          </w:tcPr>
          <w:p w14:paraId="2C3EF8B6" w14:textId="0D102C66" w:rsidR="00B7766D" w:rsidRPr="006666FA" w:rsidRDefault="00B30E1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B7766D" w:rsidRPr="006666FA" w14:paraId="368984D0" w14:textId="77777777" w:rsidTr="002C047A">
        <w:trPr>
          <w:tblHeader/>
        </w:trPr>
        <w:tc>
          <w:tcPr>
            <w:tcW w:w="1980" w:type="dxa"/>
          </w:tcPr>
          <w:p w14:paraId="2FA84686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1" w:type="dxa"/>
            <w:vAlign w:val="bottom"/>
          </w:tcPr>
          <w:p w14:paraId="65A643A4" w14:textId="77777777" w:rsidR="00B7766D" w:rsidRPr="006666FA" w:rsidRDefault="00B7766D" w:rsidP="002C047A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367DD6ED" w14:textId="77777777" w:rsidR="00B7766D" w:rsidRPr="006666FA" w:rsidRDefault="00B7766D" w:rsidP="002C047A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ส่วนที่มีหลักประกัน</w:t>
            </w:r>
          </w:p>
        </w:tc>
        <w:tc>
          <w:tcPr>
            <w:tcW w:w="164" w:type="dxa"/>
            <w:vAlign w:val="bottom"/>
          </w:tcPr>
          <w:p w14:paraId="14AB0E9A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015BEEE2" w14:textId="77777777" w:rsidR="00B7766D" w:rsidRPr="006666FA" w:rsidRDefault="00B7766D" w:rsidP="002C047A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3EE80BC6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67188332" w14:textId="77777777" w:rsidR="00B7766D" w:rsidRPr="006666FA" w:rsidRDefault="00B7766D" w:rsidP="002C047A">
            <w:pPr>
              <w:spacing w:line="240" w:lineRule="atLeas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67" w:type="dxa"/>
            <w:vAlign w:val="center"/>
          </w:tcPr>
          <w:p w14:paraId="326DF96B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4006590F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ส่วนที่มีหลักประกัน</w:t>
            </w:r>
          </w:p>
        </w:tc>
        <w:tc>
          <w:tcPr>
            <w:tcW w:w="164" w:type="dxa"/>
            <w:vAlign w:val="bottom"/>
          </w:tcPr>
          <w:p w14:paraId="4E937076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094E3ACF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ส่วนที่ไม่มีหลักประกัน</w:t>
            </w:r>
          </w:p>
        </w:tc>
        <w:tc>
          <w:tcPr>
            <w:tcW w:w="178" w:type="dxa"/>
            <w:vAlign w:val="bottom"/>
          </w:tcPr>
          <w:p w14:paraId="1932C5CF" w14:textId="77777777" w:rsidR="00B7766D" w:rsidRPr="006666FA" w:rsidRDefault="00B7766D" w:rsidP="002C047A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BDB48ED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7766D" w:rsidRPr="006666FA" w14:paraId="4E11991A" w14:textId="77777777" w:rsidTr="002C047A">
        <w:trPr>
          <w:tblHeader/>
        </w:trPr>
        <w:tc>
          <w:tcPr>
            <w:tcW w:w="1980" w:type="dxa"/>
          </w:tcPr>
          <w:p w14:paraId="54B8FBCC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1" w:type="dxa"/>
          </w:tcPr>
          <w:p w14:paraId="57A0B1F3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751" w:type="dxa"/>
            <w:gridSpan w:val="11"/>
            <w:vAlign w:val="bottom"/>
          </w:tcPr>
          <w:p w14:paraId="4AD7A63F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513CFC" w:rsidRPr="006666FA" w14:paraId="768DDE5E" w14:textId="77777777" w:rsidTr="002C047A">
        <w:tc>
          <w:tcPr>
            <w:tcW w:w="1980" w:type="dxa"/>
          </w:tcPr>
          <w:p w14:paraId="142B4899" w14:textId="77777777" w:rsidR="00513CFC" w:rsidRPr="006666FA" w:rsidRDefault="00513CFC" w:rsidP="00513CFC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เงินเบิกเกินบัญชี</w:t>
            </w:r>
          </w:p>
        </w:tc>
        <w:tc>
          <w:tcPr>
            <w:tcW w:w="731" w:type="dxa"/>
          </w:tcPr>
          <w:p w14:paraId="5B8CDA5D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45A2183F" w14:textId="38B9155E" w:rsidR="00513CFC" w:rsidRPr="006666FA" w:rsidRDefault="00513CFC" w:rsidP="003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76890964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023A3FBC" w14:textId="3E3900C2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left="-47" w:right="-11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164" w:type="dxa"/>
            <w:vAlign w:val="bottom"/>
          </w:tcPr>
          <w:p w14:paraId="0FABD343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4DD45B27" w14:textId="1F84AEF9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167" w:type="dxa"/>
            <w:vAlign w:val="bottom"/>
          </w:tcPr>
          <w:p w14:paraId="66B9BF48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7EEC1E5F" w14:textId="4C41135F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43560DF6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7625C20" w14:textId="779103CB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3751595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DC9ECC9" w14:textId="114B6C40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13CFC" w:rsidRPr="006666FA" w14:paraId="4E9DC398" w14:textId="77777777" w:rsidTr="002C047A">
        <w:tc>
          <w:tcPr>
            <w:tcW w:w="1980" w:type="dxa"/>
          </w:tcPr>
          <w:p w14:paraId="3B98A606" w14:textId="77777777" w:rsidR="00513CFC" w:rsidRPr="006666FA" w:rsidRDefault="00513CFC" w:rsidP="00513CFC">
            <w:pPr>
              <w:spacing w:line="240" w:lineRule="atLeast"/>
              <w:ind w:right="-2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เงินกู้ยืมระยะสั้นจาก</w:t>
            </w:r>
            <w:r w:rsidRPr="006666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   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731" w:type="dxa"/>
          </w:tcPr>
          <w:p w14:paraId="6A2600FB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4F007DFE" w14:textId="53C6A202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546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714</w:t>
            </w:r>
          </w:p>
        </w:tc>
        <w:tc>
          <w:tcPr>
            <w:tcW w:w="164" w:type="dxa"/>
            <w:vAlign w:val="bottom"/>
          </w:tcPr>
          <w:p w14:paraId="60EE46D3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301FE66B" w14:textId="1D14912C" w:rsidR="00513CFC" w:rsidRPr="006666FA" w:rsidRDefault="00513CFC" w:rsidP="003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52D76193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BC721EA" w14:textId="5863FA37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546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714</w:t>
            </w:r>
          </w:p>
        </w:tc>
        <w:tc>
          <w:tcPr>
            <w:tcW w:w="167" w:type="dxa"/>
            <w:vAlign w:val="bottom"/>
          </w:tcPr>
          <w:p w14:paraId="116CDBDD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83B5633" w14:textId="15847D23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874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164" w:type="dxa"/>
            <w:vAlign w:val="bottom"/>
          </w:tcPr>
          <w:p w14:paraId="37669CBF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76982A65" w14:textId="16C16FCC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69F4AD2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80623F1" w14:textId="15EAB4E9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13CFC" w:rsidRPr="00DD70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874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</w:tr>
      <w:tr w:rsidR="00513CFC" w:rsidRPr="006666FA" w14:paraId="7562E238" w14:textId="77777777" w:rsidTr="002C047A">
        <w:tc>
          <w:tcPr>
            <w:tcW w:w="1980" w:type="dxa"/>
          </w:tcPr>
          <w:p w14:paraId="15657F67" w14:textId="77777777" w:rsidR="00513CFC" w:rsidRPr="006666FA" w:rsidRDefault="00513CFC" w:rsidP="00513CFC">
            <w:pPr>
              <w:spacing w:line="240" w:lineRule="atLeast"/>
              <w:ind w:right="-2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เจ้าหนี้สินเชื่อสำหรับ</w:t>
            </w:r>
            <w:r w:rsidRPr="006666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   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สินค้าเพื่อการจัดแสดง</w:t>
            </w:r>
          </w:p>
        </w:tc>
        <w:tc>
          <w:tcPr>
            <w:tcW w:w="731" w:type="dxa"/>
          </w:tcPr>
          <w:p w14:paraId="71D55C72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21486CF0" w14:textId="46426DB1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954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164" w:type="dxa"/>
            <w:vAlign w:val="bottom"/>
          </w:tcPr>
          <w:p w14:paraId="7287FFD6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666EADF9" w14:textId="55C7030B" w:rsidR="00513CFC" w:rsidRPr="006666FA" w:rsidRDefault="00513CFC" w:rsidP="003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3F1525C3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95690CB" w14:textId="4ADB7F7F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954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167" w:type="dxa"/>
            <w:vAlign w:val="bottom"/>
          </w:tcPr>
          <w:p w14:paraId="78FD853F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0EDC95C" w14:textId="682B1347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848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</w:p>
        </w:tc>
        <w:tc>
          <w:tcPr>
            <w:tcW w:w="164" w:type="dxa"/>
            <w:vAlign w:val="bottom"/>
          </w:tcPr>
          <w:p w14:paraId="2D52917C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3A40B53" w14:textId="578F7351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75361B7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4D89F45" w14:textId="3547D32D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848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</w:p>
        </w:tc>
      </w:tr>
      <w:tr w:rsidR="00513CFC" w:rsidRPr="006666FA" w14:paraId="4E4FD68F" w14:textId="77777777" w:rsidTr="002C047A">
        <w:tc>
          <w:tcPr>
            <w:tcW w:w="1980" w:type="dxa"/>
          </w:tcPr>
          <w:p w14:paraId="6D8D7B79" w14:textId="77777777" w:rsidR="00513CFC" w:rsidRPr="006666FA" w:rsidRDefault="00513CFC" w:rsidP="00513CFC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เงินกู้ยืมระยะสั้นจากกิจการอื่น</w:t>
            </w:r>
          </w:p>
        </w:tc>
        <w:tc>
          <w:tcPr>
            <w:tcW w:w="731" w:type="dxa"/>
          </w:tcPr>
          <w:p w14:paraId="67C6B7FB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4D8D0F18" w14:textId="376C1429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454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164" w:type="dxa"/>
            <w:vAlign w:val="bottom"/>
          </w:tcPr>
          <w:p w14:paraId="3788EFAD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1B5F7F2A" w14:textId="7202DC2A" w:rsidR="00513CFC" w:rsidRPr="006666FA" w:rsidRDefault="00513CFC" w:rsidP="003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399E3464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054CBAC5" w14:textId="61B70C04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454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167" w:type="dxa"/>
            <w:vAlign w:val="bottom"/>
          </w:tcPr>
          <w:p w14:paraId="6BA5D442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3CCC6C3" w14:textId="1F7D3CA4" w:rsidR="00513CFC" w:rsidRPr="00886AD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359</w:t>
            </w:r>
            <w:r w:rsidR="00513CFC" w:rsidRPr="00DD704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391</w:t>
            </w:r>
          </w:p>
        </w:tc>
        <w:tc>
          <w:tcPr>
            <w:tcW w:w="164" w:type="dxa"/>
            <w:vAlign w:val="bottom"/>
          </w:tcPr>
          <w:p w14:paraId="71F1F822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6AC933A0" w14:textId="228C2A82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3CE63F5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FDD77F5" w14:textId="76478947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359</w:t>
            </w:r>
            <w:r w:rsidR="00513CFC" w:rsidRPr="00DD704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391</w:t>
            </w:r>
          </w:p>
        </w:tc>
      </w:tr>
      <w:tr w:rsidR="00513CFC" w:rsidRPr="006666FA" w14:paraId="2F4322B3" w14:textId="77777777" w:rsidTr="002C047A">
        <w:tc>
          <w:tcPr>
            <w:tcW w:w="1980" w:type="dxa"/>
          </w:tcPr>
          <w:p w14:paraId="67E6FCA5" w14:textId="77777777" w:rsidR="00513CFC" w:rsidRPr="006666FA" w:rsidRDefault="00513CFC" w:rsidP="00513CFC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เงินกู้ยืมระยะสั้นจาก</w:t>
            </w:r>
            <w:r w:rsidRPr="001928CF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กิจการและบุคคลที่เกี่ยวข้องกัน</w:t>
            </w:r>
          </w:p>
        </w:tc>
        <w:tc>
          <w:tcPr>
            <w:tcW w:w="731" w:type="dxa"/>
          </w:tcPr>
          <w:p w14:paraId="237737D6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2FA5C3D1" w14:textId="63F0FF24" w:rsidR="00513CFC" w:rsidRPr="006666FA" w:rsidRDefault="00513CFC" w:rsidP="003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0555EFD0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4CDDAB98" w14:textId="39A4121E" w:rsidR="00513CFC" w:rsidRPr="006666FA" w:rsidRDefault="00513CFC" w:rsidP="003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6F0CC66D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58252621" w14:textId="4A06E925" w:rsidR="00513CFC" w:rsidRPr="006666FA" w:rsidRDefault="00513CFC" w:rsidP="00417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7" w:type="dxa"/>
            <w:vAlign w:val="bottom"/>
          </w:tcPr>
          <w:p w14:paraId="2434946F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02F3501" w14:textId="316A50A5" w:rsidR="00513CFC" w:rsidRPr="001928CF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7E111032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6FA74E24" w14:textId="56A49A7D" w:rsidR="00513CFC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513CFC" w:rsidRPr="003143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272</w:t>
            </w:r>
          </w:p>
        </w:tc>
        <w:tc>
          <w:tcPr>
            <w:tcW w:w="178" w:type="dxa"/>
            <w:vAlign w:val="bottom"/>
          </w:tcPr>
          <w:p w14:paraId="006D9E36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85B3D16" w14:textId="03C7915E" w:rsidR="00513CFC" w:rsidRPr="001928CF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513CFC" w:rsidRPr="003143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272</w:t>
            </w:r>
          </w:p>
        </w:tc>
      </w:tr>
      <w:tr w:rsidR="00513CFC" w:rsidRPr="006666FA" w14:paraId="33CDEA5F" w14:textId="77777777" w:rsidTr="002C047A">
        <w:tc>
          <w:tcPr>
            <w:tcW w:w="1980" w:type="dxa"/>
          </w:tcPr>
          <w:p w14:paraId="7F97E4BA" w14:textId="04D994E5" w:rsidR="00513CFC" w:rsidRPr="006666FA" w:rsidRDefault="00513CFC" w:rsidP="00513CFC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731" w:type="dxa"/>
          </w:tcPr>
          <w:p w14:paraId="012EA3E4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75522017" w14:textId="03F14BB4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293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044</w:t>
            </w:r>
          </w:p>
        </w:tc>
        <w:tc>
          <w:tcPr>
            <w:tcW w:w="164" w:type="dxa"/>
            <w:vAlign w:val="bottom"/>
          </w:tcPr>
          <w:p w14:paraId="6AA61062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7FCF78E8" w14:textId="14F88DE5" w:rsidR="00513CFC" w:rsidRPr="006666FA" w:rsidRDefault="00513CFC" w:rsidP="003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555E5F68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07EEDD4" w14:textId="12DD3BD0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293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044</w:t>
            </w:r>
          </w:p>
        </w:tc>
        <w:tc>
          <w:tcPr>
            <w:tcW w:w="167" w:type="dxa"/>
            <w:vAlign w:val="bottom"/>
          </w:tcPr>
          <w:p w14:paraId="407697B6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20A6F5B7" w14:textId="1A208277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463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</w:p>
        </w:tc>
        <w:tc>
          <w:tcPr>
            <w:tcW w:w="164" w:type="dxa"/>
            <w:vAlign w:val="bottom"/>
          </w:tcPr>
          <w:p w14:paraId="402D23BB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EC083E5" w14:textId="6C39D55C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A909C31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8C4DFE2" w14:textId="01BB2B3A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463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</w:p>
        </w:tc>
      </w:tr>
      <w:tr w:rsidR="00513CFC" w:rsidRPr="006666FA" w14:paraId="05ACD4BF" w14:textId="77777777" w:rsidTr="002C047A">
        <w:tc>
          <w:tcPr>
            <w:tcW w:w="1980" w:type="dxa"/>
          </w:tcPr>
          <w:p w14:paraId="7DA50F5B" w14:textId="77777777" w:rsidR="00513CFC" w:rsidRPr="006666FA" w:rsidRDefault="00513CFC" w:rsidP="00513CFC">
            <w:pPr>
              <w:spacing w:line="240" w:lineRule="atLeast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  <w:r w:rsidRPr="006666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731" w:type="dxa"/>
          </w:tcPr>
          <w:p w14:paraId="404B15E3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1B937AD0" w14:textId="7EF5982E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099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463</w:t>
            </w:r>
          </w:p>
        </w:tc>
        <w:tc>
          <w:tcPr>
            <w:tcW w:w="164" w:type="dxa"/>
            <w:vAlign w:val="bottom"/>
          </w:tcPr>
          <w:p w14:paraId="03DB2CC5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0A5145AE" w14:textId="36D01FC0" w:rsidR="00513CFC" w:rsidRPr="006666FA" w:rsidRDefault="00513CFC" w:rsidP="003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6AEADBF5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4F05253D" w14:textId="4C4C5D79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099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463</w:t>
            </w:r>
          </w:p>
        </w:tc>
        <w:tc>
          <w:tcPr>
            <w:tcW w:w="167" w:type="dxa"/>
            <w:vAlign w:val="bottom"/>
          </w:tcPr>
          <w:p w14:paraId="137269E8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2755AD78" w14:textId="04760CD7" w:rsidR="00513CFC" w:rsidRPr="00125D5B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13CFC" w:rsidRPr="003143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</w:t>
            </w:r>
            <w:r w:rsidR="00513CFC" w:rsidRPr="003143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164" w:type="dxa"/>
            <w:vAlign w:val="bottom"/>
          </w:tcPr>
          <w:p w14:paraId="1CEC9350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ADC18D0" w14:textId="3FD7537F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8B0B89C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EA6F25E" w14:textId="42AB133B" w:rsidR="00513CFC" w:rsidRPr="00125D5B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13CFC" w:rsidRPr="003143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</w:t>
            </w:r>
            <w:r w:rsidR="00513CFC" w:rsidRPr="003143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638</w:t>
            </w:r>
          </w:p>
        </w:tc>
      </w:tr>
      <w:tr w:rsidR="00513CFC" w:rsidRPr="006666FA" w14:paraId="0E4C8246" w14:textId="77777777" w:rsidTr="002C047A">
        <w:tc>
          <w:tcPr>
            <w:tcW w:w="1980" w:type="dxa"/>
          </w:tcPr>
          <w:p w14:paraId="526A59A2" w14:textId="77777777" w:rsidR="00513CFC" w:rsidRPr="006666FA" w:rsidRDefault="00513CFC" w:rsidP="00513CFC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รวมหนี้สินที่มีภาระดอกเบี้ย</w:t>
            </w:r>
          </w:p>
        </w:tc>
        <w:tc>
          <w:tcPr>
            <w:tcW w:w="731" w:type="dxa"/>
          </w:tcPr>
          <w:p w14:paraId="54FD892C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4375A" w14:textId="76973460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513C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348</w:t>
            </w:r>
            <w:r w:rsidR="00513C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094</w:t>
            </w:r>
          </w:p>
        </w:tc>
        <w:tc>
          <w:tcPr>
            <w:tcW w:w="164" w:type="dxa"/>
            <w:vAlign w:val="bottom"/>
          </w:tcPr>
          <w:p w14:paraId="744C2D6B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744C7" w14:textId="2992AE50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513C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164" w:type="dxa"/>
            <w:vAlign w:val="bottom"/>
          </w:tcPr>
          <w:p w14:paraId="5F965724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9D98B" w14:textId="367D96B8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513C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353</w:t>
            </w:r>
            <w:r w:rsidR="00513C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421</w:t>
            </w:r>
          </w:p>
        </w:tc>
        <w:tc>
          <w:tcPr>
            <w:tcW w:w="167" w:type="dxa"/>
            <w:vAlign w:val="bottom"/>
          </w:tcPr>
          <w:p w14:paraId="1A3B7EB1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813EE" w14:textId="380DA2C3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513C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869</w:t>
            </w:r>
            <w:r w:rsidR="00513C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462</w:t>
            </w:r>
          </w:p>
        </w:tc>
        <w:tc>
          <w:tcPr>
            <w:tcW w:w="164" w:type="dxa"/>
            <w:vAlign w:val="bottom"/>
          </w:tcPr>
          <w:p w14:paraId="54A1842D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88FC8" w14:textId="7E29F4FE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</w:t>
            </w:r>
            <w:r w:rsidR="00513CFC" w:rsidRPr="003143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272</w:t>
            </w:r>
          </w:p>
        </w:tc>
        <w:tc>
          <w:tcPr>
            <w:tcW w:w="178" w:type="dxa"/>
            <w:vAlign w:val="bottom"/>
          </w:tcPr>
          <w:p w14:paraId="0790D8E8" w14:textId="7777777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DE950" w14:textId="2AA8B287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513C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904</w:t>
            </w:r>
            <w:r w:rsidR="00513C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734</w:t>
            </w:r>
          </w:p>
        </w:tc>
      </w:tr>
    </w:tbl>
    <w:p w14:paraId="6ED813E2" w14:textId="77777777" w:rsidR="00F562CE" w:rsidRPr="006666FA" w:rsidRDefault="00F562CE" w:rsidP="00B7766D">
      <w:pPr>
        <w:pStyle w:val="BodyText"/>
        <w:spacing w:after="0" w:line="240" w:lineRule="auto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Style w:val="TableGrid18"/>
        <w:tblW w:w="94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520"/>
        <w:gridCol w:w="191"/>
        <w:gridCol w:w="1034"/>
        <w:gridCol w:w="164"/>
        <w:gridCol w:w="999"/>
        <w:gridCol w:w="164"/>
        <w:gridCol w:w="997"/>
        <w:gridCol w:w="167"/>
        <w:gridCol w:w="992"/>
        <w:gridCol w:w="164"/>
        <w:gridCol w:w="992"/>
        <w:gridCol w:w="178"/>
        <w:gridCol w:w="900"/>
      </w:tblGrid>
      <w:tr w:rsidR="00B7766D" w:rsidRPr="006666FA" w14:paraId="2D1E84E9" w14:textId="77777777" w:rsidTr="002C047A">
        <w:trPr>
          <w:tblHeader/>
        </w:trPr>
        <w:tc>
          <w:tcPr>
            <w:tcW w:w="2520" w:type="dxa"/>
          </w:tcPr>
          <w:p w14:paraId="191588F4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6A33C058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51" w:type="dxa"/>
            <w:gridSpan w:val="11"/>
          </w:tcPr>
          <w:p w14:paraId="5E66E9A7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7766D" w:rsidRPr="006666FA" w14:paraId="7C2BB0B4" w14:textId="77777777" w:rsidTr="002C047A">
        <w:trPr>
          <w:tblHeader/>
        </w:trPr>
        <w:tc>
          <w:tcPr>
            <w:tcW w:w="2520" w:type="dxa"/>
          </w:tcPr>
          <w:p w14:paraId="06DD9EF0" w14:textId="77777777" w:rsidR="00B7766D" w:rsidRPr="006666FA" w:rsidRDefault="00B7766D" w:rsidP="002C047A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7F270AD1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358" w:type="dxa"/>
            <w:gridSpan w:val="5"/>
          </w:tcPr>
          <w:p w14:paraId="17D6E585" w14:textId="2115327C" w:rsidR="00B7766D" w:rsidRPr="006666FA" w:rsidRDefault="00B30E1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67" w:type="dxa"/>
          </w:tcPr>
          <w:p w14:paraId="2A2FE0E1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226" w:type="dxa"/>
            <w:gridSpan w:val="5"/>
          </w:tcPr>
          <w:p w14:paraId="09D2EF1C" w14:textId="023A3737" w:rsidR="00B7766D" w:rsidRPr="006666FA" w:rsidRDefault="00B30E1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B7766D" w:rsidRPr="006666FA" w14:paraId="77B8E309" w14:textId="77777777" w:rsidTr="002C047A">
        <w:trPr>
          <w:tblHeader/>
        </w:trPr>
        <w:tc>
          <w:tcPr>
            <w:tcW w:w="2520" w:type="dxa"/>
          </w:tcPr>
          <w:p w14:paraId="3326D7B0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742D3CCC" w14:textId="77777777" w:rsidR="00B7766D" w:rsidRPr="006666FA" w:rsidRDefault="00B7766D" w:rsidP="002C047A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0682515A" w14:textId="77777777" w:rsidR="00B7766D" w:rsidRPr="006666FA" w:rsidRDefault="00B7766D" w:rsidP="002C047A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ส่วนที่มีหลักประกัน</w:t>
            </w:r>
          </w:p>
        </w:tc>
        <w:tc>
          <w:tcPr>
            <w:tcW w:w="164" w:type="dxa"/>
            <w:vAlign w:val="bottom"/>
          </w:tcPr>
          <w:p w14:paraId="5077AB42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19F1DA58" w14:textId="77777777" w:rsidR="00B7766D" w:rsidRPr="006666FA" w:rsidRDefault="00B7766D" w:rsidP="002C047A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6E5233DD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629C9394" w14:textId="77777777" w:rsidR="00B7766D" w:rsidRPr="006666FA" w:rsidRDefault="00B7766D" w:rsidP="002C047A">
            <w:pPr>
              <w:spacing w:line="240" w:lineRule="atLeas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67" w:type="dxa"/>
            <w:vAlign w:val="center"/>
          </w:tcPr>
          <w:p w14:paraId="2BD67CFE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E85E926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ส่วนที่มีหลักประกัน</w:t>
            </w:r>
          </w:p>
        </w:tc>
        <w:tc>
          <w:tcPr>
            <w:tcW w:w="164" w:type="dxa"/>
            <w:vAlign w:val="bottom"/>
          </w:tcPr>
          <w:p w14:paraId="524E3E94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EC3A390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ส่วนที่ไม่มีหลักประกัน</w:t>
            </w:r>
          </w:p>
        </w:tc>
        <w:tc>
          <w:tcPr>
            <w:tcW w:w="178" w:type="dxa"/>
            <w:vAlign w:val="bottom"/>
          </w:tcPr>
          <w:p w14:paraId="52667F16" w14:textId="77777777" w:rsidR="00B7766D" w:rsidRPr="006666FA" w:rsidRDefault="00B7766D" w:rsidP="002C047A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1265C8A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7766D" w:rsidRPr="006666FA" w14:paraId="421E8ABD" w14:textId="77777777" w:rsidTr="002C047A">
        <w:trPr>
          <w:tblHeader/>
        </w:trPr>
        <w:tc>
          <w:tcPr>
            <w:tcW w:w="2520" w:type="dxa"/>
          </w:tcPr>
          <w:p w14:paraId="0AEAC65C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6BC87516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751" w:type="dxa"/>
            <w:gridSpan w:val="11"/>
            <w:vAlign w:val="bottom"/>
          </w:tcPr>
          <w:p w14:paraId="0440B9A4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513CFC" w:rsidRPr="00A23A81" w14:paraId="0569CB12" w14:textId="77777777" w:rsidTr="002C047A">
        <w:tc>
          <w:tcPr>
            <w:tcW w:w="2520" w:type="dxa"/>
          </w:tcPr>
          <w:p w14:paraId="28BD5D69" w14:textId="77777777" w:rsidR="00513CFC" w:rsidRPr="006666FA" w:rsidRDefault="00513CFC" w:rsidP="00513CFC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เงินกู้ยืมระยะสั้นจาก</w:t>
            </w:r>
            <w:r w:rsidRPr="001928C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กิจการและบุคคลที่เกี่ยวข้องกัน</w:t>
            </w:r>
          </w:p>
        </w:tc>
        <w:tc>
          <w:tcPr>
            <w:tcW w:w="191" w:type="dxa"/>
          </w:tcPr>
          <w:p w14:paraId="03B55C71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5FA7FF9D" w14:textId="7ADBB938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4B061C73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447E4FA1" w14:textId="169D0A20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373</w:t>
            </w:r>
          </w:p>
        </w:tc>
        <w:tc>
          <w:tcPr>
            <w:tcW w:w="164" w:type="dxa"/>
            <w:vAlign w:val="bottom"/>
          </w:tcPr>
          <w:p w14:paraId="3CC1A3E3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6BB9117B" w14:textId="529309ED" w:rsidR="00513CFC" w:rsidRPr="006666FA" w:rsidRDefault="00B30E1D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373</w:t>
            </w:r>
          </w:p>
        </w:tc>
        <w:tc>
          <w:tcPr>
            <w:tcW w:w="167" w:type="dxa"/>
            <w:vAlign w:val="bottom"/>
          </w:tcPr>
          <w:p w14:paraId="35E0899B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020BC4C5" w14:textId="2C96F5CF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18887BA8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46FC9774" w14:textId="3660DBFE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373</w:t>
            </w:r>
          </w:p>
        </w:tc>
        <w:tc>
          <w:tcPr>
            <w:tcW w:w="178" w:type="dxa"/>
            <w:vAlign w:val="bottom"/>
          </w:tcPr>
          <w:p w14:paraId="634B0931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0AC84A7" w14:textId="3CE4784A" w:rsidR="00513CFC" w:rsidRPr="00A23A81" w:rsidRDefault="00B30E1D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373</w:t>
            </w:r>
          </w:p>
        </w:tc>
      </w:tr>
      <w:tr w:rsidR="00513CFC" w:rsidRPr="006666FA" w14:paraId="7A14B2AC" w14:textId="77777777" w:rsidTr="002C047A">
        <w:tc>
          <w:tcPr>
            <w:tcW w:w="2520" w:type="dxa"/>
          </w:tcPr>
          <w:p w14:paraId="46A02132" w14:textId="77777777" w:rsidR="00513CFC" w:rsidRPr="006666FA" w:rsidRDefault="00513CFC" w:rsidP="00513CFC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91" w:type="dxa"/>
          </w:tcPr>
          <w:p w14:paraId="082642B9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3EDA7897" w14:textId="1762B560" w:rsidR="00513CFC" w:rsidRPr="006666FA" w:rsidRDefault="00B30E1D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164" w:type="dxa"/>
            <w:vAlign w:val="bottom"/>
          </w:tcPr>
          <w:p w14:paraId="5E511A56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686C3B24" w14:textId="1C51947D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1B25D57B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157B9DC3" w14:textId="7F4C16EC" w:rsidR="00513CFC" w:rsidRPr="006666FA" w:rsidRDefault="00B30E1D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167" w:type="dxa"/>
            <w:vAlign w:val="bottom"/>
          </w:tcPr>
          <w:p w14:paraId="425FFFA8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77DFA43F" w14:textId="23E780A2" w:rsidR="00513CFC" w:rsidRDefault="00B30E1D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</w:t>
            </w:r>
          </w:p>
        </w:tc>
        <w:tc>
          <w:tcPr>
            <w:tcW w:w="164" w:type="dxa"/>
            <w:vAlign w:val="bottom"/>
          </w:tcPr>
          <w:p w14:paraId="59AD0B62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E9A8A3D" w14:textId="033E80DA" w:rsidR="00513CFC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9B6259E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BCE07FA" w14:textId="0FE1CEF0" w:rsidR="00513CFC" w:rsidRPr="00C07B1A" w:rsidRDefault="00B30E1D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</w:t>
            </w:r>
          </w:p>
        </w:tc>
      </w:tr>
      <w:tr w:rsidR="00513CFC" w:rsidRPr="006666FA" w14:paraId="5CA9A878" w14:textId="77777777" w:rsidTr="002C047A">
        <w:tc>
          <w:tcPr>
            <w:tcW w:w="2520" w:type="dxa"/>
          </w:tcPr>
          <w:p w14:paraId="07175AD0" w14:textId="77777777" w:rsidR="00513CFC" w:rsidRPr="006666FA" w:rsidRDefault="00513CFC" w:rsidP="00513CFC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1461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  <w:r w:rsidRPr="0011461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191" w:type="dxa"/>
          </w:tcPr>
          <w:p w14:paraId="26038773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70700EDB" w14:textId="61C6293D" w:rsidR="00513CFC" w:rsidRPr="006666FA" w:rsidRDefault="00B30E1D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838</w:t>
            </w:r>
          </w:p>
        </w:tc>
        <w:tc>
          <w:tcPr>
            <w:tcW w:w="164" w:type="dxa"/>
            <w:vAlign w:val="bottom"/>
          </w:tcPr>
          <w:p w14:paraId="15F6DDB9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3AA4C6EB" w14:textId="00BA4027" w:rsidR="00513CFC" w:rsidRPr="006666FA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5E6FEE80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071D8922" w14:textId="25186A06" w:rsidR="00513CFC" w:rsidRPr="006666FA" w:rsidRDefault="00B30E1D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838</w:t>
            </w:r>
          </w:p>
        </w:tc>
        <w:tc>
          <w:tcPr>
            <w:tcW w:w="167" w:type="dxa"/>
            <w:vAlign w:val="bottom"/>
          </w:tcPr>
          <w:p w14:paraId="13228EA8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FC78A70" w14:textId="64CC9951" w:rsidR="00513CFC" w:rsidRDefault="00B30E1D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431</w:t>
            </w:r>
          </w:p>
        </w:tc>
        <w:tc>
          <w:tcPr>
            <w:tcW w:w="164" w:type="dxa"/>
            <w:vAlign w:val="bottom"/>
          </w:tcPr>
          <w:p w14:paraId="1516C880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61699DD" w14:textId="182297E3" w:rsidR="00513CFC" w:rsidRDefault="00513CFC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C197213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3A24FD" w14:textId="0229A2AE" w:rsidR="00513CFC" w:rsidRPr="00C07B1A" w:rsidRDefault="00B30E1D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="00513C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431</w:t>
            </w:r>
          </w:p>
        </w:tc>
      </w:tr>
      <w:tr w:rsidR="00513CFC" w:rsidRPr="006666FA" w14:paraId="068D0073" w14:textId="77777777" w:rsidTr="002C047A">
        <w:tc>
          <w:tcPr>
            <w:tcW w:w="2520" w:type="dxa"/>
          </w:tcPr>
          <w:p w14:paraId="73B0E406" w14:textId="77777777" w:rsidR="00513CFC" w:rsidRPr="006666FA" w:rsidRDefault="00513CFC" w:rsidP="00513CFC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รวมหนี้สินที่มีภาระดอกเบี้ย</w:t>
            </w:r>
          </w:p>
        </w:tc>
        <w:tc>
          <w:tcPr>
            <w:tcW w:w="191" w:type="dxa"/>
          </w:tcPr>
          <w:p w14:paraId="6428B19D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2C28F" w14:textId="5B87E378" w:rsidR="00513CFC" w:rsidRPr="006666FA" w:rsidRDefault="00B30E1D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612</w:t>
            </w:r>
            <w:r w:rsidR="00513C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801</w:t>
            </w:r>
          </w:p>
        </w:tc>
        <w:tc>
          <w:tcPr>
            <w:tcW w:w="164" w:type="dxa"/>
            <w:vAlign w:val="bottom"/>
          </w:tcPr>
          <w:p w14:paraId="1E5E985B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79B93" w14:textId="3512095B" w:rsidR="00513CFC" w:rsidRPr="006666FA" w:rsidRDefault="00B30E1D" w:rsidP="00513CFC">
            <w:pPr>
              <w:tabs>
                <w:tab w:val="clear" w:pos="680"/>
                <w:tab w:val="left" w:pos="700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194</w:t>
            </w:r>
            <w:r w:rsidR="00513C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373</w:t>
            </w:r>
          </w:p>
        </w:tc>
        <w:tc>
          <w:tcPr>
            <w:tcW w:w="164" w:type="dxa"/>
            <w:vAlign w:val="bottom"/>
          </w:tcPr>
          <w:p w14:paraId="74E818F0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1946B" w14:textId="4275E23E" w:rsidR="00513CFC" w:rsidRPr="006666FA" w:rsidRDefault="00B30E1D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807</w:t>
            </w:r>
            <w:r w:rsidR="00513C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167" w:type="dxa"/>
            <w:vAlign w:val="bottom"/>
          </w:tcPr>
          <w:p w14:paraId="48778FA2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E0D9F" w14:textId="12529E11" w:rsidR="00513CFC" w:rsidRPr="006666FA" w:rsidRDefault="00B30E1D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175</w:t>
            </w:r>
            <w:r w:rsidR="00513C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427</w:t>
            </w:r>
          </w:p>
        </w:tc>
        <w:tc>
          <w:tcPr>
            <w:tcW w:w="164" w:type="dxa"/>
            <w:vAlign w:val="bottom"/>
          </w:tcPr>
          <w:p w14:paraId="54ED6972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32EB4" w14:textId="0686B624" w:rsidR="00513CFC" w:rsidRPr="006666FA" w:rsidRDefault="00B30E1D" w:rsidP="0051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188</w:t>
            </w:r>
            <w:r w:rsidR="00513C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373</w:t>
            </w:r>
          </w:p>
        </w:tc>
        <w:tc>
          <w:tcPr>
            <w:tcW w:w="178" w:type="dxa"/>
            <w:vAlign w:val="bottom"/>
          </w:tcPr>
          <w:p w14:paraId="365385A2" w14:textId="77777777" w:rsidR="00513CFC" w:rsidRPr="006666FA" w:rsidRDefault="00513CFC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A7450" w14:textId="790643E3" w:rsidR="00513CFC" w:rsidRPr="006666FA" w:rsidRDefault="00B30E1D" w:rsidP="00513CFC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363</w:t>
            </w:r>
            <w:r w:rsidR="00513C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800</w:t>
            </w:r>
          </w:p>
        </w:tc>
      </w:tr>
    </w:tbl>
    <w:p w14:paraId="2575B328" w14:textId="77777777" w:rsidR="00B7766D" w:rsidRPr="006666FA" w:rsidRDefault="00B7766D" w:rsidP="00B7766D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มีรายละเอียดของหลักประกันซึ่งเป็นสินทรัพย์ดังนี้</w:t>
      </w:r>
    </w:p>
    <w:p w14:paraId="2F66C91E" w14:textId="77777777" w:rsidR="00B7766D" w:rsidRPr="006666FA" w:rsidRDefault="00B7766D" w:rsidP="00B7766D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400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330"/>
        <w:gridCol w:w="902"/>
        <w:gridCol w:w="1119"/>
        <w:gridCol w:w="165"/>
        <w:gridCol w:w="1184"/>
        <w:gridCol w:w="164"/>
        <w:gridCol w:w="1184"/>
        <w:gridCol w:w="171"/>
        <w:gridCol w:w="1181"/>
      </w:tblGrid>
      <w:tr w:rsidR="00B7766D" w:rsidRPr="006666FA" w14:paraId="57A41AA6" w14:textId="77777777" w:rsidTr="00FC7F54">
        <w:trPr>
          <w:tblHeader/>
        </w:trPr>
        <w:tc>
          <w:tcPr>
            <w:tcW w:w="1771" w:type="pct"/>
          </w:tcPr>
          <w:p w14:paraId="153E5799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79" w:type="pct"/>
            <w:tcBorders>
              <w:left w:val="nil"/>
            </w:tcBorders>
          </w:tcPr>
          <w:p w14:paraId="13B337F1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5D75C43C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7" w:type="pct"/>
          </w:tcPr>
          <w:p w14:paraId="09F607AB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3E90E4BE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7766D" w:rsidRPr="006666FA" w14:paraId="1640AEC7" w14:textId="77777777" w:rsidTr="00FC7F54">
        <w:trPr>
          <w:trHeight w:val="308"/>
          <w:tblHeader/>
        </w:trPr>
        <w:tc>
          <w:tcPr>
            <w:tcW w:w="1771" w:type="pct"/>
          </w:tcPr>
          <w:p w14:paraId="4D9F3309" w14:textId="77777777" w:rsidR="00B7766D" w:rsidRPr="006666FA" w:rsidRDefault="00B7766D" w:rsidP="002C047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" w:type="pct"/>
            <w:tcBorders>
              <w:left w:val="nil"/>
            </w:tcBorders>
          </w:tcPr>
          <w:p w14:paraId="6F75CD36" w14:textId="5BCBAAE7" w:rsidR="00B7766D" w:rsidRPr="006666FA" w:rsidRDefault="00B7766D" w:rsidP="002C047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vAlign w:val="center"/>
          </w:tcPr>
          <w:p w14:paraId="154E94DE" w14:textId="56B6BE67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88" w:type="pct"/>
            <w:vAlign w:val="center"/>
          </w:tcPr>
          <w:p w14:paraId="02B1D30E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vAlign w:val="center"/>
          </w:tcPr>
          <w:p w14:paraId="7AFA81B8" w14:textId="7491891B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87" w:type="pct"/>
          </w:tcPr>
          <w:p w14:paraId="774F748B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3E36DD46" w14:textId="0A1B8E8D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1" w:type="pct"/>
            <w:vAlign w:val="center"/>
          </w:tcPr>
          <w:p w14:paraId="59D3AC1B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vAlign w:val="center"/>
          </w:tcPr>
          <w:p w14:paraId="287E744E" w14:textId="1EBE165A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B7766D" w:rsidRPr="006666FA" w14:paraId="1A5D5764" w14:textId="77777777" w:rsidTr="00FC7F54">
        <w:trPr>
          <w:trHeight w:val="344"/>
          <w:tblHeader/>
        </w:trPr>
        <w:tc>
          <w:tcPr>
            <w:tcW w:w="1771" w:type="pct"/>
          </w:tcPr>
          <w:p w14:paraId="4A7DC4FC" w14:textId="77777777" w:rsidR="00B7766D" w:rsidRPr="006666FA" w:rsidRDefault="00B7766D" w:rsidP="002C047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9" w:type="pct"/>
            <w:tcBorders>
              <w:left w:val="nil"/>
            </w:tcBorders>
          </w:tcPr>
          <w:p w14:paraId="55FAD655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9" w:type="pct"/>
            <w:gridSpan w:val="7"/>
          </w:tcPr>
          <w:p w14:paraId="12FD4C1B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3CFC" w:rsidRPr="006666FA" w14:paraId="367DF276" w14:textId="77777777" w:rsidTr="00FC7F54">
        <w:tc>
          <w:tcPr>
            <w:tcW w:w="1771" w:type="pct"/>
          </w:tcPr>
          <w:p w14:paraId="09EE57EC" w14:textId="77777777" w:rsidR="00513CFC" w:rsidRPr="006666FA" w:rsidRDefault="00513CFC" w:rsidP="00513CFC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เงินฝากธนาคารที่ติดภาระค้ำประกัน</w:t>
            </w:r>
          </w:p>
        </w:tc>
        <w:tc>
          <w:tcPr>
            <w:tcW w:w="479" w:type="pct"/>
            <w:tcBorders>
              <w:left w:val="nil"/>
            </w:tcBorders>
          </w:tcPr>
          <w:p w14:paraId="17AF9BE1" w14:textId="77777777" w:rsidR="00513CFC" w:rsidRPr="006666FA" w:rsidRDefault="00513CFC" w:rsidP="00513CF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</w:tcPr>
          <w:p w14:paraId="46FBC17B" w14:textId="081751FB" w:rsidR="00513CFC" w:rsidRPr="008963FC" w:rsidRDefault="00B30E1D" w:rsidP="00513C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513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88" w:type="pct"/>
          </w:tcPr>
          <w:p w14:paraId="433A751C" w14:textId="77777777" w:rsidR="00513CFC" w:rsidRPr="008963FC" w:rsidRDefault="00513CFC" w:rsidP="00513CF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34AB7C74" w14:textId="76F0988B" w:rsidR="00513CFC" w:rsidRPr="008963FC" w:rsidRDefault="00B30E1D" w:rsidP="00513C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513CFC" w:rsidRPr="00896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87" w:type="pct"/>
          </w:tcPr>
          <w:p w14:paraId="31D23A58" w14:textId="77777777" w:rsidR="00513CFC" w:rsidRPr="006666FA" w:rsidRDefault="00513CFC" w:rsidP="00513CF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</w:tcPr>
          <w:p w14:paraId="69151164" w14:textId="206F8E1E" w:rsidR="00513CFC" w:rsidRPr="006666FA" w:rsidRDefault="00513CFC" w:rsidP="00513CF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684917D8" w14:textId="77777777" w:rsidR="00513CFC" w:rsidRPr="006666FA" w:rsidRDefault="00513CFC" w:rsidP="00513CF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</w:tcPr>
          <w:p w14:paraId="5724B699" w14:textId="77777777" w:rsidR="00513CFC" w:rsidRPr="006666FA" w:rsidRDefault="00513CFC" w:rsidP="00513CF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F54" w:rsidRPr="006666FA" w14:paraId="48126734" w14:textId="77777777" w:rsidTr="00FC7F54">
        <w:tc>
          <w:tcPr>
            <w:tcW w:w="1771" w:type="pct"/>
            <w:shd w:val="clear" w:color="auto" w:fill="auto"/>
          </w:tcPr>
          <w:p w14:paraId="18CB5B68" w14:textId="2BE2D2D0" w:rsidR="00FC7F54" w:rsidRPr="006666FA" w:rsidRDefault="00FC7F54" w:rsidP="00FC7F54">
            <w:pPr>
              <w:spacing w:line="240" w:lineRule="auto"/>
              <w:ind w:right="-4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สินทรัพย์ให้เช่าตามสัญญาเช่า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ดำเนินงาน</w:t>
            </w:r>
          </w:p>
        </w:tc>
        <w:tc>
          <w:tcPr>
            <w:tcW w:w="479" w:type="pct"/>
            <w:tcBorders>
              <w:left w:val="nil"/>
            </w:tcBorders>
            <w:shd w:val="clear" w:color="auto" w:fill="auto"/>
          </w:tcPr>
          <w:p w14:paraId="4C7E63A5" w14:textId="77777777" w:rsidR="00FC7F54" w:rsidRPr="006666FA" w:rsidRDefault="00FC7F54" w:rsidP="00FC7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shd w:val="clear" w:color="auto" w:fill="auto"/>
          </w:tcPr>
          <w:p w14:paraId="27C199FE" w14:textId="675627C7" w:rsidR="00FC7F54" w:rsidRPr="008963FC" w:rsidRDefault="00B30E1D" w:rsidP="00FC7F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="00FC7F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939</w:t>
            </w:r>
          </w:p>
        </w:tc>
        <w:tc>
          <w:tcPr>
            <w:tcW w:w="88" w:type="pct"/>
            <w:shd w:val="clear" w:color="auto" w:fill="auto"/>
          </w:tcPr>
          <w:p w14:paraId="493D7213" w14:textId="77777777" w:rsidR="00FC7F54" w:rsidRPr="008963FC" w:rsidRDefault="00FC7F54" w:rsidP="00FC7F5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54E23B5" w14:textId="6F40E418" w:rsidR="00FC7F54" w:rsidRPr="008963FC" w:rsidRDefault="00B30E1D" w:rsidP="00FC7F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FC7F54" w:rsidRPr="008963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373</w:t>
            </w:r>
          </w:p>
        </w:tc>
        <w:tc>
          <w:tcPr>
            <w:tcW w:w="87" w:type="pct"/>
            <w:shd w:val="clear" w:color="auto" w:fill="auto"/>
          </w:tcPr>
          <w:p w14:paraId="31BCCAAB" w14:textId="77777777" w:rsidR="00FC7F54" w:rsidRPr="006666FA" w:rsidRDefault="00FC7F54" w:rsidP="00FC7F5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2B7DBE3" w14:textId="277B4EA7" w:rsidR="00FC7F54" w:rsidRPr="006666FA" w:rsidRDefault="00FC7F54" w:rsidP="00FC7F5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47C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527B5E2B" w14:textId="77777777" w:rsidR="00FC7F54" w:rsidRPr="006666FA" w:rsidRDefault="00FC7F54" w:rsidP="00FC7F5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61D87521" w14:textId="40851FBB" w:rsidR="00FC7F54" w:rsidRPr="006666FA" w:rsidRDefault="00FC7F54" w:rsidP="00FC7F5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F54" w:rsidRPr="006666FA" w14:paraId="6896E6EC" w14:textId="77777777" w:rsidTr="00FC7F54">
        <w:tc>
          <w:tcPr>
            <w:tcW w:w="1771" w:type="pct"/>
            <w:shd w:val="clear" w:color="auto" w:fill="auto"/>
          </w:tcPr>
          <w:p w14:paraId="0B22669F" w14:textId="45331D66" w:rsidR="00FC7F54" w:rsidRPr="00243BF7" w:rsidRDefault="00FC7F54" w:rsidP="00FC7F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43BF7">
              <w:rPr>
                <w:rFonts w:asciiTheme="majorBidi" w:hAnsiTheme="majorBidi" w:cs="Angsana New" w:hint="cs"/>
                <w:sz w:val="30"/>
                <w:szCs w:val="30"/>
                <w:cs/>
                <w:lang w:eastAsia="en-GB" w:bidi="th-TH"/>
              </w:rPr>
              <w:t>สิทธิในการใช้สินทรัพย์</w:t>
            </w:r>
          </w:p>
        </w:tc>
        <w:tc>
          <w:tcPr>
            <w:tcW w:w="479" w:type="pct"/>
            <w:tcBorders>
              <w:left w:val="nil"/>
            </w:tcBorders>
            <w:shd w:val="clear" w:color="auto" w:fill="auto"/>
          </w:tcPr>
          <w:p w14:paraId="41C7965D" w14:textId="77777777" w:rsidR="00FC7F54" w:rsidRPr="006666FA" w:rsidRDefault="00FC7F54" w:rsidP="00FC7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shd w:val="clear" w:color="auto" w:fill="auto"/>
          </w:tcPr>
          <w:p w14:paraId="20E034E5" w14:textId="1CEE2DB1" w:rsidR="00FC7F54" w:rsidRDefault="00B30E1D" w:rsidP="00FC7F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C7F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875</w:t>
            </w:r>
            <w:r w:rsidR="00FC7F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</w:p>
        </w:tc>
        <w:tc>
          <w:tcPr>
            <w:tcW w:w="88" w:type="pct"/>
            <w:shd w:val="clear" w:color="auto" w:fill="auto"/>
          </w:tcPr>
          <w:p w14:paraId="5459F721" w14:textId="77777777" w:rsidR="00FC7F54" w:rsidRPr="008963FC" w:rsidRDefault="00FC7F54" w:rsidP="00FC7F5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A6A80D6" w14:textId="70CED744" w:rsidR="00FC7F54" w:rsidRPr="008963FC" w:rsidRDefault="00B30E1D" w:rsidP="00FC7F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  <w:r w:rsidR="00FC7F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824</w:t>
            </w:r>
          </w:p>
        </w:tc>
        <w:tc>
          <w:tcPr>
            <w:tcW w:w="87" w:type="pct"/>
            <w:shd w:val="clear" w:color="auto" w:fill="auto"/>
          </w:tcPr>
          <w:p w14:paraId="02DD4F0A" w14:textId="77777777" w:rsidR="00FC7F54" w:rsidRPr="006666FA" w:rsidRDefault="00FC7F54" w:rsidP="00FC7F5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F2DD612" w14:textId="6AA10BDC" w:rsidR="00FC7F54" w:rsidRPr="00147CCE" w:rsidRDefault="00B30E1D" w:rsidP="00FC7F5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FC7F54" w:rsidRPr="00147C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447</w:t>
            </w:r>
          </w:p>
        </w:tc>
        <w:tc>
          <w:tcPr>
            <w:tcW w:w="91" w:type="pct"/>
            <w:shd w:val="clear" w:color="auto" w:fill="auto"/>
          </w:tcPr>
          <w:p w14:paraId="1C7A6D86" w14:textId="77777777" w:rsidR="00FC7F54" w:rsidRPr="006666FA" w:rsidRDefault="00FC7F54" w:rsidP="00FC7F5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1FC87756" w14:textId="2A06B476" w:rsidR="00FC7F54" w:rsidRDefault="00FC7F54" w:rsidP="00FC7F5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F54" w:rsidRPr="006666FA" w14:paraId="5B8F4BD2" w14:textId="77777777" w:rsidTr="00FC7F54">
        <w:tc>
          <w:tcPr>
            <w:tcW w:w="1771" w:type="pct"/>
            <w:shd w:val="clear" w:color="auto" w:fill="auto"/>
          </w:tcPr>
          <w:p w14:paraId="050E052B" w14:textId="77777777" w:rsidR="00FC7F54" w:rsidRPr="00243BF7" w:rsidRDefault="00FC7F54" w:rsidP="00FC7F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3BF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79" w:type="pct"/>
            <w:tcBorders>
              <w:left w:val="nil"/>
            </w:tcBorders>
            <w:shd w:val="clear" w:color="auto" w:fill="auto"/>
          </w:tcPr>
          <w:p w14:paraId="05E8FCD8" w14:textId="77777777" w:rsidR="00FC7F54" w:rsidRPr="006666FA" w:rsidRDefault="00FC7F54" w:rsidP="00FC7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shd w:val="clear" w:color="auto" w:fill="auto"/>
          </w:tcPr>
          <w:p w14:paraId="5638A31D" w14:textId="17AE8511" w:rsidR="00FC7F54" w:rsidRPr="008963FC" w:rsidRDefault="00B30E1D" w:rsidP="00FC7F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</w:t>
            </w:r>
            <w:r w:rsidR="00FC7F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  <w:tc>
          <w:tcPr>
            <w:tcW w:w="88" w:type="pct"/>
            <w:shd w:val="clear" w:color="auto" w:fill="auto"/>
          </w:tcPr>
          <w:p w14:paraId="55D675A9" w14:textId="77777777" w:rsidR="00FC7F54" w:rsidRPr="008963FC" w:rsidRDefault="00FC7F54" w:rsidP="00FC7F5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F6CC457" w14:textId="50C0A910" w:rsidR="00FC7F54" w:rsidRPr="008963FC" w:rsidRDefault="00B30E1D" w:rsidP="00FC7F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</w:t>
            </w:r>
            <w:r w:rsidR="00FC7F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513</w:t>
            </w:r>
          </w:p>
        </w:tc>
        <w:tc>
          <w:tcPr>
            <w:tcW w:w="87" w:type="pct"/>
            <w:shd w:val="clear" w:color="auto" w:fill="auto"/>
          </w:tcPr>
          <w:p w14:paraId="2AB4FF52" w14:textId="77777777" w:rsidR="00FC7F54" w:rsidRPr="006666FA" w:rsidRDefault="00FC7F54" w:rsidP="00FC7F5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CB3ABBA" w14:textId="5509AB67" w:rsidR="00FC7F54" w:rsidRPr="006666FA" w:rsidRDefault="00FC7F54" w:rsidP="00FC7F5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13CFEE97" w14:textId="77777777" w:rsidR="00FC7F54" w:rsidRPr="006666FA" w:rsidRDefault="00FC7F54" w:rsidP="00FC7F5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B00DF9D" w14:textId="77777777" w:rsidR="00FC7F54" w:rsidRPr="006666FA" w:rsidRDefault="00FC7F54" w:rsidP="00FC7F5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F54" w:rsidRPr="006666FA" w14:paraId="6406A626" w14:textId="77777777" w:rsidTr="00FC7F54">
        <w:tc>
          <w:tcPr>
            <w:tcW w:w="1771" w:type="pct"/>
            <w:shd w:val="clear" w:color="auto" w:fill="auto"/>
          </w:tcPr>
          <w:p w14:paraId="7149A1ED" w14:textId="7D6CDF0F" w:rsidR="00FC7F54" w:rsidRPr="00243BF7" w:rsidRDefault="00FC7F54" w:rsidP="00FC7F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3BF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479" w:type="pct"/>
            <w:tcBorders>
              <w:left w:val="nil"/>
            </w:tcBorders>
            <w:shd w:val="clear" w:color="auto" w:fill="auto"/>
          </w:tcPr>
          <w:p w14:paraId="30D5E56E" w14:textId="77777777" w:rsidR="00FC7F54" w:rsidRPr="006666FA" w:rsidRDefault="00FC7F54" w:rsidP="00FC7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shd w:val="clear" w:color="auto" w:fill="auto"/>
          </w:tcPr>
          <w:p w14:paraId="18CF68D5" w14:textId="43399CB8" w:rsidR="00FC7F54" w:rsidRPr="00513CFC" w:rsidRDefault="00B30E1D" w:rsidP="00FC7F5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FC7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665</w:t>
            </w:r>
          </w:p>
        </w:tc>
        <w:tc>
          <w:tcPr>
            <w:tcW w:w="88" w:type="pct"/>
            <w:shd w:val="clear" w:color="auto" w:fill="auto"/>
          </w:tcPr>
          <w:p w14:paraId="67F56BDF" w14:textId="77777777" w:rsidR="00FC7F54" w:rsidRPr="008963FC" w:rsidRDefault="00FC7F54" w:rsidP="00FC7F5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D384891" w14:textId="53AB61AB" w:rsidR="00FC7F54" w:rsidRPr="008963FC" w:rsidRDefault="00FC7F54" w:rsidP="00FC7F5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0344B480" w14:textId="77777777" w:rsidR="00FC7F54" w:rsidRPr="006666FA" w:rsidRDefault="00FC7F54" w:rsidP="00FC7F5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DCD5376" w14:textId="0EE2DD03" w:rsidR="00FC7F54" w:rsidRPr="006666FA" w:rsidRDefault="00B30E1D" w:rsidP="00FC7F5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FC7F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017</w:t>
            </w:r>
          </w:p>
        </w:tc>
        <w:tc>
          <w:tcPr>
            <w:tcW w:w="91" w:type="pct"/>
            <w:shd w:val="clear" w:color="auto" w:fill="auto"/>
          </w:tcPr>
          <w:p w14:paraId="4907C237" w14:textId="77777777" w:rsidR="00FC7F54" w:rsidRPr="006666FA" w:rsidRDefault="00FC7F54" w:rsidP="00FC7F5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9B29B8F" w14:textId="6D820DC7" w:rsidR="00FC7F54" w:rsidRDefault="00FC7F54" w:rsidP="00FC7F5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F54" w:rsidRPr="006666FA" w14:paraId="5207D3A0" w14:textId="77777777" w:rsidTr="00FC7F54">
        <w:tc>
          <w:tcPr>
            <w:tcW w:w="1771" w:type="pct"/>
            <w:shd w:val="clear" w:color="auto" w:fill="FFFFFF"/>
          </w:tcPr>
          <w:p w14:paraId="294CABE2" w14:textId="77777777" w:rsidR="00FC7F54" w:rsidRPr="006666FA" w:rsidRDefault="00FC7F54" w:rsidP="00FC7F5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9" w:type="pct"/>
            <w:tcBorders>
              <w:left w:val="nil"/>
            </w:tcBorders>
            <w:shd w:val="clear" w:color="auto" w:fill="FFFFFF"/>
          </w:tcPr>
          <w:p w14:paraId="7D6AD42A" w14:textId="77777777" w:rsidR="00FC7F54" w:rsidRPr="006666FA" w:rsidRDefault="00FC7F54" w:rsidP="00FC7F54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65A5203" w14:textId="06DD1E5C" w:rsidR="00FC7F54" w:rsidRPr="008963FC" w:rsidRDefault="00B30E1D" w:rsidP="00FC7F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FC7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642</w:t>
            </w:r>
            <w:r w:rsidR="00FC7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697</w:t>
            </w:r>
          </w:p>
        </w:tc>
        <w:tc>
          <w:tcPr>
            <w:tcW w:w="88" w:type="pct"/>
          </w:tcPr>
          <w:p w14:paraId="5208EF37" w14:textId="77777777" w:rsidR="00FC7F54" w:rsidRPr="008963FC" w:rsidRDefault="00FC7F54" w:rsidP="00FC7F5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BCDFEAD" w14:textId="66E57909" w:rsidR="00FC7F54" w:rsidRPr="008963FC" w:rsidRDefault="00B30E1D" w:rsidP="00FC7F54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684</w:t>
            </w:r>
            <w:r w:rsidR="00FC7F54" w:rsidRPr="00785F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277</w:t>
            </w:r>
          </w:p>
        </w:tc>
        <w:tc>
          <w:tcPr>
            <w:tcW w:w="87" w:type="pct"/>
          </w:tcPr>
          <w:p w14:paraId="68B009B0" w14:textId="77777777" w:rsidR="00FC7F54" w:rsidRPr="006666FA" w:rsidRDefault="00FC7F54" w:rsidP="00FC7F5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47092C8" w14:textId="26873539" w:rsidR="00FC7F54" w:rsidRPr="00513CFC" w:rsidRDefault="00B30E1D" w:rsidP="00FC7F5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</w:t>
            </w:r>
            <w:r w:rsidR="00FC7F54" w:rsidRPr="00513C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</w:t>
            </w:r>
          </w:p>
        </w:tc>
        <w:tc>
          <w:tcPr>
            <w:tcW w:w="91" w:type="pct"/>
          </w:tcPr>
          <w:p w14:paraId="2DBBE770" w14:textId="77777777" w:rsidR="00FC7F54" w:rsidRPr="006666FA" w:rsidRDefault="00FC7F54" w:rsidP="00FC7F5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1CAA72EE" w14:textId="77777777" w:rsidR="00FC7F54" w:rsidRPr="006666FA" w:rsidRDefault="00FC7F54" w:rsidP="00FC7F54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C471EF1" w14:textId="77777777" w:rsidR="00C07B1A" w:rsidRDefault="00C07B1A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0B853F42" w14:textId="1C51E190" w:rsidR="00B7766D" w:rsidRPr="006666FA" w:rsidRDefault="00B7766D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เงินกู้ยืมระยะสั้นจากสถาบันการเงิน</w:t>
      </w:r>
    </w:p>
    <w:p w14:paraId="11D882EC" w14:textId="77777777" w:rsidR="00B7766D" w:rsidRPr="006666FA" w:rsidRDefault="00B7766D" w:rsidP="00B7766D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0B0EAB3" w14:textId="38867DE3" w:rsidR="00B7766D" w:rsidRDefault="00B7766D" w:rsidP="00A6298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บริษัทมีเงินกู้ยืมระยะสั้นจากสถาบันการเงินในประเทศหลายแห่งเป็นจำนวนเงินรวม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3F4843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547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2564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="00CF379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,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874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ล้านบาท)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มีอัตราดอกเบี้ยตามที่ระบุไว้ในแต่ละตั๋วสัญญาใช้เงิน วงเงินเหล่านี้ถูกค้ำประกันโดยสิ่งปลูกสร้าง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สินทรัพย์ให้เช่าตามสัญญาเช่าดำเนินงานและสิทธิ</w:t>
      </w:r>
      <w:r w:rsidR="00243BF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ในการใช้สินทรัพย์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บางส่วนของบริษัท บริษัทที่เกี่ยวข้องกันและกรรมการของบริษัท</w:t>
      </w:r>
    </w:p>
    <w:p w14:paraId="6CCA690B" w14:textId="77777777" w:rsidR="0086642F" w:rsidRPr="00A62989" w:rsidRDefault="0086642F" w:rsidP="00A6298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E2878EC" w14:textId="77777777" w:rsidR="00B7766D" w:rsidRPr="00CD73FC" w:rsidRDefault="00B7766D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เจ้าหนี้สินเชื่อสำหรับสินค้าเพื่อการจัดแสดง</w:t>
      </w:r>
    </w:p>
    <w:p w14:paraId="11B3A970" w14:textId="77777777" w:rsidR="00B7766D" w:rsidRPr="00CD73FC" w:rsidRDefault="00B7766D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477F967" w14:textId="7F070289" w:rsidR="00B7766D" w:rsidRPr="00CD73FC" w:rsidRDefault="00B7766D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กลุ่มบริษัทมีเจ้าหนี้สินเชื่อสำหรับสินค้าเพื่อการจัดแสดงจำนวน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954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2564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849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ล้านบาท)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โดยมีอัตราดอกเบี้ยอยู่ระหว่างร้อยละ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3F4843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64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ต่อปี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ถึงร้อยละ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3F4843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89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ต่อปี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2564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ร้อยละ 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  <w:r w:rsidR="00CF379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36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 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ต่อปี ถึงร้อยละ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</w:t>
      </w:r>
      <w:r w:rsidR="00CF379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61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 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ต่อปี)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เจ้าหนี้สินเชื่อสำหรับสินค้าเพื่อการจัดแสดงดังกล่าว ถูกค้ำประกันโดยกรรมการของบริษัท</w:t>
      </w:r>
      <w:r w:rsidR="003F484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และบริษัทย่อย</w:t>
      </w:r>
    </w:p>
    <w:p w14:paraId="79A7C017" w14:textId="77777777" w:rsidR="00B7766D" w:rsidRPr="00CD73FC" w:rsidRDefault="00B7766D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381287B" w14:textId="7B28385A" w:rsidR="00B7766D" w:rsidRPr="00CD73FC" w:rsidRDefault="00843BCD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br w:type="column"/>
      </w:r>
      <w:r w:rsidR="00B7766D"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เงินกู้ยืมระยะสั้นจากกิจการอื่น</w:t>
      </w:r>
    </w:p>
    <w:p w14:paraId="7CFACB20" w14:textId="77777777" w:rsidR="00B7766D" w:rsidRPr="00CD73FC" w:rsidRDefault="00B7766D" w:rsidP="00B7766D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C4F7FAA" w14:textId="316330DE" w:rsidR="00B7766D" w:rsidRDefault="00B7766D" w:rsidP="00B7766D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C365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บริษัทมีเงินกู้ยืมระยะสั้นจากกิจการอื่นหลายแห่งเป็นจำนวนเงินรวม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455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2564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359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ล้านบาท)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มีอัตราดอกเบี้ยตามที่ระบุไว้ในแต่ละตั๋วสัญญาใช้เงิน วงเงินเหล่านี้ถูกค้ำประกันโดยสิ่งปลูกสร้าง</w:t>
      </w:r>
      <w:r w:rsidR="003F4843"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และสิทธิ</w:t>
      </w:r>
      <w:r w:rsidR="00BB663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ในการใช้สินทรัพย์</w:t>
      </w:r>
      <w:r w:rsidR="003F4843"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บางส่วนของบริษัท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บริษัทที่เกี่ยวข้องกัน และกรรมการของบริษัท</w:t>
      </w:r>
    </w:p>
    <w:p w14:paraId="44D8F029" w14:textId="77777777" w:rsidR="00E57933" w:rsidRPr="006666FA" w:rsidRDefault="00E57933" w:rsidP="00B7766D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AE8B874" w14:textId="59444A5D" w:rsidR="00CD73FC" w:rsidRDefault="00E57933" w:rsidP="00E57933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E5793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เงิน</w:t>
      </w:r>
      <w:r w:rsidR="00413EAB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ให้</w:t>
      </w:r>
      <w:r w:rsidRPr="00E5793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กู้ยืมระยะยาวจากสถาบันการเงิน</w:t>
      </w:r>
    </w:p>
    <w:p w14:paraId="3733732D" w14:textId="77777777" w:rsidR="00E57933" w:rsidRPr="006666FA" w:rsidRDefault="00E57933" w:rsidP="00E57933">
      <w:pPr>
        <w:spacing w:line="240" w:lineRule="auto"/>
        <w:ind w:firstLine="540"/>
        <w:rPr>
          <w:rFonts w:asciiTheme="majorBidi" w:eastAsia="Cordia New" w:hAnsiTheme="majorBidi" w:cstheme="majorBidi"/>
          <w:sz w:val="30"/>
          <w:szCs w:val="30"/>
          <w:cs/>
          <w:lang w:val="en-US" w:bidi="th-TH"/>
        </w:rPr>
      </w:pPr>
    </w:p>
    <w:p w14:paraId="72FD2F5B" w14:textId="1C719F09" w:rsidR="00B7766D" w:rsidRPr="00CD73FC" w:rsidRDefault="00B7766D" w:rsidP="00644800">
      <w:pPr>
        <w:spacing w:line="240" w:lineRule="auto"/>
        <w:ind w:firstLine="540"/>
        <w:rPr>
          <w:rFonts w:asciiTheme="majorBidi" w:eastAsia="Cordia New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eastAsia="Cordia New" w:hAnsiTheme="majorBidi" w:cstheme="majorBidi"/>
          <w:sz w:val="30"/>
          <w:szCs w:val="30"/>
          <w:cs/>
          <w:lang w:val="en-US" w:bidi="th-TH"/>
        </w:rPr>
        <w:t>เงิน</w:t>
      </w:r>
      <w:r w:rsidRPr="00CD73FC">
        <w:rPr>
          <w:rFonts w:asciiTheme="majorBidi" w:eastAsia="Cordia New" w:hAnsiTheme="majorBidi" w:cstheme="majorBidi"/>
          <w:sz w:val="30"/>
          <w:szCs w:val="30"/>
          <w:cs/>
          <w:lang w:val="en-US" w:bidi="th-TH"/>
        </w:rPr>
        <w:t xml:space="preserve">กู้ยืมระยะยาวจากสถาบันการเงิน ณ วันที่ </w:t>
      </w:r>
      <w:r w:rsidR="00B30E1D" w:rsidRPr="00B30E1D">
        <w:rPr>
          <w:rFonts w:asciiTheme="majorBidi" w:eastAsia="Cordia New" w:hAnsiTheme="majorBidi" w:cstheme="majorBidi"/>
          <w:sz w:val="30"/>
          <w:szCs w:val="30"/>
          <w:lang w:val="en-US" w:bidi="th-TH"/>
        </w:rPr>
        <w:t>31</w:t>
      </w:r>
      <w:r w:rsidRPr="00CD73FC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eastAsia="Cordia New" w:hAnsiTheme="majorBidi" w:cstheme="majorBidi"/>
          <w:sz w:val="30"/>
          <w:szCs w:val="30"/>
          <w:cs/>
          <w:lang w:val="en-US" w:bidi="th-TH"/>
        </w:rPr>
        <w:t>ธันวาคม มีรายละเอียดดังนี้</w:t>
      </w:r>
    </w:p>
    <w:p w14:paraId="760EB74F" w14:textId="77777777" w:rsidR="00B7766D" w:rsidRPr="00CD73FC" w:rsidRDefault="00B7766D" w:rsidP="00B7766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4497"/>
        <w:gridCol w:w="989"/>
        <w:gridCol w:w="193"/>
        <w:gridCol w:w="17"/>
        <w:gridCol w:w="977"/>
        <w:gridCol w:w="12"/>
        <w:gridCol w:w="181"/>
        <w:gridCol w:w="12"/>
        <w:gridCol w:w="977"/>
        <w:gridCol w:w="12"/>
        <w:gridCol w:w="197"/>
        <w:gridCol w:w="1116"/>
      </w:tblGrid>
      <w:tr w:rsidR="00B7766D" w:rsidRPr="00CD73FC" w14:paraId="5AE2B54B" w14:textId="77777777" w:rsidTr="002C047A">
        <w:trPr>
          <w:tblHeader/>
        </w:trPr>
        <w:tc>
          <w:tcPr>
            <w:tcW w:w="4497" w:type="dxa"/>
          </w:tcPr>
          <w:p w14:paraId="2D9B3847" w14:textId="77777777" w:rsidR="00B7766D" w:rsidRPr="00CD73FC" w:rsidRDefault="00B7766D" w:rsidP="002C047A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76" w:type="dxa"/>
            <w:gridSpan w:val="4"/>
            <w:shd w:val="clear" w:color="auto" w:fill="auto"/>
            <w:vAlign w:val="bottom"/>
          </w:tcPr>
          <w:p w14:paraId="36CAC8E5" w14:textId="77777777" w:rsidR="00B7766D" w:rsidRPr="00CD73FC" w:rsidRDefault="00B7766D" w:rsidP="002C047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1C89CF83" w14:textId="77777777" w:rsidR="00B7766D" w:rsidRPr="00CD73FC" w:rsidRDefault="00B7766D" w:rsidP="002C047A">
            <w:pPr>
              <w:tabs>
                <w:tab w:val="decimal" w:pos="792"/>
              </w:tabs>
              <w:spacing w:line="240" w:lineRule="auto"/>
              <w:ind w:left="-108" w:right="-79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14" w:type="dxa"/>
            <w:gridSpan w:val="5"/>
            <w:shd w:val="clear" w:color="auto" w:fill="auto"/>
            <w:vAlign w:val="bottom"/>
          </w:tcPr>
          <w:p w14:paraId="6DEA91A7" w14:textId="77777777" w:rsidR="00B7766D" w:rsidRPr="00CD73FC" w:rsidRDefault="00B7766D" w:rsidP="002C047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7766D" w:rsidRPr="00CD73FC" w14:paraId="4C7B8931" w14:textId="77777777" w:rsidTr="002C047A">
        <w:trPr>
          <w:tblHeader/>
        </w:trPr>
        <w:tc>
          <w:tcPr>
            <w:tcW w:w="4497" w:type="dxa"/>
          </w:tcPr>
          <w:p w14:paraId="4651E160" w14:textId="77777777" w:rsidR="00B7766D" w:rsidRPr="00CD73FC" w:rsidRDefault="00B7766D" w:rsidP="002C047A">
            <w:pPr>
              <w:spacing w:line="240" w:lineRule="auto"/>
              <w:ind w:left="162" w:hanging="162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E4005A1" w14:textId="276067C3" w:rsidR="00B7766D" w:rsidRPr="00CD73FC" w:rsidRDefault="00B30E1D" w:rsidP="002C047A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924BE98" w14:textId="77777777" w:rsidR="00B7766D" w:rsidRPr="00CD73FC" w:rsidRDefault="00B7766D" w:rsidP="002C047A">
            <w:pPr>
              <w:spacing w:line="240" w:lineRule="auto"/>
              <w:ind w:left="-108"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1B07D2C" w14:textId="3EEAFB37" w:rsidR="00B7766D" w:rsidRPr="00CD73FC" w:rsidRDefault="00B30E1D" w:rsidP="002C047A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4ABEE46A" w14:textId="77777777" w:rsidR="00B7766D" w:rsidRPr="00CD73FC" w:rsidRDefault="00B7766D" w:rsidP="002C047A">
            <w:pPr>
              <w:spacing w:line="240" w:lineRule="auto"/>
              <w:ind w:left="-108"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184D91C6" w14:textId="063B81FA" w:rsidR="00B7766D" w:rsidRPr="00CD73FC" w:rsidRDefault="00B30E1D" w:rsidP="002C047A">
            <w:pPr>
              <w:tabs>
                <w:tab w:val="left" w:pos="94"/>
              </w:tabs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09" w:type="dxa"/>
            <w:gridSpan w:val="2"/>
            <w:vAlign w:val="bottom"/>
          </w:tcPr>
          <w:p w14:paraId="72DE158B" w14:textId="77777777" w:rsidR="00B7766D" w:rsidRPr="00CD73FC" w:rsidRDefault="00B7766D" w:rsidP="002C047A">
            <w:pPr>
              <w:spacing w:line="240" w:lineRule="auto"/>
              <w:ind w:left="-108"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4CED73AD" w14:textId="75B4FF74" w:rsidR="00B7766D" w:rsidRPr="00CD73FC" w:rsidRDefault="00B30E1D" w:rsidP="002C047A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B7766D" w:rsidRPr="00CD73FC" w14:paraId="1D75B3E0" w14:textId="77777777" w:rsidTr="002C047A">
        <w:trPr>
          <w:tblHeader/>
        </w:trPr>
        <w:tc>
          <w:tcPr>
            <w:tcW w:w="4497" w:type="dxa"/>
          </w:tcPr>
          <w:p w14:paraId="3A4AF25F" w14:textId="77777777" w:rsidR="00B7766D" w:rsidRPr="00CD73FC" w:rsidRDefault="00B7766D" w:rsidP="002C047A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83" w:type="dxa"/>
            <w:gridSpan w:val="11"/>
            <w:shd w:val="clear" w:color="auto" w:fill="auto"/>
            <w:vAlign w:val="bottom"/>
          </w:tcPr>
          <w:p w14:paraId="6840EA9F" w14:textId="77777777" w:rsidR="00B7766D" w:rsidRPr="00CD73FC" w:rsidRDefault="00B7766D" w:rsidP="002C047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CD73FC">
              <w:rPr>
                <w:rFonts w:asciiTheme="majorBidi" w:eastAsia="Cordia New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CD73FC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B7766D" w:rsidRPr="00CD73FC" w14:paraId="3E530C9E" w14:textId="77777777" w:rsidTr="002C047A">
        <w:tc>
          <w:tcPr>
            <w:tcW w:w="4497" w:type="dxa"/>
          </w:tcPr>
          <w:p w14:paraId="4782513F" w14:textId="77777777" w:rsidR="00B7766D" w:rsidRPr="00CD73FC" w:rsidRDefault="00B7766D" w:rsidP="002C047A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เงินกู้ยืมระยะยาวของบริษัท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D73B28E" w14:textId="77777777" w:rsidR="00B7766D" w:rsidRPr="00CD73FC" w:rsidRDefault="00B7766D" w:rsidP="002C047A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A95D52B" w14:textId="77777777" w:rsidR="00B7766D" w:rsidRPr="00CD73FC" w:rsidRDefault="00B7766D" w:rsidP="002C047A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11F9589" w14:textId="77777777" w:rsidR="00B7766D" w:rsidRPr="00CD73FC" w:rsidRDefault="00B7766D" w:rsidP="002C047A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23B8641D" w14:textId="77777777" w:rsidR="00B7766D" w:rsidRPr="00CD73FC" w:rsidRDefault="00B7766D" w:rsidP="002C047A">
            <w:pPr>
              <w:tabs>
                <w:tab w:val="decimal" w:pos="783"/>
              </w:tabs>
              <w:spacing w:line="240" w:lineRule="auto"/>
              <w:ind w:left="-115" w:right="-79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73E580FA" w14:textId="77777777" w:rsidR="00B7766D" w:rsidRPr="00CD73FC" w:rsidRDefault="00B7766D" w:rsidP="002C047A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gridSpan w:val="2"/>
            <w:vAlign w:val="bottom"/>
          </w:tcPr>
          <w:p w14:paraId="4691EBDC" w14:textId="77777777" w:rsidR="00B7766D" w:rsidRPr="00CD73FC" w:rsidRDefault="00B7766D" w:rsidP="002C047A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67122645" w14:textId="77777777" w:rsidR="00B7766D" w:rsidRPr="00CD73FC" w:rsidRDefault="00B7766D" w:rsidP="002C047A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7356C" w:rsidRPr="00CD73FC" w14:paraId="501896D4" w14:textId="77777777" w:rsidTr="002C047A">
        <w:tc>
          <w:tcPr>
            <w:tcW w:w="4497" w:type="dxa"/>
          </w:tcPr>
          <w:p w14:paraId="1317E44A" w14:textId="13C1700A" w:rsidR="0037356C" w:rsidRPr="00CD73FC" w:rsidRDefault="0037356C" w:rsidP="0037356C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</w:t>
            </w:r>
            <w:r w:rsidR="00BB66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ล้านบาท คิดดอกเบี้ยในอัตรา 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MLR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ลบร้อยละ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ต่อปีในปีที่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และ อัตรา 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MLR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ลบร้อยละ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ต่อปีในปีที่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เป็นต้นไป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ครบกำหนดชำระงวดสุดท้ายในเดือน</w:t>
            </w:r>
            <w:r w:rsidR="00D16E3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เมษายน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เงินกู้ยืมนี้ค้ำประกันโดยเงินลงทุนในบริษัทย่อยส่วนหนึ่งและกรรมการของบริษัท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69DAB06" w14:textId="47EB9D7F" w:rsidR="0037356C" w:rsidRPr="00CD73FC" w:rsidRDefault="00B30E1D" w:rsidP="0037356C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32</w:t>
            </w:r>
            <w:r w:rsidR="0037356C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39B6CB3D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49FB6A2" w14:textId="0DC732E2" w:rsidR="0037356C" w:rsidRPr="00CD73FC" w:rsidRDefault="00B30E1D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56</w:t>
            </w:r>
            <w:r w:rsidR="0037356C" w:rsidRPr="00CD73FC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6E2E25A9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7B67C92A" w14:textId="2A758827" w:rsidR="0037356C" w:rsidRPr="00CD73FC" w:rsidRDefault="00B30E1D" w:rsidP="0037356C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32</w:t>
            </w:r>
            <w:r w:rsidR="0037356C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09" w:type="dxa"/>
            <w:gridSpan w:val="2"/>
            <w:vAlign w:val="bottom"/>
          </w:tcPr>
          <w:p w14:paraId="579D4B5D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48611968" w14:textId="0EA37A59" w:rsidR="0037356C" w:rsidRPr="00CD73FC" w:rsidRDefault="00B30E1D" w:rsidP="0037356C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56</w:t>
            </w:r>
            <w:r w:rsidR="0037356C" w:rsidRPr="00CD73FC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37356C" w:rsidRPr="00CD73FC" w14:paraId="07B7C3B1" w14:textId="77777777" w:rsidTr="002C047A">
        <w:tc>
          <w:tcPr>
            <w:tcW w:w="4497" w:type="dxa"/>
          </w:tcPr>
          <w:p w14:paraId="602651BE" w14:textId="2CEBC10D" w:rsidR="0037356C" w:rsidRPr="00CD73FC" w:rsidRDefault="00CF2104" w:rsidP="0037356C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</w:t>
            </w:r>
            <w:r w:rsidRPr="005A730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บาท</w:t>
            </w:r>
            <w:r w:rsidR="00BB663B" w:rsidRPr="005A730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="00BB663B" w:rsidRPr="005A730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="00BB663B" w:rsidRPr="005A730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63B" w:rsidRPr="005A7302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MLR </w:t>
            </w:r>
            <w:r w:rsidR="00BB663B" w:rsidRPr="005A730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="00BB663B" w:rsidRPr="005A730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/>
              </w:rPr>
              <w:t>0</w:t>
            </w:r>
            <w:r w:rsidR="00BB663B" w:rsidRPr="005A7302">
              <w:rPr>
                <w:rFonts w:asciiTheme="majorBidi" w:hAnsiTheme="majorBidi" w:cs="Angsana New"/>
                <w:sz w:val="30"/>
                <w:szCs w:val="30"/>
                <w:lang w:val="en-US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/>
              </w:rPr>
              <w:t>25</w:t>
            </w:r>
            <w:r w:rsidR="00BB663B" w:rsidRPr="005A7302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 </w:t>
            </w:r>
            <w:r w:rsidR="00BB663B" w:rsidRPr="005A730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ต่อปีในเดือนที่</w:t>
            </w:r>
            <w:r w:rsidR="00BB663B" w:rsidRPr="005A730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/>
              </w:rPr>
              <w:t>1</w:t>
            </w:r>
            <w:r w:rsidR="00BB663B" w:rsidRPr="005A7302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 -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/>
              </w:rPr>
              <w:t>9</w:t>
            </w:r>
            <w:r w:rsidR="00BB663B" w:rsidRPr="005A7302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 </w:t>
            </w:r>
            <w:r w:rsidR="00BB663B" w:rsidRPr="005A730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นับแต่วันที่มีการเบิกกู้ตามสัญญานี้</w:t>
            </w:r>
            <w:r w:rsidR="00BB663B" w:rsidRPr="005A730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="00BB663B" w:rsidRPr="005A73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และ อัตรา </w:t>
            </w:r>
            <w:r w:rsidR="00BB663B" w:rsidRPr="005A73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MLR </w:t>
            </w:r>
            <w:r w:rsidR="00BB663B" w:rsidRPr="005A73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ใน</w:t>
            </w:r>
            <w:r w:rsidR="00BB663B" w:rsidRPr="005A730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เดือน</w:t>
            </w:r>
            <w:r w:rsidR="00BB663B" w:rsidRPr="005A73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</w:t>
            </w:r>
            <w:r w:rsidR="00BB663B" w:rsidRPr="005A73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BB663B" w:rsidRPr="005A73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B663B" w:rsidRPr="005A73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เป็นต้นไป</w:t>
            </w:r>
            <w:r w:rsidR="00BB663B" w:rsidRPr="005A730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5A730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ชำระคืน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เป็นรายงวด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เดือน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รวม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งวด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ครบกำหนดชำระครั้งสุดท้ายในเดือนตุลาคม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เงินกู้ยืมนี้ค้ำประกันโดยใบหุ้นของบริษัท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กรรมการของบริษัท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และบริษัทย่อย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91ABFB7" w14:textId="3505DF10" w:rsidR="0037356C" w:rsidRPr="00CD73FC" w:rsidRDefault="00B30E1D" w:rsidP="0037356C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300</w:t>
            </w:r>
            <w:r w:rsidR="0037356C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52399337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05D1869E" w14:textId="72FD057E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52260283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173B2E63" w14:textId="7CBC6473" w:rsidR="0037356C" w:rsidRPr="00CD73FC" w:rsidRDefault="00B30E1D" w:rsidP="0037356C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300</w:t>
            </w:r>
            <w:r w:rsidR="0037356C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09" w:type="dxa"/>
            <w:gridSpan w:val="2"/>
            <w:vAlign w:val="bottom"/>
          </w:tcPr>
          <w:p w14:paraId="546F5ACA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4EFAD485" w14:textId="69C74C31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41AD0" w:rsidRPr="00CD73FC" w14:paraId="36096507" w14:textId="77777777" w:rsidTr="002C047A">
        <w:tc>
          <w:tcPr>
            <w:tcW w:w="4497" w:type="dxa"/>
          </w:tcPr>
          <w:p w14:paraId="379C3802" w14:textId="77777777" w:rsidR="00D41AD0" w:rsidRDefault="00D41AD0" w:rsidP="00D41A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65A1735" w14:textId="77777777" w:rsidR="00D41AD0" w:rsidRDefault="00D41AD0" w:rsidP="00D41A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9D9211D" w14:textId="693916F5" w:rsidR="00D41AD0" w:rsidRPr="00CD73FC" w:rsidRDefault="00D41AD0" w:rsidP="00E24C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9D84B2B" w14:textId="77777777" w:rsidR="00D41AD0" w:rsidRDefault="00D41AD0" w:rsidP="0037356C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79C8B790" w14:textId="77777777" w:rsidR="00D41AD0" w:rsidRPr="00CD73FC" w:rsidRDefault="00D41AD0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243714C3" w14:textId="77777777" w:rsidR="00D41AD0" w:rsidRPr="00CD73FC" w:rsidRDefault="00D41AD0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702443A5" w14:textId="77777777" w:rsidR="00D41AD0" w:rsidRPr="00CD73FC" w:rsidRDefault="00D41AD0" w:rsidP="0037356C">
            <w:pPr>
              <w:tabs>
                <w:tab w:val="decimal" w:pos="574"/>
              </w:tabs>
              <w:spacing w:line="240" w:lineRule="auto"/>
              <w:ind w:left="-115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3A4403BB" w14:textId="77777777" w:rsidR="00D41AD0" w:rsidRDefault="00D41AD0" w:rsidP="0037356C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gridSpan w:val="2"/>
            <w:vAlign w:val="bottom"/>
          </w:tcPr>
          <w:p w14:paraId="5E500143" w14:textId="77777777" w:rsidR="00D41AD0" w:rsidRPr="00CD73FC" w:rsidRDefault="00D41AD0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3E4D497F" w14:textId="77777777" w:rsidR="00D41AD0" w:rsidRPr="00CD73FC" w:rsidRDefault="00D41AD0" w:rsidP="0037356C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7356C" w:rsidRPr="00CD73FC" w14:paraId="4E69B5E3" w14:textId="77777777" w:rsidTr="002C047A">
        <w:tc>
          <w:tcPr>
            <w:tcW w:w="4497" w:type="dxa"/>
          </w:tcPr>
          <w:p w14:paraId="4C0C36FC" w14:textId="6DD5B41D" w:rsidR="0037356C" w:rsidRPr="00CD73FC" w:rsidRDefault="00CF2104" w:rsidP="0037356C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="00BB663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="00BB663B" w:rsidRPr="005A730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="00BB663B" w:rsidRPr="005A730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63B" w:rsidRPr="005A7302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MLR </w:t>
            </w:r>
            <w:r w:rsidR="00BB663B" w:rsidRPr="005A730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="00BB663B" w:rsidRPr="005A730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/>
              </w:rPr>
              <w:t>0</w:t>
            </w:r>
            <w:r w:rsidR="00BB663B" w:rsidRPr="005A7302">
              <w:rPr>
                <w:rFonts w:asciiTheme="majorBidi" w:hAnsiTheme="majorBidi" w:cs="Angsana New"/>
                <w:sz w:val="30"/>
                <w:szCs w:val="30"/>
                <w:lang w:val="en-US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/>
              </w:rPr>
              <w:t>25</w:t>
            </w:r>
            <w:r w:rsidR="00BB663B" w:rsidRPr="005A7302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 </w:t>
            </w:r>
            <w:r w:rsidR="00BB663B" w:rsidRPr="005A730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ต่อปีในเดือนที่</w:t>
            </w:r>
            <w:r w:rsidR="00BB663B" w:rsidRPr="005A730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/>
              </w:rPr>
              <w:t>1</w:t>
            </w:r>
            <w:r w:rsidR="00BB663B" w:rsidRPr="005A7302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 -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/>
              </w:rPr>
              <w:t>9</w:t>
            </w:r>
            <w:r w:rsidR="00BB663B" w:rsidRPr="005A7302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 </w:t>
            </w:r>
            <w:r w:rsidR="00BB663B" w:rsidRPr="005A730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นับแต่วันที่มีการเบิกกู้ตามสัญญานี้</w:t>
            </w:r>
            <w:r w:rsidR="00BB663B" w:rsidRPr="005A730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="00BB663B" w:rsidRPr="005A73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และ อัตรา </w:t>
            </w:r>
            <w:r w:rsidR="00BB663B" w:rsidRPr="005A73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MLR </w:t>
            </w:r>
            <w:r w:rsidR="00BB663B" w:rsidRPr="005A73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ใน</w:t>
            </w:r>
            <w:r w:rsidR="00BB663B" w:rsidRPr="005A730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เดือน</w:t>
            </w:r>
            <w:r w:rsidR="00BB663B" w:rsidRPr="005A73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</w:t>
            </w:r>
            <w:r w:rsidR="00BB663B" w:rsidRPr="005A73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BB663B" w:rsidRPr="005A73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B663B" w:rsidRPr="005A73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เป็นต้นไป</w:t>
            </w:r>
            <w:r w:rsidRPr="005A730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5A730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ชำระคืน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เป็นรายงวด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เดือน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รวม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งวด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ครบกำหนดชำระครั้งสุดท้ายในเดือนกันยายน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เงินกู้ยืมนี้ค้ำประกันโดยใบหุ้นของบริษัท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กรรมการของบริษัท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และบริษัทย่อย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77F6683" w14:textId="77777777" w:rsidR="00BB663B" w:rsidRDefault="00BB663B" w:rsidP="0037356C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602B590A" w14:textId="77777777" w:rsidR="00BB663B" w:rsidRDefault="00BB663B" w:rsidP="0037356C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7F6ACE86" w14:textId="77777777" w:rsidR="00BB663B" w:rsidRDefault="00BB663B" w:rsidP="0037356C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0BA65251" w14:textId="0F4CE760" w:rsidR="0037356C" w:rsidRPr="00CD73FC" w:rsidRDefault="00B30E1D" w:rsidP="0037356C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123</w:t>
            </w:r>
            <w:r w:rsidR="0037356C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="00A56998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6B0AF11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4338D726" w14:textId="43E15A8F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76A29A94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57110E6F" w14:textId="1B9D7152" w:rsidR="0037356C" w:rsidRPr="00CD73FC" w:rsidRDefault="00B30E1D" w:rsidP="0037356C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123</w:t>
            </w:r>
            <w:r w:rsidR="0037356C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="00A56998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09" w:type="dxa"/>
            <w:gridSpan w:val="2"/>
            <w:vAlign w:val="bottom"/>
          </w:tcPr>
          <w:p w14:paraId="44639D1A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3C8ED40C" w14:textId="5C5C4BC8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7356C" w:rsidRPr="00CD73FC" w14:paraId="29308A57" w14:textId="77777777" w:rsidTr="002C047A">
        <w:tc>
          <w:tcPr>
            <w:tcW w:w="4497" w:type="dxa"/>
          </w:tcPr>
          <w:p w14:paraId="674F4F65" w14:textId="0B006A07" w:rsidR="0037356C" w:rsidRPr="00CD73FC" w:rsidRDefault="00CF2104" w:rsidP="0037356C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="0053051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วง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ล้านบาทคิดดอกเบี้ยในอัตรา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และจะชำระคืนเป็นรายเดือน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ซึ่งจะถึงกำหนดชำระครั้งสุดท้ายในเดือนมิถุนายน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2573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ในระหว่างปีมีการกู้ยืมเงินจากสัญญาดังกล่าวจำนวน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เงินกู้ยืมนี้ค้ำประกันโดยที่ดินและสิ่งปลูกสร้าง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สิทธิ</w:t>
            </w:r>
            <w:r w:rsidR="00530519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ในการใช้สินทรัพย์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กรรมการของบริษัท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และบริษัทย่อย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8A5C628" w14:textId="0ABED88D" w:rsidR="0037356C" w:rsidRPr="00CD73FC" w:rsidRDefault="00B30E1D" w:rsidP="0037356C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35</w:t>
            </w:r>
            <w:r w:rsidR="0037356C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3AAFDF06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080BB1A4" w14:textId="2B319CF4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43AA867E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7FF6662A" w14:textId="0D7F592B" w:rsidR="0037356C" w:rsidRPr="00CD73FC" w:rsidRDefault="00B30E1D" w:rsidP="0037356C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35</w:t>
            </w:r>
            <w:r w:rsidR="0037356C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09" w:type="dxa"/>
            <w:gridSpan w:val="2"/>
            <w:vAlign w:val="bottom"/>
          </w:tcPr>
          <w:p w14:paraId="2ABA43A8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46C25B2C" w14:textId="05CC6F41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7356C" w:rsidRPr="00CD73FC" w14:paraId="041B94C8" w14:textId="77777777" w:rsidTr="002C047A">
        <w:tc>
          <w:tcPr>
            <w:tcW w:w="4497" w:type="dxa"/>
          </w:tcPr>
          <w:p w14:paraId="5A5F1A02" w14:textId="77777777" w:rsidR="0037356C" w:rsidRPr="00CD73FC" w:rsidRDefault="0037356C" w:rsidP="0037356C">
            <w:pPr>
              <w:tabs>
                <w:tab w:val="left" w:pos="342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D759426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72C12BFA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7C0FC2B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4197029E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594C511F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66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gridSpan w:val="2"/>
            <w:vAlign w:val="bottom"/>
          </w:tcPr>
          <w:p w14:paraId="5FD0F76A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6EB07F96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7356C" w:rsidRPr="0037356C" w14:paraId="1835F805" w14:textId="77777777" w:rsidTr="002C047A">
        <w:tc>
          <w:tcPr>
            <w:tcW w:w="4497" w:type="dxa"/>
          </w:tcPr>
          <w:p w14:paraId="312776BA" w14:textId="712B1521" w:rsidR="0037356C" w:rsidRPr="00CD73FC" w:rsidRDefault="0037356C" w:rsidP="0037356C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เงินกู้ยืมระยะยาวของบริษัทย่อย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2028EA4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472717F3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41CE8E1C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2C2E90EE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117ABC40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gridSpan w:val="2"/>
            <w:vAlign w:val="bottom"/>
          </w:tcPr>
          <w:p w14:paraId="2C94A929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5E2A4F6D" w14:textId="77777777" w:rsidR="0037356C" w:rsidRPr="00CD73FC" w:rsidRDefault="0037356C" w:rsidP="0037356C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F2104" w:rsidRPr="00CD73FC" w14:paraId="48F11BA2" w14:textId="77777777" w:rsidTr="002C047A">
        <w:tc>
          <w:tcPr>
            <w:tcW w:w="4497" w:type="dxa"/>
          </w:tcPr>
          <w:p w14:paraId="69788F1C" w14:textId="3A9AABD4" w:rsidR="00CF2104" w:rsidRPr="00CD73FC" w:rsidRDefault="00CF2104" w:rsidP="00CF2104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396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เงินกู้ยืมจำนวนเงิน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ล้านบาท คิดดอกเบี้ยในอัตรา 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MLR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ลบร้อยละ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ต่อปี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ครบกำหนดชำระงวดสุดท้ายภายในเดือนมิถุนายน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เงินกู้ยืมนี้ค้ำประกันโดยกรรมการของบริษัท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1172752" w14:textId="4EF894B0" w:rsidR="00CF2104" w:rsidRPr="00CD73FC" w:rsidRDefault="00B30E1D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12</w:t>
            </w:r>
            <w:r w:rsidR="00CF2104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04C6230" w14:textId="77777777" w:rsidR="00CF2104" w:rsidRPr="00CD73FC" w:rsidRDefault="00CF2104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0D5F8669" w14:textId="0E6CF457" w:rsidR="00CF2104" w:rsidRPr="00CD73FC" w:rsidRDefault="00B30E1D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20</w:t>
            </w:r>
            <w:r w:rsidR="00CF2104" w:rsidRPr="00CD73FC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24B41BC0" w14:textId="77777777" w:rsidR="00CF2104" w:rsidRPr="00CD73FC" w:rsidRDefault="00CF2104" w:rsidP="00CF2104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2C996009" w14:textId="71B5F70C" w:rsidR="00CF2104" w:rsidRPr="00CD73FC" w:rsidRDefault="00CF2104" w:rsidP="00CF2104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130609AC" w14:textId="77777777" w:rsidR="00CF2104" w:rsidRPr="00CD73FC" w:rsidRDefault="00CF2104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69ADBB23" w14:textId="6B849D63" w:rsidR="00CF2104" w:rsidRPr="00CD73FC" w:rsidRDefault="00CF2104" w:rsidP="00CF2104">
            <w:pPr>
              <w:tabs>
                <w:tab w:val="decimal" w:pos="574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F2104" w:rsidRPr="00CD73FC" w14:paraId="0DFF646D" w14:textId="77777777" w:rsidTr="002C047A">
        <w:tc>
          <w:tcPr>
            <w:tcW w:w="4497" w:type="dxa"/>
          </w:tcPr>
          <w:p w14:paraId="64BE0199" w14:textId="6F01E5A8" w:rsidR="00CF2104" w:rsidRPr="00CD73FC" w:rsidRDefault="00CF2104" w:rsidP="00CF2104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396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D73F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50</w:t>
            </w:r>
            <w:r w:rsidR="003E792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="003E792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50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ครบกำหนดชำระงวดสุดท้ายภายในเดือน</w:t>
            </w:r>
            <w:r w:rsidR="0040703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กุมภาพันธ์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2571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เงินกู้ยืมนี้ค้ำประกันโดยกรรมการของบริษัท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สิ่งปลูกสร้าง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และสิทธิ</w:t>
            </w:r>
            <w:r w:rsidR="000C3DA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ในการใช้สินทรัพย์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8502C10" w14:textId="4F12604D" w:rsidR="00CF2104" w:rsidRPr="00CD73FC" w:rsidRDefault="00B30E1D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34</w:t>
            </w:r>
            <w:r w:rsidR="00CF2104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6B747B7" w14:textId="77777777" w:rsidR="00CF2104" w:rsidRPr="00CD73FC" w:rsidRDefault="00CF2104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20471285" w14:textId="395945B2" w:rsidR="00CF2104" w:rsidRPr="00CD73FC" w:rsidRDefault="00B30E1D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41</w:t>
            </w:r>
            <w:r w:rsidR="00CF2104" w:rsidRPr="00CD73FC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619E4664" w14:textId="77777777" w:rsidR="00CF2104" w:rsidRPr="00CD73FC" w:rsidRDefault="00CF2104" w:rsidP="00CF2104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0FFF4E83" w14:textId="6CD37F2B" w:rsidR="00CF2104" w:rsidRPr="00CD73FC" w:rsidRDefault="00CF2104" w:rsidP="00CF2104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5073A572" w14:textId="77777777" w:rsidR="00CF2104" w:rsidRPr="00CD73FC" w:rsidRDefault="00CF2104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7F9EE68B" w14:textId="0DBCAF02" w:rsidR="00CF2104" w:rsidRPr="00CD73FC" w:rsidRDefault="00CF2104" w:rsidP="00CF2104">
            <w:pPr>
              <w:tabs>
                <w:tab w:val="decimal" w:pos="574"/>
              </w:tabs>
              <w:spacing w:line="240" w:lineRule="auto"/>
              <w:ind w:left="-115" w:right="183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F2104" w:rsidRPr="006666FA" w14:paraId="0B62CC65" w14:textId="77777777" w:rsidTr="002C047A">
        <w:tc>
          <w:tcPr>
            <w:tcW w:w="4497" w:type="dxa"/>
          </w:tcPr>
          <w:p w14:paraId="19BC5BE1" w14:textId="67BAE726" w:rsidR="00CF2104" w:rsidRPr="00CD73FC" w:rsidRDefault="00CF2104" w:rsidP="00CF2104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396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วงเงินกู้ยืมจำนวนเงิน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57</w:t>
            </w:r>
            <w:r w:rsidR="003E792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MLR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50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ครบกำหนดชำระงวดสุดท้ายภายในเดือนมิถุนายน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2571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เงินกู้ยืมนี้ค้ำประกันโดยกรรมการของบริษัท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สิ่งปลูกสร้าง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A1D75A4" w14:textId="58A1E564" w:rsidR="00CF2104" w:rsidRPr="00CD73FC" w:rsidRDefault="00B30E1D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44</w:t>
            </w:r>
            <w:r w:rsidR="00CF2104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737098C" w14:textId="77777777" w:rsidR="00CF2104" w:rsidRPr="00CD73FC" w:rsidRDefault="00CF2104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575E1BA" w14:textId="625C2907" w:rsidR="00CF2104" w:rsidRPr="00CD73FC" w:rsidRDefault="00B30E1D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52</w:t>
            </w:r>
            <w:r w:rsidR="00CF2104" w:rsidRPr="00CD73FC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="00A56998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76617A4D" w14:textId="77777777" w:rsidR="00CF2104" w:rsidRPr="00CD73FC" w:rsidRDefault="00CF2104" w:rsidP="00CF2104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149DE518" w14:textId="08C27F8C" w:rsidR="00CF2104" w:rsidRPr="00CD73FC" w:rsidRDefault="00CF2104" w:rsidP="00CF2104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086A8CC9" w14:textId="77777777" w:rsidR="00CF2104" w:rsidRPr="00CD73FC" w:rsidRDefault="00CF2104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7AA79DEF" w14:textId="56D6F786" w:rsidR="00CF2104" w:rsidRPr="00924C9A" w:rsidRDefault="00CF2104" w:rsidP="00CF2104">
            <w:pPr>
              <w:tabs>
                <w:tab w:val="decimal" w:pos="574"/>
              </w:tabs>
              <w:spacing w:line="240" w:lineRule="auto"/>
              <w:ind w:left="-115" w:right="183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F2104" w:rsidRPr="006666FA" w14:paraId="7EC9C991" w14:textId="77777777" w:rsidTr="002C047A">
        <w:tc>
          <w:tcPr>
            <w:tcW w:w="4497" w:type="dxa"/>
          </w:tcPr>
          <w:p w14:paraId="6847E7D3" w14:textId="01A7E55F" w:rsidR="00CF2104" w:rsidRPr="00CD73FC" w:rsidRDefault="00CF2104" w:rsidP="00CF2104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396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วงเงินกู้ยืมจำนวนเงิน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140</w:t>
            </w:r>
            <w:r w:rsidR="00BB663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MLR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อัตราจ่ายชำระทุกเดือน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ครบกำหนดชำระงวดสุดท้ายภายในเดือน</w:t>
            </w:r>
            <w:r w:rsidR="0040703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ธันวา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คม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2572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เงินกู้ยืมนี้ค้ำประกันโดยกรรมการของบริษัท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สิ่งปลูกสร้าง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สิทธิ</w:t>
            </w:r>
            <w:r w:rsidR="000C3DA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ในการใช้สินทรัพย์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และเครื่องจักร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450851B" w14:textId="77777777" w:rsidR="00B72B78" w:rsidRDefault="00B72B78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4023CD55" w14:textId="77777777" w:rsidR="00B72B78" w:rsidRDefault="00B72B78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7F51DED0" w14:textId="77777777" w:rsidR="00B72B78" w:rsidRDefault="00B72B78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0FBA20ED" w14:textId="77777777" w:rsidR="00B72B78" w:rsidRDefault="00B72B78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1E34C71B" w14:textId="77777777" w:rsidR="00B72B78" w:rsidRPr="000C3DA0" w:rsidRDefault="00B72B78" w:rsidP="000C3DA0">
            <w:pPr>
              <w:tabs>
                <w:tab w:val="decimal" w:pos="574"/>
              </w:tabs>
              <w:spacing w:line="240" w:lineRule="auto"/>
              <w:ind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29957F24" w14:textId="4A1EE49A" w:rsidR="00CF2104" w:rsidRPr="005A5EAD" w:rsidRDefault="00B30E1D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19</w:t>
            </w:r>
            <w:r w:rsidR="00CF2104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73B5AB9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C2B403F" w14:textId="77777777" w:rsidR="00B72B78" w:rsidRDefault="00B72B78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4D28169B" w14:textId="77777777" w:rsidR="00B72B78" w:rsidRDefault="00B72B78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679B32F6" w14:textId="77777777" w:rsidR="00B72B78" w:rsidRDefault="00B72B78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1C932C12" w14:textId="77777777" w:rsidR="00B72B78" w:rsidRDefault="00B72B78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17D076EE" w14:textId="77777777" w:rsidR="00B72B78" w:rsidRDefault="00B72B78" w:rsidP="000C3DA0">
            <w:pPr>
              <w:tabs>
                <w:tab w:val="decimal" w:pos="574"/>
              </w:tabs>
              <w:spacing w:line="240" w:lineRule="auto"/>
              <w:ind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6B145275" w14:textId="69C72482" w:rsidR="00CF2104" w:rsidRPr="00924C9A" w:rsidRDefault="00B30E1D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21</w:t>
            </w:r>
            <w:r w:rsidR="00CF2104" w:rsidRPr="005A5EA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05AC37E3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20EA2C8E" w14:textId="77777777" w:rsidR="00B72B78" w:rsidRDefault="00B72B78" w:rsidP="00CF2104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  <w:p w14:paraId="1465DFEC" w14:textId="77777777" w:rsidR="00B72B78" w:rsidRDefault="00B72B78" w:rsidP="00CF2104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  <w:p w14:paraId="5D5C1720" w14:textId="77777777" w:rsidR="00B72B78" w:rsidRDefault="00B72B78" w:rsidP="00CF2104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  <w:p w14:paraId="0234C812" w14:textId="77777777" w:rsidR="00B72B78" w:rsidRDefault="00B72B78" w:rsidP="00CF2104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  <w:p w14:paraId="4F9A1DFE" w14:textId="77777777" w:rsidR="00B72B78" w:rsidRDefault="00B72B78" w:rsidP="000C3DA0">
            <w:pPr>
              <w:tabs>
                <w:tab w:val="decimal" w:pos="574"/>
              </w:tabs>
              <w:spacing w:line="240" w:lineRule="auto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  <w:p w14:paraId="3AE8A9CD" w14:textId="336F4AEC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0AC6E901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6B9FE54F" w14:textId="77777777" w:rsidR="00B72B78" w:rsidRDefault="00B72B78" w:rsidP="00CF2104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  <w:p w14:paraId="093C0A30" w14:textId="77777777" w:rsidR="00B72B78" w:rsidRDefault="00B72B78" w:rsidP="00CF2104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  <w:p w14:paraId="6F238C8A" w14:textId="77777777" w:rsidR="00B72B78" w:rsidRDefault="00B72B78" w:rsidP="00CF2104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  <w:p w14:paraId="68D9B4BB" w14:textId="77777777" w:rsidR="00B72B78" w:rsidRDefault="00B72B78" w:rsidP="00CF2104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  <w:p w14:paraId="789B8FD6" w14:textId="77777777" w:rsidR="00B72B78" w:rsidRDefault="00B72B78" w:rsidP="000C3DA0">
            <w:pPr>
              <w:tabs>
                <w:tab w:val="decimal" w:pos="574"/>
              </w:tabs>
              <w:spacing w:line="240" w:lineRule="auto"/>
              <w:ind w:right="-90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  <w:p w14:paraId="0BE58270" w14:textId="667D8671" w:rsidR="00CF2104" w:rsidRPr="00924C9A" w:rsidRDefault="00CF2104" w:rsidP="00CF2104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F2104" w:rsidRPr="006666FA" w14:paraId="3A82C33D" w14:textId="77777777" w:rsidTr="002C047A">
        <w:tc>
          <w:tcPr>
            <w:tcW w:w="4497" w:type="dxa"/>
          </w:tcPr>
          <w:p w14:paraId="1E46B970" w14:textId="21247F9E" w:rsidR="00CF2104" w:rsidRPr="00CD73FC" w:rsidRDefault="00CF2104" w:rsidP="00CF2104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396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50</w:t>
            </w:r>
            <w:r w:rsidR="003E792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คิดดอกเบี้ยในอัตราดอกเบี้ยคงที่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ในปีที่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-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ในปีที่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เป็นต้นไป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ครบกำหนดชำระงวดสุดท้ายภายในเดือน</w:t>
            </w:r>
            <w:r w:rsidR="00D3696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มกร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าคม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2569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เงินกู้ยืมนี้ค้ำประกันโดยกรรมการของบริษัท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และบรรษัทแห่งหนึ่ง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A44B79C" w14:textId="444E92D3" w:rsidR="00CF2104" w:rsidRPr="006666FA" w:rsidRDefault="00B30E1D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50</w:t>
            </w:r>
            <w:r w:rsidR="00CF2104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59449ECE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88D3B73" w14:textId="3B02184F" w:rsidR="00CF2104" w:rsidRPr="009F5E09" w:rsidRDefault="00B30E1D" w:rsidP="00CF2104">
            <w:pPr>
              <w:tabs>
                <w:tab w:val="decimal" w:pos="574"/>
              </w:tabs>
              <w:spacing w:line="240" w:lineRule="auto"/>
              <w:ind w:rightChars="26" w:right="57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50</w:t>
            </w:r>
            <w:r w:rsidR="00CF2104" w:rsidRPr="005A5EA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1D2E72DC" w14:textId="77777777" w:rsidR="00CF2104" w:rsidRPr="00CD73FC" w:rsidRDefault="00CF2104" w:rsidP="00CF2104">
            <w:pPr>
              <w:tabs>
                <w:tab w:val="decimal" w:pos="574"/>
              </w:tabs>
              <w:spacing w:line="240" w:lineRule="auto"/>
              <w:ind w:right="-79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19F931B9" w14:textId="30CD94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07F54AD8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684502A1" w14:textId="77777777" w:rsidR="00CF2104" w:rsidRDefault="00CF2104" w:rsidP="00CF2104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F2104" w:rsidRPr="006666FA" w14:paraId="7F8090F6" w14:textId="77777777" w:rsidTr="002C047A">
        <w:tc>
          <w:tcPr>
            <w:tcW w:w="4497" w:type="dxa"/>
          </w:tcPr>
          <w:p w14:paraId="44F8C8F5" w14:textId="7D82B4A4" w:rsidR="00CF2104" w:rsidRPr="00CD73FC" w:rsidRDefault="00CF2104" w:rsidP="00CF2104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396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ล้านบาทคิดดอกเบี้ยในอัตรา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ครบกำหนดชำระงวดสุดท้ายภายในเดือนกันยายน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2572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เงินกู้ยืมนี้มีหลักประกันเป็น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ที่ดินและสิ่งปลูกสร้าง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สิทธิ</w:t>
            </w:r>
            <w:r w:rsidR="000C3DA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ในการใช้สินทรัพย์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ใบหุ้นของบริษัท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และกรรมการของบริษัท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7422870" w14:textId="4BC0EDC3" w:rsidR="00CF2104" w:rsidRPr="006666FA" w:rsidRDefault="00B30E1D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</w:t>
            </w:r>
            <w:r w:rsidR="00CF2104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200</w:t>
            </w:r>
            <w:r w:rsidR="00CF2104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0160476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47B6106A" w14:textId="1F7006BE" w:rsidR="00CF2104" w:rsidRPr="005A5EAD" w:rsidRDefault="00CF2104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2EA07B6A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5DAB613B" w14:textId="1B43438A" w:rsidR="00CF2104" w:rsidRDefault="00CF2104" w:rsidP="00CF2104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12BDF877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1CF1B384" w14:textId="2D0FB27E" w:rsidR="00CF2104" w:rsidRDefault="00CF2104" w:rsidP="00CF2104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41AD0" w:rsidRPr="006666FA" w14:paraId="2FF8E2B4" w14:textId="77777777" w:rsidTr="002C047A">
        <w:tc>
          <w:tcPr>
            <w:tcW w:w="4497" w:type="dxa"/>
          </w:tcPr>
          <w:p w14:paraId="6FFCEE73" w14:textId="77777777" w:rsidR="00D41AD0" w:rsidRDefault="00D41AD0" w:rsidP="00D41AD0">
            <w:p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B7C501B" w14:textId="77777777" w:rsidR="00D41AD0" w:rsidRDefault="00D41AD0" w:rsidP="00D41AD0">
            <w:p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D8757C4" w14:textId="77777777" w:rsidR="00D41AD0" w:rsidRDefault="00D41AD0" w:rsidP="00D41AD0">
            <w:p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B632057" w14:textId="77777777" w:rsidR="00D41AD0" w:rsidRDefault="00D41AD0" w:rsidP="00D41AD0">
            <w:p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45EBA58" w14:textId="1C3EAC42" w:rsidR="00D41AD0" w:rsidRPr="00CD73FC" w:rsidRDefault="00D41AD0" w:rsidP="00D41AD0">
            <w:p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11FB2E3" w14:textId="77777777" w:rsidR="00D41AD0" w:rsidRDefault="00D41AD0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81E7E0A" w14:textId="77777777" w:rsidR="00D41AD0" w:rsidRPr="006666FA" w:rsidRDefault="00D41AD0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24D61BBA" w14:textId="77777777" w:rsidR="00D41AD0" w:rsidRDefault="00D41AD0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44F27D18" w14:textId="77777777" w:rsidR="00D41AD0" w:rsidRPr="006666FA" w:rsidRDefault="00D41AD0" w:rsidP="00CF2104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25B5E959" w14:textId="77777777" w:rsidR="00D41AD0" w:rsidRDefault="00D41AD0" w:rsidP="00CF2104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gridSpan w:val="2"/>
            <w:vAlign w:val="bottom"/>
          </w:tcPr>
          <w:p w14:paraId="4EC5B6D3" w14:textId="77777777" w:rsidR="00D41AD0" w:rsidRPr="006666FA" w:rsidRDefault="00D41AD0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12039F09" w14:textId="77777777" w:rsidR="00D41AD0" w:rsidRDefault="00D41AD0" w:rsidP="00CF2104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F2104" w:rsidRPr="006666FA" w14:paraId="043AED42" w14:textId="77777777" w:rsidTr="002C047A">
        <w:tc>
          <w:tcPr>
            <w:tcW w:w="4497" w:type="dxa"/>
          </w:tcPr>
          <w:p w14:paraId="4588D274" w14:textId="2809F453" w:rsidR="00CF2104" w:rsidRPr="00CD73FC" w:rsidRDefault="00CF2104" w:rsidP="00CF2104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396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176</w:t>
            </w:r>
            <w:r w:rsidR="003E792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75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ต่อปีในปีที่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-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อัตรา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50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ต่อปีในปีที่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เป็นต้นไป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ครบกำหนดชำระงวดสุดท้ายภายในเดือนมีนาคม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2566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เงินกู้ยืมนี้ค้ำประกันโดยที่ดินและสิ่งปลูกสร้าง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สิทธิ</w:t>
            </w:r>
            <w:r w:rsidR="000C3DA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ในการใช้สินทรัพย์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และกรรมการของบริษัท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CFE7712" w14:textId="4767D17C" w:rsidR="00CF2104" w:rsidRPr="006666FA" w:rsidRDefault="00B30E1D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6</w:t>
            </w:r>
            <w:r w:rsidR="00CF2104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392AB998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71EBDB5" w14:textId="0C3DAC4B" w:rsidR="00CF2104" w:rsidRPr="006666FA" w:rsidRDefault="00B30E1D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30</w:t>
            </w:r>
            <w:r w:rsidR="00CF2104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31609927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737E4FFE" w14:textId="6B10F476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4FCFAF05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6D7A3472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F2104" w:rsidRPr="006666FA" w14:paraId="742A9CAE" w14:textId="77777777" w:rsidTr="002C047A">
        <w:tc>
          <w:tcPr>
            <w:tcW w:w="4497" w:type="dxa"/>
          </w:tcPr>
          <w:p w14:paraId="41571D6B" w14:textId="07EA6783" w:rsidR="00CF2104" w:rsidRPr="00CD73FC" w:rsidRDefault="00CF2104" w:rsidP="00CF2104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396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125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ล้านบาทคิดดอกเบี้ยในอัตรา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04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จะครบกำหนดชำระเงินงวดแรกเมื่อเบิกเงินกู้ครบจำนวน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โดยจะถึงกำหนดชำระงวดสุดท้ายภายในเดือนพฤศจิกายน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2572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ในระหว่างปีมีการกู้ยืมเงินจากสัญญาดังกล่าวจำนวน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115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เงินกู้ยืมนี้มีหลักประกันเป็น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ที่ดินและอาคาร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F3086"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สิทธิ</w:t>
            </w:r>
            <w:r w:rsidR="00BF3086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ในการใช้สินทรัพย์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และกรรมการของบริษัท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8120AB0" w14:textId="77777777" w:rsidR="000B5338" w:rsidRDefault="000B5338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2A0FE016" w14:textId="77777777" w:rsidR="000B5338" w:rsidRDefault="000B5338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456104C8" w14:textId="77777777" w:rsidR="00BF3086" w:rsidRDefault="00BF3086" w:rsidP="003E7925">
            <w:pPr>
              <w:tabs>
                <w:tab w:val="decimal" w:pos="574"/>
              </w:tabs>
              <w:spacing w:line="240" w:lineRule="auto"/>
              <w:ind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4610589A" w14:textId="434EE982" w:rsidR="00CF2104" w:rsidRPr="006666FA" w:rsidRDefault="00B30E1D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115</w:t>
            </w:r>
            <w:r w:rsidR="00CF2104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7C23F7C4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0AE502A8" w14:textId="7DE3C19B" w:rsidR="00CF2104" w:rsidRPr="005A5EAD" w:rsidRDefault="00CF2104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0EA3A29A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36A1B0EF" w14:textId="25875A6F" w:rsidR="00CF2104" w:rsidRDefault="00CF2104" w:rsidP="00CF2104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740D8322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456CA60A" w14:textId="54A5295E" w:rsidR="00CF2104" w:rsidRDefault="00CF2104" w:rsidP="00CF2104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F2104" w:rsidRPr="006666FA" w14:paraId="1546D75C" w14:textId="77777777" w:rsidTr="002C047A">
        <w:tc>
          <w:tcPr>
            <w:tcW w:w="4497" w:type="dxa"/>
          </w:tcPr>
          <w:p w14:paraId="2883CF12" w14:textId="689B9796" w:rsidR="00CF2104" w:rsidRPr="00CD73FC" w:rsidRDefault="00CF2104" w:rsidP="00CF2104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396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212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ล้านบาทคิดดอกเบี้ยในอัตรา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04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ครบกำหนดชำระงวดสุดท้ายภายในเดือนกุมภาพันธ์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2572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เงินกู้ยืมนี้มีหลักประกันเป็น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ที่ดินและอาคาร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F3086"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สิทธิ</w:t>
            </w:r>
            <w:r w:rsidR="00BF3086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ในการใช้สินทรัพย์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และกรรมการของบริษัท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3ABA8F9" w14:textId="03E4CE76" w:rsidR="00CF2104" w:rsidRPr="006666FA" w:rsidRDefault="00B30E1D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198</w:t>
            </w:r>
            <w:r w:rsidR="00CF2104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B7E4494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4619BFBA" w14:textId="7929CFDF" w:rsidR="00CF2104" w:rsidRPr="005A5EAD" w:rsidRDefault="00CF2104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64DD13DE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10500890" w14:textId="5418A076" w:rsidR="00CF2104" w:rsidRDefault="00CF2104" w:rsidP="00CF2104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696538C7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6B401A89" w14:textId="4FD0B1D9" w:rsidR="00CF2104" w:rsidRDefault="00CF2104" w:rsidP="00417284">
            <w:pPr>
              <w:tabs>
                <w:tab w:val="decimal" w:pos="574"/>
              </w:tabs>
              <w:spacing w:line="240" w:lineRule="auto"/>
              <w:ind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F2104" w:rsidRPr="006666FA" w14:paraId="20EA66F4" w14:textId="77777777" w:rsidTr="002C047A">
        <w:tc>
          <w:tcPr>
            <w:tcW w:w="4497" w:type="dxa"/>
          </w:tcPr>
          <w:p w14:paraId="26688E0D" w14:textId="77439A26" w:rsidR="00CF2104" w:rsidRPr="00CD73FC" w:rsidRDefault="00CF2104" w:rsidP="00CF2104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396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วงเงินกู้ยืมจำนวนเงินรวม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154</w:t>
            </w:r>
            <w:r w:rsidR="00BB663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คิดดอกเบี้ยอยู่ระหว่างอัตราร้อยละ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71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ถึงร้อยละ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90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ครบกำหนดชำระงวดสุดท้ายภายในเดือนกันยายน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2570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เงินกู้ยืมนี้ค้ำประกันโดยกรรมการของบริษัท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ในระหว่างปีกู้เพิ่มจำนวน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48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41E512E" w14:textId="0E4F24EB" w:rsidR="00CF2104" w:rsidRPr="006666FA" w:rsidRDefault="00B30E1D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115</w:t>
            </w:r>
            <w:r w:rsidR="00CF2104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A1D1DFC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A14494D" w14:textId="5FD85EA1" w:rsidR="00CF2104" w:rsidRPr="006666FA" w:rsidRDefault="00B30E1D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89</w:t>
            </w:r>
            <w:r w:rsidR="00CF2104" w:rsidRPr="005A5EA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="00A56998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774CF95E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5F0788A7" w14:textId="047F4789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3F125219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3CE46458" w14:textId="77777777" w:rsidR="00CF2104" w:rsidRPr="006666FA" w:rsidRDefault="00CF2104" w:rsidP="00417284">
            <w:pPr>
              <w:tabs>
                <w:tab w:val="decimal" w:pos="574"/>
              </w:tabs>
              <w:spacing w:line="240" w:lineRule="auto"/>
              <w:ind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02057" w:rsidRPr="006666FA" w14:paraId="65BCCB26" w14:textId="77777777" w:rsidTr="002C047A">
        <w:tc>
          <w:tcPr>
            <w:tcW w:w="4497" w:type="dxa"/>
          </w:tcPr>
          <w:p w14:paraId="6997532C" w14:textId="77777777" w:rsidR="00D02057" w:rsidRPr="00CD73FC" w:rsidRDefault="00D02057" w:rsidP="00D02057">
            <w:p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D5EA8DB" w14:textId="77777777" w:rsidR="00D02057" w:rsidRDefault="00D02057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380CCA6" w14:textId="77777777" w:rsidR="00D02057" w:rsidRPr="006666FA" w:rsidRDefault="00D02057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F37D624" w14:textId="77777777" w:rsidR="00D02057" w:rsidRPr="005A5EAD" w:rsidRDefault="00D02057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7C1F1B1C" w14:textId="77777777" w:rsidR="00D02057" w:rsidRPr="006666FA" w:rsidRDefault="00D02057" w:rsidP="00CF2104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506000ED" w14:textId="77777777" w:rsidR="00D02057" w:rsidRDefault="00D02057" w:rsidP="00CF2104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gridSpan w:val="2"/>
            <w:vAlign w:val="bottom"/>
          </w:tcPr>
          <w:p w14:paraId="0E105267" w14:textId="77777777" w:rsidR="00D02057" w:rsidRPr="006666FA" w:rsidRDefault="00D02057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2335E5C7" w14:textId="77777777" w:rsidR="00D02057" w:rsidRDefault="00D02057" w:rsidP="00CF2104">
            <w:pPr>
              <w:tabs>
                <w:tab w:val="decimal" w:pos="574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F2104" w:rsidRPr="006666FA" w14:paraId="79257CBF" w14:textId="77777777" w:rsidTr="002C047A">
        <w:tc>
          <w:tcPr>
            <w:tcW w:w="4497" w:type="dxa"/>
          </w:tcPr>
          <w:p w14:paraId="5B7C5018" w14:textId="04CBED63" w:rsidR="00CF2104" w:rsidRPr="00CD73FC" w:rsidRDefault="00CF2104" w:rsidP="00CF2104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396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</w:t>
            </w:r>
            <w:r w:rsidR="003E792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ครบกำหนดชำระงวดสุดท้ายภายในเดือนตุลาคม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2566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เงินกู้ยืมนี้ค้ำประกันโดยกรรมการของบริษัท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B197E10" w14:textId="7E707E4D" w:rsidR="00CF2104" w:rsidRPr="006666FA" w:rsidRDefault="00B30E1D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</w:t>
            </w:r>
            <w:r w:rsidR="00CF2104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C060162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D6FD0B5" w14:textId="18F3F9C3" w:rsidR="00CF2104" w:rsidRPr="006666FA" w:rsidRDefault="00B30E1D" w:rsidP="00CF210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</w:t>
            </w:r>
            <w:r w:rsidR="00CF2104" w:rsidRPr="005A5EA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="00A56998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45A6B43A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275CF44E" w14:textId="21E7FF34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34152902" w14:textId="77777777" w:rsidR="00CF2104" w:rsidRPr="006666FA" w:rsidRDefault="00CF2104" w:rsidP="00CF2104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2AD2EEF2" w14:textId="77777777" w:rsidR="00CF2104" w:rsidRPr="006666FA" w:rsidRDefault="00CF2104" w:rsidP="00417284">
            <w:pPr>
              <w:tabs>
                <w:tab w:val="decimal" w:pos="574"/>
              </w:tabs>
              <w:spacing w:line="240" w:lineRule="auto"/>
              <w:ind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F2104" w:rsidRPr="006666FA" w14:paraId="49BCCFC5" w14:textId="77777777" w:rsidTr="00F562CE">
        <w:tc>
          <w:tcPr>
            <w:tcW w:w="4497" w:type="dxa"/>
          </w:tcPr>
          <w:p w14:paraId="5D2BECCC" w14:textId="1ADDB329" w:rsidR="00CF2104" w:rsidRPr="00CD73FC" w:rsidRDefault="00CF2104" w:rsidP="00CF2104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396"/>
                <w:tab w:val="left" w:pos="4451"/>
                <w:tab w:val="left" w:pos="4678"/>
                <w:tab w:val="left" w:pos="5387"/>
                <w:tab w:val="left" w:pos="5613"/>
                <w:tab w:val="left" w:pos="6322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</w:t>
            </w:r>
            <w:r w:rsidR="003E792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ล้านบาทคิดดอกเบี้ยในอัตรา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50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ต่อปีในปีที่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-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อัตรา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ต่อปีในปีที่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เป็นต้นไป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ครบกำหนดชำระงวดสุดท้ายภายในเดือนกันยายน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2566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เงินกู้ยืมนี้ค้ำประกันโดยกรรมการของบริษัทและกิจการที่เกี่ยวข้องกันแห่งหนึ่ง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9282F23" w14:textId="702BD6FD" w:rsidR="00CF2104" w:rsidRPr="00CF2104" w:rsidRDefault="00B30E1D" w:rsidP="0041728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</w:t>
            </w:r>
            <w:r w:rsidR="00CF2104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0" w:type="dxa"/>
            <w:gridSpan w:val="2"/>
            <w:shd w:val="clear" w:color="auto" w:fill="auto"/>
            <w:vAlign w:val="bottom"/>
          </w:tcPr>
          <w:p w14:paraId="15A55A89" w14:textId="77777777" w:rsidR="00CF2104" w:rsidRPr="006666FA" w:rsidRDefault="00CF2104" w:rsidP="0041728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038F0753" w14:textId="60113608" w:rsidR="00CF2104" w:rsidRPr="006666FA" w:rsidRDefault="00B30E1D" w:rsidP="0041728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</w:t>
            </w:r>
            <w:r w:rsidR="00CF2104" w:rsidRPr="005A5EA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2118AE8E" w14:textId="77777777" w:rsidR="00CF2104" w:rsidRPr="006666FA" w:rsidRDefault="00CF2104" w:rsidP="00CF2104">
            <w:pPr>
              <w:tabs>
                <w:tab w:val="decimal" w:pos="459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4AED484A" w14:textId="40BCC1D4" w:rsidR="00CF2104" w:rsidRPr="006666FA" w:rsidRDefault="00CF2104" w:rsidP="00417284">
            <w:pPr>
              <w:tabs>
                <w:tab w:val="decimal" w:pos="585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7" w:type="dxa"/>
            <w:vAlign w:val="bottom"/>
          </w:tcPr>
          <w:p w14:paraId="0BFB1C66" w14:textId="77777777" w:rsidR="00CF2104" w:rsidRPr="006666FA" w:rsidRDefault="00CF2104" w:rsidP="00CF2104">
            <w:pPr>
              <w:tabs>
                <w:tab w:val="decimal" w:pos="459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3B7D1C8B" w14:textId="77777777" w:rsidR="00CF2104" w:rsidRPr="006666FA" w:rsidRDefault="00CF2104" w:rsidP="00417284">
            <w:pPr>
              <w:tabs>
                <w:tab w:val="decimal" w:pos="574"/>
              </w:tabs>
              <w:spacing w:line="240" w:lineRule="auto"/>
              <w:ind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F2104" w:rsidRPr="006666FA" w14:paraId="451B29D9" w14:textId="77777777" w:rsidTr="00A450DB">
        <w:tc>
          <w:tcPr>
            <w:tcW w:w="4497" w:type="dxa"/>
          </w:tcPr>
          <w:p w14:paraId="0261B0A8" w14:textId="7292CA18" w:rsidR="00CF2104" w:rsidRPr="00CD73FC" w:rsidRDefault="002808CD" w:rsidP="00CF2104">
            <w:pPr>
              <w:spacing w:line="240" w:lineRule="atLeast"/>
              <w:ind w:left="360" w:hanging="36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ด</w:t>
            </w:r>
            <w:r w:rsidR="00CF210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  <w:r w:rsidR="00CF2104"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</w:t>
            </w:r>
            <w:r w:rsidR="003E792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="003E792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ล้านบาทคิดดอกเบี้ยในอัตรา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50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ต่อปีในปีที่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-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อัตรา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ต่อปีในปีที่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เป็นต้นไป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ครบกำหนดชำระงวดสุดท้ายภายในเดือนกันยายน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2566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</w:t>
            </w:r>
            <w:r w:rsidR="0041728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          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ค้ำประกันโดยกรรมการของบริษัทและกิจการที่เกี่ยวข้องกันแห่งหนึ่ง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8C2CBC6" w14:textId="5643A5BB" w:rsidR="00CF2104" w:rsidRDefault="00B30E1D" w:rsidP="0041728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</w:t>
            </w:r>
            <w:r w:rsidR="00CF2104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0" w:type="dxa"/>
            <w:gridSpan w:val="2"/>
            <w:shd w:val="clear" w:color="auto" w:fill="auto"/>
            <w:vAlign w:val="bottom"/>
          </w:tcPr>
          <w:p w14:paraId="64106910" w14:textId="77777777" w:rsidR="00CF2104" w:rsidRPr="006666FA" w:rsidRDefault="00CF2104" w:rsidP="0041728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649B77AE" w14:textId="5397903E" w:rsidR="00CF2104" w:rsidRDefault="00B30E1D" w:rsidP="00417284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</w:t>
            </w:r>
            <w:r w:rsidR="00CF2104" w:rsidRPr="005A5EA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3B4B4B7E" w14:textId="77777777" w:rsidR="00CF2104" w:rsidRPr="006666FA" w:rsidRDefault="00CF2104" w:rsidP="00CF2104">
            <w:pPr>
              <w:tabs>
                <w:tab w:val="decimal" w:pos="459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542D10C3" w14:textId="77777777" w:rsidR="00B72B78" w:rsidRDefault="00B72B78" w:rsidP="00417284">
            <w:pPr>
              <w:tabs>
                <w:tab w:val="decimal" w:pos="585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042A8070" w14:textId="77777777" w:rsidR="00B72B78" w:rsidRDefault="00B72B78" w:rsidP="00417284">
            <w:pPr>
              <w:tabs>
                <w:tab w:val="decimal" w:pos="585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529BEF39" w14:textId="3648FD5E" w:rsidR="00CF2104" w:rsidRDefault="00CF2104" w:rsidP="00417284">
            <w:pPr>
              <w:tabs>
                <w:tab w:val="decimal" w:pos="585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7" w:type="dxa"/>
            <w:vAlign w:val="bottom"/>
          </w:tcPr>
          <w:p w14:paraId="43353E5D" w14:textId="77777777" w:rsidR="00CF2104" w:rsidRPr="006666FA" w:rsidRDefault="00CF2104" w:rsidP="00CF2104">
            <w:pPr>
              <w:tabs>
                <w:tab w:val="decimal" w:pos="459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287C70B8" w14:textId="77777777" w:rsidR="00B72B78" w:rsidRDefault="00B72B78" w:rsidP="00CF2104">
            <w:pPr>
              <w:tabs>
                <w:tab w:val="decimal" w:pos="459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2EB8947A" w14:textId="77777777" w:rsidR="00B72B78" w:rsidRDefault="00B72B78" w:rsidP="00CF2104">
            <w:pPr>
              <w:tabs>
                <w:tab w:val="decimal" w:pos="459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7065B531" w14:textId="77777777" w:rsidR="00B72B78" w:rsidRDefault="00B72B78" w:rsidP="00CF2104">
            <w:pPr>
              <w:tabs>
                <w:tab w:val="decimal" w:pos="459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5470B5FA" w14:textId="77777777" w:rsidR="00B72B78" w:rsidRDefault="00B72B78" w:rsidP="00CF2104">
            <w:pPr>
              <w:tabs>
                <w:tab w:val="decimal" w:pos="459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0215EA71" w14:textId="77777777" w:rsidR="00B72B78" w:rsidRDefault="00B72B78" w:rsidP="00CF2104">
            <w:pPr>
              <w:tabs>
                <w:tab w:val="decimal" w:pos="459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6CA65BC3" w14:textId="36C14846" w:rsidR="00CF2104" w:rsidRDefault="00CF2104" w:rsidP="00417284">
            <w:pPr>
              <w:tabs>
                <w:tab w:val="decimal" w:pos="585"/>
              </w:tabs>
              <w:spacing w:line="240" w:lineRule="auto"/>
              <w:ind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F2104" w:rsidRPr="006666FA" w14:paraId="28245BC8" w14:textId="77777777" w:rsidTr="00D02057">
        <w:tc>
          <w:tcPr>
            <w:tcW w:w="4497" w:type="dxa"/>
          </w:tcPr>
          <w:p w14:paraId="6B7B9926" w14:textId="5321699F" w:rsidR="00CF2104" w:rsidRPr="00CD73FC" w:rsidRDefault="002808CD" w:rsidP="00CF2104">
            <w:pPr>
              <w:spacing w:line="240" w:lineRule="atLeast"/>
              <w:ind w:left="360" w:hanging="36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</w:t>
            </w:r>
            <w:r w:rsidR="00CF210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  <w:r w:rsidR="00CF2104"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="003E792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ล้านบาทคิดดอกเบี้ยในอัตรา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50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ต่อปีในปีที่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-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อัตรา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ต่อปีในปีที่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เป็นต้นไป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ครบกำหนดชำระงวดสุดท้ายภายในเดือนพฤ</w:t>
            </w:r>
            <w:r w:rsidR="00B03D6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ษภาคม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2566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เงินกู้ยืมนี้ค้ำประกันโดยกรรมการของบริษัทและกิจการที่เกี่ยวข้องกันแห่งหนึ่ง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FAF25CF" w14:textId="62973FB0" w:rsidR="00CF2104" w:rsidRPr="006666FA" w:rsidRDefault="00A56998" w:rsidP="00CF2104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0.9</w:t>
            </w:r>
          </w:p>
        </w:tc>
        <w:tc>
          <w:tcPr>
            <w:tcW w:w="210" w:type="dxa"/>
            <w:gridSpan w:val="2"/>
            <w:shd w:val="clear" w:color="auto" w:fill="auto"/>
            <w:vAlign w:val="bottom"/>
          </w:tcPr>
          <w:p w14:paraId="7D4A82B0" w14:textId="77777777" w:rsidR="00CF2104" w:rsidRPr="006666FA" w:rsidRDefault="00CF2104" w:rsidP="00417284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53E79398" w14:textId="77777777" w:rsidR="00CF2104" w:rsidRDefault="00CF2104" w:rsidP="00417284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7615FE17" w14:textId="77777777" w:rsidR="00CF2104" w:rsidRDefault="00CF2104" w:rsidP="00417284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44C1AA52" w14:textId="77777777" w:rsidR="00CF2104" w:rsidRDefault="00CF2104" w:rsidP="00417284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54AFF044" w14:textId="77777777" w:rsidR="00CF2104" w:rsidRDefault="00CF2104" w:rsidP="00417284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7CA150CB" w14:textId="77777777" w:rsidR="00CF2104" w:rsidRDefault="00CF2104" w:rsidP="00417284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53A571C2" w14:textId="77777777" w:rsidR="00CF2104" w:rsidRDefault="00CF2104" w:rsidP="00417284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2E8489F5" w14:textId="0D09FC9E" w:rsidR="00CF2104" w:rsidRPr="006666FA" w:rsidRDefault="00B30E1D" w:rsidP="00417284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</w:t>
            </w:r>
            <w:r w:rsidR="00CF2104" w:rsidRPr="005A5EA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2DAD44C3" w14:textId="77777777" w:rsidR="00CF2104" w:rsidRPr="006666FA" w:rsidRDefault="00CF2104" w:rsidP="00CF2104">
            <w:pPr>
              <w:tabs>
                <w:tab w:val="decimal" w:pos="585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101EA249" w14:textId="77777777" w:rsidR="00CF2104" w:rsidRDefault="00CF2104" w:rsidP="00CF2104">
            <w:pPr>
              <w:tabs>
                <w:tab w:val="decimal" w:pos="585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02448B1D" w14:textId="77777777" w:rsidR="00CF2104" w:rsidRDefault="00CF2104" w:rsidP="00CF2104">
            <w:pPr>
              <w:tabs>
                <w:tab w:val="decimal" w:pos="585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1A997AAE" w14:textId="77777777" w:rsidR="00CF2104" w:rsidRDefault="00CF2104" w:rsidP="00CF2104">
            <w:pPr>
              <w:tabs>
                <w:tab w:val="decimal" w:pos="585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0D041FF6" w14:textId="77777777" w:rsidR="00CF2104" w:rsidRDefault="00CF2104" w:rsidP="00CF2104">
            <w:pPr>
              <w:tabs>
                <w:tab w:val="decimal" w:pos="585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724AD411" w14:textId="77777777" w:rsidR="00CF2104" w:rsidRDefault="00CF2104" w:rsidP="00CF2104">
            <w:pPr>
              <w:tabs>
                <w:tab w:val="decimal" w:pos="585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3BB676C1" w14:textId="77777777" w:rsidR="00CF2104" w:rsidRDefault="00CF2104" w:rsidP="00CF2104">
            <w:pPr>
              <w:tabs>
                <w:tab w:val="decimal" w:pos="585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6B33AEA0" w14:textId="61F69736" w:rsidR="00CF2104" w:rsidRPr="006666FA" w:rsidRDefault="00CF2104" w:rsidP="00CF2104">
            <w:pPr>
              <w:tabs>
                <w:tab w:val="decimal" w:pos="585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7" w:type="dxa"/>
            <w:vAlign w:val="bottom"/>
          </w:tcPr>
          <w:p w14:paraId="38BF1C66" w14:textId="77777777" w:rsidR="00CF2104" w:rsidRPr="006666FA" w:rsidRDefault="00CF2104" w:rsidP="00CF2104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5CE5F733" w14:textId="77777777" w:rsidR="00CF2104" w:rsidRDefault="00CF2104" w:rsidP="00CF2104">
            <w:pPr>
              <w:tabs>
                <w:tab w:val="decimal" w:pos="585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7F5B2399" w14:textId="77777777" w:rsidR="00CF2104" w:rsidRDefault="00CF2104" w:rsidP="00CF2104">
            <w:pPr>
              <w:tabs>
                <w:tab w:val="decimal" w:pos="585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310AC1EC" w14:textId="77777777" w:rsidR="00CF2104" w:rsidRDefault="00CF2104" w:rsidP="00CF2104">
            <w:pPr>
              <w:tabs>
                <w:tab w:val="decimal" w:pos="585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13A2C9E1" w14:textId="77777777" w:rsidR="00CF2104" w:rsidRDefault="00CF2104" w:rsidP="00CF2104">
            <w:pPr>
              <w:tabs>
                <w:tab w:val="decimal" w:pos="585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729DB665" w14:textId="77777777" w:rsidR="00CF2104" w:rsidRDefault="00CF2104" w:rsidP="00CF2104">
            <w:pPr>
              <w:tabs>
                <w:tab w:val="decimal" w:pos="585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570A555B" w14:textId="77777777" w:rsidR="00CF2104" w:rsidRDefault="00CF2104" w:rsidP="00CF2104">
            <w:pPr>
              <w:tabs>
                <w:tab w:val="decimal" w:pos="585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16B13AAA" w14:textId="42796B4F" w:rsidR="00CF2104" w:rsidRPr="006666FA" w:rsidRDefault="00CF2104" w:rsidP="00CF2104">
            <w:pPr>
              <w:tabs>
                <w:tab w:val="decimal" w:pos="585"/>
              </w:tabs>
              <w:spacing w:line="240" w:lineRule="auto"/>
              <w:ind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02057" w:rsidRPr="006666FA" w14:paraId="71FC470E" w14:textId="77777777" w:rsidTr="00D02057">
        <w:tc>
          <w:tcPr>
            <w:tcW w:w="4497" w:type="dxa"/>
          </w:tcPr>
          <w:p w14:paraId="1324F50C" w14:textId="77777777" w:rsidR="00D02057" w:rsidRDefault="00D02057" w:rsidP="00CF2104">
            <w:pPr>
              <w:spacing w:line="240" w:lineRule="atLeast"/>
              <w:ind w:left="360" w:hanging="360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  <w:p w14:paraId="160941BD" w14:textId="1B1F1994" w:rsidR="00417284" w:rsidRDefault="00417284" w:rsidP="00CF2104">
            <w:pPr>
              <w:spacing w:line="240" w:lineRule="atLeast"/>
              <w:ind w:left="360" w:hanging="360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C2BA023" w14:textId="77777777" w:rsidR="00D02057" w:rsidRDefault="00D02057" w:rsidP="00CF2104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0" w:type="dxa"/>
            <w:gridSpan w:val="2"/>
            <w:shd w:val="clear" w:color="auto" w:fill="auto"/>
            <w:vAlign w:val="bottom"/>
          </w:tcPr>
          <w:p w14:paraId="30AB4C90" w14:textId="77777777" w:rsidR="00D02057" w:rsidRPr="006666FA" w:rsidRDefault="00D02057" w:rsidP="00CF2104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36A4EEE1" w14:textId="77777777" w:rsidR="00D02057" w:rsidRPr="0011185B" w:rsidRDefault="00D02057" w:rsidP="00CF2104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706CFAE9" w14:textId="77777777" w:rsidR="00D02057" w:rsidRPr="006666FA" w:rsidRDefault="00D02057" w:rsidP="00CF2104">
            <w:pPr>
              <w:tabs>
                <w:tab w:val="decimal" w:pos="585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1FE2C04C" w14:textId="77777777" w:rsidR="00D02057" w:rsidRDefault="00D02057" w:rsidP="00CF2104">
            <w:pPr>
              <w:tabs>
                <w:tab w:val="decimal" w:pos="585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7" w:type="dxa"/>
            <w:vAlign w:val="bottom"/>
          </w:tcPr>
          <w:p w14:paraId="58F7DCA1" w14:textId="77777777" w:rsidR="00D02057" w:rsidRPr="006666FA" w:rsidRDefault="00D02057" w:rsidP="00CF2104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37D7EF18" w14:textId="77777777" w:rsidR="00D02057" w:rsidRDefault="00D02057" w:rsidP="00CF2104">
            <w:pPr>
              <w:tabs>
                <w:tab w:val="decimal" w:pos="585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F2104" w:rsidRPr="006666FA" w14:paraId="2F5C764F" w14:textId="77777777" w:rsidTr="00D02057">
        <w:tc>
          <w:tcPr>
            <w:tcW w:w="4497" w:type="dxa"/>
          </w:tcPr>
          <w:p w14:paraId="15E1E133" w14:textId="33B391A6" w:rsidR="00CF2104" w:rsidRPr="00CD73FC" w:rsidRDefault="002808CD" w:rsidP="00CF2104">
            <w:pPr>
              <w:spacing w:line="240" w:lineRule="atLeast"/>
              <w:ind w:left="360" w:hanging="36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ถ</w:t>
            </w:r>
            <w:r w:rsid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)</w:t>
            </w:r>
            <w:r w:rsidR="00CF2104" w:rsidRPr="00CD73F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ab/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97</w:t>
            </w:r>
            <w:r w:rsidR="003E792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.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ล้านบาทคิดดอกเบี้ยในอัตรา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MLR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ต่อปีในปี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ครบกำหนดชำระงวดสุดท้ายภายในเดือนเมษายน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2565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เงินกู้ยืมนี้ค้ำประกันโดยกรรมการของบริษัท</w:t>
            </w:r>
            <w:r w:rsidR="00BB6EFE"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B6EFE"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บริษัทย่อยและกิจการที่เกี่ยวข้องกันแห่งหนึ่ง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91754" w14:textId="2CEE0BD7" w:rsidR="00CF2104" w:rsidRPr="005A5EAD" w:rsidRDefault="00CF2104" w:rsidP="00CF2104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10" w:type="dxa"/>
            <w:gridSpan w:val="2"/>
            <w:shd w:val="clear" w:color="auto" w:fill="auto"/>
            <w:vAlign w:val="bottom"/>
          </w:tcPr>
          <w:p w14:paraId="4750B507" w14:textId="77777777" w:rsidR="00CF2104" w:rsidRPr="006666FA" w:rsidRDefault="00CF2104" w:rsidP="00CF2104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D9A44" w14:textId="309B26D0" w:rsidR="00CF2104" w:rsidRPr="009F5E09" w:rsidRDefault="00B30E1D" w:rsidP="00CF2104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90</w:t>
            </w:r>
            <w:r w:rsidR="00CF2104" w:rsidRPr="0011185B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1C5422E8" w14:textId="77777777" w:rsidR="00CF2104" w:rsidRPr="006666FA" w:rsidRDefault="00CF2104" w:rsidP="00CF2104">
            <w:pPr>
              <w:tabs>
                <w:tab w:val="decimal" w:pos="585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BF007" w14:textId="4C13EF4C" w:rsidR="00CF2104" w:rsidRPr="006666FA" w:rsidRDefault="00CF2104" w:rsidP="00CF2104">
            <w:pPr>
              <w:tabs>
                <w:tab w:val="decimal" w:pos="585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7" w:type="dxa"/>
            <w:vAlign w:val="bottom"/>
          </w:tcPr>
          <w:p w14:paraId="44C41CE7" w14:textId="77777777" w:rsidR="00CF2104" w:rsidRPr="006666FA" w:rsidRDefault="00CF2104" w:rsidP="00CF2104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2959406" w14:textId="7789552C" w:rsidR="00CF2104" w:rsidRDefault="00CF2104" w:rsidP="00CF2104">
            <w:pPr>
              <w:tabs>
                <w:tab w:val="decimal" w:pos="585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F2104" w:rsidRPr="006666FA" w14:paraId="6785981D" w14:textId="77777777" w:rsidTr="00B31CF5">
        <w:tc>
          <w:tcPr>
            <w:tcW w:w="4497" w:type="dxa"/>
          </w:tcPr>
          <w:p w14:paraId="09337D29" w14:textId="7BF24A1C" w:rsidR="00CF2104" w:rsidRPr="00CD73FC" w:rsidRDefault="00CF2104" w:rsidP="00CF2104">
            <w:pPr>
              <w:tabs>
                <w:tab w:val="left" w:pos="324"/>
              </w:tabs>
              <w:spacing w:line="240" w:lineRule="auto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75533D0" w14:textId="73F90A9B" w:rsidR="00CF2104" w:rsidRPr="006666FA" w:rsidRDefault="00B30E1D" w:rsidP="00CF2104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203A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293</w:t>
            </w:r>
            <w:r w:rsidR="00C203A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10" w:type="dxa"/>
            <w:gridSpan w:val="2"/>
            <w:shd w:val="clear" w:color="auto" w:fill="auto"/>
            <w:vAlign w:val="bottom"/>
          </w:tcPr>
          <w:p w14:paraId="3AB16298" w14:textId="77777777" w:rsidR="00CF2104" w:rsidRPr="006666FA" w:rsidRDefault="00CF2104" w:rsidP="00CF2104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42202541" w14:textId="0E3050B4" w:rsidR="00CF2104" w:rsidRPr="006666FA" w:rsidRDefault="00B30E1D" w:rsidP="00CF2104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463</w:t>
            </w:r>
            <w:r w:rsidR="00CF210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664205C1" w14:textId="77777777" w:rsidR="00CF2104" w:rsidRPr="006666FA" w:rsidRDefault="00CF2104" w:rsidP="00CF2104">
            <w:pPr>
              <w:tabs>
                <w:tab w:val="decimal" w:pos="585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0DE3A079" w14:textId="4A32FFD9" w:rsidR="00CF2104" w:rsidRPr="006666FA" w:rsidRDefault="00B30E1D" w:rsidP="00CF2104">
            <w:pPr>
              <w:tabs>
                <w:tab w:val="decimal" w:pos="585"/>
              </w:tabs>
              <w:spacing w:line="240" w:lineRule="auto"/>
              <w:ind w:left="-115" w:right="52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491</w:t>
            </w:r>
            <w:r w:rsidR="00B03D6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7" w:type="dxa"/>
            <w:vAlign w:val="bottom"/>
          </w:tcPr>
          <w:p w14:paraId="708FEFE3" w14:textId="77777777" w:rsidR="00CF2104" w:rsidRPr="006666FA" w:rsidRDefault="00CF2104" w:rsidP="00CF2104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5CF2BE91" w14:textId="04794B0D" w:rsidR="00CF2104" w:rsidRPr="006666FA" w:rsidRDefault="00B30E1D" w:rsidP="00CF2104">
            <w:pPr>
              <w:tabs>
                <w:tab w:val="decimal" w:pos="585"/>
              </w:tabs>
              <w:spacing w:line="240" w:lineRule="auto"/>
              <w:ind w:left="-115" w:right="52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  <w:r w:rsidR="00CF210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CF2104" w:rsidRPr="006666FA" w14:paraId="580FD6EE" w14:textId="77777777" w:rsidTr="002C047A">
        <w:tc>
          <w:tcPr>
            <w:tcW w:w="4497" w:type="dxa"/>
          </w:tcPr>
          <w:p w14:paraId="0B298FC4" w14:textId="77777777" w:rsidR="00CF2104" w:rsidRPr="00CD73FC" w:rsidRDefault="00CF2104" w:rsidP="00CF2104">
            <w:pPr>
              <w:tabs>
                <w:tab w:val="left" w:pos="327"/>
              </w:tabs>
              <w:spacing w:line="240" w:lineRule="auto"/>
              <w:ind w:left="612" w:hanging="612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br w:type="page"/>
            </w:r>
            <w:r w:rsidRPr="00CD73FC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CD73FC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  <w:t xml:space="preserve">  ส่วนของเงินกู้ยืมระยะยาวที่ถึงกำหนดชำระ</w:t>
            </w:r>
          </w:p>
          <w:p w14:paraId="547D1603" w14:textId="77777777" w:rsidR="00CF2104" w:rsidRPr="00CD73FC" w:rsidRDefault="00CF2104" w:rsidP="00CF2104">
            <w:pPr>
              <w:tabs>
                <w:tab w:val="left" w:pos="324"/>
              </w:tabs>
              <w:spacing w:line="240" w:lineRule="auto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 </w:t>
            </w:r>
            <w:r w:rsidRPr="00CD73FC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 xml:space="preserve">     </w:t>
            </w:r>
            <w:r w:rsidRPr="00CD73FC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  <w:t>ภายในหนึ่งปี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259B0" w14:textId="629EBC5D" w:rsidR="00CF2104" w:rsidRPr="006666FA" w:rsidRDefault="00C203A6" w:rsidP="00CF2104">
            <w:pPr>
              <w:tabs>
                <w:tab w:val="decimal" w:pos="585"/>
              </w:tabs>
              <w:spacing w:line="240" w:lineRule="auto"/>
              <w:ind w:left="-108" w:rightChars="10" w:right="22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384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="00A56998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0" w:type="dxa"/>
            <w:gridSpan w:val="2"/>
            <w:shd w:val="clear" w:color="auto" w:fill="auto"/>
            <w:vAlign w:val="bottom"/>
          </w:tcPr>
          <w:p w14:paraId="03F7A4A9" w14:textId="77777777" w:rsidR="00CF2104" w:rsidRPr="006666FA" w:rsidRDefault="00CF2104" w:rsidP="00CF2104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49433" w14:textId="598074F1" w:rsidR="00CF2104" w:rsidRPr="006666FA" w:rsidRDefault="00CF2104" w:rsidP="00CF2104">
            <w:pPr>
              <w:tabs>
                <w:tab w:val="decimal" w:pos="585"/>
              </w:tabs>
              <w:spacing w:line="240" w:lineRule="auto"/>
              <w:ind w:left="-108" w:rightChars="5" w:right="11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101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="00B30E1D"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69665A31" w14:textId="77777777" w:rsidR="00CF2104" w:rsidRPr="006666FA" w:rsidRDefault="00CF2104" w:rsidP="00CF2104">
            <w:pPr>
              <w:tabs>
                <w:tab w:val="decimal" w:pos="585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EF8B3" w14:textId="0C0815E0" w:rsidR="00CF2104" w:rsidRPr="006666FA" w:rsidRDefault="00C203A6" w:rsidP="00CF2104">
            <w:pPr>
              <w:tabs>
                <w:tab w:val="decimal" w:pos="585"/>
              </w:tabs>
              <w:spacing w:line="240" w:lineRule="auto"/>
              <w:ind w:left="-115" w:right="-1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185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="00B30E1D"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7" w:type="dxa"/>
            <w:vAlign w:val="bottom"/>
          </w:tcPr>
          <w:p w14:paraId="6BB797E8" w14:textId="77777777" w:rsidR="00CF2104" w:rsidRPr="006666FA" w:rsidRDefault="00CF2104" w:rsidP="00CF2104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D4B97EA" w14:textId="2171BE05" w:rsidR="00CF2104" w:rsidRPr="006666FA" w:rsidRDefault="00CF2104" w:rsidP="00CF2104">
            <w:pPr>
              <w:tabs>
                <w:tab w:val="decimal" w:pos="585"/>
              </w:tabs>
              <w:spacing w:line="240" w:lineRule="auto"/>
              <w:ind w:left="-115" w:right="52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23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="00B30E1D" w:rsidRPr="00B30E1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F2104" w:rsidRPr="006666FA" w14:paraId="4AE7F8DF" w14:textId="77777777" w:rsidTr="002C047A">
        <w:tc>
          <w:tcPr>
            <w:tcW w:w="4497" w:type="dxa"/>
          </w:tcPr>
          <w:p w14:paraId="72B54A17" w14:textId="77777777" w:rsidR="00CF2104" w:rsidRPr="00CD73FC" w:rsidRDefault="00CF2104" w:rsidP="00CF2104">
            <w:pPr>
              <w:tabs>
                <w:tab w:val="left" w:pos="327"/>
              </w:tabs>
              <w:spacing w:line="240" w:lineRule="auto"/>
              <w:ind w:left="612" w:hanging="612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84832" w14:textId="2752C438" w:rsidR="00CF2104" w:rsidRPr="006666FA" w:rsidRDefault="00B30E1D" w:rsidP="00CF2104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203A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908</w:t>
            </w:r>
            <w:r w:rsidR="00C203A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10" w:type="dxa"/>
            <w:gridSpan w:val="2"/>
            <w:shd w:val="clear" w:color="auto" w:fill="auto"/>
            <w:vAlign w:val="bottom"/>
          </w:tcPr>
          <w:p w14:paraId="7D26791B" w14:textId="77777777" w:rsidR="00CF2104" w:rsidRPr="006666FA" w:rsidRDefault="00CF2104" w:rsidP="00CF2104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103EF" w14:textId="6AB4FE7A" w:rsidR="00CF2104" w:rsidRPr="006666FA" w:rsidRDefault="00B30E1D" w:rsidP="00CF2104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362</w:t>
            </w:r>
            <w:r w:rsidR="00CF210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6A00BCDE" w14:textId="77777777" w:rsidR="00CF2104" w:rsidRPr="006666FA" w:rsidRDefault="00CF2104" w:rsidP="00CF2104">
            <w:pPr>
              <w:tabs>
                <w:tab w:val="decimal" w:pos="585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5A70B5" w14:textId="1C181D9A" w:rsidR="00CF2104" w:rsidRPr="006666FA" w:rsidRDefault="00B30E1D" w:rsidP="00CF2104">
            <w:pPr>
              <w:tabs>
                <w:tab w:val="decimal" w:pos="585"/>
              </w:tabs>
              <w:spacing w:line="240" w:lineRule="auto"/>
              <w:ind w:left="-115" w:right="52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305</w:t>
            </w:r>
            <w:r w:rsidR="00C203A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7" w:type="dxa"/>
            <w:vAlign w:val="bottom"/>
          </w:tcPr>
          <w:p w14:paraId="5DA2A459" w14:textId="77777777" w:rsidR="00CF2104" w:rsidRPr="006666FA" w:rsidRDefault="00CF2104" w:rsidP="00CF2104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7C6F2" w14:textId="6DB4CBFD" w:rsidR="00CF2104" w:rsidRPr="006666FA" w:rsidRDefault="00B30E1D" w:rsidP="00CF2104">
            <w:pPr>
              <w:tabs>
                <w:tab w:val="decimal" w:pos="585"/>
              </w:tabs>
              <w:spacing w:line="240" w:lineRule="auto"/>
              <w:ind w:left="-115" w:right="52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  <w:r w:rsidR="00CF210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40435D60" w14:textId="77777777" w:rsidR="00B7766D" w:rsidRPr="006666FA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39753477" w14:textId="347FD984" w:rsidR="00FC7713" w:rsidRDefault="00FC7713" w:rsidP="00FC771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>ภายใต้สัญญา</w:t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กู้ยืม </w:t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มีข้อกำหนดบางประการที่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</w:t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จะ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>ต้องปฏิบัติตาม</w:t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เกี่ยวกับการรักษาอัตราส่วนทางการเงิน การรักษาระดับการถือหุ้นในเงินลงทุน และการงดจ่ายเงินปันผลในบริษัทย่อยบางแห่ง</w:t>
      </w:r>
    </w:p>
    <w:p w14:paraId="1411A890" w14:textId="77777777" w:rsidR="00B46744" w:rsidRDefault="00B46744" w:rsidP="00D02057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1ACE396E" w14:textId="582EBCE6" w:rsidR="00B72B78" w:rsidRPr="00B72B78" w:rsidRDefault="00B72B78" w:rsidP="00FC7713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B72B7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การละเมิดสัญญาเงินกู้ยืม</w:t>
      </w:r>
    </w:p>
    <w:p w14:paraId="76E51994" w14:textId="4E133CAC" w:rsidR="00B72B78" w:rsidRDefault="00B72B78" w:rsidP="00FC771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30B80B4" w14:textId="01596011" w:rsidR="00B72B78" w:rsidRPr="00AE1BB8" w:rsidRDefault="00AE1BB8" w:rsidP="00FC771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ณ วันที่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กลุ่มบริษัททำผิดเงื่อนไขการรักษาอัตราส่วนทางการเงินที่กำหนดไว้ในสัญญาเงินกู้ยืม การผิดเงื่อนไขของสัญญานี้อาจเป็นสาเหตุให้ธนาคารเรียกชำระเงินกู้ยืมที่ค้างชำระตามสัญญาดังกล่าวทั้งจำนวนได้ อย่างไรก็ตาม ณ วันที่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กลุ่มบริษัทได้รับหนังสือผ่อนผันเงื่อนไขในการรักษาระดับอัตราส่วนทางการเงินจากสถาบันการเงินที่เกี่ยวข้องเรียบร้อยแล้ว</w:t>
      </w:r>
    </w:p>
    <w:p w14:paraId="12D84B47" w14:textId="77777777" w:rsidR="00B7766D" w:rsidRPr="006666FA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9CF1C7B" w14:textId="62886331" w:rsidR="00A450DB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กลุ่มบริษัทมีวงเงินสินเชื่อที่ยังม</w:t>
      </w:r>
      <w:r w:rsidR="00C66C8E">
        <w:rPr>
          <w:rFonts w:asciiTheme="majorBidi" w:hAnsiTheme="majorBidi" w:cstheme="majorBidi" w:hint="cs"/>
          <w:sz w:val="30"/>
          <w:szCs w:val="30"/>
          <w:cs/>
          <w:lang w:bidi="th-TH"/>
        </w:rPr>
        <w:t>ิได้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เบิกใช้รวมเป็นเงินทั้งสิ้</w:t>
      </w:r>
      <w:r w:rsidRPr="00CD73F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947654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187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D02057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   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2564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  <w:r w:rsidR="00F65F7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,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684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</w:p>
    <w:p w14:paraId="499C4DCD" w14:textId="25232A54" w:rsidR="00F65F7A" w:rsidRDefault="00F65F7A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511BB14E" w14:textId="2E6DE08B" w:rsidR="00D02057" w:rsidRDefault="00D02057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484BFADB" w14:textId="25E36C8A" w:rsidR="00D02057" w:rsidRDefault="00D02057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20C7C0D4" w14:textId="2A3D3E90" w:rsidR="00D02057" w:rsidRDefault="00D02057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0A95E0F9" w14:textId="32E46EF3" w:rsidR="00D02057" w:rsidRDefault="00D02057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3984F514" w14:textId="77777777" w:rsidR="00D02057" w:rsidRDefault="00D02057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</w:p>
    <w:p w14:paraId="00AB7A9F" w14:textId="2F9FC4D4" w:rsidR="00B7766D" w:rsidRPr="002350E0" w:rsidRDefault="00B7766D" w:rsidP="002350E0">
      <w:pPr>
        <w:spacing w:line="240" w:lineRule="auto"/>
        <w:ind w:left="540"/>
        <w:rPr>
          <w:rFonts w:asciiTheme="majorBidi" w:hAnsiTheme="majorBidi" w:cstheme="majorBidi"/>
          <w:b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การเปลี่ยนแปลงของหนี้สินที่เกิดจากกิจกรรมจัดหาเงิน</w:t>
      </w:r>
      <w:r w:rsidRPr="006666FA">
        <w:rPr>
          <w:rFonts w:asciiTheme="majorBidi" w:hAnsiTheme="majorBidi" w:cstheme="majorBidi"/>
          <w:bCs/>
          <w:sz w:val="30"/>
          <w:szCs w:val="30"/>
          <w:cs/>
          <w:lang w:val="en-US" w:bidi="th-TH"/>
        </w:rPr>
        <w:t xml:space="preserve"> </w:t>
      </w:r>
    </w:p>
    <w:tbl>
      <w:tblPr>
        <w:tblW w:w="93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87"/>
        <w:gridCol w:w="796"/>
        <w:gridCol w:w="178"/>
        <w:gridCol w:w="1151"/>
        <w:gridCol w:w="178"/>
        <w:gridCol w:w="19"/>
        <w:gridCol w:w="1136"/>
        <w:gridCol w:w="178"/>
        <w:gridCol w:w="1152"/>
        <w:gridCol w:w="178"/>
        <w:gridCol w:w="1153"/>
      </w:tblGrid>
      <w:tr w:rsidR="00B7766D" w:rsidRPr="006666FA" w14:paraId="71060F59" w14:textId="77777777" w:rsidTr="00DF1017">
        <w:trPr>
          <w:cantSplit/>
          <w:trHeight w:val="408"/>
          <w:tblHeader/>
        </w:trPr>
        <w:tc>
          <w:tcPr>
            <w:tcW w:w="3189" w:type="dxa"/>
          </w:tcPr>
          <w:p w14:paraId="4D8BCBC0" w14:textId="77777777" w:rsidR="00B7766D" w:rsidRPr="006666FA" w:rsidRDefault="00B7766D" w:rsidP="002C047A">
            <w:pPr>
              <w:shd w:val="clear" w:color="auto" w:fill="FFFFFF"/>
              <w:tabs>
                <w:tab w:val="decimal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31356853"/>
          </w:p>
        </w:tc>
        <w:tc>
          <w:tcPr>
            <w:tcW w:w="797" w:type="dxa"/>
            <w:shd w:val="clear" w:color="auto" w:fill="auto"/>
            <w:vAlign w:val="bottom"/>
          </w:tcPr>
          <w:p w14:paraId="0714621E" w14:textId="77777777" w:rsidR="00B7766D" w:rsidRPr="006666FA" w:rsidRDefault="00B7766D" w:rsidP="002C047A">
            <w:pPr>
              <w:spacing w:line="240" w:lineRule="atLeast"/>
              <w:ind w:left="-68" w:right="-79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14:paraId="3404BDEA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43" w:type="dxa"/>
            <w:gridSpan w:val="8"/>
            <w:vAlign w:val="bottom"/>
          </w:tcPr>
          <w:p w14:paraId="34F68982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7766D" w:rsidRPr="006666FA" w14:paraId="11946AEB" w14:textId="77777777" w:rsidTr="00DF1017">
        <w:trPr>
          <w:cantSplit/>
          <w:trHeight w:val="794"/>
          <w:tblHeader/>
        </w:trPr>
        <w:tc>
          <w:tcPr>
            <w:tcW w:w="3189" w:type="dxa"/>
          </w:tcPr>
          <w:p w14:paraId="1087C258" w14:textId="77777777" w:rsidR="00B7766D" w:rsidRPr="006666FA" w:rsidRDefault="00B7766D" w:rsidP="002C047A">
            <w:pPr>
              <w:shd w:val="clear" w:color="auto" w:fill="FFFFFF"/>
              <w:tabs>
                <w:tab w:val="decimal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43376AEF" w14:textId="77777777" w:rsidR="00B7766D" w:rsidRPr="006666FA" w:rsidRDefault="00B7766D" w:rsidP="002C047A">
            <w:pPr>
              <w:spacing w:line="240" w:lineRule="atLeast"/>
              <w:ind w:left="-68" w:right="-79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i/>
                <w:iCs/>
                <w:spacing w:val="-8"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77" w:type="dxa"/>
            <w:vAlign w:val="bottom"/>
          </w:tcPr>
          <w:p w14:paraId="400E18CF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77DA89B3" w14:textId="77777777" w:rsidR="00B7766D" w:rsidRPr="006666FA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77" w:type="dxa"/>
            <w:vAlign w:val="bottom"/>
          </w:tcPr>
          <w:p w14:paraId="15E18354" w14:textId="77777777" w:rsidR="00B7766D" w:rsidRPr="006666FA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0777E531" w14:textId="77777777" w:rsidR="00B7766D" w:rsidRPr="006666FA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77" w:type="dxa"/>
            <w:vAlign w:val="bottom"/>
          </w:tcPr>
          <w:p w14:paraId="1DA03AB5" w14:textId="77777777" w:rsidR="00B7766D" w:rsidRPr="006666FA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26F8E42F" w14:textId="77777777" w:rsidR="00B7766D" w:rsidRPr="006666FA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Pr="006666FA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35569BEB" w14:textId="77777777" w:rsidR="00B7766D" w:rsidRPr="006666FA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56A84CBA" w14:textId="77777777" w:rsidR="00B7766D" w:rsidRPr="006666FA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7766D" w:rsidRPr="006666FA" w14:paraId="736B255B" w14:textId="77777777" w:rsidTr="00DF1017">
        <w:trPr>
          <w:cantSplit/>
          <w:trHeight w:val="408"/>
          <w:tblHeader/>
        </w:trPr>
        <w:tc>
          <w:tcPr>
            <w:tcW w:w="3189" w:type="dxa"/>
          </w:tcPr>
          <w:p w14:paraId="05D669B4" w14:textId="77777777" w:rsidR="00B7766D" w:rsidRPr="006666FA" w:rsidRDefault="00B7766D" w:rsidP="002C047A">
            <w:pPr>
              <w:shd w:val="clear" w:color="auto" w:fill="FFFFFF"/>
              <w:tabs>
                <w:tab w:val="decimal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0DA1D7F0" w14:textId="77777777" w:rsidR="00B7766D" w:rsidRPr="006666FA" w:rsidRDefault="00B7766D" w:rsidP="002C047A">
            <w:pPr>
              <w:spacing w:line="240" w:lineRule="atLeast"/>
              <w:ind w:left="-68" w:right="-79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14:paraId="14E5D8D9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43" w:type="dxa"/>
            <w:gridSpan w:val="8"/>
            <w:vAlign w:val="bottom"/>
          </w:tcPr>
          <w:p w14:paraId="50BCBB52" w14:textId="77777777" w:rsidR="00B7766D" w:rsidRPr="006666FA" w:rsidRDefault="00B7766D" w:rsidP="002C047A">
            <w:pPr>
              <w:spacing w:line="240" w:lineRule="atLeast"/>
              <w:ind w:left="-68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bookmarkEnd w:id="3"/>
      <w:tr w:rsidR="001C3D60" w:rsidRPr="006666FA" w14:paraId="1B860427" w14:textId="77777777" w:rsidTr="00DF1017">
        <w:trPr>
          <w:cantSplit/>
          <w:trHeight w:val="408"/>
        </w:trPr>
        <w:tc>
          <w:tcPr>
            <w:tcW w:w="3189" w:type="dxa"/>
          </w:tcPr>
          <w:p w14:paraId="2B90DCC7" w14:textId="52A0D6FD" w:rsidR="001C3D60" w:rsidRPr="006666FA" w:rsidRDefault="001C3D60" w:rsidP="004760F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="00527A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797" w:type="dxa"/>
            <w:vAlign w:val="bottom"/>
          </w:tcPr>
          <w:p w14:paraId="6F727849" w14:textId="77777777" w:rsidR="001C3D60" w:rsidRPr="006666FA" w:rsidRDefault="001C3D60" w:rsidP="004760F0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14:paraId="157D78FD" w14:textId="77777777" w:rsidR="001C3D60" w:rsidRPr="006666FA" w:rsidRDefault="001C3D60" w:rsidP="004760F0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9974E1E" w14:textId="77777777" w:rsidR="001C3D60" w:rsidRPr="006666FA" w:rsidRDefault="00B30E1D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1C3D60" w:rsidRPr="001F70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</w:t>
            </w:r>
          </w:p>
        </w:tc>
        <w:tc>
          <w:tcPr>
            <w:tcW w:w="196" w:type="dxa"/>
            <w:gridSpan w:val="2"/>
            <w:vAlign w:val="bottom"/>
          </w:tcPr>
          <w:p w14:paraId="0C9C7DF6" w14:textId="77777777" w:rsidR="001C3D60" w:rsidRPr="006666FA" w:rsidRDefault="001C3D60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6A990E85" w14:textId="77777777" w:rsidR="001C3D60" w:rsidRPr="006666FA" w:rsidRDefault="00B30E1D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C3D60" w:rsidRPr="00CE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063</w:t>
            </w:r>
            <w:r w:rsidR="001C3D60" w:rsidRPr="00CE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639</w:t>
            </w:r>
          </w:p>
        </w:tc>
        <w:tc>
          <w:tcPr>
            <w:tcW w:w="177" w:type="dxa"/>
            <w:vAlign w:val="bottom"/>
          </w:tcPr>
          <w:p w14:paraId="0CCF0173" w14:textId="77777777" w:rsidR="001C3D60" w:rsidRPr="006666FA" w:rsidRDefault="001C3D60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C77594A" w14:textId="77777777" w:rsidR="001C3D60" w:rsidRPr="006666FA" w:rsidRDefault="00B30E1D" w:rsidP="000D096A">
            <w:pPr>
              <w:shd w:val="clear" w:color="auto" w:fill="FFFFFF"/>
              <w:tabs>
                <w:tab w:val="decimal" w:pos="1036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C3D60" w:rsidRPr="001F70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  <w:r w:rsidR="001C3D60" w:rsidRPr="001F70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</w:p>
        </w:tc>
        <w:tc>
          <w:tcPr>
            <w:tcW w:w="178" w:type="dxa"/>
            <w:vAlign w:val="bottom"/>
          </w:tcPr>
          <w:p w14:paraId="09A954C9" w14:textId="77777777" w:rsidR="001C3D60" w:rsidRPr="006666FA" w:rsidRDefault="001C3D60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02661E2" w14:textId="77777777" w:rsidR="001C3D60" w:rsidRPr="006666FA" w:rsidRDefault="00B30E1D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C3D60" w:rsidRPr="00CE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  <w:r w:rsidR="001C3D60" w:rsidRPr="00CE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</w:tr>
      <w:tr w:rsidR="001C3D60" w:rsidRPr="006666FA" w14:paraId="4D608B92" w14:textId="77777777" w:rsidTr="00DF1017">
        <w:trPr>
          <w:cantSplit/>
          <w:trHeight w:val="794"/>
        </w:trPr>
        <w:tc>
          <w:tcPr>
            <w:tcW w:w="3189" w:type="dxa"/>
          </w:tcPr>
          <w:p w14:paraId="7F5A18F7" w14:textId="77777777" w:rsidR="001C3D60" w:rsidRPr="006666FA" w:rsidRDefault="001C3D60" w:rsidP="004760F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การเปลี่ยนแปลงจากกระแสเงินสดจาก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การจัดหาเงิน</w:t>
            </w:r>
          </w:p>
        </w:tc>
        <w:tc>
          <w:tcPr>
            <w:tcW w:w="797" w:type="dxa"/>
            <w:vAlign w:val="bottom"/>
          </w:tcPr>
          <w:p w14:paraId="3E7CC2E7" w14:textId="77777777" w:rsidR="001C3D60" w:rsidRPr="001A67E9" w:rsidRDefault="001C3D60" w:rsidP="004760F0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14:paraId="534DE578" w14:textId="77777777" w:rsidR="001C3D60" w:rsidRPr="006666FA" w:rsidRDefault="001C3D60" w:rsidP="004760F0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6E69065B" w14:textId="77777777" w:rsidR="001C3D60" w:rsidRPr="006666FA" w:rsidRDefault="001C3D60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706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1F70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</w:t>
            </w:r>
            <w:r w:rsidRPr="001F706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6" w:type="dxa"/>
            <w:gridSpan w:val="2"/>
            <w:vAlign w:val="bottom"/>
          </w:tcPr>
          <w:p w14:paraId="4E25C220" w14:textId="77777777" w:rsidR="001C3D60" w:rsidRPr="006666FA" w:rsidRDefault="001C3D60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19952337" w14:textId="7BAC7BC0" w:rsidR="001C3D60" w:rsidRPr="002E6416" w:rsidRDefault="001C3D60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4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Pr="002E64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  <w:r w:rsidRPr="002E64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7" w:type="dxa"/>
            <w:vAlign w:val="bottom"/>
          </w:tcPr>
          <w:p w14:paraId="0974A371" w14:textId="77777777" w:rsidR="001C3D60" w:rsidRPr="002E6416" w:rsidRDefault="001C3D60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AAECAD7" w14:textId="641AF7EA" w:rsidR="001C3D60" w:rsidRPr="002E6416" w:rsidRDefault="00607977" w:rsidP="00607977">
            <w:pPr>
              <w:shd w:val="clear" w:color="auto" w:fill="FFFFFF"/>
              <w:tabs>
                <w:tab w:val="decimal" w:pos="1084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1C3D60" w:rsidRPr="002E64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980</w:t>
            </w:r>
            <w:r w:rsidR="001C3D60" w:rsidRPr="002E64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601</w:t>
            </w:r>
            <w:r w:rsidR="001C3D60" w:rsidRPr="002E64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EA87B0F" w14:textId="77777777" w:rsidR="001C3D60" w:rsidRPr="002E6416" w:rsidRDefault="001C3D60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085F04D" w14:textId="643356AA" w:rsidR="001C3D60" w:rsidRPr="002E6416" w:rsidRDefault="001C3D60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4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E64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  <w:r w:rsidRPr="002E64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  <w:r w:rsidRPr="002E64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3D60" w:rsidRPr="006666FA" w14:paraId="0AABEFAC" w14:textId="77777777" w:rsidTr="00DF1017">
        <w:trPr>
          <w:cantSplit/>
          <w:trHeight w:val="397"/>
        </w:trPr>
        <w:tc>
          <w:tcPr>
            <w:tcW w:w="3189" w:type="dxa"/>
          </w:tcPr>
          <w:p w14:paraId="0BD73277" w14:textId="77777777" w:rsidR="001C3D60" w:rsidRPr="006666FA" w:rsidRDefault="001C3D60" w:rsidP="004760F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706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หนี้สินตามสัญญาเช่าเพิ่มขึ้น</w:t>
            </w:r>
          </w:p>
        </w:tc>
        <w:tc>
          <w:tcPr>
            <w:tcW w:w="797" w:type="dxa"/>
            <w:vAlign w:val="bottom"/>
          </w:tcPr>
          <w:p w14:paraId="59B7AB36" w14:textId="77777777" w:rsidR="001C3D60" w:rsidRPr="001A67E9" w:rsidRDefault="001C3D60" w:rsidP="004760F0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14:paraId="7630285B" w14:textId="77777777" w:rsidR="001C3D60" w:rsidRPr="006666FA" w:rsidRDefault="001C3D60" w:rsidP="004760F0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308920EC" w14:textId="77777777" w:rsidR="001C3D60" w:rsidRPr="001F7063" w:rsidRDefault="001C3D60" w:rsidP="00473C13">
            <w:pPr>
              <w:shd w:val="clear" w:color="auto" w:fill="FFFFFF"/>
              <w:tabs>
                <w:tab w:val="decimal" w:pos="46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6" w:type="dxa"/>
            <w:gridSpan w:val="2"/>
            <w:vAlign w:val="bottom"/>
          </w:tcPr>
          <w:p w14:paraId="17C0CCF0" w14:textId="77777777" w:rsidR="001C3D60" w:rsidRPr="006666FA" w:rsidRDefault="001C3D60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5A82C670" w14:textId="77777777" w:rsidR="001C3D60" w:rsidRPr="002E6416" w:rsidRDefault="001C3D60" w:rsidP="00473C13">
            <w:pPr>
              <w:shd w:val="clear" w:color="auto" w:fill="FFFFFF"/>
              <w:tabs>
                <w:tab w:val="decimal" w:pos="46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4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7" w:type="dxa"/>
            <w:vAlign w:val="bottom"/>
          </w:tcPr>
          <w:p w14:paraId="660399D1" w14:textId="77777777" w:rsidR="001C3D60" w:rsidRPr="002E6416" w:rsidRDefault="001C3D60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330CCAE" w14:textId="77777777" w:rsidR="001C3D60" w:rsidRPr="002E6416" w:rsidRDefault="00B30E1D" w:rsidP="000D096A">
            <w:pPr>
              <w:shd w:val="clear" w:color="auto" w:fill="FFFFFF"/>
              <w:tabs>
                <w:tab w:val="decimal" w:pos="1036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C3D60" w:rsidRPr="002E64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  <w:r w:rsidR="001C3D60" w:rsidRPr="002E64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</w:p>
        </w:tc>
        <w:tc>
          <w:tcPr>
            <w:tcW w:w="178" w:type="dxa"/>
            <w:vAlign w:val="bottom"/>
          </w:tcPr>
          <w:p w14:paraId="7228FC4F" w14:textId="77777777" w:rsidR="001C3D60" w:rsidRPr="002E6416" w:rsidRDefault="001C3D60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9645F62" w14:textId="77777777" w:rsidR="001C3D60" w:rsidRPr="002E6416" w:rsidRDefault="00B30E1D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C3D60" w:rsidRPr="002E64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  <w:r w:rsidR="001C3D60" w:rsidRPr="002E64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</w:p>
        </w:tc>
      </w:tr>
      <w:tr w:rsidR="001C3D60" w:rsidRPr="006666FA" w14:paraId="137A94FF" w14:textId="77777777" w:rsidTr="00DF1017">
        <w:trPr>
          <w:cantSplit/>
          <w:trHeight w:val="794"/>
        </w:trPr>
        <w:tc>
          <w:tcPr>
            <w:tcW w:w="3189" w:type="dxa"/>
          </w:tcPr>
          <w:p w14:paraId="01164E63" w14:textId="77777777" w:rsidR="001C3D60" w:rsidRPr="006666FA" w:rsidRDefault="001C3D60" w:rsidP="004760F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การเปลี่ยนแปลงที่เกิดจากการสูญเสียอำนาจการควบคุมในบริษัทย่อย</w:t>
            </w:r>
          </w:p>
        </w:tc>
        <w:tc>
          <w:tcPr>
            <w:tcW w:w="797" w:type="dxa"/>
            <w:vAlign w:val="bottom"/>
          </w:tcPr>
          <w:p w14:paraId="4FC9E895" w14:textId="5FFC670B" w:rsidR="001C3D60" w:rsidRPr="001A67E9" w:rsidRDefault="00B30E1D" w:rsidP="004760F0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77" w:type="dxa"/>
            <w:vAlign w:val="bottom"/>
          </w:tcPr>
          <w:p w14:paraId="0FEC73F3" w14:textId="77777777" w:rsidR="001C3D60" w:rsidRPr="006666FA" w:rsidRDefault="001C3D60" w:rsidP="004760F0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7D28EBB8" w14:textId="77777777" w:rsidR="001C3D60" w:rsidRPr="006666FA" w:rsidRDefault="001C3D60" w:rsidP="00473C13">
            <w:pPr>
              <w:shd w:val="clear" w:color="auto" w:fill="FFFFFF"/>
              <w:tabs>
                <w:tab w:val="decimal" w:pos="46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6" w:type="dxa"/>
            <w:gridSpan w:val="2"/>
            <w:vAlign w:val="bottom"/>
          </w:tcPr>
          <w:p w14:paraId="25E7E5C2" w14:textId="77777777" w:rsidR="001C3D60" w:rsidRPr="006666FA" w:rsidRDefault="001C3D60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4C661D51" w14:textId="77777777" w:rsidR="001C3D60" w:rsidRPr="002E6416" w:rsidRDefault="001C3D60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4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  <w:r w:rsidRPr="002E64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  <w:r w:rsidRPr="002E64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7" w:type="dxa"/>
            <w:vAlign w:val="bottom"/>
          </w:tcPr>
          <w:p w14:paraId="047F7E1A" w14:textId="77777777" w:rsidR="001C3D60" w:rsidRPr="002E6416" w:rsidRDefault="001C3D60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155E79" w14:textId="65200CE6" w:rsidR="001C3D60" w:rsidRPr="002E6416" w:rsidRDefault="001C3D60" w:rsidP="00607977">
            <w:pPr>
              <w:shd w:val="clear" w:color="auto" w:fill="FFFFFF"/>
              <w:tabs>
                <w:tab w:val="decimal" w:pos="1084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4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</w:t>
            </w:r>
            <w:r w:rsidRPr="002E64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055</w:t>
            </w:r>
            <w:r w:rsidRPr="002E64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0D6162F" w14:textId="77777777" w:rsidR="001C3D60" w:rsidRPr="002E6416" w:rsidRDefault="001C3D60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001DD4D5" w14:textId="3D3325F4" w:rsidR="001C3D60" w:rsidRPr="002E6416" w:rsidRDefault="001C3D60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4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  <w:r w:rsidRPr="002E64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923</w:t>
            </w:r>
            <w:r w:rsidRPr="002E64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3D60" w:rsidRPr="006666FA" w14:paraId="750B11CD" w14:textId="77777777" w:rsidTr="00DF1017">
        <w:trPr>
          <w:cantSplit/>
          <w:trHeight w:val="816"/>
        </w:trPr>
        <w:tc>
          <w:tcPr>
            <w:tcW w:w="3189" w:type="dxa"/>
          </w:tcPr>
          <w:p w14:paraId="33C2DEC0" w14:textId="77777777" w:rsidR="00016985" w:rsidRDefault="001C3D60" w:rsidP="004760F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="002346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2564</w:t>
            </w:r>
            <w:r w:rsidR="002346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2346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และ </w:t>
            </w:r>
          </w:p>
          <w:p w14:paraId="60B2B528" w14:textId="0222E73A" w:rsidR="001C3D60" w:rsidRPr="006666FA" w:rsidRDefault="00016985" w:rsidP="00016985">
            <w:pPr>
              <w:shd w:val="clear" w:color="auto" w:fill="FFFFFF"/>
              <w:tabs>
                <w:tab w:val="left" w:pos="225"/>
                <w:tab w:val="left" w:pos="37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797" w:type="dxa"/>
            <w:vAlign w:val="bottom"/>
          </w:tcPr>
          <w:p w14:paraId="42DCA26B" w14:textId="77777777" w:rsidR="001C3D60" w:rsidRPr="006666FA" w:rsidRDefault="001C3D60" w:rsidP="004760F0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14:paraId="254FBB97" w14:textId="77777777" w:rsidR="001C3D60" w:rsidRPr="006666FA" w:rsidRDefault="001C3D60" w:rsidP="004760F0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7EDC45BA" w14:textId="77777777" w:rsidR="001C3D60" w:rsidRPr="00473C13" w:rsidRDefault="001C3D60" w:rsidP="00473C13">
            <w:pPr>
              <w:shd w:val="clear" w:color="auto" w:fill="FFFFFF"/>
              <w:tabs>
                <w:tab w:val="decimal" w:pos="46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3C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6" w:type="dxa"/>
            <w:gridSpan w:val="2"/>
            <w:vAlign w:val="bottom"/>
          </w:tcPr>
          <w:p w14:paraId="636BE169" w14:textId="77777777" w:rsidR="001C3D60" w:rsidRPr="006666FA" w:rsidRDefault="001C3D60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3CB36844" w14:textId="78EBF557" w:rsidR="001C3D60" w:rsidRPr="002E6416" w:rsidRDefault="00B30E1D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1C3D60" w:rsidRPr="002E6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</w:t>
            </w:r>
            <w:r w:rsidR="001C3D60" w:rsidRPr="002E6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096</w:t>
            </w:r>
          </w:p>
        </w:tc>
        <w:tc>
          <w:tcPr>
            <w:tcW w:w="177" w:type="dxa"/>
            <w:vAlign w:val="bottom"/>
          </w:tcPr>
          <w:p w14:paraId="49B3BA7D" w14:textId="77777777" w:rsidR="001C3D60" w:rsidRPr="002E6416" w:rsidRDefault="001C3D60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0639AF" w14:textId="075D0A94" w:rsidR="001C3D60" w:rsidRPr="002E6416" w:rsidRDefault="00B30E1D" w:rsidP="000D096A">
            <w:pPr>
              <w:shd w:val="clear" w:color="auto" w:fill="FFFFFF"/>
              <w:tabs>
                <w:tab w:val="decimal" w:pos="1036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1C3D60" w:rsidRPr="002E6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</w:t>
            </w:r>
            <w:r w:rsidR="001C3D60" w:rsidRPr="002E6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178" w:type="dxa"/>
            <w:vAlign w:val="bottom"/>
          </w:tcPr>
          <w:p w14:paraId="7CDFB41B" w14:textId="77777777" w:rsidR="001C3D60" w:rsidRPr="002E6416" w:rsidRDefault="001C3D60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2D0D5F3A" w14:textId="6FC8F080" w:rsidR="001C3D60" w:rsidRPr="002E6416" w:rsidRDefault="00B30E1D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1C3D60" w:rsidRPr="002E6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904</w:t>
            </w:r>
            <w:r w:rsidR="001C3D60" w:rsidRPr="002E6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734</w:t>
            </w:r>
          </w:p>
        </w:tc>
      </w:tr>
      <w:tr w:rsidR="00CC73D3" w:rsidRPr="006666FA" w14:paraId="3625F415" w14:textId="77777777" w:rsidTr="00DF1017">
        <w:trPr>
          <w:cantSplit/>
          <w:trHeight w:val="805"/>
        </w:trPr>
        <w:tc>
          <w:tcPr>
            <w:tcW w:w="3189" w:type="dxa"/>
          </w:tcPr>
          <w:p w14:paraId="75335906" w14:textId="22E0977F" w:rsidR="00CC73D3" w:rsidRPr="006666FA" w:rsidRDefault="00CC73D3" w:rsidP="00CC73D3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การเปลี่ยนแปลงจากกระแสเงินสดจาก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การจัดหาเงิน</w:t>
            </w:r>
          </w:p>
        </w:tc>
        <w:tc>
          <w:tcPr>
            <w:tcW w:w="797" w:type="dxa"/>
            <w:vAlign w:val="bottom"/>
          </w:tcPr>
          <w:p w14:paraId="4DEB32FD" w14:textId="77777777" w:rsidR="00CC73D3" w:rsidRPr="006666FA" w:rsidRDefault="00CC73D3" w:rsidP="00CC73D3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14:paraId="530FFED5" w14:textId="77777777" w:rsidR="00CC73D3" w:rsidRPr="006666FA" w:rsidRDefault="00CC73D3" w:rsidP="00CC73D3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7B012F0" w14:textId="68A805FA" w:rsidR="00CC73D3" w:rsidRPr="00473C13" w:rsidRDefault="00B30E1D" w:rsidP="00417284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C73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</w:p>
        </w:tc>
        <w:tc>
          <w:tcPr>
            <w:tcW w:w="196" w:type="dxa"/>
            <w:gridSpan w:val="2"/>
            <w:vAlign w:val="bottom"/>
          </w:tcPr>
          <w:p w14:paraId="28D347B2" w14:textId="77777777" w:rsidR="00CC73D3" w:rsidRPr="006666FA" w:rsidRDefault="00CC73D3" w:rsidP="00CC73D3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4C724E95" w14:textId="51DE4464" w:rsidR="00CC73D3" w:rsidRPr="002E6416" w:rsidRDefault="00B30E1D" w:rsidP="00CC73D3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C73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  <w:r w:rsidR="00CC73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A56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77" w:type="dxa"/>
            <w:vAlign w:val="bottom"/>
          </w:tcPr>
          <w:p w14:paraId="583D7894" w14:textId="77777777" w:rsidR="00CC73D3" w:rsidRPr="002E6416" w:rsidRDefault="00CC73D3" w:rsidP="00CC73D3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947A66C" w14:textId="20984B79" w:rsidR="00CC73D3" w:rsidRPr="002E6416" w:rsidRDefault="00CC73D3" w:rsidP="00607977">
            <w:pPr>
              <w:shd w:val="clear" w:color="auto" w:fill="FFFFFF"/>
              <w:tabs>
                <w:tab w:val="decimal" w:pos="1084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CC86336" w14:textId="77777777" w:rsidR="00CC73D3" w:rsidRPr="002E6416" w:rsidRDefault="00CC73D3" w:rsidP="00CC73D3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E92F0A0" w14:textId="777DC73F" w:rsidR="00CC73D3" w:rsidRPr="002E6416" w:rsidRDefault="00CC73D3" w:rsidP="00CC73D3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  <w:r w:rsidR="00A56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C73D3" w:rsidRPr="006666FA" w14:paraId="51982DE7" w14:textId="77777777" w:rsidTr="00DF1017">
        <w:trPr>
          <w:cantSplit/>
          <w:trHeight w:val="408"/>
        </w:trPr>
        <w:tc>
          <w:tcPr>
            <w:tcW w:w="3189" w:type="dxa"/>
          </w:tcPr>
          <w:p w14:paraId="4EAC2F81" w14:textId="0D7CCC00" w:rsidR="00CC73D3" w:rsidRPr="006666FA" w:rsidRDefault="00CC73D3" w:rsidP="00CC73D3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706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หนี้สินตามสัญญาเช่าเพิ่มขึ้น</w:t>
            </w:r>
          </w:p>
        </w:tc>
        <w:tc>
          <w:tcPr>
            <w:tcW w:w="797" w:type="dxa"/>
            <w:vAlign w:val="bottom"/>
          </w:tcPr>
          <w:p w14:paraId="3EA74F57" w14:textId="77777777" w:rsidR="00CC73D3" w:rsidRPr="006666FA" w:rsidRDefault="00CC73D3" w:rsidP="00CC73D3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14:paraId="339B9087" w14:textId="77777777" w:rsidR="00CC73D3" w:rsidRPr="006666FA" w:rsidRDefault="00CC73D3" w:rsidP="00CC73D3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72044F4D" w14:textId="03905F63" w:rsidR="00CC73D3" w:rsidRDefault="00CC73D3" w:rsidP="00CC73D3">
            <w:pPr>
              <w:shd w:val="clear" w:color="auto" w:fill="FFFFFF"/>
              <w:tabs>
                <w:tab w:val="decimal" w:pos="46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6" w:type="dxa"/>
            <w:gridSpan w:val="2"/>
            <w:vAlign w:val="bottom"/>
          </w:tcPr>
          <w:p w14:paraId="2A632905" w14:textId="77777777" w:rsidR="00CC73D3" w:rsidRPr="006666FA" w:rsidRDefault="00CC73D3" w:rsidP="00CC73D3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39297BF5" w14:textId="54A7FC71" w:rsidR="00CC73D3" w:rsidRDefault="00CC73D3" w:rsidP="00CC73D3">
            <w:pPr>
              <w:shd w:val="clear" w:color="auto" w:fill="FFFFFF"/>
              <w:tabs>
                <w:tab w:val="decimal" w:pos="46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7" w:type="dxa"/>
            <w:vAlign w:val="bottom"/>
          </w:tcPr>
          <w:p w14:paraId="0785495D" w14:textId="77777777" w:rsidR="00CC73D3" w:rsidRPr="002E6416" w:rsidRDefault="00CC73D3" w:rsidP="00CC73D3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F5C22B8" w14:textId="3182848A" w:rsidR="00CC73D3" w:rsidRDefault="00B30E1D" w:rsidP="00CC73D3">
            <w:pPr>
              <w:shd w:val="clear" w:color="auto" w:fill="FFFFFF"/>
              <w:tabs>
                <w:tab w:val="decimal" w:pos="1036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C73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002</w:t>
            </w:r>
            <w:r w:rsidR="00CC73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</w:t>
            </w:r>
          </w:p>
        </w:tc>
        <w:tc>
          <w:tcPr>
            <w:tcW w:w="178" w:type="dxa"/>
            <w:vAlign w:val="bottom"/>
          </w:tcPr>
          <w:p w14:paraId="2CACAD95" w14:textId="77777777" w:rsidR="00CC73D3" w:rsidRPr="002E6416" w:rsidRDefault="00CC73D3" w:rsidP="00CC73D3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778C0491" w14:textId="100DFC2F" w:rsidR="00CC73D3" w:rsidRDefault="00B30E1D" w:rsidP="00CC73D3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C73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002</w:t>
            </w:r>
            <w:r w:rsidR="00CC73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</w:t>
            </w:r>
          </w:p>
        </w:tc>
      </w:tr>
      <w:tr w:rsidR="00CC73D3" w:rsidRPr="006666FA" w14:paraId="28792E27" w14:textId="77777777" w:rsidTr="00DF1017">
        <w:trPr>
          <w:cantSplit/>
          <w:trHeight w:val="408"/>
        </w:trPr>
        <w:tc>
          <w:tcPr>
            <w:tcW w:w="3189" w:type="dxa"/>
          </w:tcPr>
          <w:p w14:paraId="58011340" w14:textId="4D6E8E34" w:rsidR="00CC73D3" w:rsidRPr="001F7063" w:rsidRDefault="00CC73D3" w:rsidP="00CC73D3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797" w:type="dxa"/>
            <w:vAlign w:val="bottom"/>
          </w:tcPr>
          <w:p w14:paraId="3C4C650D" w14:textId="77777777" w:rsidR="00CC73D3" w:rsidRPr="006666FA" w:rsidRDefault="00CC73D3" w:rsidP="00CC73D3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14:paraId="59CD85A7" w14:textId="77777777" w:rsidR="00CC73D3" w:rsidRPr="006666FA" w:rsidRDefault="00CC73D3" w:rsidP="00CC73D3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D4105" w14:textId="4D2238C1" w:rsidR="00CC73D3" w:rsidRDefault="00B30E1D" w:rsidP="00417284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CC73D3" w:rsidRPr="009476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327</w:t>
            </w:r>
          </w:p>
        </w:tc>
        <w:tc>
          <w:tcPr>
            <w:tcW w:w="196" w:type="dxa"/>
            <w:gridSpan w:val="2"/>
            <w:vAlign w:val="bottom"/>
          </w:tcPr>
          <w:p w14:paraId="12041F22" w14:textId="77777777" w:rsidR="00CC73D3" w:rsidRPr="006666FA" w:rsidRDefault="00CC73D3" w:rsidP="00CC73D3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B0550" w14:textId="31B6E4C7" w:rsidR="00CC73D3" w:rsidRDefault="00B30E1D" w:rsidP="00CC73D3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CC7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248</w:t>
            </w:r>
            <w:r w:rsidR="00CC7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  <w:r w:rsidR="00A56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77" w:type="dxa"/>
            <w:vAlign w:val="bottom"/>
          </w:tcPr>
          <w:p w14:paraId="64779D1C" w14:textId="77777777" w:rsidR="00CC73D3" w:rsidRPr="002E6416" w:rsidRDefault="00CC73D3" w:rsidP="00CC73D3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32D36" w14:textId="4661FBDE" w:rsidR="00CC73D3" w:rsidRDefault="00B30E1D" w:rsidP="00CC73D3">
            <w:pPr>
              <w:shd w:val="clear" w:color="auto" w:fill="FFFFFF"/>
              <w:tabs>
                <w:tab w:val="decimal" w:pos="1036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C73D3" w:rsidRPr="00D02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099</w:t>
            </w:r>
            <w:r w:rsidR="00CC73D3" w:rsidRPr="00D02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463</w:t>
            </w:r>
          </w:p>
        </w:tc>
        <w:tc>
          <w:tcPr>
            <w:tcW w:w="178" w:type="dxa"/>
            <w:vAlign w:val="bottom"/>
          </w:tcPr>
          <w:p w14:paraId="4F7A5BFD" w14:textId="77777777" w:rsidR="00CC73D3" w:rsidRPr="002E6416" w:rsidRDefault="00CC73D3" w:rsidP="00CC73D3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7DDEA" w14:textId="6F307E83" w:rsidR="00CC73D3" w:rsidRDefault="00B30E1D" w:rsidP="00CC73D3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CC7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353</w:t>
            </w:r>
            <w:r w:rsidR="00CC7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="00A56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14F7466D" w14:textId="1F4EBC9A" w:rsidR="001C3D60" w:rsidRDefault="001C3D60"/>
    <w:tbl>
      <w:tblPr>
        <w:tblW w:w="929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540"/>
        <w:gridCol w:w="1710"/>
        <w:gridCol w:w="180"/>
        <w:gridCol w:w="1620"/>
        <w:gridCol w:w="180"/>
        <w:gridCol w:w="1555"/>
      </w:tblGrid>
      <w:tr w:rsidR="00417284" w:rsidRPr="006666FA" w14:paraId="5891EF72" w14:textId="77777777" w:rsidTr="00E66AEB">
        <w:trPr>
          <w:cantSplit/>
          <w:trHeight w:val="322"/>
          <w:tblHeader/>
        </w:trPr>
        <w:tc>
          <w:tcPr>
            <w:tcW w:w="3510" w:type="dxa"/>
          </w:tcPr>
          <w:p w14:paraId="3225F93C" w14:textId="77777777" w:rsidR="00417284" w:rsidRPr="006666FA" w:rsidRDefault="00417284" w:rsidP="002C047A">
            <w:pPr>
              <w:shd w:val="clear" w:color="auto" w:fill="FFFFFF"/>
              <w:tabs>
                <w:tab w:val="decimal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790A50D3" w14:textId="77777777" w:rsidR="00417284" w:rsidRPr="006666FA" w:rsidRDefault="00417284" w:rsidP="002C047A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245" w:type="dxa"/>
            <w:gridSpan w:val="5"/>
            <w:vAlign w:val="bottom"/>
          </w:tcPr>
          <w:p w14:paraId="38A978F4" w14:textId="51BE12EA" w:rsidR="00417284" w:rsidRPr="006666FA" w:rsidRDefault="00417284" w:rsidP="002C047A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17284" w:rsidRPr="006666FA" w14:paraId="26C314F9" w14:textId="77777777" w:rsidTr="00E66AEB">
        <w:trPr>
          <w:cantSplit/>
          <w:trHeight w:val="627"/>
          <w:tblHeader/>
        </w:trPr>
        <w:tc>
          <w:tcPr>
            <w:tcW w:w="3510" w:type="dxa"/>
          </w:tcPr>
          <w:p w14:paraId="08587CDD" w14:textId="77777777" w:rsidR="00417284" w:rsidRPr="006666FA" w:rsidRDefault="00417284" w:rsidP="00417284">
            <w:pPr>
              <w:shd w:val="clear" w:color="auto" w:fill="FFFFFF"/>
              <w:tabs>
                <w:tab w:val="decimal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2F21CA62" w14:textId="77777777" w:rsidR="00417284" w:rsidRPr="006666FA" w:rsidRDefault="00417284" w:rsidP="00417284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E5DD723" w14:textId="49810764" w:rsidR="00417284" w:rsidRPr="006666FA" w:rsidRDefault="00417284" w:rsidP="00417284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311322C5" w14:textId="77777777" w:rsidR="00417284" w:rsidRPr="006666FA" w:rsidRDefault="00417284" w:rsidP="00417284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658ABCC" w14:textId="77777777" w:rsidR="00E66AEB" w:rsidRDefault="00417284" w:rsidP="00417284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หนี้สินตาม</w:t>
            </w:r>
          </w:p>
          <w:p w14:paraId="4629BD3A" w14:textId="76B845BF" w:rsidR="00417284" w:rsidRPr="006666FA" w:rsidRDefault="00417284" w:rsidP="00417284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สัญญาเช่า</w:t>
            </w:r>
            <w:r w:rsidRPr="006666FA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A4D35DB" w14:textId="77777777" w:rsidR="00417284" w:rsidRPr="006666FA" w:rsidRDefault="00417284" w:rsidP="00417284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5" w:type="dxa"/>
            <w:vAlign w:val="bottom"/>
          </w:tcPr>
          <w:p w14:paraId="0F17FFF5" w14:textId="4A41DFB4" w:rsidR="00417284" w:rsidRPr="006666FA" w:rsidRDefault="00417284" w:rsidP="00417284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17284" w:rsidRPr="006666FA" w14:paraId="6CAD14D9" w14:textId="77777777" w:rsidTr="00E66AEB">
        <w:trPr>
          <w:cantSplit/>
          <w:trHeight w:val="322"/>
        </w:trPr>
        <w:tc>
          <w:tcPr>
            <w:tcW w:w="3510" w:type="dxa"/>
          </w:tcPr>
          <w:p w14:paraId="38CEFC35" w14:textId="3FB83C3D" w:rsidR="00417284" w:rsidRPr="006666FA" w:rsidRDefault="00417284" w:rsidP="0041728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4789E74A" w14:textId="77777777" w:rsidR="00417284" w:rsidRPr="006666FA" w:rsidRDefault="00417284" w:rsidP="00417284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5" w:type="dxa"/>
            <w:gridSpan w:val="5"/>
            <w:vAlign w:val="bottom"/>
          </w:tcPr>
          <w:p w14:paraId="1C89C73C" w14:textId="1C385FDF" w:rsidR="00417284" w:rsidRPr="006666FA" w:rsidRDefault="00417284" w:rsidP="00417284">
            <w:pPr>
              <w:shd w:val="clear" w:color="auto" w:fill="FFFFFF"/>
              <w:tabs>
                <w:tab w:val="decimal" w:pos="8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17284" w:rsidRPr="006666FA" w14:paraId="3D2DD62B" w14:textId="77777777" w:rsidTr="00E66AEB">
        <w:trPr>
          <w:cantSplit/>
          <w:trHeight w:val="314"/>
        </w:trPr>
        <w:tc>
          <w:tcPr>
            <w:tcW w:w="3510" w:type="dxa"/>
          </w:tcPr>
          <w:p w14:paraId="26BCEE79" w14:textId="011DAA28" w:rsidR="00417284" w:rsidRPr="006666FA" w:rsidRDefault="00417284" w:rsidP="0041728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540" w:type="dxa"/>
            <w:vAlign w:val="bottom"/>
          </w:tcPr>
          <w:p w14:paraId="2BC87004" w14:textId="77777777" w:rsidR="00417284" w:rsidRPr="006666FA" w:rsidRDefault="00417284" w:rsidP="00417284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37E0EB0" w14:textId="6A15780D" w:rsidR="00417284" w:rsidRPr="00B30E1D" w:rsidRDefault="00417284" w:rsidP="00417284">
            <w:pPr>
              <w:shd w:val="clear" w:color="auto" w:fill="FFFFFF"/>
              <w:tabs>
                <w:tab w:val="decimal" w:pos="88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  <w:r w:rsidRPr="00220E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489</w:t>
            </w:r>
          </w:p>
        </w:tc>
        <w:tc>
          <w:tcPr>
            <w:tcW w:w="180" w:type="dxa"/>
            <w:vAlign w:val="bottom"/>
          </w:tcPr>
          <w:p w14:paraId="5606497B" w14:textId="77777777" w:rsidR="00417284" w:rsidRPr="006666FA" w:rsidRDefault="00417284" w:rsidP="00417284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A3DE1D4" w14:textId="54AB7B6A" w:rsidR="00417284" w:rsidRPr="00B30E1D" w:rsidRDefault="00417284" w:rsidP="00E66AEB">
            <w:pPr>
              <w:shd w:val="clear" w:color="auto" w:fill="FFFFFF"/>
              <w:tabs>
                <w:tab w:val="decimal" w:pos="88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E66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430D5C4E" w14:textId="77777777" w:rsidR="00417284" w:rsidRPr="006666FA" w:rsidRDefault="00417284" w:rsidP="00417284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729AF174" w14:textId="51AA7E01" w:rsidR="00417284" w:rsidRPr="00B30E1D" w:rsidRDefault="00417284" w:rsidP="00417284">
            <w:pPr>
              <w:shd w:val="clear" w:color="auto" w:fill="FFFFFF"/>
              <w:tabs>
                <w:tab w:val="decimal" w:pos="8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</w:t>
            </w:r>
            <w:r w:rsidRPr="00220E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054</w:t>
            </w:r>
          </w:p>
        </w:tc>
      </w:tr>
      <w:tr w:rsidR="00417284" w:rsidRPr="006666FA" w14:paraId="524E84E3" w14:textId="77777777" w:rsidTr="00E66AEB">
        <w:trPr>
          <w:cantSplit/>
          <w:trHeight w:val="627"/>
        </w:trPr>
        <w:tc>
          <w:tcPr>
            <w:tcW w:w="3510" w:type="dxa"/>
          </w:tcPr>
          <w:p w14:paraId="4705B0AF" w14:textId="1C48474D" w:rsidR="00417284" w:rsidRPr="006666FA" w:rsidRDefault="00417284" w:rsidP="0041728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การเปลี่ยนแปลงจากกระแสเงินสดจาก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การจัดหาเงิน</w:t>
            </w:r>
          </w:p>
        </w:tc>
        <w:tc>
          <w:tcPr>
            <w:tcW w:w="540" w:type="dxa"/>
            <w:vAlign w:val="bottom"/>
          </w:tcPr>
          <w:p w14:paraId="09F74388" w14:textId="77777777" w:rsidR="00417284" w:rsidRPr="006666FA" w:rsidRDefault="00417284" w:rsidP="00417284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DE66C7B" w14:textId="7F66AB5A" w:rsidR="00417284" w:rsidRPr="006666FA" w:rsidRDefault="00417284" w:rsidP="00417284">
            <w:pPr>
              <w:shd w:val="clear" w:color="auto" w:fill="FFFFFF"/>
              <w:tabs>
                <w:tab w:val="decimal" w:pos="88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  <w:r w:rsidRPr="00220E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</w:t>
            </w:r>
          </w:p>
        </w:tc>
        <w:tc>
          <w:tcPr>
            <w:tcW w:w="180" w:type="dxa"/>
            <w:vAlign w:val="bottom"/>
          </w:tcPr>
          <w:p w14:paraId="3BDC8DBD" w14:textId="77777777" w:rsidR="00417284" w:rsidRPr="006666FA" w:rsidRDefault="00417284" w:rsidP="00417284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7366A99" w14:textId="20C888DE" w:rsidR="00417284" w:rsidRPr="00E66AEB" w:rsidRDefault="00417284" w:rsidP="00E66AEB">
            <w:pPr>
              <w:shd w:val="clear" w:color="auto" w:fill="FFFFFF"/>
              <w:tabs>
                <w:tab w:val="decimal" w:pos="88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6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E66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  <w:r w:rsidRPr="00E66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1DA42861" w14:textId="77777777" w:rsidR="00417284" w:rsidRPr="006666FA" w:rsidRDefault="00417284" w:rsidP="00417284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3DADDEF0" w14:textId="48377926" w:rsidR="00417284" w:rsidRPr="006666FA" w:rsidRDefault="00417284" w:rsidP="00417284">
            <w:pPr>
              <w:shd w:val="clear" w:color="auto" w:fill="FFFFFF"/>
              <w:tabs>
                <w:tab w:val="decimal" w:pos="8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  <w:r w:rsidRPr="00220E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</w:tr>
      <w:tr w:rsidR="00417284" w:rsidRPr="006666FA" w14:paraId="7933200E" w14:textId="77777777" w:rsidTr="00E66AEB">
        <w:trPr>
          <w:cantSplit/>
          <w:trHeight w:val="314"/>
        </w:trPr>
        <w:tc>
          <w:tcPr>
            <w:tcW w:w="3510" w:type="dxa"/>
          </w:tcPr>
          <w:p w14:paraId="294CE14B" w14:textId="18443D02" w:rsidR="00417284" w:rsidRPr="006666FA" w:rsidRDefault="00417284" w:rsidP="0041728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EED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หนี้สินตามสัญญาเช่าเพิ่มขึ้น</w:t>
            </w:r>
          </w:p>
        </w:tc>
        <w:tc>
          <w:tcPr>
            <w:tcW w:w="540" w:type="dxa"/>
            <w:vAlign w:val="bottom"/>
          </w:tcPr>
          <w:p w14:paraId="2F11A42E" w14:textId="77777777" w:rsidR="00417284" w:rsidRPr="006666FA" w:rsidRDefault="00417284" w:rsidP="00417284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2D43481" w14:textId="132F921B" w:rsidR="00417284" w:rsidRPr="006666FA" w:rsidRDefault="00417284" w:rsidP="00417284">
            <w:pPr>
              <w:shd w:val="clear" w:color="auto" w:fill="FFFFFF"/>
              <w:tabs>
                <w:tab w:val="decimal" w:pos="4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1EF10C1" w14:textId="77777777" w:rsidR="00417284" w:rsidRPr="006666FA" w:rsidRDefault="00417284" w:rsidP="00417284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B62986D" w14:textId="2304CD7B" w:rsidR="00417284" w:rsidRPr="00E66AEB" w:rsidRDefault="00417284" w:rsidP="00E66AEB">
            <w:pPr>
              <w:shd w:val="clear" w:color="auto" w:fill="FFFFFF"/>
              <w:tabs>
                <w:tab w:val="decimal" w:pos="88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Pr="00E66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059</w:t>
            </w:r>
          </w:p>
        </w:tc>
        <w:tc>
          <w:tcPr>
            <w:tcW w:w="180" w:type="dxa"/>
            <w:vAlign w:val="bottom"/>
          </w:tcPr>
          <w:p w14:paraId="507E5F0B" w14:textId="77777777" w:rsidR="00417284" w:rsidRPr="006666FA" w:rsidRDefault="00417284" w:rsidP="00417284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1B1113D9" w14:textId="0A4BBFF4" w:rsidR="00417284" w:rsidRPr="006666FA" w:rsidRDefault="00417284" w:rsidP="00417284">
            <w:pPr>
              <w:shd w:val="clear" w:color="auto" w:fill="FFFFFF"/>
              <w:tabs>
                <w:tab w:val="decimal" w:pos="8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Pr="00220E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059</w:t>
            </w:r>
          </w:p>
        </w:tc>
      </w:tr>
      <w:tr w:rsidR="00417284" w:rsidRPr="006666FA" w14:paraId="12F14DCA" w14:textId="77777777" w:rsidTr="00E66AEB">
        <w:trPr>
          <w:cantSplit/>
          <w:trHeight w:val="644"/>
        </w:trPr>
        <w:tc>
          <w:tcPr>
            <w:tcW w:w="3510" w:type="dxa"/>
          </w:tcPr>
          <w:p w14:paraId="3961AA14" w14:textId="319007B2" w:rsidR="00417284" w:rsidRPr="006666FA" w:rsidRDefault="00417284" w:rsidP="0041728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               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540" w:type="dxa"/>
            <w:vAlign w:val="bottom"/>
          </w:tcPr>
          <w:p w14:paraId="476451F2" w14:textId="77777777" w:rsidR="00417284" w:rsidRPr="006666FA" w:rsidRDefault="00417284" w:rsidP="00417284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EA89C49" w14:textId="170FA612" w:rsidR="00417284" w:rsidRPr="006666FA" w:rsidRDefault="00417284" w:rsidP="00417284">
            <w:pPr>
              <w:shd w:val="clear" w:color="auto" w:fill="FFFFFF"/>
              <w:tabs>
                <w:tab w:val="decimal" w:pos="88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  <w:r w:rsidRPr="00220E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369</w:t>
            </w:r>
          </w:p>
        </w:tc>
        <w:tc>
          <w:tcPr>
            <w:tcW w:w="180" w:type="dxa"/>
            <w:vAlign w:val="bottom"/>
          </w:tcPr>
          <w:p w14:paraId="55808186" w14:textId="77777777" w:rsidR="00417284" w:rsidRPr="006666FA" w:rsidRDefault="00417284" w:rsidP="00417284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DF5C5D3" w14:textId="4E62BD61" w:rsidR="00417284" w:rsidRPr="00E66AEB" w:rsidRDefault="00417284" w:rsidP="00E66AEB">
            <w:pPr>
              <w:shd w:val="clear" w:color="auto" w:fill="FFFFFF"/>
              <w:tabs>
                <w:tab w:val="decimal" w:pos="88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66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119,431</w:t>
            </w:r>
          </w:p>
        </w:tc>
        <w:tc>
          <w:tcPr>
            <w:tcW w:w="180" w:type="dxa"/>
            <w:vAlign w:val="bottom"/>
          </w:tcPr>
          <w:p w14:paraId="18B308D2" w14:textId="77777777" w:rsidR="00417284" w:rsidRPr="006666FA" w:rsidRDefault="00417284" w:rsidP="00417284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766199C" w14:textId="3D081EF6" w:rsidR="00417284" w:rsidRPr="006666FA" w:rsidRDefault="00417284" w:rsidP="00417284">
            <w:pPr>
              <w:shd w:val="clear" w:color="auto" w:fill="FFFFFF"/>
              <w:tabs>
                <w:tab w:val="decimal" w:pos="8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363</w:t>
            </w:r>
            <w:r w:rsidRPr="00220E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</w:p>
        </w:tc>
      </w:tr>
      <w:tr w:rsidR="00417284" w:rsidRPr="006666FA" w14:paraId="161526E4" w14:textId="77777777" w:rsidTr="00E66AEB">
        <w:trPr>
          <w:cantSplit/>
          <w:trHeight w:val="636"/>
        </w:trPr>
        <w:tc>
          <w:tcPr>
            <w:tcW w:w="3510" w:type="dxa"/>
          </w:tcPr>
          <w:p w14:paraId="5DE947A4" w14:textId="6E1DC0C4" w:rsidR="00417284" w:rsidRPr="006666FA" w:rsidRDefault="00417284" w:rsidP="0041728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การเปลี่ยนแปลงจากกระแสเงินสดจาก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การจัดหาเงิน</w:t>
            </w:r>
          </w:p>
        </w:tc>
        <w:tc>
          <w:tcPr>
            <w:tcW w:w="540" w:type="dxa"/>
            <w:vAlign w:val="bottom"/>
          </w:tcPr>
          <w:p w14:paraId="640F1742" w14:textId="77777777" w:rsidR="00417284" w:rsidRPr="006666FA" w:rsidRDefault="00417284" w:rsidP="00417284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1FC2C86" w14:textId="45E765D4" w:rsidR="00417284" w:rsidRPr="00220EED" w:rsidRDefault="00417284" w:rsidP="00417284">
            <w:pPr>
              <w:shd w:val="clear" w:color="auto" w:fill="FFFFFF"/>
              <w:tabs>
                <w:tab w:val="decimal" w:pos="88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</w:p>
        </w:tc>
        <w:tc>
          <w:tcPr>
            <w:tcW w:w="180" w:type="dxa"/>
            <w:vAlign w:val="bottom"/>
          </w:tcPr>
          <w:p w14:paraId="3244D996" w14:textId="77777777" w:rsidR="00417284" w:rsidRPr="006666FA" w:rsidRDefault="00417284" w:rsidP="00417284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5C1F38" w14:textId="313FBA8A" w:rsidR="00417284" w:rsidRPr="00E66AEB" w:rsidRDefault="00A56998" w:rsidP="00E66AEB">
            <w:pPr>
              <w:shd w:val="clear" w:color="auto" w:fill="FFFFFF"/>
              <w:tabs>
                <w:tab w:val="decimal" w:pos="88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(7,794)</w:t>
            </w:r>
          </w:p>
        </w:tc>
        <w:tc>
          <w:tcPr>
            <w:tcW w:w="180" w:type="dxa"/>
            <w:vAlign w:val="bottom"/>
          </w:tcPr>
          <w:p w14:paraId="67266502" w14:textId="77777777" w:rsidR="00417284" w:rsidRPr="006666FA" w:rsidRDefault="00417284" w:rsidP="00417284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46FDEA5F" w14:textId="3A582ABE" w:rsidR="00417284" w:rsidRPr="00220EED" w:rsidRDefault="00A56998" w:rsidP="00417284">
            <w:pPr>
              <w:shd w:val="clear" w:color="auto" w:fill="FFFFFF"/>
              <w:tabs>
                <w:tab w:val="decimal" w:pos="8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433,173</w:t>
            </w:r>
          </w:p>
        </w:tc>
      </w:tr>
      <w:tr w:rsidR="00417284" w:rsidRPr="006666FA" w14:paraId="418AC728" w14:textId="77777777" w:rsidTr="00E66AEB">
        <w:trPr>
          <w:cantSplit/>
          <w:trHeight w:val="322"/>
        </w:trPr>
        <w:tc>
          <w:tcPr>
            <w:tcW w:w="3510" w:type="dxa"/>
          </w:tcPr>
          <w:p w14:paraId="7986A5C7" w14:textId="4459B7F4" w:rsidR="00417284" w:rsidRPr="006666FA" w:rsidRDefault="00417284" w:rsidP="0041728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20EED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หนี้สินตามสัญญาเช่าเพิ่มขึ้น</w:t>
            </w:r>
          </w:p>
        </w:tc>
        <w:tc>
          <w:tcPr>
            <w:tcW w:w="540" w:type="dxa"/>
            <w:vAlign w:val="bottom"/>
          </w:tcPr>
          <w:p w14:paraId="5674612F" w14:textId="77777777" w:rsidR="00417284" w:rsidRPr="00A46F63" w:rsidRDefault="00417284" w:rsidP="00417284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9C11D7E" w14:textId="2561EA27" w:rsidR="00417284" w:rsidRPr="00A46F63" w:rsidRDefault="00417284" w:rsidP="00417284">
            <w:pPr>
              <w:shd w:val="clear" w:color="auto" w:fill="FFFFFF"/>
              <w:tabs>
                <w:tab w:val="decimal" w:pos="4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6F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0954750" w14:textId="77777777" w:rsidR="00417284" w:rsidRPr="006666FA" w:rsidRDefault="00417284" w:rsidP="00417284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9DD880D" w14:textId="23279790" w:rsidR="00417284" w:rsidRPr="00E66AEB" w:rsidRDefault="00417284" w:rsidP="00E66AEB">
            <w:pPr>
              <w:shd w:val="clear" w:color="auto" w:fill="FFFFFF"/>
              <w:tabs>
                <w:tab w:val="decimal" w:pos="88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E66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</w:tc>
        <w:tc>
          <w:tcPr>
            <w:tcW w:w="180" w:type="dxa"/>
            <w:vAlign w:val="bottom"/>
          </w:tcPr>
          <w:p w14:paraId="52B93935" w14:textId="77777777" w:rsidR="00417284" w:rsidRPr="006666FA" w:rsidRDefault="00417284" w:rsidP="00417284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6D481F8" w14:textId="6E9BF31C" w:rsidR="00417284" w:rsidRPr="00220EED" w:rsidRDefault="00417284" w:rsidP="00417284">
            <w:pPr>
              <w:shd w:val="clear" w:color="auto" w:fill="FFFFFF"/>
              <w:tabs>
                <w:tab w:val="decimal" w:pos="8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</w:tc>
      </w:tr>
      <w:tr w:rsidR="00417284" w:rsidRPr="006666FA" w14:paraId="1210EE23" w14:textId="77777777" w:rsidTr="00E66AEB">
        <w:trPr>
          <w:cantSplit/>
          <w:trHeight w:val="314"/>
        </w:trPr>
        <w:tc>
          <w:tcPr>
            <w:tcW w:w="3510" w:type="dxa"/>
          </w:tcPr>
          <w:p w14:paraId="28A689BA" w14:textId="19882F1B" w:rsidR="00417284" w:rsidRPr="00220EED" w:rsidRDefault="00417284" w:rsidP="0041728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540" w:type="dxa"/>
            <w:vAlign w:val="bottom"/>
          </w:tcPr>
          <w:p w14:paraId="7A92791A" w14:textId="77777777" w:rsidR="00417284" w:rsidRPr="006666FA" w:rsidRDefault="00417284" w:rsidP="00417284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CE416" w14:textId="58095C25" w:rsidR="00417284" w:rsidRDefault="00417284" w:rsidP="00417284">
            <w:pPr>
              <w:shd w:val="clear" w:color="auto" w:fill="FFFFFF"/>
              <w:tabs>
                <w:tab w:val="decimal" w:pos="88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336</w:t>
            </w:r>
          </w:p>
        </w:tc>
        <w:tc>
          <w:tcPr>
            <w:tcW w:w="180" w:type="dxa"/>
            <w:vAlign w:val="bottom"/>
          </w:tcPr>
          <w:p w14:paraId="1B0713C2" w14:textId="77777777" w:rsidR="00417284" w:rsidRPr="006666FA" w:rsidRDefault="00417284" w:rsidP="00417284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DC54D" w14:textId="5E001ABE" w:rsidR="00417284" w:rsidRPr="00E66AEB" w:rsidRDefault="00417284" w:rsidP="00E66AEB">
            <w:pPr>
              <w:shd w:val="clear" w:color="auto" w:fill="FFFFFF"/>
              <w:tabs>
                <w:tab w:val="decimal" w:pos="88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66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121,838</w:t>
            </w:r>
          </w:p>
        </w:tc>
        <w:tc>
          <w:tcPr>
            <w:tcW w:w="180" w:type="dxa"/>
            <w:vAlign w:val="bottom"/>
          </w:tcPr>
          <w:p w14:paraId="4ED71448" w14:textId="77777777" w:rsidR="00417284" w:rsidRPr="006666FA" w:rsidRDefault="00417284" w:rsidP="00417284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1EAFE" w14:textId="67F1C97C" w:rsidR="00417284" w:rsidRDefault="00417284" w:rsidP="00417284">
            <w:pPr>
              <w:shd w:val="clear" w:color="auto" w:fill="FFFFFF"/>
              <w:tabs>
                <w:tab w:val="decimal" w:pos="8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174</w:t>
            </w:r>
          </w:p>
        </w:tc>
      </w:tr>
    </w:tbl>
    <w:p w14:paraId="56692E3E" w14:textId="3FEA33A5" w:rsidR="00B7766D" w:rsidRPr="006666FA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เจ้าหนี้การค้</w:t>
      </w:r>
      <w:r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าและเจ้าหนี้อื่น</w:t>
      </w:r>
    </w:p>
    <w:p w14:paraId="1C1FEC7F" w14:textId="77777777" w:rsidR="00B7766D" w:rsidRPr="006666FA" w:rsidRDefault="00B7766D" w:rsidP="00B7766D">
      <w:pPr>
        <w:pStyle w:val="BodyText"/>
        <w:spacing w:after="0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W w:w="931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241"/>
        <w:gridCol w:w="901"/>
        <w:gridCol w:w="1119"/>
        <w:gridCol w:w="166"/>
        <w:gridCol w:w="1184"/>
        <w:gridCol w:w="164"/>
        <w:gridCol w:w="1184"/>
        <w:gridCol w:w="171"/>
        <w:gridCol w:w="1181"/>
      </w:tblGrid>
      <w:tr w:rsidR="00B7766D" w:rsidRPr="006666FA" w14:paraId="344990B5" w14:textId="77777777" w:rsidTr="002C047A">
        <w:trPr>
          <w:tblHeader/>
        </w:trPr>
        <w:tc>
          <w:tcPr>
            <w:tcW w:w="1740" w:type="pct"/>
          </w:tcPr>
          <w:p w14:paraId="0FC0942A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84" w:type="pct"/>
            <w:tcBorders>
              <w:left w:val="nil"/>
            </w:tcBorders>
          </w:tcPr>
          <w:p w14:paraId="6A00C26E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3A2FF87D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pct"/>
          </w:tcPr>
          <w:p w14:paraId="5D5C96EB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4416A876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7766D" w:rsidRPr="006666FA" w14:paraId="71A37412" w14:textId="77777777" w:rsidTr="002C047A">
        <w:trPr>
          <w:trHeight w:val="308"/>
          <w:tblHeader/>
        </w:trPr>
        <w:tc>
          <w:tcPr>
            <w:tcW w:w="1740" w:type="pct"/>
          </w:tcPr>
          <w:p w14:paraId="0541416E" w14:textId="77777777" w:rsidR="00B7766D" w:rsidRPr="006666FA" w:rsidRDefault="00B7766D" w:rsidP="002C047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" w:type="pct"/>
            <w:tcBorders>
              <w:left w:val="nil"/>
            </w:tcBorders>
          </w:tcPr>
          <w:p w14:paraId="3377CBFD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601" w:type="pct"/>
            <w:vAlign w:val="center"/>
          </w:tcPr>
          <w:p w14:paraId="15D97723" w14:textId="5178E1DF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89" w:type="pct"/>
            <w:vAlign w:val="center"/>
          </w:tcPr>
          <w:p w14:paraId="52BC4577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vAlign w:val="center"/>
          </w:tcPr>
          <w:p w14:paraId="1BC1D893" w14:textId="42DFD9BD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88" w:type="pct"/>
          </w:tcPr>
          <w:p w14:paraId="769E39EB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center"/>
          </w:tcPr>
          <w:p w14:paraId="2F20E741" w14:textId="08805CB6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2" w:type="pct"/>
            <w:vAlign w:val="center"/>
          </w:tcPr>
          <w:p w14:paraId="1C547E42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4" w:type="pct"/>
            <w:vAlign w:val="center"/>
          </w:tcPr>
          <w:p w14:paraId="707C750D" w14:textId="03A81416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B7766D" w:rsidRPr="006666FA" w14:paraId="555EB704" w14:textId="77777777" w:rsidTr="002C047A">
        <w:trPr>
          <w:trHeight w:val="344"/>
          <w:tblHeader/>
        </w:trPr>
        <w:tc>
          <w:tcPr>
            <w:tcW w:w="1740" w:type="pct"/>
          </w:tcPr>
          <w:p w14:paraId="26A8DC96" w14:textId="77777777" w:rsidR="00B7766D" w:rsidRPr="006666FA" w:rsidRDefault="00B7766D" w:rsidP="002C047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left w:val="nil"/>
            </w:tcBorders>
          </w:tcPr>
          <w:p w14:paraId="37233EAF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6" w:type="pct"/>
            <w:gridSpan w:val="7"/>
          </w:tcPr>
          <w:p w14:paraId="5E289165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3EE4" w:rsidRPr="006666FA" w14:paraId="2C3D80BA" w14:textId="77777777" w:rsidTr="002C047A">
        <w:tc>
          <w:tcPr>
            <w:tcW w:w="1740" w:type="pct"/>
            <w:shd w:val="clear" w:color="auto" w:fill="auto"/>
          </w:tcPr>
          <w:p w14:paraId="2DA000CD" w14:textId="77777777" w:rsidR="007F3EE4" w:rsidRPr="00954B0D" w:rsidRDefault="007F3EE4" w:rsidP="007F3E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4B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เจ้าหนี้การค้า - </w:t>
            </w:r>
            <w:r w:rsidRPr="00954B0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6E4B84F9" w14:textId="242F892B" w:rsidR="007F3EE4" w:rsidRPr="00954B0D" w:rsidRDefault="00B30E1D" w:rsidP="007F3EE4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01" w:type="pct"/>
            <w:shd w:val="clear" w:color="auto" w:fill="auto"/>
          </w:tcPr>
          <w:p w14:paraId="62392FC1" w14:textId="0E7C95D0" w:rsidR="007F3EE4" w:rsidRPr="00954B0D" w:rsidRDefault="00B30E1D" w:rsidP="007F3EE4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564615"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794</w:t>
            </w:r>
          </w:p>
        </w:tc>
        <w:tc>
          <w:tcPr>
            <w:tcW w:w="89" w:type="pct"/>
            <w:shd w:val="clear" w:color="auto" w:fill="auto"/>
          </w:tcPr>
          <w:p w14:paraId="46E9DD26" w14:textId="77777777" w:rsidR="007F3EE4" w:rsidRPr="00954B0D" w:rsidRDefault="007F3EE4" w:rsidP="007F3EE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4D5D313" w14:textId="71ADD3E7" w:rsidR="007F3EE4" w:rsidRPr="00954B0D" w:rsidRDefault="00B30E1D" w:rsidP="007F3EE4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7F3EE4"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404</w:t>
            </w:r>
          </w:p>
        </w:tc>
        <w:tc>
          <w:tcPr>
            <w:tcW w:w="88" w:type="pct"/>
            <w:shd w:val="clear" w:color="auto" w:fill="auto"/>
          </w:tcPr>
          <w:p w14:paraId="6A0F3254" w14:textId="77777777" w:rsidR="007F3EE4" w:rsidRPr="00954B0D" w:rsidRDefault="007F3EE4" w:rsidP="007F3EE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40AA3B8" w14:textId="16DE0205" w:rsidR="007F3EE4" w:rsidRPr="00954B0D" w:rsidRDefault="007F3EE4" w:rsidP="007F3EE4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0737B692" w14:textId="77777777" w:rsidR="007F3EE4" w:rsidRPr="00954B0D" w:rsidRDefault="007F3EE4" w:rsidP="007F3EE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F63A1A7" w14:textId="77777777" w:rsidR="007F3EE4" w:rsidRPr="00954B0D" w:rsidRDefault="007F3EE4" w:rsidP="00432B88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3EE4" w:rsidRPr="006666FA" w14:paraId="50E24085" w14:textId="77777777" w:rsidTr="002C047A">
        <w:tc>
          <w:tcPr>
            <w:tcW w:w="1740" w:type="pct"/>
            <w:shd w:val="clear" w:color="auto" w:fill="auto"/>
          </w:tcPr>
          <w:p w14:paraId="4E801931" w14:textId="77777777" w:rsidR="007F3EE4" w:rsidRPr="00954B0D" w:rsidRDefault="007F3EE4" w:rsidP="007F3E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4B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เจ้าหนี้การค้า - </w:t>
            </w:r>
            <w:r w:rsidRPr="00954B0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23533A6E" w14:textId="77777777" w:rsidR="007F3EE4" w:rsidRPr="00954B0D" w:rsidRDefault="007F3EE4" w:rsidP="007F3EE4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4AF54854" w14:textId="3361F50B" w:rsidR="007F3EE4" w:rsidRPr="00954B0D" w:rsidRDefault="00B30E1D" w:rsidP="007F3EE4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64615"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  <w:r w:rsidR="00564615"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870</w:t>
            </w:r>
          </w:p>
        </w:tc>
        <w:tc>
          <w:tcPr>
            <w:tcW w:w="89" w:type="pct"/>
            <w:shd w:val="clear" w:color="auto" w:fill="auto"/>
          </w:tcPr>
          <w:p w14:paraId="3EE4AB76" w14:textId="77777777" w:rsidR="007F3EE4" w:rsidRPr="00954B0D" w:rsidRDefault="007F3EE4" w:rsidP="007F3EE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592ABC0" w14:textId="107DE327" w:rsidR="007F3EE4" w:rsidRPr="00954B0D" w:rsidRDefault="00B30E1D" w:rsidP="007F3EE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F3EE4"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</w:t>
            </w:r>
            <w:r w:rsidR="007F3EE4"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</w:p>
        </w:tc>
        <w:tc>
          <w:tcPr>
            <w:tcW w:w="88" w:type="pct"/>
            <w:shd w:val="clear" w:color="auto" w:fill="auto"/>
          </w:tcPr>
          <w:p w14:paraId="46D3D571" w14:textId="77777777" w:rsidR="007F3EE4" w:rsidRPr="00954B0D" w:rsidRDefault="007F3EE4" w:rsidP="007F3EE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7B03115" w14:textId="5E0038D4" w:rsidR="007F3EE4" w:rsidRPr="00954B0D" w:rsidRDefault="007F3EE4" w:rsidP="007F3EE4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4D57D516" w14:textId="77777777" w:rsidR="007F3EE4" w:rsidRPr="00954B0D" w:rsidRDefault="007F3EE4" w:rsidP="007F3EE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3D967A65" w14:textId="77777777" w:rsidR="007F3EE4" w:rsidRPr="00954B0D" w:rsidRDefault="007F3EE4" w:rsidP="00432B88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3EE4" w:rsidRPr="006666FA" w14:paraId="16D734E1" w14:textId="77777777" w:rsidTr="002C047A">
        <w:tc>
          <w:tcPr>
            <w:tcW w:w="1740" w:type="pct"/>
            <w:shd w:val="clear" w:color="auto" w:fill="auto"/>
          </w:tcPr>
          <w:p w14:paraId="12D20144" w14:textId="77777777" w:rsidR="007F3EE4" w:rsidRPr="00954B0D" w:rsidRDefault="007F3EE4" w:rsidP="007F3E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4B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เจ้าหนี้อื่น - </w:t>
            </w:r>
            <w:r w:rsidRPr="00954B0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1D87441A" w14:textId="0195CBC6" w:rsidR="007F3EE4" w:rsidRPr="00954B0D" w:rsidRDefault="00B30E1D" w:rsidP="007F3EE4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01" w:type="pct"/>
            <w:shd w:val="clear" w:color="auto" w:fill="auto"/>
          </w:tcPr>
          <w:p w14:paraId="694C6E56" w14:textId="4A7491B6" w:rsidR="007F3EE4" w:rsidRPr="00954B0D" w:rsidRDefault="00B30E1D" w:rsidP="007F3EE4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E771A" w:rsidRPr="00954B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89" w:type="pct"/>
            <w:shd w:val="clear" w:color="auto" w:fill="auto"/>
          </w:tcPr>
          <w:p w14:paraId="3431D1BA" w14:textId="77777777" w:rsidR="007F3EE4" w:rsidRPr="00954B0D" w:rsidRDefault="007F3EE4" w:rsidP="007F3EE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647A967" w14:textId="25BEF3DC" w:rsidR="007F3EE4" w:rsidRPr="00954B0D" w:rsidRDefault="00B30E1D" w:rsidP="007F3EE4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7F3EE4" w:rsidRPr="00954B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 w:rsidR="005427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88" w:type="pct"/>
            <w:shd w:val="clear" w:color="auto" w:fill="auto"/>
          </w:tcPr>
          <w:p w14:paraId="363AD6A5" w14:textId="77777777" w:rsidR="007F3EE4" w:rsidRPr="00954B0D" w:rsidRDefault="007F3EE4" w:rsidP="007F3EE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A494618" w14:textId="6897AE2A" w:rsidR="007F3EE4" w:rsidRPr="00954B0D" w:rsidRDefault="00B30E1D" w:rsidP="007F3EE4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F3EE4"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045</w:t>
            </w:r>
          </w:p>
        </w:tc>
        <w:tc>
          <w:tcPr>
            <w:tcW w:w="92" w:type="pct"/>
            <w:shd w:val="clear" w:color="auto" w:fill="auto"/>
          </w:tcPr>
          <w:p w14:paraId="3812CB81" w14:textId="77777777" w:rsidR="007F3EE4" w:rsidRPr="00954B0D" w:rsidRDefault="007F3EE4" w:rsidP="007F3EE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4415E3F6" w14:textId="7C6AD77E" w:rsidR="007F3EE4" w:rsidRPr="00954B0D" w:rsidRDefault="00B30E1D" w:rsidP="007F3EE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7F3EE4"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</w:tr>
      <w:tr w:rsidR="009B458E" w:rsidRPr="006666FA" w14:paraId="5BB10FFF" w14:textId="77777777" w:rsidTr="002C047A">
        <w:tc>
          <w:tcPr>
            <w:tcW w:w="1740" w:type="pct"/>
            <w:shd w:val="clear" w:color="auto" w:fill="auto"/>
          </w:tcPr>
          <w:p w14:paraId="0CC3BCD2" w14:textId="477A48D1" w:rsidR="009B458E" w:rsidRPr="00954B0D" w:rsidRDefault="009B458E" w:rsidP="009B45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4C2F7AFC" w14:textId="77777777" w:rsidR="009B458E" w:rsidRPr="00954B0D" w:rsidRDefault="009B458E" w:rsidP="009B458E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548E0650" w14:textId="074E9EC5" w:rsidR="009B458E" w:rsidRPr="00B30E1D" w:rsidRDefault="009B458E" w:rsidP="009B458E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798</w:t>
            </w:r>
          </w:p>
        </w:tc>
        <w:tc>
          <w:tcPr>
            <w:tcW w:w="89" w:type="pct"/>
            <w:shd w:val="clear" w:color="auto" w:fill="auto"/>
          </w:tcPr>
          <w:p w14:paraId="67951310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D092B25" w14:textId="6E2D9706" w:rsidR="009B458E" w:rsidRPr="00B30E1D" w:rsidRDefault="009B458E" w:rsidP="009B458E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  <w:r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447</w:t>
            </w:r>
          </w:p>
        </w:tc>
        <w:tc>
          <w:tcPr>
            <w:tcW w:w="88" w:type="pct"/>
            <w:shd w:val="clear" w:color="auto" w:fill="auto"/>
          </w:tcPr>
          <w:p w14:paraId="43C91E95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5A70270" w14:textId="6607A881" w:rsidR="009B458E" w:rsidRPr="00B30E1D" w:rsidRDefault="009B458E" w:rsidP="009B458E">
            <w:pPr>
              <w:tabs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713</w:t>
            </w:r>
          </w:p>
        </w:tc>
        <w:tc>
          <w:tcPr>
            <w:tcW w:w="92" w:type="pct"/>
            <w:shd w:val="clear" w:color="auto" w:fill="auto"/>
          </w:tcPr>
          <w:p w14:paraId="43154107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216C882E" w14:textId="4ED84949" w:rsidR="009B458E" w:rsidRPr="00B30E1D" w:rsidRDefault="009B458E" w:rsidP="009B458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954B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964</w:t>
            </w:r>
          </w:p>
        </w:tc>
      </w:tr>
      <w:tr w:rsidR="009B458E" w:rsidRPr="006666FA" w14:paraId="246BC656" w14:textId="77777777" w:rsidTr="002C047A">
        <w:tc>
          <w:tcPr>
            <w:tcW w:w="1740" w:type="pct"/>
            <w:shd w:val="clear" w:color="auto" w:fill="auto"/>
          </w:tcPr>
          <w:p w14:paraId="59144D6A" w14:textId="77777777" w:rsidR="009B458E" w:rsidRPr="00954B0D" w:rsidRDefault="009B458E" w:rsidP="009B45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เงินรับล่วงหน้าและเงินมัดจำ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7AEAC5C1" w14:textId="77777777" w:rsidR="009B458E" w:rsidRPr="00954B0D" w:rsidRDefault="009B458E" w:rsidP="009B458E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1BB16CAF" w14:textId="1521E225" w:rsidR="009B458E" w:rsidRPr="00954B0D" w:rsidRDefault="009B458E" w:rsidP="009B458E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</w:t>
            </w:r>
            <w:r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575</w:t>
            </w:r>
          </w:p>
        </w:tc>
        <w:tc>
          <w:tcPr>
            <w:tcW w:w="89" w:type="pct"/>
            <w:shd w:val="clear" w:color="auto" w:fill="auto"/>
          </w:tcPr>
          <w:p w14:paraId="00A33AE3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116CA9E" w14:textId="316A09A0" w:rsidR="009B458E" w:rsidRPr="00954B0D" w:rsidRDefault="009B458E" w:rsidP="009B458E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447</w:t>
            </w:r>
            <w:r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  <w:tc>
          <w:tcPr>
            <w:tcW w:w="88" w:type="pct"/>
            <w:shd w:val="clear" w:color="auto" w:fill="auto"/>
          </w:tcPr>
          <w:p w14:paraId="3267D310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418CC9D" w14:textId="490483CE" w:rsidR="009B458E" w:rsidRPr="00954B0D" w:rsidRDefault="009B458E" w:rsidP="009B458E">
            <w:pPr>
              <w:tabs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550</w:t>
            </w:r>
          </w:p>
        </w:tc>
        <w:tc>
          <w:tcPr>
            <w:tcW w:w="92" w:type="pct"/>
            <w:shd w:val="clear" w:color="auto" w:fill="auto"/>
          </w:tcPr>
          <w:p w14:paraId="566E8348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68AF3406" w14:textId="1AB61875" w:rsidR="009B458E" w:rsidRPr="00954B0D" w:rsidRDefault="009B458E" w:rsidP="009B458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</w:p>
        </w:tc>
      </w:tr>
      <w:tr w:rsidR="009B458E" w:rsidRPr="006666FA" w14:paraId="4E39FDDB" w14:textId="77777777" w:rsidTr="002C047A">
        <w:tc>
          <w:tcPr>
            <w:tcW w:w="1740" w:type="pct"/>
            <w:shd w:val="clear" w:color="auto" w:fill="auto"/>
          </w:tcPr>
          <w:p w14:paraId="55A4AA42" w14:textId="77777777" w:rsidR="009B458E" w:rsidRPr="00954B0D" w:rsidRDefault="009B458E" w:rsidP="009B45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954B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ในการดำเนินงาน</w:t>
            </w:r>
            <w:r w:rsidRPr="00954B0D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292477BA" w14:textId="77777777" w:rsidR="009B458E" w:rsidRPr="00954B0D" w:rsidRDefault="009B458E" w:rsidP="009B458E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7711D490" w14:textId="0E62D136" w:rsidR="009B458E" w:rsidRPr="00954B0D" w:rsidRDefault="009B458E" w:rsidP="009B458E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503</w:t>
            </w:r>
          </w:p>
        </w:tc>
        <w:tc>
          <w:tcPr>
            <w:tcW w:w="89" w:type="pct"/>
            <w:shd w:val="clear" w:color="auto" w:fill="auto"/>
          </w:tcPr>
          <w:p w14:paraId="021488C9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8D02CDB" w14:textId="3FAD0DF9" w:rsidR="009B458E" w:rsidRPr="00954B0D" w:rsidRDefault="009B458E" w:rsidP="009B458E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047</w:t>
            </w:r>
          </w:p>
        </w:tc>
        <w:tc>
          <w:tcPr>
            <w:tcW w:w="88" w:type="pct"/>
            <w:shd w:val="clear" w:color="auto" w:fill="auto"/>
          </w:tcPr>
          <w:p w14:paraId="1555C35A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6340C7E" w14:textId="1F624C10" w:rsidR="009B458E" w:rsidRPr="00954B0D" w:rsidRDefault="009B458E" w:rsidP="009B458E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954B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</w:t>
            </w:r>
          </w:p>
        </w:tc>
        <w:tc>
          <w:tcPr>
            <w:tcW w:w="92" w:type="pct"/>
            <w:shd w:val="clear" w:color="auto" w:fill="auto"/>
          </w:tcPr>
          <w:p w14:paraId="65D00B79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95508A8" w14:textId="472BA726" w:rsidR="009B458E" w:rsidRPr="00954B0D" w:rsidRDefault="009B458E" w:rsidP="009B458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954B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935</w:t>
            </w:r>
          </w:p>
        </w:tc>
      </w:tr>
      <w:tr w:rsidR="009B458E" w:rsidRPr="006666FA" w14:paraId="149E1EEF" w14:textId="77777777" w:rsidTr="002C047A">
        <w:tc>
          <w:tcPr>
            <w:tcW w:w="1740" w:type="pct"/>
            <w:shd w:val="clear" w:color="auto" w:fill="auto"/>
          </w:tcPr>
          <w:p w14:paraId="2101D731" w14:textId="77777777" w:rsidR="009B458E" w:rsidRPr="00954B0D" w:rsidRDefault="009B458E" w:rsidP="009B45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ค่าใช้จ่ายเกี่ยวกับพนักงานค้างจ่าย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5EA946F2" w14:textId="77777777" w:rsidR="009B458E" w:rsidRPr="00954B0D" w:rsidRDefault="009B458E" w:rsidP="009B458E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1F138B15" w14:textId="4129D7B9" w:rsidR="009B458E" w:rsidRPr="00954B0D" w:rsidRDefault="009B458E" w:rsidP="009B458E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</w:t>
            </w:r>
          </w:p>
        </w:tc>
        <w:tc>
          <w:tcPr>
            <w:tcW w:w="89" w:type="pct"/>
            <w:shd w:val="clear" w:color="auto" w:fill="auto"/>
          </w:tcPr>
          <w:p w14:paraId="4BCB5DF3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3E00B64" w14:textId="56512E08" w:rsidR="009B458E" w:rsidRPr="00954B0D" w:rsidRDefault="009B458E" w:rsidP="009B458E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</w:p>
        </w:tc>
        <w:tc>
          <w:tcPr>
            <w:tcW w:w="88" w:type="pct"/>
            <w:shd w:val="clear" w:color="auto" w:fill="auto"/>
          </w:tcPr>
          <w:p w14:paraId="5521EC8B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17C7BF2" w14:textId="6AEF81A1" w:rsidR="009B458E" w:rsidRPr="00954B0D" w:rsidRDefault="009B458E" w:rsidP="009B458E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954</w:t>
            </w:r>
          </w:p>
        </w:tc>
        <w:tc>
          <w:tcPr>
            <w:tcW w:w="92" w:type="pct"/>
            <w:shd w:val="clear" w:color="auto" w:fill="auto"/>
          </w:tcPr>
          <w:p w14:paraId="6FABB885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29D2BCB4" w14:textId="470A1D99" w:rsidR="009B458E" w:rsidRPr="00954B0D" w:rsidRDefault="009B458E" w:rsidP="009B458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954B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</w:tr>
      <w:tr w:rsidR="009B458E" w:rsidRPr="006666FA" w14:paraId="045DB72A" w14:textId="77777777" w:rsidTr="002C047A">
        <w:tc>
          <w:tcPr>
            <w:tcW w:w="1740" w:type="pct"/>
            <w:shd w:val="clear" w:color="auto" w:fill="auto"/>
          </w:tcPr>
          <w:p w14:paraId="11156CA0" w14:textId="77777777" w:rsidR="009B458E" w:rsidRPr="00954B0D" w:rsidRDefault="009B458E" w:rsidP="009B45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รายได้รับล่วงหน้า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7DF4F9A2" w14:textId="77777777" w:rsidR="009B458E" w:rsidRPr="00954B0D" w:rsidRDefault="009B458E" w:rsidP="009B458E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3A19AEF1" w14:textId="38C9B752" w:rsidR="009B458E" w:rsidRPr="00954B0D" w:rsidRDefault="009B458E" w:rsidP="009B458E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</w:t>
            </w:r>
          </w:p>
        </w:tc>
        <w:tc>
          <w:tcPr>
            <w:tcW w:w="89" w:type="pct"/>
            <w:shd w:val="clear" w:color="auto" w:fill="auto"/>
          </w:tcPr>
          <w:p w14:paraId="06592D65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62F2700" w14:textId="1AA92774" w:rsidR="009B458E" w:rsidRPr="00954B0D" w:rsidRDefault="009B458E" w:rsidP="009B458E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</w:p>
        </w:tc>
        <w:tc>
          <w:tcPr>
            <w:tcW w:w="88" w:type="pct"/>
            <w:shd w:val="clear" w:color="auto" w:fill="auto"/>
          </w:tcPr>
          <w:p w14:paraId="79F80463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ACD3E8E" w14:textId="27649E8A" w:rsidR="009B458E" w:rsidRPr="00954B0D" w:rsidRDefault="009B458E" w:rsidP="009B458E">
            <w:pPr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6EE59956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9386A94" w14:textId="267EE23D" w:rsidR="009B458E" w:rsidRPr="00954B0D" w:rsidRDefault="009B458E" w:rsidP="009B458E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458E" w:rsidRPr="006666FA" w14:paraId="37EE936C" w14:textId="77777777" w:rsidTr="002C047A">
        <w:tc>
          <w:tcPr>
            <w:tcW w:w="1740" w:type="pct"/>
            <w:shd w:val="clear" w:color="auto" w:fill="auto"/>
          </w:tcPr>
          <w:p w14:paraId="0ED0F032" w14:textId="45F39328" w:rsidR="009B458E" w:rsidRPr="00954B0D" w:rsidRDefault="009B458E" w:rsidP="009B45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4B0D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ดอกเบี้ยค้างจ่าย</w:t>
            </w:r>
            <w:r w:rsidRPr="00954B0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954B0D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009B61CB" w14:textId="2C613867" w:rsidR="009B458E" w:rsidRPr="00954B0D" w:rsidRDefault="009B458E" w:rsidP="009B458E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01" w:type="pct"/>
            <w:shd w:val="clear" w:color="auto" w:fill="auto"/>
          </w:tcPr>
          <w:p w14:paraId="640361FD" w14:textId="28BD9D36" w:rsidR="009B458E" w:rsidRPr="00B30E1D" w:rsidRDefault="009B458E" w:rsidP="009B458E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70D31E6B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E42EFAC" w14:textId="0D44F9A3" w:rsidR="009B458E" w:rsidRPr="00B30E1D" w:rsidRDefault="009B458E" w:rsidP="009B458E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</w:p>
        </w:tc>
        <w:tc>
          <w:tcPr>
            <w:tcW w:w="88" w:type="pct"/>
            <w:shd w:val="clear" w:color="auto" w:fill="auto"/>
          </w:tcPr>
          <w:p w14:paraId="18F17C9E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34678DE" w14:textId="2A298D9A" w:rsidR="009B458E" w:rsidRPr="00B30E1D" w:rsidRDefault="009B458E" w:rsidP="009B458E">
            <w:pPr>
              <w:tabs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  <w:tc>
          <w:tcPr>
            <w:tcW w:w="92" w:type="pct"/>
            <w:shd w:val="clear" w:color="auto" w:fill="auto"/>
          </w:tcPr>
          <w:p w14:paraId="41978A5B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6DA39741" w14:textId="172A06F1" w:rsidR="009B458E" w:rsidRPr="00954B0D" w:rsidRDefault="009B458E" w:rsidP="009B458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896</w:t>
            </w:r>
          </w:p>
        </w:tc>
      </w:tr>
      <w:tr w:rsidR="009B458E" w:rsidRPr="006666FA" w14:paraId="36146CC5" w14:textId="77777777" w:rsidTr="002C047A">
        <w:tc>
          <w:tcPr>
            <w:tcW w:w="1740" w:type="pct"/>
            <w:shd w:val="clear" w:color="auto" w:fill="auto"/>
          </w:tcPr>
          <w:p w14:paraId="1A48826E" w14:textId="77777777" w:rsidR="009B458E" w:rsidRPr="00954B0D" w:rsidRDefault="009B458E" w:rsidP="009B45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954B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ดอกเบี้ยค้างจ่าย</w:t>
            </w:r>
            <w:proofErr w:type="spellEnd"/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6AC063F7" w14:textId="77777777" w:rsidR="009B458E" w:rsidRPr="00954B0D" w:rsidRDefault="009B458E" w:rsidP="009B458E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71C7E8CC" w14:textId="7234BA29" w:rsidR="009B458E" w:rsidRPr="00954B0D" w:rsidRDefault="009B458E" w:rsidP="009B458E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  <w:tc>
          <w:tcPr>
            <w:tcW w:w="89" w:type="pct"/>
            <w:shd w:val="clear" w:color="auto" w:fill="auto"/>
          </w:tcPr>
          <w:p w14:paraId="1D3AD3CC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4DBEBFC" w14:textId="7960FD50" w:rsidR="009B458E" w:rsidRPr="00954B0D" w:rsidRDefault="009B458E" w:rsidP="009B458E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</w:p>
        </w:tc>
        <w:tc>
          <w:tcPr>
            <w:tcW w:w="88" w:type="pct"/>
            <w:shd w:val="clear" w:color="auto" w:fill="auto"/>
          </w:tcPr>
          <w:p w14:paraId="33F90933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3E2BDAB" w14:textId="1C93D31D" w:rsidR="009B458E" w:rsidRPr="00954B0D" w:rsidRDefault="009B458E" w:rsidP="009B458E">
            <w:pPr>
              <w:tabs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92" w:type="pct"/>
            <w:shd w:val="clear" w:color="auto" w:fill="auto"/>
          </w:tcPr>
          <w:p w14:paraId="5C9348A6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1956E824" w14:textId="36AB328A" w:rsidR="009B458E" w:rsidRPr="00954B0D" w:rsidRDefault="009B458E" w:rsidP="009B458E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458E" w:rsidRPr="006666FA" w14:paraId="2EA75B15" w14:textId="77777777" w:rsidTr="002C047A">
        <w:tc>
          <w:tcPr>
            <w:tcW w:w="1740" w:type="pct"/>
            <w:shd w:val="clear" w:color="auto" w:fill="auto"/>
          </w:tcPr>
          <w:p w14:paraId="489D842D" w14:textId="77777777" w:rsidR="009B458E" w:rsidRPr="00954B0D" w:rsidRDefault="009B458E" w:rsidP="009B45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5DE49E8B" w14:textId="77777777" w:rsidR="009B458E" w:rsidRPr="00954B0D" w:rsidRDefault="009B458E" w:rsidP="009B458E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26A31F6D" w14:textId="74D2409D" w:rsidR="009B458E" w:rsidRPr="00954B0D" w:rsidRDefault="009B458E" w:rsidP="009B458E">
            <w:pPr>
              <w:tabs>
                <w:tab w:val="decimal" w:pos="7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5AF965C6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CC23A38" w14:textId="59124B3E" w:rsidR="009B458E" w:rsidRPr="00954B0D" w:rsidRDefault="009B458E" w:rsidP="009B458E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88" w:type="pct"/>
            <w:shd w:val="clear" w:color="auto" w:fill="auto"/>
          </w:tcPr>
          <w:p w14:paraId="32402F4A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3630585" w14:textId="02AE2F0D" w:rsidR="009B458E" w:rsidRPr="00954B0D" w:rsidRDefault="009B458E" w:rsidP="009B458E">
            <w:pPr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68D79EC6" w14:textId="77777777" w:rsidR="009B458E" w:rsidRPr="00954B0D" w:rsidRDefault="009B458E" w:rsidP="009B458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32F2FB81" w14:textId="30663D4A" w:rsidR="009B458E" w:rsidRPr="00954B0D" w:rsidRDefault="009B458E" w:rsidP="009B458E">
            <w:pPr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458E" w:rsidRPr="006666FA" w14:paraId="5865D711" w14:textId="77777777" w:rsidTr="002C047A">
        <w:tc>
          <w:tcPr>
            <w:tcW w:w="1740" w:type="pct"/>
            <w:shd w:val="clear" w:color="auto" w:fill="FFFFFF"/>
          </w:tcPr>
          <w:p w14:paraId="655DF896" w14:textId="77777777" w:rsidR="009B458E" w:rsidRPr="006666FA" w:rsidRDefault="009B458E" w:rsidP="009B45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FFFFFF"/>
          </w:tcPr>
          <w:p w14:paraId="61168907" w14:textId="77777777" w:rsidR="009B458E" w:rsidRPr="006666FA" w:rsidRDefault="009B458E" w:rsidP="009B458E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3893B905" w14:textId="78E13622" w:rsidR="009B458E" w:rsidRPr="00A56D9E" w:rsidRDefault="009B458E" w:rsidP="009B458E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89" w:type="pct"/>
          </w:tcPr>
          <w:p w14:paraId="162DC8BD" w14:textId="77777777" w:rsidR="009B458E" w:rsidRPr="006666FA" w:rsidRDefault="009B458E" w:rsidP="009B458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57ABEEB" w14:textId="274BA1AA" w:rsidR="009B458E" w:rsidRPr="00EC7164" w:rsidRDefault="009B458E" w:rsidP="009B458E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C722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C722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841</w:t>
            </w:r>
          </w:p>
        </w:tc>
        <w:tc>
          <w:tcPr>
            <w:tcW w:w="88" w:type="pct"/>
          </w:tcPr>
          <w:p w14:paraId="00FB296C" w14:textId="77777777" w:rsidR="009B458E" w:rsidRPr="006666FA" w:rsidRDefault="009B458E" w:rsidP="009B458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0C503" w14:textId="1128A5B0" w:rsidR="009B458E" w:rsidRPr="00C665A3" w:rsidRDefault="009B458E" w:rsidP="009B458E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Pr="007F3E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754</w:t>
            </w:r>
          </w:p>
        </w:tc>
        <w:tc>
          <w:tcPr>
            <w:tcW w:w="92" w:type="pct"/>
          </w:tcPr>
          <w:p w14:paraId="0742E773" w14:textId="77777777" w:rsidR="009B458E" w:rsidRPr="006666FA" w:rsidRDefault="009B458E" w:rsidP="009B458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2CB5E02D" w14:textId="27A236FA" w:rsidR="009B458E" w:rsidRPr="006666FA" w:rsidRDefault="009B458E" w:rsidP="009B458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434</w:t>
            </w:r>
          </w:p>
        </w:tc>
      </w:tr>
    </w:tbl>
    <w:p w14:paraId="55F89445" w14:textId="77777777" w:rsidR="00B7766D" w:rsidRPr="003364CF" w:rsidRDefault="00B7766D" w:rsidP="00B7766D">
      <w:pPr>
        <w:spacing w:line="240" w:lineRule="auto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3C5D06E4" w14:textId="77777777" w:rsidR="00B7766D" w:rsidRPr="006666FA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เงินประกันตามสัญญาเช่าดำเนินงานระยะยาว</w:t>
      </w: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</w:t>
      </w:r>
    </w:p>
    <w:p w14:paraId="57DE1AEA" w14:textId="77777777" w:rsidR="00B7766D" w:rsidRPr="006666FA" w:rsidRDefault="00B7766D" w:rsidP="00B7766D">
      <w:pPr>
        <w:pStyle w:val="BodyText"/>
        <w:spacing w:after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7EBB64C9" w14:textId="706EC81A" w:rsidR="00B7766D" w:rsidRPr="006666FA" w:rsidRDefault="00B7766D" w:rsidP="00432B88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ตามเงื่อนไขของสัญญาเช่าดำเนินงานระยะยาว </w:t>
      </w:r>
      <w:r w:rsidR="006527C7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กลุ่ม</w:t>
      </w:r>
      <w:r w:rsidRPr="006666F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บริษัทจะหักเงินประกันความเสียหายจากลูกค้าในการเช่ารถในอัตราร้อยละต่าง ๆ กันของสัญญา โดย</w:t>
      </w:r>
      <w:r w:rsidR="006527C7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กลุ่ม</w:t>
      </w:r>
      <w:r w:rsidRPr="006666F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บริษัทจะคืนเงินประกันนี้แก่ลูกค้าเมื่อครบกำหนดการเช่าตามสัญญา</w:t>
      </w:r>
    </w:p>
    <w:p w14:paraId="761674CB" w14:textId="77777777" w:rsidR="00B7766D" w:rsidRPr="006666FA" w:rsidRDefault="00B7766D" w:rsidP="00B7766D">
      <w:pPr>
        <w:pStyle w:val="BodyText"/>
        <w:spacing w:after="0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31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870"/>
        <w:gridCol w:w="272"/>
        <w:gridCol w:w="1119"/>
        <w:gridCol w:w="166"/>
        <w:gridCol w:w="1184"/>
        <w:gridCol w:w="164"/>
        <w:gridCol w:w="1184"/>
        <w:gridCol w:w="171"/>
        <w:gridCol w:w="1181"/>
      </w:tblGrid>
      <w:tr w:rsidR="00B7766D" w:rsidRPr="006666FA" w14:paraId="5994336C" w14:textId="77777777" w:rsidTr="002C047A">
        <w:trPr>
          <w:tblHeader/>
        </w:trPr>
        <w:tc>
          <w:tcPr>
            <w:tcW w:w="2078" w:type="pct"/>
          </w:tcPr>
          <w:p w14:paraId="568B80A9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tcBorders>
              <w:left w:val="nil"/>
            </w:tcBorders>
          </w:tcPr>
          <w:p w14:paraId="40D3C968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17E277D8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pct"/>
          </w:tcPr>
          <w:p w14:paraId="661C63DF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6A304A03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7766D" w:rsidRPr="006666FA" w14:paraId="3AB593BB" w14:textId="77777777" w:rsidTr="002C047A">
        <w:trPr>
          <w:trHeight w:val="308"/>
          <w:tblHeader/>
        </w:trPr>
        <w:tc>
          <w:tcPr>
            <w:tcW w:w="2078" w:type="pct"/>
          </w:tcPr>
          <w:p w14:paraId="2585AA60" w14:textId="77777777" w:rsidR="00B7766D" w:rsidRPr="006666FA" w:rsidRDefault="00B7766D" w:rsidP="002C047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  <w:tcBorders>
              <w:left w:val="nil"/>
            </w:tcBorders>
          </w:tcPr>
          <w:p w14:paraId="13E5ED2F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01" w:type="pct"/>
            <w:vAlign w:val="center"/>
          </w:tcPr>
          <w:p w14:paraId="76C8E269" w14:textId="523684C5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89" w:type="pct"/>
            <w:vAlign w:val="center"/>
          </w:tcPr>
          <w:p w14:paraId="13A2DB25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vAlign w:val="center"/>
          </w:tcPr>
          <w:p w14:paraId="69BDDDCD" w14:textId="72916AFA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88" w:type="pct"/>
          </w:tcPr>
          <w:p w14:paraId="33F2E6A0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center"/>
          </w:tcPr>
          <w:p w14:paraId="08866A36" w14:textId="249DD334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2" w:type="pct"/>
            <w:vAlign w:val="center"/>
          </w:tcPr>
          <w:p w14:paraId="27A5442E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4" w:type="pct"/>
            <w:vAlign w:val="center"/>
          </w:tcPr>
          <w:p w14:paraId="0A3552C9" w14:textId="2A5FE43E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B7766D" w:rsidRPr="006666FA" w14:paraId="506DBD35" w14:textId="77777777" w:rsidTr="002C047A">
        <w:trPr>
          <w:trHeight w:val="344"/>
          <w:tblHeader/>
        </w:trPr>
        <w:tc>
          <w:tcPr>
            <w:tcW w:w="2078" w:type="pct"/>
          </w:tcPr>
          <w:p w14:paraId="62F134F0" w14:textId="77777777" w:rsidR="00B7766D" w:rsidRPr="006666FA" w:rsidRDefault="00B7766D" w:rsidP="002C047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tcBorders>
              <w:left w:val="nil"/>
            </w:tcBorders>
          </w:tcPr>
          <w:p w14:paraId="5A88CA61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6" w:type="pct"/>
            <w:gridSpan w:val="7"/>
          </w:tcPr>
          <w:p w14:paraId="4CC8DA5B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165F" w:rsidRPr="006666FA" w14:paraId="09504729" w14:textId="77777777" w:rsidTr="002C047A">
        <w:tc>
          <w:tcPr>
            <w:tcW w:w="2078" w:type="pct"/>
            <w:shd w:val="clear" w:color="auto" w:fill="auto"/>
          </w:tcPr>
          <w:p w14:paraId="1D008687" w14:textId="77777777" w:rsidR="00EA165F" w:rsidRPr="006666FA" w:rsidRDefault="00EA165F" w:rsidP="00EA165F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ครบกำหนดภายในหนึ่งปี </w:t>
            </w:r>
          </w:p>
        </w:tc>
        <w:tc>
          <w:tcPr>
            <w:tcW w:w="146" w:type="pct"/>
            <w:tcBorders>
              <w:left w:val="nil"/>
            </w:tcBorders>
            <w:shd w:val="clear" w:color="auto" w:fill="auto"/>
          </w:tcPr>
          <w:p w14:paraId="3835AE94" w14:textId="77777777" w:rsidR="00EA165F" w:rsidRPr="006666FA" w:rsidRDefault="00EA165F" w:rsidP="00EA165F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7E772CD1" w14:textId="79CCD1B3" w:rsidR="00EA165F" w:rsidRPr="009F47DC" w:rsidRDefault="00B30E1D" w:rsidP="00EA165F">
            <w:pPr>
              <w:tabs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="006C74A7" w:rsidRPr="006C74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721</w:t>
            </w:r>
          </w:p>
        </w:tc>
        <w:tc>
          <w:tcPr>
            <w:tcW w:w="89" w:type="pct"/>
            <w:shd w:val="clear" w:color="auto" w:fill="auto"/>
          </w:tcPr>
          <w:p w14:paraId="3CFF51F3" w14:textId="77777777" w:rsidR="00EA165F" w:rsidRPr="006666FA" w:rsidRDefault="00EA165F" w:rsidP="00EA165F">
            <w:pPr>
              <w:tabs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9F7B337" w14:textId="3B134139" w:rsidR="00EA165F" w:rsidRPr="006666FA" w:rsidRDefault="00B30E1D" w:rsidP="00EA165F">
            <w:pPr>
              <w:tabs>
                <w:tab w:val="decimal" w:pos="88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A16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88" w:type="pct"/>
            <w:shd w:val="clear" w:color="auto" w:fill="auto"/>
          </w:tcPr>
          <w:p w14:paraId="1EA319F4" w14:textId="77777777" w:rsidR="00EA165F" w:rsidRPr="006666FA" w:rsidRDefault="00EA165F" w:rsidP="00EA165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227585D" w14:textId="2117390D" w:rsidR="00EA165F" w:rsidRPr="00F562CE" w:rsidRDefault="00EA165F" w:rsidP="00EA165F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6A75E6DC" w14:textId="77777777" w:rsidR="00EA165F" w:rsidRPr="006666FA" w:rsidRDefault="00EA165F" w:rsidP="00EA165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48268886" w14:textId="77777777" w:rsidR="00EA165F" w:rsidRPr="006666FA" w:rsidRDefault="00EA165F" w:rsidP="00EA165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165F" w:rsidRPr="006666FA" w14:paraId="7E90C020" w14:textId="77777777" w:rsidTr="002C047A">
        <w:tc>
          <w:tcPr>
            <w:tcW w:w="2078" w:type="pct"/>
            <w:shd w:val="clear" w:color="auto" w:fill="FFFFFF"/>
          </w:tcPr>
          <w:p w14:paraId="67C6B87F" w14:textId="77777777" w:rsidR="00EA165F" w:rsidRPr="006666FA" w:rsidRDefault="00EA165F" w:rsidP="00EA165F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ครบกำหนดหลังจากหนึ่งปีแต่ไม่เกินห้าปี</w:t>
            </w:r>
          </w:p>
        </w:tc>
        <w:tc>
          <w:tcPr>
            <w:tcW w:w="146" w:type="pct"/>
            <w:tcBorders>
              <w:left w:val="nil"/>
            </w:tcBorders>
            <w:shd w:val="clear" w:color="auto" w:fill="FFFFFF"/>
          </w:tcPr>
          <w:p w14:paraId="4DA0E0B7" w14:textId="77777777" w:rsidR="00EA165F" w:rsidRPr="006666FA" w:rsidRDefault="00EA165F" w:rsidP="00EA165F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FD99AA2" w14:textId="459A3079" w:rsidR="00EA165F" w:rsidRPr="006666FA" w:rsidRDefault="00B30E1D" w:rsidP="00EA165F">
            <w:pPr>
              <w:tabs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6C74A7" w:rsidRPr="006C74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</w:p>
        </w:tc>
        <w:tc>
          <w:tcPr>
            <w:tcW w:w="89" w:type="pct"/>
          </w:tcPr>
          <w:p w14:paraId="4A0DFDA3" w14:textId="77777777" w:rsidR="00EA165F" w:rsidRPr="006666FA" w:rsidRDefault="00EA165F" w:rsidP="00EA165F">
            <w:pPr>
              <w:tabs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15C82651" w14:textId="338A2FAF" w:rsidR="00EA165F" w:rsidRPr="006666FA" w:rsidRDefault="00B30E1D" w:rsidP="00EA165F">
            <w:pPr>
              <w:tabs>
                <w:tab w:val="decimal" w:pos="88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EA16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</w:p>
        </w:tc>
        <w:tc>
          <w:tcPr>
            <w:tcW w:w="88" w:type="pct"/>
          </w:tcPr>
          <w:p w14:paraId="3A72AB92" w14:textId="77777777" w:rsidR="00EA165F" w:rsidRPr="006666FA" w:rsidRDefault="00EA165F" w:rsidP="00EA165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5C2CD814" w14:textId="12F45F8C" w:rsidR="00EA165F" w:rsidRPr="00F562CE" w:rsidRDefault="00EA165F" w:rsidP="00EA165F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3F6A6184" w14:textId="77777777" w:rsidR="00EA165F" w:rsidRPr="006666FA" w:rsidRDefault="00EA165F" w:rsidP="00EA165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6F2BCE28" w14:textId="77777777" w:rsidR="00EA165F" w:rsidRPr="006666FA" w:rsidRDefault="00EA165F" w:rsidP="00EA165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165F" w:rsidRPr="006666FA" w14:paraId="73199941" w14:textId="77777777" w:rsidTr="002C047A">
        <w:tc>
          <w:tcPr>
            <w:tcW w:w="2078" w:type="pct"/>
            <w:shd w:val="clear" w:color="auto" w:fill="FFFFFF"/>
          </w:tcPr>
          <w:p w14:paraId="12278589" w14:textId="77777777" w:rsidR="00EA165F" w:rsidRPr="006666FA" w:rsidRDefault="00EA165F" w:rsidP="00EA165F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46" w:type="pct"/>
            <w:tcBorders>
              <w:left w:val="nil"/>
            </w:tcBorders>
            <w:shd w:val="clear" w:color="auto" w:fill="FFFFFF"/>
          </w:tcPr>
          <w:p w14:paraId="113AA0A1" w14:textId="77777777" w:rsidR="00EA165F" w:rsidRPr="006666FA" w:rsidRDefault="00EA165F" w:rsidP="00EA165F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1130FB63" w14:textId="2061A8CC" w:rsidR="00EA165F" w:rsidRPr="006C74A7" w:rsidRDefault="00B30E1D" w:rsidP="00EA165F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6C74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753</w:t>
            </w:r>
          </w:p>
        </w:tc>
        <w:tc>
          <w:tcPr>
            <w:tcW w:w="89" w:type="pct"/>
          </w:tcPr>
          <w:p w14:paraId="1F28AF9A" w14:textId="77777777" w:rsidR="00EA165F" w:rsidRPr="006666FA" w:rsidRDefault="00EA165F" w:rsidP="00EA165F">
            <w:pPr>
              <w:tabs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6E567FB" w14:textId="507B1763" w:rsidR="00EA165F" w:rsidRPr="006666FA" w:rsidRDefault="00B30E1D" w:rsidP="00EA165F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EA16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</w:p>
        </w:tc>
        <w:tc>
          <w:tcPr>
            <w:tcW w:w="88" w:type="pct"/>
          </w:tcPr>
          <w:p w14:paraId="59D2FB7F" w14:textId="77777777" w:rsidR="00EA165F" w:rsidRPr="006666FA" w:rsidRDefault="00EA165F" w:rsidP="00EA165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0E0725F6" w14:textId="44023DB3" w:rsidR="00EA165F" w:rsidRPr="00F562CE" w:rsidRDefault="00EA165F" w:rsidP="00EA165F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4347F448" w14:textId="77777777" w:rsidR="00EA165F" w:rsidRPr="006666FA" w:rsidRDefault="00EA165F" w:rsidP="00EA165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3A73448D" w14:textId="77777777" w:rsidR="00EA165F" w:rsidRPr="006666FA" w:rsidRDefault="00EA165F" w:rsidP="00EA165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819501E" w14:textId="77777777" w:rsidR="00B7766D" w:rsidRPr="006666FA" w:rsidRDefault="00B7766D" w:rsidP="00B7766D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DF53AB0" w14:textId="77777777" w:rsidR="00885509" w:rsidRPr="006666FA" w:rsidRDefault="00885509" w:rsidP="00B7766D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7D73FE7" w14:textId="31BCAF6D" w:rsidR="00B7766D" w:rsidRPr="006666FA" w:rsidRDefault="00B7766D" w:rsidP="000C1D51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</w:rPr>
        <w:t>ประมาณการหนี้สิน</w:t>
      </w:r>
      <w:r w:rsidR="00432B88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ไม่หมุนเวียน</w:t>
      </w:r>
      <w:r w:rsidRPr="006666FA">
        <w:rPr>
          <w:rFonts w:asciiTheme="majorBidi" w:hAnsiTheme="majorBidi" w:cstheme="majorBidi"/>
          <w:b w:val="0"/>
          <w:bCs/>
          <w:sz w:val="30"/>
          <w:szCs w:val="30"/>
          <w:cs/>
        </w:rPr>
        <w:t>สำหรับผลประโยชน์พนักงาน</w:t>
      </w:r>
    </w:p>
    <w:p w14:paraId="47BB6E50" w14:textId="77777777" w:rsidR="00B7766D" w:rsidRPr="006666FA" w:rsidRDefault="00B7766D" w:rsidP="00B7766D">
      <w:pPr>
        <w:pStyle w:val="BodyText"/>
        <w:spacing w:after="0" w:line="240" w:lineRule="auto"/>
        <w:rPr>
          <w:rFonts w:asciiTheme="majorBidi" w:hAnsiTheme="majorBidi" w:cstheme="majorBidi"/>
          <w:sz w:val="24"/>
          <w:szCs w:val="24"/>
          <w:lang w:val="pt-BR"/>
        </w:rPr>
      </w:pPr>
    </w:p>
    <w:tbl>
      <w:tblPr>
        <w:tblW w:w="9163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29"/>
        <w:gridCol w:w="1118"/>
        <w:gridCol w:w="169"/>
        <w:gridCol w:w="1081"/>
        <w:gridCol w:w="169"/>
        <w:gridCol w:w="1111"/>
        <w:gridCol w:w="170"/>
        <w:gridCol w:w="1116"/>
      </w:tblGrid>
      <w:tr w:rsidR="000C1D51" w:rsidRPr="006666FA" w14:paraId="28670DE9" w14:textId="77777777" w:rsidTr="000C1D51">
        <w:trPr>
          <w:tblHeader/>
        </w:trPr>
        <w:tc>
          <w:tcPr>
            <w:tcW w:w="2308" w:type="pct"/>
          </w:tcPr>
          <w:p w14:paraId="7C83D464" w14:textId="77777777" w:rsidR="000C1D51" w:rsidRPr="006666FA" w:rsidRDefault="000C1D51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92" w:type="pct"/>
            <w:gridSpan w:val="3"/>
          </w:tcPr>
          <w:p w14:paraId="5E715676" w14:textId="77777777" w:rsidR="000C1D51" w:rsidRPr="006666FA" w:rsidRDefault="000C1D51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2" w:type="pct"/>
          </w:tcPr>
          <w:p w14:paraId="3D0EC821" w14:textId="77777777" w:rsidR="000C1D51" w:rsidRPr="006666FA" w:rsidRDefault="000C1D51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7B207CF7" w14:textId="77777777" w:rsidR="000C1D51" w:rsidRPr="006666FA" w:rsidRDefault="000C1D51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C1D51" w:rsidRPr="006666FA" w14:paraId="6F864DB2" w14:textId="77777777" w:rsidTr="000C1D51">
        <w:trPr>
          <w:trHeight w:val="308"/>
          <w:tblHeader/>
        </w:trPr>
        <w:tc>
          <w:tcPr>
            <w:tcW w:w="2308" w:type="pct"/>
          </w:tcPr>
          <w:p w14:paraId="148D78FE" w14:textId="11827232" w:rsidR="000C1D51" w:rsidRPr="00CD73FC" w:rsidRDefault="000C1D51" w:rsidP="000C1D5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D73FC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ณ วั</w:t>
            </w:r>
            <w:r w:rsidRPr="0048174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นที่</w:t>
            </w:r>
            <w:r w:rsidRPr="004817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B30E1D" w:rsidRPr="00B30E1D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>31</w:t>
            </w:r>
            <w:r w:rsidRPr="0048174F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10" w:type="pct"/>
            <w:vAlign w:val="center"/>
          </w:tcPr>
          <w:p w14:paraId="2193CDCC" w14:textId="6BCC1610" w:rsidR="000C1D51" w:rsidRPr="006666FA" w:rsidRDefault="00B30E1D" w:rsidP="000C1D51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2" w:type="pct"/>
            <w:vAlign w:val="center"/>
          </w:tcPr>
          <w:p w14:paraId="3E4AC2DB" w14:textId="77777777" w:rsidR="000C1D51" w:rsidRPr="006666FA" w:rsidRDefault="000C1D51" w:rsidP="000C1D5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vAlign w:val="center"/>
          </w:tcPr>
          <w:p w14:paraId="55222ACB" w14:textId="70FFEDE3" w:rsidR="000C1D51" w:rsidRPr="006666FA" w:rsidRDefault="00B30E1D" w:rsidP="000C1D51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92" w:type="pct"/>
          </w:tcPr>
          <w:p w14:paraId="1AD0826B" w14:textId="77777777" w:rsidR="000C1D51" w:rsidRPr="006666FA" w:rsidRDefault="000C1D51" w:rsidP="000C1D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14:paraId="4C280016" w14:textId="70CEBCB2" w:rsidR="000C1D51" w:rsidRPr="006666FA" w:rsidRDefault="00B30E1D" w:rsidP="000C1D51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3" w:type="pct"/>
            <w:vAlign w:val="center"/>
          </w:tcPr>
          <w:p w14:paraId="35983531" w14:textId="77777777" w:rsidR="000C1D51" w:rsidRPr="006666FA" w:rsidRDefault="000C1D51" w:rsidP="000C1D5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vAlign w:val="center"/>
          </w:tcPr>
          <w:p w14:paraId="2B3D738A" w14:textId="4FB976F3" w:rsidR="000C1D51" w:rsidRPr="006666FA" w:rsidRDefault="00B30E1D" w:rsidP="000C1D51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0C1D51" w:rsidRPr="006666FA" w14:paraId="67F91399" w14:textId="77777777" w:rsidTr="000C1D51">
        <w:trPr>
          <w:trHeight w:val="344"/>
          <w:tblHeader/>
        </w:trPr>
        <w:tc>
          <w:tcPr>
            <w:tcW w:w="2308" w:type="pct"/>
          </w:tcPr>
          <w:p w14:paraId="0E5F9A55" w14:textId="77777777" w:rsidR="000C1D51" w:rsidRPr="006666FA" w:rsidRDefault="000C1D51" w:rsidP="002C047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2" w:type="pct"/>
            <w:gridSpan w:val="7"/>
          </w:tcPr>
          <w:p w14:paraId="7CABDAE2" w14:textId="77777777" w:rsidR="000C1D51" w:rsidRPr="006666FA" w:rsidRDefault="000C1D51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1D51" w:rsidRPr="006666FA" w14:paraId="3858DDBB" w14:textId="77777777" w:rsidTr="000C1D51">
        <w:tc>
          <w:tcPr>
            <w:tcW w:w="2308" w:type="pct"/>
            <w:shd w:val="clear" w:color="auto" w:fill="FFFFFF"/>
          </w:tcPr>
          <w:p w14:paraId="5971CC64" w14:textId="77777777" w:rsidR="000C1D51" w:rsidRPr="006666FA" w:rsidRDefault="000C1D51" w:rsidP="000C1D51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0A75AFF1" w14:textId="30ADD91C" w:rsidR="000C1D51" w:rsidRPr="006666FA" w:rsidRDefault="00B30E1D" w:rsidP="000C1D5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</w:p>
        </w:tc>
        <w:tc>
          <w:tcPr>
            <w:tcW w:w="92" w:type="pct"/>
          </w:tcPr>
          <w:p w14:paraId="5FEB54E4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2248C56" w14:textId="7AB8E57E" w:rsidR="000C1D51" w:rsidRPr="006666FA" w:rsidRDefault="00B30E1D" w:rsidP="000C1D5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="000C1D51" w:rsidRPr="00657D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712</w:t>
            </w:r>
          </w:p>
        </w:tc>
        <w:tc>
          <w:tcPr>
            <w:tcW w:w="92" w:type="pct"/>
          </w:tcPr>
          <w:p w14:paraId="2F28B375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47795EC7" w14:textId="7A242878" w:rsidR="000C1D51" w:rsidRPr="006666FA" w:rsidRDefault="00B30E1D" w:rsidP="000C1D5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</w:p>
        </w:tc>
        <w:tc>
          <w:tcPr>
            <w:tcW w:w="93" w:type="pct"/>
          </w:tcPr>
          <w:p w14:paraId="1635D8E1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ACDE863" w14:textId="4E7DF4BF" w:rsidR="000C1D51" w:rsidRPr="006666FA" w:rsidRDefault="00B30E1D" w:rsidP="000C1D5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0C1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</w:p>
        </w:tc>
      </w:tr>
      <w:tr w:rsidR="000C1D51" w:rsidRPr="006666FA" w14:paraId="06DC7A32" w14:textId="77777777" w:rsidTr="000C1D51">
        <w:tc>
          <w:tcPr>
            <w:tcW w:w="2308" w:type="pct"/>
            <w:shd w:val="clear" w:color="auto" w:fill="FFFFFF"/>
          </w:tcPr>
          <w:p w14:paraId="443F1883" w14:textId="77777777" w:rsidR="000C1D51" w:rsidRPr="006666FA" w:rsidRDefault="000C1D51" w:rsidP="000C1D5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C8FFC0F" w14:textId="38A2830C" w:rsidR="000C1D51" w:rsidRPr="006666FA" w:rsidRDefault="00B30E1D" w:rsidP="000C1D5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147</w:t>
            </w:r>
            <w:r w:rsidR="00D150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</w:p>
        </w:tc>
        <w:tc>
          <w:tcPr>
            <w:tcW w:w="92" w:type="pct"/>
          </w:tcPr>
          <w:p w14:paraId="1AC5BB78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EB5B347" w14:textId="69D6E237" w:rsidR="000C1D51" w:rsidRPr="006666FA" w:rsidRDefault="00B30E1D" w:rsidP="000C1D5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  <w:r w:rsidR="000C1D51" w:rsidRPr="00657D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712</w:t>
            </w:r>
          </w:p>
        </w:tc>
        <w:tc>
          <w:tcPr>
            <w:tcW w:w="92" w:type="pct"/>
          </w:tcPr>
          <w:p w14:paraId="0BAB659D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49660210" w14:textId="2030A6A2" w:rsidR="000C1D51" w:rsidRPr="006666FA" w:rsidRDefault="00B30E1D" w:rsidP="000C1D5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D150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976</w:t>
            </w:r>
          </w:p>
        </w:tc>
        <w:tc>
          <w:tcPr>
            <w:tcW w:w="93" w:type="pct"/>
          </w:tcPr>
          <w:p w14:paraId="696A0B55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441AED2" w14:textId="49A99CD0" w:rsidR="000C1D51" w:rsidRPr="006666FA" w:rsidRDefault="00B30E1D" w:rsidP="000C1D5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0C1D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175</w:t>
            </w:r>
          </w:p>
        </w:tc>
      </w:tr>
    </w:tbl>
    <w:p w14:paraId="10848E42" w14:textId="77777777" w:rsidR="009057D0" w:rsidRDefault="009057D0" w:rsidP="00B7766D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1FF1DC1F" w14:textId="77777777" w:rsidR="00B7766D" w:rsidRPr="006666FA" w:rsidRDefault="00B7766D" w:rsidP="00B7766D">
      <w:pPr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 xml:space="preserve">โครงการผลประโยชน์ที่กำหนดไว้  </w:t>
      </w:r>
    </w:p>
    <w:p w14:paraId="1C966688" w14:textId="77777777" w:rsidR="00B7766D" w:rsidRPr="006666FA" w:rsidRDefault="00B7766D" w:rsidP="00B7766D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</w:pPr>
    </w:p>
    <w:p w14:paraId="2C8FB583" w14:textId="77777777" w:rsidR="00832EED" w:rsidRDefault="00B7766D" w:rsidP="003F788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2541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67CD6333" w14:textId="77777777" w:rsidR="00832EED" w:rsidRDefault="00832EED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br w:type="page"/>
      </w:r>
    </w:p>
    <w:tbl>
      <w:tblPr>
        <w:tblW w:w="9360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82"/>
        <w:gridCol w:w="719"/>
        <w:gridCol w:w="1119"/>
        <w:gridCol w:w="168"/>
        <w:gridCol w:w="1054"/>
        <w:gridCol w:w="180"/>
        <w:gridCol w:w="1078"/>
        <w:gridCol w:w="180"/>
        <w:gridCol w:w="1080"/>
      </w:tblGrid>
      <w:tr w:rsidR="00B7766D" w:rsidRPr="006666FA" w14:paraId="56ED9376" w14:textId="77777777" w:rsidTr="00F02701">
        <w:trPr>
          <w:tblHeader/>
        </w:trPr>
        <w:tc>
          <w:tcPr>
            <w:tcW w:w="2020" w:type="pct"/>
          </w:tcPr>
          <w:p w14:paraId="1E0886BE" w14:textId="77777777" w:rsidR="00B7766D" w:rsidRPr="006666FA" w:rsidRDefault="00B7766D" w:rsidP="00C16016">
            <w:pPr>
              <w:spacing w:line="240" w:lineRule="atLeast"/>
              <w:ind w:left="2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4825E37E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384" w:type="pct"/>
            <w:tcBorders>
              <w:left w:val="nil"/>
            </w:tcBorders>
          </w:tcPr>
          <w:p w14:paraId="709522A6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45F3E41" w14:textId="591BADC5" w:rsidR="00B7766D" w:rsidRPr="006666FA" w:rsidRDefault="00B7766D" w:rsidP="002C047A">
            <w:pPr>
              <w:spacing w:line="240" w:lineRule="atLeast"/>
              <w:ind w:left="-78" w:right="-5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51" w:type="pct"/>
            <w:gridSpan w:val="3"/>
          </w:tcPr>
          <w:p w14:paraId="74E41881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D8D0558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6" w:type="pct"/>
          </w:tcPr>
          <w:p w14:paraId="5613042B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pct"/>
            <w:gridSpan w:val="3"/>
          </w:tcPr>
          <w:p w14:paraId="3293C18F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755FEA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02701" w:rsidRPr="006666FA" w14:paraId="5328F3E3" w14:textId="77777777" w:rsidTr="00F02701">
        <w:trPr>
          <w:trHeight w:val="308"/>
          <w:tblHeader/>
        </w:trPr>
        <w:tc>
          <w:tcPr>
            <w:tcW w:w="2020" w:type="pct"/>
          </w:tcPr>
          <w:p w14:paraId="733EEE94" w14:textId="77777777" w:rsidR="00B7766D" w:rsidRPr="006666FA" w:rsidRDefault="00B7766D" w:rsidP="002C047A">
            <w:pPr>
              <w:pStyle w:val="BodyText"/>
              <w:spacing w:after="0" w:line="24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4" w:type="pct"/>
            <w:tcBorders>
              <w:left w:val="nil"/>
            </w:tcBorders>
          </w:tcPr>
          <w:p w14:paraId="5053A65D" w14:textId="2B4A80AF" w:rsidR="00B7766D" w:rsidRPr="006666FA" w:rsidRDefault="00CD73FC" w:rsidP="002C047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0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598" w:type="pct"/>
            <w:vAlign w:val="center"/>
          </w:tcPr>
          <w:p w14:paraId="34222EB4" w14:textId="35DD2330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0" w:type="pct"/>
            <w:vAlign w:val="center"/>
          </w:tcPr>
          <w:p w14:paraId="1E667EF8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3" w:type="pct"/>
            <w:vAlign w:val="center"/>
          </w:tcPr>
          <w:p w14:paraId="5D219FD2" w14:textId="6C1B9C05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96" w:type="pct"/>
          </w:tcPr>
          <w:p w14:paraId="6DFD302D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252E15FA" w14:textId="31295D18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6" w:type="pct"/>
            <w:vAlign w:val="center"/>
          </w:tcPr>
          <w:p w14:paraId="740DD363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center"/>
          </w:tcPr>
          <w:p w14:paraId="51736650" w14:textId="272408C8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B7766D" w:rsidRPr="006666FA" w14:paraId="5ED86216" w14:textId="77777777" w:rsidTr="00F02701">
        <w:trPr>
          <w:trHeight w:val="344"/>
          <w:tblHeader/>
        </w:trPr>
        <w:tc>
          <w:tcPr>
            <w:tcW w:w="2020" w:type="pct"/>
          </w:tcPr>
          <w:p w14:paraId="652129B9" w14:textId="77777777" w:rsidR="00B7766D" w:rsidRPr="006666FA" w:rsidRDefault="00B7766D" w:rsidP="002C047A">
            <w:pPr>
              <w:pStyle w:val="BodyText"/>
              <w:spacing w:after="0" w:line="24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4" w:type="pct"/>
            <w:tcBorders>
              <w:left w:val="nil"/>
            </w:tcBorders>
          </w:tcPr>
          <w:p w14:paraId="444A8B61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6" w:type="pct"/>
            <w:gridSpan w:val="7"/>
          </w:tcPr>
          <w:p w14:paraId="7AD1D4A9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701" w:rsidRPr="006666FA" w14:paraId="144DECEE" w14:textId="77777777" w:rsidTr="00F02701">
        <w:tc>
          <w:tcPr>
            <w:tcW w:w="2020" w:type="pct"/>
            <w:shd w:val="clear" w:color="auto" w:fill="auto"/>
          </w:tcPr>
          <w:p w14:paraId="2E37C839" w14:textId="77777777" w:rsidR="000C1D51" w:rsidRPr="006666FA" w:rsidRDefault="000C1D51" w:rsidP="000C1D51">
            <w:pPr>
              <w:spacing w:line="240" w:lineRule="atLeast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384" w:type="pct"/>
            <w:tcBorders>
              <w:left w:val="nil"/>
            </w:tcBorders>
            <w:shd w:val="clear" w:color="auto" w:fill="auto"/>
          </w:tcPr>
          <w:p w14:paraId="2D091191" w14:textId="77777777" w:rsidR="000C1D51" w:rsidRPr="006666FA" w:rsidRDefault="000C1D51" w:rsidP="000C1D51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  <w:shd w:val="clear" w:color="auto" w:fill="auto"/>
          </w:tcPr>
          <w:p w14:paraId="4FF3BFDE" w14:textId="66D9BDC4" w:rsidR="000C1D51" w:rsidRPr="006666FA" w:rsidRDefault="00B30E1D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712</w:t>
            </w:r>
          </w:p>
        </w:tc>
        <w:tc>
          <w:tcPr>
            <w:tcW w:w="90" w:type="pct"/>
            <w:shd w:val="clear" w:color="auto" w:fill="auto"/>
          </w:tcPr>
          <w:p w14:paraId="55147978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0D84D7EC" w14:textId="5C001A8B" w:rsidR="000C1D51" w:rsidRPr="006666FA" w:rsidRDefault="00B30E1D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  <w:r w:rsidR="000C1D51" w:rsidRPr="00657D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  <w:tc>
          <w:tcPr>
            <w:tcW w:w="96" w:type="pct"/>
            <w:shd w:val="clear" w:color="auto" w:fill="auto"/>
          </w:tcPr>
          <w:p w14:paraId="3C5C3EB8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9DEE559" w14:textId="7FDA0958" w:rsidR="000C1D51" w:rsidRPr="006666FA" w:rsidRDefault="00B30E1D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</w:p>
        </w:tc>
        <w:tc>
          <w:tcPr>
            <w:tcW w:w="96" w:type="pct"/>
            <w:shd w:val="clear" w:color="auto" w:fill="auto"/>
          </w:tcPr>
          <w:p w14:paraId="37114C44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DA7AABD" w14:textId="026A0574" w:rsidR="000C1D51" w:rsidRPr="006666FA" w:rsidRDefault="00B30E1D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0C1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</w:tr>
      <w:tr w:rsidR="00F02701" w:rsidRPr="006666FA" w14:paraId="1F93D606" w14:textId="77777777" w:rsidTr="00F02701">
        <w:tc>
          <w:tcPr>
            <w:tcW w:w="2020" w:type="pct"/>
            <w:shd w:val="clear" w:color="auto" w:fill="auto"/>
          </w:tcPr>
          <w:p w14:paraId="0C8718E4" w14:textId="77777777" w:rsidR="000C1D51" w:rsidRPr="006666FA" w:rsidRDefault="000C1D51" w:rsidP="000C1D51">
            <w:pPr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384" w:type="pct"/>
            <w:tcBorders>
              <w:left w:val="nil"/>
            </w:tcBorders>
            <w:shd w:val="clear" w:color="auto" w:fill="auto"/>
          </w:tcPr>
          <w:p w14:paraId="35D29FAC" w14:textId="77777777" w:rsidR="000C1D51" w:rsidRPr="006666FA" w:rsidRDefault="000C1D51" w:rsidP="000C1D51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598" w:type="pct"/>
            <w:shd w:val="clear" w:color="auto" w:fill="auto"/>
          </w:tcPr>
          <w:p w14:paraId="6C444FD7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pct"/>
            <w:shd w:val="clear" w:color="auto" w:fill="auto"/>
          </w:tcPr>
          <w:p w14:paraId="13B7DA74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3" w:type="pct"/>
            <w:shd w:val="clear" w:color="auto" w:fill="auto"/>
          </w:tcPr>
          <w:p w14:paraId="0F44449F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96" w:type="pct"/>
            <w:shd w:val="clear" w:color="auto" w:fill="auto"/>
          </w:tcPr>
          <w:p w14:paraId="49094F3E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576" w:type="pct"/>
            <w:shd w:val="clear" w:color="auto" w:fill="auto"/>
          </w:tcPr>
          <w:p w14:paraId="0531E24E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96" w:type="pct"/>
            <w:shd w:val="clear" w:color="auto" w:fill="auto"/>
          </w:tcPr>
          <w:p w14:paraId="65C38993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577" w:type="pct"/>
            <w:shd w:val="clear" w:color="auto" w:fill="auto"/>
          </w:tcPr>
          <w:p w14:paraId="1981B1EF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</w:tr>
      <w:tr w:rsidR="00F02701" w:rsidRPr="006666FA" w14:paraId="164B38D0" w14:textId="77777777" w:rsidTr="00F02701">
        <w:tc>
          <w:tcPr>
            <w:tcW w:w="2020" w:type="pct"/>
            <w:shd w:val="clear" w:color="auto" w:fill="auto"/>
          </w:tcPr>
          <w:p w14:paraId="05866080" w14:textId="77777777" w:rsidR="000C1D51" w:rsidRPr="007918AE" w:rsidRDefault="000C1D51" w:rsidP="000C1D51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918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7918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หรือ</w:t>
            </w:r>
            <w:r w:rsidRPr="007918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384" w:type="pct"/>
            <w:tcBorders>
              <w:left w:val="nil"/>
            </w:tcBorders>
            <w:shd w:val="clear" w:color="auto" w:fill="auto"/>
          </w:tcPr>
          <w:p w14:paraId="0F30CA72" w14:textId="77777777" w:rsidR="000C1D51" w:rsidRPr="006666FA" w:rsidRDefault="000C1D51" w:rsidP="000C1D51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  <w:shd w:val="clear" w:color="auto" w:fill="auto"/>
          </w:tcPr>
          <w:p w14:paraId="5DD336E0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  <w:shd w:val="clear" w:color="auto" w:fill="auto"/>
          </w:tcPr>
          <w:p w14:paraId="0AED29D0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4769BC65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6" w:type="pct"/>
            <w:shd w:val="clear" w:color="auto" w:fill="auto"/>
          </w:tcPr>
          <w:p w14:paraId="3E6D527F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shd w:val="clear" w:color="auto" w:fill="auto"/>
          </w:tcPr>
          <w:p w14:paraId="0302A9E2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6" w:type="pct"/>
            <w:shd w:val="clear" w:color="auto" w:fill="auto"/>
          </w:tcPr>
          <w:p w14:paraId="183BEB1E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shd w:val="clear" w:color="auto" w:fill="auto"/>
          </w:tcPr>
          <w:p w14:paraId="4DB7913A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F02701" w:rsidRPr="006666FA" w14:paraId="7F4F9079" w14:textId="77777777" w:rsidTr="00F02701">
        <w:tc>
          <w:tcPr>
            <w:tcW w:w="2020" w:type="pct"/>
            <w:shd w:val="clear" w:color="auto" w:fill="auto"/>
          </w:tcPr>
          <w:p w14:paraId="5ECF35C3" w14:textId="77777777" w:rsidR="000C1D51" w:rsidRPr="006666FA" w:rsidRDefault="000C1D51" w:rsidP="000C1D51">
            <w:pPr>
              <w:spacing w:line="240" w:lineRule="atLeast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384" w:type="pct"/>
            <w:tcBorders>
              <w:left w:val="nil"/>
            </w:tcBorders>
            <w:shd w:val="clear" w:color="auto" w:fill="auto"/>
          </w:tcPr>
          <w:p w14:paraId="4E4E6E81" w14:textId="77777777" w:rsidR="000C1D51" w:rsidRPr="006666FA" w:rsidRDefault="000C1D51" w:rsidP="000C1D51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  <w:shd w:val="clear" w:color="auto" w:fill="auto"/>
          </w:tcPr>
          <w:p w14:paraId="31F21D96" w14:textId="1466DE4E" w:rsidR="000C1D51" w:rsidRPr="006666FA" w:rsidRDefault="00B30E1D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824</w:t>
            </w:r>
          </w:p>
        </w:tc>
        <w:tc>
          <w:tcPr>
            <w:tcW w:w="90" w:type="pct"/>
            <w:shd w:val="clear" w:color="auto" w:fill="auto"/>
          </w:tcPr>
          <w:p w14:paraId="3065CB5A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4C36F697" w14:textId="2FAC0429" w:rsidR="000C1D51" w:rsidRPr="006666FA" w:rsidRDefault="00B30E1D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0C1D51" w:rsidRPr="00657D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</w:p>
        </w:tc>
        <w:tc>
          <w:tcPr>
            <w:tcW w:w="96" w:type="pct"/>
            <w:shd w:val="clear" w:color="auto" w:fill="auto"/>
          </w:tcPr>
          <w:p w14:paraId="739ECFDA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shd w:val="clear" w:color="auto" w:fill="auto"/>
          </w:tcPr>
          <w:p w14:paraId="2E98C599" w14:textId="25F6C5CF" w:rsidR="000C1D51" w:rsidRPr="00657D08" w:rsidRDefault="00B30E1D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094</w:t>
            </w:r>
          </w:p>
        </w:tc>
        <w:tc>
          <w:tcPr>
            <w:tcW w:w="96" w:type="pct"/>
            <w:shd w:val="clear" w:color="auto" w:fill="auto"/>
          </w:tcPr>
          <w:p w14:paraId="35E14B89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shd w:val="clear" w:color="auto" w:fill="auto"/>
          </w:tcPr>
          <w:p w14:paraId="1F1B8F27" w14:textId="51A372A2" w:rsidR="000C1D51" w:rsidRPr="006666FA" w:rsidRDefault="00B30E1D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C1D51" w:rsidRPr="00657D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</w:p>
        </w:tc>
      </w:tr>
      <w:tr w:rsidR="00F02701" w:rsidRPr="006666FA" w14:paraId="20299AFA" w14:textId="77777777" w:rsidTr="00F02701">
        <w:tc>
          <w:tcPr>
            <w:tcW w:w="2020" w:type="pct"/>
            <w:shd w:val="clear" w:color="auto" w:fill="FFFFFF"/>
          </w:tcPr>
          <w:p w14:paraId="2A6672D6" w14:textId="77777777" w:rsidR="000C1D51" w:rsidRPr="006666FA" w:rsidRDefault="000C1D51" w:rsidP="000C1D51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384" w:type="pct"/>
            <w:tcBorders>
              <w:left w:val="nil"/>
            </w:tcBorders>
            <w:shd w:val="clear" w:color="auto" w:fill="FFFFFF"/>
          </w:tcPr>
          <w:p w14:paraId="37503F67" w14:textId="77777777" w:rsidR="000C1D51" w:rsidRPr="006666FA" w:rsidRDefault="000C1D51" w:rsidP="000C1D51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1C9D2D15" w14:textId="72F17BE5" w:rsidR="000C1D51" w:rsidRPr="006666FA" w:rsidRDefault="00B30E1D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478</w:t>
            </w:r>
          </w:p>
        </w:tc>
        <w:tc>
          <w:tcPr>
            <w:tcW w:w="90" w:type="pct"/>
          </w:tcPr>
          <w:p w14:paraId="54D7503A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632D937D" w14:textId="28D829B9" w:rsidR="000C1D51" w:rsidRPr="006666FA" w:rsidRDefault="00B30E1D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C1D51" w:rsidRPr="00657D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910</w:t>
            </w:r>
          </w:p>
        </w:tc>
        <w:tc>
          <w:tcPr>
            <w:tcW w:w="96" w:type="pct"/>
          </w:tcPr>
          <w:p w14:paraId="66801B1E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B9D3FA3" w14:textId="35F76B70" w:rsidR="000C1D51" w:rsidRPr="00657D08" w:rsidRDefault="00B30E1D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  <w:tc>
          <w:tcPr>
            <w:tcW w:w="96" w:type="pct"/>
          </w:tcPr>
          <w:p w14:paraId="3A9F4614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B503C65" w14:textId="4E132C43" w:rsidR="000C1D51" w:rsidRPr="006666FA" w:rsidRDefault="00B30E1D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</w:p>
        </w:tc>
      </w:tr>
      <w:tr w:rsidR="00F02701" w:rsidRPr="006666FA" w14:paraId="30FBEBCF" w14:textId="77777777" w:rsidTr="00F02701">
        <w:tc>
          <w:tcPr>
            <w:tcW w:w="2020" w:type="pct"/>
            <w:shd w:val="clear" w:color="auto" w:fill="FFFFFF"/>
          </w:tcPr>
          <w:p w14:paraId="772B29B5" w14:textId="77777777" w:rsidR="000C1D51" w:rsidRPr="006666FA" w:rsidRDefault="000C1D51" w:rsidP="000C1D51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84" w:type="pct"/>
            <w:tcBorders>
              <w:left w:val="nil"/>
            </w:tcBorders>
            <w:shd w:val="clear" w:color="auto" w:fill="FFFFFF"/>
          </w:tcPr>
          <w:p w14:paraId="4DEBEA22" w14:textId="77777777" w:rsidR="000C1D51" w:rsidRPr="006666FA" w:rsidRDefault="000C1D51" w:rsidP="000C1D51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E81EB0C" w14:textId="73A75C45" w:rsidR="000C1D51" w:rsidRPr="006666FA" w:rsidRDefault="00B30E1D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D150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302</w:t>
            </w:r>
          </w:p>
        </w:tc>
        <w:tc>
          <w:tcPr>
            <w:tcW w:w="90" w:type="pct"/>
          </w:tcPr>
          <w:p w14:paraId="09231D41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2325FDB0" w14:textId="3DC37439" w:rsidR="000C1D51" w:rsidRPr="006666FA" w:rsidRDefault="00B30E1D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0C1D51" w:rsidRPr="00657D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829</w:t>
            </w:r>
          </w:p>
        </w:tc>
        <w:tc>
          <w:tcPr>
            <w:tcW w:w="96" w:type="pct"/>
          </w:tcPr>
          <w:p w14:paraId="03820FD3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FA5BEB0" w14:textId="701E76E7" w:rsidR="000C1D51" w:rsidRPr="000A3D9A" w:rsidRDefault="00B30E1D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D150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96" w:type="pct"/>
          </w:tcPr>
          <w:p w14:paraId="04911FC9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E7D1E30" w14:textId="243B6E8D" w:rsidR="000C1D51" w:rsidRPr="006666FA" w:rsidRDefault="00B30E1D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0C1D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346</w:t>
            </w:r>
          </w:p>
        </w:tc>
      </w:tr>
      <w:tr w:rsidR="00F02701" w:rsidRPr="006666FA" w14:paraId="0E5D6E55" w14:textId="77777777" w:rsidTr="00F02701">
        <w:tc>
          <w:tcPr>
            <w:tcW w:w="2020" w:type="pct"/>
            <w:shd w:val="clear" w:color="auto" w:fill="FFFFFF"/>
          </w:tcPr>
          <w:p w14:paraId="1D3467A8" w14:textId="77777777" w:rsidR="000C1D51" w:rsidRPr="007918AE" w:rsidRDefault="000C1D51" w:rsidP="000C1D51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918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84" w:type="pct"/>
            <w:tcBorders>
              <w:left w:val="nil"/>
            </w:tcBorders>
            <w:shd w:val="clear" w:color="auto" w:fill="FFFFFF"/>
          </w:tcPr>
          <w:p w14:paraId="7E796162" w14:textId="77777777" w:rsidR="000C1D51" w:rsidRPr="006666FA" w:rsidRDefault="000C1D51" w:rsidP="000C1D51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</w:tcPr>
          <w:p w14:paraId="1199E623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581E982B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28C08017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6" w:type="pct"/>
          </w:tcPr>
          <w:p w14:paraId="7BFEBD5B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</w:tcPr>
          <w:p w14:paraId="76B34570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6" w:type="pct"/>
          </w:tcPr>
          <w:p w14:paraId="567BE3C8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vAlign w:val="bottom"/>
          </w:tcPr>
          <w:p w14:paraId="69DE4080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F02701" w:rsidRPr="006666FA" w14:paraId="13E9D1A3" w14:textId="77777777" w:rsidTr="00F02701">
        <w:tc>
          <w:tcPr>
            <w:tcW w:w="2020" w:type="pct"/>
            <w:shd w:val="clear" w:color="auto" w:fill="FFFFFF"/>
          </w:tcPr>
          <w:p w14:paraId="315E61B6" w14:textId="5A1C96EE" w:rsidR="000C1D51" w:rsidRPr="006666FA" w:rsidRDefault="000C1D51" w:rsidP="000C1D51">
            <w:pPr>
              <w:spacing w:line="240" w:lineRule="atLeast"/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)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ตามหลักคณิตศาสตร์ประกันภัย </w:t>
            </w:r>
          </w:p>
        </w:tc>
        <w:tc>
          <w:tcPr>
            <w:tcW w:w="384" w:type="pct"/>
            <w:tcBorders>
              <w:left w:val="nil"/>
            </w:tcBorders>
            <w:shd w:val="clear" w:color="auto" w:fill="FFFFFF"/>
          </w:tcPr>
          <w:p w14:paraId="0CD74AC1" w14:textId="77777777" w:rsidR="000C1D51" w:rsidRPr="006666FA" w:rsidRDefault="000C1D51" w:rsidP="000C1D51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</w:tcPr>
          <w:p w14:paraId="3A5B741A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6181E6CE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4F80531D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6" w:type="pct"/>
          </w:tcPr>
          <w:p w14:paraId="0901570E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</w:tcPr>
          <w:p w14:paraId="13756D8F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6" w:type="pct"/>
          </w:tcPr>
          <w:p w14:paraId="1AF8C6A4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vAlign w:val="bottom"/>
          </w:tcPr>
          <w:p w14:paraId="54E94430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F02701" w:rsidRPr="006666FA" w14:paraId="460309B4" w14:textId="77777777" w:rsidTr="00F02701">
        <w:tc>
          <w:tcPr>
            <w:tcW w:w="2020" w:type="pct"/>
            <w:shd w:val="clear" w:color="auto" w:fill="FFFFFF"/>
          </w:tcPr>
          <w:p w14:paraId="0C1C18C9" w14:textId="77777777" w:rsidR="00D15043" w:rsidRPr="006666FA" w:rsidRDefault="00D15043" w:rsidP="00D15043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right="-13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  <w:r w:rsidRPr="006666FA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84" w:type="pct"/>
            <w:tcBorders>
              <w:left w:val="nil"/>
            </w:tcBorders>
            <w:shd w:val="clear" w:color="auto" w:fill="FFFFFF"/>
          </w:tcPr>
          <w:p w14:paraId="2CEF7DD5" w14:textId="77777777" w:rsidR="00D15043" w:rsidRPr="006666FA" w:rsidRDefault="00D15043" w:rsidP="00D15043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</w:tcPr>
          <w:p w14:paraId="7ABB31A9" w14:textId="3ECD1738" w:rsidR="00D15043" w:rsidRPr="00657D08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pct"/>
          </w:tcPr>
          <w:p w14:paraId="7A6D2610" w14:textId="77777777" w:rsidR="00D15043" w:rsidRPr="00657D08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85A35D0" w14:textId="60D5F48C" w:rsidR="00D15043" w:rsidRPr="00657D08" w:rsidRDefault="00B30E1D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15043" w:rsidRPr="00657D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009</w:t>
            </w:r>
          </w:p>
        </w:tc>
        <w:tc>
          <w:tcPr>
            <w:tcW w:w="96" w:type="pct"/>
          </w:tcPr>
          <w:p w14:paraId="47CF4C19" w14:textId="77777777" w:rsidR="00D15043" w:rsidRPr="00657D08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6A72542" w14:textId="7B3E957B" w:rsidR="00D15043" w:rsidRPr="00657D08" w:rsidRDefault="00D15043" w:rsidP="000C57A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054D4E70" w14:textId="77777777" w:rsidR="00D15043" w:rsidRPr="00657D08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1C6E31A" w14:textId="1A41FF81" w:rsidR="00D15043" w:rsidRPr="00657D08" w:rsidRDefault="00D15043" w:rsidP="00D15043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2701" w:rsidRPr="006666FA" w14:paraId="70F33BFA" w14:textId="77777777" w:rsidTr="00F02701">
        <w:tc>
          <w:tcPr>
            <w:tcW w:w="2020" w:type="pct"/>
            <w:shd w:val="clear" w:color="auto" w:fill="FFFFFF"/>
          </w:tcPr>
          <w:p w14:paraId="7D980D24" w14:textId="77777777" w:rsidR="00D15043" w:rsidRPr="006666FA" w:rsidRDefault="00D15043" w:rsidP="00D15043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84" w:type="pct"/>
            <w:tcBorders>
              <w:left w:val="nil"/>
            </w:tcBorders>
            <w:shd w:val="clear" w:color="auto" w:fill="FFFFFF"/>
          </w:tcPr>
          <w:p w14:paraId="4D3D0B40" w14:textId="77777777" w:rsidR="00D15043" w:rsidRPr="006666FA" w:rsidRDefault="00D15043" w:rsidP="00D15043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</w:tcPr>
          <w:p w14:paraId="39E562C1" w14:textId="70FB6CBC" w:rsidR="00D15043" w:rsidRPr="00657D08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pct"/>
          </w:tcPr>
          <w:p w14:paraId="300A4B0C" w14:textId="77777777" w:rsidR="00D15043" w:rsidRPr="00657D08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5EDE966" w14:textId="05213BAB" w:rsidR="00D15043" w:rsidRPr="00657D08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4E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A74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068</w:t>
            </w:r>
            <w:r w:rsidRPr="00BA74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6" w:type="pct"/>
          </w:tcPr>
          <w:p w14:paraId="631F9FF5" w14:textId="77777777" w:rsidR="00D15043" w:rsidRPr="00657D08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F4852CB" w14:textId="69F15802" w:rsidR="00D15043" w:rsidRPr="00657D08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6" w:type="pct"/>
          </w:tcPr>
          <w:p w14:paraId="249D18F4" w14:textId="77777777" w:rsidR="00D15043" w:rsidRPr="00657D08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9D30F00" w14:textId="5237154A" w:rsidR="00D15043" w:rsidRPr="00657D08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657D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987</w:t>
            </w:r>
            <w:r w:rsidRPr="00657D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02701" w:rsidRPr="006666FA" w14:paraId="17418F70" w14:textId="77777777" w:rsidTr="00F02701">
        <w:tc>
          <w:tcPr>
            <w:tcW w:w="2020" w:type="pct"/>
            <w:shd w:val="clear" w:color="auto" w:fill="FFFFFF"/>
          </w:tcPr>
          <w:p w14:paraId="3E50E2E0" w14:textId="77777777" w:rsidR="00D15043" w:rsidRPr="006666FA" w:rsidRDefault="00D15043" w:rsidP="00D15043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384" w:type="pct"/>
            <w:tcBorders>
              <w:left w:val="nil"/>
            </w:tcBorders>
            <w:shd w:val="clear" w:color="auto" w:fill="FFFFFF"/>
          </w:tcPr>
          <w:p w14:paraId="401C8B5C" w14:textId="77777777" w:rsidR="00D15043" w:rsidRPr="006666FA" w:rsidRDefault="00D15043" w:rsidP="00D15043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221B160D" w14:textId="2C90337B" w:rsidR="00D15043" w:rsidRPr="00657D08" w:rsidRDefault="00B30E1D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  <w:tc>
          <w:tcPr>
            <w:tcW w:w="90" w:type="pct"/>
          </w:tcPr>
          <w:p w14:paraId="0429AB19" w14:textId="77777777" w:rsidR="00D15043" w:rsidRPr="00657D08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4D957E4D" w14:textId="3DC5F0B8" w:rsidR="00D15043" w:rsidRPr="00657D08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4E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BA74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  <w:r w:rsidRPr="00BA74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6" w:type="pct"/>
          </w:tcPr>
          <w:p w14:paraId="7B1B2DDB" w14:textId="77777777" w:rsidR="00D15043" w:rsidRPr="00657D08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CBB1B40" w14:textId="1DE113FF" w:rsidR="00D15043" w:rsidRPr="00657D08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6" w:type="pct"/>
          </w:tcPr>
          <w:p w14:paraId="11114749" w14:textId="77777777" w:rsidR="00D15043" w:rsidRPr="00657D08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EE8779C" w14:textId="64C2264A" w:rsidR="00D15043" w:rsidRPr="00657D08" w:rsidRDefault="00B30E1D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F02701" w:rsidRPr="006666FA" w14:paraId="60C8DCEF" w14:textId="77777777" w:rsidTr="00F02701">
        <w:tc>
          <w:tcPr>
            <w:tcW w:w="2020" w:type="pct"/>
            <w:shd w:val="clear" w:color="auto" w:fill="FFFFFF"/>
          </w:tcPr>
          <w:p w14:paraId="49288784" w14:textId="77777777" w:rsidR="00D15043" w:rsidRPr="006666FA" w:rsidRDefault="00D15043" w:rsidP="00D15043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84" w:type="pct"/>
            <w:tcBorders>
              <w:left w:val="nil"/>
            </w:tcBorders>
            <w:shd w:val="clear" w:color="auto" w:fill="FFFFFF"/>
          </w:tcPr>
          <w:p w14:paraId="32E3A5E6" w14:textId="77777777" w:rsidR="00D15043" w:rsidRPr="006666FA" w:rsidRDefault="00D15043" w:rsidP="00D15043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14:paraId="62604550" w14:textId="458F90D7" w:rsidR="00D15043" w:rsidRPr="00657D08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0" w:type="pct"/>
          </w:tcPr>
          <w:p w14:paraId="22500952" w14:textId="77777777" w:rsidR="00D15043" w:rsidRPr="00657D08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738260E8" w14:textId="2AE23DF9" w:rsidR="00D15043" w:rsidRPr="00657D08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BA7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668</w:t>
            </w:r>
            <w:r w:rsidRPr="00BA7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6" w:type="pct"/>
          </w:tcPr>
          <w:p w14:paraId="6BCCA77A" w14:textId="77777777" w:rsidR="00D15043" w:rsidRPr="00657D08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2541F59F" w14:textId="2D8F96F7" w:rsidR="00D15043" w:rsidRPr="00657D08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446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604</w:t>
            </w:r>
            <w:r w:rsidRPr="00446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6" w:type="pct"/>
          </w:tcPr>
          <w:p w14:paraId="6E78A9CE" w14:textId="77777777" w:rsidR="00D15043" w:rsidRPr="00657D08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261723E5" w14:textId="4F2637CA" w:rsidR="00D15043" w:rsidRPr="00657D08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D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984</w:t>
            </w:r>
            <w:r w:rsidRPr="00657D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02701" w:rsidRPr="006666FA" w14:paraId="7DF740E6" w14:textId="77777777" w:rsidTr="00F02701">
        <w:tc>
          <w:tcPr>
            <w:tcW w:w="2020" w:type="pct"/>
            <w:shd w:val="clear" w:color="auto" w:fill="FFFFFF"/>
          </w:tcPr>
          <w:p w14:paraId="14D0A760" w14:textId="77777777" w:rsidR="00D15043" w:rsidRPr="006666FA" w:rsidRDefault="00D15043" w:rsidP="00D15043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384" w:type="pct"/>
            <w:tcBorders>
              <w:left w:val="nil"/>
            </w:tcBorders>
            <w:shd w:val="clear" w:color="auto" w:fill="FFFFFF"/>
          </w:tcPr>
          <w:p w14:paraId="23B1CC98" w14:textId="77777777" w:rsidR="00D15043" w:rsidRPr="006666FA" w:rsidRDefault="00D15043" w:rsidP="00D15043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770297F7" w14:textId="77777777" w:rsidR="00D15043" w:rsidRPr="006666FA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pct"/>
          </w:tcPr>
          <w:p w14:paraId="398CDA23" w14:textId="77777777" w:rsidR="00D15043" w:rsidRPr="006666FA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6B9950D8" w14:textId="77777777" w:rsidR="00D15043" w:rsidRPr="006666FA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96" w:type="pct"/>
          </w:tcPr>
          <w:p w14:paraId="73BF7064" w14:textId="77777777" w:rsidR="00D15043" w:rsidRPr="006666FA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247AB56" w14:textId="77777777" w:rsidR="00D15043" w:rsidRPr="006666FA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96" w:type="pct"/>
          </w:tcPr>
          <w:p w14:paraId="6284B138" w14:textId="77777777" w:rsidR="00D15043" w:rsidRPr="006666FA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178FAD47" w14:textId="77777777" w:rsidR="00D15043" w:rsidRPr="006666FA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Cs w:val="22"/>
              </w:rPr>
            </w:pPr>
          </w:p>
        </w:tc>
      </w:tr>
      <w:tr w:rsidR="00F02701" w:rsidRPr="00F562CE" w14:paraId="2456C581" w14:textId="77777777" w:rsidTr="00F02701">
        <w:tc>
          <w:tcPr>
            <w:tcW w:w="2020" w:type="pct"/>
            <w:shd w:val="clear" w:color="auto" w:fill="FFFFFF"/>
          </w:tcPr>
          <w:p w14:paraId="1181BC08" w14:textId="28F78038" w:rsidR="00D15043" w:rsidRPr="00F562CE" w:rsidRDefault="00D15043" w:rsidP="00D15043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62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Pr="00F56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พนักงาน</w:t>
            </w:r>
            <w:r w:rsidR="007918A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จ่าย</w:t>
            </w:r>
          </w:p>
        </w:tc>
        <w:tc>
          <w:tcPr>
            <w:tcW w:w="384" w:type="pct"/>
            <w:tcBorders>
              <w:left w:val="nil"/>
            </w:tcBorders>
            <w:shd w:val="clear" w:color="auto" w:fill="FFFFFF"/>
          </w:tcPr>
          <w:p w14:paraId="391737C7" w14:textId="77777777" w:rsidR="00D15043" w:rsidRPr="00F562CE" w:rsidRDefault="00D15043" w:rsidP="00D15043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</w:tcPr>
          <w:p w14:paraId="4AC3A1F6" w14:textId="08C0EFCE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pct"/>
          </w:tcPr>
          <w:p w14:paraId="4E293DF2" w14:textId="77777777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F3A561E" w14:textId="21CB7838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F562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777</w:t>
            </w:r>
            <w:r w:rsidRPr="00F562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6" w:type="pct"/>
          </w:tcPr>
          <w:p w14:paraId="1C067147" w14:textId="77777777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E3462FF" w14:textId="2F0DBFBC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6" w:type="pct"/>
          </w:tcPr>
          <w:p w14:paraId="7AC69EEF" w14:textId="77777777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0CC2FE9" w14:textId="45D0448D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F562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777</w:t>
            </w:r>
            <w:r w:rsidRPr="00F562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02701" w:rsidRPr="00F562CE" w14:paraId="0848EF3A" w14:textId="77777777" w:rsidTr="00F02701">
        <w:tc>
          <w:tcPr>
            <w:tcW w:w="2020" w:type="pct"/>
            <w:shd w:val="clear" w:color="auto" w:fill="FFFFFF"/>
          </w:tcPr>
          <w:p w14:paraId="2FE3A0C2" w14:textId="4114C607" w:rsidR="00D15043" w:rsidRPr="00F562CE" w:rsidRDefault="00D15043" w:rsidP="00D15043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6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จำหน่ายบริษัทย่อย</w:t>
            </w:r>
          </w:p>
        </w:tc>
        <w:tc>
          <w:tcPr>
            <w:tcW w:w="384" w:type="pct"/>
            <w:tcBorders>
              <w:left w:val="nil"/>
            </w:tcBorders>
            <w:shd w:val="clear" w:color="auto" w:fill="FFFFFF"/>
          </w:tcPr>
          <w:p w14:paraId="4A9B0379" w14:textId="0F2A410B" w:rsidR="00D15043" w:rsidRPr="00F562CE" w:rsidRDefault="00B30E1D" w:rsidP="00D15043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598" w:type="pct"/>
          </w:tcPr>
          <w:p w14:paraId="37E1205C" w14:textId="21A83926" w:rsidR="00D15043" w:rsidRPr="00F562CE" w:rsidRDefault="00D15043" w:rsidP="000C57A7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pct"/>
          </w:tcPr>
          <w:p w14:paraId="52A3365F" w14:textId="77777777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A69C941" w14:textId="5CB29049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F562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F56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  <w:r w:rsidRPr="00F562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6" w:type="pct"/>
          </w:tcPr>
          <w:p w14:paraId="275AAE49" w14:textId="77777777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CDD0108" w14:textId="0959AA3E" w:rsidR="00D15043" w:rsidRPr="00F562CE" w:rsidRDefault="00D15043" w:rsidP="000C57A7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257D79EF" w14:textId="77777777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9BB7A1F" w14:textId="4F601620" w:rsidR="00D15043" w:rsidRPr="00F562CE" w:rsidRDefault="00D15043" w:rsidP="00D15043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F562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2701" w:rsidRPr="00F562CE" w14:paraId="781E2DF7" w14:textId="77777777" w:rsidTr="00F02701">
        <w:tc>
          <w:tcPr>
            <w:tcW w:w="2020" w:type="pct"/>
            <w:shd w:val="clear" w:color="auto" w:fill="FFFFFF"/>
          </w:tcPr>
          <w:p w14:paraId="710E3020" w14:textId="66CBF84E" w:rsidR="00D15043" w:rsidRPr="00F562CE" w:rsidRDefault="00F02701" w:rsidP="00D15043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15043" w:rsidRPr="00F562C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โอน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  <w:r w:rsidR="004817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="0048174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รับโอน</w:t>
            </w:r>
            <w:r w:rsidR="00D15043" w:rsidRPr="00F562C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หนี้สินให้กิจการที่เกี่ยวข้องกัน</w:t>
            </w:r>
          </w:p>
        </w:tc>
        <w:tc>
          <w:tcPr>
            <w:tcW w:w="384" w:type="pct"/>
            <w:tcBorders>
              <w:left w:val="nil"/>
            </w:tcBorders>
            <w:shd w:val="clear" w:color="auto" w:fill="FFFFFF"/>
          </w:tcPr>
          <w:p w14:paraId="48593456" w14:textId="7C2279EA" w:rsidR="00D15043" w:rsidRPr="00F562CE" w:rsidRDefault="00D15043" w:rsidP="00D15043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</w:tcPr>
          <w:p w14:paraId="213992B2" w14:textId="0CC5A49A" w:rsidR="00D15043" w:rsidRPr="00F562CE" w:rsidRDefault="00D15043" w:rsidP="001D3DD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pct"/>
          </w:tcPr>
          <w:p w14:paraId="38BD8D22" w14:textId="77777777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ADC1C5A" w14:textId="5EAA446F" w:rsidR="00D15043" w:rsidRPr="00F562CE" w:rsidRDefault="00D15043" w:rsidP="001D3DD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F562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815</w:t>
            </w:r>
            <w:r w:rsidRPr="00F562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6" w:type="pct"/>
          </w:tcPr>
          <w:p w14:paraId="4938A214" w14:textId="77777777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CAEBCFF" w14:textId="66CC67F4" w:rsidR="00D15043" w:rsidRPr="00F562CE" w:rsidRDefault="00B30E1D" w:rsidP="001D3DD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076</w:t>
            </w:r>
          </w:p>
        </w:tc>
        <w:tc>
          <w:tcPr>
            <w:tcW w:w="96" w:type="pct"/>
          </w:tcPr>
          <w:p w14:paraId="76955368" w14:textId="77777777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9ADB5A4" w14:textId="19D52444" w:rsidR="00D15043" w:rsidRPr="00F562CE" w:rsidRDefault="00D15043" w:rsidP="001D3DD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F56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692</w:t>
            </w:r>
            <w:r w:rsidRPr="00F562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02701" w:rsidRPr="00F562CE" w14:paraId="1F147CA3" w14:textId="77777777" w:rsidTr="00F02701">
        <w:tc>
          <w:tcPr>
            <w:tcW w:w="2020" w:type="pct"/>
            <w:shd w:val="clear" w:color="auto" w:fill="FFFFFF"/>
          </w:tcPr>
          <w:p w14:paraId="38D65152" w14:textId="6789A8C7" w:rsidR="00D15043" w:rsidRPr="00F562CE" w:rsidRDefault="00D15043" w:rsidP="00D15043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84" w:type="pct"/>
            <w:tcBorders>
              <w:left w:val="nil"/>
            </w:tcBorders>
            <w:shd w:val="clear" w:color="auto" w:fill="FFFFFF"/>
          </w:tcPr>
          <w:p w14:paraId="10FA828B" w14:textId="77777777" w:rsidR="00D15043" w:rsidRPr="00F562CE" w:rsidRDefault="00D15043" w:rsidP="00D15043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756EDA78" w14:textId="271CC943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38C034D7" w14:textId="77777777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40B7F0B3" w14:textId="1661E98E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6B99DFA3" w14:textId="77777777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09255D8A" w14:textId="4549BABC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79822B34" w14:textId="77777777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11C07350" w14:textId="388DA972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2701" w:rsidRPr="00F562CE" w14:paraId="5E23A1C7" w14:textId="77777777" w:rsidTr="00F02701">
        <w:tc>
          <w:tcPr>
            <w:tcW w:w="2020" w:type="pct"/>
            <w:shd w:val="clear" w:color="auto" w:fill="FFFFFF"/>
          </w:tcPr>
          <w:p w14:paraId="6FFE3202" w14:textId="2DAA4A84" w:rsidR="00D15043" w:rsidRPr="00F562CE" w:rsidRDefault="00D15043" w:rsidP="00D15043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6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F56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56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84" w:type="pct"/>
            <w:tcBorders>
              <w:left w:val="nil"/>
            </w:tcBorders>
            <w:shd w:val="clear" w:color="auto" w:fill="FFFFFF"/>
          </w:tcPr>
          <w:p w14:paraId="05D16ACB" w14:textId="77777777" w:rsidR="00D15043" w:rsidRPr="00F562CE" w:rsidRDefault="00D15043" w:rsidP="00D15043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4DFAAF28" w14:textId="29118196" w:rsidR="00D15043" w:rsidRPr="00D15043" w:rsidRDefault="00B30E1D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147</w:t>
            </w:r>
            <w:r w:rsidR="00D15043" w:rsidRPr="00D150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</w:p>
        </w:tc>
        <w:tc>
          <w:tcPr>
            <w:tcW w:w="90" w:type="pct"/>
          </w:tcPr>
          <w:p w14:paraId="251E8154" w14:textId="77777777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14:paraId="1E54274B" w14:textId="1DA18F41" w:rsidR="00D15043" w:rsidRPr="00F562CE" w:rsidRDefault="00B30E1D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  <w:r w:rsidR="00D15043" w:rsidRPr="00F56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712</w:t>
            </w:r>
          </w:p>
        </w:tc>
        <w:tc>
          <w:tcPr>
            <w:tcW w:w="96" w:type="pct"/>
          </w:tcPr>
          <w:p w14:paraId="1D742F6E" w14:textId="77777777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</w:tcPr>
          <w:p w14:paraId="0D4C57DF" w14:textId="6C1A2ACF" w:rsidR="00D15043" w:rsidRPr="00D15043" w:rsidRDefault="00B30E1D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D15043" w:rsidRPr="00446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976</w:t>
            </w:r>
          </w:p>
        </w:tc>
        <w:tc>
          <w:tcPr>
            <w:tcW w:w="96" w:type="pct"/>
          </w:tcPr>
          <w:p w14:paraId="44D3AF5F" w14:textId="77777777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07FBB38B" w14:textId="0DB4413E" w:rsidR="00D15043" w:rsidRPr="00F562CE" w:rsidRDefault="00B30E1D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D15043" w:rsidRPr="00F56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175</w:t>
            </w:r>
          </w:p>
        </w:tc>
      </w:tr>
      <w:tr w:rsidR="00F02701" w:rsidRPr="00F562CE" w14:paraId="12C07CE2" w14:textId="77777777" w:rsidTr="00F02701">
        <w:tc>
          <w:tcPr>
            <w:tcW w:w="2020" w:type="pct"/>
            <w:shd w:val="clear" w:color="auto" w:fill="FFFFFF"/>
          </w:tcPr>
          <w:p w14:paraId="180237AC" w14:textId="2972213C" w:rsidR="00D15043" w:rsidRPr="00F562CE" w:rsidRDefault="00D15043" w:rsidP="00D15043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384" w:type="pct"/>
            <w:tcBorders>
              <w:left w:val="nil"/>
            </w:tcBorders>
            <w:shd w:val="clear" w:color="auto" w:fill="FFFFFF"/>
          </w:tcPr>
          <w:p w14:paraId="281E75F0" w14:textId="77777777" w:rsidR="00D15043" w:rsidRPr="00F562CE" w:rsidRDefault="00D15043" w:rsidP="00D15043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339F315C" w14:textId="1A71CEB8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" w:type="pct"/>
          </w:tcPr>
          <w:p w14:paraId="7D356099" w14:textId="77777777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03C7C70B" w14:textId="1B142D1B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6" w:type="pct"/>
          </w:tcPr>
          <w:p w14:paraId="222BB568" w14:textId="77777777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01DB2A68" w14:textId="70132A7D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6" w:type="pct"/>
          </w:tcPr>
          <w:p w14:paraId="4FF6802B" w14:textId="77777777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3E9FC7CB" w14:textId="2A51FAC4" w:rsidR="00D15043" w:rsidRPr="00F562CE" w:rsidRDefault="00D15043" w:rsidP="00D1504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</w:tbl>
    <w:p w14:paraId="677F9347" w14:textId="0F0B37FB" w:rsidR="004B72E4" w:rsidRDefault="004B72E4"/>
    <w:tbl>
      <w:tblPr>
        <w:tblW w:w="9376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372"/>
        <w:gridCol w:w="949"/>
        <w:gridCol w:w="1168"/>
        <w:gridCol w:w="182"/>
        <w:gridCol w:w="1168"/>
        <w:gridCol w:w="182"/>
        <w:gridCol w:w="1093"/>
        <w:gridCol w:w="174"/>
        <w:gridCol w:w="1088"/>
      </w:tblGrid>
      <w:tr w:rsidR="00B7766D" w:rsidRPr="006666FA" w14:paraId="6079EC9C" w14:textId="77777777" w:rsidTr="00A0596C">
        <w:trPr>
          <w:trHeight w:val="848"/>
          <w:tblHeader/>
        </w:trPr>
        <w:tc>
          <w:tcPr>
            <w:tcW w:w="1798" w:type="pct"/>
          </w:tcPr>
          <w:p w14:paraId="1369F94C" w14:textId="58E515BB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506" w:type="pct"/>
            <w:tcBorders>
              <w:left w:val="nil"/>
            </w:tcBorders>
          </w:tcPr>
          <w:p w14:paraId="638D9EF7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14:paraId="4B185913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01E0499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7" w:type="pct"/>
          </w:tcPr>
          <w:p w14:paraId="1AA31B21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pct"/>
            <w:gridSpan w:val="3"/>
          </w:tcPr>
          <w:p w14:paraId="7E5487A5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E4B82A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7766D" w:rsidRPr="006666FA" w14:paraId="7EA13B0C" w14:textId="77777777" w:rsidTr="00A0596C">
        <w:trPr>
          <w:trHeight w:val="306"/>
          <w:tblHeader/>
        </w:trPr>
        <w:tc>
          <w:tcPr>
            <w:tcW w:w="1798" w:type="pct"/>
          </w:tcPr>
          <w:p w14:paraId="40771635" w14:textId="77777777" w:rsidR="00B7766D" w:rsidRPr="006666FA" w:rsidRDefault="00B7766D" w:rsidP="002C047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" w:type="pct"/>
            <w:tcBorders>
              <w:left w:val="nil"/>
            </w:tcBorders>
          </w:tcPr>
          <w:p w14:paraId="339BBA8F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23" w:type="pct"/>
            <w:vAlign w:val="center"/>
          </w:tcPr>
          <w:p w14:paraId="7850C87A" w14:textId="65713261" w:rsidR="00B7766D" w:rsidRPr="006666FA" w:rsidRDefault="00B30E1D" w:rsidP="00A0596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7" w:type="pct"/>
            <w:vAlign w:val="center"/>
          </w:tcPr>
          <w:p w14:paraId="4E27E9EE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vAlign w:val="center"/>
          </w:tcPr>
          <w:p w14:paraId="6C4621CE" w14:textId="744C4B46" w:rsidR="00B7766D" w:rsidRPr="006666FA" w:rsidRDefault="00B30E1D" w:rsidP="00A0596C">
            <w:pPr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97" w:type="pct"/>
          </w:tcPr>
          <w:p w14:paraId="598BCD93" w14:textId="77777777" w:rsidR="00B7766D" w:rsidRPr="00A0596C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vAlign w:val="center"/>
          </w:tcPr>
          <w:p w14:paraId="635A766A" w14:textId="57CCB609" w:rsidR="00B7766D" w:rsidRPr="006666FA" w:rsidRDefault="00B30E1D" w:rsidP="00A0596C">
            <w:pPr>
              <w:spacing w:line="240" w:lineRule="atLeast"/>
              <w:ind w:right="-5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3" w:type="pct"/>
            <w:vAlign w:val="center"/>
          </w:tcPr>
          <w:p w14:paraId="207D9D92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vAlign w:val="center"/>
          </w:tcPr>
          <w:p w14:paraId="0E12B472" w14:textId="04B6F153" w:rsidR="00B7766D" w:rsidRPr="006666FA" w:rsidRDefault="00B30E1D" w:rsidP="00A0596C">
            <w:pPr>
              <w:spacing w:line="240" w:lineRule="atLeast"/>
              <w:ind w:right="-5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B7766D" w:rsidRPr="006666FA" w14:paraId="1C7F1B79" w14:textId="77777777" w:rsidTr="00A0596C">
        <w:trPr>
          <w:trHeight w:val="342"/>
          <w:tblHeader/>
        </w:trPr>
        <w:tc>
          <w:tcPr>
            <w:tcW w:w="1798" w:type="pct"/>
          </w:tcPr>
          <w:p w14:paraId="0A634010" w14:textId="77777777" w:rsidR="00B7766D" w:rsidRPr="006666FA" w:rsidRDefault="00B7766D" w:rsidP="002C047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tcBorders>
              <w:left w:val="nil"/>
            </w:tcBorders>
          </w:tcPr>
          <w:p w14:paraId="1C9D4D4D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6" w:type="pct"/>
            <w:gridSpan w:val="7"/>
          </w:tcPr>
          <w:p w14:paraId="59AB523F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C1D51" w:rsidRPr="006666FA" w14:paraId="167C5755" w14:textId="77777777" w:rsidTr="00A0596C">
        <w:trPr>
          <w:trHeight w:val="394"/>
        </w:trPr>
        <w:tc>
          <w:tcPr>
            <w:tcW w:w="1798" w:type="pct"/>
            <w:shd w:val="clear" w:color="auto" w:fill="auto"/>
          </w:tcPr>
          <w:p w14:paraId="534DA99A" w14:textId="77777777" w:rsidR="000C1D51" w:rsidRPr="006666FA" w:rsidRDefault="000C1D51" w:rsidP="000C1D51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06" w:type="pct"/>
            <w:tcBorders>
              <w:left w:val="nil"/>
            </w:tcBorders>
            <w:shd w:val="clear" w:color="auto" w:fill="auto"/>
          </w:tcPr>
          <w:p w14:paraId="65705F12" w14:textId="77777777" w:rsidR="000C1D51" w:rsidRPr="006666FA" w:rsidRDefault="000C1D51" w:rsidP="000C1D51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shd w:val="clear" w:color="auto" w:fill="auto"/>
          </w:tcPr>
          <w:p w14:paraId="22FC257C" w14:textId="5E2B35CC" w:rsidR="000C1D51" w:rsidRPr="006666FA" w:rsidRDefault="00B30E1D" w:rsidP="000C1D5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8174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97" w:type="pct"/>
            <w:shd w:val="clear" w:color="auto" w:fill="auto"/>
          </w:tcPr>
          <w:p w14:paraId="3E36C7C2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569A42C7" w14:textId="7289F28E" w:rsidR="000C1D51" w:rsidRPr="006666FA" w:rsidRDefault="00B30E1D" w:rsidP="000C1D51">
            <w:pPr>
              <w:pStyle w:val="acctfourfigures"/>
              <w:tabs>
                <w:tab w:val="clear" w:pos="765"/>
              </w:tabs>
              <w:spacing w:line="240" w:lineRule="atLeast"/>
              <w:ind w:left="-57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C1D51" w:rsidRPr="00657D0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0C1D51" w:rsidRPr="00657D0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C1D51" w:rsidRPr="00657D0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97" w:type="pct"/>
            <w:shd w:val="clear" w:color="auto" w:fill="auto"/>
          </w:tcPr>
          <w:p w14:paraId="7700BC4F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24511BD" w14:textId="443BA7BC" w:rsidR="000C1D51" w:rsidRPr="006666FA" w:rsidRDefault="00B30E1D" w:rsidP="000C1D51">
            <w:pPr>
              <w:pStyle w:val="acctfourfigures"/>
              <w:tabs>
                <w:tab w:val="clear" w:pos="765"/>
              </w:tabs>
              <w:spacing w:line="240" w:lineRule="atLeast"/>
              <w:ind w:left="-104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</w:p>
        </w:tc>
        <w:tc>
          <w:tcPr>
            <w:tcW w:w="93" w:type="pct"/>
            <w:shd w:val="clear" w:color="auto" w:fill="auto"/>
          </w:tcPr>
          <w:p w14:paraId="5EC6875B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143861A" w14:textId="07DABEAA" w:rsidR="000C1D51" w:rsidRPr="006666FA" w:rsidRDefault="00B30E1D" w:rsidP="000C1D51">
            <w:pPr>
              <w:pStyle w:val="acctfourfigures"/>
              <w:tabs>
                <w:tab w:val="clear" w:pos="765"/>
              </w:tabs>
              <w:spacing w:line="240" w:lineRule="atLeast"/>
              <w:ind w:left="-104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C1D5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0C1D51" w:rsidRPr="006666FA" w14:paraId="1C277D7C" w14:textId="77777777" w:rsidTr="00A0596C">
        <w:trPr>
          <w:trHeight w:val="406"/>
        </w:trPr>
        <w:tc>
          <w:tcPr>
            <w:tcW w:w="1798" w:type="pct"/>
            <w:shd w:val="clear" w:color="auto" w:fill="auto"/>
          </w:tcPr>
          <w:p w14:paraId="3B2F2116" w14:textId="77777777" w:rsidR="000C1D51" w:rsidRPr="006666FA" w:rsidRDefault="000C1D51" w:rsidP="000C1D51">
            <w:pPr>
              <w:pStyle w:val="BodyText"/>
              <w:spacing w:after="0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506" w:type="pct"/>
            <w:tcBorders>
              <w:left w:val="nil"/>
            </w:tcBorders>
            <w:shd w:val="clear" w:color="auto" w:fill="auto"/>
          </w:tcPr>
          <w:p w14:paraId="1A1519BB" w14:textId="77777777" w:rsidR="000C1D51" w:rsidRPr="006666FA" w:rsidRDefault="000C1D51" w:rsidP="000C1D51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shd w:val="clear" w:color="auto" w:fill="auto"/>
          </w:tcPr>
          <w:p w14:paraId="3688D6BA" w14:textId="4D9BCFCD" w:rsidR="000C1D51" w:rsidRPr="006666FA" w:rsidRDefault="00B30E1D" w:rsidP="000C1D5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8174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97" w:type="pct"/>
            <w:shd w:val="clear" w:color="auto" w:fill="auto"/>
          </w:tcPr>
          <w:p w14:paraId="3AA27576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5810C2F" w14:textId="5CAF9757" w:rsidR="000C1D51" w:rsidRPr="006666FA" w:rsidRDefault="00B30E1D" w:rsidP="000C1D51">
            <w:pPr>
              <w:pStyle w:val="acctfourfigures"/>
              <w:tabs>
                <w:tab w:val="clear" w:pos="765"/>
              </w:tabs>
              <w:spacing w:line="240" w:lineRule="atLeast"/>
              <w:ind w:left="-57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C1D51" w:rsidRPr="00657D0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0C1D51" w:rsidRPr="00657D0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C1D51" w:rsidRPr="00657D0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97" w:type="pct"/>
            <w:shd w:val="clear" w:color="auto" w:fill="auto"/>
          </w:tcPr>
          <w:p w14:paraId="42BD1228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A6E7360" w14:textId="3946E25A" w:rsidR="000C1D51" w:rsidRPr="006666FA" w:rsidRDefault="00B30E1D" w:rsidP="000C1D51">
            <w:pPr>
              <w:pStyle w:val="acctfourfigures"/>
              <w:tabs>
                <w:tab w:val="clear" w:pos="765"/>
              </w:tabs>
              <w:spacing w:line="240" w:lineRule="atLeast"/>
              <w:ind w:left="-104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93" w:type="pct"/>
            <w:shd w:val="clear" w:color="auto" w:fill="auto"/>
          </w:tcPr>
          <w:p w14:paraId="2A4D2AD4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D70D1A4" w14:textId="0E8A6C41" w:rsidR="000C1D51" w:rsidRPr="006666FA" w:rsidRDefault="00B30E1D" w:rsidP="000C1D51">
            <w:pPr>
              <w:pStyle w:val="acctfourfigures"/>
              <w:tabs>
                <w:tab w:val="clear" w:pos="765"/>
              </w:tabs>
              <w:spacing w:line="240" w:lineRule="atLeast"/>
              <w:ind w:left="-104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C1D5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0C1D51" w:rsidRPr="006666FA" w14:paraId="2C23DEF7" w14:textId="77777777" w:rsidTr="00A0596C">
        <w:trPr>
          <w:trHeight w:val="406"/>
        </w:trPr>
        <w:tc>
          <w:tcPr>
            <w:tcW w:w="1798" w:type="pct"/>
            <w:shd w:val="clear" w:color="auto" w:fill="FFFFFF"/>
          </w:tcPr>
          <w:p w14:paraId="3205D018" w14:textId="77777777" w:rsidR="000C1D51" w:rsidRPr="006666FA" w:rsidRDefault="000C1D51" w:rsidP="000C1D51">
            <w:pPr>
              <w:pStyle w:val="BodyText"/>
              <w:spacing w:after="0"/>
              <w:ind w:right="-2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อัตราหมุนเวียนของพนักงาน</w:t>
            </w:r>
          </w:p>
        </w:tc>
        <w:tc>
          <w:tcPr>
            <w:tcW w:w="506" w:type="pct"/>
            <w:tcBorders>
              <w:left w:val="nil"/>
            </w:tcBorders>
            <w:shd w:val="clear" w:color="auto" w:fill="FFFFFF"/>
          </w:tcPr>
          <w:p w14:paraId="240CFE97" w14:textId="77777777" w:rsidR="000C1D51" w:rsidRPr="006666FA" w:rsidRDefault="000C1D51" w:rsidP="000C1D51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218FA07A" w14:textId="356DDE3C" w:rsidR="000C1D51" w:rsidRPr="006666FA" w:rsidRDefault="00B30E1D" w:rsidP="000C1D5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8174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97" w:type="pct"/>
          </w:tcPr>
          <w:p w14:paraId="1E0C35F3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57E65A5" w14:textId="60A35E24" w:rsidR="000C1D51" w:rsidRPr="006666FA" w:rsidRDefault="00B30E1D" w:rsidP="000C1D51">
            <w:pPr>
              <w:pStyle w:val="acctfourfigures"/>
              <w:tabs>
                <w:tab w:val="clear" w:pos="765"/>
              </w:tabs>
              <w:spacing w:line="240" w:lineRule="atLeast"/>
              <w:ind w:left="-57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C1D51" w:rsidRPr="00657D0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="000C1D51" w:rsidRPr="00657D0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0C1D51" w:rsidRPr="00657D0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97" w:type="pct"/>
          </w:tcPr>
          <w:p w14:paraId="6D0E57E2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A4E7D59" w14:textId="4009C01D" w:rsidR="000C1D51" w:rsidRPr="006666FA" w:rsidRDefault="00B30E1D" w:rsidP="000C1D51">
            <w:pPr>
              <w:pStyle w:val="acctfourfigures"/>
              <w:tabs>
                <w:tab w:val="clear" w:pos="765"/>
              </w:tabs>
              <w:spacing w:line="240" w:lineRule="atLeast"/>
              <w:ind w:left="-104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8174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D1504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93" w:type="pct"/>
          </w:tcPr>
          <w:p w14:paraId="102BB01A" w14:textId="77777777" w:rsidR="000C1D51" w:rsidRPr="006666FA" w:rsidRDefault="000C1D51" w:rsidP="000C1D5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70F9714" w14:textId="7A4DBBA8" w:rsidR="000C1D51" w:rsidRPr="006666FA" w:rsidRDefault="00B30E1D" w:rsidP="000C1D51">
            <w:pPr>
              <w:pStyle w:val="acctfourfigures"/>
              <w:tabs>
                <w:tab w:val="clear" w:pos="765"/>
              </w:tabs>
              <w:spacing w:line="240" w:lineRule="atLeast"/>
              <w:ind w:left="-104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C1D51" w:rsidRPr="00EF7F6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0C1D51" w:rsidRPr="00EF7F6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0C1D51" w:rsidRPr="00EF7F6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</w:tr>
    </w:tbl>
    <w:p w14:paraId="772D7794" w14:textId="77777777" w:rsidR="00B7766D" w:rsidRPr="000C1D51" w:rsidRDefault="00B7766D" w:rsidP="00B7766D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26515E68" w14:textId="77777777" w:rsidR="00B7766D" w:rsidRPr="006666FA" w:rsidRDefault="00B7766D" w:rsidP="00B7766D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A9F7627" w14:textId="77777777" w:rsidR="00B7766D" w:rsidRPr="000C1D51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2847CBF" w14:textId="144AFFAA" w:rsidR="00B7766D" w:rsidRPr="006666FA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666FA">
        <w:rPr>
          <w:rFonts w:asciiTheme="majorBidi" w:hAnsiTheme="majorBidi" w:cstheme="majorBidi"/>
          <w:sz w:val="30"/>
          <w:szCs w:val="30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65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ถึง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13</w:t>
      </w:r>
      <w:r w:rsidR="000C1D5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51047">
        <w:rPr>
          <w:rFonts w:asciiTheme="majorBidi" w:hAnsiTheme="majorBidi" w:cstheme="majorBidi"/>
          <w:sz w:val="30"/>
          <w:szCs w:val="30"/>
          <w:cs/>
        </w:rPr>
        <w:t>ปี</w:t>
      </w:r>
      <w:r w:rsidRPr="006666F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/>
        </w:rPr>
        <w:t>2564</w:t>
      </w:r>
      <w:r w:rsidRPr="0086344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Pr="0086344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proofErr w:type="spellStart"/>
      <w:r w:rsidRPr="00863447">
        <w:rPr>
          <w:rFonts w:asciiTheme="majorBidi" w:hAnsiTheme="majorBidi" w:cstheme="majorBidi"/>
          <w:i/>
          <w:iCs/>
          <w:sz w:val="30"/>
          <w:szCs w:val="30"/>
        </w:rPr>
        <w:t>ถึง</w:t>
      </w:r>
      <w:proofErr w:type="spellEnd"/>
      <w:r w:rsidRPr="0086344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/>
        </w:rPr>
        <w:t>14</w:t>
      </w:r>
      <w:r w:rsidRPr="00863447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</w:t>
      </w:r>
      <w:r w:rsidRPr="00863447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Pr="00863447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)</w:t>
      </w:r>
    </w:p>
    <w:p w14:paraId="5FB2AFA2" w14:textId="77777777" w:rsidR="00B7766D" w:rsidRPr="000C1D51" w:rsidRDefault="00B7766D" w:rsidP="00B7766D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16"/>
          <w:szCs w:val="16"/>
        </w:rPr>
      </w:pPr>
    </w:p>
    <w:p w14:paraId="6508CA9E" w14:textId="77777777" w:rsidR="00B7766D" w:rsidRPr="00DE501F" w:rsidRDefault="00B7766D" w:rsidP="00B7766D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E501F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1D51F767" w14:textId="77777777" w:rsidR="00B7766D" w:rsidRPr="000C1D51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16"/>
          <w:szCs w:val="16"/>
        </w:rPr>
      </w:pPr>
    </w:p>
    <w:p w14:paraId="6C8CE263" w14:textId="77777777" w:rsidR="00B7766D" w:rsidRPr="006666FA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73D5E41A" w14:textId="77777777" w:rsidR="00B7766D" w:rsidRPr="000C1D51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09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350"/>
        <w:gridCol w:w="1260"/>
        <w:gridCol w:w="1260"/>
        <w:gridCol w:w="1260"/>
      </w:tblGrid>
      <w:tr w:rsidR="00B7766D" w:rsidRPr="006666FA" w14:paraId="32392690" w14:textId="77777777" w:rsidTr="000C1D51">
        <w:trPr>
          <w:cantSplit/>
          <w:tblHeader/>
        </w:trPr>
        <w:tc>
          <w:tcPr>
            <w:tcW w:w="3960" w:type="dxa"/>
          </w:tcPr>
          <w:p w14:paraId="6F9CA843" w14:textId="7484E0E6" w:rsidR="00B7766D" w:rsidRPr="006666FA" w:rsidRDefault="00AF0CA9" w:rsidP="00AF0CA9">
            <w:pPr>
              <w:spacing w:line="240" w:lineRule="atLeast"/>
              <w:ind w:left="18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ผลกระทบต่อภาระผูกพันของโครงการ</w:t>
            </w: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ผลประโยชน์</w:t>
            </w:r>
          </w:p>
        </w:tc>
        <w:tc>
          <w:tcPr>
            <w:tcW w:w="2610" w:type="dxa"/>
            <w:gridSpan w:val="2"/>
            <w:hideMark/>
          </w:tcPr>
          <w:p w14:paraId="22B6E06E" w14:textId="77777777" w:rsidR="00AF0CA9" w:rsidRDefault="00AF0CA9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bidi="th-TH"/>
              </w:rPr>
            </w:pPr>
          </w:p>
          <w:p w14:paraId="67F0050E" w14:textId="73B931C2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3222A545" w14:textId="77777777" w:rsidR="00AF0CA9" w:rsidRDefault="00AF0CA9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bidi="th-TH"/>
              </w:rPr>
            </w:pPr>
          </w:p>
          <w:p w14:paraId="7DFEC785" w14:textId="5CCCA6AA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766D" w:rsidRPr="006666FA" w14:paraId="282E19F0" w14:textId="77777777" w:rsidTr="000C1D51">
        <w:trPr>
          <w:cantSplit/>
          <w:tblHeader/>
        </w:trPr>
        <w:tc>
          <w:tcPr>
            <w:tcW w:w="3960" w:type="dxa"/>
            <w:hideMark/>
          </w:tcPr>
          <w:p w14:paraId="0BF48F55" w14:textId="4242F8F6" w:rsidR="00B7766D" w:rsidRPr="003E6ABA" w:rsidRDefault="00B7766D" w:rsidP="0051493A">
            <w:pPr>
              <w:spacing w:line="240" w:lineRule="atLeast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hideMark/>
          </w:tcPr>
          <w:p w14:paraId="402B708B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5D8954F8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260" w:type="dxa"/>
            <w:hideMark/>
          </w:tcPr>
          <w:p w14:paraId="788D8B14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691D6810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952AB3" w:rsidRPr="006666FA" w14:paraId="2B7957F9" w14:textId="77777777" w:rsidTr="00845119">
        <w:trPr>
          <w:cantSplit/>
        </w:trPr>
        <w:tc>
          <w:tcPr>
            <w:tcW w:w="3960" w:type="dxa"/>
          </w:tcPr>
          <w:p w14:paraId="1C777D02" w14:textId="4237DF78" w:rsidR="00952AB3" w:rsidRPr="003E6ABA" w:rsidRDefault="003D2CBD" w:rsidP="003D2CBD">
            <w:pPr>
              <w:spacing w:line="240" w:lineRule="atLeast"/>
              <w:ind w:firstLine="9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</w:t>
            </w:r>
          </w:p>
        </w:tc>
        <w:tc>
          <w:tcPr>
            <w:tcW w:w="5130" w:type="dxa"/>
            <w:gridSpan w:val="4"/>
          </w:tcPr>
          <w:p w14:paraId="223D79E0" w14:textId="254BB36A" w:rsidR="00952AB3" w:rsidRPr="006666FA" w:rsidRDefault="00952AB3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7766D" w:rsidRPr="006666FA" w14:paraId="5C139D3E" w14:textId="77777777" w:rsidTr="000C1D51">
        <w:trPr>
          <w:cantSplit/>
        </w:trPr>
        <w:tc>
          <w:tcPr>
            <w:tcW w:w="3960" w:type="dxa"/>
            <w:hideMark/>
          </w:tcPr>
          <w:p w14:paraId="0BA5C3CA" w14:textId="1965D0B0" w:rsidR="00B7766D" w:rsidRPr="003E6ABA" w:rsidRDefault="00B7766D" w:rsidP="002C047A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E6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3E6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50" w:type="dxa"/>
          </w:tcPr>
          <w:p w14:paraId="7154C750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C6F4B56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4AA0513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99173C7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7766D" w:rsidRPr="006666FA" w14:paraId="5BE8C004" w14:textId="77777777" w:rsidTr="000C1D51">
        <w:trPr>
          <w:cantSplit/>
          <w:trHeight w:val="263"/>
        </w:trPr>
        <w:tc>
          <w:tcPr>
            <w:tcW w:w="3960" w:type="dxa"/>
            <w:hideMark/>
          </w:tcPr>
          <w:p w14:paraId="7784286A" w14:textId="77777777" w:rsidR="00B7766D" w:rsidRPr="006666FA" w:rsidRDefault="00B7766D" w:rsidP="002C047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อัตราคิดลด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 (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เปลี่ยนแปลงร้อยละ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40F62FF" w14:textId="027F4291" w:rsidR="00B7766D" w:rsidRPr="006666FA" w:rsidRDefault="00DF2633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7D55871B" w14:textId="396C9812" w:rsidR="00B7766D" w:rsidRPr="006666FA" w:rsidRDefault="00B30E1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DF26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</w:p>
        </w:tc>
        <w:tc>
          <w:tcPr>
            <w:tcW w:w="1260" w:type="dxa"/>
          </w:tcPr>
          <w:p w14:paraId="552D1908" w14:textId="5954396C" w:rsidR="00B7766D" w:rsidRPr="006666FA" w:rsidRDefault="00DF2633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E263C6C" w14:textId="42995C52" w:rsidR="00B7766D" w:rsidRPr="006666FA" w:rsidRDefault="00B30E1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F26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</w:tr>
      <w:tr w:rsidR="00B7766D" w:rsidRPr="006666FA" w14:paraId="0FCD1B71" w14:textId="77777777" w:rsidTr="000C1D51">
        <w:trPr>
          <w:cantSplit/>
          <w:trHeight w:val="164"/>
        </w:trPr>
        <w:tc>
          <w:tcPr>
            <w:tcW w:w="3960" w:type="dxa"/>
            <w:hideMark/>
          </w:tcPr>
          <w:p w14:paraId="0B1B4FEB" w14:textId="77777777" w:rsidR="00B7766D" w:rsidRPr="006666FA" w:rsidRDefault="00B7766D" w:rsidP="002C047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การเพิ่มขึ้นของเงินเดือนในอนาคต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</w:tcPr>
          <w:p w14:paraId="31D5A484" w14:textId="77777777" w:rsidR="00B7766D" w:rsidRPr="006666FA" w:rsidRDefault="00B7766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1533FE" w14:textId="77777777" w:rsidR="00B7766D" w:rsidRPr="006666FA" w:rsidRDefault="00B7766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788187" w14:textId="77777777" w:rsidR="00B7766D" w:rsidRPr="006666FA" w:rsidRDefault="00B7766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0DBB09" w14:textId="77777777" w:rsidR="00B7766D" w:rsidRPr="006666FA" w:rsidRDefault="00B7766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766D" w:rsidRPr="006666FA" w14:paraId="20E74F3C" w14:textId="77777777" w:rsidTr="000C1D51">
        <w:trPr>
          <w:cantSplit/>
          <w:trHeight w:val="164"/>
        </w:trPr>
        <w:tc>
          <w:tcPr>
            <w:tcW w:w="3960" w:type="dxa"/>
            <w:hideMark/>
          </w:tcPr>
          <w:p w14:paraId="4AA2895A" w14:textId="77777777" w:rsidR="00B7766D" w:rsidRPr="006666FA" w:rsidRDefault="00B7766D" w:rsidP="002C047A">
            <w:pPr>
              <w:pStyle w:val="BodyText"/>
              <w:spacing w:after="0"/>
              <w:ind w:left="11"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เปลี่ยนแปลงร้อยละ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587C3097" w14:textId="51FF563C" w:rsidR="00B7766D" w:rsidRPr="006666FA" w:rsidRDefault="00B30E1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DF26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</w:p>
        </w:tc>
        <w:tc>
          <w:tcPr>
            <w:tcW w:w="1260" w:type="dxa"/>
          </w:tcPr>
          <w:p w14:paraId="2F60E41A" w14:textId="6FE09578" w:rsidR="00B7766D" w:rsidRPr="006666FA" w:rsidRDefault="00DF2633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31B8BB8" w14:textId="0933D56C" w:rsidR="00B7766D" w:rsidRPr="006666FA" w:rsidRDefault="00B30E1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F26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1260" w:type="dxa"/>
          </w:tcPr>
          <w:p w14:paraId="42CBD641" w14:textId="018F1C34" w:rsidR="00B7766D" w:rsidRPr="006666FA" w:rsidRDefault="00DF2633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766D" w:rsidRPr="006666FA" w14:paraId="45626AC2" w14:textId="77777777" w:rsidTr="000C1D51">
        <w:trPr>
          <w:cantSplit/>
          <w:trHeight w:val="164"/>
        </w:trPr>
        <w:tc>
          <w:tcPr>
            <w:tcW w:w="3960" w:type="dxa"/>
            <w:hideMark/>
          </w:tcPr>
          <w:p w14:paraId="64D77F8B" w14:textId="77777777" w:rsidR="00B7766D" w:rsidRPr="006666FA" w:rsidRDefault="00B7766D" w:rsidP="002C047A">
            <w:pPr>
              <w:pStyle w:val="BodyText"/>
              <w:spacing w:after="0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อัตราหมุนเวียนของพนักงาน (เปลี่ยนแปลงจาก</w:t>
            </w:r>
          </w:p>
        </w:tc>
        <w:tc>
          <w:tcPr>
            <w:tcW w:w="1350" w:type="dxa"/>
          </w:tcPr>
          <w:p w14:paraId="3A44F407" w14:textId="77777777" w:rsidR="00B7766D" w:rsidRPr="006666FA" w:rsidRDefault="00B7766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52860A" w14:textId="77777777" w:rsidR="00B7766D" w:rsidRPr="006666FA" w:rsidRDefault="00B7766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ECEAC7" w14:textId="77777777" w:rsidR="00B7766D" w:rsidRPr="006666FA" w:rsidRDefault="00B7766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7902A" w14:textId="77777777" w:rsidR="00B7766D" w:rsidRPr="006666FA" w:rsidRDefault="00B7766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766D" w:rsidRPr="006666FA" w14:paraId="5DAE8293" w14:textId="77777777" w:rsidTr="000C1D51">
        <w:trPr>
          <w:cantSplit/>
          <w:trHeight w:val="164"/>
        </w:trPr>
        <w:tc>
          <w:tcPr>
            <w:tcW w:w="3960" w:type="dxa"/>
            <w:hideMark/>
          </w:tcPr>
          <w:p w14:paraId="6BA66399" w14:textId="77777777" w:rsidR="00B7766D" w:rsidRPr="006666FA" w:rsidRDefault="00B7766D" w:rsidP="002C047A">
            <w:pPr>
              <w:pStyle w:val="BodyText"/>
              <w:spacing w:after="0"/>
              <w:ind w:firstLine="1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พื้นฐานสมมติฐานร้อยละ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350" w:type="dxa"/>
          </w:tcPr>
          <w:p w14:paraId="6947DD97" w14:textId="69A5E2D5" w:rsidR="00B7766D" w:rsidRPr="006666FA" w:rsidRDefault="00DF2633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050CD12F" w14:textId="080D1F74" w:rsidR="00B7766D" w:rsidRPr="006666FA" w:rsidRDefault="00B30E1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DF26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  <w:tc>
          <w:tcPr>
            <w:tcW w:w="1260" w:type="dxa"/>
          </w:tcPr>
          <w:p w14:paraId="57C1BE0E" w14:textId="6E1A6F66" w:rsidR="00B7766D" w:rsidRPr="006666FA" w:rsidRDefault="00DF2633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EA511F4" w14:textId="533B3B6A" w:rsidR="00B7766D" w:rsidRPr="006666FA" w:rsidRDefault="00B30E1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F26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980</w:t>
            </w:r>
          </w:p>
        </w:tc>
      </w:tr>
      <w:tr w:rsidR="00B7766D" w:rsidRPr="000C1D51" w14:paraId="034C7B19" w14:textId="77777777" w:rsidTr="000C1D51">
        <w:trPr>
          <w:cantSplit/>
          <w:trHeight w:val="56"/>
        </w:trPr>
        <w:tc>
          <w:tcPr>
            <w:tcW w:w="3960" w:type="dxa"/>
          </w:tcPr>
          <w:p w14:paraId="5665BF2A" w14:textId="77777777" w:rsidR="00B7766D" w:rsidRPr="000C1D51" w:rsidRDefault="00B7766D" w:rsidP="000C1D51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1350" w:type="dxa"/>
          </w:tcPr>
          <w:p w14:paraId="18639AFB" w14:textId="77777777" w:rsidR="00B7766D" w:rsidRPr="000C1D51" w:rsidRDefault="00B7766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60" w:type="dxa"/>
          </w:tcPr>
          <w:p w14:paraId="403D582A" w14:textId="77777777" w:rsidR="00B7766D" w:rsidRPr="000C1D51" w:rsidRDefault="00B7766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</w:tcPr>
          <w:p w14:paraId="0C6C19F4" w14:textId="77777777" w:rsidR="00B7766D" w:rsidRPr="000C1D51" w:rsidRDefault="00B7766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101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</w:tcPr>
          <w:p w14:paraId="2A2C5F30" w14:textId="77777777" w:rsidR="00B7766D" w:rsidRPr="000C1D51" w:rsidRDefault="00B7766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101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B7766D" w:rsidRPr="006666FA" w14:paraId="108DBAE5" w14:textId="77777777" w:rsidTr="000C1D51">
        <w:trPr>
          <w:cantSplit/>
        </w:trPr>
        <w:tc>
          <w:tcPr>
            <w:tcW w:w="3960" w:type="dxa"/>
            <w:hideMark/>
          </w:tcPr>
          <w:p w14:paraId="281B2C93" w14:textId="464DB5FB" w:rsidR="00B7766D" w:rsidRPr="003E6ABA" w:rsidRDefault="00B7766D" w:rsidP="002C047A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E6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3E6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 </w:t>
            </w:r>
            <w:r w:rsidR="00B30E1D" w:rsidRPr="00B30E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350" w:type="dxa"/>
          </w:tcPr>
          <w:p w14:paraId="3589C99D" w14:textId="77777777" w:rsidR="00B7766D" w:rsidRPr="006666FA" w:rsidRDefault="00B7766D" w:rsidP="00623EE5">
            <w:pPr>
              <w:pStyle w:val="acctmergecolhdg"/>
              <w:tabs>
                <w:tab w:val="decimal" w:pos="985"/>
              </w:tabs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2085E16" w14:textId="77777777" w:rsidR="00B7766D" w:rsidRPr="006666FA" w:rsidRDefault="00B7766D" w:rsidP="00623EE5">
            <w:pPr>
              <w:pStyle w:val="acctmergecolhdg"/>
              <w:tabs>
                <w:tab w:val="decimal" w:pos="985"/>
              </w:tabs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60E2180" w14:textId="77777777" w:rsidR="00B7766D" w:rsidRPr="006666FA" w:rsidRDefault="00B7766D" w:rsidP="00623EE5">
            <w:pPr>
              <w:pStyle w:val="acctmergecolhdg"/>
              <w:tabs>
                <w:tab w:val="decimal" w:pos="985"/>
              </w:tabs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727E520" w14:textId="77777777" w:rsidR="00B7766D" w:rsidRPr="006666FA" w:rsidRDefault="00B7766D" w:rsidP="00623EE5">
            <w:pPr>
              <w:pStyle w:val="acctmergecolhdg"/>
              <w:tabs>
                <w:tab w:val="decimal" w:pos="985"/>
              </w:tabs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23EE5" w:rsidRPr="006666FA" w14:paraId="59EC7106" w14:textId="77777777" w:rsidTr="004760F0">
        <w:trPr>
          <w:cantSplit/>
          <w:trHeight w:val="263"/>
        </w:trPr>
        <w:tc>
          <w:tcPr>
            <w:tcW w:w="3960" w:type="dxa"/>
            <w:hideMark/>
          </w:tcPr>
          <w:p w14:paraId="2847947F" w14:textId="77777777" w:rsidR="00623EE5" w:rsidRPr="006666FA" w:rsidRDefault="00623EE5" w:rsidP="00623EE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อัตราคิดลด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 (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เปลี่ยนแปลงร้อยละ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5D18938B" w14:textId="5554A620" w:rsidR="00623EE5" w:rsidRPr="006666FA" w:rsidRDefault="00623EE5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510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8510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296</w:t>
            </w:r>
            <w:r w:rsidRPr="008510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12E1194F" w14:textId="2B760479" w:rsidR="00623EE5" w:rsidRPr="006666FA" w:rsidRDefault="00B30E1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623EE5" w:rsidRPr="008510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978</w:t>
            </w:r>
          </w:p>
        </w:tc>
        <w:tc>
          <w:tcPr>
            <w:tcW w:w="1260" w:type="dxa"/>
          </w:tcPr>
          <w:p w14:paraId="6094AF0F" w14:textId="6996708B" w:rsidR="00623EE5" w:rsidRPr="006666FA" w:rsidRDefault="00623EE5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8510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510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  <w:r w:rsidRPr="008510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430CB79A" w14:textId="4B68757D" w:rsidR="00623EE5" w:rsidRPr="006666FA" w:rsidRDefault="00B30E1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23EE5" w:rsidRPr="008510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</w:tr>
      <w:tr w:rsidR="00623EE5" w:rsidRPr="006666FA" w14:paraId="64F3D884" w14:textId="77777777" w:rsidTr="000C1D51">
        <w:trPr>
          <w:cantSplit/>
          <w:trHeight w:val="164"/>
        </w:trPr>
        <w:tc>
          <w:tcPr>
            <w:tcW w:w="3960" w:type="dxa"/>
            <w:hideMark/>
          </w:tcPr>
          <w:p w14:paraId="5EB8EA77" w14:textId="77777777" w:rsidR="00623EE5" w:rsidRPr="006666FA" w:rsidRDefault="00623EE5" w:rsidP="00623EE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การเพิ่มขึ้นของเงินเดือนในอนาคต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</w:tcPr>
          <w:p w14:paraId="7707B7A9" w14:textId="77777777" w:rsidR="00623EE5" w:rsidRPr="006666FA" w:rsidRDefault="00623EE5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1DC5D4" w14:textId="77777777" w:rsidR="00623EE5" w:rsidRPr="006666FA" w:rsidRDefault="00623EE5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3B4489" w14:textId="77777777" w:rsidR="00623EE5" w:rsidRPr="006666FA" w:rsidRDefault="00623EE5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C1129D" w14:textId="77777777" w:rsidR="00623EE5" w:rsidRPr="006666FA" w:rsidRDefault="00623EE5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EE5" w:rsidRPr="006666FA" w14:paraId="71FF1247" w14:textId="77777777" w:rsidTr="000C1D51">
        <w:trPr>
          <w:cantSplit/>
          <w:trHeight w:val="164"/>
        </w:trPr>
        <w:tc>
          <w:tcPr>
            <w:tcW w:w="3960" w:type="dxa"/>
            <w:hideMark/>
          </w:tcPr>
          <w:p w14:paraId="79C624BA" w14:textId="77777777" w:rsidR="00623EE5" w:rsidRPr="006666FA" w:rsidRDefault="00623EE5" w:rsidP="00623EE5">
            <w:pPr>
              <w:pStyle w:val="BodyText"/>
              <w:spacing w:after="0"/>
              <w:ind w:left="11"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เปลี่ยนแปลงร้อยละ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417BFF89" w14:textId="017012F5" w:rsidR="00623EE5" w:rsidRPr="006666FA" w:rsidRDefault="00B30E1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623EE5" w:rsidRPr="008510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</w:p>
        </w:tc>
        <w:tc>
          <w:tcPr>
            <w:tcW w:w="1260" w:type="dxa"/>
          </w:tcPr>
          <w:p w14:paraId="4D07104C" w14:textId="4393EC9D" w:rsidR="00623EE5" w:rsidRPr="006666FA" w:rsidRDefault="00623EE5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510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8510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575</w:t>
            </w:r>
            <w:r w:rsidRPr="008510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2309122C" w14:textId="1CE911F0" w:rsidR="00623EE5" w:rsidRPr="006666FA" w:rsidRDefault="00B30E1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23EE5" w:rsidRPr="008510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</w:p>
        </w:tc>
        <w:tc>
          <w:tcPr>
            <w:tcW w:w="1260" w:type="dxa"/>
          </w:tcPr>
          <w:p w14:paraId="2E0ADE4E" w14:textId="3461ED65" w:rsidR="00623EE5" w:rsidRPr="006666FA" w:rsidRDefault="00623EE5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510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403</w:t>
            </w:r>
            <w:r w:rsidRPr="008510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23EE5" w:rsidRPr="006666FA" w14:paraId="398DA662" w14:textId="77777777" w:rsidTr="000C1D51">
        <w:trPr>
          <w:cantSplit/>
          <w:trHeight w:val="164"/>
        </w:trPr>
        <w:tc>
          <w:tcPr>
            <w:tcW w:w="3960" w:type="dxa"/>
            <w:hideMark/>
          </w:tcPr>
          <w:p w14:paraId="616D139E" w14:textId="77777777" w:rsidR="00623EE5" w:rsidRPr="006666FA" w:rsidRDefault="00623EE5" w:rsidP="00623EE5">
            <w:pPr>
              <w:pStyle w:val="BodyText"/>
              <w:spacing w:after="0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อัตราหมุนเวียนของพนักงาน (เปลี่ยนแปลงจาก</w:t>
            </w:r>
          </w:p>
        </w:tc>
        <w:tc>
          <w:tcPr>
            <w:tcW w:w="1350" w:type="dxa"/>
          </w:tcPr>
          <w:p w14:paraId="30968EE8" w14:textId="77777777" w:rsidR="00623EE5" w:rsidRPr="006666FA" w:rsidRDefault="00623EE5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F53373" w14:textId="77777777" w:rsidR="00623EE5" w:rsidRPr="006666FA" w:rsidRDefault="00623EE5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C37C19" w14:textId="77777777" w:rsidR="00623EE5" w:rsidRPr="006666FA" w:rsidRDefault="00623EE5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7CA333" w14:textId="77777777" w:rsidR="00623EE5" w:rsidRPr="006666FA" w:rsidRDefault="00623EE5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EE5" w:rsidRPr="006666FA" w14:paraId="67A8DF67" w14:textId="77777777" w:rsidTr="004760F0">
        <w:trPr>
          <w:cantSplit/>
          <w:trHeight w:val="164"/>
        </w:trPr>
        <w:tc>
          <w:tcPr>
            <w:tcW w:w="3960" w:type="dxa"/>
            <w:hideMark/>
          </w:tcPr>
          <w:p w14:paraId="0A34C2B0" w14:textId="77777777" w:rsidR="00623EE5" w:rsidRPr="006666FA" w:rsidRDefault="00623EE5" w:rsidP="00623EE5">
            <w:pPr>
              <w:pStyle w:val="BodyText"/>
              <w:spacing w:after="0"/>
              <w:ind w:firstLine="1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พื้นฐานสมมติฐานร้อยละ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350" w:type="dxa"/>
          </w:tcPr>
          <w:p w14:paraId="251D9F8C" w14:textId="2BDD00ED" w:rsidR="00623EE5" w:rsidRPr="006666FA" w:rsidRDefault="00623EE5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10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887</w:t>
            </w:r>
            <w:r w:rsidRPr="008510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7C7E8DE1" w14:textId="587957A4" w:rsidR="00623EE5" w:rsidRPr="006666FA" w:rsidRDefault="00B30E1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</w:p>
        </w:tc>
        <w:tc>
          <w:tcPr>
            <w:tcW w:w="1260" w:type="dxa"/>
          </w:tcPr>
          <w:p w14:paraId="1E15F0A5" w14:textId="42241CB9" w:rsidR="00623EE5" w:rsidRPr="006666FA" w:rsidRDefault="00623EE5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8510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  <w:r w:rsidRPr="008510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4ABD9FD1" w14:textId="7E6EBF7E" w:rsidR="00623EE5" w:rsidRPr="006666FA" w:rsidRDefault="00B30E1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</w:tr>
    </w:tbl>
    <w:p w14:paraId="548F6163" w14:textId="77777777" w:rsidR="00B7766D" w:rsidRPr="00D90F98" w:rsidRDefault="00B7766D" w:rsidP="00B7766D">
      <w:pPr>
        <w:tabs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20"/>
        </w:rPr>
      </w:pPr>
    </w:p>
    <w:p w14:paraId="178AC37B" w14:textId="77777777" w:rsidR="003F788B" w:rsidRDefault="003F788B" w:rsidP="00B7766D">
      <w:pPr>
        <w:tabs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20"/>
        </w:rPr>
      </w:pPr>
    </w:p>
    <w:p w14:paraId="7EDFB0FF" w14:textId="77777777" w:rsidR="003F788B" w:rsidRDefault="003F788B" w:rsidP="00B7766D">
      <w:pPr>
        <w:tabs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20"/>
        </w:rPr>
      </w:pPr>
    </w:p>
    <w:p w14:paraId="267CF8F6" w14:textId="77777777" w:rsidR="003F788B" w:rsidRDefault="003F788B" w:rsidP="00B7766D">
      <w:pPr>
        <w:tabs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20"/>
        </w:rPr>
      </w:pPr>
    </w:p>
    <w:p w14:paraId="5E9F2BC8" w14:textId="77777777" w:rsidR="003F788B" w:rsidRDefault="003F788B" w:rsidP="00B7766D">
      <w:pPr>
        <w:tabs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20"/>
        </w:rPr>
      </w:pPr>
    </w:p>
    <w:p w14:paraId="3863BD5E" w14:textId="77777777" w:rsidR="003F788B" w:rsidRDefault="003F788B" w:rsidP="00B7766D">
      <w:pPr>
        <w:tabs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20"/>
        </w:rPr>
      </w:pPr>
    </w:p>
    <w:p w14:paraId="602589E2" w14:textId="77777777" w:rsidR="003F788B" w:rsidRDefault="003F788B" w:rsidP="00B7766D">
      <w:pPr>
        <w:tabs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20"/>
        </w:rPr>
      </w:pPr>
    </w:p>
    <w:p w14:paraId="42D6AED7" w14:textId="77777777" w:rsidR="00A0596C" w:rsidRDefault="00A0596C" w:rsidP="00B7766D">
      <w:pPr>
        <w:tabs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20"/>
        </w:rPr>
      </w:pPr>
    </w:p>
    <w:p w14:paraId="548C5FC0" w14:textId="77777777" w:rsidR="003F788B" w:rsidRDefault="003F788B" w:rsidP="00B7766D">
      <w:pPr>
        <w:tabs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20"/>
        </w:rPr>
      </w:pPr>
    </w:p>
    <w:p w14:paraId="0AC2FD37" w14:textId="77777777" w:rsidR="003F788B" w:rsidRDefault="003F788B" w:rsidP="00B7766D">
      <w:pPr>
        <w:tabs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20"/>
        </w:rPr>
      </w:pPr>
    </w:p>
    <w:p w14:paraId="1B97ED2E" w14:textId="77777777" w:rsidR="00B7766D" w:rsidRPr="006666FA" w:rsidRDefault="00B7766D" w:rsidP="00623EE5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ทุนเรือนหุ้น</w:t>
      </w:r>
    </w:p>
    <w:p w14:paraId="2E72CBDD" w14:textId="1B13432C" w:rsidR="00B7766D" w:rsidRDefault="00B7766D" w:rsidP="00B7766D">
      <w:pPr>
        <w:pStyle w:val="BodyText"/>
        <w:spacing w:after="0"/>
        <w:rPr>
          <w:rFonts w:asciiTheme="majorBidi" w:hAnsiTheme="majorBidi" w:cstheme="majorBidi"/>
          <w:sz w:val="20"/>
          <w:lang w:bidi="th-TH"/>
        </w:rPr>
      </w:pPr>
    </w:p>
    <w:tbl>
      <w:tblPr>
        <w:tblW w:w="912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1"/>
        <w:gridCol w:w="858"/>
        <w:gridCol w:w="237"/>
        <w:gridCol w:w="1068"/>
        <w:gridCol w:w="261"/>
        <w:gridCol w:w="1002"/>
        <w:gridCol w:w="266"/>
        <w:gridCol w:w="1084"/>
        <w:gridCol w:w="261"/>
        <w:gridCol w:w="1046"/>
      </w:tblGrid>
      <w:tr w:rsidR="00FC7713" w:rsidRPr="00FC7713" w14:paraId="38FE0492" w14:textId="77777777" w:rsidTr="004760F0">
        <w:trPr>
          <w:tblHeader/>
        </w:trPr>
        <w:tc>
          <w:tcPr>
            <w:tcW w:w="1666" w:type="pct"/>
          </w:tcPr>
          <w:p w14:paraId="24DFEEB8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0" w:type="pct"/>
          </w:tcPr>
          <w:p w14:paraId="3DD5C636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มูลค่าหุ้น</w:t>
            </w:r>
          </w:p>
        </w:tc>
        <w:tc>
          <w:tcPr>
            <w:tcW w:w="130" w:type="pct"/>
          </w:tcPr>
          <w:p w14:paraId="4D21D664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7" w:type="pct"/>
            <w:gridSpan w:val="3"/>
            <w:tcBorders>
              <w:bottom w:val="single" w:sz="4" w:space="0" w:color="auto"/>
            </w:tcBorders>
          </w:tcPr>
          <w:p w14:paraId="262A8CD3" w14:textId="77777777" w:rsidR="00FC7713" w:rsidRPr="00FC7713" w:rsidRDefault="00B30E1D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46" w:type="pct"/>
          </w:tcPr>
          <w:p w14:paraId="496953F7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</w:tcPr>
          <w:p w14:paraId="68C71859" w14:textId="77777777" w:rsidR="00FC7713" w:rsidRPr="00FC7713" w:rsidRDefault="00B30E1D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FC7713" w:rsidRPr="00FC7713" w14:paraId="2BD05929" w14:textId="77777777" w:rsidTr="004760F0">
        <w:trPr>
          <w:tblHeader/>
        </w:trPr>
        <w:tc>
          <w:tcPr>
            <w:tcW w:w="1666" w:type="pct"/>
          </w:tcPr>
          <w:p w14:paraId="040220A5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0" w:type="pct"/>
          </w:tcPr>
          <w:p w14:paraId="60AB17FB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ต่อหุ้น</w:t>
            </w:r>
          </w:p>
        </w:tc>
        <w:tc>
          <w:tcPr>
            <w:tcW w:w="130" w:type="pct"/>
          </w:tcPr>
          <w:p w14:paraId="1EC3E14F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5BA76778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จำนวนหุ้น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40394348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6FD6EF14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  <w:tc>
          <w:tcPr>
            <w:tcW w:w="146" w:type="pct"/>
          </w:tcPr>
          <w:p w14:paraId="239ECEE0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1E731D8D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จำนวนหุ้น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41416A36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594781B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</w:tr>
      <w:tr w:rsidR="00FC7713" w:rsidRPr="00FC7713" w14:paraId="387DBC08" w14:textId="77777777" w:rsidTr="004760F0">
        <w:trPr>
          <w:tblHeader/>
        </w:trPr>
        <w:tc>
          <w:tcPr>
            <w:tcW w:w="1666" w:type="pct"/>
          </w:tcPr>
          <w:p w14:paraId="72F939F5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0" w:type="pct"/>
          </w:tcPr>
          <w:p w14:paraId="5E315175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130" w:type="pct"/>
          </w:tcPr>
          <w:p w14:paraId="250ECD3F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33" w:type="pct"/>
            <w:gridSpan w:val="7"/>
          </w:tcPr>
          <w:p w14:paraId="43E4B843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(พันหุ้น / พันบาท)</w:t>
            </w:r>
          </w:p>
        </w:tc>
      </w:tr>
      <w:tr w:rsidR="00FC7713" w:rsidRPr="00FC7713" w14:paraId="2B3BC736" w14:textId="77777777" w:rsidTr="004760F0">
        <w:tc>
          <w:tcPr>
            <w:tcW w:w="1666" w:type="pct"/>
          </w:tcPr>
          <w:p w14:paraId="4AA342A4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>ทุนจดทะเบียน</w:t>
            </w:r>
          </w:p>
        </w:tc>
        <w:tc>
          <w:tcPr>
            <w:tcW w:w="470" w:type="pct"/>
          </w:tcPr>
          <w:p w14:paraId="74406F35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66F73817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352FC3AA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04722D86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2B491C36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ECC15BD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</w:tcPr>
          <w:p w14:paraId="666AD07F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2ACD7400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26E7F201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C7713" w:rsidRPr="00FC7713" w14:paraId="1ADD1193" w14:textId="77777777" w:rsidTr="004760F0">
        <w:tc>
          <w:tcPr>
            <w:tcW w:w="1666" w:type="pct"/>
          </w:tcPr>
          <w:p w14:paraId="2F563AF6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470" w:type="pct"/>
          </w:tcPr>
          <w:p w14:paraId="1A20A8C4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71F71FEC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30908DD5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349DE9D7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29209F32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387FC95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</w:tcPr>
          <w:p w14:paraId="72F1BB8A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3EB48E0D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2FBA585F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6161" w:rsidRPr="00FC7713" w14:paraId="44F130EF" w14:textId="77777777" w:rsidTr="004760F0">
        <w:tc>
          <w:tcPr>
            <w:tcW w:w="1666" w:type="pct"/>
          </w:tcPr>
          <w:p w14:paraId="2DF7FECF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หุ้นสามัญ</w:t>
            </w: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ab/>
            </w:r>
          </w:p>
        </w:tc>
        <w:tc>
          <w:tcPr>
            <w:tcW w:w="470" w:type="pct"/>
          </w:tcPr>
          <w:p w14:paraId="1DF70CD7" w14:textId="77777777" w:rsidR="00C66161" w:rsidRPr="00FC7713" w:rsidRDefault="00B30E1D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30" w:type="pct"/>
          </w:tcPr>
          <w:p w14:paraId="29B44C14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85" w:type="pct"/>
          </w:tcPr>
          <w:p w14:paraId="04D7690C" w14:textId="45388869" w:rsidR="00C66161" w:rsidRPr="00C66161" w:rsidRDefault="00B30E1D" w:rsidP="00C66161">
            <w:pPr>
              <w:tabs>
                <w:tab w:val="decimal" w:pos="77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66161" w:rsidRPr="00C66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43" w:type="pct"/>
          </w:tcPr>
          <w:p w14:paraId="56E5934D" w14:textId="77777777" w:rsidR="00C66161" w:rsidRPr="00C66161" w:rsidRDefault="00C66161" w:rsidP="00C66161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4050D5AD" w14:textId="24D5F093" w:rsidR="00C66161" w:rsidRPr="00C66161" w:rsidRDefault="00B30E1D" w:rsidP="00C66161">
            <w:pPr>
              <w:tabs>
                <w:tab w:val="decimal" w:pos="7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  <w:r w:rsidR="00C66161" w:rsidRPr="00C66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6" w:type="pct"/>
          </w:tcPr>
          <w:p w14:paraId="78222C7B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94" w:type="pct"/>
          </w:tcPr>
          <w:p w14:paraId="52115455" w14:textId="77777777" w:rsidR="00C66161" w:rsidRPr="00FC7713" w:rsidRDefault="00B30E1D" w:rsidP="00C66161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66161"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43" w:type="pct"/>
          </w:tcPr>
          <w:p w14:paraId="7DDD1F36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27034EC2" w14:textId="77777777" w:rsidR="00C66161" w:rsidRPr="00FC7713" w:rsidRDefault="00B30E1D" w:rsidP="00C66161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  <w:r w:rsidR="00C66161"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C66161" w:rsidRPr="00FC7713" w14:paraId="1C06701F" w14:textId="77777777" w:rsidTr="004760F0">
        <w:tc>
          <w:tcPr>
            <w:tcW w:w="1666" w:type="pct"/>
          </w:tcPr>
          <w:p w14:paraId="73EF0D19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ออกหุ้นสามัญใหม่</w:t>
            </w:r>
          </w:p>
        </w:tc>
        <w:tc>
          <w:tcPr>
            <w:tcW w:w="470" w:type="pct"/>
          </w:tcPr>
          <w:p w14:paraId="34D674D7" w14:textId="77777777" w:rsidR="00C66161" w:rsidRPr="00FC7713" w:rsidRDefault="00B30E1D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30" w:type="pct"/>
          </w:tcPr>
          <w:p w14:paraId="224D2038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03D9BC18" w14:textId="3E7AF55E" w:rsidR="00C66161" w:rsidRPr="00C66161" w:rsidRDefault="00B30E1D" w:rsidP="00C66161">
            <w:pPr>
              <w:tabs>
                <w:tab w:val="decimal" w:pos="77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66161" w:rsidRPr="00C66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3" w:type="pct"/>
          </w:tcPr>
          <w:p w14:paraId="53119D97" w14:textId="77777777" w:rsidR="00C66161" w:rsidRPr="00C66161" w:rsidRDefault="00C66161" w:rsidP="00C66161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65D77E86" w14:textId="0E23F94F" w:rsidR="00C66161" w:rsidRPr="00C66161" w:rsidRDefault="00B30E1D" w:rsidP="00C66161">
            <w:pPr>
              <w:tabs>
                <w:tab w:val="decimal" w:pos="7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="00C66161" w:rsidRPr="00C66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6" w:type="pct"/>
          </w:tcPr>
          <w:p w14:paraId="171DBE43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</w:tcPr>
          <w:p w14:paraId="6B18D32C" w14:textId="77777777" w:rsidR="00C66161" w:rsidRPr="00FC7713" w:rsidRDefault="00C66161" w:rsidP="00C66161">
            <w:pPr>
              <w:tabs>
                <w:tab w:val="decimal" w:pos="585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26A4016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312964A2" w14:textId="77777777" w:rsidR="00C66161" w:rsidRPr="00FC7713" w:rsidRDefault="00C66161" w:rsidP="00C66161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66161" w:rsidRPr="00FC7713" w14:paraId="19A0DDAD" w14:textId="77777777" w:rsidTr="004760F0">
        <w:tc>
          <w:tcPr>
            <w:tcW w:w="1666" w:type="pct"/>
          </w:tcPr>
          <w:p w14:paraId="3E0823DD" w14:textId="77777777" w:rsidR="00C66161" w:rsidRPr="00FC7713" w:rsidRDefault="00C66161" w:rsidP="00C66161">
            <w:pPr>
              <w:spacing w:line="240" w:lineRule="atLeast"/>
              <w:ind w:left="150" w:right="-288" w:hanging="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771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เปลี่ยนแปลง</w:t>
            </w:r>
            <w:r w:rsidRPr="00FC771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มูลค่าหุ้นที่ตราไว้</w:t>
            </w:r>
          </w:p>
        </w:tc>
        <w:tc>
          <w:tcPr>
            <w:tcW w:w="470" w:type="pct"/>
          </w:tcPr>
          <w:p w14:paraId="59549D84" w14:textId="77777777" w:rsidR="00C66161" w:rsidRPr="00FC7713" w:rsidRDefault="00B30E1D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30" w:type="pct"/>
          </w:tcPr>
          <w:p w14:paraId="1E2BAEB1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0CD978B2" w14:textId="151FFD3B" w:rsidR="00C66161" w:rsidRPr="00C66161" w:rsidRDefault="00C66161" w:rsidP="00C66161">
            <w:pPr>
              <w:tabs>
                <w:tab w:val="decimal" w:pos="77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6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66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Pr="00C66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0DF80794" w14:textId="77777777" w:rsidR="00C66161" w:rsidRPr="00C66161" w:rsidRDefault="00C66161" w:rsidP="00C66161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7F47741B" w14:textId="07427663" w:rsidR="00C66161" w:rsidRPr="00C66161" w:rsidRDefault="00C66161" w:rsidP="000C57A7">
            <w:pPr>
              <w:tabs>
                <w:tab w:val="decimal" w:pos="585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6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33E2A9D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</w:tcPr>
          <w:p w14:paraId="32F5BE26" w14:textId="77777777" w:rsidR="00C66161" w:rsidRPr="00FC7713" w:rsidRDefault="00C66161" w:rsidP="00C66161">
            <w:pPr>
              <w:tabs>
                <w:tab w:val="decimal" w:pos="585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88C8E0D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63323ED2" w14:textId="77777777" w:rsidR="00C66161" w:rsidRPr="00FC7713" w:rsidRDefault="00C66161" w:rsidP="00C66161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66161" w:rsidRPr="00FC7713" w14:paraId="780385AE" w14:textId="77777777" w:rsidTr="004760F0">
        <w:tc>
          <w:tcPr>
            <w:tcW w:w="1666" w:type="pct"/>
          </w:tcPr>
          <w:p w14:paraId="4B64F217" w14:textId="77777777" w:rsidR="00C66161" w:rsidRPr="00FC7713" w:rsidRDefault="00C66161" w:rsidP="00C66161">
            <w:pPr>
              <w:spacing w:line="240" w:lineRule="atLeast"/>
              <w:ind w:left="150" w:right="-288" w:hanging="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771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เปลี่ยนแปลง</w:t>
            </w:r>
            <w:r w:rsidRPr="00FC771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มูลค่าหุ้นที่ตราไว้</w:t>
            </w:r>
          </w:p>
        </w:tc>
        <w:tc>
          <w:tcPr>
            <w:tcW w:w="470" w:type="pct"/>
          </w:tcPr>
          <w:p w14:paraId="7AA837B1" w14:textId="77777777" w:rsidR="00C66161" w:rsidRPr="00FC7713" w:rsidRDefault="00B30E1D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C66161"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" w:type="pct"/>
          </w:tcPr>
          <w:p w14:paraId="226D6B40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5AB84A18" w14:textId="1BC45F0D" w:rsidR="00C66161" w:rsidRPr="00C66161" w:rsidRDefault="00B30E1D" w:rsidP="00C66161">
            <w:pPr>
              <w:tabs>
                <w:tab w:val="decimal" w:pos="77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</w:t>
            </w:r>
            <w:r w:rsidR="00C66161" w:rsidRPr="00C66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3" w:type="pct"/>
          </w:tcPr>
          <w:p w14:paraId="6AFF5E5F" w14:textId="77777777" w:rsidR="00C66161" w:rsidRPr="00C66161" w:rsidRDefault="00C66161" w:rsidP="00C66161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61D452AD" w14:textId="577F3A35" w:rsidR="00C66161" w:rsidRPr="00C66161" w:rsidRDefault="00C66161" w:rsidP="000C57A7">
            <w:pPr>
              <w:tabs>
                <w:tab w:val="decimal" w:pos="585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6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974B3E8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</w:tcPr>
          <w:p w14:paraId="7D2684D3" w14:textId="77777777" w:rsidR="00C66161" w:rsidRPr="00FC7713" w:rsidRDefault="00C66161" w:rsidP="00C66161">
            <w:pPr>
              <w:tabs>
                <w:tab w:val="decimal" w:pos="585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9C27FAC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45A8CE6A" w14:textId="77777777" w:rsidR="00C66161" w:rsidRPr="00FC7713" w:rsidRDefault="00C66161" w:rsidP="00C66161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66161" w:rsidRPr="00FC7713" w14:paraId="5E782CD5" w14:textId="77777777" w:rsidTr="004760F0">
        <w:tc>
          <w:tcPr>
            <w:tcW w:w="1666" w:type="pct"/>
          </w:tcPr>
          <w:p w14:paraId="3A2C67DC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ออกหุ้นสามัญใหม่</w:t>
            </w:r>
          </w:p>
        </w:tc>
        <w:tc>
          <w:tcPr>
            <w:tcW w:w="470" w:type="pct"/>
          </w:tcPr>
          <w:p w14:paraId="5499424E" w14:textId="77777777" w:rsidR="00C66161" w:rsidRPr="00FC7713" w:rsidRDefault="00B30E1D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C66161"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" w:type="pct"/>
          </w:tcPr>
          <w:p w14:paraId="16918CF2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68D8D4E3" w14:textId="46E8DDD8" w:rsidR="00C66161" w:rsidRPr="00C66161" w:rsidRDefault="00B30E1D" w:rsidP="00C66161">
            <w:pPr>
              <w:tabs>
                <w:tab w:val="decimal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</w:t>
            </w:r>
            <w:r w:rsidR="00C66161" w:rsidRPr="00C66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3" w:type="pct"/>
          </w:tcPr>
          <w:p w14:paraId="616BF269" w14:textId="77777777" w:rsidR="00C66161" w:rsidRPr="00C66161" w:rsidRDefault="00C66161" w:rsidP="00C66161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053FA035" w14:textId="6E937218" w:rsidR="00C66161" w:rsidRPr="00C66161" w:rsidRDefault="00B30E1D" w:rsidP="00C66161">
            <w:pPr>
              <w:tabs>
                <w:tab w:val="decimal" w:pos="7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</w:t>
            </w:r>
            <w:r w:rsidR="00C66161" w:rsidRPr="00C66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6" w:type="pct"/>
          </w:tcPr>
          <w:p w14:paraId="74F1C09B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</w:tcPr>
          <w:p w14:paraId="7976F2B7" w14:textId="77777777" w:rsidR="00C66161" w:rsidRPr="00FC7713" w:rsidRDefault="00C66161" w:rsidP="00C66161">
            <w:pPr>
              <w:tabs>
                <w:tab w:val="decimal" w:pos="585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634A52C9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3556D00C" w14:textId="77777777" w:rsidR="00C66161" w:rsidRPr="00FC7713" w:rsidRDefault="00C66161" w:rsidP="00C66161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66161" w:rsidRPr="00FC7713" w14:paraId="377056C6" w14:textId="77777777" w:rsidTr="004760F0">
        <w:tc>
          <w:tcPr>
            <w:tcW w:w="1666" w:type="pct"/>
          </w:tcPr>
          <w:p w14:paraId="58E60D95" w14:textId="0EB5D240" w:rsidR="00C66161" w:rsidRPr="00FC7713" w:rsidRDefault="00C66161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470" w:type="pct"/>
          </w:tcPr>
          <w:p w14:paraId="0CA3F941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99DEA37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A2EEAEB" w14:textId="77777777" w:rsidR="00C66161" w:rsidRPr="00C66161" w:rsidRDefault="00C66161" w:rsidP="00C66161">
            <w:pPr>
              <w:tabs>
                <w:tab w:val="decimal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44F6EFEB" w14:textId="77777777" w:rsidR="00C66161" w:rsidRPr="00C66161" w:rsidRDefault="00C66161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505EED33" w14:textId="77777777" w:rsidR="00C66161" w:rsidRPr="00C66161" w:rsidRDefault="00C66161" w:rsidP="00C66161">
            <w:pPr>
              <w:tabs>
                <w:tab w:val="decimal" w:pos="78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4BEADC5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021D3C28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369978FD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38C34D11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6161" w:rsidRPr="00FC7713" w14:paraId="0EF19FE0" w14:textId="77777777" w:rsidTr="004760F0">
        <w:tc>
          <w:tcPr>
            <w:tcW w:w="1666" w:type="pct"/>
          </w:tcPr>
          <w:p w14:paraId="6BBDBC59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- </w:t>
            </w: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ab/>
            </w: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หุ้นสามัญ</w:t>
            </w:r>
            <w:r w:rsidRPr="00FC77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470" w:type="pct"/>
          </w:tcPr>
          <w:p w14:paraId="68EF9B0A" w14:textId="77777777" w:rsidR="00C66161" w:rsidRPr="00FC7713" w:rsidRDefault="00B30E1D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30" w:type="pct"/>
          </w:tcPr>
          <w:p w14:paraId="4B1BC073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02B2D240" w14:textId="298CFFA0" w:rsidR="00C66161" w:rsidRPr="00893DAC" w:rsidRDefault="00C66161" w:rsidP="00893DAC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13885E4" w14:textId="77777777" w:rsidR="00C66161" w:rsidRPr="00893DAC" w:rsidRDefault="00C66161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14:paraId="10754EDB" w14:textId="21376F2C" w:rsidR="00C66161" w:rsidRPr="00893DAC" w:rsidRDefault="00C66161" w:rsidP="000C57A7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F5ED590" w14:textId="77777777" w:rsidR="00C66161" w:rsidRPr="00893DAC" w:rsidRDefault="00C66161" w:rsidP="00C66161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7433E361" w14:textId="77777777" w:rsidR="00C66161" w:rsidRPr="00893DAC" w:rsidDel="006B48B8" w:rsidRDefault="00B30E1D" w:rsidP="00C66161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C66161"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43" w:type="pct"/>
          </w:tcPr>
          <w:p w14:paraId="05A6FA00" w14:textId="77777777" w:rsidR="00C66161" w:rsidRPr="00893DAC" w:rsidRDefault="00C66161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71D18BEB" w14:textId="77777777" w:rsidR="00C66161" w:rsidRPr="00893DAC" w:rsidRDefault="00B30E1D" w:rsidP="00C66161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320</w:t>
            </w:r>
            <w:r w:rsidR="00C66161"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C66161" w:rsidRPr="00FC7713" w14:paraId="24C69F34" w14:textId="77777777" w:rsidTr="004760F0">
        <w:tc>
          <w:tcPr>
            <w:tcW w:w="1666" w:type="pct"/>
          </w:tcPr>
          <w:p w14:paraId="668EFE42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- </w:t>
            </w: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ab/>
            </w: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หุ้นสามัญ</w:t>
            </w:r>
            <w:r w:rsidRPr="00FC77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470" w:type="pct"/>
          </w:tcPr>
          <w:p w14:paraId="16BD186C" w14:textId="77777777" w:rsidR="00C66161" w:rsidRPr="00FC7713" w:rsidRDefault="00B30E1D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C66161"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" w:type="pct"/>
          </w:tcPr>
          <w:p w14:paraId="6F5EB708" w14:textId="77777777" w:rsidR="00C66161" w:rsidRPr="00FC7713" w:rsidRDefault="00C66161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1FA098E8" w14:textId="66B0C0DA" w:rsidR="00C66161" w:rsidRPr="00893DAC" w:rsidRDefault="00B30E1D" w:rsidP="00C66161">
            <w:pPr>
              <w:tabs>
                <w:tab w:val="decimal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66161"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  <w:r w:rsidR="00C66161"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3" w:type="pct"/>
          </w:tcPr>
          <w:p w14:paraId="6F16BE71" w14:textId="77777777" w:rsidR="00C66161" w:rsidRPr="00893DAC" w:rsidRDefault="00C66161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14:paraId="5694DDCD" w14:textId="25E34B2E" w:rsidR="00C66161" w:rsidRPr="00893DAC" w:rsidRDefault="00B30E1D" w:rsidP="00C66161">
            <w:pPr>
              <w:tabs>
                <w:tab w:val="decimal" w:pos="7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560</w:t>
            </w:r>
            <w:r w:rsidR="00C66161"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6" w:type="pct"/>
          </w:tcPr>
          <w:p w14:paraId="280DD8EA" w14:textId="77777777" w:rsidR="00C66161" w:rsidRPr="00893DAC" w:rsidRDefault="00C66161" w:rsidP="00C66161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364761E0" w14:textId="77777777" w:rsidR="00C66161" w:rsidRPr="00893DAC" w:rsidRDefault="00C66161" w:rsidP="00C66161">
            <w:pPr>
              <w:tabs>
                <w:tab w:val="decimal" w:pos="58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6B82922F" w14:textId="77777777" w:rsidR="00C66161" w:rsidRPr="00893DAC" w:rsidRDefault="00C66161" w:rsidP="00C661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0B2EFDAD" w14:textId="77777777" w:rsidR="00C66161" w:rsidRPr="00893DAC" w:rsidRDefault="00C66161" w:rsidP="00C66161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C7713" w:rsidRPr="00FC7713" w14:paraId="2E4048DA" w14:textId="77777777" w:rsidTr="00FC7713">
        <w:trPr>
          <w:trHeight w:val="179"/>
        </w:trPr>
        <w:tc>
          <w:tcPr>
            <w:tcW w:w="1666" w:type="pct"/>
          </w:tcPr>
          <w:p w14:paraId="7FCB3D80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8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470" w:type="pct"/>
          </w:tcPr>
          <w:p w14:paraId="33035814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20"/>
                <w:highlight w:val="green"/>
                <w:lang w:val="en-US" w:bidi="th-TH"/>
              </w:rPr>
            </w:pPr>
          </w:p>
        </w:tc>
        <w:tc>
          <w:tcPr>
            <w:tcW w:w="130" w:type="pct"/>
          </w:tcPr>
          <w:p w14:paraId="2256C56B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20"/>
                <w:highlight w:val="green"/>
                <w:lang w:val="en-US" w:bidi="th-TH"/>
              </w:rPr>
            </w:pPr>
          </w:p>
        </w:tc>
        <w:tc>
          <w:tcPr>
            <w:tcW w:w="585" w:type="pct"/>
          </w:tcPr>
          <w:p w14:paraId="75E05EA7" w14:textId="77777777" w:rsidR="00FC7713" w:rsidRPr="00FC7713" w:rsidRDefault="00FC7713" w:rsidP="00FC7713">
            <w:pPr>
              <w:tabs>
                <w:tab w:val="decimal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3B9C2321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9" w:type="pct"/>
          </w:tcPr>
          <w:p w14:paraId="6FFC8991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6" w:type="pct"/>
          </w:tcPr>
          <w:p w14:paraId="4636850C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pct"/>
          </w:tcPr>
          <w:p w14:paraId="349B037D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3" w:type="pct"/>
          </w:tcPr>
          <w:p w14:paraId="39E19BFE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73" w:type="pct"/>
          </w:tcPr>
          <w:p w14:paraId="1F2A20FD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FC7713" w:rsidRPr="00FC7713" w14:paraId="1E045495" w14:textId="77777777" w:rsidTr="004760F0">
        <w:tc>
          <w:tcPr>
            <w:tcW w:w="1666" w:type="pct"/>
          </w:tcPr>
          <w:p w14:paraId="73379CD9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>ทุนที่ออกและชำระแล้ว</w:t>
            </w:r>
          </w:p>
        </w:tc>
        <w:tc>
          <w:tcPr>
            <w:tcW w:w="470" w:type="pct"/>
          </w:tcPr>
          <w:p w14:paraId="37891FE0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130" w:type="pct"/>
          </w:tcPr>
          <w:p w14:paraId="2298B5B5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85" w:type="pct"/>
          </w:tcPr>
          <w:p w14:paraId="577FB8B8" w14:textId="77777777" w:rsidR="00FC7713" w:rsidRPr="00FC7713" w:rsidRDefault="00FC7713" w:rsidP="00FC7713">
            <w:pPr>
              <w:tabs>
                <w:tab w:val="decimal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59DE4E1F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4067EEF4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E46CB7F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94" w:type="pct"/>
          </w:tcPr>
          <w:p w14:paraId="2CF9C491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04F6CB37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73" w:type="pct"/>
          </w:tcPr>
          <w:p w14:paraId="0ADEBCF9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</w:tr>
      <w:tr w:rsidR="00FC7713" w:rsidRPr="00FC7713" w14:paraId="2EE15F91" w14:textId="77777777" w:rsidTr="004760F0">
        <w:tc>
          <w:tcPr>
            <w:tcW w:w="1666" w:type="pct"/>
          </w:tcPr>
          <w:p w14:paraId="272D8D7B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470" w:type="pct"/>
          </w:tcPr>
          <w:p w14:paraId="199967C0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130" w:type="pct"/>
          </w:tcPr>
          <w:p w14:paraId="2D2DEFD7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85" w:type="pct"/>
          </w:tcPr>
          <w:p w14:paraId="5656E2B2" w14:textId="77777777" w:rsidR="00FC7713" w:rsidRPr="00FC7713" w:rsidRDefault="00FC7713" w:rsidP="00FC7713">
            <w:pPr>
              <w:tabs>
                <w:tab w:val="decimal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5E43AD77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65629029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1415E3F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94" w:type="pct"/>
          </w:tcPr>
          <w:p w14:paraId="13C95934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2E6FC9DA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73" w:type="pct"/>
          </w:tcPr>
          <w:p w14:paraId="119F7F3F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</w:tr>
      <w:tr w:rsidR="006F48EF" w:rsidRPr="00FC7713" w14:paraId="1EA5680E" w14:textId="77777777" w:rsidTr="004760F0">
        <w:tc>
          <w:tcPr>
            <w:tcW w:w="1666" w:type="pct"/>
          </w:tcPr>
          <w:p w14:paraId="171C02B0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หุ้นสามัญ</w:t>
            </w: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ab/>
            </w:r>
          </w:p>
        </w:tc>
        <w:tc>
          <w:tcPr>
            <w:tcW w:w="470" w:type="pct"/>
          </w:tcPr>
          <w:p w14:paraId="289FD894" w14:textId="77777777" w:rsidR="006F48EF" w:rsidRPr="00FC7713" w:rsidRDefault="00B30E1D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30" w:type="pct"/>
          </w:tcPr>
          <w:p w14:paraId="174479EA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85" w:type="pct"/>
          </w:tcPr>
          <w:p w14:paraId="3905B8CF" w14:textId="1C689AFF" w:rsidR="006F48EF" w:rsidRPr="006F48EF" w:rsidRDefault="00B30E1D" w:rsidP="006F48EF">
            <w:pPr>
              <w:tabs>
                <w:tab w:val="decimal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F48EF"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43" w:type="pct"/>
          </w:tcPr>
          <w:p w14:paraId="2B8FBCE2" w14:textId="77777777" w:rsidR="006F48EF" w:rsidRPr="006F48EF" w:rsidRDefault="006F48EF" w:rsidP="006F48EF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444E0238" w14:textId="740EF4D6" w:rsidR="006F48EF" w:rsidRPr="006F48EF" w:rsidRDefault="00B30E1D" w:rsidP="006F48EF">
            <w:pPr>
              <w:tabs>
                <w:tab w:val="decimal" w:pos="7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  <w:r w:rsidR="006F48EF"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6" w:type="pct"/>
          </w:tcPr>
          <w:p w14:paraId="7FB7E932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94" w:type="pct"/>
          </w:tcPr>
          <w:p w14:paraId="4D7A0E9C" w14:textId="77777777" w:rsidR="006F48EF" w:rsidRPr="00FC7713" w:rsidRDefault="00B30E1D" w:rsidP="006F48EF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F48EF"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949</w:t>
            </w:r>
          </w:p>
        </w:tc>
        <w:tc>
          <w:tcPr>
            <w:tcW w:w="143" w:type="pct"/>
          </w:tcPr>
          <w:p w14:paraId="5E8F62CB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3DCDE3B5" w14:textId="77777777" w:rsidR="006F48EF" w:rsidRPr="00FC7713" w:rsidRDefault="00B30E1D" w:rsidP="006F48EF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</w:t>
            </w:r>
            <w:r w:rsidR="006F48EF"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</w:p>
        </w:tc>
      </w:tr>
      <w:tr w:rsidR="006F48EF" w:rsidRPr="00FC7713" w14:paraId="5CBB2B26" w14:textId="77777777" w:rsidTr="004760F0">
        <w:tc>
          <w:tcPr>
            <w:tcW w:w="1666" w:type="pct"/>
          </w:tcPr>
          <w:p w14:paraId="4A9597A2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หุ้นสามัญ</w:t>
            </w: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ab/>
            </w:r>
          </w:p>
        </w:tc>
        <w:tc>
          <w:tcPr>
            <w:tcW w:w="470" w:type="pct"/>
          </w:tcPr>
          <w:p w14:paraId="67E704AE" w14:textId="77777777" w:rsidR="006F48EF" w:rsidRPr="00FC7713" w:rsidRDefault="00B30E1D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30" w:type="pct"/>
          </w:tcPr>
          <w:p w14:paraId="24AB7775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85" w:type="pct"/>
          </w:tcPr>
          <w:p w14:paraId="61127AB9" w14:textId="7CD3AB87" w:rsidR="006F48EF" w:rsidRPr="006F48EF" w:rsidRDefault="006F48EF" w:rsidP="00022C6A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CFB0664" w14:textId="77777777" w:rsidR="006F48EF" w:rsidRPr="006F48EF" w:rsidRDefault="006F48EF" w:rsidP="006F48EF">
            <w:pPr>
              <w:tabs>
                <w:tab w:val="left" w:pos="454"/>
                <w:tab w:val="decimal" w:pos="590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6530F57B" w14:textId="5F684890" w:rsidR="006F48EF" w:rsidRPr="006F48EF" w:rsidRDefault="006F48EF" w:rsidP="000C57A7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24650A5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94" w:type="pct"/>
          </w:tcPr>
          <w:p w14:paraId="7E907F10" w14:textId="77777777" w:rsidR="006F48EF" w:rsidRPr="00FC7713" w:rsidRDefault="00B30E1D" w:rsidP="006F48EF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F48EF"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143" w:type="pct"/>
          </w:tcPr>
          <w:p w14:paraId="086780B4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05C11E7C" w14:textId="45A37C75" w:rsidR="006F48EF" w:rsidRPr="00FC7713" w:rsidRDefault="00B30E1D" w:rsidP="006F48EF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</w:t>
            </w:r>
            <w:r w:rsidR="006F48EF"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D70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6F48EF" w:rsidRPr="00FC7713" w14:paraId="787713BF" w14:textId="77777777" w:rsidTr="004760F0">
        <w:tc>
          <w:tcPr>
            <w:tcW w:w="1666" w:type="pct"/>
          </w:tcPr>
          <w:p w14:paraId="1373422D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8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771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ชำระค่าหุ้นเพิ่มเติม</w:t>
            </w:r>
          </w:p>
        </w:tc>
        <w:tc>
          <w:tcPr>
            <w:tcW w:w="470" w:type="pct"/>
          </w:tcPr>
          <w:p w14:paraId="47BE6501" w14:textId="77777777" w:rsidR="006F48EF" w:rsidRPr="00FC7713" w:rsidRDefault="00B30E1D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0" w:type="pct"/>
          </w:tcPr>
          <w:p w14:paraId="6E35BB17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85" w:type="pct"/>
          </w:tcPr>
          <w:p w14:paraId="1E57587E" w14:textId="3EB49328" w:rsidR="006F48EF" w:rsidRPr="006F48EF" w:rsidRDefault="006F48EF" w:rsidP="00022C6A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7EAAC6C" w14:textId="77777777" w:rsidR="006F48EF" w:rsidRPr="006F48EF" w:rsidRDefault="006F48EF" w:rsidP="006F48EF">
            <w:pPr>
              <w:tabs>
                <w:tab w:val="left" w:pos="454"/>
                <w:tab w:val="decimal" w:pos="590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20E56C20" w14:textId="307E2D04" w:rsidR="006F48EF" w:rsidRPr="006F48EF" w:rsidRDefault="006F48EF" w:rsidP="000C57A7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C71C6A4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94" w:type="pct"/>
          </w:tcPr>
          <w:p w14:paraId="53DE5233" w14:textId="77777777" w:rsidR="006F48EF" w:rsidRPr="00FC7713" w:rsidRDefault="00B30E1D" w:rsidP="006F48EF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F48EF"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143" w:type="pct"/>
          </w:tcPr>
          <w:p w14:paraId="13045974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28E87256" w14:textId="5AE89F87" w:rsidR="006F48EF" w:rsidRPr="00FC7713" w:rsidRDefault="00B30E1D" w:rsidP="006F48EF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6F48EF"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  <w:r w:rsidR="00D70F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6F48EF" w:rsidRPr="00FC7713" w14:paraId="41764488" w14:textId="77777777" w:rsidTr="004760F0">
        <w:tc>
          <w:tcPr>
            <w:tcW w:w="1666" w:type="pct"/>
          </w:tcPr>
          <w:p w14:paraId="0B3D83AC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ออกหุ้นสามัญใหม่</w:t>
            </w:r>
          </w:p>
        </w:tc>
        <w:tc>
          <w:tcPr>
            <w:tcW w:w="470" w:type="pct"/>
          </w:tcPr>
          <w:p w14:paraId="51F10592" w14:textId="77777777" w:rsidR="006F48EF" w:rsidRPr="00FC7713" w:rsidRDefault="00B30E1D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30" w:type="pct"/>
          </w:tcPr>
          <w:p w14:paraId="266F92B3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85" w:type="pct"/>
          </w:tcPr>
          <w:p w14:paraId="215B9CA5" w14:textId="7391B0DE" w:rsidR="006F48EF" w:rsidRPr="006F48EF" w:rsidRDefault="00B30E1D" w:rsidP="006F48EF">
            <w:pPr>
              <w:tabs>
                <w:tab w:val="decimal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F48EF"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3" w:type="pct"/>
          </w:tcPr>
          <w:p w14:paraId="52952195" w14:textId="77777777" w:rsidR="006F48EF" w:rsidRPr="006F48EF" w:rsidRDefault="006F48EF" w:rsidP="006F48EF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3E364172" w14:textId="373B1A41" w:rsidR="006F48EF" w:rsidRPr="006F48EF" w:rsidRDefault="00B30E1D" w:rsidP="006F48EF">
            <w:pPr>
              <w:tabs>
                <w:tab w:val="decimal" w:pos="7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="006F48EF"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6" w:type="pct"/>
          </w:tcPr>
          <w:p w14:paraId="427996F8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94" w:type="pct"/>
          </w:tcPr>
          <w:p w14:paraId="4DA178CA" w14:textId="77777777" w:rsidR="006F48EF" w:rsidRPr="00FC7713" w:rsidRDefault="006F48EF" w:rsidP="006F48EF">
            <w:pPr>
              <w:tabs>
                <w:tab w:val="decimal" w:pos="59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6A3CF46" w14:textId="77777777" w:rsidR="006F48EF" w:rsidRPr="00FC7713" w:rsidRDefault="006F48EF" w:rsidP="006F48EF">
            <w:pPr>
              <w:tabs>
                <w:tab w:val="left" w:pos="454"/>
                <w:tab w:val="decimal" w:pos="59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15538DDE" w14:textId="77777777" w:rsidR="006F48EF" w:rsidRPr="00FC7713" w:rsidRDefault="006F48EF" w:rsidP="006F48EF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F48EF" w:rsidRPr="00FC7713" w14:paraId="34903205" w14:textId="77777777" w:rsidTr="004760F0">
        <w:tc>
          <w:tcPr>
            <w:tcW w:w="1666" w:type="pct"/>
          </w:tcPr>
          <w:p w14:paraId="712FE8CC" w14:textId="77777777" w:rsidR="006F48EF" w:rsidRPr="00FC7713" w:rsidRDefault="006F48EF" w:rsidP="006F48EF">
            <w:pPr>
              <w:spacing w:line="240" w:lineRule="atLeast"/>
              <w:ind w:left="150" w:right="-288" w:hanging="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771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เปลี่ยนแปลง</w:t>
            </w:r>
            <w:r w:rsidRPr="00FC771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มูลค่าหุ้นที่ตราไว้</w:t>
            </w:r>
          </w:p>
        </w:tc>
        <w:tc>
          <w:tcPr>
            <w:tcW w:w="470" w:type="pct"/>
          </w:tcPr>
          <w:p w14:paraId="5602E0AE" w14:textId="77777777" w:rsidR="006F48EF" w:rsidRPr="00FC7713" w:rsidRDefault="00B30E1D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30" w:type="pct"/>
          </w:tcPr>
          <w:p w14:paraId="477255BE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08502E65" w14:textId="716AEEC6" w:rsidR="006F48EF" w:rsidRPr="006F48EF" w:rsidRDefault="006F48EF" w:rsidP="006F48EF">
            <w:pPr>
              <w:tabs>
                <w:tab w:val="decimal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0710A067" w14:textId="77777777" w:rsidR="006F48EF" w:rsidRPr="006F48EF" w:rsidRDefault="006F48EF" w:rsidP="006F48EF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23E63C61" w14:textId="2E5726DB" w:rsidR="006F48EF" w:rsidRPr="006F48EF" w:rsidRDefault="006F48EF" w:rsidP="000C57A7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52A7081D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94" w:type="pct"/>
          </w:tcPr>
          <w:p w14:paraId="6CEF272F" w14:textId="77777777" w:rsidR="006F48EF" w:rsidRPr="00FC7713" w:rsidRDefault="006F48EF" w:rsidP="006F48EF">
            <w:pPr>
              <w:tabs>
                <w:tab w:val="decimal" w:pos="585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DBF306F" w14:textId="77777777" w:rsidR="006F48EF" w:rsidRPr="00FC7713" w:rsidRDefault="006F48EF" w:rsidP="006F48EF">
            <w:pPr>
              <w:tabs>
                <w:tab w:val="left" w:pos="454"/>
                <w:tab w:val="decimal" w:pos="59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1AB1DDA1" w14:textId="77777777" w:rsidR="006F48EF" w:rsidRPr="00FC7713" w:rsidRDefault="006F48EF" w:rsidP="006F48EF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F48EF" w:rsidRPr="00FC7713" w14:paraId="10A81721" w14:textId="77777777" w:rsidTr="004760F0">
        <w:tc>
          <w:tcPr>
            <w:tcW w:w="1666" w:type="pct"/>
          </w:tcPr>
          <w:p w14:paraId="1ADBBD10" w14:textId="77777777" w:rsidR="006F48EF" w:rsidRPr="00FC7713" w:rsidRDefault="006F48EF" w:rsidP="006F48EF">
            <w:pPr>
              <w:spacing w:line="240" w:lineRule="atLeast"/>
              <w:ind w:left="150" w:right="-288" w:hanging="15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C771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เปลี่ยนแปลง</w:t>
            </w:r>
            <w:r w:rsidRPr="00FC771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มูลค่าหุ้นที่ตราไว้</w:t>
            </w:r>
          </w:p>
        </w:tc>
        <w:tc>
          <w:tcPr>
            <w:tcW w:w="470" w:type="pct"/>
          </w:tcPr>
          <w:p w14:paraId="7AF0E115" w14:textId="77777777" w:rsidR="006F48EF" w:rsidRPr="00FC7713" w:rsidRDefault="00B30E1D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6F48EF"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" w:type="pct"/>
          </w:tcPr>
          <w:p w14:paraId="05F7CD68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0E8FBC1E" w14:textId="607A5C06" w:rsidR="006F48EF" w:rsidRPr="006F48EF" w:rsidRDefault="00B30E1D" w:rsidP="006F48EF">
            <w:pPr>
              <w:tabs>
                <w:tab w:val="decimal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</w:t>
            </w:r>
            <w:r w:rsidR="006F48EF"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3" w:type="pct"/>
          </w:tcPr>
          <w:p w14:paraId="3B307A41" w14:textId="77777777" w:rsidR="006F48EF" w:rsidRPr="006F48EF" w:rsidRDefault="006F48EF" w:rsidP="006F48EF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4DCEE1A9" w14:textId="5129426C" w:rsidR="006F48EF" w:rsidRPr="006F48EF" w:rsidRDefault="006F48EF" w:rsidP="000C57A7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4B3E644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94" w:type="pct"/>
          </w:tcPr>
          <w:p w14:paraId="54957852" w14:textId="77777777" w:rsidR="006F48EF" w:rsidRPr="00FC7713" w:rsidRDefault="006F48EF" w:rsidP="006F48EF">
            <w:pPr>
              <w:tabs>
                <w:tab w:val="decimal" w:pos="585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535D5C8" w14:textId="77777777" w:rsidR="006F48EF" w:rsidRPr="00FC7713" w:rsidRDefault="006F48EF" w:rsidP="006F48EF">
            <w:pPr>
              <w:tabs>
                <w:tab w:val="left" w:pos="454"/>
                <w:tab w:val="decimal" w:pos="59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7D571406" w14:textId="77777777" w:rsidR="006F48EF" w:rsidRPr="00FC7713" w:rsidRDefault="006F48EF" w:rsidP="006F48EF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F48EF" w:rsidRPr="00FC7713" w14:paraId="2702D3A0" w14:textId="77777777" w:rsidTr="004760F0">
        <w:tc>
          <w:tcPr>
            <w:tcW w:w="1666" w:type="pct"/>
          </w:tcPr>
          <w:p w14:paraId="659B9FA8" w14:textId="44CF9920" w:rsidR="006F48EF" w:rsidRPr="00FC7713" w:rsidRDefault="006F48EF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70" w:type="pct"/>
          </w:tcPr>
          <w:p w14:paraId="1E48EF30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6F0CC147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575FAD83" w14:textId="77777777" w:rsidR="006F48EF" w:rsidRPr="006F48EF" w:rsidRDefault="006F48EF" w:rsidP="006F48EF">
            <w:pPr>
              <w:tabs>
                <w:tab w:val="decimal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0C906A03" w14:textId="77777777" w:rsidR="006F48EF" w:rsidRPr="006F48EF" w:rsidRDefault="006F48EF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1B3FAC64" w14:textId="77777777" w:rsidR="006F48EF" w:rsidRPr="006F48EF" w:rsidRDefault="006F48EF" w:rsidP="00022C6A">
            <w:pPr>
              <w:tabs>
                <w:tab w:val="decimal" w:pos="7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4C52DC0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4B790C25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7DD3C8C5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40CA2BE5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left" w:pos="68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F48EF" w:rsidRPr="00FC7713" w14:paraId="54654CEE" w14:textId="77777777" w:rsidTr="004760F0">
        <w:tc>
          <w:tcPr>
            <w:tcW w:w="1666" w:type="pct"/>
          </w:tcPr>
          <w:p w14:paraId="327D5607" w14:textId="28E6AF03" w:rsidR="006F48EF" w:rsidRPr="00FC7713" w:rsidRDefault="006F48EF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- </w:t>
            </w: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ab/>
            </w: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หุ้นสามัญ</w:t>
            </w:r>
          </w:p>
        </w:tc>
        <w:tc>
          <w:tcPr>
            <w:tcW w:w="470" w:type="pct"/>
          </w:tcPr>
          <w:p w14:paraId="0D5A072A" w14:textId="77777777" w:rsidR="006F48EF" w:rsidRPr="00FC7713" w:rsidRDefault="00B30E1D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30" w:type="pct"/>
          </w:tcPr>
          <w:p w14:paraId="51D187B6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6E502675" w14:textId="36E606D2" w:rsidR="006F48EF" w:rsidRPr="00893DAC" w:rsidRDefault="006F48EF" w:rsidP="008A4C91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3E05270" w14:textId="77777777" w:rsidR="006F48EF" w:rsidRPr="00893DAC" w:rsidRDefault="006F48EF" w:rsidP="006F48EF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14:paraId="1FC756F3" w14:textId="31A07B1C" w:rsidR="006F48EF" w:rsidRPr="00893DAC" w:rsidRDefault="006F48EF" w:rsidP="000C57A7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D5F6DF6" w14:textId="77777777" w:rsidR="006F48EF" w:rsidRPr="00893DAC" w:rsidRDefault="006F48EF" w:rsidP="006F48EF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110A4D5D" w14:textId="77777777" w:rsidR="006F48EF" w:rsidRPr="00893DAC" w:rsidRDefault="00B30E1D" w:rsidP="006F48EF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6F48EF"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43" w:type="pct"/>
          </w:tcPr>
          <w:p w14:paraId="534697D7" w14:textId="77777777" w:rsidR="006F48EF" w:rsidRPr="00893DAC" w:rsidRDefault="006F48EF" w:rsidP="006F48EF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563BEFA4" w14:textId="77777777" w:rsidR="006F48EF" w:rsidRPr="00893DAC" w:rsidRDefault="00B30E1D" w:rsidP="006F48EF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320</w:t>
            </w:r>
            <w:r w:rsidR="006F48EF"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6F48EF" w:rsidRPr="00FC7713" w14:paraId="2DDDDCB9" w14:textId="77777777" w:rsidTr="004760F0">
        <w:tc>
          <w:tcPr>
            <w:tcW w:w="1666" w:type="pct"/>
          </w:tcPr>
          <w:p w14:paraId="4D4524F2" w14:textId="0A3185CD" w:rsidR="006F48EF" w:rsidRPr="00FC7713" w:rsidRDefault="006F48EF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- </w:t>
            </w: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ab/>
            </w: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หุ้นสามัญ</w:t>
            </w:r>
          </w:p>
        </w:tc>
        <w:tc>
          <w:tcPr>
            <w:tcW w:w="470" w:type="pct"/>
          </w:tcPr>
          <w:p w14:paraId="70A733A0" w14:textId="77777777" w:rsidR="006F48EF" w:rsidRPr="00FC7713" w:rsidRDefault="00B30E1D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6F48EF"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" w:type="pct"/>
          </w:tcPr>
          <w:p w14:paraId="5974678D" w14:textId="77777777" w:rsidR="006F48EF" w:rsidRPr="00FC7713" w:rsidRDefault="006F48EF" w:rsidP="006F4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61B571C0" w14:textId="749FAC52" w:rsidR="006F48EF" w:rsidRPr="00893DAC" w:rsidRDefault="00B30E1D" w:rsidP="006F48EF">
            <w:pPr>
              <w:tabs>
                <w:tab w:val="decimal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840</w:t>
            </w:r>
            <w:r w:rsidR="006F48EF"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3" w:type="pct"/>
          </w:tcPr>
          <w:p w14:paraId="08D9B150" w14:textId="77777777" w:rsidR="006F48EF" w:rsidRPr="00893DAC" w:rsidRDefault="006F48EF" w:rsidP="006F48EF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14:paraId="22740662" w14:textId="2CA2CD1C" w:rsidR="006F48EF" w:rsidRPr="00893DAC" w:rsidRDefault="00B30E1D" w:rsidP="006F48EF">
            <w:pPr>
              <w:tabs>
                <w:tab w:val="decimal" w:pos="7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420</w:t>
            </w:r>
            <w:r w:rsidR="006F48EF"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6" w:type="pct"/>
          </w:tcPr>
          <w:p w14:paraId="5825998B" w14:textId="77777777" w:rsidR="006F48EF" w:rsidRPr="00893DAC" w:rsidRDefault="006F48EF" w:rsidP="006F48EF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35804F53" w14:textId="77777777" w:rsidR="006F48EF" w:rsidRPr="00893DAC" w:rsidRDefault="006F48EF" w:rsidP="006F48EF">
            <w:pPr>
              <w:tabs>
                <w:tab w:val="decimal" w:pos="58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66FF73A" w14:textId="77777777" w:rsidR="006F48EF" w:rsidRPr="00893DAC" w:rsidRDefault="006F48EF" w:rsidP="006F48EF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606C17E7" w14:textId="77777777" w:rsidR="006F48EF" w:rsidRPr="00893DAC" w:rsidRDefault="006F48EF" w:rsidP="006F48EF">
            <w:pPr>
              <w:tabs>
                <w:tab w:val="decimal" w:pos="58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D049ECA" w14:textId="454C80E0" w:rsidR="00FC7713" w:rsidRDefault="00FC7713" w:rsidP="00B7766D">
      <w:pPr>
        <w:pStyle w:val="BodyText"/>
        <w:spacing w:after="0"/>
        <w:rPr>
          <w:rFonts w:asciiTheme="majorBidi" w:hAnsiTheme="majorBidi" w:cstheme="majorBidi"/>
          <w:sz w:val="20"/>
          <w:lang w:bidi="th-TH"/>
        </w:rPr>
      </w:pPr>
    </w:p>
    <w:p w14:paraId="21B7A000" w14:textId="77777777" w:rsidR="000A5DB5" w:rsidRDefault="000A5DB5" w:rsidP="00FC7713">
      <w:pPr>
        <w:spacing w:line="240" w:lineRule="auto"/>
        <w:ind w:firstLine="562"/>
        <w:rPr>
          <w:rFonts w:asciiTheme="majorBidi" w:hAnsiTheme="majorBidi" w:cstheme="majorBidi"/>
          <w:sz w:val="30"/>
          <w:szCs w:val="30"/>
          <w:lang w:bidi="th-TH"/>
        </w:rPr>
      </w:pPr>
    </w:p>
    <w:p w14:paraId="3B78428B" w14:textId="77777777" w:rsidR="000A5DB5" w:rsidRDefault="000A5DB5" w:rsidP="00FC7713">
      <w:pPr>
        <w:spacing w:line="240" w:lineRule="auto"/>
        <w:ind w:firstLine="562"/>
        <w:rPr>
          <w:rFonts w:asciiTheme="majorBidi" w:hAnsiTheme="majorBidi" w:cstheme="majorBidi"/>
          <w:sz w:val="30"/>
          <w:szCs w:val="30"/>
          <w:lang w:bidi="th-TH"/>
        </w:rPr>
      </w:pPr>
    </w:p>
    <w:p w14:paraId="2FE7EA8D" w14:textId="77777777" w:rsidR="000A5DB5" w:rsidRDefault="000A5DB5" w:rsidP="00FC7713">
      <w:pPr>
        <w:spacing w:line="240" w:lineRule="auto"/>
        <w:ind w:firstLine="562"/>
        <w:rPr>
          <w:rFonts w:asciiTheme="majorBidi" w:hAnsiTheme="majorBidi" w:cstheme="majorBidi"/>
          <w:sz w:val="30"/>
          <w:szCs w:val="30"/>
          <w:lang w:bidi="th-TH"/>
        </w:rPr>
      </w:pPr>
    </w:p>
    <w:p w14:paraId="6AFB3212" w14:textId="77777777" w:rsidR="000A5DB5" w:rsidRDefault="000A5DB5" w:rsidP="00FC7713">
      <w:pPr>
        <w:spacing w:line="240" w:lineRule="auto"/>
        <w:ind w:firstLine="562"/>
        <w:rPr>
          <w:rFonts w:asciiTheme="majorBidi" w:hAnsiTheme="majorBidi" w:cstheme="majorBidi"/>
          <w:sz w:val="30"/>
          <w:szCs w:val="30"/>
          <w:lang w:bidi="th-TH"/>
        </w:rPr>
      </w:pPr>
    </w:p>
    <w:p w14:paraId="59926546" w14:textId="77777777" w:rsidR="00FC7713" w:rsidRDefault="00FC7713" w:rsidP="00FC7713">
      <w:pPr>
        <w:spacing w:line="240" w:lineRule="auto"/>
        <w:ind w:firstLine="562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ในเดือนธันวาคม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บริษัทเรียกชำระค่าหุ้นคงเหลือจำนวน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ล้านหุ้น เป็นจำนวน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ล้านบาท</w:t>
      </w:r>
    </w:p>
    <w:p w14:paraId="65B04304" w14:textId="77777777" w:rsidR="00FC7713" w:rsidRDefault="00FC7713" w:rsidP="00AB7C28">
      <w:pPr>
        <w:spacing w:line="240" w:lineRule="atLeast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82CB6BC" w14:textId="7D9C0672" w:rsidR="00FC7713" w:rsidRPr="00FC7713" w:rsidRDefault="00FC7713" w:rsidP="00FC7713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>ในการประชุมสามัญผู้ถือหุ้นของบริษัท ณ วันที่</w:t>
      </w:r>
      <w:r w:rsidRPr="00FC771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17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มีนาคม</w:t>
      </w:r>
      <w:r w:rsidRPr="00FC771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ผู้ถือหุ้นมีมติอนุมัติการเพิ่มทุนจดทะเบียนจำนวน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จาก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320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ล้านบาทเป็น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420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(หุ้นสามัญจ</w:t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ำ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นวน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FC7713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ล้านหุ้น มูลค่าหุ้นละ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บาท) บริษัทได้รับชำระค่าหุ้นเต็มจำนวนจากผู้ถือหุ้นจำนวน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Pr="00FC771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และบริษัทได้จดทะเบียนการเพิ่มทุนกับกระทรวงพาณิชย์เมื่อวันที่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FC771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</w:p>
    <w:p w14:paraId="366B0A36" w14:textId="77777777" w:rsidR="00FC7713" w:rsidRPr="00FC7713" w:rsidRDefault="00FC7713" w:rsidP="00FC7713">
      <w:pPr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A055665" w14:textId="77777777" w:rsidR="00FC7713" w:rsidRDefault="00FC7713" w:rsidP="00FC7713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ในการประชุมวิสามัญผู้ถือหุ้นของบริษัท ณ วันที่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FC771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พฤษภาคม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>ผู้ถือหุ้น</w:t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มีมติอนุมัติ</w:t>
      </w:r>
      <w:r w:rsidRPr="00FC771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การเปลี่ยนแปลงมูลค่าหุ้นที่ตราไว้ของบริษัท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C771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จากมูลค่าหุ้นที่ตราไว้หุ้นละ</w:t>
      </w:r>
      <w:r w:rsidRPr="00FC7713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100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C771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C771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เป็นจำนวนรวม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4</w:t>
      </w:r>
      <w:r w:rsidRPr="00FC7713">
        <w:rPr>
          <w:rFonts w:asciiTheme="majorBidi" w:hAnsiTheme="majorBidi" w:cs="Angsana New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C771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ล้านหุ้น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C771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เป็นมูลค่าหุ้นที่ตราไว้หุ้นละ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0</w:t>
      </w:r>
      <w:r w:rsidRPr="00FC7713">
        <w:rPr>
          <w:rFonts w:asciiTheme="majorBidi" w:hAnsiTheme="majorBidi" w:cs="Angsana New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5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C771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C771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เป็นจำนวนรวม</w:t>
      </w:r>
      <w:r w:rsidRPr="00FC7713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840</w:t>
      </w:r>
      <w:r w:rsidRPr="00FC7713">
        <w:rPr>
          <w:rFonts w:asciiTheme="majorBidi" w:hAnsiTheme="majorBidi" w:cs="Angsana New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0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C771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ล้านหุ้น และเพิ่มทุนจดทะเบียนของบริษัทอีกจำนวน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140</w:t>
      </w:r>
      <w:r w:rsidRPr="00FC7713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FC771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C771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จากทุนจดทะเบียนเดิมจำนวน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420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C771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FC7713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FC771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เป็นทุนจดทะเบียนใหม่จำนวน</w:t>
      </w:r>
      <w:r w:rsidRPr="00FC7713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560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C771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C771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โดยการออกหุ้นสามัญเพิ่มทุนจำนวน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280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C771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ล้านหุ้น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C771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มูลค่าหุ้นที่ตราไว้หุ้นละ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0</w:t>
      </w:r>
      <w:r w:rsidRPr="00FC7713">
        <w:rPr>
          <w:rFonts w:asciiTheme="majorBidi" w:hAnsiTheme="majorBidi" w:cs="Angsana New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5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C771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C771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และจัดสรรหุ้นสามัญเพิ่มทุนจำนวนไม่เกิน</w:t>
      </w:r>
      <w:r w:rsidRPr="00FC7713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280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C771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ล้านหุ้น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C771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เพื่อเสนอขายต่อประชาชนทั่วไปเป็นครั้งแรก</w:t>
      </w:r>
      <w:r w:rsidRPr="00FC771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Pr="00FC7713">
        <w:rPr>
          <w:rFonts w:asciiTheme="majorBidi" w:hAnsiTheme="majorBidi" w:cs="Angsana New"/>
          <w:sz w:val="30"/>
          <w:szCs w:val="30"/>
          <w:lang w:val="en-US" w:bidi="th-TH"/>
        </w:rPr>
        <w:t>IPO)</w:t>
      </w:r>
      <w:r w:rsidRPr="00FC7713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บริษัทได้จดทะเบียนเปลี่ยนแปลงมูลค่าหุ้นที่ตราไว้และการเพิ่มทุนกับกระทรวงพาณิชย์เมื่อวันที่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6</w:t>
      </w:r>
      <w:r w:rsidRPr="00FC7713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FC7713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มิถุนายน </w:t>
      </w:r>
      <w:r w:rsidR="00B30E1D" w:rsidRPr="00B30E1D">
        <w:rPr>
          <w:rFonts w:asciiTheme="majorBidi" w:hAnsiTheme="majorBidi" w:cs="Angsana New"/>
          <w:sz w:val="30"/>
          <w:szCs w:val="30"/>
          <w:lang w:val="en-US" w:bidi="th-TH"/>
        </w:rPr>
        <w:t>2565</w:t>
      </w:r>
    </w:p>
    <w:p w14:paraId="38D40EDC" w14:textId="77777777" w:rsidR="006B7869" w:rsidRPr="00FC7713" w:rsidRDefault="006B7869" w:rsidP="00F562CE">
      <w:pPr>
        <w:spacing w:line="240" w:lineRule="auto"/>
        <w:ind w:firstLine="562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9E7F9D0" w14:textId="77777777" w:rsidR="00B7766D" w:rsidRPr="006666FA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สำรอง</w:t>
      </w:r>
      <w:r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ตามกฎหมาย</w:t>
      </w: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และส่วนเกินทุน</w:t>
      </w:r>
    </w:p>
    <w:p w14:paraId="13678053" w14:textId="77777777" w:rsidR="00B7766D" w:rsidRPr="006B7869" w:rsidRDefault="00B7766D" w:rsidP="00B7766D">
      <w:pPr>
        <w:ind w:left="540"/>
        <w:rPr>
          <w:rFonts w:asciiTheme="majorBidi" w:hAnsiTheme="majorBidi" w:cstheme="majorBidi"/>
          <w:sz w:val="16"/>
          <w:szCs w:val="16"/>
        </w:rPr>
      </w:pPr>
    </w:p>
    <w:p w14:paraId="04B2A8E1" w14:textId="77777777" w:rsidR="00B7766D" w:rsidRPr="006666FA" w:rsidRDefault="00B7766D" w:rsidP="00B7766D">
      <w:pPr>
        <w:ind w:left="540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สำรองและส่วนเกินทุนประกอบด้วย</w:t>
      </w:r>
    </w:p>
    <w:p w14:paraId="5505601B" w14:textId="77777777" w:rsidR="00B7766D" w:rsidRPr="006B7869" w:rsidRDefault="00B7766D" w:rsidP="00B7766D">
      <w:pPr>
        <w:tabs>
          <w:tab w:val="left" w:pos="540"/>
        </w:tabs>
        <w:ind w:left="540"/>
        <w:rPr>
          <w:rFonts w:asciiTheme="majorBidi" w:hAnsiTheme="majorBidi" w:cstheme="majorBidi"/>
          <w:sz w:val="16"/>
          <w:szCs w:val="16"/>
        </w:rPr>
      </w:pPr>
    </w:p>
    <w:p w14:paraId="4A44D7A1" w14:textId="77777777" w:rsidR="00B7766D" w:rsidRPr="006666FA" w:rsidRDefault="00B7766D" w:rsidP="00B7766D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</w:rPr>
        <w:t>/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หรือ กำไรสะสม</w:t>
      </w:r>
    </w:p>
    <w:p w14:paraId="4E1123F0" w14:textId="77777777" w:rsidR="00B7766D" w:rsidRPr="006B7869" w:rsidRDefault="00B7766D" w:rsidP="00B7766D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29C8FF9" w14:textId="77777777" w:rsidR="00B7766D" w:rsidRPr="006666FA" w:rsidRDefault="00B7766D" w:rsidP="00B7766D">
      <w:pPr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6666FA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4B4BF882" w14:textId="77777777" w:rsidR="00B7766D" w:rsidRPr="006B7869" w:rsidRDefault="00B7766D" w:rsidP="00B7766D">
      <w:pPr>
        <w:ind w:left="540"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3C895DC8" w14:textId="2D41DDC9" w:rsidR="00B7766D" w:rsidRDefault="00B7766D" w:rsidP="00B7766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ตามบทบัญญัติแห่ง</w:t>
      </w:r>
      <w:r w:rsidR="00AB7C2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พระราชบัญญัติบริษัทมหาชนจำกัด </w:t>
      </w:r>
      <w:r w:rsidR="00AB7C2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พ</w:t>
      </w:r>
      <w:r w:rsidR="00AB7C28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AB7C2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ศ</w:t>
      </w:r>
      <w:r w:rsidR="00AB7C28">
        <w:rPr>
          <w:rFonts w:asciiTheme="majorBidi" w:hAnsiTheme="majorBidi" w:cstheme="majorBidi"/>
          <w:sz w:val="30"/>
          <w:szCs w:val="30"/>
          <w:lang w:val="en-US" w:bidi="th-TH"/>
        </w:rPr>
        <w:t xml:space="preserve">.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2535</w:t>
      </w:r>
      <w:r w:rsidR="00AB7C2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B7C2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มาตรา</w:t>
      </w:r>
      <w:r w:rsidR="00AB7C2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116</w:t>
      </w:r>
      <w:r w:rsidR="00AB7C2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</w:rPr>
        <w:t>บริษัทจะต้องจัดสรรทุนสำรอง (</w:t>
      </w:r>
      <w:r w:rsidRPr="006666FA">
        <w:rPr>
          <w:rFonts w:asciiTheme="majorBidi" w:hAnsiTheme="majorBidi" w:cstheme="majorBidi"/>
          <w:sz w:val="30"/>
          <w:szCs w:val="30"/>
        </w:rPr>
        <w:t>“</w:t>
      </w:r>
      <w:r w:rsidRPr="006666FA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666FA">
        <w:rPr>
          <w:rFonts w:asciiTheme="majorBidi" w:hAnsiTheme="majorBidi" w:cstheme="majorBidi"/>
          <w:sz w:val="30"/>
          <w:szCs w:val="30"/>
        </w:rPr>
        <w:t>”</w:t>
      </w:r>
      <w:r w:rsidRPr="006666FA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666FA">
        <w:rPr>
          <w:rFonts w:asciiTheme="majorBidi" w:hAnsiTheme="majorBidi" w:cstheme="majorBidi"/>
          <w:sz w:val="30"/>
          <w:szCs w:val="30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</w:rPr>
        <w:t>ของกำไรสุทธิ</w:t>
      </w:r>
      <w:r w:rsidR="00105FFD">
        <w:rPr>
          <w:rFonts w:asciiTheme="majorBidi" w:hAnsiTheme="majorBidi" w:cstheme="majorBidi" w:hint="cs"/>
          <w:sz w:val="30"/>
          <w:szCs w:val="30"/>
          <w:cs/>
          <w:lang w:bidi="th-TH"/>
        </w:rPr>
        <w:t>ประจำปีหลังจาก</w:t>
      </w:r>
      <w:r w:rsidR="00FC2D1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หักขาดทุนสะสมยกมา </w:t>
      </w:r>
      <w:r w:rsidR="00FC2D16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FC2D1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ถ้ามี</w:t>
      </w:r>
      <w:r w:rsidR="00FC2D16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6666FA">
        <w:rPr>
          <w:rFonts w:asciiTheme="majorBidi" w:hAnsiTheme="majorBidi" w:cstheme="majorBidi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6666FA">
        <w:rPr>
          <w:rFonts w:asciiTheme="majorBidi" w:hAnsiTheme="majorBidi" w:cstheme="majorBidi"/>
          <w:sz w:val="30"/>
          <w:szCs w:val="30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F23DD86" w14:textId="77777777" w:rsidR="00AB7C28" w:rsidRPr="006666FA" w:rsidRDefault="00AB7C28" w:rsidP="00A7340A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B45D2D3" w14:textId="77777777" w:rsidR="00B7766D" w:rsidRPr="006666FA" w:rsidRDefault="00B7766D" w:rsidP="00B7766D">
      <w:pPr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66FA">
        <w:rPr>
          <w:rFonts w:asciiTheme="majorBidi" w:hAnsiTheme="majorBidi" w:cstheme="majorBidi"/>
          <w:b/>
          <w:bCs/>
          <w:sz w:val="30"/>
          <w:szCs w:val="30"/>
          <w:cs/>
        </w:rPr>
        <w:t>ผลต่างจากการรวมธุรกิจภายใต้การควบคุมเดียวกัน</w:t>
      </w:r>
    </w:p>
    <w:p w14:paraId="30B5B801" w14:textId="77777777" w:rsidR="00B7766D" w:rsidRPr="006666FA" w:rsidRDefault="00B7766D" w:rsidP="00B7766D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660BF8D" w14:textId="77777777" w:rsidR="00B7766D" w:rsidRPr="006666FA" w:rsidRDefault="00B7766D" w:rsidP="00B7766D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ผลต่างจากการรวมธุรกิจภายใต้การควบคุมเดียวกันที่บันทึกในส่วนของผู้ถือหุ้นคือ ผลต่างระหว่างมูลค่าตามบัญชีของสินทรัพย์สุทธิของบริษัทย่อย ณ วันที่ซื้อธุรกิจ กับจำนวนเงินที่บริษัทจ่ายซื้อ</w:t>
      </w:r>
    </w:p>
    <w:p w14:paraId="08A15F1D" w14:textId="77777777" w:rsidR="00B7766D" w:rsidRPr="006666FA" w:rsidRDefault="00B7766D" w:rsidP="00B7766D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02F742E" w14:textId="52E6254F" w:rsidR="00BC10F5" w:rsidRDefault="00BC10F5" w:rsidP="00B7766D">
      <w:pPr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23237DD" w14:textId="77777777" w:rsidR="001E411C" w:rsidRDefault="001E411C" w:rsidP="00B7766D">
      <w:pPr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31CA9BAD" w14:textId="43041F3E" w:rsidR="00B7766D" w:rsidRPr="006666FA" w:rsidRDefault="00AB7C28" w:rsidP="00B7766D">
      <w:pPr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ผลต่าง</w:t>
      </w:r>
      <w:r w:rsidR="009E38E3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จากการเปลี่ยนแปลงสัดส่วนการถือหุ้น</w:t>
      </w:r>
      <w:r w:rsidR="00B7766D" w:rsidRPr="006666F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ใน</w:t>
      </w:r>
      <w:r w:rsidR="00B7766D" w:rsidRPr="006666FA">
        <w:rPr>
          <w:rFonts w:asciiTheme="majorBidi" w:hAnsiTheme="majorBidi" w:cstheme="majorBidi"/>
          <w:b/>
          <w:bCs/>
          <w:sz w:val="30"/>
          <w:szCs w:val="30"/>
          <w:cs/>
        </w:rPr>
        <w:t>บริษัทย่อย</w:t>
      </w:r>
    </w:p>
    <w:p w14:paraId="44C301E8" w14:textId="77777777" w:rsidR="00B7766D" w:rsidRPr="006666FA" w:rsidRDefault="00B7766D" w:rsidP="00B7766D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82CF4C1" w14:textId="56DC07A3" w:rsidR="00B7766D" w:rsidRDefault="00B7766D" w:rsidP="00B7766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ส่วนเกิน</w:t>
      </w:r>
      <w:r w:rsidR="009E38E3">
        <w:rPr>
          <w:rFonts w:asciiTheme="majorBidi" w:hAnsiTheme="majorBidi" w:cstheme="majorBidi" w:hint="cs"/>
          <w:sz w:val="30"/>
          <w:szCs w:val="30"/>
          <w:cs/>
          <w:lang w:bidi="th-TH"/>
        </w:rPr>
        <w:t>จากการเปลี่ยนแปลงสัดส่วนการถือหุ้น</w:t>
      </w:r>
      <w:r w:rsidRPr="006666FA">
        <w:rPr>
          <w:rFonts w:asciiTheme="majorBidi" w:hAnsiTheme="majorBidi" w:cstheme="majorBidi"/>
          <w:sz w:val="30"/>
          <w:szCs w:val="30"/>
          <w:cs/>
        </w:rPr>
        <w:t>ในบริษัทย่อยที่บันทึกในส่วนของผู้ถือหุ้นคือ ผลต่างระหว่างมูลค่าตามบัญชีของสินทรัพย์สุทธิของบริษัทย่อย ณ วันที่ขายกับจำนวนเงินที่บริษัทได้รับ</w:t>
      </w:r>
    </w:p>
    <w:p w14:paraId="521DE310" w14:textId="77777777" w:rsidR="000F2327" w:rsidRPr="006666FA" w:rsidRDefault="000F2327" w:rsidP="00B7766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74B9F8" w14:textId="11A27848" w:rsidR="00B7766D" w:rsidRPr="005558E5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558E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ส่วนงานดำเนินงาน</w:t>
      </w:r>
      <w:r w:rsidR="00915F8C" w:rsidRPr="005558E5">
        <w:rPr>
          <w:rFonts w:asciiTheme="majorBidi" w:hAnsiTheme="majorBidi" w:cstheme="majorBidi" w:hint="cs"/>
          <w:b w:val="0"/>
          <w:bCs/>
          <w:sz w:val="30"/>
          <w:szCs w:val="30"/>
          <w:cs/>
          <w:lang w:val="en-US" w:bidi="th-TH"/>
        </w:rPr>
        <w:t>และการจำแนกรายได้</w:t>
      </w:r>
    </w:p>
    <w:p w14:paraId="0E0F49A5" w14:textId="77777777" w:rsidR="00B7766D" w:rsidRPr="00915F8C" w:rsidRDefault="00B7766D" w:rsidP="00915F8C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A4FF6" w14:textId="138E78D7" w:rsidR="00915F8C" w:rsidRPr="00915F8C" w:rsidRDefault="00915F8C" w:rsidP="00915F8C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15F8C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 เช่น ทรัพย์สินองค์กร (ทรัพย์สินที่สำนักงานใหญ่) ค่าใช้จ่ายสำนักงานใหญ่ และสินทรัพย์หรือหนี้สินภาษีเงินได้</w:t>
      </w:r>
      <w:r w:rsidRPr="00915F8C">
        <w:rPr>
          <w:rFonts w:asciiTheme="majorBidi" w:hAnsiTheme="majorBidi" w:cstheme="majorBidi"/>
          <w:sz w:val="30"/>
          <w:szCs w:val="30"/>
        </w:rPr>
        <w:t xml:space="preserve"> </w:t>
      </w:r>
    </w:p>
    <w:p w14:paraId="473A7D3D" w14:textId="77777777" w:rsidR="00915F8C" w:rsidRPr="00915F8C" w:rsidRDefault="00915F8C" w:rsidP="00915F8C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0BDD489" w14:textId="77777777" w:rsidR="00BC2F5E" w:rsidRDefault="00915F8C" w:rsidP="00915F8C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15F8C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Pr="00915F8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15F8C">
        <w:rPr>
          <w:rFonts w:asciiTheme="majorBidi" w:hAnsiTheme="majorBidi" w:cstheme="majorBidi"/>
          <w:sz w:val="30"/>
          <w:szCs w:val="30"/>
          <w:cs/>
        </w:rPr>
        <w:t xml:space="preserve">มี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4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915F8C">
        <w:rPr>
          <w:rFonts w:asciiTheme="majorBidi" w:hAnsiTheme="majorBidi" w:cstheme="majorBidi" w:hint="cs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</w:p>
    <w:p w14:paraId="7F90767B" w14:textId="77777777" w:rsidR="00BC2F5E" w:rsidRDefault="00BC2F5E" w:rsidP="00915F8C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41E48B0" w14:textId="238F66E4" w:rsidR="00BC2F5E" w:rsidRPr="00FC7713" w:rsidRDefault="00BC2F5E" w:rsidP="00BC2F5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กลุ่มบริษัทยังคงดำเนินการสร้างธุรกิจให้แข็งแกร่ง แต่การเปลี่ยนแปลงขั้นพื้นฐานของ </w:t>
      </w:r>
      <w:r w:rsidRPr="00FC7713">
        <w:rPr>
          <w:rFonts w:asciiTheme="majorBidi" w:hAnsiTheme="majorBidi" w:cstheme="majorBidi"/>
          <w:sz w:val="30"/>
          <w:szCs w:val="30"/>
          <w:lang w:val="en-US" w:bidi="th-TH"/>
        </w:rPr>
        <w:t xml:space="preserve">portfolio </w:t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ทั้งด้านรูปทรงและรูปแบบทำให้มีความจำเป็นต้องทบทวนวิธีการวิเคราะห์ของผู้มีอำนาจ</w:t>
      </w:r>
      <w:r w:rsidR="00112A2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ตั</w:t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ดสินใจสูงสุดด้านการดำเนินงานของกลุ่มบริษัทและส่วนงานที่รายงานในปี</w:t>
      </w:r>
      <w:r w:rsidRPr="00FC771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ส่วนงานที่รายงานของกลุ่มบริษัทมีการเปลี่ยนแปลงดังนี้</w:t>
      </w:r>
    </w:p>
    <w:p w14:paraId="015A42D3" w14:textId="77777777" w:rsidR="00FC7713" w:rsidRPr="00FC7713" w:rsidRDefault="00FC7713" w:rsidP="00FC771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7EC25C4F" w14:textId="77777777" w:rsidR="00FC7713" w:rsidRPr="00FC7713" w:rsidRDefault="00FC7713" w:rsidP="00FC7713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ส่วนงานที่รายงานในปี 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2564</w:t>
      </w:r>
    </w:p>
    <w:p w14:paraId="015C43BB" w14:textId="77777777" w:rsidR="00FC7713" w:rsidRPr="00FC7713" w:rsidRDefault="00FC7713" w:rsidP="00FC771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4B9F13B5" w14:textId="77777777" w:rsidR="00FC7713" w:rsidRPr="00FC7713" w:rsidRDefault="00FC7713" w:rsidP="00FC771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ส่วนงาน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ขายรถยนต์และอะไหล่</w:t>
      </w:r>
    </w:p>
    <w:p w14:paraId="30C3D821" w14:textId="77777777" w:rsidR="00FC7713" w:rsidRPr="00FC7713" w:rsidRDefault="00FC7713" w:rsidP="00FC771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ส่วนงาน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FC7713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ขายเรือและบริการ</w:t>
      </w:r>
      <w:r w:rsidRPr="00FC771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644732F7" w14:textId="77777777" w:rsidR="00FC7713" w:rsidRPr="00FC7713" w:rsidRDefault="00FC7713" w:rsidP="00FC771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ส่วนงาน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FC7713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ให้บริการซ่อมบำรุง</w:t>
      </w:r>
    </w:p>
    <w:p w14:paraId="1A7B2ACA" w14:textId="77777777" w:rsidR="00FC7713" w:rsidRPr="00FC7713" w:rsidRDefault="00FC7713" w:rsidP="00FC771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ส่วนงาน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FC7713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ให้บริการเช่ายานพาหนะและคนขับ</w:t>
      </w:r>
    </w:p>
    <w:p w14:paraId="022540EF" w14:textId="77777777" w:rsidR="00FC7713" w:rsidRPr="00FC7713" w:rsidRDefault="00FC7713" w:rsidP="00FC771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ส่วนงาน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FC7713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บริการอื่นๆ</w:t>
      </w:r>
    </w:p>
    <w:p w14:paraId="6A38B11E" w14:textId="77777777" w:rsidR="00FC7713" w:rsidRDefault="00FC7713" w:rsidP="00FC771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3B605A71" w14:textId="77777777" w:rsidR="00974EEB" w:rsidRDefault="00974EEB" w:rsidP="00FC771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47DA8DB9" w14:textId="77777777" w:rsidR="00974EEB" w:rsidRDefault="00974EEB" w:rsidP="00FC771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7849A344" w14:textId="77777777" w:rsidR="00974EEB" w:rsidRDefault="00974EEB" w:rsidP="00FC771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505CBB98" w14:textId="77777777" w:rsidR="00974EEB" w:rsidRDefault="00974EEB" w:rsidP="00FC771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588D1589" w14:textId="77777777" w:rsidR="00974EEB" w:rsidRDefault="00974EEB" w:rsidP="00FC771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4977583A" w14:textId="77777777" w:rsidR="00974EEB" w:rsidRDefault="00974EEB" w:rsidP="00FC771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156D6A5D" w14:textId="77777777" w:rsidR="00974EEB" w:rsidRPr="00FC7713" w:rsidRDefault="00974EEB" w:rsidP="00FC771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1BEFB0C2" w14:textId="216F6186" w:rsidR="00FC7713" w:rsidRPr="00FC7713" w:rsidRDefault="00FC7713" w:rsidP="00FC7713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ส่วนงานที่รายงานใน</w:t>
      </w:r>
      <w:r w:rsidRPr="00FC771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FC7713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ปี 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2565</w:t>
      </w:r>
    </w:p>
    <w:p w14:paraId="555CB953" w14:textId="77777777" w:rsidR="00FC7713" w:rsidRPr="00FC7713" w:rsidRDefault="00FC7713" w:rsidP="00FC771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613E7D7E" w14:textId="2F20D293" w:rsidR="00FC7713" w:rsidRPr="00FC7713" w:rsidRDefault="00FC7713" w:rsidP="00FC7713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ส่วนงาน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FC7713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ธุรกิจจำหน่ายยานยนต์ </w:t>
      </w:r>
      <w:r w:rsidR="0016021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อุปกรณ์ตกแต่</w:t>
      </w:r>
      <w:r w:rsidR="00CA1CE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งและเครื่องแต่งกายที่เกี่ยวข้อง</w:t>
      </w:r>
    </w:p>
    <w:p w14:paraId="5672B1C3" w14:textId="7546D7B3" w:rsidR="00FC7713" w:rsidRDefault="00FC7713" w:rsidP="00FC7713">
      <w:pPr>
        <w:tabs>
          <w:tab w:val="left" w:pos="189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ส่วนงาน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ธุรกิจให้บริการหลังการขาย จำหน่ายอะไหล่ยานยนต์ และให้บริการซ่อมบำรุง</w:t>
      </w:r>
    </w:p>
    <w:p w14:paraId="35612A88" w14:textId="34E71DCF" w:rsidR="00FC7713" w:rsidRPr="00FC7713" w:rsidRDefault="00FC7713" w:rsidP="00FC7713">
      <w:pPr>
        <w:tabs>
          <w:tab w:val="left" w:pos="189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รถยนต์อิสระ</w:t>
      </w:r>
    </w:p>
    <w:p w14:paraId="6BA9827D" w14:textId="77777777" w:rsidR="00FC7713" w:rsidRPr="00FC7713" w:rsidRDefault="00FC7713" w:rsidP="00FC771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ส่วนงาน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FC7713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ธุรกิจให้บริการเช่ารถยนต์และคนขับ</w:t>
      </w:r>
    </w:p>
    <w:p w14:paraId="60FFE281" w14:textId="77777777" w:rsidR="00FC7713" w:rsidRPr="00FC7713" w:rsidRDefault="00FC7713" w:rsidP="00FC771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ส่วนงาน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FC7713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ธุรกิจอื่นๆ</w:t>
      </w:r>
    </w:p>
    <w:p w14:paraId="53A15AAF" w14:textId="77777777" w:rsidR="00FC7713" w:rsidRPr="00FC7713" w:rsidRDefault="00FC7713" w:rsidP="00FC771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7020D406" w14:textId="77777777" w:rsidR="00FC7713" w:rsidRPr="00FC7713" w:rsidRDefault="00FC7713" w:rsidP="00FC7713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ดังนั้นกลุ่มบริษัทได้ปรับปรุงข้อมูลส่วนงานที่รายงานสำหรับปี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FC771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ที่แสดงเปรียบเทียบใหม่</w:t>
      </w:r>
    </w:p>
    <w:p w14:paraId="602F3C85" w14:textId="2DA4A23D" w:rsidR="00FC7713" w:rsidRDefault="00FC7713" w:rsidP="00FC7713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2CE43106" w14:textId="77777777" w:rsidR="00FC7713" w:rsidRPr="00FC7713" w:rsidRDefault="00FC7713" w:rsidP="00FC7713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ส่วนงานที่รายงานมีระดับที่ต่างกันในการรวมกัน การรวมกันนี้รวมถึงการขายสินค้าและการให้บริการ</w:t>
      </w:r>
    </w:p>
    <w:p w14:paraId="3FFBBF6B" w14:textId="77777777" w:rsidR="00BC2F5E" w:rsidRPr="00BC2F5E" w:rsidRDefault="00BC2F5E" w:rsidP="00BC2F5E">
      <w:pPr>
        <w:pStyle w:val="ListParagraph"/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65FD08" w14:textId="508085DA" w:rsidR="00BC2F5E" w:rsidRPr="00BC2F5E" w:rsidRDefault="00BC2F5E" w:rsidP="00BC2F5E">
      <w:pPr>
        <w:pStyle w:val="ListParagraph"/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BC2F5E" w:rsidRPr="00BC2F5E" w:rsidSect="00B83BC3">
          <w:footerReference w:type="default" r:id="rId15"/>
          <w:pgSz w:w="11907" w:h="16839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BC2F5E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BC2F5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C2F5E">
        <w:rPr>
          <w:rFonts w:asciiTheme="majorBidi" w:hAnsiTheme="majorBidi" w:cstheme="majorBidi"/>
          <w:sz w:val="30"/>
          <w:szCs w:val="30"/>
          <w:cs/>
        </w:rPr>
        <w:t xml:space="preserve">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tbl>
      <w:tblPr>
        <w:tblW w:w="5445" w:type="pct"/>
        <w:tblInd w:w="-567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1916"/>
        <w:gridCol w:w="846"/>
        <w:gridCol w:w="175"/>
        <w:gridCol w:w="880"/>
        <w:gridCol w:w="161"/>
        <w:gridCol w:w="6"/>
        <w:gridCol w:w="820"/>
        <w:gridCol w:w="174"/>
        <w:gridCol w:w="845"/>
        <w:gridCol w:w="171"/>
        <w:gridCol w:w="804"/>
        <w:gridCol w:w="174"/>
        <w:gridCol w:w="880"/>
        <w:gridCol w:w="174"/>
        <w:gridCol w:w="817"/>
        <w:gridCol w:w="177"/>
        <w:gridCol w:w="858"/>
        <w:gridCol w:w="184"/>
        <w:gridCol w:w="779"/>
        <w:gridCol w:w="174"/>
        <w:gridCol w:w="801"/>
        <w:gridCol w:w="180"/>
        <w:gridCol w:w="823"/>
        <w:gridCol w:w="177"/>
        <w:gridCol w:w="817"/>
        <w:gridCol w:w="174"/>
        <w:gridCol w:w="823"/>
        <w:gridCol w:w="177"/>
        <w:gridCol w:w="842"/>
      </w:tblGrid>
      <w:tr w:rsidR="003C3656" w:rsidRPr="00394066" w14:paraId="0B6D8F59" w14:textId="77777777" w:rsidTr="004E2AD7">
        <w:trPr>
          <w:trHeight w:val="227"/>
          <w:tblHeader/>
        </w:trPr>
        <w:tc>
          <w:tcPr>
            <w:tcW w:w="5000" w:type="pct"/>
            <w:gridSpan w:val="29"/>
          </w:tcPr>
          <w:p w14:paraId="4EA42D60" w14:textId="77777777" w:rsidR="003F6A1F" w:rsidRPr="00394066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94066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B0778E" w:rsidRPr="00394066" w14:paraId="69B62520" w14:textId="77777777" w:rsidTr="003C6E52">
        <w:trPr>
          <w:trHeight w:val="1101"/>
          <w:tblHeader/>
        </w:trPr>
        <w:tc>
          <w:tcPr>
            <w:tcW w:w="605" w:type="pct"/>
            <w:vAlign w:val="bottom"/>
          </w:tcPr>
          <w:p w14:paraId="05210A26" w14:textId="77777777" w:rsidR="003F6A1F" w:rsidRPr="00AD3338" w:rsidRDefault="003F6A1F" w:rsidP="004760F0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color w:val="FF0000"/>
                <w:szCs w:val="22"/>
                <w:cs/>
              </w:rPr>
            </w:pPr>
            <w:r w:rsidRPr="00394066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2A6A9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>สำหรับปีสิ้นสุดวันที่</w:t>
            </w:r>
          </w:p>
        </w:tc>
        <w:tc>
          <w:tcPr>
            <w:tcW w:w="600" w:type="pct"/>
            <w:gridSpan w:val="3"/>
            <w:shd w:val="clear" w:color="auto" w:fill="auto"/>
            <w:vAlign w:val="bottom"/>
          </w:tcPr>
          <w:p w14:paraId="5F8F0BD9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  <w:p w14:paraId="7D22B0AC" w14:textId="77777777" w:rsidR="00B0778E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 xml:space="preserve">ธุรกิจจำหน่ายยานยนต์ </w:t>
            </w:r>
          </w:p>
          <w:p w14:paraId="63DC0621" w14:textId="77777777" w:rsidR="00B0778E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อุปกรณ์ ตกแต่งและ</w:t>
            </w:r>
          </w:p>
          <w:p w14:paraId="0DC67EF1" w14:textId="36E0A9BA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เครื่องแต่งกายที่เกี่ยวข้อง</w:t>
            </w:r>
          </w:p>
        </w:tc>
        <w:tc>
          <w:tcPr>
            <w:tcW w:w="53" w:type="pct"/>
            <w:gridSpan w:val="2"/>
            <w:vAlign w:val="bottom"/>
          </w:tcPr>
          <w:p w14:paraId="1300A7BD" w14:textId="77777777" w:rsidR="003F6A1F" w:rsidRPr="009965F2" w:rsidRDefault="003F6A1F" w:rsidP="004760F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1" w:type="pct"/>
            <w:gridSpan w:val="3"/>
            <w:vAlign w:val="bottom"/>
          </w:tcPr>
          <w:p w14:paraId="1B2FBC61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ธุรกิจให้บริการหลังการขาย จำหน่ายอะไหล่ยานยนต์และให้บริการซ่อมบำรุงรถยนต์อิสระ</w:t>
            </w:r>
          </w:p>
        </w:tc>
        <w:tc>
          <w:tcPr>
            <w:tcW w:w="54" w:type="pct"/>
            <w:vAlign w:val="bottom"/>
          </w:tcPr>
          <w:p w14:paraId="115A89FE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7" w:type="pct"/>
            <w:gridSpan w:val="3"/>
            <w:vAlign w:val="bottom"/>
          </w:tcPr>
          <w:p w14:paraId="3EF2ACDE" w14:textId="77777777" w:rsidR="00B0778E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รวม</w:t>
            </w:r>
            <w:r w:rsidRPr="009965F2">
              <w:rPr>
                <w:rFonts w:asciiTheme="majorBidi" w:hAnsiTheme="majorBidi" w:cs="Angsana New" w:hint="cs"/>
                <w:szCs w:val="22"/>
                <w:cs/>
              </w:rPr>
              <w:t>รายได้จากการจำหน่าย</w:t>
            </w:r>
          </w:p>
          <w:p w14:paraId="596C83F4" w14:textId="35B369E8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="Angsana New" w:hint="cs"/>
                <w:szCs w:val="22"/>
                <w:cs/>
              </w:rPr>
              <w:t>และบริการหลังการขาย</w:t>
            </w:r>
          </w:p>
        </w:tc>
        <w:tc>
          <w:tcPr>
            <w:tcW w:w="55" w:type="pct"/>
            <w:vAlign w:val="bottom"/>
          </w:tcPr>
          <w:p w14:paraId="330F07B3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3BEDC9B0" w14:textId="77777777" w:rsidR="00B0778E" w:rsidRDefault="003F6A1F" w:rsidP="004760F0">
            <w:pPr>
              <w:shd w:val="clear" w:color="auto" w:fill="FFFFFF"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ธุรกิจให้บริการเช่ารถยนต์</w:t>
            </w:r>
          </w:p>
          <w:p w14:paraId="62A7329F" w14:textId="7EDE9457" w:rsidR="003F6A1F" w:rsidRPr="009965F2" w:rsidRDefault="003F6A1F" w:rsidP="004760F0">
            <w:pPr>
              <w:shd w:val="clear" w:color="auto" w:fill="FFFFFF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และคนขับ</w:t>
            </w:r>
          </w:p>
        </w:tc>
        <w:tc>
          <w:tcPr>
            <w:tcW w:w="58" w:type="pct"/>
            <w:vAlign w:val="bottom"/>
          </w:tcPr>
          <w:p w14:paraId="434DDA60" w14:textId="77777777" w:rsidR="003F6A1F" w:rsidRPr="009965F2" w:rsidRDefault="003F6A1F" w:rsidP="004760F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4" w:type="pct"/>
            <w:gridSpan w:val="3"/>
            <w:vAlign w:val="bottom"/>
          </w:tcPr>
          <w:p w14:paraId="1CBF5BD6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432D4BD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ธุรกิจอื่นๆ</w:t>
            </w:r>
          </w:p>
        </w:tc>
        <w:tc>
          <w:tcPr>
            <w:tcW w:w="57" w:type="pct"/>
          </w:tcPr>
          <w:p w14:paraId="5D18591C" w14:textId="77777777" w:rsidR="003F6A1F" w:rsidRPr="009965F2" w:rsidRDefault="003F6A1F" w:rsidP="004760F0">
            <w:pPr>
              <w:shd w:val="clear" w:color="auto" w:fill="FFFFFF"/>
              <w:tabs>
                <w:tab w:val="left" w:pos="319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pct"/>
            <w:gridSpan w:val="3"/>
            <w:vAlign w:val="bottom"/>
          </w:tcPr>
          <w:p w14:paraId="0A1F6A28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23831FB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55" w:type="pct"/>
          </w:tcPr>
          <w:p w14:paraId="70E265E3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3" w:type="pct"/>
            <w:gridSpan w:val="3"/>
            <w:vAlign w:val="bottom"/>
          </w:tcPr>
          <w:p w14:paraId="386BB179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6843A1D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รวม</w:t>
            </w:r>
          </w:p>
        </w:tc>
      </w:tr>
      <w:tr w:rsidR="00B0778E" w:rsidRPr="00394066" w14:paraId="44D70A69" w14:textId="77777777" w:rsidTr="003C6E52">
        <w:trPr>
          <w:trHeight w:val="310"/>
          <w:tblHeader/>
        </w:trPr>
        <w:tc>
          <w:tcPr>
            <w:tcW w:w="605" w:type="pct"/>
            <w:vAlign w:val="bottom"/>
          </w:tcPr>
          <w:p w14:paraId="0BBB3E7B" w14:textId="77777777" w:rsidR="003F6A1F" w:rsidRPr="00394066" w:rsidRDefault="003F6A1F" w:rsidP="004760F0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394066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  <w:t>31</w:t>
            </w:r>
            <w:r w:rsidRPr="002A6A9A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  <w:t xml:space="preserve"> </w:t>
            </w:r>
            <w:r w:rsidRPr="002A6A9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67" w:type="pct"/>
            <w:shd w:val="clear" w:color="auto" w:fill="auto"/>
            <w:vAlign w:val="bottom"/>
          </w:tcPr>
          <w:p w14:paraId="29589FD8" w14:textId="77777777" w:rsidR="003F6A1F" w:rsidRPr="00394066" w:rsidRDefault="00B30E1D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55" w:type="pct"/>
            <w:vAlign w:val="bottom"/>
          </w:tcPr>
          <w:p w14:paraId="47F8ECEC" w14:textId="77777777" w:rsidR="003F6A1F" w:rsidRPr="00394066" w:rsidRDefault="003F6A1F" w:rsidP="004760F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33A5F034" w14:textId="77777777" w:rsidR="003F6A1F" w:rsidRPr="00394066" w:rsidRDefault="00B30E1D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51" w:type="pct"/>
            <w:vAlign w:val="bottom"/>
          </w:tcPr>
          <w:p w14:paraId="7FFCC5E4" w14:textId="77777777" w:rsidR="003F6A1F" w:rsidRPr="00394066" w:rsidRDefault="003F6A1F" w:rsidP="004760F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gridSpan w:val="2"/>
            <w:vAlign w:val="bottom"/>
          </w:tcPr>
          <w:p w14:paraId="1F40B537" w14:textId="77777777" w:rsidR="003F6A1F" w:rsidRPr="00394066" w:rsidRDefault="00B30E1D" w:rsidP="004760F0">
            <w:pPr>
              <w:shd w:val="clear" w:color="auto" w:fill="FFFFFF"/>
              <w:tabs>
                <w:tab w:val="decimal" w:pos="288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55" w:type="pct"/>
            <w:vAlign w:val="bottom"/>
          </w:tcPr>
          <w:p w14:paraId="1074BC5A" w14:textId="77777777" w:rsidR="003F6A1F" w:rsidRPr="00394066" w:rsidRDefault="003F6A1F" w:rsidP="004760F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696A731A" w14:textId="77777777" w:rsidR="003F6A1F" w:rsidRPr="00394066" w:rsidRDefault="00B30E1D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54" w:type="pct"/>
            <w:vAlign w:val="bottom"/>
          </w:tcPr>
          <w:p w14:paraId="33CEA54E" w14:textId="77777777" w:rsidR="003F6A1F" w:rsidRPr="00394066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19A87AA7" w14:textId="77777777" w:rsidR="003F6A1F" w:rsidRPr="00394066" w:rsidRDefault="00B30E1D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55" w:type="pct"/>
            <w:vAlign w:val="bottom"/>
          </w:tcPr>
          <w:p w14:paraId="6F761FEC" w14:textId="77777777" w:rsidR="003F6A1F" w:rsidRPr="00394066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8" w:type="pct"/>
            <w:vAlign w:val="bottom"/>
          </w:tcPr>
          <w:p w14:paraId="21B396F9" w14:textId="77777777" w:rsidR="003F6A1F" w:rsidRPr="00394066" w:rsidRDefault="00B30E1D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55" w:type="pct"/>
            <w:vAlign w:val="bottom"/>
          </w:tcPr>
          <w:p w14:paraId="01B39A37" w14:textId="77777777" w:rsidR="003F6A1F" w:rsidRPr="00394066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622FD598" w14:textId="77777777" w:rsidR="003F6A1F" w:rsidRPr="00394066" w:rsidRDefault="00B30E1D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56" w:type="pct"/>
            <w:vAlign w:val="bottom"/>
          </w:tcPr>
          <w:p w14:paraId="6022091A" w14:textId="77777777" w:rsidR="003F6A1F" w:rsidRPr="00394066" w:rsidRDefault="003F6A1F" w:rsidP="004760F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14C415F8" w14:textId="77777777" w:rsidR="003F6A1F" w:rsidRPr="00394066" w:rsidRDefault="00B30E1D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58" w:type="pct"/>
            <w:vAlign w:val="bottom"/>
          </w:tcPr>
          <w:p w14:paraId="418B97AC" w14:textId="77777777" w:rsidR="003F6A1F" w:rsidRPr="00394066" w:rsidRDefault="003F6A1F" w:rsidP="004760F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46" w:type="pct"/>
            <w:vAlign w:val="bottom"/>
          </w:tcPr>
          <w:p w14:paraId="23466D64" w14:textId="77777777" w:rsidR="003F6A1F" w:rsidRPr="00394066" w:rsidRDefault="00B30E1D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55" w:type="pct"/>
            <w:vAlign w:val="bottom"/>
          </w:tcPr>
          <w:p w14:paraId="5FDF48E1" w14:textId="77777777" w:rsidR="003F6A1F" w:rsidRPr="00394066" w:rsidRDefault="003F6A1F" w:rsidP="004760F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13FBB862" w14:textId="77777777" w:rsidR="003F6A1F" w:rsidRPr="00394066" w:rsidRDefault="00B30E1D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57" w:type="pct"/>
          </w:tcPr>
          <w:p w14:paraId="3ADD3682" w14:textId="77777777" w:rsidR="003F6A1F" w:rsidRPr="00394066" w:rsidRDefault="003F6A1F" w:rsidP="004760F0">
            <w:pPr>
              <w:shd w:val="clear" w:color="auto" w:fill="FFFFFF"/>
              <w:tabs>
                <w:tab w:val="left" w:pos="0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5380E7D3" w14:textId="77777777" w:rsidR="003F6A1F" w:rsidRPr="00394066" w:rsidRDefault="00B30E1D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56" w:type="pct"/>
            <w:vAlign w:val="bottom"/>
          </w:tcPr>
          <w:p w14:paraId="134A7840" w14:textId="77777777" w:rsidR="003F6A1F" w:rsidRPr="00394066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2AF3E6A0" w14:textId="77777777" w:rsidR="003F6A1F" w:rsidRPr="00394066" w:rsidRDefault="00B30E1D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55" w:type="pct"/>
          </w:tcPr>
          <w:p w14:paraId="69E34484" w14:textId="77777777" w:rsidR="003F6A1F" w:rsidRPr="00394066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4EC8653A" w14:textId="77777777" w:rsidR="003F6A1F" w:rsidRPr="00394066" w:rsidRDefault="00B30E1D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56" w:type="pct"/>
            <w:vAlign w:val="bottom"/>
          </w:tcPr>
          <w:p w14:paraId="78E043C6" w14:textId="77777777" w:rsidR="003F6A1F" w:rsidRPr="00394066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4E94FDBD" w14:textId="77777777" w:rsidR="003F6A1F" w:rsidRPr="00394066" w:rsidRDefault="00B30E1D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</w:tr>
      <w:tr w:rsidR="00B0778E" w:rsidRPr="00394066" w14:paraId="078E4918" w14:textId="77777777" w:rsidTr="004E2AD7">
        <w:trPr>
          <w:trHeight w:val="321"/>
          <w:tblHeader/>
        </w:trPr>
        <w:tc>
          <w:tcPr>
            <w:tcW w:w="605" w:type="pct"/>
            <w:vAlign w:val="center"/>
          </w:tcPr>
          <w:p w14:paraId="08B73451" w14:textId="77777777" w:rsidR="003F6A1F" w:rsidRPr="00394066" w:rsidRDefault="003F6A1F" w:rsidP="004760F0">
            <w:pPr>
              <w:shd w:val="clear" w:color="auto" w:fill="FFFFFF"/>
              <w:tabs>
                <w:tab w:val="left" w:pos="720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4395" w:type="pct"/>
            <w:gridSpan w:val="28"/>
          </w:tcPr>
          <w:p w14:paraId="775EB68D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394066">
              <w:rPr>
                <w:rFonts w:asciiTheme="majorBidi" w:hAnsiTheme="majorBidi" w:cstheme="majorBidi" w:hint="cs"/>
                <w:i/>
                <w:iCs/>
                <w:szCs w:val="22"/>
                <w:cs/>
              </w:rPr>
              <w:t>(พันบาท)</w:t>
            </w:r>
          </w:p>
        </w:tc>
      </w:tr>
      <w:tr w:rsidR="00B0778E" w:rsidRPr="00394066" w14:paraId="48DE925D" w14:textId="77777777" w:rsidTr="003C6E52">
        <w:trPr>
          <w:trHeight w:val="310"/>
          <w:tblHeader/>
        </w:trPr>
        <w:tc>
          <w:tcPr>
            <w:tcW w:w="872" w:type="pct"/>
            <w:gridSpan w:val="2"/>
            <w:vAlign w:val="center"/>
          </w:tcPr>
          <w:p w14:paraId="7896D995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  <w:r w:rsidRPr="00394066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 xml:space="preserve">ข้อมูลตามส่วนงานดำเนินงาน </w:t>
            </w:r>
          </w:p>
        </w:tc>
        <w:tc>
          <w:tcPr>
            <w:tcW w:w="55" w:type="pct"/>
            <w:vAlign w:val="bottom"/>
          </w:tcPr>
          <w:p w14:paraId="4E262E5A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29CD0B0A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3A2D3807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gridSpan w:val="2"/>
            <w:vAlign w:val="bottom"/>
          </w:tcPr>
          <w:p w14:paraId="73CB43A0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7EE3E38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69D5D62A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4B85F1B5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6C968E88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66E6F92E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8" w:type="pct"/>
            <w:vAlign w:val="bottom"/>
          </w:tcPr>
          <w:p w14:paraId="45F24AA1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B25D20F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74F885E7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  <w:vAlign w:val="bottom"/>
          </w:tcPr>
          <w:p w14:paraId="7D35E3E1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17741D69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" w:type="pct"/>
            <w:vAlign w:val="bottom"/>
          </w:tcPr>
          <w:p w14:paraId="5C99038F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pct"/>
            <w:vAlign w:val="bottom"/>
          </w:tcPr>
          <w:p w14:paraId="752A6A8D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74688BF" w14:textId="77777777" w:rsidR="003F6A1F" w:rsidRPr="005D1AC0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67F90C62" w14:textId="77777777" w:rsidR="003F6A1F" w:rsidRPr="00394066" w:rsidRDefault="003F6A1F" w:rsidP="004760F0">
            <w:pPr>
              <w:shd w:val="clear" w:color="auto" w:fill="FFFFFF"/>
              <w:tabs>
                <w:tab w:val="left" w:pos="733"/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" w:type="pct"/>
          </w:tcPr>
          <w:p w14:paraId="585CF553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</w:tcPr>
          <w:p w14:paraId="013C564F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</w:tcPr>
          <w:p w14:paraId="02C7D06C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8" w:type="pct"/>
          </w:tcPr>
          <w:p w14:paraId="469369CB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</w:tcPr>
          <w:p w14:paraId="204E7CAE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</w:tcPr>
          <w:p w14:paraId="7E11E7F6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</w:tcPr>
          <w:p w14:paraId="0FFCD6E2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pct"/>
          </w:tcPr>
          <w:p w14:paraId="71CC6228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</w:tr>
      <w:tr w:rsidR="00B0778E" w:rsidRPr="00394066" w14:paraId="165BAF5B" w14:textId="77777777" w:rsidTr="003C6E52">
        <w:trPr>
          <w:trHeight w:val="263"/>
          <w:tblHeader/>
        </w:trPr>
        <w:tc>
          <w:tcPr>
            <w:tcW w:w="605" w:type="pct"/>
            <w:vAlign w:val="center"/>
          </w:tcPr>
          <w:p w14:paraId="6645DB84" w14:textId="6C53E676" w:rsidR="00160CB6" w:rsidRPr="000D2357" w:rsidRDefault="00160CB6" w:rsidP="003C3656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0D2357">
              <w:rPr>
                <w:rFonts w:asciiTheme="majorBidi" w:hAnsiTheme="majorBidi" w:cs="Angsana New" w:hint="cs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267" w:type="pct"/>
            <w:vAlign w:val="bottom"/>
          </w:tcPr>
          <w:p w14:paraId="210349D2" w14:textId="19A1AD1B" w:rsidR="00160CB6" w:rsidRPr="00B31EC6" w:rsidRDefault="00B30E1D" w:rsidP="00112484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cs/>
                <w:lang w:val="en-US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18</w:t>
            </w:r>
            <w:r w:rsidR="00160CB6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15</w:t>
            </w:r>
            <w:r w:rsidR="00AC121B">
              <w:rPr>
                <w:rFonts w:asciiTheme="majorBidi" w:hAnsiTheme="majorBidi" w:cs="Angsana New"/>
                <w:szCs w:val="22"/>
                <w:lang w:val="en-US"/>
              </w:rPr>
              <w:t>2</w:t>
            </w:r>
            <w:r w:rsidR="00160CB6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9</w:t>
            </w:r>
            <w:r w:rsidR="00AC121B">
              <w:rPr>
                <w:rFonts w:asciiTheme="majorBidi" w:hAnsiTheme="majorBidi" w:cs="Angsana New"/>
                <w:szCs w:val="22"/>
                <w:lang w:val="en-US"/>
              </w:rPr>
              <w:t>41</w:t>
            </w:r>
          </w:p>
        </w:tc>
        <w:tc>
          <w:tcPr>
            <w:tcW w:w="55" w:type="pct"/>
            <w:vAlign w:val="bottom"/>
          </w:tcPr>
          <w:p w14:paraId="1633C23A" w14:textId="77777777" w:rsidR="00160CB6" w:rsidRPr="000D2357" w:rsidRDefault="00160CB6" w:rsidP="00160CB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5AAEE2BE" w14:textId="449D611D" w:rsidR="00160CB6" w:rsidRPr="000D2357" w:rsidRDefault="00B30E1D" w:rsidP="00160CB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BB311A">
              <w:rPr>
                <w:rFonts w:asciiTheme="majorBidi" w:hAnsiTheme="majorBidi" w:cs="Angsana New"/>
                <w:szCs w:val="22"/>
                <w:lang w:val="en-US"/>
              </w:rPr>
              <w:t>7,861,73</w:t>
            </w:r>
            <w:r w:rsidR="00395737">
              <w:rPr>
                <w:rFonts w:asciiTheme="majorBidi" w:hAnsiTheme="majorBidi" w:cs="Angsana New"/>
                <w:szCs w:val="22"/>
                <w:lang w:val="en-US"/>
              </w:rPr>
              <w:t>1</w:t>
            </w:r>
          </w:p>
        </w:tc>
        <w:tc>
          <w:tcPr>
            <w:tcW w:w="51" w:type="pct"/>
            <w:vAlign w:val="bottom"/>
          </w:tcPr>
          <w:p w14:paraId="023D6B4B" w14:textId="77777777" w:rsidR="00160CB6" w:rsidRPr="000D2357" w:rsidRDefault="00160CB6" w:rsidP="00160CB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1" w:type="pct"/>
            <w:gridSpan w:val="2"/>
            <w:vAlign w:val="bottom"/>
          </w:tcPr>
          <w:p w14:paraId="0949CEAD" w14:textId="0E4478A5" w:rsidR="00160CB6" w:rsidRPr="000D2357" w:rsidRDefault="00B30E1D" w:rsidP="00112484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3</w:t>
            </w:r>
            <w:r w:rsidR="00160CB6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41</w:t>
            </w:r>
            <w:r w:rsidR="00AC121B">
              <w:rPr>
                <w:rFonts w:asciiTheme="majorBidi" w:hAnsiTheme="majorBidi" w:cs="Angsana New"/>
                <w:szCs w:val="22"/>
                <w:lang w:val="en-US"/>
              </w:rPr>
              <w:t>8</w:t>
            </w:r>
            <w:r w:rsidR="00160CB6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  <w:r w:rsidR="00AC121B">
              <w:rPr>
                <w:rFonts w:asciiTheme="majorBidi" w:hAnsiTheme="majorBidi" w:cstheme="majorBidi"/>
                <w:szCs w:val="22"/>
                <w:lang w:val="en-US"/>
              </w:rPr>
              <w:t>01</w:t>
            </w:r>
          </w:p>
        </w:tc>
        <w:tc>
          <w:tcPr>
            <w:tcW w:w="55" w:type="pct"/>
            <w:vAlign w:val="bottom"/>
          </w:tcPr>
          <w:p w14:paraId="6F8A7FB0" w14:textId="77777777" w:rsidR="00160CB6" w:rsidRPr="000D2357" w:rsidRDefault="00160CB6" w:rsidP="00160CB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2F5186A7" w14:textId="0790ECBF" w:rsidR="00160CB6" w:rsidRPr="000C08FA" w:rsidRDefault="00BB311A" w:rsidP="00112484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2,982,756</w:t>
            </w:r>
          </w:p>
        </w:tc>
        <w:tc>
          <w:tcPr>
            <w:tcW w:w="54" w:type="pct"/>
            <w:vAlign w:val="bottom"/>
          </w:tcPr>
          <w:p w14:paraId="65A78BCF" w14:textId="77777777" w:rsidR="00160CB6" w:rsidRPr="000D2357" w:rsidRDefault="00160CB6" w:rsidP="00160CB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67AB678D" w14:textId="1474AB04" w:rsidR="00160CB6" w:rsidRPr="000D2357" w:rsidRDefault="00B30E1D" w:rsidP="00160CB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21</w:t>
            </w:r>
            <w:r w:rsidR="00160CB6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571</w:t>
            </w:r>
            <w:r w:rsidR="00160CB6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442</w:t>
            </w:r>
          </w:p>
        </w:tc>
        <w:tc>
          <w:tcPr>
            <w:tcW w:w="55" w:type="pct"/>
            <w:vAlign w:val="bottom"/>
          </w:tcPr>
          <w:p w14:paraId="35B086E2" w14:textId="77777777" w:rsidR="00160CB6" w:rsidRPr="000D2357" w:rsidRDefault="00160CB6" w:rsidP="00160CB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78" w:type="pct"/>
            <w:vAlign w:val="bottom"/>
          </w:tcPr>
          <w:p w14:paraId="50334CD7" w14:textId="11E16F46" w:rsidR="00160CB6" w:rsidRPr="000D2357" w:rsidRDefault="00B30E1D" w:rsidP="00112484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20</w:t>
            </w:r>
            <w:r w:rsidR="00160CB6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844</w:t>
            </w:r>
            <w:r w:rsidR="00160CB6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48</w:t>
            </w:r>
            <w:r w:rsidR="00395737">
              <w:rPr>
                <w:rFonts w:asciiTheme="majorBidi" w:hAnsiTheme="majorBidi" w:cs="Angsana New"/>
                <w:szCs w:val="22"/>
                <w:lang w:val="en-US"/>
              </w:rPr>
              <w:t>7</w:t>
            </w:r>
          </w:p>
        </w:tc>
        <w:tc>
          <w:tcPr>
            <w:tcW w:w="55" w:type="pct"/>
            <w:vAlign w:val="bottom"/>
          </w:tcPr>
          <w:p w14:paraId="5B17AB8C" w14:textId="77777777" w:rsidR="00160CB6" w:rsidRPr="000D2357" w:rsidRDefault="00160CB6" w:rsidP="00160CB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361CF2BA" w14:textId="48E99C8A" w:rsidR="00160CB6" w:rsidRPr="000D2357" w:rsidRDefault="00B30E1D" w:rsidP="00112484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160CB6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368</w:t>
            </w:r>
            <w:r w:rsidR="00160CB6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050</w:t>
            </w:r>
          </w:p>
        </w:tc>
        <w:tc>
          <w:tcPr>
            <w:tcW w:w="56" w:type="pct"/>
            <w:vAlign w:val="bottom"/>
          </w:tcPr>
          <w:p w14:paraId="0F988D62" w14:textId="77777777" w:rsidR="00160CB6" w:rsidRPr="000D2357" w:rsidRDefault="00160CB6" w:rsidP="00160CB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6A74AAD6" w14:textId="6FE33ABF" w:rsidR="00160CB6" w:rsidRPr="00112484" w:rsidRDefault="00B30E1D" w:rsidP="00112484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160CB6" w:rsidRPr="00112484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239</w:t>
            </w:r>
            <w:r w:rsidR="00160CB6" w:rsidRPr="00112484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921</w:t>
            </w:r>
          </w:p>
        </w:tc>
        <w:tc>
          <w:tcPr>
            <w:tcW w:w="58" w:type="pct"/>
            <w:vAlign w:val="bottom"/>
          </w:tcPr>
          <w:p w14:paraId="18CAC377" w14:textId="77777777" w:rsidR="00160CB6" w:rsidRPr="000D2357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46" w:type="pct"/>
            <w:vAlign w:val="bottom"/>
          </w:tcPr>
          <w:p w14:paraId="35B9590A" w14:textId="56BA47A5" w:rsidR="00160CB6" w:rsidRPr="00112484" w:rsidRDefault="00B30E1D" w:rsidP="00112484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41</w:t>
            </w:r>
            <w:r w:rsidR="00160CB6" w:rsidRPr="00112484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515</w:t>
            </w:r>
          </w:p>
        </w:tc>
        <w:tc>
          <w:tcPr>
            <w:tcW w:w="55" w:type="pct"/>
            <w:vAlign w:val="bottom"/>
          </w:tcPr>
          <w:p w14:paraId="22999FF0" w14:textId="77777777" w:rsidR="00160CB6" w:rsidRPr="000D2357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7A9982B7" w14:textId="392E5A2B" w:rsidR="00160CB6" w:rsidRPr="00BB311A" w:rsidRDefault="00B30E1D" w:rsidP="00512F68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B311A">
              <w:rPr>
                <w:rFonts w:asciiTheme="majorBidi" w:hAnsiTheme="majorBidi" w:cs="Angsana New"/>
                <w:szCs w:val="22"/>
                <w:lang w:val="en-US"/>
              </w:rPr>
              <w:t>10</w:t>
            </w:r>
            <w:r w:rsidR="00160CB6" w:rsidRPr="00BB311A">
              <w:rPr>
                <w:rFonts w:asciiTheme="majorBidi" w:hAnsiTheme="majorBidi" w:cs="Angsana New"/>
                <w:szCs w:val="22"/>
              </w:rPr>
              <w:t>,</w:t>
            </w:r>
            <w:r w:rsidRPr="00BB311A">
              <w:rPr>
                <w:rFonts w:asciiTheme="majorBidi" w:hAnsiTheme="majorBidi" w:cs="Angsana New"/>
                <w:szCs w:val="22"/>
                <w:lang w:val="en-US"/>
              </w:rPr>
              <w:t>20</w:t>
            </w:r>
            <w:r w:rsidR="00BB311A" w:rsidRPr="00BB311A">
              <w:rPr>
                <w:rFonts w:asciiTheme="majorBidi" w:hAnsiTheme="majorBidi" w:cs="Angsana New"/>
                <w:szCs w:val="22"/>
                <w:lang w:val="en-US"/>
              </w:rPr>
              <w:t>3</w:t>
            </w:r>
          </w:p>
        </w:tc>
        <w:tc>
          <w:tcPr>
            <w:tcW w:w="57" w:type="pct"/>
          </w:tcPr>
          <w:p w14:paraId="6E38A016" w14:textId="77777777" w:rsidR="00160CB6" w:rsidRPr="00BB311A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0" w:type="pct"/>
          </w:tcPr>
          <w:p w14:paraId="0D6264B5" w14:textId="026352C3" w:rsidR="00160CB6" w:rsidRPr="00BB311A" w:rsidRDefault="00AC121B" w:rsidP="00160CB6">
            <w:pPr>
              <w:tabs>
                <w:tab w:val="decimal" w:pos="453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 w:rsidRPr="00BB311A"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6" w:type="pct"/>
          </w:tcPr>
          <w:p w14:paraId="12BE18D9" w14:textId="77777777" w:rsidR="00160CB6" w:rsidRPr="00BB311A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8" w:type="pct"/>
          </w:tcPr>
          <w:p w14:paraId="21CBECF0" w14:textId="1E523255" w:rsidR="00160CB6" w:rsidRPr="00BB311A" w:rsidRDefault="00160CB6" w:rsidP="000F2327">
            <w:pPr>
              <w:tabs>
                <w:tab w:val="decimal" w:pos="453"/>
              </w:tabs>
              <w:ind w:right="-61"/>
              <w:contextualSpacing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BB311A"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5" w:type="pct"/>
          </w:tcPr>
          <w:p w14:paraId="274D7E31" w14:textId="77777777" w:rsidR="00160CB6" w:rsidRPr="00BB311A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0" w:type="pct"/>
          </w:tcPr>
          <w:p w14:paraId="62EEF0D2" w14:textId="1E917DC4" w:rsidR="00160CB6" w:rsidRPr="00BB311A" w:rsidRDefault="00B30E1D" w:rsidP="00512F68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B311A">
              <w:rPr>
                <w:rFonts w:asciiTheme="majorBidi" w:hAnsiTheme="majorBidi" w:cs="Angsana New"/>
                <w:szCs w:val="22"/>
                <w:lang w:val="en-US"/>
              </w:rPr>
              <w:t>22</w:t>
            </w:r>
            <w:r w:rsidR="00160CB6" w:rsidRPr="00BB311A">
              <w:rPr>
                <w:rFonts w:asciiTheme="majorBidi" w:hAnsiTheme="majorBidi" w:cs="Angsana New"/>
                <w:szCs w:val="22"/>
              </w:rPr>
              <w:t>,</w:t>
            </w:r>
            <w:r w:rsidRPr="00BB311A">
              <w:rPr>
                <w:rFonts w:asciiTheme="majorBidi" w:hAnsiTheme="majorBidi" w:cs="Angsana New"/>
                <w:szCs w:val="22"/>
                <w:lang w:val="en-US"/>
              </w:rPr>
              <w:t>981</w:t>
            </w:r>
            <w:r w:rsidR="00160CB6" w:rsidRPr="00BB311A">
              <w:rPr>
                <w:rFonts w:asciiTheme="majorBidi" w:hAnsiTheme="majorBidi" w:cs="Angsana New"/>
                <w:szCs w:val="22"/>
              </w:rPr>
              <w:t>,</w:t>
            </w:r>
            <w:r w:rsidRPr="00BB311A">
              <w:rPr>
                <w:rFonts w:asciiTheme="majorBidi" w:hAnsiTheme="majorBidi" w:cs="Angsana New"/>
                <w:szCs w:val="22"/>
                <w:lang w:val="en-US"/>
              </w:rPr>
              <w:t>007</w:t>
            </w:r>
          </w:p>
        </w:tc>
        <w:tc>
          <w:tcPr>
            <w:tcW w:w="56" w:type="pct"/>
          </w:tcPr>
          <w:p w14:paraId="03998C06" w14:textId="77777777" w:rsidR="00160CB6" w:rsidRPr="00BB311A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pct"/>
          </w:tcPr>
          <w:p w14:paraId="349D6C97" w14:textId="332E6BE8" w:rsidR="00160CB6" w:rsidRPr="00BB311A" w:rsidRDefault="00B30E1D" w:rsidP="00160CB6">
            <w:pPr>
              <w:tabs>
                <w:tab w:val="decimal" w:pos="71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BB311A">
              <w:rPr>
                <w:rFonts w:asciiTheme="majorBidi" w:hAnsiTheme="majorBidi" w:cstheme="majorBidi"/>
                <w:szCs w:val="22"/>
                <w:lang w:val="en-US"/>
              </w:rPr>
              <w:t>22</w:t>
            </w:r>
            <w:r w:rsidR="00160CB6" w:rsidRPr="00BB311A">
              <w:rPr>
                <w:rFonts w:asciiTheme="majorBidi" w:hAnsiTheme="majorBidi" w:cstheme="majorBidi"/>
                <w:szCs w:val="22"/>
              </w:rPr>
              <w:t>,</w:t>
            </w:r>
            <w:r w:rsidRPr="00BB311A">
              <w:rPr>
                <w:rFonts w:asciiTheme="majorBidi" w:hAnsiTheme="majorBidi" w:cstheme="majorBidi"/>
                <w:szCs w:val="22"/>
                <w:lang w:val="en-US"/>
              </w:rPr>
              <w:t>094</w:t>
            </w:r>
            <w:r w:rsidR="00160CB6" w:rsidRPr="00BB311A">
              <w:rPr>
                <w:rFonts w:asciiTheme="majorBidi" w:hAnsiTheme="majorBidi" w:cstheme="majorBidi"/>
                <w:szCs w:val="22"/>
              </w:rPr>
              <w:t>,</w:t>
            </w:r>
            <w:r w:rsidRPr="00BB311A">
              <w:rPr>
                <w:rFonts w:asciiTheme="majorBidi" w:hAnsiTheme="majorBidi" w:cstheme="majorBidi"/>
                <w:szCs w:val="22"/>
                <w:lang w:val="en-US"/>
              </w:rPr>
              <w:t>61</w:t>
            </w:r>
            <w:r w:rsidR="00BB311A" w:rsidRPr="00BB311A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</w:tr>
      <w:tr w:rsidR="00B0778E" w:rsidRPr="00394066" w14:paraId="2288AE4C" w14:textId="77777777" w:rsidTr="003C6E52">
        <w:trPr>
          <w:trHeight w:val="317"/>
          <w:tblHeader/>
        </w:trPr>
        <w:tc>
          <w:tcPr>
            <w:tcW w:w="605" w:type="pct"/>
            <w:vAlign w:val="center"/>
          </w:tcPr>
          <w:p w14:paraId="2B91DF59" w14:textId="143EE14E" w:rsidR="00160CB6" w:rsidRPr="000D2357" w:rsidRDefault="00160CB6" w:rsidP="003C3656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0D2357">
              <w:rPr>
                <w:rFonts w:asciiTheme="majorBidi" w:hAnsiTheme="majorBidi" w:cs="Angsana New" w:hint="cs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267" w:type="pct"/>
            <w:vAlign w:val="bottom"/>
          </w:tcPr>
          <w:p w14:paraId="16322935" w14:textId="2FC431AD" w:rsidR="00160CB6" w:rsidRPr="000D2357" w:rsidRDefault="00160CB6" w:rsidP="000F2327">
            <w:pPr>
              <w:tabs>
                <w:tab w:val="decimal" w:pos="30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cs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1D63A1DC" w14:textId="77777777" w:rsidR="00160CB6" w:rsidRPr="000D2357" w:rsidRDefault="00160CB6" w:rsidP="00160CB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124532F7" w14:textId="5FD3731E" w:rsidR="00160CB6" w:rsidRPr="000D2357" w:rsidRDefault="00B30E1D" w:rsidP="00112484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547</w:t>
            </w:r>
            <w:r w:rsidR="00160CB6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854</w:t>
            </w:r>
          </w:p>
        </w:tc>
        <w:tc>
          <w:tcPr>
            <w:tcW w:w="51" w:type="pct"/>
            <w:vAlign w:val="bottom"/>
          </w:tcPr>
          <w:p w14:paraId="03C0F07F" w14:textId="77777777" w:rsidR="00160CB6" w:rsidRPr="000D2357" w:rsidRDefault="00160CB6" w:rsidP="00160CB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1" w:type="pct"/>
            <w:gridSpan w:val="2"/>
            <w:vAlign w:val="bottom"/>
          </w:tcPr>
          <w:p w14:paraId="1BD6E58C" w14:textId="47141057" w:rsidR="00160CB6" w:rsidRPr="000D2357" w:rsidRDefault="00B30E1D" w:rsidP="00112484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111</w:t>
            </w:r>
            <w:r w:rsidR="00160CB6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625</w:t>
            </w:r>
          </w:p>
        </w:tc>
        <w:tc>
          <w:tcPr>
            <w:tcW w:w="55" w:type="pct"/>
            <w:vAlign w:val="bottom"/>
          </w:tcPr>
          <w:p w14:paraId="1E30E22F" w14:textId="77777777" w:rsidR="00160CB6" w:rsidRPr="000D2357" w:rsidRDefault="00160CB6" w:rsidP="00160CB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5461F300" w14:textId="2C486E0F" w:rsidR="00160CB6" w:rsidRPr="000C08FA" w:rsidRDefault="00B30E1D" w:rsidP="00112484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130</w:t>
            </w:r>
            <w:r w:rsidR="00160CB6">
              <w:rPr>
                <w:rFonts w:asciiTheme="majorBidi" w:hAnsiTheme="majorBidi" w:cstheme="majorBidi"/>
                <w:szCs w:val="22"/>
              </w:rPr>
              <w:t>,</w:t>
            </w: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664</w:t>
            </w:r>
          </w:p>
        </w:tc>
        <w:tc>
          <w:tcPr>
            <w:tcW w:w="54" w:type="pct"/>
            <w:vAlign w:val="bottom"/>
          </w:tcPr>
          <w:p w14:paraId="4CB41D3E" w14:textId="77777777" w:rsidR="00160CB6" w:rsidRPr="000D2357" w:rsidRDefault="00160CB6" w:rsidP="00160CB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34D2AFFC" w14:textId="0C38F681" w:rsidR="00160CB6" w:rsidRPr="000D2357" w:rsidRDefault="00B30E1D" w:rsidP="00160CB6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111</w:t>
            </w:r>
            <w:r w:rsidR="00160CB6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625</w:t>
            </w:r>
          </w:p>
        </w:tc>
        <w:tc>
          <w:tcPr>
            <w:tcW w:w="55" w:type="pct"/>
            <w:vAlign w:val="bottom"/>
          </w:tcPr>
          <w:p w14:paraId="11B635EF" w14:textId="77777777" w:rsidR="00160CB6" w:rsidRPr="000D2357" w:rsidRDefault="00160CB6" w:rsidP="00160CB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78" w:type="pct"/>
            <w:vAlign w:val="bottom"/>
          </w:tcPr>
          <w:p w14:paraId="163FCE12" w14:textId="58618402" w:rsidR="00160CB6" w:rsidRPr="000D2357" w:rsidRDefault="00B30E1D" w:rsidP="00112484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678</w:t>
            </w:r>
            <w:r w:rsidR="00160CB6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518</w:t>
            </w:r>
          </w:p>
        </w:tc>
        <w:tc>
          <w:tcPr>
            <w:tcW w:w="55" w:type="pct"/>
            <w:vAlign w:val="bottom"/>
          </w:tcPr>
          <w:p w14:paraId="28D13D84" w14:textId="77777777" w:rsidR="00160CB6" w:rsidRPr="000D2357" w:rsidRDefault="00160CB6" w:rsidP="00160CB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7E31B489" w14:textId="1CDD0886" w:rsidR="00160CB6" w:rsidRPr="000D2357" w:rsidRDefault="00B30E1D" w:rsidP="00112484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496776">
              <w:rPr>
                <w:rFonts w:asciiTheme="majorBidi" w:hAnsiTheme="majorBidi" w:cs="Angsana New"/>
                <w:szCs w:val="22"/>
                <w:lang w:val="en-US"/>
              </w:rPr>
              <w:t>07</w:t>
            </w:r>
            <w:r w:rsidR="00160CB6">
              <w:rPr>
                <w:rFonts w:asciiTheme="majorBidi" w:hAnsiTheme="majorBidi" w:cs="Angsana New"/>
                <w:szCs w:val="22"/>
              </w:rPr>
              <w:t>,</w:t>
            </w:r>
            <w:r w:rsidR="00496776">
              <w:rPr>
                <w:rFonts w:asciiTheme="majorBidi" w:hAnsiTheme="majorBidi" w:cs="Angsana New"/>
                <w:szCs w:val="22"/>
              </w:rPr>
              <w:t>9</w:t>
            </w:r>
            <w:r w:rsidR="00AC121B">
              <w:rPr>
                <w:rFonts w:asciiTheme="majorBidi" w:hAnsiTheme="majorBidi" w:cs="Angsana New"/>
                <w:szCs w:val="22"/>
              </w:rPr>
              <w:t>21</w:t>
            </w:r>
          </w:p>
        </w:tc>
        <w:tc>
          <w:tcPr>
            <w:tcW w:w="56" w:type="pct"/>
            <w:vAlign w:val="bottom"/>
          </w:tcPr>
          <w:p w14:paraId="53E7E5D4" w14:textId="77777777" w:rsidR="00160CB6" w:rsidRPr="0011382D" w:rsidRDefault="00160CB6" w:rsidP="00160CB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0268CBD0" w14:textId="1BEE06E6" w:rsidR="00160CB6" w:rsidRPr="00112484" w:rsidRDefault="00B30E1D" w:rsidP="00112484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6</w:t>
            </w:r>
            <w:r w:rsidR="00A53411">
              <w:rPr>
                <w:rFonts w:asciiTheme="majorBidi" w:hAnsiTheme="majorBidi" w:cs="Angsana New"/>
                <w:szCs w:val="22"/>
                <w:lang w:val="en-US"/>
              </w:rPr>
              <w:t>0</w:t>
            </w:r>
            <w:r w:rsidR="00160CB6" w:rsidRPr="00112484">
              <w:rPr>
                <w:rFonts w:asciiTheme="majorBidi" w:hAnsiTheme="majorBidi" w:cs="Angsana New"/>
                <w:szCs w:val="22"/>
              </w:rPr>
              <w:t>,</w:t>
            </w:r>
            <w:r w:rsidR="00A53411">
              <w:rPr>
                <w:rFonts w:asciiTheme="majorBidi" w:hAnsiTheme="majorBidi" w:cs="Angsana New"/>
                <w:szCs w:val="22"/>
              </w:rPr>
              <w:t>4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90</w:t>
            </w:r>
          </w:p>
        </w:tc>
        <w:tc>
          <w:tcPr>
            <w:tcW w:w="58" w:type="pct"/>
            <w:vAlign w:val="bottom"/>
          </w:tcPr>
          <w:p w14:paraId="095F9D38" w14:textId="77777777" w:rsidR="00160CB6" w:rsidRPr="000D2357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46" w:type="pct"/>
            <w:vAlign w:val="bottom"/>
          </w:tcPr>
          <w:p w14:paraId="341F18BB" w14:textId="59C8F98D" w:rsidR="00160CB6" w:rsidRPr="00112484" w:rsidRDefault="00B30E1D" w:rsidP="00112484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26</w:t>
            </w:r>
            <w:r w:rsidR="00496776">
              <w:rPr>
                <w:rFonts w:asciiTheme="majorBidi" w:hAnsiTheme="majorBidi" w:cs="Angsana New"/>
                <w:szCs w:val="22"/>
                <w:lang w:val="en-US"/>
              </w:rPr>
              <w:t>5</w:t>
            </w:r>
            <w:r w:rsidR="00160CB6" w:rsidRPr="00112484">
              <w:rPr>
                <w:rFonts w:asciiTheme="majorBidi" w:hAnsiTheme="majorBidi" w:cs="Angsana New"/>
                <w:szCs w:val="22"/>
              </w:rPr>
              <w:t>,</w:t>
            </w:r>
            <w:r w:rsidR="00496776">
              <w:rPr>
                <w:rFonts w:asciiTheme="majorBidi" w:hAnsiTheme="majorBidi" w:cs="Angsana New"/>
                <w:szCs w:val="22"/>
              </w:rPr>
              <w:t>8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05</w:t>
            </w:r>
          </w:p>
        </w:tc>
        <w:tc>
          <w:tcPr>
            <w:tcW w:w="55" w:type="pct"/>
            <w:vAlign w:val="bottom"/>
          </w:tcPr>
          <w:p w14:paraId="28048EEC" w14:textId="77777777" w:rsidR="00160CB6" w:rsidRPr="000D2357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51EBCBE3" w14:textId="0F96910D" w:rsidR="00160CB6" w:rsidRPr="00BB311A" w:rsidRDefault="00B30E1D" w:rsidP="00512F68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B311A">
              <w:rPr>
                <w:rFonts w:asciiTheme="majorBidi" w:hAnsiTheme="majorBidi" w:cs="Angsana New"/>
                <w:szCs w:val="22"/>
                <w:lang w:val="en-US"/>
              </w:rPr>
              <w:t>2</w:t>
            </w:r>
            <w:r w:rsidR="00A53411">
              <w:rPr>
                <w:rFonts w:asciiTheme="majorBidi" w:hAnsiTheme="majorBidi" w:cs="Angsana New"/>
                <w:szCs w:val="22"/>
                <w:lang w:val="en-US"/>
              </w:rPr>
              <w:t>41</w:t>
            </w:r>
            <w:r w:rsidR="00160CB6" w:rsidRPr="00BB311A">
              <w:rPr>
                <w:rFonts w:asciiTheme="majorBidi" w:hAnsiTheme="majorBidi" w:cs="Angsana New"/>
                <w:szCs w:val="22"/>
              </w:rPr>
              <w:t>,</w:t>
            </w:r>
            <w:r w:rsidR="00A53411">
              <w:rPr>
                <w:rFonts w:asciiTheme="majorBidi" w:hAnsiTheme="majorBidi" w:cs="Angsana New"/>
                <w:szCs w:val="22"/>
              </w:rPr>
              <w:t>8</w:t>
            </w:r>
            <w:r w:rsidRPr="00BB311A">
              <w:rPr>
                <w:rFonts w:asciiTheme="majorBidi" w:hAnsiTheme="majorBidi" w:cs="Angsana New"/>
                <w:szCs w:val="22"/>
                <w:lang w:val="en-US"/>
              </w:rPr>
              <w:t>33</w:t>
            </w:r>
          </w:p>
        </w:tc>
        <w:tc>
          <w:tcPr>
            <w:tcW w:w="57" w:type="pct"/>
          </w:tcPr>
          <w:p w14:paraId="5DF9A4FC" w14:textId="77777777" w:rsidR="00160CB6" w:rsidRPr="00BB311A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0" w:type="pct"/>
          </w:tcPr>
          <w:p w14:paraId="4D3B2DB7" w14:textId="5502BB3C" w:rsidR="00160CB6" w:rsidRPr="00BB311A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BB311A">
              <w:rPr>
                <w:rFonts w:asciiTheme="majorBidi" w:hAnsiTheme="majorBidi" w:cs="Angsana New"/>
                <w:szCs w:val="22"/>
              </w:rPr>
              <w:t>(</w:t>
            </w:r>
            <w:r w:rsidR="00B30E1D" w:rsidRPr="00BB311A">
              <w:rPr>
                <w:rFonts w:asciiTheme="majorBidi" w:hAnsiTheme="majorBidi" w:cs="Angsana New"/>
                <w:szCs w:val="22"/>
                <w:lang w:val="en-US"/>
              </w:rPr>
              <w:t>48</w:t>
            </w:r>
            <w:r w:rsidR="003D5B93" w:rsidRPr="00BB311A">
              <w:rPr>
                <w:rFonts w:asciiTheme="majorBidi" w:hAnsiTheme="majorBidi" w:cs="Angsana New"/>
                <w:szCs w:val="22"/>
                <w:lang w:val="en-US"/>
              </w:rPr>
              <w:t>5</w:t>
            </w:r>
            <w:r w:rsidRPr="00BB311A">
              <w:rPr>
                <w:rFonts w:asciiTheme="majorBidi" w:hAnsiTheme="majorBidi" w:cs="Angsana New"/>
                <w:szCs w:val="22"/>
              </w:rPr>
              <w:t>,</w:t>
            </w:r>
            <w:r w:rsidR="003D5B93" w:rsidRPr="00BB311A">
              <w:rPr>
                <w:rFonts w:asciiTheme="majorBidi" w:hAnsiTheme="majorBidi" w:cs="Angsana New"/>
                <w:szCs w:val="22"/>
              </w:rPr>
              <w:t>3</w:t>
            </w:r>
            <w:r w:rsidR="00B30E1D" w:rsidRPr="00BB311A">
              <w:rPr>
                <w:rFonts w:asciiTheme="majorBidi" w:hAnsiTheme="majorBidi" w:cs="Angsana New"/>
                <w:szCs w:val="22"/>
                <w:lang w:val="en-US"/>
              </w:rPr>
              <w:t>51</w:t>
            </w:r>
            <w:r w:rsidRPr="00BB311A">
              <w:rPr>
                <w:rFonts w:asciiTheme="majorBidi" w:hAnsiTheme="majorBidi" w:cs="Angsana New"/>
                <w:szCs w:val="22"/>
              </w:rPr>
              <w:t>)</w:t>
            </w:r>
          </w:p>
        </w:tc>
        <w:tc>
          <w:tcPr>
            <w:tcW w:w="56" w:type="pct"/>
          </w:tcPr>
          <w:p w14:paraId="72559AF9" w14:textId="77777777" w:rsidR="00160CB6" w:rsidRPr="00BB311A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8" w:type="pct"/>
          </w:tcPr>
          <w:p w14:paraId="592725F6" w14:textId="71D37316" w:rsidR="00160CB6" w:rsidRPr="00BB311A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 w:rsidRPr="00BB311A">
              <w:rPr>
                <w:rFonts w:asciiTheme="majorBidi" w:hAnsiTheme="majorBidi" w:cs="Angsana New"/>
                <w:szCs w:val="22"/>
                <w:lang w:val="en-US" w:bidi="th-TH"/>
              </w:rPr>
              <w:t>(</w:t>
            </w:r>
            <w:r w:rsidR="00B30E1D" w:rsidRPr="00BB311A">
              <w:rPr>
                <w:rFonts w:asciiTheme="majorBidi" w:hAnsiTheme="majorBidi" w:cs="Angsana New"/>
                <w:szCs w:val="22"/>
                <w:lang w:val="en-US" w:bidi="th-TH"/>
              </w:rPr>
              <w:t>980</w:t>
            </w:r>
            <w:r w:rsidRPr="00BB311A">
              <w:rPr>
                <w:rFonts w:asciiTheme="majorBidi" w:hAnsiTheme="majorBidi" w:cs="Angsana New"/>
                <w:szCs w:val="22"/>
                <w:lang w:val="en-US" w:bidi="th-TH"/>
              </w:rPr>
              <w:t>,</w:t>
            </w:r>
            <w:r w:rsidR="00B30E1D" w:rsidRPr="00BB311A">
              <w:rPr>
                <w:rFonts w:asciiTheme="majorBidi" w:hAnsiTheme="majorBidi" w:cs="Angsana New"/>
                <w:szCs w:val="22"/>
                <w:lang w:val="en-US" w:bidi="th-TH"/>
              </w:rPr>
              <w:t>841</w:t>
            </w:r>
            <w:r w:rsidRPr="00BB311A">
              <w:rPr>
                <w:rFonts w:asciiTheme="majorBidi" w:hAnsiTheme="majorBidi" w:cs="Angsana New"/>
                <w:szCs w:val="22"/>
                <w:lang w:val="en-US" w:bidi="th-TH"/>
              </w:rPr>
              <w:t>)</w:t>
            </w:r>
          </w:p>
        </w:tc>
        <w:tc>
          <w:tcPr>
            <w:tcW w:w="55" w:type="pct"/>
          </w:tcPr>
          <w:p w14:paraId="4DE83099" w14:textId="77777777" w:rsidR="00160CB6" w:rsidRPr="00BB311A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0" w:type="pct"/>
          </w:tcPr>
          <w:p w14:paraId="5F9D3C71" w14:textId="11B87DD6" w:rsidR="00160CB6" w:rsidRPr="00BB311A" w:rsidRDefault="00160CB6" w:rsidP="00512F68">
            <w:pPr>
              <w:tabs>
                <w:tab w:val="decimal" w:pos="52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 w:rsidRPr="00BB311A"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6" w:type="pct"/>
          </w:tcPr>
          <w:p w14:paraId="2E24933E" w14:textId="77777777" w:rsidR="00160CB6" w:rsidRPr="00BB311A" w:rsidRDefault="00160CB6" w:rsidP="00512F68">
            <w:pPr>
              <w:tabs>
                <w:tab w:val="decimal" w:pos="453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7" w:type="pct"/>
          </w:tcPr>
          <w:p w14:paraId="4C318358" w14:textId="07A89ED9" w:rsidR="00160CB6" w:rsidRPr="00BB311A" w:rsidRDefault="00160CB6" w:rsidP="00512F68">
            <w:pPr>
              <w:tabs>
                <w:tab w:val="decimal" w:pos="453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 w:rsidRPr="00BB311A">
              <w:rPr>
                <w:rFonts w:asciiTheme="majorBidi" w:hAnsiTheme="majorBidi" w:cs="Angsana New"/>
                <w:szCs w:val="22"/>
              </w:rPr>
              <w:t>-</w:t>
            </w:r>
          </w:p>
        </w:tc>
      </w:tr>
      <w:tr w:rsidR="00B0778E" w:rsidRPr="00394066" w14:paraId="5FDD8E09" w14:textId="77777777" w:rsidTr="003C6E52">
        <w:trPr>
          <w:trHeight w:val="80"/>
          <w:tblHeader/>
        </w:trPr>
        <w:tc>
          <w:tcPr>
            <w:tcW w:w="605" w:type="pct"/>
          </w:tcPr>
          <w:p w14:paraId="70935F97" w14:textId="77777777" w:rsidR="00160CB6" w:rsidRPr="00F86F53" w:rsidRDefault="00160CB6" w:rsidP="00160CB6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86F53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  <w:r w:rsidRPr="00F86F53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รายได้</w:t>
            </w: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716B8" w14:textId="48BDB6E7" w:rsidR="00160CB6" w:rsidRPr="008164CE" w:rsidRDefault="004E56F1" w:rsidP="00160CB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fldChar w:fldCharType="begin"/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instrText xml:space="preserve"> =SUM(ABOVE) </w:instrText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fldChar w:fldCharType="separate"/>
            </w:r>
            <w:r>
              <w:rPr>
                <w:rFonts w:asciiTheme="majorBidi" w:hAnsiTheme="majorBidi" w:cs="Angsana New"/>
                <w:b/>
                <w:bCs/>
                <w:noProof/>
                <w:szCs w:val="22"/>
                <w:lang w:val="en-US"/>
              </w:rPr>
              <w:t>18,152,941</w:t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fldChar w:fldCharType="end"/>
            </w:r>
          </w:p>
        </w:tc>
        <w:tc>
          <w:tcPr>
            <w:tcW w:w="55" w:type="pct"/>
            <w:vAlign w:val="bottom"/>
          </w:tcPr>
          <w:p w14:paraId="50BF7C37" w14:textId="77777777" w:rsidR="00160CB6" w:rsidRPr="00F86F53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D2EFB" w14:textId="196D969C" w:rsidR="00160CB6" w:rsidRPr="00F86F53" w:rsidRDefault="00496776" w:rsidP="00160CB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Cs w:val="22"/>
              </w:rPr>
              <w:t>18,409,585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fldChar w:fldCharType="end"/>
            </w:r>
          </w:p>
        </w:tc>
        <w:tc>
          <w:tcPr>
            <w:tcW w:w="51" w:type="pct"/>
            <w:vAlign w:val="bottom"/>
          </w:tcPr>
          <w:p w14:paraId="5DD04DB1" w14:textId="77777777" w:rsidR="00160CB6" w:rsidRPr="00F86F53" w:rsidRDefault="00160CB6" w:rsidP="00160CB6">
            <w:pPr>
              <w:shd w:val="clear" w:color="auto" w:fill="FFFFFF"/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415878" w14:textId="6FF4C488" w:rsidR="00160CB6" w:rsidRPr="00F86F53" w:rsidRDefault="00B30E1D" w:rsidP="00112484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30E1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</w:t>
            </w:r>
            <w:r w:rsidR="00160CB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</w:t>
            </w:r>
            <w:r w:rsidR="0045135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30</w:t>
            </w:r>
            <w:r w:rsidR="00160CB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451358">
              <w:rPr>
                <w:rFonts w:asciiTheme="majorBidi" w:hAnsiTheme="majorBidi" w:cstheme="majorBidi"/>
                <w:b/>
                <w:bCs/>
                <w:szCs w:val="22"/>
              </w:rPr>
              <w:t>126</w:t>
            </w:r>
          </w:p>
        </w:tc>
        <w:tc>
          <w:tcPr>
            <w:tcW w:w="55" w:type="pct"/>
            <w:vAlign w:val="bottom"/>
          </w:tcPr>
          <w:p w14:paraId="34EBACEA" w14:textId="77777777" w:rsidR="00160CB6" w:rsidRPr="00F86F53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5651F" w14:textId="67E85F93" w:rsidR="00160CB6" w:rsidRPr="00F86F53" w:rsidRDefault="00BB311A" w:rsidP="00112484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Cs w:val="22"/>
              </w:rPr>
              <w:t>3,113,420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fldChar w:fldCharType="end"/>
            </w:r>
          </w:p>
        </w:tc>
        <w:tc>
          <w:tcPr>
            <w:tcW w:w="54" w:type="pct"/>
            <w:vAlign w:val="bottom"/>
          </w:tcPr>
          <w:p w14:paraId="7715477A" w14:textId="77777777" w:rsidR="00160CB6" w:rsidRPr="00F86F53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3FEC5" w14:textId="2C0B8FBB" w:rsidR="00160CB6" w:rsidRPr="008164CE" w:rsidRDefault="004E56F1" w:rsidP="00160CB6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  <w:t>21,683,067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fldChar w:fldCharType="end"/>
            </w:r>
          </w:p>
        </w:tc>
        <w:tc>
          <w:tcPr>
            <w:tcW w:w="55" w:type="pct"/>
            <w:vAlign w:val="bottom"/>
          </w:tcPr>
          <w:p w14:paraId="45319153" w14:textId="77777777" w:rsidR="00160CB6" w:rsidRPr="00F86F53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0FB1D" w14:textId="451B104E" w:rsidR="00160CB6" w:rsidRPr="00F86F53" w:rsidRDefault="00395737" w:rsidP="00112484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fldChar w:fldCharType="begin"/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instrText xml:space="preserve"> =SUM(ABOVE) </w:instrText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fldChar w:fldCharType="separate"/>
            </w:r>
            <w:r>
              <w:rPr>
                <w:rFonts w:asciiTheme="majorBidi" w:hAnsiTheme="majorBidi" w:cs="Angsana New"/>
                <w:b/>
                <w:bCs/>
                <w:noProof/>
                <w:szCs w:val="22"/>
                <w:lang w:val="en-US"/>
              </w:rPr>
              <w:t>21,523,005</w:t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fldChar w:fldCharType="end"/>
            </w:r>
          </w:p>
        </w:tc>
        <w:tc>
          <w:tcPr>
            <w:tcW w:w="55" w:type="pct"/>
            <w:vAlign w:val="bottom"/>
          </w:tcPr>
          <w:p w14:paraId="4FCE58D5" w14:textId="77777777" w:rsidR="00160CB6" w:rsidRPr="00F86F53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2C04A" w14:textId="3A428988" w:rsidR="00160CB6" w:rsidRPr="00F86F53" w:rsidRDefault="004E56F1" w:rsidP="004E56F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E56F1"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  <w:fldChar w:fldCharType="begin"/>
            </w:r>
            <w:r w:rsidRPr="004E56F1"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  <w:instrText xml:space="preserve"> =SUM(ABOVE) </w:instrText>
            </w:r>
            <w:r w:rsidRPr="004E56F1"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  <w:fldChar w:fldCharType="separate"/>
            </w:r>
            <w:r w:rsidRPr="004E56F1"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  <w:t>1,475,971</w:t>
            </w:r>
            <w:r w:rsidRPr="004E56F1">
              <w:rPr>
                <w:rFonts w:asciiTheme="majorBidi" w:hAnsiTheme="majorBidi" w:cstheme="majorBidi"/>
                <w:b/>
                <w:bCs/>
                <w:noProof/>
                <w:szCs w:val="22"/>
                <w:lang w:val="en-US"/>
              </w:rPr>
              <w:fldChar w:fldCharType="end"/>
            </w:r>
          </w:p>
        </w:tc>
        <w:tc>
          <w:tcPr>
            <w:tcW w:w="56" w:type="pct"/>
            <w:vAlign w:val="bottom"/>
          </w:tcPr>
          <w:p w14:paraId="4807B9B7" w14:textId="77777777" w:rsidR="00160CB6" w:rsidRPr="00F86F53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C6B5C" w14:textId="0C24B6A2" w:rsidR="00160CB6" w:rsidRPr="00112484" w:rsidRDefault="00A53411" w:rsidP="00112484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fldChar w:fldCharType="begin"/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instrText xml:space="preserve"> =SUM(ABOVE) </w:instrText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fldChar w:fldCharType="separate"/>
            </w:r>
            <w:r>
              <w:rPr>
                <w:rFonts w:asciiTheme="majorBidi" w:hAnsiTheme="majorBidi" w:cs="Angsana New"/>
                <w:b/>
                <w:bCs/>
                <w:noProof/>
                <w:szCs w:val="22"/>
                <w:lang w:val="en-US"/>
              </w:rPr>
              <w:t>1,300,411</w:t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fldChar w:fldCharType="end"/>
            </w:r>
          </w:p>
        </w:tc>
        <w:tc>
          <w:tcPr>
            <w:tcW w:w="58" w:type="pct"/>
            <w:vAlign w:val="bottom"/>
          </w:tcPr>
          <w:p w14:paraId="395F8602" w14:textId="77777777" w:rsidR="00160CB6" w:rsidRPr="00160CB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4CF9F" w14:textId="32011942" w:rsidR="00160CB6" w:rsidRPr="00160CB6" w:rsidRDefault="00B30E1D" w:rsidP="00112484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30E1D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30</w:t>
            </w:r>
            <w:r w:rsidR="00496776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7</w:t>
            </w:r>
            <w:r w:rsidR="00160CB6" w:rsidRPr="00112484"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="00496776">
              <w:rPr>
                <w:rFonts w:asciiTheme="majorBidi" w:hAnsiTheme="majorBidi" w:cs="Angsana New"/>
                <w:b/>
                <w:bCs/>
                <w:szCs w:val="22"/>
              </w:rPr>
              <w:t>3</w:t>
            </w:r>
            <w:r w:rsidRPr="00B30E1D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20</w:t>
            </w:r>
          </w:p>
        </w:tc>
        <w:tc>
          <w:tcPr>
            <w:tcW w:w="55" w:type="pct"/>
            <w:vAlign w:val="bottom"/>
          </w:tcPr>
          <w:p w14:paraId="6DBDD8E1" w14:textId="77777777" w:rsidR="00160CB6" w:rsidRPr="00F86F53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632F1" w14:textId="3893664B" w:rsidR="00160CB6" w:rsidRPr="00BB311A" w:rsidRDefault="00A53411" w:rsidP="00512F68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fldChar w:fldCharType="begin"/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instrText xml:space="preserve"> =SUM(ABOVE) </w:instrText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fldChar w:fldCharType="separate"/>
            </w:r>
            <w:r>
              <w:rPr>
                <w:rFonts w:asciiTheme="majorBidi" w:hAnsiTheme="majorBidi" w:cs="Angsana New"/>
                <w:b/>
                <w:bCs/>
                <w:noProof/>
                <w:szCs w:val="22"/>
                <w:lang w:val="en-US"/>
              </w:rPr>
              <w:t>252,036</w:t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fldChar w:fldCharType="end"/>
            </w:r>
          </w:p>
        </w:tc>
        <w:tc>
          <w:tcPr>
            <w:tcW w:w="57" w:type="pct"/>
          </w:tcPr>
          <w:p w14:paraId="654CFD1F" w14:textId="77777777" w:rsidR="00160CB6" w:rsidRPr="00BB311A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</w:tcPr>
          <w:p w14:paraId="55978998" w14:textId="4E885EB8" w:rsidR="00160CB6" w:rsidRPr="00BB311A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311A">
              <w:rPr>
                <w:rFonts w:asciiTheme="majorBidi" w:hAnsiTheme="majorBidi" w:cs="Angsana New"/>
                <w:b/>
                <w:bCs/>
                <w:szCs w:val="22"/>
              </w:rPr>
              <w:t>(</w:t>
            </w:r>
            <w:r w:rsidR="00B30E1D" w:rsidRPr="00BB311A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48</w:t>
            </w:r>
            <w:r w:rsidR="003D5B93" w:rsidRPr="00BB311A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5</w:t>
            </w:r>
            <w:r w:rsidRPr="00BB311A"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="003D5B93" w:rsidRPr="00BB311A">
              <w:rPr>
                <w:rFonts w:asciiTheme="majorBidi" w:hAnsiTheme="majorBidi" w:cs="Angsana New"/>
                <w:b/>
                <w:bCs/>
                <w:szCs w:val="22"/>
              </w:rPr>
              <w:t>3</w:t>
            </w:r>
            <w:r w:rsidR="00B30E1D" w:rsidRPr="00BB311A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51</w:t>
            </w:r>
            <w:r w:rsidRPr="00BB311A">
              <w:rPr>
                <w:rFonts w:asciiTheme="majorBidi" w:hAnsiTheme="majorBidi" w:cs="Angsana New"/>
                <w:b/>
                <w:bCs/>
                <w:szCs w:val="22"/>
              </w:rPr>
              <w:t>)</w:t>
            </w:r>
          </w:p>
        </w:tc>
        <w:tc>
          <w:tcPr>
            <w:tcW w:w="56" w:type="pct"/>
          </w:tcPr>
          <w:p w14:paraId="3186654F" w14:textId="77777777" w:rsidR="00160CB6" w:rsidRPr="00BB311A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</w:tcPr>
          <w:p w14:paraId="0BE9606B" w14:textId="23A451F2" w:rsidR="00160CB6" w:rsidRPr="00BB311A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311A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(</w:t>
            </w:r>
            <w:r w:rsidR="00B30E1D" w:rsidRPr="00BB311A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980</w:t>
            </w:r>
            <w:r w:rsidRPr="00BB311A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,</w:t>
            </w:r>
            <w:r w:rsidR="00B30E1D" w:rsidRPr="00BB311A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841</w:t>
            </w:r>
            <w:r w:rsidRPr="00BB311A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55" w:type="pct"/>
          </w:tcPr>
          <w:p w14:paraId="13249EBF" w14:textId="77777777" w:rsidR="00160CB6" w:rsidRPr="00BB311A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</w:tcPr>
          <w:p w14:paraId="7EEACFDD" w14:textId="5F724861" w:rsidR="00160CB6" w:rsidRPr="00BB311A" w:rsidRDefault="00B30E1D" w:rsidP="00160CB6">
            <w:pPr>
              <w:tabs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BB311A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22</w:t>
            </w:r>
            <w:r w:rsidR="00160CB6" w:rsidRPr="00BB311A"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Pr="00BB311A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981</w:t>
            </w:r>
            <w:r w:rsidR="00160CB6" w:rsidRPr="00BB311A"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Pr="00BB311A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007</w:t>
            </w:r>
          </w:p>
        </w:tc>
        <w:tc>
          <w:tcPr>
            <w:tcW w:w="56" w:type="pct"/>
          </w:tcPr>
          <w:p w14:paraId="11354042" w14:textId="77777777" w:rsidR="00160CB6" w:rsidRPr="00BB311A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</w:tcPr>
          <w:p w14:paraId="42EED7E7" w14:textId="625795EB" w:rsidR="00160CB6" w:rsidRPr="00BB311A" w:rsidRDefault="00B30E1D" w:rsidP="00160CB6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311A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22</w:t>
            </w:r>
            <w:r w:rsidR="00160CB6" w:rsidRPr="00BB311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B311A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094</w:t>
            </w:r>
            <w:r w:rsidR="00160CB6" w:rsidRPr="00BB311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B311A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611</w:t>
            </w:r>
          </w:p>
        </w:tc>
      </w:tr>
      <w:tr w:rsidR="00B0778E" w:rsidRPr="00394066" w14:paraId="5E599415" w14:textId="77777777" w:rsidTr="003C6E52">
        <w:trPr>
          <w:trHeight w:val="300"/>
          <w:tblHeader/>
        </w:trPr>
        <w:tc>
          <w:tcPr>
            <w:tcW w:w="605" w:type="pct"/>
            <w:vAlign w:val="bottom"/>
          </w:tcPr>
          <w:p w14:paraId="519ED64C" w14:textId="77777777" w:rsidR="00160CB6" w:rsidRPr="00394066" w:rsidRDefault="00160CB6" w:rsidP="00160CB6">
            <w:pPr>
              <w:spacing w:line="200" w:lineRule="atLeas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67" w:type="pct"/>
            <w:vAlign w:val="bottom"/>
          </w:tcPr>
          <w:p w14:paraId="558FF215" w14:textId="77777777" w:rsidR="00160CB6" w:rsidRPr="00394066" w:rsidRDefault="00160CB6" w:rsidP="00160CB6">
            <w:pPr>
              <w:tabs>
                <w:tab w:val="decimal" w:pos="590"/>
              </w:tabs>
              <w:spacing w:line="200" w:lineRule="atLeast"/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E46EC9E" w14:textId="77777777" w:rsidR="00160CB6" w:rsidRPr="00394066" w:rsidRDefault="00160CB6" w:rsidP="00160CB6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vAlign w:val="bottom"/>
          </w:tcPr>
          <w:p w14:paraId="51F02CD5" w14:textId="77777777" w:rsidR="00160CB6" w:rsidRPr="00394066" w:rsidRDefault="00160CB6" w:rsidP="00160CB6">
            <w:pPr>
              <w:shd w:val="clear" w:color="auto" w:fill="FFFFFF"/>
              <w:tabs>
                <w:tab w:val="decimal" w:pos="590"/>
              </w:tabs>
              <w:spacing w:line="200" w:lineRule="atLeast"/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05F4D381" w14:textId="77777777" w:rsidR="00160CB6" w:rsidRPr="00394066" w:rsidRDefault="00160CB6" w:rsidP="00160CB6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gridSpan w:val="2"/>
            <w:vAlign w:val="bottom"/>
          </w:tcPr>
          <w:p w14:paraId="1C62B376" w14:textId="77777777" w:rsidR="00160CB6" w:rsidRPr="00394066" w:rsidRDefault="00160CB6" w:rsidP="00160CB6">
            <w:pPr>
              <w:shd w:val="clear" w:color="auto" w:fill="FFFFFF"/>
              <w:tabs>
                <w:tab w:val="decimal" w:pos="590"/>
              </w:tabs>
              <w:spacing w:line="200" w:lineRule="atLeast"/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118B872B" w14:textId="77777777" w:rsidR="00160CB6" w:rsidRPr="00394066" w:rsidRDefault="00160CB6" w:rsidP="00160CB6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30CD332C" w14:textId="77777777" w:rsidR="00160CB6" w:rsidRPr="00394066" w:rsidRDefault="00160CB6" w:rsidP="00160CB6">
            <w:pPr>
              <w:shd w:val="clear" w:color="auto" w:fill="FFFFFF"/>
              <w:tabs>
                <w:tab w:val="decimal" w:pos="590"/>
              </w:tabs>
              <w:spacing w:line="200" w:lineRule="atLeast"/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4B30DB73" w14:textId="77777777" w:rsidR="00160CB6" w:rsidRPr="00394066" w:rsidRDefault="00160CB6" w:rsidP="00160CB6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2C5FBB05" w14:textId="77777777" w:rsidR="00160CB6" w:rsidRPr="00394066" w:rsidRDefault="00160CB6" w:rsidP="00160CB6">
            <w:pPr>
              <w:tabs>
                <w:tab w:val="decimal" w:pos="696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6F968C66" w14:textId="77777777" w:rsidR="00160CB6" w:rsidRPr="00394066" w:rsidRDefault="00160CB6" w:rsidP="00160CB6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8" w:type="pct"/>
            <w:vAlign w:val="bottom"/>
          </w:tcPr>
          <w:p w14:paraId="7D95203C" w14:textId="77777777" w:rsidR="00160CB6" w:rsidRPr="00394066" w:rsidRDefault="00160CB6" w:rsidP="00160CB6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D028F50" w14:textId="77777777" w:rsidR="00160CB6" w:rsidRPr="00394066" w:rsidRDefault="00160CB6" w:rsidP="00160CB6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4640D118" w14:textId="77777777" w:rsidR="00160CB6" w:rsidRPr="00394066" w:rsidRDefault="00160CB6" w:rsidP="00160CB6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  <w:vAlign w:val="bottom"/>
          </w:tcPr>
          <w:p w14:paraId="3FA2682D" w14:textId="77777777" w:rsidR="00160CB6" w:rsidRPr="00394066" w:rsidRDefault="00160CB6" w:rsidP="00160CB6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548353BF" w14:textId="77777777" w:rsidR="00160CB6" w:rsidRPr="00394066" w:rsidRDefault="00160CB6" w:rsidP="00160CB6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" w:type="pct"/>
            <w:vAlign w:val="bottom"/>
          </w:tcPr>
          <w:p w14:paraId="4D30B894" w14:textId="77777777" w:rsidR="00160CB6" w:rsidRPr="00394066" w:rsidRDefault="00160CB6" w:rsidP="00160CB6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pct"/>
            <w:vAlign w:val="bottom"/>
          </w:tcPr>
          <w:p w14:paraId="6125D8B6" w14:textId="77777777" w:rsidR="00160CB6" w:rsidRPr="00394066" w:rsidRDefault="00160CB6" w:rsidP="00160CB6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3F79AE2" w14:textId="77777777" w:rsidR="00160CB6" w:rsidRPr="00394066" w:rsidRDefault="00160CB6" w:rsidP="00160CB6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4CFD7EA2" w14:textId="77777777" w:rsidR="00160CB6" w:rsidRPr="00394066" w:rsidRDefault="00160CB6" w:rsidP="00160CB6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" w:type="pct"/>
          </w:tcPr>
          <w:p w14:paraId="33EFDEF9" w14:textId="77777777" w:rsidR="00160CB6" w:rsidRPr="00394066" w:rsidRDefault="00160CB6" w:rsidP="00160CB6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</w:tcPr>
          <w:p w14:paraId="1449D34C" w14:textId="77777777" w:rsidR="00160CB6" w:rsidRPr="00394066" w:rsidRDefault="00160CB6" w:rsidP="00160CB6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</w:tcPr>
          <w:p w14:paraId="6F3BC01B" w14:textId="77777777" w:rsidR="00160CB6" w:rsidRPr="00394066" w:rsidRDefault="00160CB6" w:rsidP="00160CB6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8" w:type="pct"/>
          </w:tcPr>
          <w:p w14:paraId="6245C02C" w14:textId="77777777" w:rsidR="00160CB6" w:rsidRPr="00394066" w:rsidRDefault="00160CB6" w:rsidP="00160CB6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</w:tcPr>
          <w:p w14:paraId="28EA3546" w14:textId="77777777" w:rsidR="00160CB6" w:rsidRPr="00394066" w:rsidRDefault="00160CB6" w:rsidP="00160CB6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</w:tcPr>
          <w:p w14:paraId="3C0A7760" w14:textId="77777777" w:rsidR="00160CB6" w:rsidRPr="00394066" w:rsidRDefault="00160CB6" w:rsidP="00160CB6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</w:tcPr>
          <w:p w14:paraId="78927982" w14:textId="77777777" w:rsidR="00160CB6" w:rsidRPr="00394066" w:rsidRDefault="00160CB6" w:rsidP="00160CB6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pct"/>
          </w:tcPr>
          <w:p w14:paraId="264C760D" w14:textId="77777777" w:rsidR="00160CB6" w:rsidRPr="00394066" w:rsidRDefault="00160CB6" w:rsidP="00160CB6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</w:tr>
      <w:tr w:rsidR="00B0778E" w:rsidRPr="00394066" w14:paraId="3EFA18E9" w14:textId="77777777" w:rsidTr="003C6E52">
        <w:trPr>
          <w:trHeight w:val="300"/>
          <w:tblHeader/>
        </w:trPr>
        <w:tc>
          <w:tcPr>
            <w:tcW w:w="872" w:type="pct"/>
            <w:gridSpan w:val="2"/>
            <w:vAlign w:val="center"/>
          </w:tcPr>
          <w:p w14:paraId="3AC6A759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3837A1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55" w:type="pct"/>
            <w:vAlign w:val="bottom"/>
          </w:tcPr>
          <w:p w14:paraId="720EDB51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vAlign w:val="bottom"/>
          </w:tcPr>
          <w:p w14:paraId="3F00B866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19AEF234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gridSpan w:val="2"/>
            <w:vAlign w:val="bottom"/>
          </w:tcPr>
          <w:p w14:paraId="678E83DD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6165A05B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12C5B28E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455FAFDA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02EA15DE" w14:textId="77777777" w:rsidR="00160CB6" w:rsidRPr="00394066" w:rsidRDefault="00160CB6" w:rsidP="00160CB6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695586B1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8" w:type="pct"/>
            <w:vAlign w:val="bottom"/>
          </w:tcPr>
          <w:p w14:paraId="111D121E" w14:textId="77777777" w:rsidR="00160CB6" w:rsidRPr="00112484" w:rsidRDefault="00160CB6" w:rsidP="00112484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234CBCE7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51F79FA4" w14:textId="77777777" w:rsidR="00160CB6" w:rsidRPr="00112484" w:rsidRDefault="00160CB6" w:rsidP="00112484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56" w:type="pct"/>
            <w:vAlign w:val="bottom"/>
          </w:tcPr>
          <w:p w14:paraId="23B4397C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540E1AE5" w14:textId="77777777" w:rsidR="00160CB6" w:rsidRPr="00112484" w:rsidRDefault="00160CB6" w:rsidP="00112484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58" w:type="pct"/>
            <w:vAlign w:val="bottom"/>
          </w:tcPr>
          <w:p w14:paraId="3C2A9CA8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pct"/>
            <w:vAlign w:val="bottom"/>
          </w:tcPr>
          <w:p w14:paraId="49C8AE39" w14:textId="77777777" w:rsidR="00160CB6" w:rsidRPr="00112484" w:rsidRDefault="00160CB6" w:rsidP="00112484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32D0AEB4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0ACAFBBF" w14:textId="77777777" w:rsidR="00160CB6" w:rsidRPr="00512F68" w:rsidRDefault="00160CB6" w:rsidP="00512F68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57" w:type="pct"/>
          </w:tcPr>
          <w:p w14:paraId="28288563" w14:textId="77777777" w:rsidR="00160CB6" w:rsidRPr="00394066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</w:tcPr>
          <w:p w14:paraId="3591E6E1" w14:textId="77777777" w:rsidR="00160CB6" w:rsidRPr="00394066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</w:tcPr>
          <w:p w14:paraId="39531D41" w14:textId="77777777" w:rsidR="00160CB6" w:rsidRPr="00394066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8" w:type="pct"/>
          </w:tcPr>
          <w:p w14:paraId="44962672" w14:textId="77777777" w:rsidR="00160CB6" w:rsidRPr="00394066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</w:tcPr>
          <w:p w14:paraId="4F4DC977" w14:textId="77777777" w:rsidR="00160CB6" w:rsidRPr="00394066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</w:tcPr>
          <w:p w14:paraId="7636C334" w14:textId="77777777" w:rsidR="00160CB6" w:rsidRPr="00C75D58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</w:tcPr>
          <w:p w14:paraId="2DEB8E17" w14:textId="77777777" w:rsidR="00160CB6" w:rsidRPr="00394066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pct"/>
          </w:tcPr>
          <w:p w14:paraId="40B6C6EC" w14:textId="77777777" w:rsidR="00160CB6" w:rsidRPr="001A3199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="Angsana New"/>
                <w:szCs w:val="22"/>
                <w:cs/>
              </w:rPr>
            </w:pPr>
          </w:p>
        </w:tc>
      </w:tr>
      <w:tr w:rsidR="00B0778E" w:rsidRPr="00394066" w14:paraId="4705F085" w14:textId="77777777" w:rsidTr="003C6E52">
        <w:trPr>
          <w:trHeight w:val="300"/>
          <w:tblHeader/>
        </w:trPr>
        <w:tc>
          <w:tcPr>
            <w:tcW w:w="605" w:type="pct"/>
            <w:vAlign w:val="center"/>
          </w:tcPr>
          <w:p w14:paraId="1B9A7FEF" w14:textId="77777777" w:rsidR="00160CB6" w:rsidRPr="007D66D7" w:rsidRDefault="00160CB6" w:rsidP="00160CB6">
            <w:pPr>
              <w:contextualSpacing/>
              <w:rPr>
                <w:rFonts w:asciiTheme="majorBidi" w:hAnsiTheme="majorBidi"/>
                <w:szCs w:val="22"/>
                <w:cs/>
              </w:rPr>
            </w:pPr>
            <w:r w:rsidRPr="007D66D7">
              <w:rPr>
                <w:rFonts w:asciiTheme="majorBidi" w:hAnsiTheme="majorBidi" w:cs="Angsana New" w:hint="cs"/>
                <w:szCs w:val="22"/>
                <w:cs/>
              </w:rPr>
              <w:t>ณ</w:t>
            </w:r>
            <w:r w:rsidRPr="007D66D7">
              <w:rPr>
                <w:rFonts w:asciiTheme="majorBidi" w:hAnsiTheme="majorBidi" w:cs="Angsana New"/>
                <w:szCs w:val="22"/>
                <w:cs/>
              </w:rPr>
              <w:t xml:space="preserve"> </w:t>
            </w:r>
            <w:r w:rsidRPr="007D66D7">
              <w:rPr>
                <w:rFonts w:asciiTheme="majorBidi" w:hAnsiTheme="majorBidi" w:cs="Angsana New" w:hint="cs"/>
                <w:szCs w:val="22"/>
                <w:cs/>
              </w:rPr>
              <w:t>เวลาใดเวลาหนึ่ง</w:t>
            </w:r>
          </w:p>
        </w:tc>
        <w:tc>
          <w:tcPr>
            <w:tcW w:w="267" w:type="pct"/>
            <w:vAlign w:val="bottom"/>
          </w:tcPr>
          <w:p w14:paraId="112AACC6" w14:textId="186F04CD" w:rsidR="00160CB6" w:rsidRPr="00394066" w:rsidRDefault="00B30E1D" w:rsidP="00160CB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18</w:t>
            </w:r>
            <w:r w:rsidR="00160CB6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15</w:t>
            </w:r>
            <w:r w:rsidR="003D5B93">
              <w:rPr>
                <w:rFonts w:asciiTheme="majorBidi" w:hAnsiTheme="majorBidi" w:cs="Angsana New"/>
                <w:szCs w:val="22"/>
                <w:lang w:val="en-US"/>
              </w:rPr>
              <w:t>2</w:t>
            </w:r>
            <w:r w:rsidR="00160CB6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9</w:t>
            </w:r>
            <w:r w:rsidR="003D5B93">
              <w:rPr>
                <w:rFonts w:asciiTheme="majorBidi" w:hAnsiTheme="majorBidi" w:cs="Angsana New"/>
                <w:szCs w:val="22"/>
                <w:lang w:val="en-US"/>
              </w:rPr>
              <w:t>41</w:t>
            </w:r>
          </w:p>
        </w:tc>
        <w:tc>
          <w:tcPr>
            <w:tcW w:w="55" w:type="pct"/>
            <w:vAlign w:val="bottom"/>
          </w:tcPr>
          <w:p w14:paraId="2D32DD35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pct"/>
            <w:vAlign w:val="bottom"/>
          </w:tcPr>
          <w:p w14:paraId="135CF35A" w14:textId="7378DA18" w:rsidR="00160CB6" w:rsidRPr="00F86F53" w:rsidRDefault="00B30E1D" w:rsidP="00160CB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18</w:t>
            </w:r>
            <w:r w:rsidR="00160CB6" w:rsidRPr="00F86F53">
              <w:rPr>
                <w:rFonts w:asciiTheme="majorBidi" w:hAnsiTheme="majorBidi" w:cstheme="majorBidi"/>
                <w:szCs w:val="22"/>
              </w:rPr>
              <w:t>,</w:t>
            </w:r>
            <w:r w:rsidR="00E322B7">
              <w:rPr>
                <w:rFonts w:asciiTheme="majorBidi" w:hAnsiTheme="majorBidi" w:cstheme="majorBidi"/>
                <w:szCs w:val="22"/>
              </w:rPr>
              <w:t>409,585</w:t>
            </w:r>
          </w:p>
        </w:tc>
        <w:tc>
          <w:tcPr>
            <w:tcW w:w="51" w:type="pct"/>
            <w:vAlign w:val="bottom"/>
          </w:tcPr>
          <w:p w14:paraId="6FF086E7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gridSpan w:val="2"/>
            <w:vAlign w:val="bottom"/>
          </w:tcPr>
          <w:p w14:paraId="7974497F" w14:textId="6978229D" w:rsidR="00160CB6" w:rsidRPr="00160CB6" w:rsidRDefault="00B30E1D" w:rsidP="00112484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="00160CB6" w:rsidRPr="00160CB6">
              <w:rPr>
                <w:rFonts w:asciiTheme="majorBidi" w:hAnsiTheme="majorBidi" w:cstheme="majorBidi"/>
                <w:szCs w:val="22"/>
              </w:rPr>
              <w:t>,</w:t>
            </w: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  <w:r w:rsidR="003D5B93">
              <w:rPr>
                <w:rFonts w:asciiTheme="majorBidi" w:hAnsiTheme="majorBidi" w:cstheme="majorBidi"/>
                <w:szCs w:val="22"/>
                <w:lang w:val="en-US"/>
              </w:rPr>
              <w:t>30</w:t>
            </w:r>
            <w:r w:rsidR="00160CB6" w:rsidRPr="00160CB6">
              <w:rPr>
                <w:rFonts w:asciiTheme="majorBidi" w:hAnsiTheme="majorBidi" w:cstheme="majorBidi"/>
                <w:szCs w:val="22"/>
              </w:rPr>
              <w:t>,</w:t>
            </w:r>
            <w:r w:rsidR="003D5B93">
              <w:rPr>
                <w:rFonts w:asciiTheme="majorBidi" w:hAnsiTheme="majorBidi" w:cstheme="majorBidi"/>
                <w:szCs w:val="22"/>
              </w:rPr>
              <w:t>126</w:t>
            </w:r>
          </w:p>
        </w:tc>
        <w:tc>
          <w:tcPr>
            <w:tcW w:w="55" w:type="pct"/>
            <w:vAlign w:val="bottom"/>
          </w:tcPr>
          <w:p w14:paraId="7D347775" w14:textId="77777777" w:rsidR="00160CB6" w:rsidRPr="00160CB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60D7BA1D" w14:textId="23F21981" w:rsidR="00160CB6" w:rsidRPr="00160CB6" w:rsidRDefault="00B30E1D" w:rsidP="00112484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="00160CB6" w:rsidRPr="00160CB6">
              <w:rPr>
                <w:rFonts w:asciiTheme="majorBidi" w:hAnsiTheme="majorBidi" w:cstheme="majorBidi"/>
                <w:szCs w:val="22"/>
              </w:rPr>
              <w:t>,</w:t>
            </w: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E322B7">
              <w:rPr>
                <w:rFonts w:asciiTheme="majorBidi" w:hAnsiTheme="majorBidi" w:cstheme="majorBidi"/>
                <w:szCs w:val="22"/>
                <w:lang w:val="en-US"/>
              </w:rPr>
              <w:t>13,420</w:t>
            </w:r>
          </w:p>
        </w:tc>
        <w:tc>
          <w:tcPr>
            <w:tcW w:w="54" w:type="pct"/>
            <w:vAlign w:val="bottom"/>
          </w:tcPr>
          <w:p w14:paraId="4F0BD90E" w14:textId="77777777" w:rsidR="00160CB6" w:rsidRPr="00160CB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1492C4DB" w14:textId="1B242CA9" w:rsidR="00160CB6" w:rsidRPr="00160CB6" w:rsidRDefault="00B30E1D" w:rsidP="00112484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21</w:t>
            </w:r>
            <w:r w:rsidR="00160CB6" w:rsidRPr="00160CB6">
              <w:rPr>
                <w:rFonts w:asciiTheme="majorBidi" w:hAnsiTheme="majorBidi" w:cstheme="majorBidi"/>
                <w:szCs w:val="22"/>
              </w:rPr>
              <w:t>,</w:t>
            </w: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683</w:t>
            </w:r>
            <w:r w:rsidR="00160CB6" w:rsidRPr="00160CB6">
              <w:rPr>
                <w:rFonts w:asciiTheme="majorBidi" w:hAnsiTheme="majorBidi" w:cstheme="majorBidi"/>
                <w:szCs w:val="22"/>
              </w:rPr>
              <w:t>,</w:t>
            </w: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067</w:t>
            </w:r>
          </w:p>
        </w:tc>
        <w:tc>
          <w:tcPr>
            <w:tcW w:w="55" w:type="pct"/>
            <w:vAlign w:val="bottom"/>
          </w:tcPr>
          <w:p w14:paraId="5D96C612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8" w:type="pct"/>
            <w:vAlign w:val="bottom"/>
          </w:tcPr>
          <w:p w14:paraId="7C39896F" w14:textId="092573BA" w:rsidR="00160CB6" w:rsidRPr="00112484" w:rsidRDefault="00B30E1D" w:rsidP="00112484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21</w:t>
            </w:r>
            <w:r w:rsidR="00160CB6" w:rsidRPr="00F86F53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523</w:t>
            </w:r>
            <w:r w:rsidR="00160CB6" w:rsidRPr="00F86F53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00</w:t>
            </w:r>
            <w:r w:rsidR="00E322B7">
              <w:rPr>
                <w:rFonts w:asciiTheme="majorBidi" w:hAnsiTheme="majorBidi" w:cs="Angsana New"/>
                <w:szCs w:val="22"/>
                <w:lang w:val="en-US"/>
              </w:rPr>
              <w:t>5</w:t>
            </w:r>
          </w:p>
        </w:tc>
        <w:tc>
          <w:tcPr>
            <w:tcW w:w="55" w:type="pct"/>
            <w:vAlign w:val="bottom"/>
          </w:tcPr>
          <w:p w14:paraId="465A72EA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16F76423" w14:textId="3667531C" w:rsidR="00160CB6" w:rsidRPr="00112484" w:rsidRDefault="00B30E1D" w:rsidP="00112484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334</w:t>
            </w:r>
            <w:r w:rsidR="00160CB6" w:rsidRPr="00112484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220</w:t>
            </w:r>
          </w:p>
        </w:tc>
        <w:tc>
          <w:tcPr>
            <w:tcW w:w="56" w:type="pct"/>
            <w:vAlign w:val="bottom"/>
          </w:tcPr>
          <w:p w14:paraId="2BC9401F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62ADC1F2" w14:textId="6E346DBF" w:rsidR="00160CB6" w:rsidRPr="00112484" w:rsidRDefault="00B30E1D" w:rsidP="00112484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396</w:t>
            </w:r>
            <w:r w:rsidR="00160CB6" w:rsidRPr="00112484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974</w:t>
            </w:r>
          </w:p>
        </w:tc>
        <w:tc>
          <w:tcPr>
            <w:tcW w:w="58" w:type="pct"/>
            <w:vAlign w:val="bottom"/>
          </w:tcPr>
          <w:p w14:paraId="3EF65534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pct"/>
            <w:vAlign w:val="bottom"/>
          </w:tcPr>
          <w:p w14:paraId="0B2F8223" w14:textId="4563AF4C" w:rsidR="00160CB6" w:rsidRPr="00112484" w:rsidRDefault="00B30E1D" w:rsidP="00112484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8</w:t>
            </w:r>
            <w:r w:rsidR="00160CB6" w:rsidRPr="00112484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781</w:t>
            </w:r>
          </w:p>
        </w:tc>
        <w:tc>
          <w:tcPr>
            <w:tcW w:w="55" w:type="pct"/>
            <w:vAlign w:val="bottom"/>
          </w:tcPr>
          <w:p w14:paraId="38A02ED0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7430C0F1" w14:textId="5779961B" w:rsidR="00160CB6" w:rsidRPr="00512F68" w:rsidRDefault="00B30E1D" w:rsidP="00512F68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2</w:t>
            </w:r>
            <w:r w:rsidR="00160CB6" w:rsidRPr="00512F68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62</w:t>
            </w:r>
            <w:r w:rsidR="00E322B7">
              <w:rPr>
                <w:rFonts w:asciiTheme="majorBidi" w:hAnsiTheme="majorBidi" w:cs="Angsana New"/>
                <w:szCs w:val="22"/>
                <w:lang w:val="en-US"/>
              </w:rPr>
              <w:t>6</w:t>
            </w:r>
          </w:p>
        </w:tc>
        <w:tc>
          <w:tcPr>
            <w:tcW w:w="57" w:type="pct"/>
          </w:tcPr>
          <w:p w14:paraId="0D66E686" w14:textId="77777777" w:rsidR="00160CB6" w:rsidRPr="00394066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</w:tcPr>
          <w:p w14:paraId="3FA657A8" w14:textId="030BD8BE" w:rsidR="00160CB6" w:rsidRPr="00394066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B30E1D" w:rsidRPr="00B30E1D">
              <w:rPr>
                <w:rFonts w:asciiTheme="majorBidi" w:hAnsiTheme="majorBidi" w:cstheme="majorBidi"/>
                <w:szCs w:val="22"/>
                <w:lang w:val="en-US"/>
              </w:rPr>
              <w:t>111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="00B30E1D" w:rsidRPr="00B30E1D">
              <w:rPr>
                <w:rFonts w:asciiTheme="majorBidi" w:hAnsiTheme="majorBidi" w:cstheme="majorBidi"/>
                <w:szCs w:val="22"/>
                <w:lang w:val="en-US"/>
              </w:rPr>
              <w:t>937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6" w:type="pct"/>
          </w:tcPr>
          <w:p w14:paraId="6B7D8B9D" w14:textId="77777777" w:rsidR="00160CB6" w:rsidRPr="00394066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8" w:type="pct"/>
          </w:tcPr>
          <w:p w14:paraId="4A620018" w14:textId="6E39D213" w:rsidR="00160CB6" w:rsidRPr="00394066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B30E1D" w:rsidRPr="00B30E1D">
              <w:rPr>
                <w:rFonts w:asciiTheme="majorBidi" w:hAnsiTheme="majorBidi" w:cstheme="majorBidi"/>
                <w:szCs w:val="22"/>
                <w:lang w:val="en-US"/>
              </w:rPr>
              <w:t>681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="00B30E1D" w:rsidRPr="00B30E1D">
              <w:rPr>
                <w:rFonts w:asciiTheme="majorBidi" w:hAnsiTheme="majorBidi" w:cstheme="majorBidi"/>
                <w:szCs w:val="22"/>
                <w:lang w:val="en-US"/>
              </w:rPr>
              <w:t>575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5" w:type="pct"/>
          </w:tcPr>
          <w:p w14:paraId="2CAA6E83" w14:textId="77777777" w:rsidR="00160CB6" w:rsidRPr="00394066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</w:tcPr>
          <w:p w14:paraId="215E709B" w14:textId="38D7C41B" w:rsidR="00160CB6" w:rsidRPr="00512F68" w:rsidRDefault="00B30E1D" w:rsidP="00512F68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21</w:t>
            </w:r>
            <w:r w:rsidR="00160CB6" w:rsidRPr="00512F68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914</w:t>
            </w:r>
            <w:r w:rsidR="00160CB6" w:rsidRPr="00512F68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131</w:t>
            </w:r>
          </w:p>
        </w:tc>
        <w:tc>
          <w:tcPr>
            <w:tcW w:w="56" w:type="pct"/>
          </w:tcPr>
          <w:p w14:paraId="3F12BC0E" w14:textId="77777777" w:rsidR="00160CB6" w:rsidRPr="00394066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pct"/>
          </w:tcPr>
          <w:p w14:paraId="4CC54571" w14:textId="7F3C70C5" w:rsidR="00160CB6" w:rsidRPr="001A3199" w:rsidRDefault="00B30E1D" w:rsidP="00160CB6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21</w:t>
            </w:r>
            <w:r w:rsidR="00160CB6" w:rsidRPr="0020415F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241</w:t>
            </w:r>
            <w:r w:rsidR="00160CB6" w:rsidRPr="0020415F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030</w:t>
            </w:r>
          </w:p>
        </w:tc>
      </w:tr>
      <w:tr w:rsidR="00B0778E" w:rsidRPr="00394066" w14:paraId="3ACE421B" w14:textId="77777777" w:rsidTr="003C6E52">
        <w:trPr>
          <w:trHeight w:val="300"/>
          <w:tblHeader/>
        </w:trPr>
        <w:tc>
          <w:tcPr>
            <w:tcW w:w="605" w:type="pct"/>
            <w:vAlign w:val="center"/>
          </w:tcPr>
          <w:p w14:paraId="49E8EA71" w14:textId="77777777" w:rsidR="00160CB6" w:rsidRPr="007D66D7" w:rsidRDefault="00160CB6" w:rsidP="00160CB6">
            <w:pPr>
              <w:contextualSpacing/>
              <w:rPr>
                <w:rFonts w:asciiTheme="majorBidi" w:hAnsiTheme="majorBidi"/>
                <w:szCs w:val="22"/>
                <w:cs/>
              </w:rPr>
            </w:pPr>
            <w:r w:rsidRPr="007D66D7">
              <w:rPr>
                <w:rFonts w:asciiTheme="majorBidi" w:hAnsiTheme="majorBidi" w:cs="Angsana New" w:hint="cs"/>
                <w:szCs w:val="22"/>
                <w:cs/>
              </w:rPr>
              <w:t>ตลอดช่วงเวลาหนึ่ง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vAlign w:val="bottom"/>
          </w:tcPr>
          <w:p w14:paraId="0776DFE0" w14:textId="07E30D53" w:rsidR="00160CB6" w:rsidRPr="000F2327" w:rsidRDefault="00160CB6" w:rsidP="000F2327">
            <w:pPr>
              <w:tabs>
                <w:tab w:val="decimal" w:pos="30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0F2327"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76773A49" w14:textId="77777777" w:rsidR="00160CB6" w:rsidRPr="000F2327" w:rsidRDefault="00160CB6" w:rsidP="000F2327">
            <w:pPr>
              <w:tabs>
                <w:tab w:val="decimal" w:pos="300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vAlign w:val="bottom"/>
          </w:tcPr>
          <w:p w14:paraId="5703FF46" w14:textId="42645F97" w:rsidR="00160CB6" w:rsidRPr="000F2327" w:rsidRDefault="00160CB6" w:rsidP="000F2327">
            <w:pPr>
              <w:tabs>
                <w:tab w:val="decimal" w:pos="30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0F2327"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1" w:type="pct"/>
            <w:vAlign w:val="bottom"/>
          </w:tcPr>
          <w:p w14:paraId="4F650AE7" w14:textId="77777777" w:rsidR="00160CB6" w:rsidRPr="000F2327" w:rsidRDefault="00160CB6" w:rsidP="000F2327">
            <w:pPr>
              <w:tabs>
                <w:tab w:val="decimal" w:pos="300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1" w:type="pct"/>
            <w:gridSpan w:val="2"/>
            <w:tcBorders>
              <w:bottom w:val="single" w:sz="4" w:space="0" w:color="auto"/>
            </w:tcBorders>
            <w:vAlign w:val="bottom"/>
          </w:tcPr>
          <w:p w14:paraId="72601E06" w14:textId="064DE530" w:rsidR="00160CB6" w:rsidRPr="000F2327" w:rsidRDefault="00160CB6" w:rsidP="000F2327">
            <w:pPr>
              <w:tabs>
                <w:tab w:val="decimal" w:pos="30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0F2327"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6C6CD1C6" w14:textId="77777777" w:rsidR="00160CB6" w:rsidRPr="000F2327" w:rsidRDefault="00160CB6" w:rsidP="000F2327">
            <w:pPr>
              <w:tabs>
                <w:tab w:val="decimal" w:pos="300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bottom"/>
          </w:tcPr>
          <w:p w14:paraId="25B8940A" w14:textId="01B6A1FE" w:rsidR="00160CB6" w:rsidRPr="000F2327" w:rsidRDefault="00160CB6" w:rsidP="000F2327">
            <w:pPr>
              <w:tabs>
                <w:tab w:val="decimal" w:pos="30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0F2327"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351407E5" w14:textId="77777777" w:rsidR="00160CB6" w:rsidRPr="000F2327" w:rsidRDefault="00160CB6" w:rsidP="000F2327">
            <w:pPr>
              <w:tabs>
                <w:tab w:val="decimal" w:pos="300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vAlign w:val="bottom"/>
          </w:tcPr>
          <w:p w14:paraId="5C7FA1E0" w14:textId="49F2E703" w:rsidR="00160CB6" w:rsidRPr="000F2327" w:rsidRDefault="00160CB6" w:rsidP="000F2327">
            <w:pPr>
              <w:tabs>
                <w:tab w:val="decimal" w:pos="30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0F2327"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2771E55E" w14:textId="77777777" w:rsidR="00160CB6" w:rsidRPr="000F2327" w:rsidRDefault="00160CB6" w:rsidP="000F2327">
            <w:pPr>
              <w:tabs>
                <w:tab w:val="decimal" w:pos="300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vAlign w:val="bottom"/>
          </w:tcPr>
          <w:p w14:paraId="57791C91" w14:textId="06A4676D" w:rsidR="00160CB6" w:rsidRPr="000F2327" w:rsidRDefault="00160CB6" w:rsidP="000F2327">
            <w:pPr>
              <w:tabs>
                <w:tab w:val="decimal" w:pos="30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0F2327"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5C49C336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  <w:vAlign w:val="bottom"/>
          </w:tcPr>
          <w:p w14:paraId="14D2D4F9" w14:textId="6E72FB4A" w:rsidR="00160CB6" w:rsidRPr="00112484" w:rsidRDefault="00B30E1D" w:rsidP="00112484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160CB6" w:rsidRPr="00112484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14</w:t>
            </w:r>
            <w:r w:rsidR="006B33B1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160CB6" w:rsidRPr="00112484">
              <w:rPr>
                <w:rFonts w:asciiTheme="majorBidi" w:hAnsiTheme="majorBidi" w:cs="Angsana New"/>
                <w:szCs w:val="22"/>
              </w:rPr>
              <w:t>,</w:t>
            </w:r>
            <w:r w:rsidR="006B33B1">
              <w:rPr>
                <w:rFonts w:asciiTheme="majorBidi" w:hAnsiTheme="majorBidi" w:cs="Angsana New"/>
                <w:szCs w:val="22"/>
              </w:rPr>
              <w:t>7</w:t>
            </w:r>
            <w:r w:rsidR="003D5B93">
              <w:rPr>
                <w:rFonts w:asciiTheme="majorBidi" w:hAnsiTheme="majorBidi" w:cs="Angsana New"/>
                <w:szCs w:val="22"/>
              </w:rPr>
              <w:t>51</w:t>
            </w:r>
          </w:p>
        </w:tc>
        <w:tc>
          <w:tcPr>
            <w:tcW w:w="56" w:type="pct"/>
            <w:vAlign w:val="bottom"/>
          </w:tcPr>
          <w:p w14:paraId="77410C93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vAlign w:val="bottom"/>
          </w:tcPr>
          <w:p w14:paraId="158C657B" w14:textId="24C884CE" w:rsidR="00160CB6" w:rsidRPr="00112484" w:rsidRDefault="00B30E1D" w:rsidP="00112484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90</w:t>
            </w:r>
            <w:r w:rsidR="00395737">
              <w:rPr>
                <w:rFonts w:asciiTheme="majorBidi" w:hAnsiTheme="majorBidi" w:cs="Angsana New"/>
                <w:szCs w:val="22"/>
                <w:lang w:val="en-US"/>
              </w:rPr>
              <w:t>3</w:t>
            </w:r>
            <w:r w:rsidR="00160CB6" w:rsidRPr="00112484">
              <w:rPr>
                <w:rFonts w:asciiTheme="majorBidi" w:hAnsiTheme="majorBidi" w:cs="Angsana New"/>
                <w:szCs w:val="22"/>
              </w:rPr>
              <w:t>,</w:t>
            </w:r>
            <w:r w:rsidR="00395737">
              <w:rPr>
                <w:rFonts w:asciiTheme="majorBidi" w:hAnsiTheme="majorBidi" w:cs="Angsana New"/>
                <w:szCs w:val="22"/>
              </w:rPr>
              <w:t>4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37</w:t>
            </w:r>
          </w:p>
        </w:tc>
        <w:tc>
          <w:tcPr>
            <w:tcW w:w="58" w:type="pct"/>
            <w:vAlign w:val="bottom"/>
          </w:tcPr>
          <w:p w14:paraId="461DDFBF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vAlign w:val="bottom"/>
          </w:tcPr>
          <w:p w14:paraId="031D87D8" w14:textId="32909A4C" w:rsidR="00160CB6" w:rsidRPr="00112484" w:rsidRDefault="00B30E1D" w:rsidP="00112484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2</w:t>
            </w:r>
            <w:r w:rsidR="006B33B1">
              <w:rPr>
                <w:rFonts w:asciiTheme="majorBidi" w:hAnsiTheme="majorBidi" w:cs="Angsana New"/>
                <w:szCs w:val="22"/>
                <w:lang w:val="en-US"/>
              </w:rPr>
              <w:t>98</w:t>
            </w:r>
            <w:r w:rsidR="00160CB6" w:rsidRPr="00112484">
              <w:rPr>
                <w:rFonts w:asciiTheme="majorBidi" w:hAnsiTheme="majorBidi" w:cs="Angsana New"/>
                <w:szCs w:val="22"/>
              </w:rPr>
              <w:t>,</w:t>
            </w:r>
            <w:r w:rsidR="006B33B1">
              <w:rPr>
                <w:rFonts w:asciiTheme="majorBidi" w:hAnsiTheme="majorBidi" w:cs="Angsana New"/>
                <w:szCs w:val="22"/>
              </w:rPr>
              <w:t>5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39</w:t>
            </w:r>
          </w:p>
        </w:tc>
        <w:tc>
          <w:tcPr>
            <w:tcW w:w="55" w:type="pct"/>
            <w:vAlign w:val="bottom"/>
          </w:tcPr>
          <w:p w14:paraId="1EF11AB3" w14:textId="77777777" w:rsidR="00160CB6" w:rsidRPr="00394066" w:rsidRDefault="00160CB6" w:rsidP="00160CB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vAlign w:val="bottom"/>
          </w:tcPr>
          <w:p w14:paraId="229A0578" w14:textId="572604CB" w:rsidR="00160CB6" w:rsidRPr="00512F68" w:rsidRDefault="00B30E1D" w:rsidP="00512F68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24</w:t>
            </w:r>
            <w:r w:rsidR="00395737">
              <w:rPr>
                <w:rFonts w:asciiTheme="majorBidi" w:hAnsiTheme="majorBidi" w:cs="Angsana New"/>
                <w:szCs w:val="22"/>
                <w:lang w:val="en-US"/>
              </w:rPr>
              <w:t>9</w:t>
            </w:r>
            <w:r w:rsidR="00160CB6" w:rsidRPr="00512F68">
              <w:rPr>
                <w:rFonts w:asciiTheme="majorBidi" w:hAnsiTheme="majorBidi" w:cs="Angsana New"/>
                <w:szCs w:val="22"/>
              </w:rPr>
              <w:t>,</w:t>
            </w:r>
            <w:r w:rsidR="00395737">
              <w:rPr>
                <w:rFonts w:asciiTheme="majorBidi" w:hAnsiTheme="majorBidi" w:cs="Angsana New"/>
                <w:szCs w:val="22"/>
              </w:rPr>
              <w:t>4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10</w:t>
            </w:r>
          </w:p>
        </w:tc>
        <w:tc>
          <w:tcPr>
            <w:tcW w:w="57" w:type="pct"/>
          </w:tcPr>
          <w:p w14:paraId="09D09F2B" w14:textId="77777777" w:rsidR="00160CB6" w:rsidRPr="00394066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14:paraId="2376EE8B" w14:textId="64B68154" w:rsidR="00160CB6" w:rsidRPr="00394066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B30E1D" w:rsidRPr="00B30E1D">
              <w:rPr>
                <w:rFonts w:asciiTheme="majorBidi" w:hAnsiTheme="majorBidi" w:cstheme="majorBidi"/>
                <w:szCs w:val="22"/>
                <w:lang w:val="en-US"/>
              </w:rPr>
              <w:t>37</w:t>
            </w:r>
            <w:r w:rsidR="003D5B93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="003D5B93">
              <w:rPr>
                <w:rFonts w:asciiTheme="majorBidi" w:hAnsiTheme="majorBidi" w:cstheme="majorBidi"/>
                <w:szCs w:val="22"/>
              </w:rPr>
              <w:t>4</w:t>
            </w:r>
            <w:r w:rsidR="00B30E1D" w:rsidRPr="00B30E1D">
              <w:rPr>
                <w:rFonts w:asciiTheme="majorBidi" w:hAnsiTheme="majorBidi" w:cstheme="majorBidi"/>
                <w:szCs w:val="22"/>
                <w:lang w:val="en-US"/>
              </w:rPr>
              <w:t>14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6" w:type="pct"/>
          </w:tcPr>
          <w:p w14:paraId="24AA0DA2" w14:textId="77777777" w:rsidR="00160CB6" w:rsidRPr="00394066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</w:tcPr>
          <w:p w14:paraId="2AD9D01A" w14:textId="2AD6FE29" w:rsidR="00160CB6" w:rsidRPr="00394066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B30E1D" w:rsidRPr="00B30E1D">
              <w:rPr>
                <w:rFonts w:asciiTheme="majorBidi" w:hAnsiTheme="majorBidi" w:cstheme="majorBidi"/>
                <w:szCs w:val="22"/>
                <w:lang w:val="en-US"/>
              </w:rPr>
              <w:t>299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="00B30E1D" w:rsidRPr="00B30E1D">
              <w:rPr>
                <w:rFonts w:asciiTheme="majorBidi" w:hAnsiTheme="majorBidi" w:cstheme="majorBidi"/>
                <w:szCs w:val="22"/>
                <w:lang w:val="en-US"/>
              </w:rPr>
              <w:t>266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5" w:type="pct"/>
          </w:tcPr>
          <w:p w14:paraId="01113D88" w14:textId="77777777" w:rsidR="00160CB6" w:rsidRPr="00394066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14:paraId="0D7233D8" w14:textId="7F654CF6" w:rsidR="00160CB6" w:rsidRPr="00512F68" w:rsidRDefault="00B30E1D" w:rsidP="00512F68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160CB6" w:rsidRPr="00512F68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066</w:t>
            </w:r>
            <w:r w:rsidR="00160CB6" w:rsidRPr="00512F68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876</w:t>
            </w:r>
          </w:p>
        </w:tc>
        <w:tc>
          <w:tcPr>
            <w:tcW w:w="56" w:type="pct"/>
          </w:tcPr>
          <w:p w14:paraId="713BAA1A" w14:textId="77777777" w:rsidR="00160CB6" w:rsidRPr="00394066" w:rsidRDefault="00160CB6" w:rsidP="00160CB6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</w:tcPr>
          <w:p w14:paraId="18F99B79" w14:textId="02955D26" w:rsidR="00160CB6" w:rsidRPr="001A3199" w:rsidRDefault="00B30E1D" w:rsidP="00160CB6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853</w:t>
            </w:r>
            <w:r w:rsidR="00160CB6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581</w:t>
            </w:r>
          </w:p>
        </w:tc>
      </w:tr>
      <w:tr w:rsidR="00B0778E" w:rsidRPr="00394066" w14:paraId="27360914" w14:textId="77777777" w:rsidTr="003C6E52">
        <w:trPr>
          <w:trHeight w:val="300"/>
          <w:tblHeader/>
        </w:trPr>
        <w:tc>
          <w:tcPr>
            <w:tcW w:w="605" w:type="pct"/>
            <w:vAlign w:val="center"/>
          </w:tcPr>
          <w:p w14:paraId="15CAD4C9" w14:textId="77777777" w:rsidR="003D5B93" w:rsidRPr="007D66D7" w:rsidRDefault="003D5B93" w:rsidP="003D5B93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D66D7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>รวมรายได้</w:t>
            </w: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1E7BB" w14:textId="6CBBA6B0" w:rsidR="003D5B93" w:rsidRPr="000F2327" w:rsidRDefault="003D5B93" w:rsidP="003D5B9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  <w:r w:rsidRPr="00B30E1D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18</w:t>
            </w:r>
            <w:r w:rsidRPr="008164CE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Pr="00B30E1D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15</w:t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</w:t>
            </w:r>
            <w:r w:rsidRPr="008164CE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Pr="00B30E1D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9</w:t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41</w:t>
            </w:r>
          </w:p>
        </w:tc>
        <w:tc>
          <w:tcPr>
            <w:tcW w:w="55" w:type="pct"/>
            <w:vAlign w:val="bottom"/>
          </w:tcPr>
          <w:p w14:paraId="5E33BA10" w14:textId="77777777" w:rsidR="003D5B93" w:rsidRPr="00F86F53" w:rsidRDefault="003D5B93" w:rsidP="003D5B93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5DC72" w14:textId="249557DF" w:rsidR="003D5B93" w:rsidRPr="00F86F53" w:rsidRDefault="003D5B93" w:rsidP="003D5B9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30E1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18</w:t>
            </w:r>
            <w:r w:rsidRPr="00F86F53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E322B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409,585</w:t>
            </w:r>
          </w:p>
        </w:tc>
        <w:tc>
          <w:tcPr>
            <w:tcW w:w="51" w:type="pct"/>
            <w:vAlign w:val="bottom"/>
          </w:tcPr>
          <w:p w14:paraId="2196B2B8" w14:textId="77777777" w:rsidR="003D5B93" w:rsidRPr="00F86F53" w:rsidRDefault="003D5B93" w:rsidP="003D5B93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30441" w14:textId="7F8AF432" w:rsidR="003D5B93" w:rsidRPr="00F86F53" w:rsidRDefault="003D5B93" w:rsidP="003D5B93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30E1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,126</w:t>
            </w:r>
          </w:p>
        </w:tc>
        <w:tc>
          <w:tcPr>
            <w:tcW w:w="55" w:type="pct"/>
            <w:vAlign w:val="bottom"/>
          </w:tcPr>
          <w:p w14:paraId="64D6F48F" w14:textId="77777777" w:rsidR="003D5B93" w:rsidRPr="00F86F53" w:rsidRDefault="003D5B93" w:rsidP="003D5B93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10A53" w14:textId="4EEFAD3A" w:rsidR="003D5B93" w:rsidRPr="00F86F53" w:rsidRDefault="003D5B93" w:rsidP="003D5B93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30E1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</w:t>
            </w:r>
            <w:r w:rsidRPr="00F86F53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E322B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13,420</w:t>
            </w:r>
          </w:p>
        </w:tc>
        <w:tc>
          <w:tcPr>
            <w:tcW w:w="54" w:type="pct"/>
            <w:vAlign w:val="bottom"/>
          </w:tcPr>
          <w:p w14:paraId="7CA5D163" w14:textId="77777777" w:rsidR="003D5B93" w:rsidRPr="00F86F53" w:rsidRDefault="003D5B93" w:rsidP="003D5B93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ECEDC" w14:textId="4ACB98E5" w:rsidR="003D5B93" w:rsidRPr="00F86F53" w:rsidRDefault="003D5B93" w:rsidP="003D5B93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30E1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683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067</w:t>
            </w:r>
          </w:p>
        </w:tc>
        <w:tc>
          <w:tcPr>
            <w:tcW w:w="55" w:type="pct"/>
            <w:vAlign w:val="bottom"/>
          </w:tcPr>
          <w:p w14:paraId="50328631" w14:textId="77777777" w:rsidR="003D5B93" w:rsidRPr="00F86F53" w:rsidRDefault="003D5B93" w:rsidP="003D5B93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2EF74" w14:textId="734522EA" w:rsidR="003D5B93" w:rsidRPr="00F86F53" w:rsidRDefault="003D5B93" w:rsidP="003D5B93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30E1D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21</w:t>
            </w:r>
            <w:r w:rsidRPr="00F86F53"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523</w:t>
            </w:r>
            <w:r w:rsidRPr="00F86F53"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00</w:t>
            </w:r>
            <w:r w:rsidR="00E322B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5</w:t>
            </w:r>
          </w:p>
        </w:tc>
        <w:tc>
          <w:tcPr>
            <w:tcW w:w="55" w:type="pct"/>
            <w:vAlign w:val="bottom"/>
          </w:tcPr>
          <w:p w14:paraId="31B8FB5A" w14:textId="77777777" w:rsidR="003D5B93" w:rsidRPr="00F86F53" w:rsidRDefault="003D5B93" w:rsidP="003D5B93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F66BE" w14:textId="2A1587F0" w:rsidR="003D5B93" w:rsidRPr="00112484" w:rsidRDefault="006B33B1" w:rsidP="003D5B93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fldChar w:fldCharType="begin"/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instrText xml:space="preserve"> =SUM(ABOVE) </w:instrText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fldChar w:fldCharType="separate"/>
            </w:r>
            <w:r>
              <w:rPr>
                <w:rFonts w:asciiTheme="majorBidi" w:hAnsiTheme="majorBidi" w:cs="Angsana New"/>
                <w:b/>
                <w:bCs/>
                <w:noProof/>
                <w:szCs w:val="22"/>
                <w:lang w:val="en-US"/>
              </w:rPr>
              <w:t>1,475,971</w:t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fldChar w:fldCharType="end"/>
            </w:r>
          </w:p>
        </w:tc>
        <w:tc>
          <w:tcPr>
            <w:tcW w:w="56" w:type="pct"/>
            <w:vAlign w:val="bottom"/>
          </w:tcPr>
          <w:p w14:paraId="38653F98" w14:textId="77777777" w:rsidR="003D5B93" w:rsidRPr="00F86F53" w:rsidRDefault="003D5B93" w:rsidP="003D5B93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58961" w14:textId="1A6059A9" w:rsidR="003D5B93" w:rsidRPr="00F86F53" w:rsidRDefault="00395737" w:rsidP="003D5B93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Cs w:val="22"/>
              </w:rPr>
              <w:t>1,300,411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fldChar w:fldCharType="end"/>
            </w:r>
          </w:p>
        </w:tc>
        <w:tc>
          <w:tcPr>
            <w:tcW w:w="58" w:type="pct"/>
            <w:vAlign w:val="bottom"/>
          </w:tcPr>
          <w:p w14:paraId="49B41BF0" w14:textId="77777777" w:rsidR="003D5B93" w:rsidRPr="00F86F53" w:rsidRDefault="003D5B93" w:rsidP="003D5B93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0ADE4" w14:textId="79F2F665" w:rsidR="003D5B93" w:rsidRPr="00F86F53" w:rsidRDefault="006B33B1" w:rsidP="003D5B9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Cs w:val="22"/>
              </w:rPr>
              <w:t>307,320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fldChar w:fldCharType="end"/>
            </w:r>
          </w:p>
        </w:tc>
        <w:tc>
          <w:tcPr>
            <w:tcW w:w="55" w:type="pct"/>
            <w:vAlign w:val="bottom"/>
          </w:tcPr>
          <w:p w14:paraId="383BC64A" w14:textId="77777777" w:rsidR="003D5B93" w:rsidRPr="00F86F53" w:rsidRDefault="003D5B93" w:rsidP="003D5B93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2E324" w14:textId="51619DD3" w:rsidR="003D5B93" w:rsidRPr="00512F68" w:rsidRDefault="00395737" w:rsidP="003D5B9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>
              <w:rPr>
                <w:rFonts w:asciiTheme="majorBidi" w:hAnsiTheme="majorBidi" w:cs="Angsana New"/>
                <w:b/>
                <w:bCs/>
                <w:szCs w:val="22"/>
              </w:rPr>
              <w:fldChar w:fldCharType="begin"/>
            </w:r>
            <w:r>
              <w:rPr>
                <w:rFonts w:asciiTheme="majorBidi" w:hAnsiTheme="majorBidi" w:cs="Angsana New"/>
                <w:b/>
                <w:bCs/>
                <w:szCs w:val="22"/>
              </w:rPr>
              <w:instrText xml:space="preserve"> =SUM(ABOVE) </w:instrText>
            </w:r>
            <w:r>
              <w:rPr>
                <w:rFonts w:asciiTheme="majorBidi" w:hAnsiTheme="majorBidi" w:cs="Angsana New"/>
                <w:b/>
                <w:bCs/>
                <w:szCs w:val="22"/>
              </w:rPr>
              <w:fldChar w:fldCharType="separate"/>
            </w:r>
            <w:r>
              <w:rPr>
                <w:rFonts w:asciiTheme="majorBidi" w:hAnsiTheme="majorBidi" w:cs="Angsana New"/>
                <w:b/>
                <w:bCs/>
                <w:noProof/>
                <w:szCs w:val="22"/>
              </w:rPr>
              <w:t>252,036</w:t>
            </w:r>
            <w:r>
              <w:rPr>
                <w:rFonts w:asciiTheme="majorBidi" w:hAnsiTheme="majorBidi" w:cs="Angsana New"/>
                <w:b/>
                <w:bCs/>
                <w:szCs w:val="22"/>
              </w:rPr>
              <w:fldChar w:fldCharType="end"/>
            </w:r>
          </w:p>
        </w:tc>
        <w:tc>
          <w:tcPr>
            <w:tcW w:w="57" w:type="pct"/>
          </w:tcPr>
          <w:p w14:paraId="0340C941" w14:textId="77777777" w:rsidR="003D5B93" w:rsidRPr="00F86F53" w:rsidRDefault="003D5B93" w:rsidP="003D5B93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</w:tcPr>
          <w:p w14:paraId="677568AD" w14:textId="5D9320E0" w:rsidR="003D5B93" w:rsidRPr="00F86F53" w:rsidRDefault="006B33B1" w:rsidP="003D5B93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="Angsana New"/>
                <w:b/>
                <w:bCs/>
                <w:szCs w:val="22"/>
              </w:rPr>
              <w:fldChar w:fldCharType="begin"/>
            </w:r>
            <w:r>
              <w:rPr>
                <w:rFonts w:asciiTheme="majorBidi" w:hAnsiTheme="majorBidi" w:cs="Angsana New"/>
                <w:b/>
                <w:bCs/>
                <w:szCs w:val="22"/>
              </w:rPr>
              <w:instrText xml:space="preserve"> =SUM(ABOVE) </w:instrText>
            </w:r>
            <w:r>
              <w:rPr>
                <w:rFonts w:asciiTheme="majorBidi" w:hAnsiTheme="majorBidi" w:cs="Angsana New"/>
                <w:b/>
                <w:bCs/>
                <w:szCs w:val="22"/>
              </w:rPr>
              <w:fldChar w:fldCharType="separate"/>
            </w:r>
            <w:r>
              <w:rPr>
                <w:rFonts w:asciiTheme="majorBidi" w:hAnsiTheme="majorBidi" w:cs="Angsana New"/>
                <w:b/>
                <w:bCs/>
                <w:szCs w:val="22"/>
              </w:rPr>
              <w:t>(485,351)</w:t>
            </w:r>
            <w:r>
              <w:rPr>
                <w:rFonts w:asciiTheme="majorBidi" w:hAnsiTheme="majorBidi" w:cs="Angsana New"/>
                <w:b/>
                <w:bCs/>
                <w:szCs w:val="22"/>
              </w:rPr>
              <w:fldChar w:fldCharType="end"/>
            </w:r>
          </w:p>
        </w:tc>
        <w:tc>
          <w:tcPr>
            <w:tcW w:w="56" w:type="pct"/>
          </w:tcPr>
          <w:p w14:paraId="1E3D992E" w14:textId="77777777" w:rsidR="003D5B93" w:rsidRPr="00F86F53" w:rsidRDefault="003D5B93" w:rsidP="003D5B93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</w:tcPr>
          <w:p w14:paraId="3C2A4C82" w14:textId="2AD96CA4" w:rsidR="003D5B93" w:rsidRPr="00F86F53" w:rsidRDefault="00395737" w:rsidP="003D5B93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Cs w:val="22"/>
              </w:rPr>
              <w:t>(980,841)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fldChar w:fldCharType="end"/>
            </w:r>
          </w:p>
        </w:tc>
        <w:tc>
          <w:tcPr>
            <w:tcW w:w="55" w:type="pct"/>
          </w:tcPr>
          <w:p w14:paraId="3DC5E60D" w14:textId="77777777" w:rsidR="003D5B93" w:rsidRPr="00F86F53" w:rsidRDefault="003D5B93" w:rsidP="003D5B93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</w:tcPr>
          <w:p w14:paraId="6C175DDB" w14:textId="27E3A30E" w:rsidR="003D5B93" w:rsidRPr="00F86F53" w:rsidRDefault="003D5B93" w:rsidP="003D5B93">
            <w:pPr>
              <w:tabs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30E1D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22</w:t>
            </w:r>
            <w:r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981</w:t>
            </w:r>
            <w:r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007</w:t>
            </w:r>
          </w:p>
        </w:tc>
        <w:tc>
          <w:tcPr>
            <w:tcW w:w="56" w:type="pct"/>
          </w:tcPr>
          <w:p w14:paraId="5778924B" w14:textId="77777777" w:rsidR="003D5B93" w:rsidRPr="00F86F53" w:rsidRDefault="003D5B93" w:rsidP="003D5B93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</w:tcPr>
          <w:p w14:paraId="47912B46" w14:textId="52279EB0" w:rsidR="003D5B93" w:rsidRPr="00F86F53" w:rsidRDefault="003D5B93" w:rsidP="003D5B93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30E1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22</w:t>
            </w:r>
            <w:r w:rsidRPr="0020415F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094</w:t>
            </w:r>
            <w:r w:rsidRPr="0020415F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61</w:t>
            </w:r>
            <w:r w:rsidR="00E322B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</w:p>
        </w:tc>
      </w:tr>
      <w:tr w:rsidR="00B0778E" w:rsidRPr="00394066" w14:paraId="3078C0F1" w14:textId="77777777" w:rsidTr="003C6E52">
        <w:trPr>
          <w:trHeight w:val="300"/>
          <w:tblHeader/>
        </w:trPr>
        <w:tc>
          <w:tcPr>
            <w:tcW w:w="605" w:type="pct"/>
            <w:vAlign w:val="center"/>
          </w:tcPr>
          <w:p w14:paraId="62CEABD2" w14:textId="77777777" w:rsidR="003C3656" w:rsidRPr="007D66D7" w:rsidRDefault="003C3656" w:rsidP="003D5B93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vAlign w:val="bottom"/>
          </w:tcPr>
          <w:p w14:paraId="2DA29180" w14:textId="77777777" w:rsidR="003C3656" w:rsidRPr="00B30E1D" w:rsidRDefault="003C3656" w:rsidP="003D5B9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50B498CA" w14:textId="77777777" w:rsidR="003C3656" w:rsidRPr="00F86F53" w:rsidRDefault="003C3656" w:rsidP="003D5B93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  <w:vAlign w:val="bottom"/>
          </w:tcPr>
          <w:p w14:paraId="3B566D8D" w14:textId="77777777" w:rsidR="003C3656" w:rsidRPr="00B30E1D" w:rsidRDefault="003C3656" w:rsidP="003D5B93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bottom"/>
          </w:tcPr>
          <w:p w14:paraId="7DB590D6" w14:textId="77777777" w:rsidR="003C3656" w:rsidRPr="00F86F53" w:rsidRDefault="003C3656" w:rsidP="003D5B93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gridSpan w:val="2"/>
            <w:tcBorders>
              <w:top w:val="double" w:sz="4" w:space="0" w:color="auto"/>
            </w:tcBorders>
            <w:vAlign w:val="bottom"/>
          </w:tcPr>
          <w:p w14:paraId="3982610C" w14:textId="77777777" w:rsidR="003C3656" w:rsidRPr="00B30E1D" w:rsidRDefault="003C3656" w:rsidP="003D5B93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59D1D436" w14:textId="77777777" w:rsidR="003C3656" w:rsidRPr="00F86F53" w:rsidRDefault="003C3656" w:rsidP="003D5B93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vAlign w:val="bottom"/>
          </w:tcPr>
          <w:p w14:paraId="61C70710" w14:textId="77777777" w:rsidR="003C3656" w:rsidRPr="00B30E1D" w:rsidRDefault="003C3656" w:rsidP="003D5B93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bottom"/>
          </w:tcPr>
          <w:p w14:paraId="2B66DCC9" w14:textId="77777777" w:rsidR="003C3656" w:rsidRPr="00F86F53" w:rsidRDefault="003C3656" w:rsidP="003D5B93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4" w:type="pct"/>
            <w:tcBorders>
              <w:top w:val="double" w:sz="4" w:space="0" w:color="auto"/>
            </w:tcBorders>
            <w:vAlign w:val="bottom"/>
          </w:tcPr>
          <w:p w14:paraId="2430DB0C" w14:textId="77777777" w:rsidR="003C3656" w:rsidRPr="00B30E1D" w:rsidRDefault="003C3656" w:rsidP="003D5B93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01500E8A" w14:textId="77777777" w:rsidR="003C3656" w:rsidRPr="00F86F53" w:rsidRDefault="003C3656" w:rsidP="003D5B93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8" w:type="pct"/>
            <w:tcBorders>
              <w:top w:val="double" w:sz="4" w:space="0" w:color="auto"/>
            </w:tcBorders>
            <w:vAlign w:val="bottom"/>
          </w:tcPr>
          <w:p w14:paraId="774A79EE" w14:textId="77777777" w:rsidR="003C3656" w:rsidRPr="00B30E1D" w:rsidRDefault="003C3656" w:rsidP="003D5B93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7F348955" w14:textId="77777777" w:rsidR="003C3656" w:rsidRPr="00F86F53" w:rsidRDefault="003C3656" w:rsidP="003D5B93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  <w:tcBorders>
              <w:top w:val="double" w:sz="4" w:space="0" w:color="auto"/>
            </w:tcBorders>
            <w:vAlign w:val="bottom"/>
          </w:tcPr>
          <w:p w14:paraId="1D858096" w14:textId="77777777" w:rsidR="003C3656" w:rsidRDefault="003C3656" w:rsidP="003D5B93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bottom"/>
          </w:tcPr>
          <w:p w14:paraId="25A2B3F7" w14:textId="77777777" w:rsidR="003C3656" w:rsidRPr="00F86F53" w:rsidRDefault="003C3656" w:rsidP="003D5B93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1" w:type="pct"/>
            <w:tcBorders>
              <w:top w:val="double" w:sz="4" w:space="0" w:color="auto"/>
            </w:tcBorders>
            <w:vAlign w:val="bottom"/>
          </w:tcPr>
          <w:p w14:paraId="6DDECA6B" w14:textId="77777777" w:rsidR="003C3656" w:rsidRDefault="003C3656" w:rsidP="003D5B93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" w:type="pct"/>
            <w:vAlign w:val="bottom"/>
          </w:tcPr>
          <w:p w14:paraId="170853D9" w14:textId="77777777" w:rsidR="003C3656" w:rsidRPr="00F86F53" w:rsidRDefault="003C3656" w:rsidP="003D5B93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pct"/>
            <w:tcBorders>
              <w:top w:val="double" w:sz="4" w:space="0" w:color="auto"/>
            </w:tcBorders>
            <w:vAlign w:val="bottom"/>
          </w:tcPr>
          <w:p w14:paraId="358571BE" w14:textId="77777777" w:rsidR="003C3656" w:rsidRDefault="003C3656" w:rsidP="003D5B9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B694B8E" w14:textId="77777777" w:rsidR="003C3656" w:rsidRPr="00F86F53" w:rsidRDefault="003C3656" w:rsidP="003D5B93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tcBorders>
              <w:top w:val="double" w:sz="4" w:space="0" w:color="auto"/>
            </w:tcBorders>
            <w:vAlign w:val="bottom"/>
          </w:tcPr>
          <w:p w14:paraId="71847600" w14:textId="77777777" w:rsidR="003C3656" w:rsidRDefault="003C3656" w:rsidP="003D5B93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7" w:type="pct"/>
          </w:tcPr>
          <w:p w14:paraId="01AFE207" w14:textId="77777777" w:rsidR="003C3656" w:rsidRPr="00F86F53" w:rsidRDefault="003C3656" w:rsidP="003D5B93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tcBorders>
              <w:top w:val="double" w:sz="4" w:space="0" w:color="auto"/>
            </w:tcBorders>
          </w:tcPr>
          <w:p w14:paraId="537EDC1E" w14:textId="77777777" w:rsidR="003C3656" w:rsidRDefault="003C3656" w:rsidP="003D5B93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6" w:type="pct"/>
          </w:tcPr>
          <w:p w14:paraId="44CF3FDF" w14:textId="77777777" w:rsidR="003C3656" w:rsidRPr="00F86F53" w:rsidRDefault="003C3656" w:rsidP="003D5B93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  <w:tcBorders>
              <w:top w:val="double" w:sz="4" w:space="0" w:color="auto"/>
            </w:tcBorders>
          </w:tcPr>
          <w:p w14:paraId="5DD217BD" w14:textId="77777777" w:rsidR="003C3656" w:rsidRDefault="003C3656" w:rsidP="003D5B93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</w:tcPr>
          <w:p w14:paraId="5FE5A3AC" w14:textId="77777777" w:rsidR="003C3656" w:rsidRPr="00F86F53" w:rsidRDefault="003C3656" w:rsidP="003D5B93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tcBorders>
              <w:top w:val="double" w:sz="4" w:space="0" w:color="auto"/>
            </w:tcBorders>
          </w:tcPr>
          <w:p w14:paraId="07C4DA8D" w14:textId="77777777" w:rsidR="003C3656" w:rsidRPr="00B30E1D" w:rsidRDefault="003C3656" w:rsidP="003D5B93">
            <w:pPr>
              <w:tabs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</w:tcPr>
          <w:p w14:paraId="2600F744" w14:textId="77777777" w:rsidR="003C3656" w:rsidRPr="00F86F53" w:rsidRDefault="003C3656" w:rsidP="003D5B93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</w:tcPr>
          <w:p w14:paraId="0E1AAD58" w14:textId="77777777" w:rsidR="003C3656" w:rsidRPr="00B30E1D" w:rsidRDefault="003C3656" w:rsidP="003D5B93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</w:tr>
      <w:tr w:rsidR="00B0778E" w:rsidRPr="00394066" w14:paraId="7BF679D0" w14:textId="77777777" w:rsidTr="003C6E52">
        <w:trPr>
          <w:trHeight w:val="300"/>
          <w:tblHeader/>
        </w:trPr>
        <w:tc>
          <w:tcPr>
            <w:tcW w:w="605" w:type="pct"/>
            <w:vAlign w:val="center"/>
          </w:tcPr>
          <w:p w14:paraId="2C6F7168" w14:textId="3746F37E" w:rsidR="008A2540" w:rsidRDefault="008A2540" w:rsidP="008A2540">
            <w:pPr>
              <w:contextualSpacing/>
              <w:rPr>
                <w:rFonts w:asciiTheme="majorBidi" w:hAnsiTheme="majorBidi" w:cstheme="majorBidi"/>
                <w:color w:val="000000"/>
                <w:szCs w:val="22"/>
                <w:cs/>
                <w:lang w:bidi="th-TH"/>
              </w:rPr>
            </w:pPr>
            <w:r w:rsidRPr="00E67D43">
              <w:rPr>
                <w:rFonts w:asciiTheme="majorBidi" w:hAnsiTheme="majorBidi" w:cs="Angsana New" w:hint="cs"/>
                <w:szCs w:val="22"/>
                <w:cs/>
              </w:rPr>
              <w:t>กำไร</w:t>
            </w:r>
            <w:r>
              <w:rPr>
                <w:rFonts w:asciiTheme="majorBidi" w:hAnsiTheme="majorBidi" w:cs="Angsana New" w:hint="cs"/>
                <w:szCs w:val="22"/>
                <w:cs/>
              </w:rPr>
              <w:t xml:space="preserve"> (ขาดทุน) </w:t>
            </w:r>
            <w:r w:rsidRPr="00E67D43">
              <w:rPr>
                <w:rFonts w:asciiTheme="majorBidi" w:hAnsiTheme="majorBidi" w:cs="Angsana New" w:hint="cs"/>
                <w:szCs w:val="22"/>
                <w:cs/>
              </w:rPr>
              <w:t>ก่อนภาษีเงินได้</w:t>
            </w:r>
          </w:p>
        </w:tc>
        <w:tc>
          <w:tcPr>
            <w:tcW w:w="267" w:type="pct"/>
            <w:vAlign w:val="bottom"/>
          </w:tcPr>
          <w:p w14:paraId="4A5E7D25" w14:textId="77777777" w:rsidR="008A2540" w:rsidRPr="00B30E1D" w:rsidRDefault="008A2540" w:rsidP="008A254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25F3D088" w14:textId="77777777" w:rsidR="008A2540" w:rsidRPr="00F86F53" w:rsidRDefault="008A2540" w:rsidP="008A254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7" w:type="pct"/>
            <w:vAlign w:val="bottom"/>
          </w:tcPr>
          <w:p w14:paraId="1593ADF4" w14:textId="77777777" w:rsidR="008A2540" w:rsidRDefault="008A2540" w:rsidP="008A254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1" w:type="pct"/>
            <w:vAlign w:val="bottom"/>
          </w:tcPr>
          <w:p w14:paraId="5D851420" w14:textId="77777777" w:rsidR="008A2540" w:rsidRPr="00F86F53" w:rsidRDefault="008A2540" w:rsidP="008A254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gridSpan w:val="2"/>
            <w:vAlign w:val="bottom"/>
          </w:tcPr>
          <w:p w14:paraId="5561E917" w14:textId="77777777" w:rsidR="008A2540" w:rsidRPr="00B30E1D" w:rsidRDefault="008A2540" w:rsidP="008A254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2837EC8D" w14:textId="77777777" w:rsidR="008A2540" w:rsidRPr="00F86F53" w:rsidRDefault="008A2540" w:rsidP="008A254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047AA4DC" w14:textId="77777777" w:rsidR="008A2540" w:rsidRDefault="008A2540" w:rsidP="008A254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" w:type="pct"/>
            <w:vAlign w:val="bottom"/>
          </w:tcPr>
          <w:p w14:paraId="701331E8" w14:textId="77777777" w:rsidR="008A2540" w:rsidRPr="00F86F53" w:rsidRDefault="008A2540" w:rsidP="008A254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2B6E9502" w14:textId="37F7EE75" w:rsidR="008A2540" w:rsidRPr="00B30E1D" w:rsidRDefault="008A2540" w:rsidP="008A254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525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128</w:t>
            </w:r>
          </w:p>
        </w:tc>
        <w:tc>
          <w:tcPr>
            <w:tcW w:w="55" w:type="pct"/>
            <w:vAlign w:val="bottom"/>
          </w:tcPr>
          <w:p w14:paraId="4C572DCA" w14:textId="77777777" w:rsidR="008A2540" w:rsidRPr="00F86F53" w:rsidRDefault="008A2540" w:rsidP="008A254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8" w:type="pct"/>
            <w:vAlign w:val="bottom"/>
          </w:tcPr>
          <w:p w14:paraId="478483D6" w14:textId="3D83D57F" w:rsidR="008A2540" w:rsidRDefault="008A2540" w:rsidP="008A254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="Angsana New"/>
                <w:szCs w:val="22"/>
                <w:lang w:val="en-US"/>
              </w:rPr>
              <w:t>239,046</w:t>
            </w:r>
          </w:p>
        </w:tc>
        <w:tc>
          <w:tcPr>
            <w:tcW w:w="55" w:type="pct"/>
            <w:vAlign w:val="bottom"/>
          </w:tcPr>
          <w:p w14:paraId="41C28055" w14:textId="77777777" w:rsidR="008A2540" w:rsidRPr="00F86F53" w:rsidRDefault="008A2540" w:rsidP="008A254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5DC223AE" w14:textId="05A23E8F" w:rsidR="008A2540" w:rsidRDefault="008A2540" w:rsidP="008A254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148</w:t>
            </w:r>
            <w:r w:rsidRPr="00112484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208</w:t>
            </w:r>
          </w:p>
        </w:tc>
        <w:tc>
          <w:tcPr>
            <w:tcW w:w="56" w:type="pct"/>
            <w:vAlign w:val="bottom"/>
          </w:tcPr>
          <w:p w14:paraId="7BDFAC24" w14:textId="77777777" w:rsidR="008A2540" w:rsidRPr="00F86F53" w:rsidRDefault="008A2540" w:rsidP="008A254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4EDBCA6D" w14:textId="3C46AA1F" w:rsidR="008A2540" w:rsidRDefault="008A2540" w:rsidP="008A254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28</w:t>
            </w:r>
            <w:r w:rsidRPr="00112484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696</w:t>
            </w:r>
          </w:p>
        </w:tc>
        <w:tc>
          <w:tcPr>
            <w:tcW w:w="58" w:type="pct"/>
            <w:vAlign w:val="bottom"/>
          </w:tcPr>
          <w:p w14:paraId="60F1A06C" w14:textId="77777777" w:rsidR="008A2540" w:rsidRPr="00F86F53" w:rsidRDefault="008A2540" w:rsidP="008A254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pct"/>
            <w:vAlign w:val="bottom"/>
          </w:tcPr>
          <w:p w14:paraId="30A42D7F" w14:textId="7DF94D9C" w:rsidR="008A2540" w:rsidRDefault="008A2540" w:rsidP="008A254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284</w:t>
            </w:r>
            <w:r w:rsidRPr="00112484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43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1</w:t>
            </w:r>
          </w:p>
        </w:tc>
        <w:tc>
          <w:tcPr>
            <w:tcW w:w="55" w:type="pct"/>
            <w:vAlign w:val="bottom"/>
          </w:tcPr>
          <w:p w14:paraId="257227F2" w14:textId="77777777" w:rsidR="008A2540" w:rsidRPr="00F86F53" w:rsidRDefault="008A2540" w:rsidP="008A254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27733B58" w14:textId="60235E85" w:rsidR="008A2540" w:rsidRDefault="008A2540" w:rsidP="008A254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99</w:t>
            </w:r>
            <w:r w:rsidRPr="00512F68">
              <w:rPr>
                <w:rFonts w:asciiTheme="majorBidi" w:hAnsiTheme="majorBidi" w:cs="Angsana New"/>
                <w:szCs w:val="22"/>
              </w:rPr>
              <w:t>,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6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26</w:t>
            </w:r>
          </w:p>
        </w:tc>
        <w:tc>
          <w:tcPr>
            <w:tcW w:w="57" w:type="pct"/>
          </w:tcPr>
          <w:p w14:paraId="0AB85CF0" w14:textId="77777777" w:rsidR="008A2540" w:rsidRPr="00F86F53" w:rsidRDefault="008A2540" w:rsidP="008A254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</w:tcPr>
          <w:p w14:paraId="5DD21EFB" w14:textId="47EDF01A" w:rsidR="008A2540" w:rsidRDefault="008A2540" w:rsidP="008A254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327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934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6" w:type="pct"/>
          </w:tcPr>
          <w:p w14:paraId="60FB5B13" w14:textId="77777777" w:rsidR="008A2540" w:rsidRPr="00F86F53" w:rsidRDefault="008A2540" w:rsidP="008A254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</w:tcPr>
          <w:p w14:paraId="25E1C437" w14:textId="0E2102D8" w:rsidR="008A2540" w:rsidRDefault="008A2540" w:rsidP="008A254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23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494</w:t>
            </w:r>
          </w:p>
        </w:tc>
        <w:tc>
          <w:tcPr>
            <w:tcW w:w="55" w:type="pct"/>
          </w:tcPr>
          <w:p w14:paraId="6131436D" w14:textId="77777777" w:rsidR="008A2540" w:rsidRPr="00F86F53" w:rsidRDefault="008A2540" w:rsidP="008A254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</w:tcPr>
          <w:p w14:paraId="39F49772" w14:textId="2376D370" w:rsidR="008A2540" w:rsidRPr="00B30E1D" w:rsidRDefault="008A2540" w:rsidP="008A2540">
            <w:pPr>
              <w:tabs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629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B30E1D">
              <w:rPr>
                <w:rFonts w:asciiTheme="majorBidi" w:hAnsiTheme="majorBidi" w:cstheme="majorBidi"/>
                <w:szCs w:val="22"/>
                <w:lang w:val="en-US"/>
              </w:rPr>
              <w:t>833</w:t>
            </w:r>
          </w:p>
        </w:tc>
        <w:tc>
          <w:tcPr>
            <w:tcW w:w="56" w:type="pct"/>
          </w:tcPr>
          <w:p w14:paraId="7762CB00" w14:textId="77777777" w:rsidR="008A2540" w:rsidRPr="00F86F53" w:rsidRDefault="008A2540" w:rsidP="008A254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pct"/>
          </w:tcPr>
          <w:p w14:paraId="2412AFFE" w14:textId="209A47A8" w:rsidR="008A2540" w:rsidRDefault="008A2540" w:rsidP="008A254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390,862</w:t>
            </w:r>
          </w:p>
        </w:tc>
      </w:tr>
      <w:tr w:rsidR="00B0778E" w:rsidRPr="00394066" w14:paraId="3860F387" w14:textId="77777777" w:rsidTr="003C6E52">
        <w:trPr>
          <w:trHeight w:val="300"/>
          <w:tblHeader/>
        </w:trPr>
        <w:tc>
          <w:tcPr>
            <w:tcW w:w="605" w:type="pct"/>
            <w:vAlign w:val="bottom"/>
          </w:tcPr>
          <w:p w14:paraId="39AC18E6" w14:textId="77777777" w:rsidR="008A2540" w:rsidRDefault="008A2540" w:rsidP="008A2540">
            <w:pPr>
              <w:contextualSpacing/>
              <w:rPr>
                <w:rFonts w:asciiTheme="majorBidi" w:hAnsiTheme="majorBidi" w:cstheme="majorBidi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267" w:type="pct"/>
            <w:vAlign w:val="bottom"/>
          </w:tcPr>
          <w:p w14:paraId="1A43FE9B" w14:textId="77777777" w:rsidR="008A2540" w:rsidRPr="00B30E1D" w:rsidRDefault="008A2540" w:rsidP="008A254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3D8B4BFD" w14:textId="77777777" w:rsidR="008A2540" w:rsidRPr="00F86F53" w:rsidRDefault="008A2540" w:rsidP="008A254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7" w:type="pct"/>
            <w:vAlign w:val="bottom"/>
          </w:tcPr>
          <w:p w14:paraId="23EEEDEC" w14:textId="77777777" w:rsidR="008A2540" w:rsidRDefault="008A2540" w:rsidP="008A254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1" w:type="pct"/>
            <w:vAlign w:val="bottom"/>
          </w:tcPr>
          <w:p w14:paraId="202A3560" w14:textId="77777777" w:rsidR="008A2540" w:rsidRPr="00F86F53" w:rsidRDefault="008A2540" w:rsidP="008A254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gridSpan w:val="2"/>
            <w:vAlign w:val="bottom"/>
          </w:tcPr>
          <w:p w14:paraId="0E4E7806" w14:textId="77777777" w:rsidR="008A2540" w:rsidRPr="00B30E1D" w:rsidRDefault="008A2540" w:rsidP="008A254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735F30FA" w14:textId="77777777" w:rsidR="008A2540" w:rsidRPr="00F86F53" w:rsidRDefault="008A2540" w:rsidP="008A254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25E6ECDE" w14:textId="77777777" w:rsidR="008A2540" w:rsidRDefault="008A2540" w:rsidP="008A254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" w:type="pct"/>
            <w:vAlign w:val="bottom"/>
          </w:tcPr>
          <w:p w14:paraId="2719D8D7" w14:textId="77777777" w:rsidR="008A2540" w:rsidRPr="00F86F53" w:rsidRDefault="008A2540" w:rsidP="008A254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25A081EE" w14:textId="77777777" w:rsidR="008A2540" w:rsidRPr="00B30E1D" w:rsidRDefault="008A2540" w:rsidP="008A2540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19A5486D" w14:textId="77777777" w:rsidR="008A2540" w:rsidRPr="00F86F53" w:rsidRDefault="008A2540" w:rsidP="008A254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8" w:type="pct"/>
            <w:vAlign w:val="bottom"/>
          </w:tcPr>
          <w:p w14:paraId="74D84394" w14:textId="77777777" w:rsidR="008A2540" w:rsidRDefault="008A2540" w:rsidP="008A254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5" w:type="pct"/>
            <w:vAlign w:val="bottom"/>
          </w:tcPr>
          <w:p w14:paraId="27A577A2" w14:textId="77777777" w:rsidR="008A2540" w:rsidRPr="00F86F53" w:rsidRDefault="008A2540" w:rsidP="008A254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11EB46DD" w14:textId="77777777" w:rsidR="008A2540" w:rsidRDefault="008A2540" w:rsidP="008A254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bottom"/>
          </w:tcPr>
          <w:p w14:paraId="0A0A4AEE" w14:textId="77777777" w:rsidR="008A2540" w:rsidRPr="00F86F53" w:rsidRDefault="008A2540" w:rsidP="008A254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47E93A3E" w14:textId="77777777" w:rsidR="008A2540" w:rsidRDefault="008A2540" w:rsidP="008A2540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" w:type="pct"/>
            <w:vAlign w:val="bottom"/>
          </w:tcPr>
          <w:p w14:paraId="596C35B0" w14:textId="77777777" w:rsidR="008A2540" w:rsidRPr="00F86F53" w:rsidRDefault="008A2540" w:rsidP="008A254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pct"/>
            <w:vAlign w:val="bottom"/>
          </w:tcPr>
          <w:p w14:paraId="2754809F" w14:textId="77777777" w:rsidR="008A2540" w:rsidRDefault="008A2540" w:rsidP="008A254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6FD72BE0" w14:textId="77777777" w:rsidR="008A2540" w:rsidRPr="00F86F53" w:rsidRDefault="008A2540" w:rsidP="008A2540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2CBB2198" w14:textId="77777777" w:rsidR="008A2540" w:rsidRDefault="008A2540" w:rsidP="008A254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7" w:type="pct"/>
          </w:tcPr>
          <w:p w14:paraId="22048961" w14:textId="77777777" w:rsidR="008A2540" w:rsidRPr="00F86F53" w:rsidRDefault="008A2540" w:rsidP="008A254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</w:tcPr>
          <w:p w14:paraId="23171AD1" w14:textId="77777777" w:rsidR="008A2540" w:rsidRDefault="008A2540" w:rsidP="008A254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6" w:type="pct"/>
          </w:tcPr>
          <w:p w14:paraId="486C8FD4" w14:textId="77777777" w:rsidR="008A2540" w:rsidRPr="00F86F53" w:rsidRDefault="008A2540" w:rsidP="008A254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</w:tcPr>
          <w:p w14:paraId="07D691EF" w14:textId="77777777" w:rsidR="008A2540" w:rsidRDefault="008A2540" w:rsidP="008A254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</w:tcPr>
          <w:p w14:paraId="4DA9301A" w14:textId="77777777" w:rsidR="008A2540" w:rsidRPr="00F86F53" w:rsidRDefault="008A2540" w:rsidP="008A254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</w:tcPr>
          <w:p w14:paraId="6EA72AB6" w14:textId="77777777" w:rsidR="008A2540" w:rsidRPr="00B30E1D" w:rsidRDefault="008A2540" w:rsidP="008A2540">
            <w:pPr>
              <w:tabs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</w:tcPr>
          <w:p w14:paraId="1E1E7D15" w14:textId="77777777" w:rsidR="008A2540" w:rsidRPr="00F86F53" w:rsidRDefault="008A2540" w:rsidP="008A254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12B156F0" w14:textId="77777777" w:rsidR="008A2540" w:rsidRDefault="008A2540" w:rsidP="008A2540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3C6E52" w:rsidRPr="00394066" w14:paraId="547A64A7" w14:textId="77777777" w:rsidTr="003C6E52">
        <w:trPr>
          <w:trHeight w:val="300"/>
          <w:tblHeader/>
        </w:trPr>
        <w:tc>
          <w:tcPr>
            <w:tcW w:w="605" w:type="pct"/>
            <w:vAlign w:val="bottom"/>
          </w:tcPr>
          <w:p w14:paraId="238EAB54" w14:textId="04D9399F" w:rsidR="003C6E52" w:rsidRPr="007D66D7" w:rsidRDefault="003C6E52" w:rsidP="003C6E52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  <w:cs/>
                <w:lang w:bidi="th-TH"/>
              </w:rPr>
              <w:t>สินทรัพย์ส่วนงาน</w:t>
            </w:r>
          </w:p>
        </w:tc>
        <w:tc>
          <w:tcPr>
            <w:tcW w:w="267" w:type="pct"/>
            <w:vAlign w:val="bottom"/>
          </w:tcPr>
          <w:p w14:paraId="334F7DD3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0B9AC5FF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7" w:type="pct"/>
            <w:vAlign w:val="bottom"/>
          </w:tcPr>
          <w:p w14:paraId="4BAA7FE8" w14:textId="2083D976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bottom"/>
          </w:tcPr>
          <w:p w14:paraId="66F9D0EE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gridSpan w:val="2"/>
            <w:vAlign w:val="bottom"/>
          </w:tcPr>
          <w:p w14:paraId="18D118A6" w14:textId="77777777" w:rsidR="003C6E52" w:rsidRPr="008A2540" w:rsidRDefault="003C6E52" w:rsidP="003C6E52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28AB5825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506153FD" w14:textId="1C7DC88F" w:rsidR="003C6E52" w:rsidRPr="008A2540" w:rsidRDefault="003C6E52" w:rsidP="003C6E52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bottom"/>
          </w:tcPr>
          <w:p w14:paraId="40DFF4DD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6AC1A7F6" w14:textId="12F950C3" w:rsidR="003C6E52" w:rsidRPr="008A2540" w:rsidRDefault="003C6E52" w:rsidP="003C6E52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8</w:t>
            </w:r>
            <w:r w:rsidRPr="008A2540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665</w:t>
            </w:r>
            <w:r w:rsidRPr="008A2540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884</w:t>
            </w:r>
          </w:p>
        </w:tc>
        <w:tc>
          <w:tcPr>
            <w:tcW w:w="55" w:type="pct"/>
            <w:vAlign w:val="bottom"/>
          </w:tcPr>
          <w:p w14:paraId="225574DE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8" w:type="pct"/>
            <w:vAlign w:val="bottom"/>
          </w:tcPr>
          <w:p w14:paraId="43711CB9" w14:textId="53543F36" w:rsidR="003C6E52" w:rsidRPr="004E2AD7" w:rsidRDefault="003C6E52" w:rsidP="003C6E52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8A2540">
              <w:rPr>
                <w:rFonts w:asciiTheme="majorBidi" w:hAnsiTheme="majorBidi" w:cstheme="majorBidi"/>
                <w:szCs w:val="22"/>
              </w:rPr>
              <w:t>7,</w:t>
            </w:r>
            <w:r>
              <w:rPr>
                <w:rFonts w:asciiTheme="majorBidi" w:hAnsiTheme="majorBidi" w:cstheme="majorBidi"/>
                <w:szCs w:val="22"/>
              </w:rPr>
              <w:t>61</w:t>
            </w:r>
            <w:r w:rsidRPr="008A2540">
              <w:rPr>
                <w:rFonts w:asciiTheme="majorBidi" w:hAnsiTheme="majorBidi" w:cstheme="majorBidi"/>
                <w:szCs w:val="22"/>
              </w:rPr>
              <w:t>3,</w:t>
            </w:r>
            <w:r>
              <w:rPr>
                <w:rFonts w:asciiTheme="majorBidi" w:hAnsiTheme="majorBidi" w:cstheme="majorBidi"/>
                <w:szCs w:val="22"/>
              </w:rPr>
              <w:t>055</w:t>
            </w:r>
          </w:p>
        </w:tc>
        <w:tc>
          <w:tcPr>
            <w:tcW w:w="55" w:type="pct"/>
            <w:vAlign w:val="bottom"/>
          </w:tcPr>
          <w:p w14:paraId="6567C843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597A911F" w14:textId="6BCC6279" w:rsidR="003C6E52" w:rsidRPr="008A2540" w:rsidRDefault="003C6E52" w:rsidP="003C6E52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3</w:t>
            </w:r>
            <w:r w:rsidRPr="008A2540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122</w:t>
            </w:r>
            <w:r w:rsidRPr="008A2540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984</w:t>
            </w:r>
          </w:p>
        </w:tc>
        <w:tc>
          <w:tcPr>
            <w:tcW w:w="56" w:type="pct"/>
            <w:vAlign w:val="bottom"/>
          </w:tcPr>
          <w:p w14:paraId="4E1E49D9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7B03DFC6" w14:textId="26BE14C2" w:rsidR="003C6E52" w:rsidRPr="008A2540" w:rsidRDefault="003C6E52" w:rsidP="003C6E52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A2540">
              <w:rPr>
                <w:rFonts w:asciiTheme="majorBidi" w:hAnsiTheme="majorBidi" w:cstheme="majorBidi"/>
                <w:szCs w:val="22"/>
              </w:rPr>
              <w:t>2,4</w:t>
            </w:r>
            <w:r>
              <w:rPr>
                <w:rFonts w:asciiTheme="majorBidi" w:hAnsiTheme="majorBidi" w:cstheme="majorBidi"/>
                <w:szCs w:val="22"/>
              </w:rPr>
              <w:t>44</w:t>
            </w:r>
            <w:r w:rsidRPr="008A2540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062</w:t>
            </w:r>
          </w:p>
        </w:tc>
        <w:tc>
          <w:tcPr>
            <w:tcW w:w="58" w:type="pct"/>
            <w:vAlign w:val="bottom"/>
          </w:tcPr>
          <w:p w14:paraId="5EAC95E1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pct"/>
            <w:vAlign w:val="bottom"/>
          </w:tcPr>
          <w:p w14:paraId="1DFEC8C2" w14:textId="180D593D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368</w:t>
            </w:r>
            <w:r w:rsidRPr="00112484">
              <w:rPr>
                <w:rFonts w:asciiTheme="majorBidi" w:hAnsiTheme="majorBidi" w:cs="Angsana New"/>
                <w:szCs w:val="22"/>
              </w:rPr>
              <w:t>,</w:t>
            </w:r>
            <w:r>
              <w:rPr>
                <w:rFonts w:asciiTheme="majorBidi" w:hAnsiTheme="majorBidi" w:cs="Angsana New"/>
                <w:szCs w:val="22"/>
              </w:rPr>
              <w:t>51</w:t>
            </w:r>
            <w:r w:rsidRPr="00B30E1D">
              <w:rPr>
                <w:rFonts w:asciiTheme="majorBidi" w:hAnsiTheme="majorBidi" w:cs="Angsana New"/>
                <w:szCs w:val="22"/>
                <w:lang w:val="en-US"/>
              </w:rPr>
              <w:t>4</w:t>
            </w:r>
          </w:p>
        </w:tc>
        <w:tc>
          <w:tcPr>
            <w:tcW w:w="55" w:type="pct"/>
            <w:vAlign w:val="bottom"/>
          </w:tcPr>
          <w:p w14:paraId="52688328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0E7C76B7" w14:textId="23EBB5A0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484</w:t>
            </w:r>
            <w:r w:rsidRPr="008A2540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688</w:t>
            </w:r>
          </w:p>
        </w:tc>
        <w:tc>
          <w:tcPr>
            <w:tcW w:w="57" w:type="pct"/>
          </w:tcPr>
          <w:p w14:paraId="57E31482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</w:tcPr>
          <w:p w14:paraId="3D96AAC0" w14:textId="3AC8DDFC" w:rsidR="003C6E52" w:rsidRPr="00592232" w:rsidRDefault="00592232" w:rsidP="0059223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(419,</w:t>
            </w:r>
            <w:r w:rsidRPr="00592232">
              <w:rPr>
                <w:rFonts w:asciiTheme="majorBidi" w:hAnsiTheme="majorBidi" w:cstheme="majorBidi"/>
                <w:szCs w:val="22"/>
              </w:rPr>
              <w:t>391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6" w:type="pct"/>
          </w:tcPr>
          <w:p w14:paraId="58215453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</w:tcPr>
          <w:p w14:paraId="11ACE66C" w14:textId="6B198EEC" w:rsidR="003C6E52" w:rsidRPr="004E2AD7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(555,</w:t>
            </w:r>
            <w:r w:rsidRPr="004E2AD7">
              <w:rPr>
                <w:rFonts w:asciiTheme="majorBidi" w:hAnsiTheme="majorBidi" w:cstheme="majorBidi"/>
                <w:szCs w:val="22"/>
              </w:rPr>
              <w:t>296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5" w:type="pct"/>
          </w:tcPr>
          <w:p w14:paraId="311070C9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</w:tcPr>
          <w:p w14:paraId="5EC3A7A8" w14:textId="02FD3817" w:rsidR="003C6E52" w:rsidRPr="00617ADC" w:rsidRDefault="003C6E52" w:rsidP="003C6E52">
            <w:pPr>
              <w:tabs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Cs w:val="22"/>
                <w:lang w:val="en-US"/>
              </w:rPr>
              <w:t>12,023,189</w:t>
            </w:r>
          </w:p>
        </w:tc>
        <w:tc>
          <w:tcPr>
            <w:tcW w:w="56" w:type="pct"/>
          </w:tcPr>
          <w:p w14:paraId="1303D3AA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14DBEF5C" w14:textId="094B403F" w:rsidR="003C6E52" w:rsidRPr="008A2540" w:rsidRDefault="003C6E52" w:rsidP="003C6E52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Pr="008A2540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986</w:t>
            </w:r>
            <w:r w:rsidRPr="008A2540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8A2540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</w:p>
        </w:tc>
      </w:tr>
      <w:tr w:rsidR="003C6E52" w:rsidRPr="00394066" w14:paraId="0A1AD010" w14:textId="77777777" w:rsidTr="003C6E52">
        <w:trPr>
          <w:trHeight w:val="300"/>
          <w:tblHeader/>
        </w:trPr>
        <w:tc>
          <w:tcPr>
            <w:tcW w:w="605" w:type="pct"/>
            <w:vAlign w:val="bottom"/>
          </w:tcPr>
          <w:p w14:paraId="76743866" w14:textId="1C8447DB" w:rsidR="003C6E52" w:rsidRPr="007D66D7" w:rsidRDefault="003C6E52" w:rsidP="003C6E52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จำนวนที่ไม่ได้ปันส่วน</w:t>
            </w:r>
          </w:p>
        </w:tc>
        <w:tc>
          <w:tcPr>
            <w:tcW w:w="267" w:type="pct"/>
            <w:vAlign w:val="bottom"/>
          </w:tcPr>
          <w:p w14:paraId="63A4AA2C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3F214369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7" w:type="pct"/>
            <w:vAlign w:val="bottom"/>
          </w:tcPr>
          <w:p w14:paraId="7A23DC6C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bottom"/>
          </w:tcPr>
          <w:p w14:paraId="4CCC0DCD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gridSpan w:val="2"/>
            <w:vAlign w:val="bottom"/>
          </w:tcPr>
          <w:p w14:paraId="4B3A40F9" w14:textId="77777777" w:rsidR="003C6E52" w:rsidRPr="008A2540" w:rsidRDefault="003C6E52" w:rsidP="003C6E52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14DB5F96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3EEEA9C6" w14:textId="77777777" w:rsidR="003C6E52" w:rsidRPr="008A2540" w:rsidRDefault="003C6E52" w:rsidP="003C6E52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bottom"/>
          </w:tcPr>
          <w:p w14:paraId="64F3F82E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7E84E216" w14:textId="77777777" w:rsidR="003C6E52" w:rsidRPr="008A2540" w:rsidRDefault="003C6E52" w:rsidP="003C6E52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4AE25CFA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8" w:type="pct"/>
            <w:vAlign w:val="bottom"/>
          </w:tcPr>
          <w:p w14:paraId="6915CDBE" w14:textId="77777777" w:rsidR="003C6E52" w:rsidRPr="008A2540" w:rsidRDefault="003C6E52" w:rsidP="003C6E52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0482D396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29FBC1A3" w14:textId="77777777" w:rsidR="003C6E52" w:rsidRPr="008A2540" w:rsidRDefault="003C6E52" w:rsidP="003C6E52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bottom"/>
          </w:tcPr>
          <w:p w14:paraId="3A406122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52DB23CD" w14:textId="77777777" w:rsidR="003C6E52" w:rsidRPr="008A2540" w:rsidRDefault="003C6E52" w:rsidP="003C6E52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" w:type="pct"/>
            <w:vAlign w:val="bottom"/>
          </w:tcPr>
          <w:p w14:paraId="3BF95021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pct"/>
            <w:vAlign w:val="bottom"/>
          </w:tcPr>
          <w:p w14:paraId="6683E7F7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6D66D0BC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1C62AC9E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7" w:type="pct"/>
          </w:tcPr>
          <w:p w14:paraId="1084E7AB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</w:tcPr>
          <w:p w14:paraId="55B83C6C" w14:textId="77777777" w:rsidR="003C6E52" w:rsidRPr="00592232" w:rsidRDefault="003C6E52" w:rsidP="0059223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</w:tcPr>
          <w:p w14:paraId="17F2E902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</w:tcPr>
          <w:p w14:paraId="5CE1A92C" w14:textId="77777777" w:rsidR="003C6E52" w:rsidRPr="004E2AD7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</w:tcPr>
          <w:p w14:paraId="5823E6B5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14:paraId="745692E7" w14:textId="3D22293D" w:rsidR="003C6E52" w:rsidRPr="00617ADC" w:rsidRDefault="003C6E52" w:rsidP="003C6E52">
            <w:pPr>
              <w:tabs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 w:rsidRPr="00617ADC">
              <w:rPr>
                <w:rFonts w:asciiTheme="majorBidi" w:hAnsiTheme="majorBidi" w:cs="Angsana New"/>
                <w:szCs w:val="22"/>
                <w:lang w:val="en-US"/>
              </w:rPr>
              <w:t>305,005</w:t>
            </w:r>
          </w:p>
        </w:tc>
        <w:tc>
          <w:tcPr>
            <w:tcW w:w="56" w:type="pct"/>
          </w:tcPr>
          <w:p w14:paraId="384EB05D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bottom"/>
          </w:tcPr>
          <w:p w14:paraId="3DD0B0C8" w14:textId="52E2D655" w:rsidR="003C6E52" w:rsidRPr="008A2540" w:rsidRDefault="003C6E52" w:rsidP="003C6E52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339,772</w:t>
            </w:r>
          </w:p>
        </w:tc>
      </w:tr>
      <w:tr w:rsidR="003C6E52" w:rsidRPr="00394066" w14:paraId="3F3351C8" w14:textId="77777777" w:rsidTr="003C6E52">
        <w:trPr>
          <w:trHeight w:val="300"/>
          <w:tblHeader/>
        </w:trPr>
        <w:tc>
          <w:tcPr>
            <w:tcW w:w="605" w:type="pct"/>
            <w:vAlign w:val="bottom"/>
          </w:tcPr>
          <w:p w14:paraId="41AC9C67" w14:textId="19C54DCA" w:rsidR="003C6E52" w:rsidRPr="007D66D7" w:rsidRDefault="003C6E52" w:rsidP="003C6E52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สินทรัพย์รวม</w:t>
            </w:r>
          </w:p>
        </w:tc>
        <w:tc>
          <w:tcPr>
            <w:tcW w:w="267" w:type="pct"/>
            <w:vAlign w:val="bottom"/>
          </w:tcPr>
          <w:p w14:paraId="15F8E3CD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0847F4C9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7" w:type="pct"/>
            <w:vAlign w:val="bottom"/>
          </w:tcPr>
          <w:p w14:paraId="4B86772B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bottom"/>
          </w:tcPr>
          <w:p w14:paraId="009696A6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gridSpan w:val="2"/>
            <w:vAlign w:val="bottom"/>
          </w:tcPr>
          <w:p w14:paraId="2C1E129B" w14:textId="77777777" w:rsidR="003C6E52" w:rsidRPr="008A2540" w:rsidRDefault="003C6E52" w:rsidP="003C6E52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18BC95E9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15CFC335" w14:textId="77777777" w:rsidR="003C6E52" w:rsidRPr="008A2540" w:rsidRDefault="003C6E52" w:rsidP="003C6E52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bottom"/>
          </w:tcPr>
          <w:p w14:paraId="5E8082E2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032A0A42" w14:textId="77777777" w:rsidR="003C6E52" w:rsidRPr="008A2540" w:rsidRDefault="003C6E52" w:rsidP="003C6E52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7ED84237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8" w:type="pct"/>
            <w:vAlign w:val="bottom"/>
          </w:tcPr>
          <w:p w14:paraId="497139AF" w14:textId="77777777" w:rsidR="003C6E52" w:rsidRPr="008A2540" w:rsidRDefault="003C6E52" w:rsidP="003C6E52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17BEC92A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0D381AE4" w14:textId="77777777" w:rsidR="003C6E52" w:rsidRPr="008A2540" w:rsidRDefault="003C6E52" w:rsidP="003C6E52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bottom"/>
          </w:tcPr>
          <w:p w14:paraId="3C6C4D02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21D317B3" w14:textId="77777777" w:rsidR="003C6E52" w:rsidRPr="008A2540" w:rsidRDefault="003C6E52" w:rsidP="003C6E52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" w:type="pct"/>
            <w:vAlign w:val="bottom"/>
          </w:tcPr>
          <w:p w14:paraId="3A40FCED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pct"/>
            <w:vAlign w:val="bottom"/>
          </w:tcPr>
          <w:p w14:paraId="6A33F433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662C3C24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4A0C1555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7" w:type="pct"/>
          </w:tcPr>
          <w:p w14:paraId="4C9B3911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</w:tcPr>
          <w:p w14:paraId="79E91D2F" w14:textId="77777777" w:rsidR="003C6E52" w:rsidRPr="00592232" w:rsidRDefault="003C6E52" w:rsidP="0059223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</w:tcPr>
          <w:p w14:paraId="7F11965F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</w:tcPr>
          <w:p w14:paraId="60C2B5EB" w14:textId="77777777" w:rsidR="003C6E52" w:rsidRPr="008A2540" w:rsidRDefault="003C6E52" w:rsidP="003C6E52">
            <w:pPr>
              <w:tabs>
                <w:tab w:val="decimal" w:pos="4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</w:tcPr>
          <w:p w14:paraId="28C9D881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</w:tcPr>
          <w:p w14:paraId="6283A86D" w14:textId="5EE4820B" w:rsidR="003C6E52" w:rsidRPr="008A2540" w:rsidRDefault="003C6E52" w:rsidP="003C6E52">
            <w:pPr>
              <w:tabs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12,328,194</w:t>
            </w:r>
          </w:p>
        </w:tc>
        <w:tc>
          <w:tcPr>
            <w:tcW w:w="56" w:type="pct"/>
          </w:tcPr>
          <w:p w14:paraId="6FE13616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4D7B0" w14:textId="17B23A0C" w:rsidR="003C6E52" w:rsidRPr="008A2540" w:rsidRDefault="003C6E52" w:rsidP="003C6E52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Cs w:val="22"/>
                <w:lang w:val="en-US" w:bidi="th-TH"/>
              </w:rPr>
              <w:t>10,326,282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fldChar w:fldCharType="end"/>
            </w:r>
          </w:p>
        </w:tc>
      </w:tr>
      <w:tr w:rsidR="003C6E52" w:rsidRPr="00394066" w14:paraId="00898071" w14:textId="77777777" w:rsidTr="003C6E52">
        <w:trPr>
          <w:trHeight w:val="300"/>
          <w:tblHeader/>
        </w:trPr>
        <w:tc>
          <w:tcPr>
            <w:tcW w:w="605" w:type="pct"/>
            <w:vAlign w:val="center"/>
          </w:tcPr>
          <w:p w14:paraId="102EBBA6" w14:textId="77777777" w:rsidR="003C6E52" w:rsidRPr="007D66D7" w:rsidRDefault="003C6E52" w:rsidP="003C6E52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</w:p>
        </w:tc>
        <w:tc>
          <w:tcPr>
            <w:tcW w:w="267" w:type="pct"/>
            <w:vAlign w:val="bottom"/>
          </w:tcPr>
          <w:p w14:paraId="6BE18C25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46CA542A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7" w:type="pct"/>
            <w:vAlign w:val="bottom"/>
          </w:tcPr>
          <w:p w14:paraId="5B0B9850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bottom"/>
          </w:tcPr>
          <w:p w14:paraId="66DF12B9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gridSpan w:val="2"/>
            <w:vAlign w:val="bottom"/>
          </w:tcPr>
          <w:p w14:paraId="16DE1EFF" w14:textId="77777777" w:rsidR="003C6E52" w:rsidRPr="008A2540" w:rsidRDefault="003C6E52" w:rsidP="003C6E52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6257E3AB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60C5F874" w14:textId="77777777" w:rsidR="003C6E52" w:rsidRPr="008A2540" w:rsidRDefault="003C6E52" w:rsidP="003C6E52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bottom"/>
          </w:tcPr>
          <w:p w14:paraId="25D9521C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1D2FB917" w14:textId="77777777" w:rsidR="003C6E52" w:rsidRPr="008A2540" w:rsidRDefault="003C6E52" w:rsidP="003C6E52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4ADC74AE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8" w:type="pct"/>
            <w:vAlign w:val="bottom"/>
          </w:tcPr>
          <w:p w14:paraId="06752270" w14:textId="77777777" w:rsidR="003C6E52" w:rsidRPr="008A2540" w:rsidRDefault="003C6E52" w:rsidP="003C6E52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56B6D364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3ED87FB7" w14:textId="77777777" w:rsidR="003C6E52" w:rsidRPr="008A2540" w:rsidRDefault="003C6E52" w:rsidP="003C6E52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bottom"/>
          </w:tcPr>
          <w:p w14:paraId="12A867E6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61A6A2EB" w14:textId="77777777" w:rsidR="003C6E52" w:rsidRPr="008A2540" w:rsidRDefault="003C6E52" w:rsidP="003C6E52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" w:type="pct"/>
            <w:vAlign w:val="bottom"/>
          </w:tcPr>
          <w:p w14:paraId="50C4EC55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pct"/>
            <w:vAlign w:val="bottom"/>
          </w:tcPr>
          <w:p w14:paraId="2DAB665A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23824CA2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58C2B6B2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7" w:type="pct"/>
          </w:tcPr>
          <w:p w14:paraId="40E7AE52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</w:tcPr>
          <w:p w14:paraId="13174999" w14:textId="77777777" w:rsidR="003C6E52" w:rsidRPr="00592232" w:rsidRDefault="003C6E52" w:rsidP="0059223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</w:tcPr>
          <w:p w14:paraId="7F6F22D5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</w:tcPr>
          <w:p w14:paraId="659844AE" w14:textId="77777777" w:rsidR="003C6E52" w:rsidRPr="008A2540" w:rsidRDefault="003C6E52" w:rsidP="003C6E52">
            <w:pPr>
              <w:tabs>
                <w:tab w:val="decimal" w:pos="4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</w:tcPr>
          <w:p w14:paraId="1D8FB86E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tcBorders>
              <w:top w:val="double" w:sz="4" w:space="0" w:color="auto"/>
            </w:tcBorders>
          </w:tcPr>
          <w:p w14:paraId="2DA3190C" w14:textId="77777777" w:rsidR="003C6E52" w:rsidRPr="008A2540" w:rsidRDefault="003C6E52" w:rsidP="003C6E52">
            <w:pPr>
              <w:tabs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</w:tcPr>
          <w:p w14:paraId="6504A6F7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vAlign w:val="bottom"/>
          </w:tcPr>
          <w:p w14:paraId="7E86481D" w14:textId="77777777" w:rsidR="003C6E52" w:rsidRPr="008A2540" w:rsidRDefault="003C6E52" w:rsidP="003C6E52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</w:tr>
      <w:tr w:rsidR="003C6E52" w:rsidRPr="00394066" w14:paraId="76ACEB60" w14:textId="77777777" w:rsidTr="003C6E52">
        <w:trPr>
          <w:trHeight w:val="300"/>
          <w:tblHeader/>
        </w:trPr>
        <w:tc>
          <w:tcPr>
            <w:tcW w:w="605" w:type="pct"/>
            <w:vAlign w:val="bottom"/>
          </w:tcPr>
          <w:p w14:paraId="4DADBB86" w14:textId="0F716AC4" w:rsidR="003C6E52" w:rsidRPr="007D66D7" w:rsidRDefault="003C6E52" w:rsidP="003C6E52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  <w:cs/>
                <w:lang w:bidi="th-TH"/>
              </w:rPr>
              <w:t>หนี้สินส่วนงาน</w:t>
            </w:r>
          </w:p>
        </w:tc>
        <w:tc>
          <w:tcPr>
            <w:tcW w:w="267" w:type="pct"/>
            <w:vAlign w:val="bottom"/>
          </w:tcPr>
          <w:p w14:paraId="1CFFE83C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207D167F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7" w:type="pct"/>
            <w:vAlign w:val="bottom"/>
          </w:tcPr>
          <w:p w14:paraId="79D4D1A9" w14:textId="4EC6FB8D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bottom"/>
          </w:tcPr>
          <w:p w14:paraId="747C4431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gridSpan w:val="2"/>
            <w:vAlign w:val="bottom"/>
          </w:tcPr>
          <w:p w14:paraId="5E50F91F" w14:textId="77777777" w:rsidR="003C6E52" w:rsidRPr="008A2540" w:rsidRDefault="003C6E52" w:rsidP="003C6E52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6371F4B3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25C55A16" w14:textId="64027ECA" w:rsidR="003C6E52" w:rsidRPr="008A2540" w:rsidRDefault="003C6E52" w:rsidP="003C6E52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bottom"/>
          </w:tcPr>
          <w:p w14:paraId="1F1DB66A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51EBD1BB" w14:textId="3681C4AB" w:rsidR="003C6E52" w:rsidRPr="008A2540" w:rsidRDefault="003C6E52" w:rsidP="003C6E52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8A2540">
              <w:rPr>
                <w:rFonts w:asciiTheme="majorBidi" w:hAnsiTheme="majorBidi" w:cstheme="majorBidi"/>
                <w:szCs w:val="22"/>
              </w:rPr>
              <w:t>7,</w:t>
            </w:r>
            <w:r>
              <w:rPr>
                <w:rFonts w:asciiTheme="majorBidi" w:hAnsiTheme="majorBidi" w:cstheme="majorBidi"/>
                <w:szCs w:val="22"/>
              </w:rPr>
              <w:t>891</w:t>
            </w:r>
            <w:r w:rsidRPr="008A2540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662</w:t>
            </w:r>
          </w:p>
        </w:tc>
        <w:tc>
          <w:tcPr>
            <w:tcW w:w="55" w:type="pct"/>
            <w:vAlign w:val="bottom"/>
          </w:tcPr>
          <w:p w14:paraId="5ED9C8E0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8" w:type="pct"/>
            <w:vAlign w:val="bottom"/>
          </w:tcPr>
          <w:p w14:paraId="63FC2053" w14:textId="61EB4863" w:rsidR="003C6E52" w:rsidRPr="008A2540" w:rsidRDefault="003C6E52" w:rsidP="003C6E52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7,291,105</w:t>
            </w:r>
          </w:p>
        </w:tc>
        <w:tc>
          <w:tcPr>
            <w:tcW w:w="55" w:type="pct"/>
            <w:vAlign w:val="bottom"/>
          </w:tcPr>
          <w:p w14:paraId="5A710005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3C1AA0ED" w14:textId="3907C771" w:rsidR="003C6E52" w:rsidRPr="008A2540" w:rsidRDefault="003C6E52" w:rsidP="003C6E52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2</w:t>
            </w:r>
            <w:r w:rsidRPr="008A2540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661</w:t>
            </w:r>
            <w:r w:rsidRPr="008A2540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469</w:t>
            </w:r>
          </w:p>
        </w:tc>
        <w:tc>
          <w:tcPr>
            <w:tcW w:w="56" w:type="pct"/>
            <w:vAlign w:val="bottom"/>
          </w:tcPr>
          <w:p w14:paraId="649C6728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5F2E592C" w14:textId="3ADDAD68" w:rsidR="003C6E52" w:rsidRPr="008A2540" w:rsidRDefault="003C6E52" w:rsidP="003C6E52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A2540">
              <w:rPr>
                <w:rFonts w:asciiTheme="majorBidi" w:hAnsiTheme="majorBidi" w:cstheme="majorBidi"/>
                <w:szCs w:val="22"/>
              </w:rPr>
              <w:t>2,</w:t>
            </w:r>
            <w:r>
              <w:rPr>
                <w:rFonts w:asciiTheme="majorBidi" w:hAnsiTheme="majorBidi" w:cstheme="majorBidi"/>
                <w:szCs w:val="22"/>
              </w:rPr>
              <w:t>2</w:t>
            </w:r>
            <w:r w:rsidRPr="008A2540">
              <w:rPr>
                <w:rFonts w:asciiTheme="majorBidi" w:hAnsiTheme="majorBidi" w:cstheme="majorBidi"/>
                <w:szCs w:val="22"/>
              </w:rPr>
              <w:t>1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  <w:r w:rsidRPr="008A2540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566</w:t>
            </w:r>
          </w:p>
        </w:tc>
        <w:tc>
          <w:tcPr>
            <w:tcW w:w="58" w:type="pct"/>
            <w:vAlign w:val="bottom"/>
          </w:tcPr>
          <w:p w14:paraId="101FDF8E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pct"/>
            <w:vAlign w:val="bottom"/>
          </w:tcPr>
          <w:p w14:paraId="31CFF3A6" w14:textId="1DB2E5C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907</w:t>
            </w:r>
            <w:r w:rsidRPr="00112484">
              <w:rPr>
                <w:rFonts w:asciiTheme="majorBidi" w:hAnsiTheme="majorBidi" w:cs="Angsana New"/>
                <w:szCs w:val="22"/>
              </w:rPr>
              <w:t>,</w:t>
            </w:r>
            <w:r>
              <w:rPr>
                <w:rFonts w:asciiTheme="majorBidi" w:hAnsiTheme="majorBidi" w:cs="Angsana New"/>
                <w:szCs w:val="22"/>
              </w:rPr>
              <w:t>705</w:t>
            </w:r>
          </w:p>
        </w:tc>
        <w:tc>
          <w:tcPr>
            <w:tcW w:w="55" w:type="pct"/>
            <w:vAlign w:val="bottom"/>
          </w:tcPr>
          <w:p w14:paraId="11C2EF77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7E6958A1" w14:textId="7401C259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8A2540">
              <w:rPr>
                <w:rFonts w:asciiTheme="majorBidi" w:hAnsiTheme="majorBidi" w:cstheme="majorBidi"/>
                <w:szCs w:val="22"/>
              </w:rPr>
              <w:t>4</w:t>
            </w:r>
            <w:r>
              <w:rPr>
                <w:rFonts w:asciiTheme="majorBidi" w:hAnsiTheme="majorBidi" w:cstheme="majorBidi"/>
                <w:szCs w:val="22"/>
              </w:rPr>
              <w:t>56</w:t>
            </w:r>
            <w:r w:rsidRPr="008A2540">
              <w:rPr>
                <w:rFonts w:asciiTheme="majorBidi" w:hAnsiTheme="majorBidi" w:cstheme="majorBidi"/>
                <w:szCs w:val="22"/>
              </w:rPr>
              <w:t>,3</w:t>
            </w:r>
            <w:r>
              <w:rPr>
                <w:rFonts w:asciiTheme="majorBidi" w:hAnsiTheme="majorBidi" w:cstheme="majorBidi"/>
                <w:szCs w:val="22"/>
              </w:rPr>
              <w:t>90</w:t>
            </w:r>
          </w:p>
        </w:tc>
        <w:tc>
          <w:tcPr>
            <w:tcW w:w="57" w:type="pct"/>
          </w:tcPr>
          <w:p w14:paraId="2A7A25BB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</w:tcPr>
          <w:p w14:paraId="2B06398C" w14:textId="08AE180C" w:rsidR="003C6E52" w:rsidRPr="00592232" w:rsidRDefault="00592232" w:rsidP="0059223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(410,</w:t>
            </w:r>
            <w:r w:rsidRPr="00592232">
              <w:rPr>
                <w:rFonts w:asciiTheme="majorBidi" w:hAnsiTheme="majorBidi" w:cstheme="majorBidi"/>
                <w:szCs w:val="22"/>
              </w:rPr>
              <w:t>936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6" w:type="pct"/>
          </w:tcPr>
          <w:p w14:paraId="28DA75B2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</w:tcPr>
          <w:p w14:paraId="5FE1EC3A" w14:textId="4A47C9E2" w:rsidR="003C6E52" w:rsidRPr="004E2AD7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(547,3</w:t>
            </w:r>
            <w:r w:rsidRPr="004E2AD7">
              <w:rPr>
                <w:rFonts w:asciiTheme="majorBidi" w:hAnsiTheme="majorBidi" w:cstheme="majorBidi"/>
                <w:szCs w:val="22"/>
              </w:rPr>
              <w:t>23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5" w:type="pct"/>
          </w:tcPr>
          <w:p w14:paraId="7930609B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</w:tcPr>
          <w:p w14:paraId="4FF71DF5" w14:textId="690FC219" w:rsidR="003C6E52" w:rsidRPr="00F449C9" w:rsidRDefault="003C6E52" w:rsidP="003C6E52">
            <w:pPr>
              <w:tabs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 w:rsidRPr="00F449C9">
              <w:rPr>
                <w:rFonts w:asciiTheme="majorBidi" w:hAnsiTheme="majorBidi" w:cs="Angsana New"/>
                <w:szCs w:val="22"/>
                <w:lang w:val="en-US"/>
              </w:rPr>
              <w:t>11,049,900</w:t>
            </w:r>
          </w:p>
        </w:tc>
        <w:tc>
          <w:tcPr>
            <w:tcW w:w="56" w:type="pct"/>
          </w:tcPr>
          <w:p w14:paraId="56451F63" w14:textId="77777777" w:rsidR="003C6E52" w:rsidRPr="00F449C9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34D1FB92" w14:textId="60F268A6" w:rsidR="003C6E52" w:rsidRPr="008A2540" w:rsidRDefault="003C6E52" w:rsidP="003C6E52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8A2540">
              <w:rPr>
                <w:rFonts w:asciiTheme="majorBidi" w:hAnsiTheme="majorBidi" w:cstheme="majorBidi"/>
                <w:szCs w:val="22"/>
                <w:lang w:val="en-US" w:bidi="th-TH"/>
              </w:rPr>
              <w:t>9,417,738</w:t>
            </w:r>
          </w:p>
        </w:tc>
      </w:tr>
      <w:tr w:rsidR="003C6E52" w:rsidRPr="00394066" w14:paraId="447D0CA4" w14:textId="77777777" w:rsidTr="003C6E52">
        <w:trPr>
          <w:trHeight w:val="300"/>
          <w:tblHeader/>
        </w:trPr>
        <w:tc>
          <w:tcPr>
            <w:tcW w:w="605" w:type="pct"/>
            <w:vAlign w:val="bottom"/>
          </w:tcPr>
          <w:p w14:paraId="2E22149C" w14:textId="0D199668" w:rsidR="003C6E52" w:rsidRPr="007D66D7" w:rsidRDefault="003C6E52" w:rsidP="003C6E52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จำนวนที่ไม่ได้ปันส่วน</w:t>
            </w:r>
          </w:p>
        </w:tc>
        <w:tc>
          <w:tcPr>
            <w:tcW w:w="267" w:type="pct"/>
            <w:vAlign w:val="bottom"/>
          </w:tcPr>
          <w:p w14:paraId="6C7D76DE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24460674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7" w:type="pct"/>
            <w:vAlign w:val="bottom"/>
          </w:tcPr>
          <w:p w14:paraId="2D7267E2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bottom"/>
          </w:tcPr>
          <w:p w14:paraId="1908177B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gridSpan w:val="2"/>
            <w:vAlign w:val="bottom"/>
          </w:tcPr>
          <w:p w14:paraId="66797D02" w14:textId="77777777" w:rsidR="003C6E52" w:rsidRPr="008A2540" w:rsidRDefault="003C6E52" w:rsidP="003C6E52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5DBD9FD3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4EA94349" w14:textId="77777777" w:rsidR="003C6E52" w:rsidRPr="008A2540" w:rsidRDefault="003C6E52" w:rsidP="003C6E52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bottom"/>
          </w:tcPr>
          <w:p w14:paraId="4E8714FF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2F3D4D6F" w14:textId="77777777" w:rsidR="003C6E52" w:rsidRPr="008A2540" w:rsidRDefault="003C6E52" w:rsidP="003C6E52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5DD06A26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8" w:type="pct"/>
            <w:vAlign w:val="bottom"/>
          </w:tcPr>
          <w:p w14:paraId="1F8510F1" w14:textId="77777777" w:rsidR="003C6E52" w:rsidRPr="008A2540" w:rsidRDefault="003C6E52" w:rsidP="003C6E52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4EE7BEEC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2B94479E" w14:textId="77777777" w:rsidR="003C6E52" w:rsidRPr="008A2540" w:rsidRDefault="003C6E52" w:rsidP="003C6E52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bottom"/>
          </w:tcPr>
          <w:p w14:paraId="728C30BE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0736D9A5" w14:textId="77777777" w:rsidR="003C6E52" w:rsidRPr="008A2540" w:rsidRDefault="003C6E52" w:rsidP="003C6E52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" w:type="pct"/>
            <w:vAlign w:val="bottom"/>
          </w:tcPr>
          <w:p w14:paraId="5E4842B7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pct"/>
            <w:vAlign w:val="bottom"/>
          </w:tcPr>
          <w:p w14:paraId="15345407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13885974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70DC6080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7" w:type="pct"/>
          </w:tcPr>
          <w:p w14:paraId="516EF287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</w:tcPr>
          <w:p w14:paraId="285B11C4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6" w:type="pct"/>
          </w:tcPr>
          <w:p w14:paraId="48C5552F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</w:tcPr>
          <w:p w14:paraId="5561C2C4" w14:textId="77777777" w:rsidR="003C6E52" w:rsidRPr="004E2AD7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</w:tcPr>
          <w:p w14:paraId="2279B91D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14:paraId="32BF5432" w14:textId="39AADAEE" w:rsidR="003C6E52" w:rsidRPr="008A2540" w:rsidRDefault="003C6E52" w:rsidP="003C6E52">
            <w:pPr>
              <w:tabs>
                <w:tab w:val="decimal" w:pos="493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56" w:type="pct"/>
          </w:tcPr>
          <w:p w14:paraId="710DC0A7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bottom"/>
          </w:tcPr>
          <w:p w14:paraId="37A4B33D" w14:textId="4EA57FBF" w:rsidR="003C6E52" w:rsidRPr="008A2540" w:rsidRDefault="003C6E52" w:rsidP="003C6E52">
            <w:pPr>
              <w:tabs>
                <w:tab w:val="decimal" w:pos="41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8A2540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3C6E52" w:rsidRPr="00394066" w14:paraId="08CBA91A" w14:textId="77777777" w:rsidTr="003C6E52">
        <w:trPr>
          <w:trHeight w:val="300"/>
          <w:tblHeader/>
        </w:trPr>
        <w:tc>
          <w:tcPr>
            <w:tcW w:w="605" w:type="pct"/>
            <w:vAlign w:val="bottom"/>
          </w:tcPr>
          <w:p w14:paraId="0C5AD57C" w14:textId="29ABC5E9" w:rsidR="003C6E52" w:rsidRPr="007D66D7" w:rsidRDefault="003C6E52" w:rsidP="003C6E52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หนี้สินรวม</w:t>
            </w:r>
          </w:p>
        </w:tc>
        <w:tc>
          <w:tcPr>
            <w:tcW w:w="267" w:type="pct"/>
            <w:vAlign w:val="bottom"/>
          </w:tcPr>
          <w:p w14:paraId="13BCAAB9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47EE4948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7" w:type="pct"/>
            <w:vAlign w:val="bottom"/>
          </w:tcPr>
          <w:p w14:paraId="1B7E3357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bottom"/>
          </w:tcPr>
          <w:p w14:paraId="53843E76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gridSpan w:val="2"/>
            <w:vAlign w:val="bottom"/>
          </w:tcPr>
          <w:p w14:paraId="135D1501" w14:textId="77777777" w:rsidR="003C6E52" w:rsidRPr="008A2540" w:rsidRDefault="003C6E52" w:rsidP="003C6E52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74FB7C8F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6EE678CD" w14:textId="77777777" w:rsidR="003C6E52" w:rsidRPr="008A2540" w:rsidRDefault="003C6E52" w:rsidP="003C6E52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bottom"/>
          </w:tcPr>
          <w:p w14:paraId="1AB53E3F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3621AE69" w14:textId="77777777" w:rsidR="003C6E52" w:rsidRPr="008A2540" w:rsidRDefault="003C6E52" w:rsidP="003C6E52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452CBC79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8" w:type="pct"/>
            <w:vAlign w:val="bottom"/>
          </w:tcPr>
          <w:p w14:paraId="60474EFD" w14:textId="77777777" w:rsidR="003C6E52" w:rsidRPr="008A2540" w:rsidRDefault="003C6E52" w:rsidP="003C6E52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bottom"/>
          </w:tcPr>
          <w:p w14:paraId="2AAE225E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75693D8C" w14:textId="77777777" w:rsidR="003C6E52" w:rsidRPr="008A2540" w:rsidRDefault="003C6E52" w:rsidP="003C6E52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bottom"/>
          </w:tcPr>
          <w:p w14:paraId="616B160C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6439C3AB" w14:textId="77777777" w:rsidR="003C6E52" w:rsidRPr="008A2540" w:rsidRDefault="003C6E52" w:rsidP="003C6E52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" w:type="pct"/>
            <w:vAlign w:val="bottom"/>
          </w:tcPr>
          <w:p w14:paraId="171453E3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pct"/>
            <w:vAlign w:val="bottom"/>
          </w:tcPr>
          <w:p w14:paraId="01E2DA00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6D1DDC1" w14:textId="77777777" w:rsidR="003C6E52" w:rsidRPr="008A2540" w:rsidRDefault="003C6E52" w:rsidP="003C6E5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6C353850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7" w:type="pct"/>
          </w:tcPr>
          <w:p w14:paraId="50BE47ED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</w:tcPr>
          <w:p w14:paraId="2EDA3A79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6" w:type="pct"/>
          </w:tcPr>
          <w:p w14:paraId="0501F29A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</w:tcPr>
          <w:p w14:paraId="36C4ABBA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</w:tcPr>
          <w:p w14:paraId="31FCD7BC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</w:tcPr>
          <w:p w14:paraId="4BED26FB" w14:textId="61CE128F" w:rsidR="003C6E52" w:rsidRPr="008A2540" w:rsidRDefault="003C6E52" w:rsidP="003C6E52">
            <w:pPr>
              <w:tabs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11,049,900</w:t>
            </w:r>
          </w:p>
        </w:tc>
        <w:tc>
          <w:tcPr>
            <w:tcW w:w="56" w:type="pct"/>
          </w:tcPr>
          <w:p w14:paraId="63FD434C" w14:textId="77777777" w:rsidR="003C6E52" w:rsidRPr="008A2540" w:rsidRDefault="003C6E52" w:rsidP="003C6E5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BABD4" w14:textId="3E229B41" w:rsidR="003C6E52" w:rsidRPr="008A2540" w:rsidRDefault="003C6E52" w:rsidP="003C6E52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8A254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9,417,738</w:t>
            </w:r>
          </w:p>
        </w:tc>
      </w:tr>
    </w:tbl>
    <w:p w14:paraId="16C76E05" w14:textId="77777777" w:rsidR="00B7766D" w:rsidRPr="000D5C05" w:rsidRDefault="00B7766D" w:rsidP="00B7766D">
      <w:pPr>
        <w:tabs>
          <w:tab w:val="left" w:pos="540"/>
        </w:tabs>
        <w:spacing w:line="240" w:lineRule="atLeast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  <w:sectPr w:rsidR="00B7766D" w:rsidRPr="000D5C05" w:rsidSect="00D107B1">
          <w:footerReference w:type="default" r:id="rId16"/>
          <w:pgSz w:w="16839" w:h="11907" w:orient="landscape" w:code="9"/>
          <w:pgMar w:top="691" w:right="1152" w:bottom="576" w:left="1152" w:header="720" w:footer="720" w:gutter="0"/>
          <w:paperSrc w:first="15" w:other="15"/>
          <w:cols w:space="720"/>
          <w:docGrid w:linePitch="360"/>
        </w:sectPr>
      </w:pPr>
    </w:p>
    <w:tbl>
      <w:tblPr>
        <w:tblW w:w="9150" w:type="dxa"/>
        <w:tblInd w:w="519" w:type="dxa"/>
        <w:tblLayout w:type="fixed"/>
        <w:tblCellMar>
          <w:left w:w="79" w:type="dxa"/>
          <w:right w:w="79" w:type="dxa"/>
        </w:tblCellMar>
        <w:tblLook w:val="00A0" w:firstRow="1" w:lastRow="0" w:firstColumn="1" w:lastColumn="0" w:noHBand="0" w:noVBand="0"/>
      </w:tblPr>
      <w:tblGrid>
        <w:gridCol w:w="6263"/>
        <w:gridCol w:w="1368"/>
        <w:gridCol w:w="180"/>
        <w:gridCol w:w="1330"/>
        <w:gridCol w:w="9"/>
      </w:tblGrid>
      <w:tr w:rsidR="00355408" w14:paraId="41F218BA" w14:textId="77777777" w:rsidTr="00355408">
        <w:trPr>
          <w:cantSplit/>
          <w:trHeight w:val="288"/>
        </w:trPr>
        <w:tc>
          <w:tcPr>
            <w:tcW w:w="6263" w:type="dxa"/>
            <w:hideMark/>
          </w:tcPr>
          <w:p w14:paraId="71B4227B" w14:textId="77777777" w:rsidR="00355408" w:rsidRDefault="00355408">
            <w:pPr>
              <w:shd w:val="clear" w:color="auto" w:fill="FFFFFF"/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ab/>
            </w:r>
          </w:p>
        </w:tc>
        <w:tc>
          <w:tcPr>
            <w:tcW w:w="2887" w:type="dxa"/>
            <w:gridSpan w:val="4"/>
            <w:hideMark/>
          </w:tcPr>
          <w:p w14:paraId="269BCC1C" w14:textId="77777777" w:rsidR="00355408" w:rsidRDefault="00355408">
            <w:pPr>
              <w:pStyle w:val="acctfourfigures"/>
              <w:tabs>
                <w:tab w:val="left" w:pos="720"/>
              </w:tabs>
              <w:spacing w:line="240" w:lineRule="auto"/>
              <w:ind w:left="-7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55408" w14:paraId="71C32CA0" w14:textId="77777777" w:rsidTr="00355408">
        <w:trPr>
          <w:gridAfter w:val="1"/>
          <w:wAfter w:w="9" w:type="dxa"/>
          <w:cantSplit/>
          <w:trHeight w:val="351"/>
        </w:trPr>
        <w:tc>
          <w:tcPr>
            <w:tcW w:w="6263" w:type="dxa"/>
            <w:hideMark/>
          </w:tcPr>
          <w:p w14:paraId="7FAB6724" w14:textId="77777777" w:rsidR="00355408" w:rsidRDefault="0035540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vAlign w:val="center"/>
            <w:hideMark/>
          </w:tcPr>
          <w:p w14:paraId="6DA0CC88" w14:textId="1CD3B7CA" w:rsidR="00355408" w:rsidRDefault="00355408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CD3725E" w14:textId="77777777" w:rsidR="00355408" w:rsidRDefault="0035540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0" w:type="dxa"/>
            <w:vAlign w:val="center"/>
            <w:hideMark/>
          </w:tcPr>
          <w:p w14:paraId="66D76ED1" w14:textId="556DDF64" w:rsidR="00355408" w:rsidRDefault="00355408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355408" w14:paraId="642651B3" w14:textId="77777777" w:rsidTr="00355408">
        <w:trPr>
          <w:gridAfter w:val="1"/>
          <w:wAfter w:w="9" w:type="dxa"/>
          <w:cantSplit/>
          <w:trHeight w:val="351"/>
        </w:trPr>
        <w:tc>
          <w:tcPr>
            <w:tcW w:w="6263" w:type="dxa"/>
          </w:tcPr>
          <w:p w14:paraId="6793FB1F" w14:textId="77777777" w:rsidR="00355408" w:rsidRDefault="0035540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8" w:type="dxa"/>
            <w:gridSpan w:val="3"/>
            <w:vAlign w:val="bottom"/>
            <w:hideMark/>
          </w:tcPr>
          <w:p w14:paraId="3315BDFD" w14:textId="77777777" w:rsidR="00355408" w:rsidRDefault="00355408">
            <w:pPr>
              <w:tabs>
                <w:tab w:val="decimal" w:pos="731"/>
              </w:tabs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55408" w14:paraId="4B864227" w14:textId="77777777" w:rsidTr="00355408">
        <w:trPr>
          <w:gridAfter w:val="1"/>
          <w:wAfter w:w="9" w:type="dxa"/>
          <w:cantSplit/>
          <w:trHeight w:val="351"/>
        </w:trPr>
        <w:tc>
          <w:tcPr>
            <w:tcW w:w="6263" w:type="dxa"/>
            <w:hideMark/>
          </w:tcPr>
          <w:p w14:paraId="2D19221C" w14:textId="77777777" w:rsidR="00355408" w:rsidRDefault="003554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2878" w:type="dxa"/>
            <w:gridSpan w:val="3"/>
            <w:vAlign w:val="bottom"/>
          </w:tcPr>
          <w:p w14:paraId="383E5D18" w14:textId="77777777" w:rsidR="00355408" w:rsidRDefault="00355408">
            <w:pPr>
              <w:tabs>
                <w:tab w:val="decimal" w:pos="731"/>
              </w:tabs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55408" w14:paraId="77FD860C" w14:textId="77777777" w:rsidTr="00355408">
        <w:trPr>
          <w:gridAfter w:val="1"/>
          <w:wAfter w:w="9" w:type="dxa"/>
          <w:cantSplit/>
          <w:trHeight w:val="245"/>
        </w:trPr>
        <w:tc>
          <w:tcPr>
            <w:tcW w:w="6263" w:type="dxa"/>
            <w:vAlign w:val="bottom"/>
            <w:hideMark/>
          </w:tcPr>
          <w:p w14:paraId="78A4A33D" w14:textId="77777777" w:rsidR="00355408" w:rsidRDefault="00355408" w:rsidP="003554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174987" w14:textId="3FFB1FB1" w:rsidR="00355408" w:rsidRDefault="00355408" w:rsidP="00355408">
            <w:pPr>
              <w:tabs>
                <w:tab w:val="decimal" w:pos="488"/>
              </w:tabs>
              <w:ind w:left="-115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195,126</w:t>
            </w:r>
          </w:p>
        </w:tc>
        <w:tc>
          <w:tcPr>
            <w:tcW w:w="180" w:type="dxa"/>
            <w:vAlign w:val="bottom"/>
          </w:tcPr>
          <w:p w14:paraId="1B6CAF50" w14:textId="77777777" w:rsidR="00355408" w:rsidRDefault="00355408" w:rsidP="00355408">
            <w:pPr>
              <w:tabs>
                <w:tab w:val="decimal" w:pos="488"/>
              </w:tabs>
              <w:ind w:left="-115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hideMark/>
          </w:tcPr>
          <w:p w14:paraId="338E5FCA" w14:textId="674787C8" w:rsidR="00355408" w:rsidRDefault="00355408" w:rsidP="00355408">
            <w:pPr>
              <w:tabs>
                <w:tab w:val="decimal" w:pos="1132"/>
              </w:tabs>
              <w:ind w:left="-115"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150,765</w:t>
            </w:r>
          </w:p>
        </w:tc>
      </w:tr>
      <w:tr w:rsidR="00355408" w14:paraId="22771B1A" w14:textId="77777777" w:rsidTr="00355408">
        <w:trPr>
          <w:gridAfter w:val="1"/>
          <w:wAfter w:w="9" w:type="dxa"/>
          <w:cantSplit/>
          <w:trHeight w:val="288"/>
        </w:trPr>
        <w:tc>
          <w:tcPr>
            <w:tcW w:w="6263" w:type="dxa"/>
            <w:vAlign w:val="bottom"/>
            <w:hideMark/>
          </w:tcPr>
          <w:p w14:paraId="540C6701" w14:textId="0BCCAAB8" w:rsidR="00355408" w:rsidRDefault="00355408" w:rsidP="003554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AD879E3" w14:textId="119CCD80" w:rsidR="00355408" w:rsidRDefault="00355408" w:rsidP="00355408">
            <w:pPr>
              <w:tabs>
                <w:tab w:val="decimal" w:pos="488"/>
              </w:tabs>
              <w:ind w:left="-115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195,126</w:t>
            </w:r>
          </w:p>
        </w:tc>
        <w:tc>
          <w:tcPr>
            <w:tcW w:w="180" w:type="dxa"/>
            <w:vAlign w:val="bottom"/>
          </w:tcPr>
          <w:p w14:paraId="5DC8E237" w14:textId="77777777" w:rsidR="00355408" w:rsidRDefault="00355408" w:rsidP="00355408">
            <w:pPr>
              <w:tabs>
                <w:tab w:val="decimal" w:pos="488"/>
              </w:tabs>
              <w:ind w:left="-115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9B2F6B" w14:textId="758E2D35" w:rsidR="00355408" w:rsidRDefault="00355408" w:rsidP="00355408">
            <w:pPr>
              <w:tabs>
                <w:tab w:val="decimal" w:pos="488"/>
              </w:tabs>
              <w:ind w:left="-115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150,765</w:t>
            </w:r>
          </w:p>
        </w:tc>
      </w:tr>
    </w:tbl>
    <w:p w14:paraId="26E63EA4" w14:textId="77777777" w:rsidR="00355408" w:rsidRPr="00355408" w:rsidRDefault="00355408" w:rsidP="00245FFC">
      <w:pPr>
        <w:pStyle w:val="BodyText"/>
        <w:widowControl w:val="0"/>
        <w:spacing w:after="0" w:line="240" w:lineRule="auto"/>
        <w:ind w:firstLine="547"/>
        <w:contextualSpacing/>
        <w:rPr>
          <w:rFonts w:asciiTheme="majorBidi" w:hAnsiTheme="majorBidi" w:cstheme="majorBidi"/>
          <w:b/>
          <w:bCs/>
          <w:i/>
          <w:iCs/>
          <w:sz w:val="20"/>
          <w:lang w:val="en-US" w:bidi="th-TH"/>
        </w:rPr>
      </w:pPr>
    </w:p>
    <w:p w14:paraId="3985663D" w14:textId="7087DAEA" w:rsidR="00B7766D" w:rsidRPr="006666FA" w:rsidRDefault="00B7766D" w:rsidP="00245FFC">
      <w:pPr>
        <w:pStyle w:val="BodyText"/>
        <w:widowControl w:val="0"/>
        <w:spacing w:after="0" w:line="240" w:lineRule="auto"/>
        <w:ind w:firstLine="547"/>
        <w:contextualSpacing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ส่วนงานภูมิศาสตร์</w:t>
      </w:r>
    </w:p>
    <w:p w14:paraId="4DB013F1" w14:textId="77777777" w:rsidR="00B7766D" w:rsidRPr="00355408" w:rsidRDefault="00B7766D" w:rsidP="00B7766D">
      <w:pPr>
        <w:pStyle w:val="BodyText"/>
        <w:widowControl w:val="0"/>
        <w:spacing w:after="0" w:line="240" w:lineRule="auto"/>
        <w:ind w:left="547"/>
        <w:contextualSpacing/>
        <w:rPr>
          <w:rFonts w:asciiTheme="majorBidi" w:hAnsiTheme="majorBidi" w:cstheme="majorBidi"/>
          <w:sz w:val="20"/>
          <w:lang w:bidi="th-TH"/>
        </w:rPr>
      </w:pPr>
    </w:p>
    <w:p w14:paraId="76F9DFF6" w14:textId="77777777" w:rsidR="00B7766D" w:rsidRPr="006666FA" w:rsidRDefault="00B7766D" w:rsidP="00B7766D">
      <w:pPr>
        <w:pStyle w:val="BodyText"/>
        <w:widowControl w:val="0"/>
        <w:spacing w:after="0" w:line="240" w:lineRule="auto"/>
        <w:ind w:left="547"/>
        <w:contextualSpacing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6666FA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กลุ่มบริษัทมีการบริหารและจัดการหลักในประเทศไทย โดยไม่มีรายได้ที่สำคัญหรือสินทรัพย์ใดที่มาจากหรืออยู่ในต่างประเทศ</w:t>
      </w:r>
    </w:p>
    <w:p w14:paraId="6B11D148" w14:textId="77777777" w:rsidR="00B7766D" w:rsidRPr="00355408" w:rsidRDefault="00B7766D" w:rsidP="00B7766D">
      <w:pPr>
        <w:pStyle w:val="BodyText"/>
        <w:widowControl w:val="0"/>
        <w:spacing w:after="0" w:line="240" w:lineRule="auto"/>
        <w:ind w:left="547"/>
        <w:contextualSpacing/>
        <w:rPr>
          <w:rFonts w:asciiTheme="majorBidi" w:hAnsiTheme="majorBidi" w:cstheme="majorBidi"/>
          <w:sz w:val="18"/>
          <w:szCs w:val="18"/>
          <w:lang w:bidi="th-TH"/>
        </w:rPr>
      </w:pPr>
    </w:p>
    <w:p w14:paraId="2596AD2C" w14:textId="77777777" w:rsidR="00B7766D" w:rsidRPr="006666FA" w:rsidRDefault="00B7766D" w:rsidP="00B7766D">
      <w:pPr>
        <w:pStyle w:val="BodyText"/>
        <w:widowControl w:val="0"/>
        <w:spacing w:after="0" w:line="240" w:lineRule="auto"/>
        <w:ind w:left="547"/>
        <w:contextualSpacing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ลูกค้ารายใหญ่</w:t>
      </w:r>
    </w:p>
    <w:p w14:paraId="207E27C2" w14:textId="77777777" w:rsidR="00B7766D" w:rsidRPr="00355408" w:rsidRDefault="00B7766D" w:rsidP="00B7766D">
      <w:pPr>
        <w:pStyle w:val="BodyText"/>
        <w:widowControl w:val="0"/>
        <w:spacing w:after="0" w:line="240" w:lineRule="auto"/>
        <w:ind w:left="547"/>
        <w:contextualSpacing/>
        <w:rPr>
          <w:rFonts w:asciiTheme="majorBidi" w:hAnsiTheme="majorBidi" w:cstheme="majorBidi"/>
          <w:sz w:val="18"/>
          <w:szCs w:val="18"/>
          <w:highlight w:val="yellow"/>
          <w:lang w:bidi="th-TH"/>
        </w:rPr>
      </w:pPr>
    </w:p>
    <w:p w14:paraId="71076C00" w14:textId="77777777" w:rsidR="006E2E80" w:rsidRDefault="00B7766D" w:rsidP="00B7766D">
      <w:pPr>
        <w:pStyle w:val="BodyText"/>
        <w:widowControl w:val="0"/>
        <w:spacing w:after="0" w:line="240" w:lineRule="auto"/>
        <w:ind w:left="547"/>
        <w:contextualSpacing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กลุ่มบริษัทไม่มีรายได้จากลูกค้ารายใหญ่ที่มีมูลค่ามากกว่าหรือเท่ากับร้อยละ</w:t>
      </w:r>
      <w:r w:rsidRPr="00456DA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ของรายได้รวมของกลุ่มบริษัท</w:t>
      </w:r>
    </w:p>
    <w:p w14:paraId="2999F16F" w14:textId="77777777" w:rsidR="006E2E80" w:rsidRPr="00355408" w:rsidRDefault="006E2E80" w:rsidP="00B7766D">
      <w:pPr>
        <w:pStyle w:val="BodyText"/>
        <w:widowControl w:val="0"/>
        <w:spacing w:after="0" w:line="240" w:lineRule="auto"/>
        <w:ind w:left="547"/>
        <w:contextualSpacing/>
        <w:rPr>
          <w:rFonts w:asciiTheme="majorBidi" w:hAnsiTheme="majorBidi" w:cstheme="majorBidi"/>
          <w:sz w:val="20"/>
          <w:lang w:val="en-US" w:bidi="th-TH"/>
        </w:rPr>
      </w:pPr>
    </w:p>
    <w:p w14:paraId="6FEE7EB5" w14:textId="77777777" w:rsidR="00B7766D" w:rsidRPr="006666FA" w:rsidRDefault="00B7766D" w:rsidP="00F25212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</w:rPr>
        <w:t>ค่าใช้จ่ายผลประโยชน์ของพนักงาน</w:t>
      </w:r>
    </w:p>
    <w:p w14:paraId="2B7FEAD4" w14:textId="77777777" w:rsidR="00B7766D" w:rsidRPr="00355408" w:rsidRDefault="00B7766D" w:rsidP="00B7766D">
      <w:pPr>
        <w:pStyle w:val="BodyText"/>
        <w:spacing w:after="0"/>
        <w:rPr>
          <w:rFonts w:asciiTheme="majorBidi" w:hAnsiTheme="majorBidi" w:cstheme="majorBidi"/>
          <w:sz w:val="16"/>
          <w:szCs w:val="16"/>
        </w:rPr>
      </w:pPr>
    </w:p>
    <w:tbl>
      <w:tblPr>
        <w:tblW w:w="9162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9"/>
        <w:gridCol w:w="1134"/>
        <w:gridCol w:w="180"/>
        <w:gridCol w:w="1143"/>
        <w:gridCol w:w="178"/>
        <w:gridCol w:w="1145"/>
        <w:gridCol w:w="180"/>
        <w:gridCol w:w="1143"/>
      </w:tblGrid>
      <w:tr w:rsidR="00B7766D" w:rsidRPr="006666FA" w14:paraId="4AB55749" w14:textId="77777777" w:rsidTr="00F25212">
        <w:trPr>
          <w:cantSplit/>
          <w:tblHeader/>
        </w:trPr>
        <w:tc>
          <w:tcPr>
            <w:tcW w:w="4059" w:type="dxa"/>
          </w:tcPr>
          <w:p w14:paraId="44B1DE21" w14:textId="77777777" w:rsidR="00B7766D" w:rsidRPr="006666FA" w:rsidRDefault="00B7766D" w:rsidP="002C047A">
            <w:pPr>
              <w:spacing w:line="23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14:paraId="76A37E90" w14:textId="77777777" w:rsidR="00B7766D" w:rsidRPr="006666FA" w:rsidRDefault="00B7766D" w:rsidP="002C047A">
            <w:pPr>
              <w:pStyle w:val="acctmergecolhdg"/>
              <w:spacing w:line="23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793B4DB3" w14:textId="77777777" w:rsidR="00B7766D" w:rsidRPr="006666FA" w:rsidRDefault="00B7766D" w:rsidP="002C047A">
            <w:pPr>
              <w:pStyle w:val="acctmergecolhdg"/>
              <w:spacing w:line="238" w:lineRule="auto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68" w:type="dxa"/>
            <w:gridSpan w:val="3"/>
          </w:tcPr>
          <w:p w14:paraId="7320C1BD" w14:textId="77777777" w:rsidR="00B7766D" w:rsidRPr="006666FA" w:rsidRDefault="00B7766D" w:rsidP="002C047A">
            <w:pPr>
              <w:pStyle w:val="acctmergecolhdg"/>
              <w:spacing w:line="23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766D" w:rsidRPr="006666FA" w14:paraId="3B85585B" w14:textId="77777777" w:rsidTr="00F25212">
        <w:trPr>
          <w:cantSplit/>
          <w:tblHeader/>
        </w:trPr>
        <w:tc>
          <w:tcPr>
            <w:tcW w:w="4059" w:type="dxa"/>
          </w:tcPr>
          <w:p w14:paraId="29E26D74" w14:textId="77777777" w:rsidR="00B7766D" w:rsidRPr="006666FA" w:rsidRDefault="00B7766D" w:rsidP="002C047A">
            <w:pPr>
              <w:spacing w:line="238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6E8DBE20" w14:textId="7A45B257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EC3BA4D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vAlign w:val="center"/>
          </w:tcPr>
          <w:p w14:paraId="45CEEC5F" w14:textId="0E257478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2E4ECE88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center"/>
          </w:tcPr>
          <w:p w14:paraId="2055FEF7" w14:textId="58C48D60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1E230F1E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vAlign w:val="center"/>
          </w:tcPr>
          <w:p w14:paraId="4207AD04" w14:textId="4E99FF5E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B7766D" w:rsidRPr="006666FA" w14:paraId="1C31C1B6" w14:textId="77777777" w:rsidTr="00F25212">
        <w:trPr>
          <w:cantSplit/>
          <w:tblHeader/>
        </w:trPr>
        <w:tc>
          <w:tcPr>
            <w:tcW w:w="4059" w:type="dxa"/>
          </w:tcPr>
          <w:p w14:paraId="059B761A" w14:textId="77777777" w:rsidR="00B7766D" w:rsidRPr="006666FA" w:rsidRDefault="00B7766D" w:rsidP="002C047A">
            <w:pPr>
              <w:spacing w:line="238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03" w:type="dxa"/>
            <w:gridSpan w:val="7"/>
          </w:tcPr>
          <w:p w14:paraId="380E6B28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911"/>
              </w:tabs>
              <w:spacing w:line="238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7766D" w:rsidRPr="006666FA" w14:paraId="5B167FAB" w14:textId="77777777" w:rsidTr="00F25212">
        <w:trPr>
          <w:cantSplit/>
        </w:trPr>
        <w:tc>
          <w:tcPr>
            <w:tcW w:w="4059" w:type="dxa"/>
          </w:tcPr>
          <w:p w14:paraId="3BE13756" w14:textId="77777777" w:rsidR="00B7766D" w:rsidRPr="006666FA" w:rsidRDefault="00B7766D" w:rsidP="002C047A">
            <w:pPr>
              <w:spacing w:line="23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ผู้บริหาร</w:t>
            </w:r>
          </w:p>
        </w:tc>
        <w:tc>
          <w:tcPr>
            <w:tcW w:w="1134" w:type="dxa"/>
          </w:tcPr>
          <w:p w14:paraId="4A14BE60" w14:textId="77777777" w:rsidR="00B7766D" w:rsidRPr="006666FA" w:rsidRDefault="00B7766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D84471" w14:textId="77777777" w:rsidR="00B7766D" w:rsidRPr="006666FA" w:rsidRDefault="00B7766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43" w:type="dxa"/>
          </w:tcPr>
          <w:p w14:paraId="3BC6552E" w14:textId="77777777" w:rsidR="00B7766D" w:rsidRPr="006666FA" w:rsidRDefault="00B7766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2BE8D0B" w14:textId="77777777" w:rsidR="00B7766D" w:rsidRPr="006666FA" w:rsidRDefault="00B7766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335B5D7" w14:textId="77777777" w:rsidR="00B7766D" w:rsidRPr="006666FA" w:rsidRDefault="00B7766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8DC096" w14:textId="77777777" w:rsidR="00B7766D" w:rsidRPr="006666FA" w:rsidRDefault="00B7766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F221F44" w14:textId="77777777" w:rsidR="00B7766D" w:rsidRPr="006666FA" w:rsidRDefault="00B7766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5212" w:rsidRPr="006666FA" w14:paraId="0BAB139A" w14:textId="77777777" w:rsidTr="00F25212">
        <w:trPr>
          <w:cantSplit/>
        </w:trPr>
        <w:tc>
          <w:tcPr>
            <w:tcW w:w="4059" w:type="dxa"/>
          </w:tcPr>
          <w:p w14:paraId="092CA8A7" w14:textId="77777777" w:rsidR="00F25212" w:rsidRPr="006666FA" w:rsidRDefault="00F25212" w:rsidP="00F25212">
            <w:pPr>
              <w:spacing w:line="238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4" w:type="dxa"/>
          </w:tcPr>
          <w:p w14:paraId="114EC6DE" w14:textId="5183FDD2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  <w:r w:rsidR="007B44F8" w:rsidRPr="007B44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</w:p>
        </w:tc>
        <w:tc>
          <w:tcPr>
            <w:tcW w:w="180" w:type="dxa"/>
          </w:tcPr>
          <w:p w14:paraId="162FEEF8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7EF5C09" w14:textId="3FE990D4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="00F25212" w:rsidRPr="004A0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</w:p>
        </w:tc>
        <w:tc>
          <w:tcPr>
            <w:tcW w:w="178" w:type="dxa"/>
          </w:tcPr>
          <w:p w14:paraId="44AAAB19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272B226" w14:textId="296B692A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7B44F8" w:rsidRPr="007B44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  <w:tc>
          <w:tcPr>
            <w:tcW w:w="180" w:type="dxa"/>
          </w:tcPr>
          <w:p w14:paraId="6529545D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D965796" w14:textId="77D23E47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F25212" w:rsidRPr="004D44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</w:p>
        </w:tc>
      </w:tr>
      <w:tr w:rsidR="00F25212" w:rsidRPr="006666FA" w14:paraId="78022513" w14:textId="77777777" w:rsidTr="00F25212">
        <w:trPr>
          <w:cantSplit/>
        </w:trPr>
        <w:tc>
          <w:tcPr>
            <w:tcW w:w="4059" w:type="dxa"/>
          </w:tcPr>
          <w:p w14:paraId="3D1BA308" w14:textId="77777777" w:rsidR="00F25212" w:rsidRPr="006666FA" w:rsidRDefault="00F25212" w:rsidP="00F25212">
            <w:pPr>
              <w:spacing w:line="238" w:lineRule="auto"/>
              <w:ind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โครงการ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1134" w:type="dxa"/>
            <w:shd w:val="clear" w:color="auto" w:fill="auto"/>
          </w:tcPr>
          <w:p w14:paraId="684A4A90" w14:textId="73B91889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B44F8" w:rsidRPr="007B44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  <w:tc>
          <w:tcPr>
            <w:tcW w:w="180" w:type="dxa"/>
          </w:tcPr>
          <w:p w14:paraId="051B5C4B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5B064E5" w14:textId="28D68A3B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25212" w:rsidRPr="004A0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</w:t>
            </w:r>
          </w:p>
        </w:tc>
        <w:tc>
          <w:tcPr>
            <w:tcW w:w="178" w:type="dxa"/>
          </w:tcPr>
          <w:p w14:paraId="5B1B48C8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0C40536" w14:textId="33C49784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</w:t>
            </w:r>
          </w:p>
        </w:tc>
        <w:tc>
          <w:tcPr>
            <w:tcW w:w="180" w:type="dxa"/>
          </w:tcPr>
          <w:p w14:paraId="3B08B951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8BA23F4" w14:textId="03160A7D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25212" w:rsidRPr="004A0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</w:p>
        </w:tc>
      </w:tr>
      <w:tr w:rsidR="00F25212" w:rsidRPr="006666FA" w14:paraId="49E8667A" w14:textId="77777777" w:rsidTr="00F25212">
        <w:trPr>
          <w:cantSplit/>
        </w:trPr>
        <w:tc>
          <w:tcPr>
            <w:tcW w:w="4059" w:type="dxa"/>
          </w:tcPr>
          <w:p w14:paraId="05553727" w14:textId="77777777" w:rsidR="00F25212" w:rsidRPr="006666FA" w:rsidRDefault="00F25212" w:rsidP="00F25212">
            <w:pPr>
              <w:spacing w:line="238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โครงการสมทบเงินกองทุนสำรองเลี้ยงชีพ</w:t>
            </w:r>
          </w:p>
        </w:tc>
        <w:tc>
          <w:tcPr>
            <w:tcW w:w="1134" w:type="dxa"/>
            <w:shd w:val="clear" w:color="auto" w:fill="auto"/>
          </w:tcPr>
          <w:p w14:paraId="3131805A" w14:textId="406F0CBF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B44F8" w:rsidRPr="007B44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863</w:t>
            </w:r>
          </w:p>
        </w:tc>
        <w:tc>
          <w:tcPr>
            <w:tcW w:w="180" w:type="dxa"/>
          </w:tcPr>
          <w:p w14:paraId="5315C47A" w14:textId="77777777" w:rsidR="00F25212" w:rsidRPr="006666FA" w:rsidRDefault="00F25212" w:rsidP="00F25212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51F569D" w14:textId="11E11525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25212" w:rsidRPr="004A0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010</w:t>
            </w:r>
          </w:p>
        </w:tc>
        <w:tc>
          <w:tcPr>
            <w:tcW w:w="178" w:type="dxa"/>
          </w:tcPr>
          <w:p w14:paraId="1E4A73CB" w14:textId="77777777" w:rsidR="00F25212" w:rsidRPr="006666FA" w:rsidRDefault="00F25212" w:rsidP="00F25212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948F369" w14:textId="7F1036B8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  <w:tc>
          <w:tcPr>
            <w:tcW w:w="180" w:type="dxa"/>
          </w:tcPr>
          <w:p w14:paraId="6EAED39D" w14:textId="77777777" w:rsidR="00F25212" w:rsidRPr="006666FA" w:rsidRDefault="00F25212" w:rsidP="00F25212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3F93162" w14:textId="46EE4E07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25212" w:rsidRPr="004A0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</w:t>
            </w:r>
          </w:p>
        </w:tc>
      </w:tr>
      <w:tr w:rsidR="00F25212" w:rsidRPr="006666FA" w14:paraId="61504FBE" w14:textId="77777777" w:rsidTr="00F25212">
        <w:trPr>
          <w:cantSplit/>
        </w:trPr>
        <w:tc>
          <w:tcPr>
            <w:tcW w:w="4059" w:type="dxa"/>
          </w:tcPr>
          <w:p w14:paraId="73B0230B" w14:textId="77777777" w:rsidR="00F25212" w:rsidRPr="006666FA" w:rsidRDefault="00F25212" w:rsidP="00F25212">
            <w:pPr>
              <w:spacing w:line="238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3D5D33" w14:textId="64E9FC42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B44F8" w:rsidRPr="007B44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791</w:t>
            </w:r>
          </w:p>
        </w:tc>
        <w:tc>
          <w:tcPr>
            <w:tcW w:w="180" w:type="dxa"/>
          </w:tcPr>
          <w:p w14:paraId="182D3F47" w14:textId="77777777" w:rsidR="00F25212" w:rsidRPr="006666FA" w:rsidRDefault="00F25212" w:rsidP="00F25212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AE140CA" w14:textId="05EBDB4F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F25212" w:rsidRPr="004A0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525</w:t>
            </w:r>
          </w:p>
        </w:tc>
        <w:tc>
          <w:tcPr>
            <w:tcW w:w="178" w:type="dxa"/>
          </w:tcPr>
          <w:p w14:paraId="4E7F4F7D" w14:textId="77777777" w:rsidR="00F25212" w:rsidRPr="006666FA" w:rsidRDefault="00F25212" w:rsidP="00F25212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05193A8B" w14:textId="02D12C1B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B44F8" w:rsidRPr="007B44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  <w:tc>
          <w:tcPr>
            <w:tcW w:w="180" w:type="dxa"/>
          </w:tcPr>
          <w:p w14:paraId="33E78897" w14:textId="77777777" w:rsidR="00F25212" w:rsidRPr="006666FA" w:rsidRDefault="00F25212" w:rsidP="00F25212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46FD522" w14:textId="52CC43F6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25212" w:rsidRPr="004D44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988</w:t>
            </w:r>
          </w:p>
        </w:tc>
      </w:tr>
      <w:tr w:rsidR="00F25212" w:rsidRPr="006666FA" w14:paraId="415EB7A0" w14:textId="77777777" w:rsidTr="00063B6D">
        <w:trPr>
          <w:cantSplit/>
        </w:trPr>
        <w:tc>
          <w:tcPr>
            <w:tcW w:w="4059" w:type="dxa"/>
          </w:tcPr>
          <w:p w14:paraId="6110166B" w14:textId="77777777" w:rsidR="00F25212" w:rsidRPr="006666FA" w:rsidRDefault="00F25212" w:rsidP="00F25212">
            <w:pPr>
              <w:spacing w:line="238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1390460" w14:textId="3BA72F78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  <w:r w:rsidR="007B44F8" w:rsidRPr="007B44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180" w:type="dxa"/>
          </w:tcPr>
          <w:p w14:paraId="4369BA3B" w14:textId="77777777" w:rsidR="00F25212" w:rsidRPr="006666FA" w:rsidRDefault="00F25212" w:rsidP="00F25212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4A1A3DBA" w14:textId="41695242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 w:rsidR="00F25212" w:rsidRPr="004A0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580</w:t>
            </w:r>
          </w:p>
        </w:tc>
        <w:tc>
          <w:tcPr>
            <w:tcW w:w="178" w:type="dxa"/>
          </w:tcPr>
          <w:p w14:paraId="6BBEEFAB" w14:textId="77777777" w:rsidR="00F25212" w:rsidRPr="006666FA" w:rsidRDefault="00F25212" w:rsidP="00F25212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D70EE" w14:textId="25EB2757" w:rsidR="00F25212" w:rsidRPr="002808CD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7B44F8" w:rsidRPr="00063B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478</w:t>
            </w:r>
          </w:p>
        </w:tc>
        <w:tc>
          <w:tcPr>
            <w:tcW w:w="180" w:type="dxa"/>
          </w:tcPr>
          <w:p w14:paraId="13E20D0A" w14:textId="77777777" w:rsidR="00F25212" w:rsidRPr="006666FA" w:rsidRDefault="00F25212" w:rsidP="00F25212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621B0369" w14:textId="2B9B881D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25212" w:rsidRPr="004A0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</w:tr>
      <w:tr w:rsidR="00F25212" w:rsidRPr="006666FA" w14:paraId="1B07C576" w14:textId="77777777" w:rsidTr="00F25212">
        <w:trPr>
          <w:cantSplit/>
        </w:trPr>
        <w:tc>
          <w:tcPr>
            <w:tcW w:w="4059" w:type="dxa"/>
          </w:tcPr>
          <w:p w14:paraId="69B73EDA" w14:textId="77777777" w:rsidR="00F25212" w:rsidRPr="006666FA" w:rsidRDefault="00F25212" w:rsidP="00F25212">
            <w:pPr>
              <w:spacing w:line="23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พนักงานอื่น</w:t>
            </w:r>
          </w:p>
        </w:tc>
        <w:tc>
          <w:tcPr>
            <w:tcW w:w="1134" w:type="dxa"/>
          </w:tcPr>
          <w:p w14:paraId="35F32735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33F950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43" w:type="dxa"/>
          </w:tcPr>
          <w:p w14:paraId="00F062D5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10C4705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F0D42C9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C818A8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966E264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5212" w:rsidRPr="006666FA" w14:paraId="454BDAB0" w14:textId="77777777" w:rsidTr="00F25212">
        <w:trPr>
          <w:cantSplit/>
        </w:trPr>
        <w:tc>
          <w:tcPr>
            <w:tcW w:w="4059" w:type="dxa"/>
          </w:tcPr>
          <w:p w14:paraId="142EFD03" w14:textId="77777777" w:rsidR="00F25212" w:rsidRPr="006666FA" w:rsidRDefault="00F25212" w:rsidP="00F25212">
            <w:pPr>
              <w:spacing w:line="238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4" w:type="dxa"/>
            <w:shd w:val="clear" w:color="auto" w:fill="auto"/>
          </w:tcPr>
          <w:p w14:paraId="69AD17F5" w14:textId="06E84B51" w:rsidR="00F25212" w:rsidRPr="004A0BF7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441</w:t>
            </w:r>
            <w:r w:rsidR="00D877EA" w:rsidRPr="00D877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518</w:t>
            </w:r>
          </w:p>
        </w:tc>
        <w:tc>
          <w:tcPr>
            <w:tcW w:w="180" w:type="dxa"/>
          </w:tcPr>
          <w:p w14:paraId="307CF0DD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431267A" w14:textId="04A966AE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</w:t>
            </w:r>
            <w:r w:rsidR="00F25212" w:rsidRPr="004A0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013</w:t>
            </w:r>
          </w:p>
        </w:tc>
        <w:tc>
          <w:tcPr>
            <w:tcW w:w="178" w:type="dxa"/>
          </w:tcPr>
          <w:p w14:paraId="2C9DE825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0DF9468" w14:textId="0E82B940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="00D877EA" w:rsidRPr="00D877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799</w:t>
            </w:r>
          </w:p>
        </w:tc>
        <w:tc>
          <w:tcPr>
            <w:tcW w:w="180" w:type="dxa"/>
          </w:tcPr>
          <w:p w14:paraId="5C4D1FC3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5C86EB5" w14:textId="28340E63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="00F25212" w:rsidRPr="004D44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</w:tr>
      <w:tr w:rsidR="00F25212" w:rsidRPr="006666FA" w14:paraId="5B70B941" w14:textId="77777777" w:rsidTr="00F25212">
        <w:trPr>
          <w:cantSplit/>
        </w:trPr>
        <w:tc>
          <w:tcPr>
            <w:tcW w:w="4059" w:type="dxa"/>
          </w:tcPr>
          <w:p w14:paraId="0A116FFA" w14:textId="77777777" w:rsidR="00F25212" w:rsidRPr="006666FA" w:rsidRDefault="00F25212" w:rsidP="00F25212">
            <w:pPr>
              <w:spacing w:line="238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โครงการ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1134" w:type="dxa"/>
            <w:shd w:val="clear" w:color="auto" w:fill="auto"/>
          </w:tcPr>
          <w:p w14:paraId="5A017BB9" w14:textId="15BF691A" w:rsidR="00F25212" w:rsidRPr="004A0BF7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D877EA" w:rsidRPr="00D877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527</w:t>
            </w:r>
          </w:p>
        </w:tc>
        <w:tc>
          <w:tcPr>
            <w:tcW w:w="180" w:type="dxa"/>
          </w:tcPr>
          <w:p w14:paraId="05F44100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66E59D8" w14:textId="35E77A9A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F25212" w:rsidRPr="004A0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78" w:type="dxa"/>
          </w:tcPr>
          <w:p w14:paraId="527979D3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9438300" w14:textId="325E52BF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877EA" w:rsidRPr="00D877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  <w:tc>
          <w:tcPr>
            <w:tcW w:w="180" w:type="dxa"/>
          </w:tcPr>
          <w:p w14:paraId="4E054754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B8E416D" w14:textId="467C8020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25212" w:rsidRPr="004A0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</w:p>
        </w:tc>
      </w:tr>
      <w:tr w:rsidR="00F25212" w:rsidRPr="006666FA" w14:paraId="7E982DA8" w14:textId="77777777" w:rsidTr="00F25212">
        <w:trPr>
          <w:cantSplit/>
        </w:trPr>
        <w:tc>
          <w:tcPr>
            <w:tcW w:w="4059" w:type="dxa"/>
          </w:tcPr>
          <w:p w14:paraId="0E7FD778" w14:textId="77777777" w:rsidR="00F25212" w:rsidRPr="006666FA" w:rsidRDefault="00F25212" w:rsidP="00F25212">
            <w:pPr>
              <w:spacing w:line="238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โครงการสมทบเงินกองทุนสำรองเลี้ยงชีพ</w:t>
            </w:r>
          </w:p>
        </w:tc>
        <w:tc>
          <w:tcPr>
            <w:tcW w:w="1134" w:type="dxa"/>
            <w:shd w:val="clear" w:color="auto" w:fill="auto"/>
          </w:tcPr>
          <w:p w14:paraId="5979DCCD" w14:textId="63BB7B77" w:rsidR="00F25212" w:rsidRPr="004A0BF7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D877EA" w:rsidRPr="00D877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</w:p>
        </w:tc>
        <w:tc>
          <w:tcPr>
            <w:tcW w:w="180" w:type="dxa"/>
          </w:tcPr>
          <w:p w14:paraId="331885E1" w14:textId="77777777" w:rsidR="00F25212" w:rsidRPr="006666FA" w:rsidRDefault="00F25212" w:rsidP="00F25212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ED4E7AC" w14:textId="2BFDAEA9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25212" w:rsidRPr="004A0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969</w:t>
            </w:r>
          </w:p>
        </w:tc>
        <w:tc>
          <w:tcPr>
            <w:tcW w:w="178" w:type="dxa"/>
          </w:tcPr>
          <w:p w14:paraId="58C890A4" w14:textId="77777777" w:rsidR="00F25212" w:rsidRPr="006666FA" w:rsidRDefault="00F25212" w:rsidP="00F25212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161D7A5" w14:textId="74A432B8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6D30" w:rsidRPr="004C6D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779</w:t>
            </w:r>
          </w:p>
        </w:tc>
        <w:tc>
          <w:tcPr>
            <w:tcW w:w="180" w:type="dxa"/>
          </w:tcPr>
          <w:p w14:paraId="419A9647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2840A9E" w14:textId="2BBC5528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25212" w:rsidRPr="004A0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014</w:t>
            </w:r>
          </w:p>
        </w:tc>
      </w:tr>
      <w:tr w:rsidR="00F25212" w:rsidRPr="006666FA" w14:paraId="2DFD7C6F" w14:textId="77777777" w:rsidTr="00F25212">
        <w:trPr>
          <w:cantSplit/>
        </w:trPr>
        <w:tc>
          <w:tcPr>
            <w:tcW w:w="4059" w:type="dxa"/>
          </w:tcPr>
          <w:p w14:paraId="2F1C7334" w14:textId="77777777" w:rsidR="00F25212" w:rsidRPr="006666FA" w:rsidRDefault="00F25212" w:rsidP="00F25212">
            <w:pPr>
              <w:spacing w:line="238" w:lineRule="auto"/>
              <w:ind w:left="281" w:hanging="2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ผลประโยชน์อื่น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17C5E64" w14:textId="09D024D4" w:rsidR="00F25212" w:rsidRPr="004A0BF7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="00D877EA" w:rsidRPr="00D877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</w:t>
            </w:r>
          </w:p>
        </w:tc>
        <w:tc>
          <w:tcPr>
            <w:tcW w:w="180" w:type="dxa"/>
          </w:tcPr>
          <w:p w14:paraId="4B3E0DA0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69D9129" w14:textId="39192776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F25212" w:rsidRPr="004A0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037</w:t>
            </w:r>
          </w:p>
        </w:tc>
        <w:tc>
          <w:tcPr>
            <w:tcW w:w="178" w:type="dxa"/>
          </w:tcPr>
          <w:p w14:paraId="05D6AA2A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74ABFB0" w14:textId="7E2D8A96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4C6D30" w:rsidRPr="004C6D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</w:t>
            </w:r>
          </w:p>
        </w:tc>
        <w:tc>
          <w:tcPr>
            <w:tcW w:w="180" w:type="dxa"/>
          </w:tcPr>
          <w:p w14:paraId="29A87FC8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03AE204" w14:textId="78D08A94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A22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903</w:t>
            </w:r>
          </w:p>
        </w:tc>
      </w:tr>
      <w:tr w:rsidR="00F25212" w:rsidRPr="006666FA" w14:paraId="681B2354" w14:textId="77777777" w:rsidTr="00063B6D">
        <w:trPr>
          <w:cantSplit/>
        </w:trPr>
        <w:tc>
          <w:tcPr>
            <w:tcW w:w="4059" w:type="dxa"/>
          </w:tcPr>
          <w:p w14:paraId="709B8503" w14:textId="77777777" w:rsidR="00F25212" w:rsidRPr="006666FA" w:rsidRDefault="00F25212" w:rsidP="00F25212">
            <w:pPr>
              <w:spacing w:line="238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ACA5D" w14:textId="4F2BAE8A" w:rsidR="00F25212" w:rsidRPr="004A0BF7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</w:t>
            </w:r>
            <w:r w:rsidR="00D877EA" w:rsidRPr="00D877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098</w:t>
            </w:r>
          </w:p>
        </w:tc>
        <w:tc>
          <w:tcPr>
            <w:tcW w:w="180" w:type="dxa"/>
          </w:tcPr>
          <w:p w14:paraId="65421871" w14:textId="77777777" w:rsidR="00F25212" w:rsidRPr="006666FA" w:rsidRDefault="00F25212" w:rsidP="00F25212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08BE8" w14:textId="6F157635" w:rsidR="00F25212" w:rsidRPr="00EC282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  <w:r w:rsidR="00F25212" w:rsidRPr="00063B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019</w:t>
            </w:r>
          </w:p>
        </w:tc>
        <w:tc>
          <w:tcPr>
            <w:tcW w:w="178" w:type="dxa"/>
          </w:tcPr>
          <w:p w14:paraId="16F4097E" w14:textId="77777777" w:rsidR="00F25212" w:rsidRPr="00EC282A" w:rsidRDefault="00F25212" w:rsidP="00F25212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14:paraId="2B1CE1D2" w14:textId="7EA92EBF" w:rsidR="00F25212" w:rsidRPr="00063B6D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  <w:r w:rsidR="004C6D30" w:rsidRPr="00063B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</w:t>
            </w:r>
          </w:p>
        </w:tc>
        <w:tc>
          <w:tcPr>
            <w:tcW w:w="180" w:type="dxa"/>
          </w:tcPr>
          <w:p w14:paraId="0E0FEDDD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1424F015" w14:textId="6FEED41A" w:rsidR="00F25212" w:rsidRPr="006666F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="00F25212" w:rsidRPr="004A0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</w:tr>
      <w:tr w:rsidR="00F25212" w:rsidRPr="006666FA" w14:paraId="4DB91D68" w14:textId="77777777" w:rsidTr="00F25212">
        <w:trPr>
          <w:cantSplit/>
          <w:trHeight w:val="164"/>
        </w:trPr>
        <w:tc>
          <w:tcPr>
            <w:tcW w:w="4059" w:type="dxa"/>
          </w:tcPr>
          <w:p w14:paraId="74273537" w14:textId="77777777" w:rsidR="00F25212" w:rsidRPr="006666FA" w:rsidRDefault="00F25212" w:rsidP="00F25212">
            <w:pPr>
              <w:pStyle w:val="BodyText"/>
              <w:spacing w:after="0" w:line="238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167CF" w14:textId="61D1CD20" w:rsidR="00F25212" w:rsidRPr="004A0BF7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662</w:t>
            </w:r>
            <w:r w:rsidR="00D877EA" w:rsidRPr="00063B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216</w:t>
            </w:r>
          </w:p>
        </w:tc>
        <w:tc>
          <w:tcPr>
            <w:tcW w:w="180" w:type="dxa"/>
          </w:tcPr>
          <w:p w14:paraId="4568282C" w14:textId="77777777" w:rsidR="00F25212" w:rsidRPr="006666FA" w:rsidRDefault="00F25212" w:rsidP="00F25212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7D9EDC3" w14:textId="5F84ED7D" w:rsidR="00F25212" w:rsidRPr="00EC282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597</w:t>
            </w:r>
            <w:r w:rsidR="00F25212" w:rsidRPr="00063B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599</w:t>
            </w:r>
          </w:p>
        </w:tc>
        <w:tc>
          <w:tcPr>
            <w:tcW w:w="178" w:type="dxa"/>
          </w:tcPr>
          <w:p w14:paraId="0E831A26" w14:textId="77777777" w:rsidR="00F25212" w:rsidRPr="00EC282A" w:rsidRDefault="00F25212" w:rsidP="00F25212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568EE225" w14:textId="4D6CF20B" w:rsidR="00F25212" w:rsidRPr="00063B6D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158</w:t>
            </w:r>
            <w:r w:rsidR="004C6D30" w:rsidRPr="00063B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770</w:t>
            </w:r>
          </w:p>
        </w:tc>
        <w:tc>
          <w:tcPr>
            <w:tcW w:w="180" w:type="dxa"/>
          </w:tcPr>
          <w:p w14:paraId="42868413" w14:textId="77777777" w:rsidR="00F25212" w:rsidRPr="006666FA" w:rsidRDefault="00F25212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D85B68D" w14:textId="22CC751A" w:rsidR="00F25212" w:rsidRPr="00CA228A" w:rsidRDefault="00B30E1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117</w:t>
            </w:r>
            <w:r w:rsidR="00F25212" w:rsidRPr="004A0B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414</w:t>
            </w:r>
          </w:p>
        </w:tc>
      </w:tr>
    </w:tbl>
    <w:p w14:paraId="028E0819" w14:textId="524C3173" w:rsidR="00B7766D" w:rsidRPr="00F62E2A" w:rsidRDefault="006F2974" w:rsidP="00FF6CBD">
      <w:pPr>
        <w:tabs>
          <w:tab w:val="left" w:pos="540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/>
          <w:i/>
          <w:iCs/>
          <w:sz w:val="30"/>
          <w:szCs w:val="30"/>
          <w:lang w:bidi="th-TH"/>
        </w:rPr>
        <w:tab/>
      </w:r>
      <w:r w:rsidR="00B7766D" w:rsidRPr="00F62E2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โครงการสมทบเงินที่กำหนดไว้</w:t>
      </w:r>
    </w:p>
    <w:p w14:paraId="1DD964AD" w14:textId="77777777" w:rsidR="00B7766D" w:rsidRPr="00F62E2A" w:rsidRDefault="00B7766D" w:rsidP="00F62E2A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2B97C10" w14:textId="431ECB15" w:rsidR="00B7766D" w:rsidRDefault="00B7766D" w:rsidP="00614E3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62E2A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โดยพนักงานและบริษัทจะจ่ายเงินสะสมในอัตราร้อยละ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F62E2A">
        <w:rPr>
          <w:rFonts w:asciiTheme="majorBidi" w:hAnsiTheme="majorBidi" w:cstheme="majorBidi"/>
          <w:sz w:val="30"/>
          <w:szCs w:val="30"/>
          <w:cs/>
        </w:rPr>
        <w:t xml:space="preserve"> และร้อยละ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F62E2A">
        <w:rPr>
          <w:rFonts w:asciiTheme="majorBidi" w:hAnsiTheme="majorBidi" w:cstheme="majorBidi"/>
          <w:sz w:val="30"/>
          <w:szCs w:val="30"/>
          <w:cs/>
        </w:rPr>
        <w:t xml:space="preserve"> ของเงินเดือน</w:t>
      </w:r>
      <w:r w:rsidR="005C52CC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F62E2A">
        <w:rPr>
          <w:rFonts w:asciiTheme="majorBidi" w:hAnsiTheme="majorBidi" w:cstheme="majorBidi"/>
          <w:sz w:val="30"/>
          <w:szCs w:val="30"/>
          <w:cs/>
        </w:rPr>
        <w:t>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F61CC7C" w14:textId="77777777" w:rsidR="00355408" w:rsidRPr="008A2540" w:rsidRDefault="00355408" w:rsidP="00614E3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0D955B1" w14:textId="77777777" w:rsidR="00B7766D" w:rsidRPr="005558E5" w:rsidRDefault="00B7766D" w:rsidP="00F62E2A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uto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5558E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ค่าใช้จ่ายตามลักษณะ</w:t>
      </w:r>
    </w:p>
    <w:p w14:paraId="1CB94603" w14:textId="77777777" w:rsidR="00B7766D" w:rsidRPr="00F62E2A" w:rsidRDefault="00B7766D" w:rsidP="00F62E2A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44"/>
        <w:gridCol w:w="1260"/>
        <w:gridCol w:w="180"/>
        <w:gridCol w:w="1188"/>
        <w:gridCol w:w="178"/>
        <w:gridCol w:w="1226"/>
        <w:gridCol w:w="178"/>
        <w:gridCol w:w="1172"/>
      </w:tblGrid>
      <w:tr w:rsidR="00B7766D" w:rsidRPr="006666FA" w14:paraId="4D25901F" w14:textId="77777777" w:rsidTr="004B72E4">
        <w:trPr>
          <w:cantSplit/>
          <w:tblHeader/>
        </w:trPr>
        <w:tc>
          <w:tcPr>
            <w:tcW w:w="3744" w:type="dxa"/>
          </w:tcPr>
          <w:p w14:paraId="0ABFAB59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761D2908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7BBFE7B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76" w:type="dxa"/>
            <w:gridSpan w:val="3"/>
          </w:tcPr>
          <w:p w14:paraId="621EA825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766D" w:rsidRPr="006666FA" w14:paraId="649DD9E5" w14:textId="77777777" w:rsidTr="004B72E4">
        <w:trPr>
          <w:cantSplit/>
          <w:tblHeader/>
        </w:trPr>
        <w:tc>
          <w:tcPr>
            <w:tcW w:w="3744" w:type="dxa"/>
          </w:tcPr>
          <w:p w14:paraId="3516D8B1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4883D990" w14:textId="4E594123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053E4C4C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center"/>
          </w:tcPr>
          <w:p w14:paraId="4201B110" w14:textId="4D46D6FD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55F28828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14:paraId="545E3C19" w14:textId="5A8B475B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3E34758E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center"/>
          </w:tcPr>
          <w:p w14:paraId="7D8EA6B1" w14:textId="0C2F5F1A" w:rsidR="00B7766D" w:rsidRPr="006666F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B7766D" w:rsidRPr="006666FA" w14:paraId="2957229C" w14:textId="77777777" w:rsidTr="004B72E4">
        <w:trPr>
          <w:cantSplit/>
          <w:tblHeader/>
        </w:trPr>
        <w:tc>
          <w:tcPr>
            <w:tcW w:w="3744" w:type="dxa"/>
          </w:tcPr>
          <w:p w14:paraId="16BD214D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2" w:type="dxa"/>
            <w:gridSpan w:val="7"/>
          </w:tcPr>
          <w:p w14:paraId="70B34B28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F19F7" w:rsidRPr="006666FA" w14:paraId="26671E28" w14:textId="77777777" w:rsidTr="004B72E4">
        <w:trPr>
          <w:cantSplit/>
        </w:trPr>
        <w:tc>
          <w:tcPr>
            <w:tcW w:w="3744" w:type="dxa"/>
          </w:tcPr>
          <w:p w14:paraId="0ED795DD" w14:textId="77777777" w:rsidR="003F19F7" w:rsidRPr="006666FA" w:rsidRDefault="003F19F7" w:rsidP="003F19F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C2A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ต้นทุนขาย</w:t>
            </w:r>
            <w:r w:rsidRPr="00FC2A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F9CF4EE" w14:textId="499A6F63" w:rsidR="003F19F7" w:rsidRPr="006666FA" w:rsidRDefault="00B30E1D" w:rsidP="005C52C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3F19F7" w:rsidRPr="00252B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  <w:r w:rsidR="003F19F7" w:rsidRPr="00252B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486</w:t>
            </w:r>
          </w:p>
        </w:tc>
        <w:tc>
          <w:tcPr>
            <w:tcW w:w="180" w:type="dxa"/>
            <w:vAlign w:val="bottom"/>
          </w:tcPr>
          <w:p w14:paraId="436D50C3" w14:textId="77777777" w:rsidR="003F19F7" w:rsidRPr="006666FA" w:rsidRDefault="003F19F7" w:rsidP="003F19F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3C01DE2" w14:textId="4D9E8A43" w:rsidR="003F19F7" w:rsidRPr="00FC2A5B" w:rsidRDefault="00B30E1D" w:rsidP="003F19F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2C6621" w:rsidRPr="002C66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698</w:t>
            </w:r>
            <w:r w:rsidR="002C6621" w:rsidRPr="002C66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178" w:type="dxa"/>
            <w:vAlign w:val="bottom"/>
          </w:tcPr>
          <w:p w14:paraId="0C47472A" w14:textId="77777777" w:rsidR="003F19F7" w:rsidRPr="006666FA" w:rsidRDefault="003F19F7" w:rsidP="003F19F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2581C47E" w14:textId="3323CF17" w:rsidR="003F19F7" w:rsidRPr="006666FA" w:rsidRDefault="003F19F7" w:rsidP="003F19F7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E5BCC05" w14:textId="77777777" w:rsidR="003F19F7" w:rsidRPr="006666FA" w:rsidRDefault="003F19F7" w:rsidP="003F19F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22AEC924" w14:textId="36A7D872" w:rsidR="003F19F7" w:rsidRPr="006666FA" w:rsidRDefault="003F19F7" w:rsidP="003F19F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F19F7" w:rsidRPr="006666FA" w14:paraId="5B151738" w14:textId="77777777" w:rsidTr="004B72E4">
        <w:trPr>
          <w:cantSplit/>
        </w:trPr>
        <w:tc>
          <w:tcPr>
            <w:tcW w:w="3744" w:type="dxa"/>
          </w:tcPr>
          <w:p w14:paraId="5CFCA139" w14:textId="77777777" w:rsidR="003F19F7" w:rsidRPr="006666FA" w:rsidRDefault="003F19F7" w:rsidP="003F19F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C2A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260" w:type="dxa"/>
            <w:vAlign w:val="bottom"/>
          </w:tcPr>
          <w:p w14:paraId="62C1E67D" w14:textId="7E455FA9" w:rsidR="003F19F7" w:rsidRPr="006666FA" w:rsidRDefault="00B30E1D" w:rsidP="005C52C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180" w:type="dxa"/>
            <w:vAlign w:val="bottom"/>
          </w:tcPr>
          <w:p w14:paraId="43B440FF" w14:textId="77777777" w:rsidR="003F19F7" w:rsidRPr="006666FA" w:rsidRDefault="003F19F7" w:rsidP="003F19F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52E4C94" w14:textId="722CE43F" w:rsidR="003F19F7" w:rsidRPr="00FC2A5B" w:rsidRDefault="00B30E1D" w:rsidP="003F19F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C6621" w:rsidRPr="002C66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333</w:t>
            </w:r>
          </w:p>
        </w:tc>
        <w:tc>
          <w:tcPr>
            <w:tcW w:w="178" w:type="dxa"/>
            <w:vAlign w:val="bottom"/>
          </w:tcPr>
          <w:p w14:paraId="0C3CB0B8" w14:textId="77777777" w:rsidR="003F19F7" w:rsidRPr="006666FA" w:rsidRDefault="003F19F7" w:rsidP="003F19F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0F544C80" w14:textId="7FCC778C" w:rsidR="003F19F7" w:rsidRPr="006666FA" w:rsidRDefault="003F19F7" w:rsidP="003F19F7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007932F" w14:textId="77777777" w:rsidR="003F19F7" w:rsidRPr="006666FA" w:rsidRDefault="003F19F7" w:rsidP="003F19F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2DA62CE5" w14:textId="61F9028F" w:rsidR="003F19F7" w:rsidRPr="006666FA" w:rsidRDefault="003F19F7" w:rsidP="003F19F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F19F7" w:rsidRPr="006666FA" w14:paraId="63D07B24" w14:textId="77777777" w:rsidTr="004B72E4">
        <w:trPr>
          <w:cantSplit/>
        </w:trPr>
        <w:tc>
          <w:tcPr>
            <w:tcW w:w="3744" w:type="dxa"/>
          </w:tcPr>
          <w:p w14:paraId="5328AADD" w14:textId="77777777" w:rsidR="003F19F7" w:rsidRPr="006666FA" w:rsidRDefault="003F19F7" w:rsidP="003F19F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C2A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ต้นทุนในการให้บริการ</w:t>
            </w:r>
          </w:p>
        </w:tc>
        <w:tc>
          <w:tcPr>
            <w:tcW w:w="1260" w:type="dxa"/>
            <w:vAlign w:val="bottom"/>
          </w:tcPr>
          <w:p w14:paraId="5A2FD339" w14:textId="3A8660C8" w:rsidR="003F19F7" w:rsidRPr="006666FA" w:rsidRDefault="00B30E1D" w:rsidP="005C52C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</w:t>
            </w:r>
            <w:r w:rsidR="003F19F7" w:rsidRPr="00252B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427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894</w:t>
            </w:r>
          </w:p>
        </w:tc>
        <w:tc>
          <w:tcPr>
            <w:tcW w:w="180" w:type="dxa"/>
            <w:vAlign w:val="bottom"/>
          </w:tcPr>
          <w:p w14:paraId="77C723F8" w14:textId="77777777" w:rsidR="003F19F7" w:rsidRPr="006666FA" w:rsidRDefault="003F19F7" w:rsidP="003F19F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DBBE15F" w14:textId="16E90C5E" w:rsidR="003F19F7" w:rsidRPr="00FC2A5B" w:rsidRDefault="00B30E1D" w:rsidP="003F19F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</w:t>
            </w:r>
            <w:r w:rsidR="002C6621" w:rsidRPr="002C66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178" w:type="dxa"/>
            <w:vAlign w:val="bottom"/>
          </w:tcPr>
          <w:p w14:paraId="1BC1D228" w14:textId="77777777" w:rsidR="003F19F7" w:rsidRPr="006666FA" w:rsidRDefault="003F19F7" w:rsidP="003F19F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75A7F76F" w14:textId="62134006" w:rsidR="003F19F7" w:rsidRPr="006666FA" w:rsidRDefault="003F19F7" w:rsidP="003F19F7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7CC524A" w14:textId="77777777" w:rsidR="003F19F7" w:rsidRPr="006666FA" w:rsidRDefault="003F19F7" w:rsidP="003F19F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047DA931" w14:textId="531BFAE4" w:rsidR="003F19F7" w:rsidRPr="006666FA" w:rsidRDefault="003F19F7" w:rsidP="003F19F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F19F7" w:rsidRPr="006666FA" w14:paraId="19FB8281" w14:textId="77777777" w:rsidTr="004B72E4">
        <w:trPr>
          <w:cantSplit/>
        </w:trPr>
        <w:tc>
          <w:tcPr>
            <w:tcW w:w="3744" w:type="dxa"/>
          </w:tcPr>
          <w:p w14:paraId="41951A57" w14:textId="66D61AA1" w:rsidR="003F19F7" w:rsidRPr="00FC2A5B" w:rsidRDefault="003F19F7" w:rsidP="003F19F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C2A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ต้นทุนทางตรงจากการให้เช่าและบริการจาก</w:t>
            </w:r>
          </w:p>
        </w:tc>
        <w:tc>
          <w:tcPr>
            <w:tcW w:w="1260" w:type="dxa"/>
            <w:vAlign w:val="bottom"/>
          </w:tcPr>
          <w:p w14:paraId="10206422" w14:textId="77777777" w:rsidR="003F19F7" w:rsidRPr="00EC0575" w:rsidRDefault="003F19F7" w:rsidP="005C52C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5AE2EBD" w14:textId="77777777" w:rsidR="003F19F7" w:rsidRPr="006666FA" w:rsidRDefault="003F19F7" w:rsidP="003F19F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643DFF4" w14:textId="77777777" w:rsidR="003F19F7" w:rsidRPr="00CA67FC" w:rsidRDefault="003F19F7" w:rsidP="003F19F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4F35E92" w14:textId="77777777" w:rsidR="003F19F7" w:rsidRPr="006666FA" w:rsidRDefault="003F19F7" w:rsidP="003F19F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777FD317" w14:textId="77777777" w:rsidR="003F19F7" w:rsidRPr="00A75AA4" w:rsidRDefault="003F19F7" w:rsidP="003F19F7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DD20134" w14:textId="77777777" w:rsidR="003F19F7" w:rsidRPr="006666FA" w:rsidRDefault="003F19F7" w:rsidP="003F19F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7C851ECC" w14:textId="77777777" w:rsidR="003F19F7" w:rsidRPr="00A75AA4" w:rsidRDefault="003F19F7" w:rsidP="003F19F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F19F7" w:rsidRPr="006666FA" w14:paraId="545B2047" w14:textId="77777777" w:rsidTr="004B72E4">
        <w:trPr>
          <w:cantSplit/>
        </w:trPr>
        <w:tc>
          <w:tcPr>
            <w:tcW w:w="3744" w:type="dxa"/>
          </w:tcPr>
          <w:p w14:paraId="5010F2B6" w14:textId="09971D71" w:rsidR="003F19F7" w:rsidRPr="006666FA" w:rsidRDefault="003F19F7" w:rsidP="003F19F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</w:t>
            </w:r>
            <w:r w:rsidRPr="00FC2A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</w:t>
            </w:r>
            <w:r w:rsidR="0054276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าเช่าดำเนินงาน</w:t>
            </w:r>
          </w:p>
        </w:tc>
        <w:tc>
          <w:tcPr>
            <w:tcW w:w="1260" w:type="dxa"/>
            <w:vAlign w:val="bottom"/>
          </w:tcPr>
          <w:p w14:paraId="353C19C4" w14:textId="302C9A25" w:rsidR="003F19F7" w:rsidRPr="006666FA" w:rsidRDefault="00B30E1D" w:rsidP="005C52C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  <w:r w:rsidR="003F19F7" w:rsidRPr="00252B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427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80" w:type="dxa"/>
            <w:vAlign w:val="bottom"/>
          </w:tcPr>
          <w:p w14:paraId="5DB55263" w14:textId="77777777" w:rsidR="003F19F7" w:rsidRPr="006666FA" w:rsidRDefault="003F19F7" w:rsidP="003F19F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026862C" w14:textId="166E8E3B" w:rsidR="003F19F7" w:rsidRPr="00FC2A5B" w:rsidRDefault="00B30E1D" w:rsidP="003F19F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 w:rsidR="002C6621" w:rsidRPr="002C66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178" w:type="dxa"/>
            <w:vAlign w:val="bottom"/>
          </w:tcPr>
          <w:p w14:paraId="30F5F02C" w14:textId="77777777" w:rsidR="003F19F7" w:rsidRPr="006666FA" w:rsidRDefault="003F19F7" w:rsidP="003F19F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660B8593" w14:textId="178C2449" w:rsidR="003F19F7" w:rsidRPr="006666FA" w:rsidRDefault="003F19F7" w:rsidP="003F19F7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3103E14" w14:textId="77777777" w:rsidR="003F19F7" w:rsidRPr="006666FA" w:rsidRDefault="003F19F7" w:rsidP="003F19F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012A71C4" w14:textId="67478E2B" w:rsidR="003F19F7" w:rsidRPr="006666FA" w:rsidRDefault="003F19F7" w:rsidP="003F19F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F19F7" w:rsidRPr="006666FA" w14:paraId="51A2D9AD" w14:textId="77777777" w:rsidTr="004B72E4">
        <w:trPr>
          <w:cantSplit/>
        </w:trPr>
        <w:tc>
          <w:tcPr>
            <w:tcW w:w="3744" w:type="dxa"/>
          </w:tcPr>
          <w:p w14:paraId="46F226D9" w14:textId="77777777" w:rsidR="003F19F7" w:rsidRPr="006666FA" w:rsidRDefault="003F19F7" w:rsidP="003F19F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ค่าใช้จ่ายในการนำเข้าสินค้า</w:t>
            </w:r>
          </w:p>
        </w:tc>
        <w:tc>
          <w:tcPr>
            <w:tcW w:w="1260" w:type="dxa"/>
            <w:vAlign w:val="bottom"/>
          </w:tcPr>
          <w:p w14:paraId="52C93D14" w14:textId="1456CBFF" w:rsidR="003F19F7" w:rsidRPr="006666FA" w:rsidRDefault="00B30E1D" w:rsidP="005C52C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F19F7" w:rsidRPr="005319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0D3917D6" w14:textId="77777777" w:rsidR="003F19F7" w:rsidRPr="00EC0575" w:rsidRDefault="003F19F7" w:rsidP="003F19F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625431F9" w14:textId="269ED6BF" w:rsidR="003F19F7" w:rsidRPr="00FC2A5B" w:rsidRDefault="00B30E1D" w:rsidP="003F19F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264</w:t>
            </w:r>
            <w:r w:rsidR="002C6621" w:rsidRPr="002C66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</w:t>
            </w:r>
          </w:p>
        </w:tc>
        <w:tc>
          <w:tcPr>
            <w:tcW w:w="178" w:type="dxa"/>
            <w:vAlign w:val="bottom"/>
          </w:tcPr>
          <w:p w14:paraId="530E175D" w14:textId="77777777" w:rsidR="003F19F7" w:rsidRPr="006666FA" w:rsidRDefault="003F19F7" w:rsidP="003F19F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5EA338EE" w14:textId="7658D2E4" w:rsidR="003F19F7" w:rsidRPr="006666FA" w:rsidRDefault="003F19F7" w:rsidP="003F19F7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6CBDCC0" w14:textId="77777777" w:rsidR="003F19F7" w:rsidRPr="006666FA" w:rsidRDefault="003F19F7" w:rsidP="003F19F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45E086DE" w14:textId="2BA33967" w:rsidR="003F19F7" w:rsidRPr="006666FA" w:rsidRDefault="003F19F7" w:rsidP="003F19F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F19F7" w:rsidRPr="006666FA" w14:paraId="09036657" w14:textId="77777777" w:rsidTr="004B72E4">
        <w:trPr>
          <w:cantSplit/>
        </w:trPr>
        <w:tc>
          <w:tcPr>
            <w:tcW w:w="3744" w:type="dxa"/>
          </w:tcPr>
          <w:p w14:paraId="6F859251" w14:textId="77777777" w:rsidR="003F19F7" w:rsidRPr="006666FA" w:rsidRDefault="003F19F7" w:rsidP="003F19F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ต้นทุนศูนย์บริการและการซ่อม</w:t>
            </w:r>
          </w:p>
        </w:tc>
        <w:tc>
          <w:tcPr>
            <w:tcW w:w="1260" w:type="dxa"/>
            <w:vAlign w:val="bottom"/>
          </w:tcPr>
          <w:p w14:paraId="724B30C6" w14:textId="5683BA20" w:rsidR="003F19F7" w:rsidRPr="006666FA" w:rsidRDefault="00B30E1D" w:rsidP="005C52C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  <w:r w:rsidR="003F19F7" w:rsidRPr="005319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180" w:type="dxa"/>
            <w:vAlign w:val="bottom"/>
          </w:tcPr>
          <w:p w14:paraId="499B05CE" w14:textId="77777777" w:rsidR="003F19F7" w:rsidRPr="006666FA" w:rsidRDefault="003F19F7" w:rsidP="003F19F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B3A7CA3" w14:textId="2233831C" w:rsidR="003F19F7" w:rsidRPr="006666FA" w:rsidRDefault="00B30E1D" w:rsidP="003F19F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  <w:r w:rsidR="002C6621" w:rsidRPr="002C66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178" w:type="dxa"/>
            <w:vAlign w:val="bottom"/>
          </w:tcPr>
          <w:p w14:paraId="6DCC5A05" w14:textId="77777777" w:rsidR="003F19F7" w:rsidRPr="006666FA" w:rsidRDefault="003F19F7" w:rsidP="003F19F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53A665BB" w14:textId="489F74E1" w:rsidR="003F19F7" w:rsidRPr="006666FA" w:rsidRDefault="003F19F7" w:rsidP="003F19F7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19990C6" w14:textId="77777777" w:rsidR="003F19F7" w:rsidRPr="006666FA" w:rsidRDefault="003F19F7" w:rsidP="003F19F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6B53CD99" w14:textId="6FDAD964" w:rsidR="003F19F7" w:rsidRPr="006666FA" w:rsidRDefault="003F19F7" w:rsidP="003F19F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07D3A" w:rsidRPr="006666FA" w14:paraId="5414A490" w14:textId="77777777" w:rsidTr="004B72E4">
        <w:trPr>
          <w:cantSplit/>
        </w:trPr>
        <w:tc>
          <w:tcPr>
            <w:tcW w:w="3744" w:type="dxa"/>
          </w:tcPr>
          <w:p w14:paraId="6279BF8A" w14:textId="77777777" w:rsidR="00607D3A" w:rsidRPr="006666FA" w:rsidRDefault="00607D3A" w:rsidP="00607D3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260" w:type="dxa"/>
            <w:vAlign w:val="bottom"/>
          </w:tcPr>
          <w:p w14:paraId="73B60A37" w14:textId="52CBB335" w:rsidR="00607D3A" w:rsidRPr="006666FA" w:rsidRDefault="00B30E1D" w:rsidP="005C52C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662</w:t>
            </w:r>
            <w:r w:rsidR="00531900" w:rsidRPr="005319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5427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9B2CE34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B9D5BDC" w14:textId="0BC5908B" w:rsidR="00607D3A" w:rsidRPr="006666FA" w:rsidRDefault="00B30E1D" w:rsidP="00607D3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597</w:t>
            </w:r>
            <w:r w:rsidR="002C6621" w:rsidRPr="002C66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178" w:type="dxa"/>
            <w:vAlign w:val="bottom"/>
          </w:tcPr>
          <w:p w14:paraId="6ED9DEE3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37488DBF" w14:textId="1B2D0F2A" w:rsidR="00607D3A" w:rsidRPr="006666FA" w:rsidRDefault="00B30E1D" w:rsidP="00607D3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</w:t>
            </w:r>
            <w:r w:rsidR="003F19F7" w:rsidRPr="003F19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</w:t>
            </w:r>
          </w:p>
        </w:tc>
        <w:tc>
          <w:tcPr>
            <w:tcW w:w="178" w:type="dxa"/>
            <w:vAlign w:val="bottom"/>
          </w:tcPr>
          <w:p w14:paraId="7572A5C9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4A4F0236" w14:textId="46B2678F" w:rsidR="00607D3A" w:rsidRPr="006666FA" w:rsidRDefault="00B30E1D" w:rsidP="00607D3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</w:t>
            </w:r>
            <w:r w:rsidR="002C6621" w:rsidRPr="002C66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414</w:t>
            </w:r>
          </w:p>
        </w:tc>
      </w:tr>
      <w:tr w:rsidR="00607D3A" w:rsidRPr="006666FA" w14:paraId="21CD0912" w14:textId="77777777" w:rsidTr="004B72E4">
        <w:trPr>
          <w:cantSplit/>
        </w:trPr>
        <w:tc>
          <w:tcPr>
            <w:tcW w:w="3744" w:type="dxa"/>
          </w:tcPr>
          <w:p w14:paraId="36FA0513" w14:textId="77777777" w:rsidR="00607D3A" w:rsidRPr="006666FA" w:rsidRDefault="00607D3A" w:rsidP="00607D3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30A17ECC" w14:textId="2FBF625A" w:rsidR="00607D3A" w:rsidRPr="005D7313" w:rsidRDefault="0054276A" w:rsidP="005C52C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3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743,478</w:t>
            </w:r>
          </w:p>
        </w:tc>
        <w:tc>
          <w:tcPr>
            <w:tcW w:w="180" w:type="dxa"/>
            <w:vAlign w:val="bottom"/>
          </w:tcPr>
          <w:p w14:paraId="3E8A2A3B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582F645" w14:textId="4728F8F3" w:rsidR="00607D3A" w:rsidRPr="006666FA" w:rsidRDefault="00B30E1D" w:rsidP="00607D3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759</w:t>
            </w:r>
            <w:r w:rsidR="002C6621" w:rsidRPr="002C66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034</w:t>
            </w:r>
          </w:p>
        </w:tc>
        <w:tc>
          <w:tcPr>
            <w:tcW w:w="178" w:type="dxa"/>
            <w:vAlign w:val="bottom"/>
          </w:tcPr>
          <w:p w14:paraId="1C2E90EE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417AC876" w14:textId="012CEDEE" w:rsidR="00607D3A" w:rsidRPr="006666FA" w:rsidRDefault="00B30E1D" w:rsidP="00607D3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3F19F7" w:rsidRPr="003F19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</w:t>
            </w:r>
          </w:p>
        </w:tc>
        <w:tc>
          <w:tcPr>
            <w:tcW w:w="178" w:type="dxa"/>
            <w:vAlign w:val="bottom"/>
          </w:tcPr>
          <w:p w14:paraId="1E693415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44FFBB9B" w14:textId="5C9BA149" w:rsidR="00607D3A" w:rsidRPr="006666FA" w:rsidRDefault="00B30E1D" w:rsidP="00607D3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2C6621" w:rsidRPr="002C66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</w:p>
        </w:tc>
      </w:tr>
      <w:tr w:rsidR="00607D3A" w:rsidRPr="006666FA" w14:paraId="6F1067A8" w14:textId="77777777" w:rsidTr="004B72E4">
        <w:trPr>
          <w:cantSplit/>
          <w:trHeight w:val="173"/>
        </w:trPr>
        <w:tc>
          <w:tcPr>
            <w:tcW w:w="3744" w:type="dxa"/>
          </w:tcPr>
          <w:p w14:paraId="51E1B042" w14:textId="77777777" w:rsidR="00607D3A" w:rsidRPr="006666FA" w:rsidRDefault="00607D3A" w:rsidP="00607D3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1260" w:type="dxa"/>
            <w:vAlign w:val="bottom"/>
          </w:tcPr>
          <w:p w14:paraId="5A33C112" w14:textId="5BE90292" w:rsidR="00607D3A" w:rsidRPr="005D7313" w:rsidRDefault="00B30E1D" w:rsidP="005C52C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3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531900" w:rsidRPr="005D73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D73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180" w:type="dxa"/>
            <w:vAlign w:val="bottom"/>
          </w:tcPr>
          <w:p w14:paraId="0E82BB5D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85AA0DF" w14:textId="4C8C3BA1" w:rsidR="00607D3A" w:rsidRPr="006666FA" w:rsidRDefault="00B30E1D" w:rsidP="00607D3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2C6621" w:rsidRPr="002C66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856</w:t>
            </w:r>
          </w:p>
        </w:tc>
        <w:tc>
          <w:tcPr>
            <w:tcW w:w="178" w:type="dxa"/>
            <w:vAlign w:val="bottom"/>
          </w:tcPr>
          <w:p w14:paraId="57DA6CCB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718C8328" w14:textId="5BECC83D" w:rsidR="00607D3A" w:rsidRPr="006666FA" w:rsidRDefault="00B30E1D" w:rsidP="00607D3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178" w:type="dxa"/>
            <w:vAlign w:val="bottom"/>
          </w:tcPr>
          <w:p w14:paraId="36908673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6182B96D" w14:textId="0C3C7247" w:rsidR="00607D3A" w:rsidRPr="006666FA" w:rsidRDefault="00B30E1D" w:rsidP="00607D3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</w:t>
            </w:r>
          </w:p>
        </w:tc>
      </w:tr>
      <w:tr w:rsidR="00607D3A" w:rsidRPr="00CD73FC" w14:paraId="0A8CE4BC" w14:textId="77777777" w:rsidTr="004B72E4">
        <w:trPr>
          <w:cantSplit/>
        </w:trPr>
        <w:tc>
          <w:tcPr>
            <w:tcW w:w="3744" w:type="dxa"/>
          </w:tcPr>
          <w:p w14:paraId="636588CC" w14:textId="77777777" w:rsidR="00607D3A" w:rsidRPr="006666FA" w:rsidRDefault="00607D3A" w:rsidP="00607D3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ค่าคอมมิชชั่น</w:t>
            </w:r>
          </w:p>
        </w:tc>
        <w:tc>
          <w:tcPr>
            <w:tcW w:w="1260" w:type="dxa"/>
            <w:vAlign w:val="bottom"/>
          </w:tcPr>
          <w:p w14:paraId="493DE22F" w14:textId="1032C224" w:rsidR="00607D3A" w:rsidRPr="005D7313" w:rsidRDefault="00B30E1D" w:rsidP="005C52C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3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  <w:r w:rsidR="00531900" w:rsidRPr="005D73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D73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180" w:type="dxa"/>
            <w:vAlign w:val="bottom"/>
          </w:tcPr>
          <w:p w14:paraId="661B0A60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669F4E5" w14:textId="210F183B" w:rsidR="00607D3A" w:rsidRPr="00FC2A5B" w:rsidRDefault="00B30E1D" w:rsidP="00607D3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</w:t>
            </w:r>
            <w:r w:rsidR="002C6621" w:rsidRPr="002C66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178" w:type="dxa"/>
            <w:vAlign w:val="bottom"/>
          </w:tcPr>
          <w:p w14:paraId="19E4BDE0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7754F531" w14:textId="25CAB7FC" w:rsidR="00607D3A" w:rsidRPr="00CD73FC" w:rsidRDefault="003F19F7" w:rsidP="00607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4F4932" w14:textId="77777777" w:rsidR="00607D3A" w:rsidRPr="00CD73FC" w:rsidRDefault="00607D3A" w:rsidP="00607D3A">
            <w:pPr>
              <w:pStyle w:val="acctfourfigures"/>
              <w:tabs>
                <w:tab w:val="clear" w:pos="765"/>
                <w:tab w:val="decimal" w:pos="727"/>
                <w:tab w:val="decimal" w:pos="85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9B7C853" w14:textId="347CD5D5" w:rsidR="00607D3A" w:rsidRPr="006666FA" w:rsidRDefault="002C6621" w:rsidP="00607D3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07D3A" w:rsidRPr="006666FA" w14:paraId="7B0FD0DD" w14:textId="77777777" w:rsidTr="004B72E4">
        <w:trPr>
          <w:cantSplit/>
        </w:trPr>
        <w:tc>
          <w:tcPr>
            <w:tcW w:w="3744" w:type="dxa"/>
          </w:tcPr>
          <w:p w14:paraId="5A2FA5D6" w14:textId="77777777" w:rsidR="00607D3A" w:rsidRPr="006666FA" w:rsidRDefault="00607D3A" w:rsidP="00607D3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ค่าใช้จ่ายการตลาด</w:t>
            </w:r>
          </w:p>
        </w:tc>
        <w:tc>
          <w:tcPr>
            <w:tcW w:w="1260" w:type="dxa"/>
            <w:vAlign w:val="bottom"/>
          </w:tcPr>
          <w:p w14:paraId="70F9DCA7" w14:textId="06FF23FB" w:rsidR="00607D3A" w:rsidRPr="005D7313" w:rsidRDefault="00B30E1D" w:rsidP="005C52C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3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  <w:r w:rsidR="00531900" w:rsidRPr="005D73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D73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936</w:t>
            </w:r>
          </w:p>
        </w:tc>
        <w:tc>
          <w:tcPr>
            <w:tcW w:w="180" w:type="dxa"/>
            <w:vAlign w:val="bottom"/>
          </w:tcPr>
          <w:p w14:paraId="3C92F1AC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C4E28D3" w14:textId="2F0DF753" w:rsidR="00607D3A" w:rsidRPr="00FC2A5B" w:rsidRDefault="00B30E1D" w:rsidP="00607D3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  <w:r w:rsidR="002C6621" w:rsidRPr="002C66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178" w:type="dxa"/>
            <w:vAlign w:val="bottom"/>
          </w:tcPr>
          <w:p w14:paraId="0D812296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2E1898C1" w14:textId="33122522" w:rsidR="00607D3A" w:rsidRPr="006666FA" w:rsidRDefault="00B30E1D" w:rsidP="00607D3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F19F7" w:rsidRPr="003F19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</w:p>
        </w:tc>
        <w:tc>
          <w:tcPr>
            <w:tcW w:w="178" w:type="dxa"/>
            <w:vAlign w:val="bottom"/>
          </w:tcPr>
          <w:p w14:paraId="00A8E9CD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6B1E0E19" w14:textId="45216359" w:rsidR="00607D3A" w:rsidRPr="006666FA" w:rsidRDefault="00B30E1D" w:rsidP="00607D3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C6621" w:rsidRPr="002C66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783</w:t>
            </w:r>
          </w:p>
        </w:tc>
      </w:tr>
      <w:tr w:rsidR="00607D3A" w:rsidRPr="006666FA" w14:paraId="43423B77" w14:textId="77777777" w:rsidTr="004B72E4">
        <w:trPr>
          <w:cantSplit/>
        </w:trPr>
        <w:tc>
          <w:tcPr>
            <w:tcW w:w="3744" w:type="dxa"/>
          </w:tcPr>
          <w:p w14:paraId="28CC965D" w14:textId="77777777" w:rsidR="00607D3A" w:rsidRPr="006666FA" w:rsidRDefault="00607D3A" w:rsidP="00607D3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แซมและบำรุง</w:t>
            </w:r>
          </w:p>
        </w:tc>
        <w:tc>
          <w:tcPr>
            <w:tcW w:w="1260" w:type="dxa"/>
            <w:vAlign w:val="bottom"/>
          </w:tcPr>
          <w:p w14:paraId="4BB12CCD" w14:textId="48DDD151" w:rsidR="00607D3A" w:rsidRPr="005D7313" w:rsidRDefault="00B30E1D" w:rsidP="005C52C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3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="00531900" w:rsidRPr="005D73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D73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180" w:type="dxa"/>
            <w:vAlign w:val="bottom"/>
          </w:tcPr>
          <w:p w14:paraId="67108518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FCED4A3" w14:textId="6AFA4CC8" w:rsidR="00607D3A" w:rsidRPr="00FC2A5B" w:rsidRDefault="00B30E1D" w:rsidP="00607D3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2C6621" w:rsidRPr="002C66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491</w:t>
            </w:r>
          </w:p>
        </w:tc>
        <w:tc>
          <w:tcPr>
            <w:tcW w:w="178" w:type="dxa"/>
            <w:vAlign w:val="bottom"/>
          </w:tcPr>
          <w:p w14:paraId="3CC07923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3EF3FA5F" w14:textId="4A93B035" w:rsidR="00607D3A" w:rsidRPr="006666FA" w:rsidRDefault="00B30E1D" w:rsidP="00607D3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178" w:type="dxa"/>
            <w:vAlign w:val="bottom"/>
          </w:tcPr>
          <w:p w14:paraId="30D8F35E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0DFD235C" w14:textId="7C62CFE7" w:rsidR="00607D3A" w:rsidRPr="006666FA" w:rsidRDefault="00B30E1D" w:rsidP="00607D3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</w:t>
            </w:r>
          </w:p>
        </w:tc>
      </w:tr>
      <w:tr w:rsidR="00607D3A" w:rsidRPr="00CD73FC" w14:paraId="33E8BBC8" w14:textId="77777777" w:rsidTr="004B72E4">
        <w:trPr>
          <w:cantSplit/>
        </w:trPr>
        <w:tc>
          <w:tcPr>
            <w:tcW w:w="3744" w:type="dxa"/>
          </w:tcPr>
          <w:p w14:paraId="5EF0232A" w14:textId="77777777" w:rsidR="00607D3A" w:rsidRPr="006666FA" w:rsidRDefault="00607D3A" w:rsidP="00607D3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260" w:type="dxa"/>
            <w:vAlign w:val="bottom"/>
          </w:tcPr>
          <w:p w14:paraId="3D81E16B" w14:textId="066F9776" w:rsidR="00607D3A" w:rsidRPr="005D7313" w:rsidRDefault="00B30E1D" w:rsidP="005C52C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3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531900" w:rsidRPr="005D73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D73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180" w:type="dxa"/>
            <w:vAlign w:val="bottom"/>
          </w:tcPr>
          <w:p w14:paraId="3AB19393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9772FBD" w14:textId="74FBD330" w:rsidR="00607D3A" w:rsidRPr="00FC2A5B" w:rsidRDefault="00B30E1D" w:rsidP="00607D3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2C6621" w:rsidRPr="002C66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178" w:type="dxa"/>
            <w:vAlign w:val="bottom"/>
          </w:tcPr>
          <w:p w14:paraId="7C6F4E7B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5522C94E" w14:textId="2D0BAA0A" w:rsidR="00607D3A" w:rsidRPr="003F19F7" w:rsidRDefault="00B30E1D" w:rsidP="003F19F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</w:p>
        </w:tc>
        <w:tc>
          <w:tcPr>
            <w:tcW w:w="178" w:type="dxa"/>
            <w:vAlign w:val="bottom"/>
          </w:tcPr>
          <w:p w14:paraId="3291A2A8" w14:textId="77777777" w:rsidR="00607D3A" w:rsidRPr="003F19F7" w:rsidRDefault="00607D3A" w:rsidP="003F19F7">
            <w:pPr>
              <w:pStyle w:val="acctfourfigures"/>
              <w:tabs>
                <w:tab w:val="clear" w:pos="765"/>
                <w:tab w:val="decimal" w:pos="727"/>
                <w:tab w:val="decimal" w:pos="850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819E166" w14:textId="00155B8D" w:rsidR="00607D3A" w:rsidRPr="006666FA" w:rsidRDefault="00B30E1D" w:rsidP="005C52C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607D3A" w:rsidRPr="006666FA" w14:paraId="7EB2B266" w14:textId="77777777" w:rsidTr="004B72E4">
        <w:trPr>
          <w:cantSplit/>
        </w:trPr>
        <w:tc>
          <w:tcPr>
            <w:tcW w:w="3744" w:type="dxa"/>
          </w:tcPr>
          <w:p w14:paraId="0278A434" w14:textId="77777777" w:rsidR="00607D3A" w:rsidRPr="006666FA" w:rsidRDefault="00607D3A" w:rsidP="00607D3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ค่าใช้จ่ายสาธารณูปโภค</w:t>
            </w:r>
          </w:p>
        </w:tc>
        <w:tc>
          <w:tcPr>
            <w:tcW w:w="1260" w:type="dxa"/>
            <w:vAlign w:val="bottom"/>
          </w:tcPr>
          <w:p w14:paraId="6940095F" w14:textId="4C8F67AF" w:rsidR="00607D3A" w:rsidRPr="005D7313" w:rsidRDefault="00B30E1D" w:rsidP="005C52C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3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531900" w:rsidRPr="005D73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D73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180" w:type="dxa"/>
            <w:vAlign w:val="bottom"/>
          </w:tcPr>
          <w:p w14:paraId="58B48157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FD2D2CE" w14:textId="414F1842" w:rsidR="00607D3A" w:rsidRPr="00FC2A5B" w:rsidRDefault="00B30E1D" w:rsidP="00607D3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2C6621" w:rsidRPr="002C66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178" w:type="dxa"/>
            <w:vAlign w:val="bottom"/>
          </w:tcPr>
          <w:p w14:paraId="75EDE766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42D32798" w14:textId="70B2C08F" w:rsidR="00607D3A" w:rsidRPr="006666FA" w:rsidRDefault="00B30E1D" w:rsidP="00607D3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F19F7" w:rsidRPr="003F19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</w:p>
        </w:tc>
        <w:tc>
          <w:tcPr>
            <w:tcW w:w="178" w:type="dxa"/>
            <w:vAlign w:val="bottom"/>
          </w:tcPr>
          <w:p w14:paraId="39A2CFA8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360526EA" w14:textId="143409AA" w:rsidR="00607D3A" w:rsidRPr="006666FA" w:rsidRDefault="00B30E1D" w:rsidP="00607D3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9572A" w:rsidRPr="00F957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517</w:t>
            </w:r>
          </w:p>
        </w:tc>
      </w:tr>
      <w:tr w:rsidR="002808CD" w:rsidRPr="006666FA" w14:paraId="65C12C07" w14:textId="77777777" w:rsidTr="004B72E4">
        <w:trPr>
          <w:cantSplit/>
        </w:trPr>
        <w:tc>
          <w:tcPr>
            <w:tcW w:w="3744" w:type="dxa"/>
          </w:tcPr>
          <w:p w14:paraId="3B25EC15" w14:textId="6DD18355" w:rsidR="002808CD" w:rsidRPr="006666FA" w:rsidRDefault="002808CD" w:rsidP="00607D3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ขาดทุนจากการขายเงินลงทุน</w:t>
            </w:r>
          </w:p>
        </w:tc>
        <w:tc>
          <w:tcPr>
            <w:tcW w:w="1260" w:type="dxa"/>
            <w:vAlign w:val="bottom"/>
          </w:tcPr>
          <w:p w14:paraId="38DEA943" w14:textId="602D4304" w:rsidR="002808CD" w:rsidRPr="005D7313" w:rsidRDefault="002808CD" w:rsidP="005C52C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73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103BB1" w14:textId="77777777" w:rsidR="002808CD" w:rsidRPr="006666FA" w:rsidRDefault="002808CD" w:rsidP="002808CD">
            <w:pPr>
              <w:pStyle w:val="acctfourfigures"/>
              <w:tabs>
                <w:tab w:val="clear" w:pos="765"/>
                <w:tab w:val="decimal" w:pos="727"/>
                <w:tab w:val="decimal" w:pos="778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76CED2A9" w14:textId="4370E8B7" w:rsidR="002808CD" w:rsidRPr="002C6621" w:rsidRDefault="002808CD" w:rsidP="005C52C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77483AB" w14:textId="77777777" w:rsidR="002808CD" w:rsidRPr="002808CD" w:rsidRDefault="002808CD" w:rsidP="002808CD">
            <w:pPr>
              <w:pStyle w:val="acctfourfigures"/>
              <w:tabs>
                <w:tab w:val="clear" w:pos="765"/>
                <w:tab w:val="decimal" w:pos="727"/>
                <w:tab w:val="decimal" w:pos="778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6" w:type="dxa"/>
            <w:vAlign w:val="bottom"/>
          </w:tcPr>
          <w:p w14:paraId="4BEC3513" w14:textId="5D9C7C69" w:rsidR="002808CD" w:rsidRPr="003F19F7" w:rsidRDefault="002808CD" w:rsidP="002808CD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FBD00C7" w14:textId="77777777" w:rsidR="002808CD" w:rsidRPr="006666FA" w:rsidRDefault="002808CD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50D3BB31" w14:textId="63FA2969" w:rsidR="002808CD" w:rsidRPr="00F9572A" w:rsidRDefault="00B30E1D" w:rsidP="00607D3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 w:rsidR="002808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649</w:t>
            </w:r>
          </w:p>
        </w:tc>
      </w:tr>
      <w:tr w:rsidR="00607D3A" w:rsidRPr="00421A6A" w14:paraId="025FBDC0" w14:textId="77777777" w:rsidTr="004B72E4">
        <w:trPr>
          <w:cantSplit/>
        </w:trPr>
        <w:tc>
          <w:tcPr>
            <w:tcW w:w="3744" w:type="dxa"/>
          </w:tcPr>
          <w:p w14:paraId="2872F9A1" w14:textId="03D6A8C0" w:rsidR="00607D3A" w:rsidRPr="00194B4E" w:rsidRDefault="00607D3A" w:rsidP="00607D3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DF51A7" w14:textId="4E8C5469" w:rsidR="00607D3A" w:rsidRPr="005D7313" w:rsidRDefault="00B30E1D" w:rsidP="005C52C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73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54276A" w:rsidRPr="005D73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Pr="005D73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4276A" w:rsidRPr="005D73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180" w:type="dxa"/>
            <w:vAlign w:val="bottom"/>
          </w:tcPr>
          <w:p w14:paraId="5B4C6E66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E342D20" w14:textId="09371F01" w:rsidR="00607D3A" w:rsidRPr="00CA67FC" w:rsidRDefault="00B30E1D" w:rsidP="00607D3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  <w:r w:rsidR="002C6621" w:rsidRPr="002C66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624</w:t>
            </w:r>
          </w:p>
        </w:tc>
        <w:tc>
          <w:tcPr>
            <w:tcW w:w="178" w:type="dxa"/>
            <w:vAlign w:val="bottom"/>
          </w:tcPr>
          <w:p w14:paraId="52B3F7F2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5D3BD827" w14:textId="49210DAD" w:rsidR="00607D3A" w:rsidRPr="00194B4E" w:rsidRDefault="00B30E1D" w:rsidP="00607D3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3F19F7" w:rsidRPr="003F19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178" w:type="dxa"/>
            <w:vAlign w:val="bottom"/>
          </w:tcPr>
          <w:p w14:paraId="5BE036D1" w14:textId="77777777" w:rsidR="00607D3A" w:rsidRPr="006666FA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3A3EA49" w14:textId="70105ACB" w:rsidR="00607D3A" w:rsidRPr="00A75AA4" w:rsidRDefault="00B30E1D" w:rsidP="00607D3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F9572A" w:rsidRPr="00F957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="007F54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607D3A" w:rsidRPr="006666FA" w14:paraId="149853A1" w14:textId="77777777" w:rsidTr="004B72E4">
        <w:trPr>
          <w:cantSplit/>
        </w:trPr>
        <w:tc>
          <w:tcPr>
            <w:tcW w:w="3744" w:type="dxa"/>
          </w:tcPr>
          <w:p w14:paraId="2DFF3050" w14:textId="6A5E8A4C" w:rsidR="00607D3A" w:rsidRPr="006666FA" w:rsidRDefault="00607D3A" w:rsidP="00607D3A">
            <w:pPr>
              <w:pStyle w:val="BodyText"/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ค่าใช้จ่าย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D446F" w14:textId="266619AB" w:rsidR="00607D3A" w:rsidRPr="003F19F7" w:rsidRDefault="00B30E1D" w:rsidP="005C52C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="003F19F7" w:rsidRPr="005C52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171</w:t>
            </w:r>
            <w:r w:rsidR="003F19F7" w:rsidRPr="005C52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668</w:t>
            </w:r>
          </w:p>
        </w:tc>
        <w:tc>
          <w:tcPr>
            <w:tcW w:w="180" w:type="dxa"/>
            <w:vAlign w:val="bottom"/>
          </w:tcPr>
          <w:p w14:paraId="766718DC" w14:textId="77777777" w:rsidR="00607D3A" w:rsidRPr="003F19F7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19526" w14:textId="686B9C6D" w:rsidR="00607D3A" w:rsidRPr="003F19F7" w:rsidRDefault="00B30E1D" w:rsidP="00607D3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607D3A" w:rsidRPr="003F19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615</w:t>
            </w:r>
            <w:r w:rsidR="00607D3A" w:rsidRPr="003F19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325</w:t>
            </w:r>
          </w:p>
        </w:tc>
        <w:tc>
          <w:tcPr>
            <w:tcW w:w="178" w:type="dxa"/>
            <w:vAlign w:val="bottom"/>
          </w:tcPr>
          <w:p w14:paraId="4533BBEE" w14:textId="77777777" w:rsidR="00607D3A" w:rsidRPr="003F19F7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D6D4E" w14:textId="5A37ABB0" w:rsidR="00607D3A" w:rsidRPr="003F19F7" w:rsidRDefault="00B30E1D" w:rsidP="00607D3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203</w:t>
            </w:r>
            <w:r w:rsidR="00F7166C" w:rsidRPr="00F71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243</w:t>
            </w:r>
          </w:p>
        </w:tc>
        <w:tc>
          <w:tcPr>
            <w:tcW w:w="178" w:type="dxa"/>
            <w:vAlign w:val="bottom"/>
          </w:tcPr>
          <w:p w14:paraId="3A172CFE" w14:textId="77777777" w:rsidR="00607D3A" w:rsidRPr="003F19F7" w:rsidRDefault="00607D3A" w:rsidP="00607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5D63B" w14:textId="180818B0" w:rsidR="00607D3A" w:rsidRPr="003F19F7" w:rsidRDefault="00B30E1D" w:rsidP="00607D3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218</w:t>
            </w:r>
            <w:r w:rsidR="00607D3A" w:rsidRPr="003F19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945</w:t>
            </w:r>
          </w:p>
        </w:tc>
      </w:tr>
    </w:tbl>
    <w:p w14:paraId="19B625A4" w14:textId="77777777" w:rsidR="00B7766D" w:rsidRPr="002A54AF" w:rsidRDefault="00B7766D" w:rsidP="00B7766D">
      <w:pPr>
        <w:spacing w:line="240" w:lineRule="auto"/>
        <w:rPr>
          <w:rFonts w:asciiTheme="majorBidi" w:hAnsiTheme="majorBidi" w:cstheme="majorBidi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br w:type="page"/>
      </w:r>
    </w:p>
    <w:p w14:paraId="7BCEC8AF" w14:textId="77777777" w:rsidR="00B7766D" w:rsidRPr="006666FA" w:rsidRDefault="00B7766D" w:rsidP="004B72E4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ต้นทุนทางการเงิน</w:t>
      </w:r>
    </w:p>
    <w:p w14:paraId="46F5E60C" w14:textId="77777777" w:rsidR="00B7766D" w:rsidRPr="006666FA" w:rsidRDefault="00B7766D" w:rsidP="00B7766D">
      <w:pPr>
        <w:spacing w:line="240" w:lineRule="auto"/>
        <w:ind w:left="540" w:hanging="540"/>
        <w:jc w:val="both"/>
        <w:rPr>
          <w:rFonts w:asciiTheme="majorBidi" w:hAnsiTheme="majorBidi" w:cstheme="majorBidi"/>
          <w:szCs w:val="24"/>
        </w:rPr>
      </w:pPr>
    </w:p>
    <w:tbl>
      <w:tblPr>
        <w:tblW w:w="93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195"/>
        <w:gridCol w:w="180"/>
        <w:gridCol w:w="1207"/>
        <w:gridCol w:w="178"/>
        <w:gridCol w:w="1217"/>
        <w:gridCol w:w="180"/>
        <w:gridCol w:w="1170"/>
      </w:tblGrid>
      <w:tr w:rsidR="00B7766D" w:rsidRPr="006666FA" w14:paraId="3BD5E3D9" w14:textId="77777777" w:rsidTr="00607D3A">
        <w:trPr>
          <w:cantSplit/>
        </w:trPr>
        <w:tc>
          <w:tcPr>
            <w:tcW w:w="4061" w:type="dxa"/>
          </w:tcPr>
          <w:p w14:paraId="62873997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82" w:type="dxa"/>
            <w:gridSpan w:val="3"/>
          </w:tcPr>
          <w:p w14:paraId="78B950E2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7860F80B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3"/>
          </w:tcPr>
          <w:p w14:paraId="3B18A745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7D3A" w:rsidRPr="006666FA" w14:paraId="597C45A5" w14:textId="77777777" w:rsidTr="00FD542D">
        <w:trPr>
          <w:cantSplit/>
        </w:trPr>
        <w:tc>
          <w:tcPr>
            <w:tcW w:w="4061" w:type="dxa"/>
          </w:tcPr>
          <w:p w14:paraId="1792D73F" w14:textId="77777777" w:rsidR="00607D3A" w:rsidRPr="006666FA" w:rsidRDefault="00607D3A" w:rsidP="00607D3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center"/>
          </w:tcPr>
          <w:p w14:paraId="77585670" w14:textId="598F59EF" w:rsidR="00607D3A" w:rsidRPr="006666FA" w:rsidRDefault="00B30E1D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12F8FCA1" w14:textId="77777777" w:rsidR="00607D3A" w:rsidRPr="006666FA" w:rsidRDefault="00607D3A" w:rsidP="00607D3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vAlign w:val="center"/>
          </w:tcPr>
          <w:p w14:paraId="75005C5D" w14:textId="43AADEE9" w:rsidR="00607D3A" w:rsidRPr="006666FA" w:rsidRDefault="00B30E1D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29E45E9D" w14:textId="77777777" w:rsidR="00607D3A" w:rsidRPr="006666FA" w:rsidRDefault="00607D3A" w:rsidP="00607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vAlign w:val="center"/>
          </w:tcPr>
          <w:p w14:paraId="390E6635" w14:textId="7C3561FE" w:rsidR="00607D3A" w:rsidRPr="006666FA" w:rsidRDefault="00B30E1D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7873C96E" w14:textId="77777777" w:rsidR="00607D3A" w:rsidRPr="006666FA" w:rsidRDefault="00607D3A" w:rsidP="00607D3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0D037A6C" w14:textId="5B227AA4" w:rsidR="00607D3A" w:rsidRPr="006666FA" w:rsidRDefault="00B30E1D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B7766D" w:rsidRPr="006666FA" w14:paraId="022940FC" w14:textId="77777777" w:rsidTr="00607D3A">
        <w:trPr>
          <w:cantSplit/>
        </w:trPr>
        <w:tc>
          <w:tcPr>
            <w:tcW w:w="4061" w:type="dxa"/>
          </w:tcPr>
          <w:p w14:paraId="0F889E91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27" w:type="dxa"/>
            <w:gridSpan w:val="7"/>
          </w:tcPr>
          <w:p w14:paraId="0737C911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7766D" w:rsidRPr="006666FA" w14:paraId="4EBC5D3B" w14:textId="77777777" w:rsidTr="00FD542D">
        <w:trPr>
          <w:cantSplit/>
        </w:trPr>
        <w:tc>
          <w:tcPr>
            <w:tcW w:w="4061" w:type="dxa"/>
          </w:tcPr>
          <w:p w14:paraId="03AEB2AE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1195" w:type="dxa"/>
          </w:tcPr>
          <w:p w14:paraId="60097A5A" w14:textId="77777777" w:rsidR="00B7766D" w:rsidRPr="006666FA" w:rsidRDefault="00B7766D" w:rsidP="00607D3A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A7C7EB" w14:textId="77777777" w:rsidR="00B7766D" w:rsidRPr="006666FA" w:rsidRDefault="00B7766D" w:rsidP="00607D3A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7" w:type="dxa"/>
          </w:tcPr>
          <w:p w14:paraId="4DAD6F3E" w14:textId="77777777" w:rsidR="00B7766D" w:rsidRPr="006666FA" w:rsidRDefault="00B7766D" w:rsidP="00607D3A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1917472" w14:textId="77777777" w:rsidR="00B7766D" w:rsidRPr="006666FA" w:rsidRDefault="00B7766D" w:rsidP="00607D3A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</w:tcPr>
          <w:p w14:paraId="142CE181" w14:textId="77777777" w:rsidR="00B7766D" w:rsidRPr="006666FA" w:rsidRDefault="00B7766D" w:rsidP="00607D3A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D3CC29" w14:textId="77777777" w:rsidR="00B7766D" w:rsidRPr="006666FA" w:rsidRDefault="00B7766D" w:rsidP="00607D3A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4C0083" w14:textId="77777777" w:rsidR="00B7766D" w:rsidRPr="006666FA" w:rsidRDefault="00B7766D" w:rsidP="00607D3A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542D" w:rsidRPr="006666FA" w14:paraId="3D130872" w14:textId="77777777" w:rsidTr="00FD542D">
        <w:trPr>
          <w:cantSplit/>
        </w:trPr>
        <w:tc>
          <w:tcPr>
            <w:tcW w:w="4061" w:type="dxa"/>
          </w:tcPr>
          <w:p w14:paraId="2B5190C1" w14:textId="77777777" w:rsidR="00FD542D" w:rsidRPr="006666FA" w:rsidRDefault="00FD542D" w:rsidP="00FD542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บุคคลและ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5" w:type="dxa"/>
            <w:vAlign w:val="bottom"/>
          </w:tcPr>
          <w:p w14:paraId="732AFA4D" w14:textId="30CBDBFC" w:rsidR="00FD542D" w:rsidRPr="006666FA" w:rsidRDefault="00FD542D" w:rsidP="0048489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D15308" w14:textId="77777777" w:rsidR="00FD542D" w:rsidRPr="006666FA" w:rsidRDefault="00FD542D" w:rsidP="00FD542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436B4BDF" w14:textId="65A87C2D" w:rsidR="00FD542D" w:rsidRPr="00BE6C17" w:rsidRDefault="00B30E1D" w:rsidP="00FD542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D542D" w:rsidRPr="00540F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527</w:t>
            </w:r>
          </w:p>
        </w:tc>
        <w:tc>
          <w:tcPr>
            <w:tcW w:w="178" w:type="dxa"/>
          </w:tcPr>
          <w:p w14:paraId="064A8E6B" w14:textId="77777777" w:rsidR="00FD542D" w:rsidRPr="00BE6C17" w:rsidRDefault="00FD542D" w:rsidP="00FD542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vAlign w:val="bottom"/>
          </w:tcPr>
          <w:p w14:paraId="754661A1" w14:textId="7EA3ED9D" w:rsidR="00FD542D" w:rsidRPr="00BE6C17" w:rsidRDefault="00B30E1D" w:rsidP="00FD542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D5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</w:p>
        </w:tc>
        <w:tc>
          <w:tcPr>
            <w:tcW w:w="180" w:type="dxa"/>
            <w:vAlign w:val="bottom"/>
          </w:tcPr>
          <w:p w14:paraId="281C57A0" w14:textId="77777777" w:rsidR="00FD542D" w:rsidRPr="00BE6C17" w:rsidRDefault="00FD542D" w:rsidP="00FD542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5A4B99" w14:textId="1DE53AFF" w:rsidR="00FD542D" w:rsidRPr="00DB4059" w:rsidRDefault="00B30E1D" w:rsidP="00FD542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D5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685</w:t>
            </w:r>
          </w:p>
        </w:tc>
      </w:tr>
      <w:tr w:rsidR="00FD542D" w:rsidRPr="006666FA" w14:paraId="3B577873" w14:textId="77777777" w:rsidTr="00603E2E">
        <w:trPr>
          <w:cantSplit/>
        </w:trPr>
        <w:tc>
          <w:tcPr>
            <w:tcW w:w="4061" w:type="dxa"/>
          </w:tcPr>
          <w:p w14:paraId="1E37CB6B" w14:textId="77777777" w:rsidR="00FD542D" w:rsidRPr="006666FA" w:rsidRDefault="00FD542D" w:rsidP="00FD542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</w:t>
            </w:r>
          </w:p>
        </w:tc>
        <w:tc>
          <w:tcPr>
            <w:tcW w:w="1195" w:type="dxa"/>
            <w:vAlign w:val="bottom"/>
          </w:tcPr>
          <w:p w14:paraId="5D837EB8" w14:textId="17CC2D23" w:rsidR="00FD542D" w:rsidRPr="006666FA" w:rsidRDefault="00A56998" w:rsidP="00FD542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241,276</w:t>
            </w:r>
          </w:p>
        </w:tc>
        <w:tc>
          <w:tcPr>
            <w:tcW w:w="180" w:type="dxa"/>
            <w:vAlign w:val="bottom"/>
          </w:tcPr>
          <w:p w14:paraId="18A13130" w14:textId="77777777" w:rsidR="00FD542D" w:rsidRPr="006666FA" w:rsidRDefault="00FD542D" w:rsidP="00FD542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7AE8B7D4" w14:textId="1729827A" w:rsidR="00FD542D" w:rsidRPr="00BE6C17" w:rsidRDefault="00B30E1D" w:rsidP="00FD542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Pr="00B30E1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FD542D" w:rsidRPr="00540F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178" w:type="dxa"/>
          </w:tcPr>
          <w:p w14:paraId="4CE14576" w14:textId="77777777" w:rsidR="00FD542D" w:rsidRPr="00BE6C17" w:rsidRDefault="00FD542D" w:rsidP="00FD542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vAlign w:val="bottom"/>
          </w:tcPr>
          <w:p w14:paraId="7932AD09" w14:textId="3AA8C64F" w:rsidR="00FD542D" w:rsidRPr="00145C02" w:rsidRDefault="00B30E1D" w:rsidP="00FD542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FD5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0B21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8252510" w14:textId="77777777" w:rsidR="00FD542D" w:rsidRPr="00BE6C17" w:rsidRDefault="00FD542D" w:rsidP="00FD542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0B94C7" w14:textId="06973085" w:rsidR="00FD542D" w:rsidRPr="00BE6C17" w:rsidRDefault="00B30E1D" w:rsidP="00FD542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D5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678</w:t>
            </w:r>
          </w:p>
        </w:tc>
      </w:tr>
      <w:tr w:rsidR="00FD542D" w:rsidRPr="006666FA" w14:paraId="3EF6BEF3" w14:textId="77777777" w:rsidTr="00603E2E">
        <w:trPr>
          <w:cantSplit/>
        </w:trPr>
        <w:tc>
          <w:tcPr>
            <w:tcW w:w="4061" w:type="dxa"/>
          </w:tcPr>
          <w:p w14:paraId="14642677" w14:textId="172F52EA" w:rsidR="00FD542D" w:rsidRPr="006666FA" w:rsidRDefault="00FD542D" w:rsidP="00FD542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95" w:type="dxa"/>
            <w:vAlign w:val="bottom"/>
          </w:tcPr>
          <w:p w14:paraId="6124707B" w14:textId="634E6704" w:rsidR="00FD542D" w:rsidRPr="006666FA" w:rsidRDefault="00A56998" w:rsidP="00FD542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17,577</w:t>
            </w:r>
          </w:p>
        </w:tc>
        <w:tc>
          <w:tcPr>
            <w:tcW w:w="180" w:type="dxa"/>
            <w:vAlign w:val="bottom"/>
          </w:tcPr>
          <w:p w14:paraId="4DFC02F0" w14:textId="77777777" w:rsidR="00FD542D" w:rsidRPr="006666FA" w:rsidRDefault="00FD542D" w:rsidP="00FD542D">
            <w:pPr>
              <w:tabs>
                <w:tab w:val="decimal" w:pos="927"/>
              </w:tabs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58098C60" w14:textId="4E2D86E9" w:rsidR="00FD542D" w:rsidRPr="00BE6C17" w:rsidRDefault="00B30E1D" w:rsidP="00FD542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603E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</w:p>
        </w:tc>
        <w:tc>
          <w:tcPr>
            <w:tcW w:w="178" w:type="dxa"/>
          </w:tcPr>
          <w:p w14:paraId="015B1AE4" w14:textId="77777777" w:rsidR="00FD542D" w:rsidRPr="00BE6C17" w:rsidRDefault="00FD542D" w:rsidP="00FD542D">
            <w:pPr>
              <w:tabs>
                <w:tab w:val="decimal" w:pos="927"/>
              </w:tabs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vAlign w:val="bottom"/>
          </w:tcPr>
          <w:p w14:paraId="1F235267" w14:textId="7EB84C8E" w:rsidR="00FD542D" w:rsidRPr="00BE6C17" w:rsidRDefault="00B30E1D" w:rsidP="00FD542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03E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019</w:t>
            </w:r>
          </w:p>
        </w:tc>
        <w:tc>
          <w:tcPr>
            <w:tcW w:w="180" w:type="dxa"/>
            <w:vAlign w:val="bottom"/>
          </w:tcPr>
          <w:p w14:paraId="291D0E64" w14:textId="77777777" w:rsidR="00FD542D" w:rsidRPr="00BE6C17" w:rsidRDefault="00FD542D" w:rsidP="00FD542D">
            <w:pPr>
              <w:tabs>
                <w:tab w:val="decimal" w:pos="927"/>
              </w:tabs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BDD08E" w14:textId="54AF879D" w:rsidR="00FD542D" w:rsidRPr="00BE6C17" w:rsidRDefault="00B30E1D" w:rsidP="00FD542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</w:tr>
      <w:tr w:rsidR="00CA228A" w:rsidRPr="006666FA" w14:paraId="4A44145C" w14:textId="77777777" w:rsidTr="00603E2E">
        <w:trPr>
          <w:cantSplit/>
        </w:trPr>
        <w:tc>
          <w:tcPr>
            <w:tcW w:w="4061" w:type="dxa"/>
          </w:tcPr>
          <w:p w14:paraId="7FA3B9B6" w14:textId="56F4CE3A" w:rsidR="00CA228A" w:rsidRPr="006666FA" w:rsidRDefault="00CA228A" w:rsidP="000B2175">
            <w:pPr>
              <w:spacing w:line="240" w:lineRule="atLeast"/>
              <w:ind w:left="197" w:hanging="1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บุคคลและ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7187088" w14:textId="3DBFFE81" w:rsidR="00CA228A" w:rsidRDefault="00A56998" w:rsidP="00CA228A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22,473</w:t>
            </w:r>
          </w:p>
        </w:tc>
        <w:tc>
          <w:tcPr>
            <w:tcW w:w="180" w:type="dxa"/>
            <w:vAlign w:val="bottom"/>
          </w:tcPr>
          <w:p w14:paraId="0FA1DD29" w14:textId="77777777" w:rsidR="00CA228A" w:rsidRPr="006666FA" w:rsidRDefault="00CA228A" w:rsidP="00CA228A">
            <w:pPr>
              <w:tabs>
                <w:tab w:val="decimal" w:pos="927"/>
              </w:tabs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4FAE39DF" w14:textId="495D680D" w:rsidR="00CA228A" w:rsidRPr="00540F40" w:rsidRDefault="00B30E1D" w:rsidP="00CA228A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603E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</w:p>
        </w:tc>
        <w:tc>
          <w:tcPr>
            <w:tcW w:w="178" w:type="dxa"/>
          </w:tcPr>
          <w:p w14:paraId="69EF00E4" w14:textId="77777777" w:rsidR="00CA228A" w:rsidRPr="00BE6C17" w:rsidRDefault="00CA228A" w:rsidP="00CA228A">
            <w:pPr>
              <w:tabs>
                <w:tab w:val="decimal" w:pos="927"/>
              </w:tabs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110225B7" w14:textId="74714F7E" w:rsidR="00CA228A" w:rsidRDefault="00B30E1D" w:rsidP="00CA228A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03E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</w:p>
        </w:tc>
        <w:tc>
          <w:tcPr>
            <w:tcW w:w="180" w:type="dxa"/>
            <w:vAlign w:val="bottom"/>
          </w:tcPr>
          <w:p w14:paraId="1A6D8CC3" w14:textId="77777777" w:rsidR="00CA228A" w:rsidRPr="00BE6C17" w:rsidRDefault="00CA228A" w:rsidP="00CA228A">
            <w:pPr>
              <w:tabs>
                <w:tab w:val="decimal" w:pos="927"/>
              </w:tabs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BDDFEA" w14:textId="58496A11" w:rsidR="00CA228A" w:rsidRDefault="00B30E1D" w:rsidP="00CA228A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03E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091</w:t>
            </w:r>
          </w:p>
        </w:tc>
      </w:tr>
      <w:tr w:rsidR="00CA228A" w:rsidRPr="006666FA" w14:paraId="5144B6B4" w14:textId="77777777" w:rsidTr="00063B6D">
        <w:trPr>
          <w:cantSplit/>
        </w:trPr>
        <w:tc>
          <w:tcPr>
            <w:tcW w:w="4061" w:type="dxa"/>
          </w:tcPr>
          <w:p w14:paraId="1B084CE4" w14:textId="77777777" w:rsidR="00CA228A" w:rsidRPr="006666FA" w:rsidRDefault="00CA228A" w:rsidP="00CA228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A8DC9" w14:textId="7FD05247" w:rsidR="00CA228A" w:rsidRPr="006666FA" w:rsidRDefault="00B30E1D" w:rsidP="00CA228A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281</w:t>
            </w:r>
            <w:r w:rsidR="00CA228A" w:rsidRPr="00063B6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56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326</w:t>
            </w:r>
          </w:p>
        </w:tc>
        <w:tc>
          <w:tcPr>
            <w:tcW w:w="180" w:type="dxa"/>
            <w:vAlign w:val="bottom"/>
          </w:tcPr>
          <w:p w14:paraId="009E3263" w14:textId="77777777" w:rsidR="00CA228A" w:rsidRPr="006666FA" w:rsidRDefault="00CA228A" w:rsidP="00CA228A">
            <w:pPr>
              <w:tabs>
                <w:tab w:val="decimal" w:pos="927"/>
              </w:tabs>
              <w:ind w:left="-9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FB5B0" w14:textId="4BAB945D" w:rsidR="00CA228A" w:rsidRPr="006666FA" w:rsidRDefault="00B30E1D" w:rsidP="00CA228A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299</w:t>
            </w:r>
            <w:r w:rsidR="00CA22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911</w:t>
            </w:r>
          </w:p>
        </w:tc>
        <w:tc>
          <w:tcPr>
            <w:tcW w:w="178" w:type="dxa"/>
          </w:tcPr>
          <w:p w14:paraId="1FEA03D9" w14:textId="77777777" w:rsidR="00CA228A" w:rsidRPr="006666FA" w:rsidRDefault="00CA228A" w:rsidP="00CA228A">
            <w:pPr>
              <w:tabs>
                <w:tab w:val="decimal" w:pos="927"/>
              </w:tabs>
              <w:ind w:left="-9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251C7" w14:textId="7E94D531" w:rsidR="00CA228A" w:rsidRPr="006666FA" w:rsidRDefault="00B30E1D" w:rsidP="00CA228A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CA22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  <w:r w:rsidR="000B21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4128371B" w14:textId="77777777" w:rsidR="00CA228A" w:rsidRPr="006666FA" w:rsidRDefault="00CA228A" w:rsidP="00CA228A">
            <w:pPr>
              <w:tabs>
                <w:tab w:val="decimal" w:pos="927"/>
              </w:tabs>
              <w:ind w:left="-9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6CB5E" w14:textId="30D687E2" w:rsidR="00CA228A" w:rsidRPr="006666FA" w:rsidRDefault="00B30E1D" w:rsidP="00CA228A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CA22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490</w:t>
            </w:r>
          </w:p>
        </w:tc>
      </w:tr>
    </w:tbl>
    <w:p w14:paraId="54220443" w14:textId="77777777" w:rsidR="00B7766D" w:rsidRPr="006666FA" w:rsidRDefault="00B7766D" w:rsidP="00B7766D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380A5542" w14:textId="77777777" w:rsidR="00B7766D" w:rsidRPr="005558E5" w:rsidRDefault="00B7766D" w:rsidP="004B72E4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558E5">
        <w:rPr>
          <w:rFonts w:asciiTheme="majorBidi" w:hAnsiTheme="majorBidi" w:cstheme="majorBidi"/>
          <w:b w:val="0"/>
          <w:bCs/>
          <w:sz w:val="30"/>
          <w:szCs w:val="30"/>
          <w:cs/>
        </w:rPr>
        <w:t>ภาษีเงินได้</w:t>
      </w:r>
      <w:r w:rsidRPr="005558E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</w:t>
      </w:r>
    </w:p>
    <w:p w14:paraId="7F75936C" w14:textId="77777777" w:rsidR="00B7766D" w:rsidRPr="006666FA" w:rsidRDefault="00B7766D" w:rsidP="00B7766D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8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630"/>
        <w:gridCol w:w="1224"/>
        <w:gridCol w:w="180"/>
        <w:gridCol w:w="1206"/>
        <w:gridCol w:w="178"/>
        <w:gridCol w:w="1199"/>
        <w:gridCol w:w="180"/>
        <w:gridCol w:w="1170"/>
      </w:tblGrid>
      <w:tr w:rsidR="00B7766D" w:rsidRPr="006666FA" w14:paraId="36E0D1CA" w14:textId="77777777" w:rsidTr="00607D3A">
        <w:trPr>
          <w:cantSplit/>
        </w:trPr>
        <w:tc>
          <w:tcPr>
            <w:tcW w:w="3420" w:type="dxa"/>
          </w:tcPr>
          <w:p w14:paraId="5CA59D41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630" w:type="dxa"/>
          </w:tcPr>
          <w:p w14:paraId="588EACBD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485BE9A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9EE0205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3"/>
          </w:tcPr>
          <w:p w14:paraId="4AD05F32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7D3A" w:rsidRPr="006666FA" w14:paraId="38AB4D7E" w14:textId="77777777" w:rsidTr="00607D3A">
        <w:trPr>
          <w:cantSplit/>
        </w:trPr>
        <w:tc>
          <w:tcPr>
            <w:tcW w:w="3420" w:type="dxa"/>
          </w:tcPr>
          <w:p w14:paraId="69DCF6F1" w14:textId="77777777" w:rsidR="00607D3A" w:rsidRPr="006666FA" w:rsidRDefault="00607D3A" w:rsidP="00607D3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14:paraId="5CFA5D1B" w14:textId="77777777" w:rsidR="00607D3A" w:rsidRPr="006666FA" w:rsidRDefault="00607D3A" w:rsidP="00607D3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24" w:type="dxa"/>
            <w:vAlign w:val="center"/>
          </w:tcPr>
          <w:p w14:paraId="0BD2C1AF" w14:textId="40F83C19" w:rsidR="00607D3A" w:rsidRPr="006666FA" w:rsidRDefault="00B30E1D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2F5D0721" w14:textId="77777777" w:rsidR="00607D3A" w:rsidRPr="006666FA" w:rsidRDefault="00607D3A" w:rsidP="00607D3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  <w:vAlign w:val="center"/>
          </w:tcPr>
          <w:p w14:paraId="1EE74B71" w14:textId="7330F570" w:rsidR="00607D3A" w:rsidRPr="006666FA" w:rsidRDefault="00B30E1D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2A45E859" w14:textId="77777777" w:rsidR="00607D3A" w:rsidRPr="006666FA" w:rsidRDefault="00607D3A" w:rsidP="00607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center"/>
          </w:tcPr>
          <w:p w14:paraId="56EF5DF2" w14:textId="3E7B6A2F" w:rsidR="00607D3A" w:rsidRPr="006666FA" w:rsidRDefault="00B30E1D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37F3EEEC" w14:textId="77777777" w:rsidR="00607D3A" w:rsidRPr="006666FA" w:rsidRDefault="00607D3A" w:rsidP="00607D3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24219DB1" w14:textId="26D75747" w:rsidR="00607D3A" w:rsidRPr="006666FA" w:rsidRDefault="00B30E1D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B7766D" w:rsidRPr="006666FA" w14:paraId="643C31ED" w14:textId="77777777" w:rsidTr="00607D3A">
        <w:trPr>
          <w:cantSplit/>
        </w:trPr>
        <w:tc>
          <w:tcPr>
            <w:tcW w:w="3420" w:type="dxa"/>
          </w:tcPr>
          <w:p w14:paraId="1EC8AB79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14:paraId="13670C7D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7" w:type="dxa"/>
            <w:gridSpan w:val="7"/>
          </w:tcPr>
          <w:p w14:paraId="7356CE7B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7766D" w:rsidRPr="006666FA" w14:paraId="7A9F012F" w14:textId="77777777" w:rsidTr="00A01ECA">
        <w:trPr>
          <w:cantSplit/>
          <w:trHeight w:val="211"/>
        </w:trPr>
        <w:tc>
          <w:tcPr>
            <w:tcW w:w="3420" w:type="dxa"/>
          </w:tcPr>
          <w:p w14:paraId="74544B01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630" w:type="dxa"/>
          </w:tcPr>
          <w:p w14:paraId="60CE5382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6667CAA" w14:textId="77777777" w:rsidR="00B7766D" w:rsidRPr="006666FA" w:rsidRDefault="00B7766D" w:rsidP="00607D3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C968D1" w14:textId="77777777" w:rsidR="00B7766D" w:rsidRPr="006666FA" w:rsidRDefault="00B7766D" w:rsidP="00607D3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3DC6D259" w14:textId="77777777" w:rsidR="00B7766D" w:rsidRPr="006666FA" w:rsidRDefault="00B7766D" w:rsidP="00607D3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F80718F" w14:textId="77777777" w:rsidR="00B7766D" w:rsidRPr="006666FA" w:rsidRDefault="00B7766D" w:rsidP="00607D3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D912A87" w14:textId="77777777" w:rsidR="00B7766D" w:rsidRPr="006666FA" w:rsidRDefault="00B7766D" w:rsidP="00607D3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1963FE" w14:textId="77777777" w:rsidR="00B7766D" w:rsidRPr="006666FA" w:rsidRDefault="00B7766D" w:rsidP="00607D3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DF724" w14:textId="77777777" w:rsidR="00B7766D" w:rsidRPr="006666FA" w:rsidRDefault="00B7766D" w:rsidP="00607D3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596F" w:rsidRPr="006666FA" w14:paraId="626B7C9D" w14:textId="77777777" w:rsidTr="00607D3A">
        <w:trPr>
          <w:cantSplit/>
        </w:trPr>
        <w:tc>
          <w:tcPr>
            <w:tcW w:w="3420" w:type="dxa"/>
          </w:tcPr>
          <w:p w14:paraId="40FD5180" w14:textId="77777777" w:rsidR="002D596F" w:rsidRPr="006666FA" w:rsidRDefault="002D596F" w:rsidP="002D59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630" w:type="dxa"/>
          </w:tcPr>
          <w:p w14:paraId="512C64DB" w14:textId="77777777" w:rsidR="002D596F" w:rsidRPr="006666FA" w:rsidRDefault="002D596F" w:rsidP="002D596F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2F25F8BB" w14:textId="3F603AA9" w:rsidR="002D596F" w:rsidRPr="008F6B4E" w:rsidRDefault="00B30E1D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  <w:r w:rsidR="002D596F" w:rsidRPr="002D59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180" w:type="dxa"/>
            <w:vAlign w:val="bottom"/>
          </w:tcPr>
          <w:p w14:paraId="5EC3E93C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1CD791B1" w14:textId="24595EA7" w:rsidR="002D596F" w:rsidRPr="006666FA" w:rsidRDefault="00B30E1D" w:rsidP="002D596F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="002D596F" w:rsidRPr="004B18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039</w:t>
            </w:r>
          </w:p>
        </w:tc>
        <w:tc>
          <w:tcPr>
            <w:tcW w:w="178" w:type="dxa"/>
          </w:tcPr>
          <w:p w14:paraId="14FD068D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49F0FB21" w14:textId="2B903F9E" w:rsidR="002D596F" w:rsidRPr="006666FA" w:rsidRDefault="002D596F" w:rsidP="002D596F">
            <w:pPr>
              <w:tabs>
                <w:tab w:val="decimal" w:pos="713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DF0BC3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D30B75" w14:textId="333D6611" w:rsidR="002D596F" w:rsidRPr="00656A40" w:rsidRDefault="002D596F" w:rsidP="002D596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D596F" w:rsidRPr="006666FA" w14:paraId="773762A7" w14:textId="77777777" w:rsidTr="00607D3A">
        <w:trPr>
          <w:cantSplit/>
        </w:trPr>
        <w:tc>
          <w:tcPr>
            <w:tcW w:w="3420" w:type="dxa"/>
          </w:tcPr>
          <w:p w14:paraId="455E8C8E" w14:textId="77777777" w:rsidR="002D596F" w:rsidRPr="006666FA" w:rsidRDefault="002D596F" w:rsidP="002D596F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5743019F" w14:textId="77777777" w:rsidR="002D596F" w:rsidRPr="006666FA" w:rsidRDefault="002D596F" w:rsidP="002D596F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0A20907" w14:textId="3F4DC7D7" w:rsidR="002D596F" w:rsidRPr="006666FA" w:rsidRDefault="00B30E1D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</w:t>
            </w:r>
            <w:r w:rsidR="002D596F" w:rsidRPr="002D59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888</w:t>
            </w:r>
          </w:p>
        </w:tc>
        <w:tc>
          <w:tcPr>
            <w:tcW w:w="180" w:type="dxa"/>
            <w:vAlign w:val="bottom"/>
          </w:tcPr>
          <w:p w14:paraId="23412A56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601E216" w14:textId="5C1A1B11" w:rsidR="002D596F" w:rsidRPr="006666FA" w:rsidRDefault="00B30E1D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  <w:r w:rsidR="002D596F" w:rsidRPr="004B18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039</w:t>
            </w:r>
          </w:p>
        </w:tc>
        <w:tc>
          <w:tcPr>
            <w:tcW w:w="178" w:type="dxa"/>
          </w:tcPr>
          <w:p w14:paraId="614B2C59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1BF141AE" w14:textId="13E21D99" w:rsidR="002D596F" w:rsidRPr="006666FA" w:rsidRDefault="002D596F" w:rsidP="002D596F">
            <w:pPr>
              <w:tabs>
                <w:tab w:val="decimal" w:pos="713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71608B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916E0A" w14:textId="4F5C2D72" w:rsidR="002D596F" w:rsidRPr="006666FA" w:rsidRDefault="002D596F" w:rsidP="002D596F">
            <w:pPr>
              <w:tabs>
                <w:tab w:val="decimal" w:pos="709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D596F" w:rsidRPr="006666FA" w14:paraId="55B06B81" w14:textId="77777777" w:rsidTr="00607D3A">
        <w:trPr>
          <w:cantSplit/>
        </w:trPr>
        <w:tc>
          <w:tcPr>
            <w:tcW w:w="3420" w:type="dxa"/>
          </w:tcPr>
          <w:p w14:paraId="22D08586" w14:textId="77777777" w:rsidR="002D596F" w:rsidRPr="006666FA" w:rsidRDefault="002D596F" w:rsidP="002D596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349F2C0A" w14:textId="77777777" w:rsidR="002D596F" w:rsidRPr="006666FA" w:rsidRDefault="002D596F" w:rsidP="002D596F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969449D" w14:textId="77777777" w:rsidR="002D596F" w:rsidRPr="006666FA" w:rsidRDefault="002D596F" w:rsidP="002D596F">
            <w:pPr>
              <w:tabs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67A11BA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406EC7C" w14:textId="77777777" w:rsidR="002D596F" w:rsidRPr="006666FA" w:rsidRDefault="002D596F" w:rsidP="002D596F">
            <w:pPr>
              <w:tabs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18AAF158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70F97B75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022414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2ECE63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596F" w:rsidRPr="006666FA" w14:paraId="22B5DE64" w14:textId="77777777" w:rsidTr="00607D3A">
        <w:trPr>
          <w:cantSplit/>
        </w:trPr>
        <w:tc>
          <w:tcPr>
            <w:tcW w:w="3420" w:type="dxa"/>
          </w:tcPr>
          <w:p w14:paraId="6C190EE6" w14:textId="77777777" w:rsidR="002D596F" w:rsidRPr="006666FA" w:rsidRDefault="002D596F" w:rsidP="002D596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30" w:type="dxa"/>
          </w:tcPr>
          <w:p w14:paraId="185D81FF" w14:textId="77777777" w:rsidR="002D596F" w:rsidRPr="006666FA" w:rsidRDefault="002D596F" w:rsidP="002D596F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</w:tcPr>
          <w:p w14:paraId="5650D19A" w14:textId="77777777" w:rsidR="002D596F" w:rsidRPr="006666FA" w:rsidRDefault="002D596F" w:rsidP="002D596F">
            <w:pPr>
              <w:tabs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85E319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C663456" w14:textId="77777777" w:rsidR="002D596F" w:rsidRPr="006666FA" w:rsidRDefault="002D596F" w:rsidP="002D596F">
            <w:pPr>
              <w:tabs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67F2A3A0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27C2FE7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4697A5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346FE8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596F" w:rsidRPr="006666FA" w14:paraId="5866B204" w14:textId="77777777" w:rsidTr="00607D3A">
        <w:trPr>
          <w:cantSplit/>
        </w:trPr>
        <w:tc>
          <w:tcPr>
            <w:tcW w:w="3420" w:type="dxa"/>
          </w:tcPr>
          <w:p w14:paraId="36216444" w14:textId="77777777" w:rsidR="002D596F" w:rsidRPr="006666FA" w:rsidRDefault="002D596F" w:rsidP="002D596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แตก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ต่างชั่วคราว</w:t>
            </w:r>
          </w:p>
        </w:tc>
        <w:tc>
          <w:tcPr>
            <w:tcW w:w="630" w:type="dxa"/>
          </w:tcPr>
          <w:p w14:paraId="3A10588C" w14:textId="77777777" w:rsidR="002D596F" w:rsidRPr="006666FA" w:rsidRDefault="002D596F" w:rsidP="002D596F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021D684" w14:textId="1FB55D37" w:rsidR="002D596F" w:rsidRPr="006666FA" w:rsidRDefault="00CE5B87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  <w:r w:rsidRPr="00CE5B8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Pr="00CE5B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  <w:r w:rsidRPr="00CE5B8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D2F4FC2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2B139C18" w14:textId="791CF3BC" w:rsidR="002D596F" w:rsidRPr="006666FA" w:rsidRDefault="00B30E1D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2D596F" w:rsidRPr="004B18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019</w:t>
            </w:r>
          </w:p>
        </w:tc>
        <w:tc>
          <w:tcPr>
            <w:tcW w:w="178" w:type="dxa"/>
          </w:tcPr>
          <w:p w14:paraId="2A581DA9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1176A72D" w14:textId="5902F4C0" w:rsidR="002D596F" w:rsidRPr="006666FA" w:rsidRDefault="00B30E1D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</w:t>
            </w:r>
          </w:p>
        </w:tc>
        <w:tc>
          <w:tcPr>
            <w:tcW w:w="180" w:type="dxa"/>
            <w:vAlign w:val="bottom"/>
          </w:tcPr>
          <w:p w14:paraId="0FF82777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0EC9F6" w14:textId="59BD4C9B" w:rsidR="002D596F" w:rsidRPr="006666FA" w:rsidRDefault="00B30E1D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D596F" w:rsidRPr="004B18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266</w:t>
            </w:r>
          </w:p>
        </w:tc>
      </w:tr>
      <w:tr w:rsidR="002D596F" w:rsidRPr="006666FA" w14:paraId="3C0E4018" w14:textId="77777777" w:rsidTr="00607D3A">
        <w:trPr>
          <w:cantSplit/>
        </w:trPr>
        <w:tc>
          <w:tcPr>
            <w:tcW w:w="3420" w:type="dxa"/>
          </w:tcPr>
          <w:p w14:paraId="76C82083" w14:textId="77777777" w:rsidR="002D596F" w:rsidRPr="006666FA" w:rsidRDefault="002D596F" w:rsidP="002D596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7694325B" w14:textId="77777777" w:rsidR="002D596F" w:rsidRPr="006666FA" w:rsidRDefault="002D596F" w:rsidP="002D596F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CB523" w14:textId="0256E098" w:rsidR="002D596F" w:rsidRPr="006666FA" w:rsidRDefault="00CE5B87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E5B87">
              <w:rPr>
                <w:rFonts w:asciiTheme="majorBidi" w:hAnsiTheme="majorBidi" w:cstheme="majorBidi"/>
                <w:b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80</w:t>
            </w:r>
            <w:r w:rsidRPr="00CE5B87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667</w:t>
            </w:r>
            <w:r w:rsidRPr="00CE5B87"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59DBEBB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ADC8E" w14:textId="5AA4BCE6" w:rsidR="002D596F" w:rsidRPr="006666FA" w:rsidRDefault="00B30E1D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9</w:t>
            </w:r>
            <w:r w:rsidR="002D596F" w:rsidRPr="004B185C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019</w:t>
            </w:r>
          </w:p>
        </w:tc>
        <w:tc>
          <w:tcPr>
            <w:tcW w:w="178" w:type="dxa"/>
          </w:tcPr>
          <w:p w14:paraId="58DC1E82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B42DD" w14:textId="6AF8C11A" w:rsidR="002D596F" w:rsidRPr="006666FA" w:rsidRDefault="00B30E1D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913</w:t>
            </w:r>
          </w:p>
        </w:tc>
        <w:tc>
          <w:tcPr>
            <w:tcW w:w="180" w:type="dxa"/>
            <w:vAlign w:val="bottom"/>
          </w:tcPr>
          <w:p w14:paraId="6C90BF65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B7EDB" w14:textId="3FFBCFC8" w:rsidR="002D596F" w:rsidRPr="006666FA" w:rsidRDefault="00B30E1D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2D596F" w:rsidRPr="004B18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266</w:t>
            </w:r>
          </w:p>
        </w:tc>
      </w:tr>
      <w:tr w:rsidR="002D596F" w:rsidRPr="006666FA" w14:paraId="341529D6" w14:textId="77777777" w:rsidTr="00607D3A">
        <w:trPr>
          <w:cantSplit/>
        </w:trPr>
        <w:tc>
          <w:tcPr>
            <w:tcW w:w="3420" w:type="dxa"/>
          </w:tcPr>
          <w:p w14:paraId="09BDBCD4" w14:textId="77777777" w:rsidR="002D596F" w:rsidRPr="006666FA" w:rsidRDefault="002D596F" w:rsidP="002D596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4F01B7E7" w14:textId="77777777" w:rsidR="002D596F" w:rsidRPr="006666FA" w:rsidRDefault="002D596F" w:rsidP="002D596F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F8FD2D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155C2C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47DDFFE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1C071594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56D37D72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A805E7A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B51C8C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D596F" w:rsidRPr="006666FA" w14:paraId="19505DA1" w14:textId="77777777" w:rsidTr="00607D3A">
        <w:trPr>
          <w:cantSplit/>
        </w:trPr>
        <w:tc>
          <w:tcPr>
            <w:tcW w:w="3420" w:type="dxa"/>
          </w:tcPr>
          <w:p w14:paraId="2AF2BDB3" w14:textId="77777777" w:rsidR="002D596F" w:rsidRPr="006666FA" w:rsidRDefault="002D596F" w:rsidP="002D596F">
            <w:pPr>
              <w:spacing w:line="240" w:lineRule="atLeast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3D645664" w14:textId="77777777" w:rsidR="002D596F" w:rsidRPr="006666FA" w:rsidRDefault="002D596F" w:rsidP="002D596F">
            <w:pPr>
              <w:tabs>
                <w:tab w:val="decimal" w:pos="102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14:paraId="4D53166A" w14:textId="7FE0E139" w:rsidR="002D596F" w:rsidRPr="006666FA" w:rsidRDefault="00B30E1D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="00CE5B87" w:rsidRPr="00CE5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80" w:type="dxa"/>
            <w:vAlign w:val="bottom"/>
          </w:tcPr>
          <w:p w14:paraId="078FC36B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31488A5B" w14:textId="12C5F737" w:rsidR="002D596F" w:rsidRPr="006666FA" w:rsidRDefault="00B30E1D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</w:t>
            </w:r>
            <w:r w:rsidR="002D596F" w:rsidRPr="004B18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058</w:t>
            </w:r>
          </w:p>
        </w:tc>
        <w:tc>
          <w:tcPr>
            <w:tcW w:w="178" w:type="dxa"/>
          </w:tcPr>
          <w:p w14:paraId="46F09E86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vAlign w:val="bottom"/>
          </w:tcPr>
          <w:p w14:paraId="17FE4FE0" w14:textId="3BCC2296" w:rsidR="002D596F" w:rsidRPr="006666FA" w:rsidRDefault="00B30E1D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913</w:t>
            </w:r>
          </w:p>
        </w:tc>
        <w:tc>
          <w:tcPr>
            <w:tcW w:w="180" w:type="dxa"/>
            <w:vAlign w:val="bottom"/>
          </w:tcPr>
          <w:p w14:paraId="124B0C02" w14:textId="77777777" w:rsidR="002D596F" w:rsidRPr="006666FA" w:rsidRDefault="002D596F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4187514" w14:textId="6C56D44E" w:rsidR="002D596F" w:rsidRPr="006666FA" w:rsidRDefault="00B30E1D" w:rsidP="002D596F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2D596F" w:rsidRPr="004B18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266</w:t>
            </w:r>
          </w:p>
        </w:tc>
      </w:tr>
    </w:tbl>
    <w:p w14:paraId="3B24A967" w14:textId="77777777" w:rsidR="00B7766D" w:rsidRPr="006666FA" w:rsidRDefault="00B7766D" w:rsidP="00B7766D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883ABF0" w14:textId="77777777" w:rsidR="00B7766D" w:rsidRPr="006666FA" w:rsidRDefault="00B7766D" w:rsidP="00B7766D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E67CFA8" w14:textId="77777777" w:rsidR="00B7766D" w:rsidRPr="006666FA" w:rsidRDefault="00B7766D" w:rsidP="00CD764D">
      <w:pPr>
        <w:spacing w:line="240" w:lineRule="auto"/>
        <w:ind w:left="540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53523C32" w14:textId="77777777" w:rsidR="00537AE4" w:rsidRDefault="00537AE4">
      <w:r>
        <w:br w:type="page"/>
      </w:r>
    </w:p>
    <w:tbl>
      <w:tblPr>
        <w:tblW w:w="9439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9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B7766D" w:rsidRPr="006666FA" w14:paraId="5AB80C24" w14:textId="77777777" w:rsidTr="00607D3A">
        <w:trPr>
          <w:cantSplit/>
        </w:trPr>
        <w:tc>
          <w:tcPr>
            <w:tcW w:w="3049" w:type="dxa"/>
          </w:tcPr>
          <w:p w14:paraId="2F964616" w14:textId="39E2F809" w:rsidR="00B7766D" w:rsidRPr="006666FA" w:rsidRDefault="00B7766D" w:rsidP="00607D3A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11"/>
          </w:tcPr>
          <w:p w14:paraId="330B7C9B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7766D" w:rsidRPr="006666FA" w14:paraId="0E99D82B" w14:textId="77777777" w:rsidTr="00607D3A">
        <w:trPr>
          <w:cantSplit/>
        </w:trPr>
        <w:tc>
          <w:tcPr>
            <w:tcW w:w="3049" w:type="dxa"/>
          </w:tcPr>
          <w:p w14:paraId="61B6A601" w14:textId="77777777" w:rsidR="00B7766D" w:rsidRPr="006666FA" w:rsidRDefault="00B7766D" w:rsidP="00607D3A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5"/>
            <w:vAlign w:val="center"/>
          </w:tcPr>
          <w:p w14:paraId="370B67E7" w14:textId="2A3CBF5D" w:rsidR="00B7766D" w:rsidRPr="006666FA" w:rsidRDefault="00B30E1D" w:rsidP="00607D3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B9DE634" w14:textId="77777777" w:rsidR="00B7766D" w:rsidRPr="006666FA" w:rsidRDefault="00B7766D" w:rsidP="00607D3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5"/>
            <w:vAlign w:val="center"/>
          </w:tcPr>
          <w:p w14:paraId="03953834" w14:textId="3A98E86B" w:rsidR="00B7766D" w:rsidRPr="006666FA" w:rsidRDefault="00B30E1D" w:rsidP="00607D3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B7766D" w:rsidRPr="006666FA" w14:paraId="64F7939B" w14:textId="77777777" w:rsidTr="00607D3A">
        <w:trPr>
          <w:cantSplit/>
        </w:trPr>
        <w:tc>
          <w:tcPr>
            <w:tcW w:w="3049" w:type="dxa"/>
          </w:tcPr>
          <w:p w14:paraId="3F06A2B8" w14:textId="77777777" w:rsidR="00B7766D" w:rsidRPr="006666FA" w:rsidRDefault="00B7766D" w:rsidP="00607D3A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7C9D300D" w14:textId="77777777" w:rsidR="00B7766D" w:rsidRPr="006666FA" w:rsidRDefault="00B7766D" w:rsidP="00607D3A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3549604E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B00544B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6AEB7C9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CD5B21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4C2DFB45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B0D70B1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6DA8FBFB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6D7C98B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F5B88A1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59545A2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9D13B9" w14:textId="361A76A8" w:rsidR="00B7766D" w:rsidRPr="006666FA" w:rsidRDefault="000C2B3B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  <w:r w:rsidR="00B7766D"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70A58B5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F9C996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3B72AF3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7766D" w:rsidRPr="006666FA" w14:paraId="329DAB1E" w14:textId="77777777" w:rsidTr="00607D3A">
        <w:trPr>
          <w:cantSplit/>
        </w:trPr>
        <w:tc>
          <w:tcPr>
            <w:tcW w:w="3049" w:type="dxa"/>
          </w:tcPr>
          <w:p w14:paraId="08E67E4C" w14:textId="77777777" w:rsidR="00B7766D" w:rsidRPr="006666FA" w:rsidRDefault="00B7766D" w:rsidP="00607D3A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11"/>
          </w:tcPr>
          <w:p w14:paraId="0D87ED0C" w14:textId="77777777" w:rsidR="00B7766D" w:rsidRPr="006666FA" w:rsidRDefault="00B7766D" w:rsidP="00607D3A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766D" w:rsidRPr="006666FA" w14:paraId="2B431F6C" w14:textId="77777777" w:rsidTr="00607D3A">
        <w:trPr>
          <w:cantSplit/>
        </w:trPr>
        <w:tc>
          <w:tcPr>
            <w:tcW w:w="3049" w:type="dxa"/>
          </w:tcPr>
          <w:p w14:paraId="65BA7BDB" w14:textId="77777777" w:rsidR="00B7766D" w:rsidRPr="006666FA" w:rsidRDefault="00B7766D" w:rsidP="00607D3A">
            <w:pPr>
              <w:spacing w:line="240" w:lineRule="auto"/>
              <w:ind w:left="191" w:right="-84" w:hanging="191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3E2E7838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7C6D942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2897572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E6B604B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859FAD4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F89232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0D79AF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D01E92A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D5AF21C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506F94F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7971D12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07D3A" w:rsidRPr="006666FA" w14:paraId="0490BE01" w14:textId="77777777" w:rsidTr="00607D3A">
        <w:trPr>
          <w:cantSplit/>
        </w:trPr>
        <w:tc>
          <w:tcPr>
            <w:tcW w:w="3049" w:type="dxa"/>
          </w:tcPr>
          <w:p w14:paraId="49192A95" w14:textId="72DB5506" w:rsidR="00607D3A" w:rsidRPr="006666FA" w:rsidRDefault="00607D3A" w:rsidP="00607D3A">
            <w:pPr>
              <w:spacing w:line="240" w:lineRule="auto"/>
              <w:ind w:left="191" w:right="-84" w:hanging="191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กำไร</w:t>
            </w:r>
            <w:r w:rsidRPr="006666FA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5836062" w14:textId="0CC589F2" w:rsidR="00607D3A" w:rsidRPr="006666FA" w:rsidRDefault="00CE5B87" w:rsidP="00607D3A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5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CE5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  <w:r w:rsidRPr="00CE5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1569A9" w14:textId="77777777" w:rsidR="00607D3A" w:rsidRPr="006666FA" w:rsidRDefault="00607D3A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838555" w14:textId="5FAFCD8F" w:rsidR="00607D3A" w:rsidRPr="006666FA" w:rsidRDefault="00B30E1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E5B87" w:rsidRPr="00CE5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180" w:type="dxa"/>
          </w:tcPr>
          <w:p w14:paraId="3C9F0158" w14:textId="77777777" w:rsidR="00607D3A" w:rsidRPr="006666FA" w:rsidRDefault="00607D3A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036349" w14:textId="4CF4567A" w:rsidR="00607D3A" w:rsidRPr="006666FA" w:rsidRDefault="00CE5B87" w:rsidP="00607D3A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5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CE5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  <w:r w:rsidRPr="00CE5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C04CAF4" w14:textId="77777777" w:rsidR="00607D3A" w:rsidRPr="006666FA" w:rsidRDefault="00607D3A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EAA78B" w14:textId="17EF6422" w:rsidR="00607D3A" w:rsidRPr="006666FA" w:rsidRDefault="00607D3A" w:rsidP="00607D3A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18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4B18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  <w:r w:rsidRPr="004B18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B2A3C1C" w14:textId="77777777" w:rsidR="00607D3A" w:rsidRPr="006666FA" w:rsidRDefault="00607D3A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E50FC5A" w14:textId="3C93EB64" w:rsidR="00607D3A" w:rsidRPr="006666FA" w:rsidRDefault="00B30E1D" w:rsidP="00607D3A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07D3A" w:rsidRPr="004B18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180" w:type="dxa"/>
          </w:tcPr>
          <w:p w14:paraId="23EDDE0A" w14:textId="77777777" w:rsidR="00607D3A" w:rsidRPr="006666FA" w:rsidRDefault="00607D3A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6BFB33" w14:textId="2CE4A355" w:rsidR="00607D3A" w:rsidRPr="006666FA" w:rsidRDefault="00607D3A" w:rsidP="00607D3A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18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4B18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</w:t>
            </w:r>
            <w:r w:rsidRPr="004B18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07D3A" w:rsidRPr="006666FA" w14:paraId="6F940B55" w14:textId="77777777" w:rsidTr="00607D3A">
        <w:trPr>
          <w:cantSplit/>
        </w:trPr>
        <w:tc>
          <w:tcPr>
            <w:tcW w:w="3049" w:type="dxa"/>
          </w:tcPr>
          <w:p w14:paraId="3FD5E42F" w14:textId="77777777" w:rsidR="00607D3A" w:rsidRPr="006666FA" w:rsidRDefault="00607D3A" w:rsidP="00607D3A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FC548" w14:textId="4F5D3CA8" w:rsidR="00607D3A" w:rsidRPr="006666FA" w:rsidRDefault="00CE5B87" w:rsidP="00607D3A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5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CE5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930</w:t>
            </w:r>
            <w:r w:rsidRPr="00CE5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B600558" w14:textId="77777777" w:rsidR="00607D3A" w:rsidRPr="006666FA" w:rsidRDefault="00607D3A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9BE8E" w14:textId="63EF1B53" w:rsidR="00607D3A" w:rsidRPr="006666FA" w:rsidRDefault="00B30E1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E5B87" w:rsidRPr="00CE5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180" w:type="dxa"/>
          </w:tcPr>
          <w:p w14:paraId="59D059A0" w14:textId="77777777" w:rsidR="00607D3A" w:rsidRPr="006666FA" w:rsidRDefault="00607D3A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B3BB3" w14:textId="7866ABD3" w:rsidR="00607D3A" w:rsidRPr="006666FA" w:rsidRDefault="00CE5B87" w:rsidP="00607D3A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5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CE5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301</w:t>
            </w:r>
            <w:r w:rsidRPr="00CE5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EFDFD12" w14:textId="77777777" w:rsidR="00607D3A" w:rsidRPr="006666FA" w:rsidRDefault="00607D3A" w:rsidP="00607D3A">
            <w:pPr>
              <w:tabs>
                <w:tab w:val="decimal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27A79" w14:textId="673FACC6" w:rsidR="00607D3A" w:rsidRPr="006666FA" w:rsidRDefault="00607D3A" w:rsidP="00607D3A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B18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4B18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668</w:t>
            </w:r>
            <w:r w:rsidRPr="004B18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B81531D" w14:textId="77777777" w:rsidR="00607D3A" w:rsidRPr="006666FA" w:rsidRDefault="00607D3A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E7399" w14:textId="34260845" w:rsidR="00607D3A" w:rsidRPr="006666FA" w:rsidRDefault="00B30E1D" w:rsidP="00607D3A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607D3A" w:rsidRPr="004B18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180" w:type="dxa"/>
          </w:tcPr>
          <w:p w14:paraId="51859C5B" w14:textId="77777777" w:rsidR="00607D3A" w:rsidRPr="006666FA" w:rsidRDefault="00607D3A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C3EDB" w14:textId="5E6CB163" w:rsidR="00607D3A" w:rsidRPr="006666FA" w:rsidRDefault="00607D3A" w:rsidP="00607D3A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B18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4B18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159</w:t>
            </w:r>
            <w:r w:rsidRPr="004B18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D83A96D" w14:textId="77777777" w:rsidR="00B7766D" w:rsidRPr="006666FA" w:rsidRDefault="00B7766D" w:rsidP="00CD764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39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9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B7766D" w:rsidRPr="006666FA" w14:paraId="7D52214D" w14:textId="77777777" w:rsidTr="00607D3A">
        <w:trPr>
          <w:cantSplit/>
        </w:trPr>
        <w:tc>
          <w:tcPr>
            <w:tcW w:w="3049" w:type="dxa"/>
          </w:tcPr>
          <w:p w14:paraId="5F0783A7" w14:textId="77777777" w:rsidR="00B7766D" w:rsidRPr="006666FA" w:rsidRDefault="00B7766D" w:rsidP="00607D3A">
            <w:pPr>
              <w:spacing w:line="240" w:lineRule="auto"/>
              <w:ind w:left="191" w:hanging="180"/>
              <w:jc w:val="both"/>
              <w:rPr>
                <w:rFonts w:asciiTheme="majorBidi" w:eastAsia="Cordia New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11"/>
          </w:tcPr>
          <w:p w14:paraId="3E527B54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B7766D" w:rsidRPr="006666FA" w14:paraId="76A69BD1" w14:textId="77777777" w:rsidTr="00607D3A">
        <w:trPr>
          <w:cantSplit/>
        </w:trPr>
        <w:tc>
          <w:tcPr>
            <w:tcW w:w="3049" w:type="dxa"/>
          </w:tcPr>
          <w:p w14:paraId="52D4745E" w14:textId="77777777" w:rsidR="00B7766D" w:rsidRPr="006666FA" w:rsidRDefault="00B7766D" w:rsidP="00607D3A">
            <w:pPr>
              <w:spacing w:line="240" w:lineRule="auto"/>
              <w:ind w:left="191" w:hanging="180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5"/>
            <w:vAlign w:val="center"/>
          </w:tcPr>
          <w:p w14:paraId="3B811B7B" w14:textId="13A84D90" w:rsidR="00B7766D" w:rsidRPr="006666FA" w:rsidRDefault="00B30E1D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630815A6" w14:textId="77777777" w:rsidR="00B7766D" w:rsidRPr="006666FA" w:rsidRDefault="00B7766D" w:rsidP="00607D3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5"/>
            <w:vAlign w:val="center"/>
          </w:tcPr>
          <w:p w14:paraId="48336496" w14:textId="3F861012" w:rsidR="00B7766D" w:rsidRPr="006666FA" w:rsidRDefault="00B30E1D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B7766D" w:rsidRPr="006666FA" w14:paraId="6BAB016E" w14:textId="77777777" w:rsidTr="00607D3A">
        <w:trPr>
          <w:cantSplit/>
        </w:trPr>
        <w:tc>
          <w:tcPr>
            <w:tcW w:w="3049" w:type="dxa"/>
          </w:tcPr>
          <w:p w14:paraId="70B48C25" w14:textId="77777777" w:rsidR="00B7766D" w:rsidRPr="006666FA" w:rsidRDefault="00B7766D" w:rsidP="00607D3A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597164F2" w14:textId="77777777" w:rsidR="00B7766D" w:rsidRPr="006666FA" w:rsidRDefault="00B7766D" w:rsidP="00607D3A">
            <w:pPr>
              <w:spacing w:line="240" w:lineRule="auto"/>
              <w:ind w:left="191" w:hanging="180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6E3A7B57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49ABA3B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EE74C90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711611" w14:textId="26D5842A" w:rsidR="00B7766D" w:rsidRPr="006666FA" w:rsidRDefault="000C2B3B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7F685746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60E9151C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8DBB699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FF90D35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7C8D3D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5430E9C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8947261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F4C8CE" w14:textId="750D5EB1" w:rsidR="00B7766D" w:rsidRPr="006666FA" w:rsidRDefault="008140B2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  <w:r w:rsidR="00B7766D"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6C8714F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2AFC1CF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B7766D" w:rsidRPr="006666FA" w14:paraId="27264623" w14:textId="77777777" w:rsidTr="00607D3A">
        <w:trPr>
          <w:cantSplit/>
        </w:trPr>
        <w:tc>
          <w:tcPr>
            <w:tcW w:w="3049" w:type="dxa"/>
          </w:tcPr>
          <w:p w14:paraId="1A62D3FF" w14:textId="77777777" w:rsidR="00B7766D" w:rsidRPr="006666FA" w:rsidRDefault="00B7766D" w:rsidP="00607D3A">
            <w:pPr>
              <w:spacing w:line="240" w:lineRule="auto"/>
              <w:ind w:left="191" w:hanging="180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11"/>
          </w:tcPr>
          <w:p w14:paraId="5C6B9B00" w14:textId="77777777" w:rsidR="00B7766D" w:rsidRPr="006666FA" w:rsidRDefault="00B7766D" w:rsidP="00607D3A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766D" w:rsidRPr="006666FA" w14:paraId="33DA63FE" w14:textId="77777777" w:rsidTr="00607D3A">
        <w:trPr>
          <w:cantSplit/>
        </w:trPr>
        <w:tc>
          <w:tcPr>
            <w:tcW w:w="3049" w:type="dxa"/>
          </w:tcPr>
          <w:p w14:paraId="025D7F37" w14:textId="77777777" w:rsidR="00B7766D" w:rsidRPr="006666FA" w:rsidRDefault="00B7766D" w:rsidP="00607D3A">
            <w:pPr>
              <w:spacing w:line="240" w:lineRule="auto"/>
              <w:ind w:left="191" w:right="-87" w:hanging="180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7E613EE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0977F16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EF32F81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27250C4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6912E11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AA12B3A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4041CE0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D477D2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E0580D8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2C91E0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CE4E2B7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07D3A" w:rsidRPr="006666FA" w14:paraId="747ECABC" w14:textId="77777777" w:rsidTr="00607D3A">
        <w:trPr>
          <w:cantSplit/>
        </w:trPr>
        <w:tc>
          <w:tcPr>
            <w:tcW w:w="3049" w:type="dxa"/>
          </w:tcPr>
          <w:p w14:paraId="5C3AD51F" w14:textId="6CF4E76C" w:rsidR="00607D3A" w:rsidRPr="006666FA" w:rsidRDefault="00607D3A" w:rsidP="00607D3A">
            <w:pPr>
              <w:spacing w:line="240" w:lineRule="auto"/>
              <w:ind w:left="191" w:right="-87" w:hanging="18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กำไร</w:t>
            </w:r>
            <w:r w:rsidRPr="006666FA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80EFBE6" w14:textId="72C081DD" w:rsidR="00607D3A" w:rsidRPr="006666FA" w:rsidRDefault="0005608A" w:rsidP="00607D3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6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056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604</w:t>
            </w:r>
            <w:r w:rsidRPr="00056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1E28723" w14:textId="77777777" w:rsidR="00607D3A" w:rsidRPr="006666FA" w:rsidRDefault="00607D3A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6728B8" w14:textId="3F21A3FB" w:rsidR="00607D3A" w:rsidRPr="006666FA" w:rsidRDefault="00B30E1D" w:rsidP="00607D3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521</w:t>
            </w:r>
          </w:p>
        </w:tc>
        <w:tc>
          <w:tcPr>
            <w:tcW w:w="180" w:type="dxa"/>
          </w:tcPr>
          <w:p w14:paraId="62922755" w14:textId="77777777" w:rsidR="00607D3A" w:rsidRPr="006666FA" w:rsidRDefault="00607D3A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FBD7E6" w14:textId="7C481B17" w:rsidR="00607D3A" w:rsidRPr="006666FA" w:rsidRDefault="0005608A" w:rsidP="00607D3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6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056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083</w:t>
            </w:r>
            <w:r w:rsidRPr="00056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7965B3D" w14:textId="77777777" w:rsidR="00607D3A" w:rsidRPr="006666FA" w:rsidRDefault="00607D3A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E36EDFA" w14:textId="1E309189" w:rsidR="00607D3A" w:rsidRPr="006666FA" w:rsidRDefault="00607D3A" w:rsidP="00607D3A">
            <w:pPr>
              <w:tabs>
                <w:tab w:val="decimal" w:pos="82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18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984</w:t>
            </w:r>
            <w:r w:rsidRPr="004B18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C548037" w14:textId="77777777" w:rsidR="00607D3A" w:rsidRPr="006666FA" w:rsidRDefault="00607D3A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C78324" w14:textId="26C58045" w:rsidR="00607D3A" w:rsidRPr="006666FA" w:rsidRDefault="00B30E1D" w:rsidP="00607D3A">
            <w:pPr>
              <w:tabs>
                <w:tab w:val="decimal" w:pos="82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</w:t>
            </w:r>
          </w:p>
        </w:tc>
        <w:tc>
          <w:tcPr>
            <w:tcW w:w="180" w:type="dxa"/>
          </w:tcPr>
          <w:p w14:paraId="40FEC8A8" w14:textId="77777777" w:rsidR="00607D3A" w:rsidRPr="006666FA" w:rsidRDefault="00607D3A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64A0F0" w14:textId="23816F23" w:rsidR="00607D3A" w:rsidRPr="006666FA" w:rsidRDefault="00607D3A" w:rsidP="00607D3A">
            <w:pPr>
              <w:tabs>
                <w:tab w:val="decimal" w:pos="82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07D3A" w:rsidRPr="006666FA" w14:paraId="174ADE74" w14:textId="77777777" w:rsidTr="00607D3A">
        <w:trPr>
          <w:cantSplit/>
        </w:trPr>
        <w:tc>
          <w:tcPr>
            <w:tcW w:w="3049" w:type="dxa"/>
          </w:tcPr>
          <w:p w14:paraId="3F348D4D" w14:textId="77777777" w:rsidR="00607D3A" w:rsidRPr="006666FA" w:rsidRDefault="00607D3A" w:rsidP="00607D3A">
            <w:pPr>
              <w:spacing w:line="240" w:lineRule="auto"/>
              <w:ind w:left="191" w:hanging="180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D9851" w14:textId="275F4120" w:rsidR="00607D3A" w:rsidRPr="006666FA" w:rsidRDefault="0005608A" w:rsidP="00607D3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60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0560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604</w:t>
            </w:r>
            <w:r w:rsidRPr="000560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06930FF" w14:textId="77777777" w:rsidR="00607D3A" w:rsidRPr="006666FA" w:rsidRDefault="00607D3A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96ABF" w14:textId="6D36028B" w:rsidR="00607D3A" w:rsidRPr="006666FA" w:rsidRDefault="00B30E1D" w:rsidP="00607D3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521</w:t>
            </w:r>
          </w:p>
        </w:tc>
        <w:tc>
          <w:tcPr>
            <w:tcW w:w="180" w:type="dxa"/>
          </w:tcPr>
          <w:p w14:paraId="08D0FF80" w14:textId="77777777" w:rsidR="00607D3A" w:rsidRPr="006666FA" w:rsidRDefault="00607D3A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68A5F" w14:textId="6D21376E" w:rsidR="00607D3A" w:rsidRPr="006666FA" w:rsidRDefault="0005608A" w:rsidP="00607D3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60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0560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083</w:t>
            </w:r>
            <w:r w:rsidRPr="000560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B57332F" w14:textId="77777777" w:rsidR="00607D3A" w:rsidRPr="006666FA" w:rsidRDefault="00607D3A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34F4A" w14:textId="5EA1C8BD" w:rsidR="00607D3A" w:rsidRPr="006666FA" w:rsidRDefault="00607D3A" w:rsidP="00607D3A">
            <w:pPr>
              <w:tabs>
                <w:tab w:val="decimal" w:pos="821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B18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984</w:t>
            </w:r>
            <w:r w:rsidRPr="004B18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615B315" w14:textId="77777777" w:rsidR="00607D3A" w:rsidRPr="006666FA" w:rsidRDefault="00607D3A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4075F" w14:textId="0ACC89DE" w:rsidR="00607D3A" w:rsidRPr="006666FA" w:rsidRDefault="00B30E1D" w:rsidP="00607D3A">
            <w:pPr>
              <w:tabs>
                <w:tab w:val="decimal" w:pos="821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197</w:t>
            </w:r>
          </w:p>
        </w:tc>
        <w:tc>
          <w:tcPr>
            <w:tcW w:w="180" w:type="dxa"/>
          </w:tcPr>
          <w:p w14:paraId="791B79B6" w14:textId="77777777" w:rsidR="00607D3A" w:rsidRPr="006666FA" w:rsidRDefault="00607D3A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92FC8" w14:textId="7EB358EB" w:rsidR="00607D3A" w:rsidRPr="006666FA" w:rsidRDefault="00607D3A" w:rsidP="00607D3A">
            <w:pPr>
              <w:tabs>
                <w:tab w:val="decimal" w:pos="821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E44D6F7" w14:textId="77777777" w:rsidR="00B7766D" w:rsidRPr="006666FA" w:rsidRDefault="00B7766D" w:rsidP="00B7766D">
      <w:pPr>
        <w:spacing w:line="240" w:lineRule="auto"/>
        <w:ind w:left="540" w:hanging="90"/>
        <w:jc w:val="both"/>
        <w:rPr>
          <w:rFonts w:asciiTheme="majorBidi" w:hAnsiTheme="majorBidi" w:cstheme="majorBidi"/>
          <w:sz w:val="30"/>
          <w:szCs w:val="30"/>
        </w:rPr>
      </w:pPr>
    </w:p>
    <w:p w14:paraId="21F79EDE" w14:textId="77777777" w:rsidR="00B7766D" w:rsidRPr="0086577F" w:rsidRDefault="00B7766D" w:rsidP="00B7766D">
      <w:pPr>
        <w:spacing w:line="240" w:lineRule="auto"/>
        <w:rPr>
          <w:rFonts w:asciiTheme="majorBidi" w:hAnsiTheme="majorBidi" w:cstheme="majorBidi"/>
          <w:b/>
          <w:bCs/>
          <w:i/>
          <w:iCs/>
          <w:szCs w:val="22"/>
          <w:cs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0"/>
        <w:gridCol w:w="1090"/>
        <w:gridCol w:w="272"/>
        <w:gridCol w:w="1091"/>
        <w:gridCol w:w="273"/>
        <w:gridCol w:w="1091"/>
        <w:gridCol w:w="273"/>
        <w:gridCol w:w="1000"/>
      </w:tblGrid>
      <w:tr w:rsidR="00B7766D" w:rsidRPr="00766B01" w14:paraId="14011E60" w14:textId="77777777" w:rsidTr="002C047A">
        <w:tc>
          <w:tcPr>
            <w:tcW w:w="4180" w:type="dxa"/>
            <w:shd w:val="clear" w:color="auto" w:fill="auto"/>
          </w:tcPr>
          <w:p w14:paraId="33967C06" w14:textId="77777777" w:rsidR="00B7766D" w:rsidRPr="008902AA" w:rsidRDefault="00B7766D" w:rsidP="002C047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02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90" w:type="dxa"/>
            <w:gridSpan w:val="7"/>
            <w:tcBorders>
              <w:bottom w:val="nil"/>
            </w:tcBorders>
            <w:shd w:val="clear" w:color="auto" w:fill="auto"/>
          </w:tcPr>
          <w:p w14:paraId="2F20AFB2" w14:textId="77777777" w:rsidR="00B7766D" w:rsidRPr="008902AA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890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7766D" w:rsidRPr="00766B01" w14:paraId="29C04A5A" w14:textId="77777777" w:rsidTr="002C047A">
        <w:tc>
          <w:tcPr>
            <w:tcW w:w="4180" w:type="dxa"/>
            <w:shd w:val="clear" w:color="auto" w:fill="auto"/>
          </w:tcPr>
          <w:p w14:paraId="09F71322" w14:textId="77777777" w:rsidR="00B7766D" w:rsidRPr="008902AA" w:rsidRDefault="00B7766D" w:rsidP="002C047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5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66A5B30D" w14:textId="3F19FAA1" w:rsidR="00B7766D" w:rsidRPr="008902A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  <w:vAlign w:val="center"/>
          </w:tcPr>
          <w:p w14:paraId="7DD2E04C" w14:textId="77777777" w:rsidR="00B7766D" w:rsidRPr="008902A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1DF3B700" w14:textId="6B0023DC" w:rsidR="00B7766D" w:rsidRPr="008902A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B7766D" w:rsidRPr="00766B01" w14:paraId="62349DC7" w14:textId="77777777" w:rsidTr="002C047A">
        <w:tc>
          <w:tcPr>
            <w:tcW w:w="4180" w:type="dxa"/>
            <w:shd w:val="clear" w:color="auto" w:fill="auto"/>
          </w:tcPr>
          <w:p w14:paraId="50F11FE2" w14:textId="77777777" w:rsidR="00B7766D" w:rsidRPr="008902AA" w:rsidRDefault="00B7766D" w:rsidP="002C047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  <w:shd w:val="clear" w:color="auto" w:fill="auto"/>
          </w:tcPr>
          <w:p w14:paraId="4D60FBFD" w14:textId="77777777" w:rsidR="00B7766D" w:rsidRPr="008902AA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2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CAFFF6A" w14:textId="77777777" w:rsidR="00B7766D" w:rsidRPr="008902AA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902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26E64B91" w14:textId="77777777" w:rsidR="00B7766D" w:rsidRPr="008902AA" w:rsidRDefault="00B7766D" w:rsidP="002C047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6BEDCD25" w14:textId="77777777" w:rsidR="00B7766D" w:rsidRPr="008902AA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CE3EB9F" w14:textId="77777777" w:rsidR="00B7766D" w:rsidRPr="008902AA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902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</w:tcPr>
          <w:p w14:paraId="6ED2EAE1" w14:textId="77777777" w:rsidR="00B7766D" w:rsidRPr="008902AA" w:rsidRDefault="00B7766D" w:rsidP="002C047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2C89BBD1" w14:textId="77777777" w:rsidR="00B7766D" w:rsidRPr="008902AA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2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AF700FD" w14:textId="77777777" w:rsidR="00B7766D" w:rsidRPr="008902AA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02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</w:tcPr>
          <w:p w14:paraId="30EDCF5D" w14:textId="77777777" w:rsidR="00B7766D" w:rsidRPr="008902AA" w:rsidRDefault="00B7766D" w:rsidP="002C047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auto"/>
          </w:tcPr>
          <w:p w14:paraId="2E38FA61" w14:textId="77777777" w:rsidR="00B7766D" w:rsidRPr="008902AA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AEA1BAD" w14:textId="77777777" w:rsidR="00B7766D" w:rsidRPr="008902AA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902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07D3A" w:rsidRPr="00766B01" w14:paraId="5DF62EF5" w14:textId="77777777" w:rsidTr="002C047A">
        <w:tc>
          <w:tcPr>
            <w:tcW w:w="4180" w:type="dxa"/>
            <w:shd w:val="clear" w:color="auto" w:fill="auto"/>
          </w:tcPr>
          <w:p w14:paraId="1795C4A5" w14:textId="77777777" w:rsidR="00607D3A" w:rsidRPr="008902AA" w:rsidRDefault="00607D3A" w:rsidP="00607D3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2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Pr="008902AA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1090" w:type="dxa"/>
            <w:tcBorders>
              <w:top w:val="nil"/>
            </w:tcBorders>
            <w:shd w:val="clear" w:color="auto" w:fill="auto"/>
          </w:tcPr>
          <w:p w14:paraId="67A5B040" w14:textId="77777777" w:rsidR="00607D3A" w:rsidRPr="008902AA" w:rsidRDefault="00607D3A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</w:tcBorders>
            <w:shd w:val="clear" w:color="auto" w:fill="auto"/>
          </w:tcPr>
          <w:p w14:paraId="5A677DEF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F572F3C" w14:textId="6C8313B3" w:rsidR="00607D3A" w:rsidRPr="008902AA" w:rsidRDefault="00B30E1D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629</w:t>
            </w:r>
            <w:r w:rsidR="00940DF8" w:rsidRPr="00940D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833</w:t>
            </w:r>
          </w:p>
        </w:tc>
        <w:tc>
          <w:tcPr>
            <w:tcW w:w="273" w:type="dxa"/>
            <w:tcBorders>
              <w:top w:val="nil"/>
            </w:tcBorders>
            <w:shd w:val="clear" w:color="auto" w:fill="auto"/>
          </w:tcPr>
          <w:p w14:paraId="5EBC02D6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6DC5B71D" w14:textId="77777777" w:rsidR="00607D3A" w:rsidRPr="008902AA" w:rsidRDefault="00607D3A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</w:tcBorders>
            <w:shd w:val="clear" w:color="auto" w:fill="auto"/>
          </w:tcPr>
          <w:p w14:paraId="550EB88A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0CA5A47" w14:textId="0AE22A3C" w:rsidR="00607D3A" w:rsidRPr="008902AA" w:rsidRDefault="00B30E1D" w:rsidP="00607D3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  <w:r w:rsidR="00607D3A" w:rsidRPr="008902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862</w:t>
            </w:r>
          </w:p>
        </w:tc>
      </w:tr>
      <w:tr w:rsidR="00607D3A" w:rsidRPr="00766B01" w14:paraId="5057967F" w14:textId="77777777" w:rsidTr="002C047A">
        <w:tc>
          <w:tcPr>
            <w:tcW w:w="4180" w:type="dxa"/>
            <w:tcBorders>
              <w:bottom w:val="nil"/>
            </w:tcBorders>
            <w:shd w:val="clear" w:color="auto" w:fill="auto"/>
          </w:tcPr>
          <w:p w14:paraId="48744CB0" w14:textId="77777777" w:rsidR="00607D3A" w:rsidRPr="008902AA" w:rsidRDefault="00607D3A" w:rsidP="00607D3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902A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90" w:type="dxa"/>
            <w:tcBorders>
              <w:bottom w:val="nil"/>
            </w:tcBorders>
            <w:shd w:val="clear" w:color="auto" w:fill="auto"/>
          </w:tcPr>
          <w:p w14:paraId="30AED40E" w14:textId="431E0BE4" w:rsidR="00607D3A" w:rsidRPr="008902AA" w:rsidRDefault="00B30E1D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05608A" w:rsidRPr="008902A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3E09E7F1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D13CDA3" w14:textId="3F1BA733" w:rsidR="00607D3A" w:rsidRPr="008902AA" w:rsidRDefault="00B30E1D" w:rsidP="004A19CF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  <w:r w:rsidR="00940DF8" w:rsidRPr="00940D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1BC4ABD3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63008DAD" w14:textId="041E7E41" w:rsidR="00607D3A" w:rsidRPr="008902AA" w:rsidRDefault="00B30E1D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607D3A" w:rsidRPr="008902A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2747FF64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1D5521" w14:textId="068CEF32" w:rsidR="00607D3A" w:rsidRPr="008902AA" w:rsidRDefault="00B30E1D" w:rsidP="004A19C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="00607D3A" w:rsidRPr="00890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</w:p>
        </w:tc>
      </w:tr>
      <w:tr w:rsidR="00607D3A" w:rsidRPr="00766B01" w14:paraId="10D56641" w14:textId="77777777" w:rsidTr="002C047A">
        <w:tc>
          <w:tcPr>
            <w:tcW w:w="4180" w:type="dxa"/>
            <w:tcBorders>
              <w:top w:val="nil"/>
            </w:tcBorders>
            <w:shd w:val="clear" w:color="auto" w:fill="auto"/>
          </w:tcPr>
          <w:p w14:paraId="5A2CD09B" w14:textId="7C4A403A" w:rsidR="00607D3A" w:rsidRPr="008902AA" w:rsidRDefault="00607D3A" w:rsidP="00607D3A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02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รายได้ที่ไม่ต้องเสียภาษี</w:t>
            </w:r>
          </w:p>
        </w:tc>
        <w:tc>
          <w:tcPr>
            <w:tcW w:w="1090" w:type="dxa"/>
            <w:tcBorders>
              <w:top w:val="nil"/>
            </w:tcBorders>
            <w:shd w:val="clear" w:color="auto" w:fill="auto"/>
          </w:tcPr>
          <w:p w14:paraId="044BB563" w14:textId="77777777" w:rsidR="00607D3A" w:rsidRPr="008902AA" w:rsidRDefault="00607D3A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</w:tcBorders>
            <w:shd w:val="clear" w:color="auto" w:fill="auto"/>
          </w:tcPr>
          <w:p w14:paraId="677A4532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bottom"/>
          </w:tcPr>
          <w:p w14:paraId="58BD6BC6" w14:textId="7404C5D9" w:rsidR="00607D3A" w:rsidRPr="008902AA" w:rsidRDefault="003E109B" w:rsidP="003E109B">
            <w:pPr>
              <w:tabs>
                <w:tab w:val="decimal" w:pos="650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tcBorders>
              <w:top w:val="nil"/>
            </w:tcBorders>
            <w:shd w:val="clear" w:color="auto" w:fill="auto"/>
          </w:tcPr>
          <w:p w14:paraId="75DC783F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25FE099E" w14:textId="77777777" w:rsidR="00607D3A" w:rsidRPr="008902AA" w:rsidRDefault="00607D3A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</w:tcBorders>
            <w:shd w:val="clear" w:color="auto" w:fill="auto"/>
          </w:tcPr>
          <w:p w14:paraId="1DC3A846" w14:textId="77777777" w:rsidR="00607D3A" w:rsidRPr="008902AA" w:rsidRDefault="00607D3A" w:rsidP="00607D3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</w:tcBorders>
            <w:shd w:val="clear" w:color="auto" w:fill="auto"/>
            <w:vAlign w:val="bottom"/>
          </w:tcPr>
          <w:p w14:paraId="761B4FE8" w14:textId="75401DB3" w:rsidR="00607D3A" w:rsidRPr="008902AA" w:rsidRDefault="00607D3A" w:rsidP="003E109B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2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Pr="008902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483</w:t>
            </w:r>
            <w:r w:rsidRPr="008902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07D3A" w:rsidRPr="00766B01" w14:paraId="61827CAD" w14:textId="77777777" w:rsidTr="002C047A">
        <w:tc>
          <w:tcPr>
            <w:tcW w:w="4180" w:type="dxa"/>
            <w:shd w:val="clear" w:color="auto" w:fill="auto"/>
          </w:tcPr>
          <w:p w14:paraId="65C07F89" w14:textId="77777777" w:rsidR="00607D3A" w:rsidRPr="008902AA" w:rsidRDefault="00607D3A" w:rsidP="00607D3A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2A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1090" w:type="dxa"/>
            <w:shd w:val="clear" w:color="auto" w:fill="auto"/>
          </w:tcPr>
          <w:p w14:paraId="24E9A641" w14:textId="77777777" w:rsidR="00607D3A" w:rsidRPr="008902AA" w:rsidRDefault="00607D3A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29BCC47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DF89045" w14:textId="1E2D2D04" w:rsidR="00607D3A" w:rsidRPr="008902AA" w:rsidRDefault="002F4B46" w:rsidP="004A19CF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2,525</w:t>
            </w:r>
          </w:p>
        </w:tc>
        <w:tc>
          <w:tcPr>
            <w:tcW w:w="273" w:type="dxa"/>
            <w:shd w:val="clear" w:color="auto" w:fill="auto"/>
          </w:tcPr>
          <w:p w14:paraId="63C35DB0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58EE12BC" w14:textId="77777777" w:rsidR="00607D3A" w:rsidRPr="008902AA" w:rsidRDefault="00607D3A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4051A26B" w14:textId="77777777" w:rsidR="00607D3A" w:rsidRPr="008902AA" w:rsidRDefault="00607D3A" w:rsidP="00607D3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6D0C0D6" w14:textId="6A3D2E24" w:rsidR="00607D3A" w:rsidRPr="008902AA" w:rsidRDefault="00B30E1D" w:rsidP="004A19C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607D3A" w:rsidRPr="00890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915</w:t>
            </w:r>
          </w:p>
        </w:tc>
      </w:tr>
      <w:tr w:rsidR="00607D3A" w:rsidRPr="00766B01" w14:paraId="6D7992D2" w14:textId="77777777" w:rsidTr="002C047A">
        <w:tc>
          <w:tcPr>
            <w:tcW w:w="4180" w:type="dxa"/>
            <w:shd w:val="clear" w:color="auto" w:fill="auto"/>
          </w:tcPr>
          <w:p w14:paraId="65F5D5C2" w14:textId="77777777" w:rsidR="00607D3A" w:rsidRPr="008902AA" w:rsidRDefault="00607D3A" w:rsidP="00607D3A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02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ค่าใช้จ่ายที่หักได้เพิ่มทางภาษี</w:t>
            </w:r>
          </w:p>
        </w:tc>
        <w:tc>
          <w:tcPr>
            <w:tcW w:w="1090" w:type="dxa"/>
            <w:shd w:val="clear" w:color="auto" w:fill="auto"/>
          </w:tcPr>
          <w:p w14:paraId="2316564F" w14:textId="77777777" w:rsidR="00607D3A" w:rsidRPr="008902AA" w:rsidRDefault="00607D3A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AF9DE95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EDCB15A" w14:textId="59CE4E3F" w:rsidR="00607D3A" w:rsidRPr="008902AA" w:rsidRDefault="0005608A" w:rsidP="004A19CF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0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F4B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0560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4B46">
              <w:rPr>
                <w:rFonts w:asciiTheme="majorBidi" w:hAnsiTheme="majorBidi" w:cstheme="majorBidi"/>
                <w:sz w:val="30"/>
                <w:szCs w:val="30"/>
              </w:rPr>
              <w:t>330</w:t>
            </w:r>
            <w:r w:rsidRPr="000560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038C9E85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44A9F91B" w14:textId="77777777" w:rsidR="00607D3A" w:rsidRPr="008902AA" w:rsidRDefault="00607D3A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47C661C4" w14:textId="77777777" w:rsidR="00607D3A" w:rsidRPr="008902AA" w:rsidRDefault="00607D3A" w:rsidP="00607D3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0A177B1" w14:textId="0F902FB0" w:rsidR="00607D3A" w:rsidRPr="008902AA" w:rsidRDefault="00607D3A" w:rsidP="004A19C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0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3E10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025</w:t>
            </w:r>
            <w:r w:rsidRPr="003E10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07D3A" w:rsidRPr="00766B01" w14:paraId="6F55D361" w14:textId="77777777" w:rsidTr="002C047A">
        <w:tc>
          <w:tcPr>
            <w:tcW w:w="4180" w:type="dxa"/>
            <w:tcBorders>
              <w:bottom w:val="nil"/>
            </w:tcBorders>
            <w:shd w:val="clear" w:color="auto" w:fill="auto"/>
          </w:tcPr>
          <w:p w14:paraId="6C02741A" w14:textId="77777777" w:rsidR="00607D3A" w:rsidRPr="008902AA" w:rsidRDefault="00607D3A" w:rsidP="00607D3A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902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ผลขาดทุนในปีปัจจุบันที่ไม่รับรู้เป็นสินทรัพย์       </w:t>
            </w:r>
          </w:p>
          <w:p w14:paraId="352D065A" w14:textId="77777777" w:rsidR="00607D3A" w:rsidRPr="008902AA" w:rsidRDefault="00607D3A" w:rsidP="00607D3A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2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ภาษีเงินได้รอการตัดบัญชี</w:t>
            </w:r>
          </w:p>
        </w:tc>
        <w:tc>
          <w:tcPr>
            <w:tcW w:w="1090" w:type="dxa"/>
            <w:tcBorders>
              <w:bottom w:val="nil"/>
            </w:tcBorders>
            <w:shd w:val="clear" w:color="auto" w:fill="auto"/>
          </w:tcPr>
          <w:p w14:paraId="1B597CBF" w14:textId="77777777" w:rsidR="00607D3A" w:rsidRPr="008902AA" w:rsidRDefault="00607D3A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53135AE4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14:paraId="2892BCD0" w14:textId="6572328A" w:rsidR="00607D3A" w:rsidRPr="008902AA" w:rsidRDefault="00B30E1D" w:rsidP="004A19CF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577E2A" w:rsidRPr="00577E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4B46">
              <w:rPr>
                <w:rFonts w:asciiTheme="majorBidi" w:hAnsiTheme="majorBidi" w:cstheme="majorBidi"/>
                <w:sz w:val="30"/>
                <w:szCs w:val="30"/>
              </w:rPr>
              <w:t>923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20624531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7505232B" w14:textId="77777777" w:rsidR="00607D3A" w:rsidRPr="008902AA" w:rsidRDefault="00607D3A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61231591" w14:textId="77777777" w:rsidR="00607D3A" w:rsidRPr="008902AA" w:rsidRDefault="00607D3A" w:rsidP="00607D3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nil"/>
            </w:tcBorders>
            <w:shd w:val="clear" w:color="auto" w:fill="auto"/>
            <w:vAlign w:val="bottom"/>
          </w:tcPr>
          <w:p w14:paraId="19FF39B7" w14:textId="0480BA39" w:rsidR="00607D3A" w:rsidRPr="008902AA" w:rsidRDefault="00B30E1D" w:rsidP="004A19C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607D3A" w:rsidRPr="00890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</w:p>
        </w:tc>
      </w:tr>
      <w:tr w:rsidR="00607D3A" w:rsidRPr="00766B01" w14:paraId="0538ABAF" w14:textId="77777777" w:rsidTr="002C047A">
        <w:tc>
          <w:tcPr>
            <w:tcW w:w="4180" w:type="dxa"/>
            <w:shd w:val="clear" w:color="auto" w:fill="auto"/>
          </w:tcPr>
          <w:p w14:paraId="4A9B2F64" w14:textId="77777777" w:rsidR="00607D3A" w:rsidRPr="008902AA" w:rsidRDefault="00607D3A" w:rsidP="00607D3A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2AA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การใช้ขาดทุนทางภาษีเดิมที่ไม่ได้บันทึก</w:t>
            </w:r>
          </w:p>
        </w:tc>
        <w:tc>
          <w:tcPr>
            <w:tcW w:w="1090" w:type="dxa"/>
            <w:tcBorders>
              <w:bottom w:val="nil"/>
            </w:tcBorders>
            <w:shd w:val="clear" w:color="auto" w:fill="auto"/>
          </w:tcPr>
          <w:p w14:paraId="3E75F29C" w14:textId="77777777" w:rsidR="00607D3A" w:rsidRPr="008902AA" w:rsidRDefault="00607D3A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4DE917FF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14:paraId="024A7CDD" w14:textId="4374F0DE" w:rsidR="00607D3A" w:rsidRPr="008902AA" w:rsidRDefault="00577E2A" w:rsidP="004A19CF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7E2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77772" w:rsidRPr="006777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27,311</w:t>
            </w:r>
            <w:r w:rsidRPr="00577E2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7EA4DAFC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1571F84D" w14:textId="77777777" w:rsidR="00607D3A" w:rsidRPr="008902AA" w:rsidRDefault="00607D3A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504F6B07" w14:textId="77777777" w:rsidR="00607D3A" w:rsidRPr="008902AA" w:rsidRDefault="00607D3A" w:rsidP="00607D3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nil"/>
            </w:tcBorders>
            <w:shd w:val="clear" w:color="auto" w:fill="auto"/>
            <w:vAlign w:val="bottom"/>
          </w:tcPr>
          <w:p w14:paraId="11C9C935" w14:textId="70359A53" w:rsidR="00607D3A" w:rsidRPr="008902AA" w:rsidRDefault="00607D3A" w:rsidP="004A19C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2A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890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036</w:t>
            </w:r>
            <w:r w:rsidRPr="008902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50F09" w:rsidRPr="00766B01" w14:paraId="2776894F" w14:textId="77777777" w:rsidTr="0048174F">
        <w:tc>
          <w:tcPr>
            <w:tcW w:w="4180" w:type="dxa"/>
            <w:shd w:val="clear" w:color="auto" w:fill="auto"/>
          </w:tcPr>
          <w:p w14:paraId="336ABC9C" w14:textId="0EEB3922" w:rsidR="00550F09" w:rsidRPr="008902AA" w:rsidRDefault="00550F09" w:rsidP="00607D3A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0F0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การ</w:t>
            </w:r>
            <w:r w:rsidR="003613EC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รับรู้สินทรัพย์ภาษีเงินได้รอตัดบัญชีของผลขาดทุนในงวดก่อน</w:t>
            </w:r>
          </w:p>
        </w:tc>
        <w:tc>
          <w:tcPr>
            <w:tcW w:w="1090" w:type="dxa"/>
            <w:tcBorders>
              <w:bottom w:val="nil"/>
            </w:tcBorders>
            <w:shd w:val="clear" w:color="auto" w:fill="auto"/>
          </w:tcPr>
          <w:p w14:paraId="20D28E28" w14:textId="77777777" w:rsidR="00550F09" w:rsidRPr="008902AA" w:rsidRDefault="00550F09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48A45412" w14:textId="77777777" w:rsidR="00550F09" w:rsidRPr="008902AA" w:rsidRDefault="00550F09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14:paraId="633A1193" w14:textId="643661E8" w:rsidR="00550F09" w:rsidRPr="008902AA" w:rsidRDefault="00550F09" w:rsidP="004A19CF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0F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Pr="00550F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624</w:t>
            </w:r>
            <w:r w:rsidRPr="00550F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45C128D7" w14:textId="77777777" w:rsidR="00550F09" w:rsidRPr="00550F09" w:rsidRDefault="00550F09" w:rsidP="004A19CF">
            <w:pPr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1E48A449" w14:textId="77777777" w:rsidR="00550F09" w:rsidRPr="008902AA" w:rsidRDefault="00550F09" w:rsidP="004A19CF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63D358BD" w14:textId="77777777" w:rsidR="00550F09" w:rsidRPr="00550F09" w:rsidRDefault="00550F09" w:rsidP="004A19CF">
            <w:pPr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nil"/>
            </w:tcBorders>
            <w:shd w:val="clear" w:color="auto" w:fill="auto"/>
            <w:vAlign w:val="bottom"/>
          </w:tcPr>
          <w:p w14:paraId="3E002ACB" w14:textId="4373DFA7" w:rsidR="00550F09" w:rsidRPr="003E109B" w:rsidRDefault="003613EC" w:rsidP="003E109B">
            <w:pPr>
              <w:tabs>
                <w:tab w:val="decimal" w:pos="650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E10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07D3A" w:rsidRPr="00766B01" w14:paraId="27624D6F" w14:textId="77777777" w:rsidTr="002C047A">
        <w:tc>
          <w:tcPr>
            <w:tcW w:w="4180" w:type="dxa"/>
            <w:shd w:val="clear" w:color="auto" w:fill="auto"/>
          </w:tcPr>
          <w:p w14:paraId="5B3EC2EB" w14:textId="77777777" w:rsidR="00607D3A" w:rsidRPr="008902AA" w:rsidRDefault="00607D3A" w:rsidP="00607D3A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02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อื่นๆ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11C89F85" w14:textId="77777777" w:rsidR="00607D3A" w:rsidRPr="008902AA" w:rsidRDefault="00607D3A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589C653E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14:paraId="02E4D0A5" w14:textId="2B9C3389" w:rsidR="00607D3A" w:rsidRPr="008902AA" w:rsidRDefault="003613EC" w:rsidP="004A19CF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77772" w:rsidRPr="00677772">
              <w:rPr>
                <w:rFonts w:asciiTheme="majorBidi" w:hAnsiTheme="majorBidi" w:cstheme="majorBidi"/>
                <w:sz w:val="30"/>
                <w:szCs w:val="30"/>
              </w:rPr>
              <w:t>929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1F250A9B" w14:textId="77777777" w:rsidR="00607D3A" w:rsidRPr="004A19CF" w:rsidRDefault="00607D3A" w:rsidP="00607D3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B14ACC8" w14:textId="77777777" w:rsidR="00607D3A" w:rsidRPr="008902AA" w:rsidRDefault="00607D3A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133568A6" w14:textId="77777777" w:rsidR="00607D3A" w:rsidRPr="004A19CF" w:rsidRDefault="00607D3A" w:rsidP="00607D3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nil"/>
            </w:tcBorders>
            <w:shd w:val="clear" w:color="auto" w:fill="auto"/>
            <w:vAlign w:val="bottom"/>
          </w:tcPr>
          <w:p w14:paraId="02FC62AE" w14:textId="795F7CA2" w:rsidR="00607D3A" w:rsidRPr="004A19CF" w:rsidRDefault="004A19CF" w:rsidP="004A19C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19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4A19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680</w:t>
            </w:r>
            <w:r w:rsidRPr="004A19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07D3A" w:rsidRPr="00766B01" w14:paraId="77622082" w14:textId="77777777" w:rsidTr="002C047A">
        <w:tc>
          <w:tcPr>
            <w:tcW w:w="4180" w:type="dxa"/>
            <w:tcBorders>
              <w:top w:val="nil"/>
              <w:bottom w:val="nil"/>
            </w:tcBorders>
            <w:shd w:val="clear" w:color="auto" w:fill="auto"/>
          </w:tcPr>
          <w:p w14:paraId="014152DA" w14:textId="007E6CC9" w:rsidR="00607D3A" w:rsidRPr="008902AA" w:rsidRDefault="002B4C9A" w:rsidP="00607D3A">
            <w:pPr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4302A" w14:textId="1640FB30" w:rsidR="00607D3A" w:rsidRPr="008902AA" w:rsidRDefault="00B30E1D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0743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1B88933A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4E073" w14:textId="2E9F86C4" w:rsidR="00607D3A" w:rsidRPr="008902AA" w:rsidRDefault="00B30E1D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550F09" w:rsidRPr="00AF4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221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41A38773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0214B" w14:textId="11D8B536" w:rsidR="00607D3A" w:rsidRPr="008902AA" w:rsidRDefault="00B30E1D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 w:rsidR="00607D3A" w:rsidRPr="00890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6959FDE7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6E87F2" w14:textId="122E55EA" w:rsidR="00607D3A" w:rsidRPr="008902AA" w:rsidRDefault="00B30E1D" w:rsidP="00607D3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</w:t>
            </w:r>
            <w:r w:rsidR="00607D3A" w:rsidRPr="00890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058</w:t>
            </w:r>
          </w:p>
        </w:tc>
      </w:tr>
    </w:tbl>
    <w:p w14:paraId="0A861404" w14:textId="77777777" w:rsidR="00B7766D" w:rsidRPr="004B72E4" w:rsidRDefault="00B7766D" w:rsidP="00B7766D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0"/>
        <w:gridCol w:w="1090"/>
        <w:gridCol w:w="272"/>
        <w:gridCol w:w="1091"/>
        <w:gridCol w:w="273"/>
        <w:gridCol w:w="1091"/>
        <w:gridCol w:w="273"/>
        <w:gridCol w:w="1000"/>
      </w:tblGrid>
      <w:tr w:rsidR="00B7766D" w:rsidRPr="00404E9A" w14:paraId="4D60B0AD" w14:textId="77777777" w:rsidTr="00404E9A">
        <w:tc>
          <w:tcPr>
            <w:tcW w:w="4180" w:type="dxa"/>
            <w:shd w:val="clear" w:color="auto" w:fill="auto"/>
          </w:tcPr>
          <w:p w14:paraId="54BA896F" w14:textId="77777777" w:rsidR="00B7766D" w:rsidRPr="008902AA" w:rsidRDefault="00B7766D" w:rsidP="002C047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902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8902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90" w:type="dxa"/>
            <w:gridSpan w:val="7"/>
            <w:tcBorders>
              <w:bottom w:val="nil"/>
            </w:tcBorders>
            <w:shd w:val="clear" w:color="auto" w:fill="auto"/>
          </w:tcPr>
          <w:p w14:paraId="13375912" w14:textId="77777777" w:rsidR="00B7766D" w:rsidRPr="008902AA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890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766D" w:rsidRPr="00404E9A" w14:paraId="22D7F6B2" w14:textId="77777777" w:rsidTr="00404E9A">
        <w:tc>
          <w:tcPr>
            <w:tcW w:w="4180" w:type="dxa"/>
            <w:shd w:val="clear" w:color="auto" w:fill="auto"/>
          </w:tcPr>
          <w:p w14:paraId="1166ABFA" w14:textId="77777777" w:rsidR="00B7766D" w:rsidRPr="008902AA" w:rsidRDefault="00B7766D" w:rsidP="002C047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5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2AE0421B" w14:textId="1C982DB1" w:rsidR="00B7766D" w:rsidRPr="008902A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  <w:vAlign w:val="center"/>
          </w:tcPr>
          <w:p w14:paraId="7854C6B2" w14:textId="77777777" w:rsidR="00B7766D" w:rsidRPr="008902A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6757800A" w14:textId="13470C6D" w:rsidR="00B7766D" w:rsidRPr="008902A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B7766D" w:rsidRPr="00404E9A" w14:paraId="381C6196" w14:textId="77777777" w:rsidTr="00404E9A">
        <w:tc>
          <w:tcPr>
            <w:tcW w:w="4180" w:type="dxa"/>
            <w:shd w:val="clear" w:color="auto" w:fill="auto"/>
          </w:tcPr>
          <w:p w14:paraId="521FD631" w14:textId="77777777" w:rsidR="00B7766D" w:rsidRPr="008902AA" w:rsidRDefault="00B7766D" w:rsidP="002C047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  <w:shd w:val="clear" w:color="auto" w:fill="auto"/>
          </w:tcPr>
          <w:p w14:paraId="2A68F33D" w14:textId="77777777" w:rsidR="00B7766D" w:rsidRPr="008902AA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2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748320C" w14:textId="77777777" w:rsidR="00B7766D" w:rsidRPr="008902AA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902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47B4A364" w14:textId="77777777" w:rsidR="00B7766D" w:rsidRPr="008902AA" w:rsidRDefault="00B7766D" w:rsidP="002C047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77ED1388" w14:textId="77777777" w:rsidR="00B7766D" w:rsidRPr="008902AA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D13514C" w14:textId="77777777" w:rsidR="00B7766D" w:rsidRPr="008902AA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902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</w:tcPr>
          <w:p w14:paraId="4922CB6B" w14:textId="77777777" w:rsidR="00B7766D" w:rsidRPr="008902AA" w:rsidRDefault="00B7766D" w:rsidP="002C047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56E2968B" w14:textId="77777777" w:rsidR="00B7766D" w:rsidRPr="008902AA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2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DB6480F" w14:textId="77777777" w:rsidR="00B7766D" w:rsidRPr="008902AA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02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</w:tcPr>
          <w:p w14:paraId="64F74110" w14:textId="77777777" w:rsidR="00B7766D" w:rsidRPr="008902AA" w:rsidRDefault="00B7766D" w:rsidP="002C047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auto"/>
          </w:tcPr>
          <w:p w14:paraId="7C87E5F0" w14:textId="77777777" w:rsidR="00B7766D" w:rsidRPr="008902AA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48D344F" w14:textId="77777777" w:rsidR="00B7766D" w:rsidRPr="008902AA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902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07D3A" w:rsidRPr="00404E9A" w14:paraId="3E2212AC" w14:textId="77777777" w:rsidTr="00404E9A">
        <w:tc>
          <w:tcPr>
            <w:tcW w:w="4180" w:type="dxa"/>
            <w:shd w:val="clear" w:color="auto" w:fill="auto"/>
          </w:tcPr>
          <w:p w14:paraId="33D89BBF" w14:textId="5C567A64" w:rsidR="00607D3A" w:rsidRPr="008902AA" w:rsidRDefault="00607D3A" w:rsidP="00607D3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2AA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90" w:type="dxa"/>
            <w:tcBorders>
              <w:top w:val="nil"/>
            </w:tcBorders>
            <w:shd w:val="clear" w:color="auto" w:fill="auto"/>
          </w:tcPr>
          <w:p w14:paraId="17DBC994" w14:textId="77777777" w:rsidR="00607D3A" w:rsidRPr="008902AA" w:rsidRDefault="00607D3A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  <w:tcBorders>
              <w:top w:val="nil"/>
            </w:tcBorders>
            <w:shd w:val="clear" w:color="auto" w:fill="auto"/>
          </w:tcPr>
          <w:p w14:paraId="65D0E86A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A710673" w14:textId="13E7F03A" w:rsidR="00607D3A" w:rsidRPr="008902AA" w:rsidRDefault="00B30E1D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  <w:r w:rsidR="001B3C51" w:rsidRPr="001B3C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  <w:tc>
          <w:tcPr>
            <w:tcW w:w="273" w:type="dxa"/>
            <w:tcBorders>
              <w:top w:val="nil"/>
            </w:tcBorders>
            <w:shd w:val="clear" w:color="auto" w:fill="auto"/>
          </w:tcPr>
          <w:p w14:paraId="7D111861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13E140B2" w14:textId="77777777" w:rsidR="00607D3A" w:rsidRPr="008902AA" w:rsidRDefault="00607D3A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tcBorders>
              <w:top w:val="nil"/>
            </w:tcBorders>
            <w:shd w:val="clear" w:color="auto" w:fill="auto"/>
          </w:tcPr>
          <w:p w14:paraId="437B9F17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893188F" w14:textId="4C89CB9A" w:rsidR="00607D3A" w:rsidRPr="008902AA" w:rsidRDefault="00B30E1D" w:rsidP="00DA1C3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4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607D3A" w:rsidRPr="00890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581</w:t>
            </w:r>
          </w:p>
        </w:tc>
      </w:tr>
      <w:tr w:rsidR="00607D3A" w:rsidRPr="00404E9A" w14:paraId="688057E8" w14:textId="77777777" w:rsidTr="00404E9A">
        <w:tc>
          <w:tcPr>
            <w:tcW w:w="4180" w:type="dxa"/>
            <w:shd w:val="clear" w:color="auto" w:fill="auto"/>
          </w:tcPr>
          <w:p w14:paraId="3C33198A" w14:textId="77777777" w:rsidR="00607D3A" w:rsidRPr="008902AA" w:rsidRDefault="00607D3A" w:rsidP="00607D3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902A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90" w:type="dxa"/>
            <w:shd w:val="clear" w:color="auto" w:fill="auto"/>
          </w:tcPr>
          <w:p w14:paraId="0F67A0CC" w14:textId="0FD904B1" w:rsidR="00607D3A" w:rsidRPr="008902AA" w:rsidRDefault="00B30E1D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1B3C51" w:rsidRPr="008902A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2" w:type="dxa"/>
            <w:shd w:val="clear" w:color="auto" w:fill="auto"/>
          </w:tcPr>
          <w:p w14:paraId="15906789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FE0B9CD" w14:textId="53D5CE2B" w:rsidR="00607D3A" w:rsidRPr="008902AA" w:rsidRDefault="00B30E1D" w:rsidP="00E36D1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46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5676AF" w:rsidRPr="005676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894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4B44CECE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29BE8CCE" w14:textId="14476EC3" w:rsidR="00607D3A" w:rsidRPr="008902AA" w:rsidRDefault="00B30E1D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607D3A" w:rsidRPr="008902A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0E2C77C2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AFAF470" w14:textId="70B7A047" w:rsidR="00607D3A" w:rsidRPr="008902AA" w:rsidRDefault="00B30E1D" w:rsidP="00DA1C3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607D3A" w:rsidRPr="00890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</w:p>
        </w:tc>
      </w:tr>
      <w:tr w:rsidR="00607D3A" w:rsidRPr="00404E9A" w14:paraId="59DF3AF6" w14:textId="77777777" w:rsidTr="00404E9A">
        <w:tc>
          <w:tcPr>
            <w:tcW w:w="4180" w:type="dxa"/>
            <w:shd w:val="clear" w:color="auto" w:fill="auto"/>
          </w:tcPr>
          <w:p w14:paraId="1EB95CB7" w14:textId="77777777" w:rsidR="00607D3A" w:rsidRPr="008902AA" w:rsidRDefault="00607D3A" w:rsidP="00607D3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2A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90" w:type="dxa"/>
            <w:shd w:val="clear" w:color="auto" w:fill="auto"/>
          </w:tcPr>
          <w:p w14:paraId="48268E81" w14:textId="77777777" w:rsidR="00607D3A" w:rsidRPr="008902AA" w:rsidRDefault="00607D3A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0A35C348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916185" w14:textId="30719DF8" w:rsidR="00607D3A" w:rsidRPr="008902AA" w:rsidRDefault="005676AF" w:rsidP="00E36D1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46"/>
              <w:rPr>
                <w:rFonts w:asciiTheme="majorBidi" w:hAnsiTheme="majorBidi" w:cstheme="majorBidi"/>
                <w:sz w:val="30"/>
                <w:szCs w:val="30"/>
              </w:rPr>
            </w:pPr>
            <w:r w:rsidRPr="005676A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Pr="005676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 w:rsidRPr="005676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</w:tcPr>
          <w:p w14:paraId="23570648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5C98BF43" w14:textId="77777777" w:rsidR="00607D3A" w:rsidRPr="008902AA" w:rsidRDefault="00607D3A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</w:tcPr>
          <w:p w14:paraId="6AEE55A3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58486C" w14:textId="0625947A" w:rsidR="00607D3A" w:rsidRPr="008902AA" w:rsidRDefault="00607D3A" w:rsidP="00DA1C3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2A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890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</w:t>
            </w:r>
            <w:r w:rsidRPr="008902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07D3A" w:rsidRPr="00404E9A" w14:paraId="00476FF5" w14:textId="77777777" w:rsidTr="00404E9A">
        <w:tc>
          <w:tcPr>
            <w:tcW w:w="4180" w:type="dxa"/>
            <w:tcBorders>
              <w:bottom w:val="nil"/>
            </w:tcBorders>
            <w:shd w:val="clear" w:color="auto" w:fill="auto"/>
          </w:tcPr>
          <w:p w14:paraId="52843CC0" w14:textId="77777777" w:rsidR="00607D3A" w:rsidRPr="008902AA" w:rsidRDefault="00607D3A" w:rsidP="00607D3A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2A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1090" w:type="dxa"/>
            <w:shd w:val="clear" w:color="auto" w:fill="auto"/>
          </w:tcPr>
          <w:p w14:paraId="361B80DF" w14:textId="77777777" w:rsidR="00607D3A" w:rsidRPr="008902AA" w:rsidRDefault="00607D3A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582BACCC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E90FA62" w14:textId="05602C95" w:rsidR="00607D3A" w:rsidRPr="008902AA" w:rsidRDefault="00A56998" w:rsidP="00E36D1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1,42</w:t>
            </w:r>
            <w:r w:rsidR="006777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3" w:type="dxa"/>
            <w:shd w:val="clear" w:color="auto" w:fill="auto"/>
          </w:tcPr>
          <w:p w14:paraId="3AE24723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5CFD2C6" w14:textId="77777777" w:rsidR="00607D3A" w:rsidRPr="008902AA" w:rsidRDefault="00607D3A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60D5AD3A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06365DD" w14:textId="6357809C" w:rsidR="00607D3A" w:rsidRPr="008902AA" w:rsidRDefault="00A56998" w:rsidP="00DA1C3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 w:rsidR="0035051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607D3A" w:rsidRPr="00404E9A" w14:paraId="5E8DE756" w14:textId="77777777" w:rsidTr="00404E9A">
        <w:tc>
          <w:tcPr>
            <w:tcW w:w="4180" w:type="dxa"/>
            <w:tcBorders>
              <w:bottom w:val="nil"/>
            </w:tcBorders>
            <w:shd w:val="clear" w:color="auto" w:fill="auto"/>
          </w:tcPr>
          <w:p w14:paraId="4F9EC4F9" w14:textId="77777777" w:rsidR="00607D3A" w:rsidRPr="008902AA" w:rsidRDefault="00607D3A" w:rsidP="00607D3A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902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ผลขาดทุนในปีปัจจุบันที่ไม่รับรู้เป็นสินทรัพย์       </w:t>
            </w:r>
          </w:p>
          <w:p w14:paraId="18F76ACD" w14:textId="77777777" w:rsidR="00607D3A" w:rsidRPr="008902AA" w:rsidRDefault="00607D3A" w:rsidP="00607D3A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2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ภาษีเงินได้รอการตัดบัญชี</w:t>
            </w:r>
          </w:p>
        </w:tc>
        <w:tc>
          <w:tcPr>
            <w:tcW w:w="1090" w:type="dxa"/>
            <w:tcBorders>
              <w:bottom w:val="nil"/>
            </w:tcBorders>
            <w:shd w:val="clear" w:color="auto" w:fill="auto"/>
          </w:tcPr>
          <w:p w14:paraId="66C8ECF9" w14:textId="77777777" w:rsidR="00607D3A" w:rsidRPr="008902AA" w:rsidRDefault="00607D3A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4537F6A1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14:paraId="0EFD6717" w14:textId="37AC7A0F" w:rsidR="00607D3A" w:rsidRPr="008902AA" w:rsidRDefault="00FC0360" w:rsidP="00E36D1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676AF" w:rsidRPr="005676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777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2A68A6B6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0BD0674B" w14:textId="77777777" w:rsidR="00607D3A" w:rsidRPr="008902AA" w:rsidRDefault="00607D3A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55174D2F" w14:textId="77777777" w:rsidR="00607D3A" w:rsidRPr="008902AA" w:rsidRDefault="00607D3A" w:rsidP="00607D3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nil"/>
            </w:tcBorders>
            <w:shd w:val="clear" w:color="auto" w:fill="auto"/>
            <w:vAlign w:val="bottom"/>
          </w:tcPr>
          <w:p w14:paraId="79F8F2F7" w14:textId="591A962B" w:rsidR="00607D3A" w:rsidRPr="008902AA" w:rsidRDefault="00B30E1D" w:rsidP="00DA1C3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607D3A" w:rsidRPr="008902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</w:t>
            </w:r>
          </w:p>
        </w:tc>
      </w:tr>
      <w:tr w:rsidR="00607D3A" w:rsidRPr="00404E9A" w14:paraId="1EBF1392" w14:textId="77777777" w:rsidTr="00404E9A">
        <w:tc>
          <w:tcPr>
            <w:tcW w:w="4180" w:type="dxa"/>
            <w:tcBorders>
              <w:top w:val="nil"/>
              <w:bottom w:val="nil"/>
            </w:tcBorders>
            <w:shd w:val="clear" w:color="auto" w:fill="auto"/>
          </w:tcPr>
          <w:p w14:paraId="26D0F2CD" w14:textId="0EEC479A" w:rsidR="00607D3A" w:rsidRPr="008902AA" w:rsidRDefault="002B4C9A" w:rsidP="00607D3A">
            <w:pPr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FF68FB" w14:textId="7AADF532" w:rsidR="00607D3A" w:rsidRPr="00E36D15" w:rsidRDefault="00B30E1D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E36D15" w:rsidRPr="00E36D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396B3C1A" w14:textId="77777777" w:rsidR="00607D3A" w:rsidRPr="00E36D15" w:rsidRDefault="00607D3A" w:rsidP="00607D3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D7FE5" w14:textId="396E7F83" w:rsidR="00607D3A" w:rsidRPr="00E36D15" w:rsidRDefault="00B30E1D" w:rsidP="00E36D1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</w:t>
            </w:r>
            <w:r w:rsidR="00E24C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6F5054D9" w14:textId="77777777" w:rsidR="00607D3A" w:rsidRPr="00E36D15" w:rsidRDefault="00607D3A" w:rsidP="00607D3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3EECE" w14:textId="30BD2EE9" w:rsidR="00607D3A" w:rsidRPr="00E36D15" w:rsidRDefault="00B30E1D" w:rsidP="00607D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607D3A" w:rsidRPr="00E36D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187D5D48" w14:textId="77777777" w:rsidR="00607D3A" w:rsidRPr="00E36D15" w:rsidRDefault="00607D3A" w:rsidP="00607D3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06428" w14:textId="5308449E" w:rsidR="00607D3A" w:rsidRPr="008902AA" w:rsidRDefault="00B30E1D" w:rsidP="00DA1C3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607D3A" w:rsidRPr="00890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266</w:t>
            </w:r>
          </w:p>
        </w:tc>
      </w:tr>
    </w:tbl>
    <w:p w14:paraId="419D5807" w14:textId="4C46DD7C" w:rsidR="00404E9A" w:rsidRDefault="00404E9A"/>
    <w:p w14:paraId="02CC5C32" w14:textId="74F99DDD" w:rsidR="00404E9A" w:rsidRDefault="00404E9A"/>
    <w:p w14:paraId="272A0DDE" w14:textId="77777777" w:rsidR="00404E9A" w:rsidRDefault="00404E9A"/>
    <w:p w14:paraId="5ACF5200" w14:textId="77777777" w:rsidR="00607D3A" w:rsidRDefault="00607D3A">
      <w:r>
        <w:br w:type="page"/>
      </w: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87"/>
        <w:gridCol w:w="1134"/>
        <w:gridCol w:w="236"/>
        <w:gridCol w:w="1200"/>
        <w:gridCol w:w="236"/>
        <w:gridCol w:w="1113"/>
        <w:gridCol w:w="236"/>
        <w:gridCol w:w="1200"/>
      </w:tblGrid>
      <w:tr w:rsidR="00B7766D" w:rsidRPr="00607D3A" w14:paraId="0D349E58" w14:textId="77777777" w:rsidTr="002C047A">
        <w:tc>
          <w:tcPr>
            <w:tcW w:w="3987" w:type="dxa"/>
          </w:tcPr>
          <w:p w14:paraId="235E94FE" w14:textId="180033C9" w:rsidR="00B7766D" w:rsidRPr="00607D3A" w:rsidRDefault="00B7766D" w:rsidP="002C047A">
            <w:pPr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5" w:type="dxa"/>
            <w:gridSpan w:val="7"/>
          </w:tcPr>
          <w:p w14:paraId="7E869CA7" w14:textId="6022E2B9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766D" w:rsidRPr="00607D3A" w14:paraId="06408C76" w14:textId="77777777" w:rsidTr="002C047A">
        <w:tc>
          <w:tcPr>
            <w:tcW w:w="3987" w:type="dxa"/>
          </w:tcPr>
          <w:p w14:paraId="36AB4A32" w14:textId="77777777" w:rsidR="00B7766D" w:rsidRPr="00607D3A" w:rsidRDefault="00B7766D" w:rsidP="002C047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70" w:type="dxa"/>
            <w:gridSpan w:val="3"/>
          </w:tcPr>
          <w:p w14:paraId="644A2ACA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0C58844B" w14:textId="77777777" w:rsidR="00B7766D" w:rsidRPr="00607D3A" w:rsidRDefault="00B7766D" w:rsidP="002C047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9" w:type="dxa"/>
            <w:gridSpan w:val="3"/>
          </w:tcPr>
          <w:p w14:paraId="3AD7DCDB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7766D" w:rsidRPr="00607D3A" w14:paraId="298F3722" w14:textId="77777777" w:rsidTr="002C047A">
        <w:tc>
          <w:tcPr>
            <w:tcW w:w="3987" w:type="dxa"/>
          </w:tcPr>
          <w:p w14:paraId="7559489B" w14:textId="77777777" w:rsidR="00B7766D" w:rsidRPr="00607D3A" w:rsidRDefault="00B7766D" w:rsidP="002C047A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vAlign w:val="center"/>
          </w:tcPr>
          <w:p w14:paraId="7D4355EB" w14:textId="37DBBB4C" w:rsidR="00B7766D" w:rsidRPr="00607D3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  <w:vAlign w:val="center"/>
          </w:tcPr>
          <w:p w14:paraId="1B442311" w14:textId="77777777" w:rsidR="00B7766D" w:rsidRPr="00607D3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vAlign w:val="center"/>
          </w:tcPr>
          <w:p w14:paraId="2001FF0C" w14:textId="00882167" w:rsidR="00B7766D" w:rsidRPr="00607D3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07A227DC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72DFD4BF" w14:textId="03B55932" w:rsidR="00B7766D" w:rsidRPr="00607D3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  <w:vAlign w:val="center"/>
          </w:tcPr>
          <w:p w14:paraId="0FF19B93" w14:textId="77777777" w:rsidR="00B7766D" w:rsidRPr="00607D3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vAlign w:val="center"/>
          </w:tcPr>
          <w:p w14:paraId="42EA175E" w14:textId="2BA9DC75" w:rsidR="00B7766D" w:rsidRPr="00607D3A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B7766D" w:rsidRPr="00607D3A" w14:paraId="591754CF" w14:textId="77777777" w:rsidTr="002C047A">
        <w:tc>
          <w:tcPr>
            <w:tcW w:w="3987" w:type="dxa"/>
          </w:tcPr>
          <w:p w14:paraId="7642DFDA" w14:textId="77777777" w:rsidR="00B7766D" w:rsidRPr="00607D3A" w:rsidRDefault="00B7766D" w:rsidP="002C047A">
            <w:pPr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5" w:type="dxa"/>
            <w:gridSpan w:val="7"/>
          </w:tcPr>
          <w:p w14:paraId="7E92997D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07D3A" w:rsidRPr="00607D3A" w14:paraId="4E780A11" w14:textId="77777777" w:rsidTr="002C047A">
        <w:tc>
          <w:tcPr>
            <w:tcW w:w="3987" w:type="dxa"/>
          </w:tcPr>
          <w:p w14:paraId="6F1D618A" w14:textId="77777777" w:rsidR="00607D3A" w:rsidRPr="00607D3A" w:rsidRDefault="00607D3A" w:rsidP="00607D3A">
            <w:pPr>
              <w:tabs>
                <w:tab w:val="left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5533CAE4" w14:textId="697E564D" w:rsidR="00607D3A" w:rsidRPr="00607D3A" w:rsidRDefault="00B30E1D" w:rsidP="00607D3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  <w:r w:rsidR="00904F67" w:rsidRPr="00904F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36" w:type="dxa"/>
            <w:shd w:val="clear" w:color="auto" w:fill="auto"/>
          </w:tcPr>
          <w:p w14:paraId="3EFB6C10" w14:textId="77777777" w:rsidR="00607D3A" w:rsidRPr="00607D3A" w:rsidRDefault="00607D3A" w:rsidP="00607D3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E6D767B" w14:textId="3A431F6E" w:rsidR="00607D3A" w:rsidRPr="00607D3A" w:rsidRDefault="00B30E1D" w:rsidP="00607D3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607D3A" w:rsidRPr="00607D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A56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8673043" w14:textId="77777777" w:rsidR="00607D3A" w:rsidRPr="00607D3A" w:rsidRDefault="00607D3A" w:rsidP="00607D3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9B3638B" w14:textId="44C23857" w:rsidR="00607D3A" w:rsidRPr="00607D3A" w:rsidRDefault="00904F67" w:rsidP="00607D3A">
            <w:pPr>
              <w:tabs>
                <w:tab w:val="decimal" w:pos="6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1FE7FDF" w14:textId="77777777" w:rsidR="00607D3A" w:rsidRPr="00607D3A" w:rsidRDefault="00607D3A" w:rsidP="00607D3A">
            <w:pPr>
              <w:tabs>
                <w:tab w:val="decimal" w:pos="6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B7C6693" w14:textId="77777777" w:rsidR="00607D3A" w:rsidRPr="00607D3A" w:rsidRDefault="00607D3A" w:rsidP="00607D3A">
            <w:pPr>
              <w:tabs>
                <w:tab w:val="decimal" w:pos="6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07D3A" w:rsidRPr="00607D3A" w14:paraId="5959A84D" w14:textId="77777777" w:rsidTr="002C047A">
        <w:tc>
          <w:tcPr>
            <w:tcW w:w="3987" w:type="dxa"/>
          </w:tcPr>
          <w:p w14:paraId="6E2700E5" w14:textId="77777777" w:rsidR="00607D3A" w:rsidRPr="00607D3A" w:rsidRDefault="00607D3A" w:rsidP="00607D3A">
            <w:pPr>
              <w:tabs>
                <w:tab w:val="left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การหักกลบรายการภาษี</w:t>
            </w:r>
          </w:p>
        </w:tc>
        <w:tc>
          <w:tcPr>
            <w:tcW w:w="1134" w:type="dxa"/>
            <w:shd w:val="clear" w:color="auto" w:fill="auto"/>
          </w:tcPr>
          <w:p w14:paraId="695A3F69" w14:textId="1C31FCF6" w:rsidR="00607D3A" w:rsidRPr="00607D3A" w:rsidRDefault="00904F67" w:rsidP="00607D3A">
            <w:pPr>
              <w:tabs>
                <w:tab w:val="decimal" w:pos="7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3F807A" w14:textId="77777777" w:rsidR="00607D3A" w:rsidRPr="00607D3A" w:rsidRDefault="00607D3A" w:rsidP="00607D3A">
            <w:pPr>
              <w:tabs>
                <w:tab w:val="decimal" w:pos="7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0D30A04A" w14:textId="0772C98B" w:rsidR="00607D3A" w:rsidRPr="00607D3A" w:rsidRDefault="00607D3A" w:rsidP="00607D3A">
            <w:pPr>
              <w:tabs>
                <w:tab w:val="decimal" w:pos="7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81F3CD" w14:textId="77777777" w:rsidR="00607D3A" w:rsidRPr="00607D3A" w:rsidRDefault="00607D3A" w:rsidP="00607D3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D72CCCD" w14:textId="69F84CAD" w:rsidR="00607D3A" w:rsidRPr="00607D3A" w:rsidRDefault="00904F67" w:rsidP="00607D3A">
            <w:pPr>
              <w:tabs>
                <w:tab w:val="decimal" w:pos="6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8279955" w14:textId="77777777" w:rsidR="00607D3A" w:rsidRPr="00607D3A" w:rsidRDefault="00607D3A" w:rsidP="00607D3A">
            <w:pPr>
              <w:tabs>
                <w:tab w:val="decimal" w:pos="6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23228F3" w14:textId="77777777" w:rsidR="00607D3A" w:rsidRPr="00607D3A" w:rsidRDefault="00607D3A" w:rsidP="00607D3A">
            <w:pPr>
              <w:tabs>
                <w:tab w:val="decimal" w:pos="6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07D3A" w:rsidRPr="00607D3A" w14:paraId="20748B5E" w14:textId="77777777" w:rsidTr="002C047A">
        <w:tc>
          <w:tcPr>
            <w:tcW w:w="3987" w:type="dxa"/>
          </w:tcPr>
          <w:p w14:paraId="41F055B2" w14:textId="7CFBC291" w:rsidR="00607D3A" w:rsidRPr="00607D3A" w:rsidRDefault="00607D3A" w:rsidP="00607D3A">
            <w:pPr>
              <w:tabs>
                <w:tab w:val="left" w:pos="63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2DF3E" w14:textId="21357E10" w:rsidR="00607D3A" w:rsidRPr="00607D3A" w:rsidRDefault="00B30E1D" w:rsidP="00607D3A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</w:t>
            </w:r>
            <w:r w:rsidR="00904F67" w:rsidRPr="00904F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36" w:type="dxa"/>
            <w:shd w:val="clear" w:color="auto" w:fill="auto"/>
          </w:tcPr>
          <w:p w14:paraId="275B35C0" w14:textId="77777777" w:rsidR="00607D3A" w:rsidRPr="00607D3A" w:rsidRDefault="00607D3A" w:rsidP="00607D3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B68C5" w14:textId="3D949BCF" w:rsidR="00607D3A" w:rsidRPr="00607D3A" w:rsidRDefault="00B30E1D" w:rsidP="00607D3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="00607D3A"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</w:t>
            </w:r>
            <w:r w:rsidR="00A569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06DF3964" w14:textId="77777777" w:rsidR="00607D3A" w:rsidRPr="00607D3A" w:rsidRDefault="00607D3A" w:rsidP="00607D3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9737E" w14:textId="75A27857" w:rsidR="00607D3A" w:rsidRPr="00607D3A" w:rsidRDefault="00904F67" w:rsidP="00607D3A">
            <w:pPr>
              <w:tabs>
                <w:tab w:val="decimal" w:pos="6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BC06B29" w14:textId="77777777" w:rsidR="00607D3A" w:rsidRPr="00607D3A" w:rsidRDefault="00607D3A" w:rsidP="00607D3A">
            <w:pPr>
              <w:tabs>
                <w:tab w:val="decimal" w:pos="6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BDB30" w14:textId="77777777" w:rsidR="00607D3A" w:rsidRPr="00607D3A" w:rsidRDefault="00607D3A" w:rsidP="00607D3A">
            <w:pPr>
              <w:tabs>
                <w:tab w:val="decimal" w:pos="6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32136134" w14:textId="77777777" w:rsidR="00B7766D" w:rsidRPr="00607D3A" w:rsidRDefault="00B7766D" w:rsidP="00B7766D">
      <w:pPr>
        <w:pStyle w:val="ListParagraph"/>
        <w:ind w:left="900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06" w:type="dxa"/>
        <w:tblInd w:w="450" w:type="dxa"/>
        <w:tblLook w:val="04A0" w:firstRow="1" w:lastRow="0" w:firstColumn="1" w:lastColumn="0" w:noHBand="0" w:noVBand="1"/>
      </w:tblPr>
      <w:tblGrid>
        <w:gridCol w:w="3978"/>
        <w:gridCol w:w="1134"/>
        <w:gridCol w:w="236"/>
        <w:gridCol w:w="1213"/>
        <w:gridCol w:w="236"/>
        <w:gridCol w:w="1135"/>
        <w:gridCol w:w="236"/>
        <w:gridCol w:w="1138"/>
      </w:tblGrid>
      <w:tr w:rsidR="00B7766D" w:rsidRPr="00607D3A" w14:paraId="76F1693B" w14:textId="77777777" w:rsidTr="00404E9A">
        <w:tc>
          <w:tcPr>
            <w:tcW w:w="3978" w:type="dxa"/>
          </w:tcPr>
          <w:p w14:paraId="2C84C961" w14:textId="77777777" w:rsidR="00B7766D" w:rsidRPr="00607D3A" w:rsidRDefault="00B7766D" w:rsidP="002C047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7D2E5EA2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766D" w:rsidRPr="00607D3A" w14:paraId="0B652EF2" w14:textId="77777777" w:rsidTr="00404E9A">
        <w:tc>
          <w:tcPr>
            <w:tcW w:w="3978" w:type="dxa"/>
          </w:tcPr>
          <w:p w14:paraId="265EEA5B" w14:textId="77777777" w:rsidR="00B7766D" w:rsidRPr="00607D3A" w:rsidRDefault="00B7766D" w:rsidP="002C047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83" w:type="dxa"/>
            <w:gridSpan w:val="3"/>
          </w:tcPr>
          <w:p w14:paraId="22516A85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28703268" w14:textId="77777777" w:rsidR="00B7766D" w:rsidRPr="00607D3A" w:rsidRDefault="00B7766D" w:rsidP="002C047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734A7B32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07D3A" w:rsidRPr="00607D3A" w14:paraId="2A07118F" w14:textId="77777777" w:rsidTr="00404E9A">
        <w:tc>
          <w:tcPr>
            <w:tcW w:w="3978" w:type="dxa"/>
          </w:tcPr>
          <w:p w14:paraId="43C69E1B" w14:textId="77777777" w:rsidR="00607D3A" w:rsidRPr="00607D3A" w:rsidRDefault="00607D3A" w:rsidP="00607D3A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vAlign w:val="center"/>
          </w:tcPr>
          <w:p w14:paraId="35AC4162" w14:textId="7005ECBB" w:rsidR="00607D3A" w:rsidRPr="00607D3A" w:rsidRDefault="00B30E1D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  <w:vAlign w:val="center"/>
          </w:tcPr>
          <w:p w14:paraId="2C5522B2" w14:textId="77777777" w:rsidR="00607D3A" w:rsidRPr="00607D3A" w:rsidRDefault="00607D3A" w:rsidP="00607D3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3" w:type="dxa"/>
            <w:vAlign w:val="center"/>
          </w:tcPr>
          <w:p w14:paraId="5920D530" w14:textId="7424D40C" w:rsidR="00607D3A" w:rsidRPr="00607D3A" w:rsidRDefault="00B30E1D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5B9F7A10" w14:textId="77777777" w:rsidR="00607D3A" w:rsidRPr="00607D3A" w:rsidRDefault="00607D3A" w:rsidP="00607D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center"/>
          </w:tcPr>
          <w:p w14:paraId="101A99AC" w14:textId="2E44A121" w:rsidR="00607D3A" w:rsidRPr="00607D3A" w:rsidRDefault="00B30E1D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  <w:vAlign w:val="center"/>
          </w:tcPr>
          <w:p w14:paraId="67861780" w14:textId="77777777" w:rsidR="00607D3A" w:rsidRPr="00607D3A" w:rsidRDefault="00607D3A" w:rsidP="00607D3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8" w:type="dxa"/>
            <w:vAlign w:val="center"/>
          </w:tcPr>
          <w:p w14:paraId="1E40764C" w14:textId="2F8B00F6" w:rsidR="00607D3A" w:rsidRPr="00607D3A" w:rsidRDefault="00B30E1D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B7766D" w:rsidRPr="00607D3A" w14:paraId="06324229" w14:textId="77777777" w:rsidTr="00404E9A">
        <w:tc>
          <w:tcPr>
            <w:tcW w:w="3978" w:type="dxa"/>
          </w:tcPr>
          <w:p w14:paraId="6C396D85" w14:textId="77777777" w:rsidR="00B7766D" w:rsidRPr="00607D3A" w:rsidRDefault="00B7766D" w:rsidP="002C04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722B6799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07D3A" w:rsidRPr="00607D3A" w14:paraId="5F38DF43" w14:textId="77777777" w:rsidTr="00404E9A">
        <w:tc>
          <w:tcPr>
            <w:tcW w:w="3978" w:type="dxa"/>
          </w:tcPr>
          <w:p w14:paraId="5120CFD2" w14:textId="77777777" w:rsidR="00607D3A" w:rsidRPr="00607D3A" w:rsidRDefault="00607D3A" w:rsidP="00607D3A">
            <w:pPr>
              <w:tabs>
                <w:tab w:val="left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34" w:type="dxa"/>
          </w:tcPr>
          <w:p w14:paraId="72D19C94" w14:textId="3BD74716" w:rsidR="00607D3A" w:rsidRPr="00607D3A" w:rsidRDefault="00B30E1D" w:rsidP="00607D3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904F67" w:rsidRPr="00904F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089</w:t>
            </w:r>
          </w:p>
        </w:tc>
        <w:tc>
          <w:tcPr>
            <w:tcW w:w="236" w:type="dxa"/>
          </w:tcPr>
          <w:p w14:paraId="6E70CC2E" w14:textId="77777777" w:rsidR="00607D3A" w:rsidRPr="00607D3A" w:rsidRDefault="00607D3A" w:rsidP="00607D3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</w:tcPr>
          <w:p w14:paraId="7855E8A2" w14:textId="38FFA21B" w:rsidR="00607D3A" w:rsidRPr="00607D3A" w:rsidRDefault="00B30E1D" w:rsidP="00607D3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607D3A" w:rsidRPr="00607D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</w:t>
            </w:r>
          </w:p>
        </w:tc>
        <w:tc>
          <w:tcPr>
            <w:tcW w:w="236" w:type="dxa"/>
          </w:tcPr>
          <w:p w14:paraId="12CA8CA9" w14:textId="77777777" w:rsidR="00607D3A" w:rsidRPr="00607D3A" w:rsidRDefault="00607D3A" w:rsidP="00607D3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F82E1F8" w14:textId="495B992E" w:rsidR="00607D3A" w:rsidRPr="00607D3A" w:rsidRDefault="00904F67" w:rsidP="00607D3A">
            <w:pPr>
              <w:tabs>
                <w:tab w:val="decimal" w:pos="63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B23D83C" w14:textId="77777777" w:rsidR="00607D3A" w:rsidRPr="00607D3A" w:rsidRDefault="00607D3A" w:rsidP="00607D3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092B5A6E" w14:textId="77777777" w:rsidR="00607D3A" w:rsidRPr="00607D3A" w:rsidRDefault="00607D3A" w:rsidP="00607D3A">
            <w:pPr>
              <w:tabs>
                <w:tab w:val="decimal" w:pos="63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07D3A" w:rsidRPr="00607D3A" w14:paraId="5F0F017B" w14:textId="77777777" w:rsidTr="00404E9A">
        <w:tc>
          <w:tcPr>
            <w:tcW w:w="3978" w:type="dxa"/>
          </w:tcPr>
          <w:p w14:paraId="23D9FB1D" w14:textId="77777777" w:rsidR="00607D3A" w:rsidRPr="00607D3A" w:rsidRDefault="00607D3A" w:rsidP="00607D3A">
            <w:pPr>
              <w:tabs>
                <w:tab w:val="left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การหักกลบรายการภาษี</w:t>
            </w:r>
          </w:p>
        </w:tc>
        <w:tc>
          <w:tcPr>
            <w:tcW w:w="1134" w:type="dxa"/>
          </w:tcPr>
          <w:p w14:paraId="7C833EFB" w14:textId="7B7818C8" w:rsidR="00607D3A" w:rsidRPr="00607D3A" w:rsidRDefault="00904F67" w:rsidP="00607D3A">
            <w:pPr>
              <w:tabs>
                <w:tab w:val="decimal" w:pos="7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140CE8" w14:textId="77777777" w:rsidR="00607D3A" w:rsidRPr="00607D3A" w:rsidRDefault="00607D3A" w:rsidP="00607D3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</w:tcPr>
          <w:p w14:paraId="66400582" w14:textId="4838BBC6" w:rsidR="00607D3A" w:rsidRPr="00607D3A" w:rsidRDefault="00607D3A" w:rsidP="00607D3A">
            <w:pPr>
              <w:tabs>
                <w:tab w:val="decimal" w:pos="72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1203547" w14:textId="77777777" w:rsidR="00607D3A" w:rsidRPr="00607D3A" w:rsidRDefault="00607D3A" w:rsidP="00607D3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BA8B199" w14:textId="5A106289" w:rsidR="00607D3A" w:rsidRPr="00607D3A" w:rsidRDefault="00904F67" w:rsidP="00607D3A">
            <w:pPr>
              <w:tabs>
                <w:tab w:val="decimal" w:pos="63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1B1F506" w14:textId="77777777" w:rsidR="00607D3A" w:rsidRPr="00607D3A" w:rsidRDefault="00607D3A" w:rsidP="00607D3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0311DB19" w14:textId="77777777" w:rsidR="00607D3A" w:rsidRPr="00607D3A" w:rsidRDefault="00607D3A" w:rsidP="00607D3A">
            <w:pPr>
              <w:tabs>
                <w:tab w:val="decimal" w:pos="63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07D3A" w:rsidRPr="00607D3A" w14:paraId="62FAFC75" w14:textId="77777777" w:rsidTr="00404E9A">
        <w:tc>
          <w:tcPr>
            <w:tcW w:w="3978" w:type="dxa"/>
          </w:tcPr>
          <w:p w14:paraId="5DB8BCC0" w14:textId="77777777" w:rsidR="00607D3A" w:rsidRPr="00607D3A" w:rsidRDefault="00607D3A" w:rsidP="00607D3A">
            <w:pPr>
              <w:tabs>
                <w:tab w:val="left" w:pos="6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สินทรัพย์ภาษีเงินได้รอตัดบัญชีสุทธิ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32E0644" w14:textId="35C2565E" w:rsidR="00607D3A" w:rsidRPr="00607D3A" w:rsidRDefault="00B30E1D" w:rsidP="00607D3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904F67" w:rsidRPr="00904F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089</w:t>
            </w:r>
          </w:p>
        </w:tc>
        <w:tc>
          <w:tcPr>
            <w:tcW w:w="236" w:type="dxa"/>
          </w:tcPr>
          <w:p w14:paraId="67B3237C" w14:textId="77777777" w:rsidR="00607D3A" w:rsidRPr="00607D3A" w:rsidRDefault="00607D3A" w:rsidP="00607D3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5E654282" w14:textId="6630AD03" w:rsidR="00607D3A" w:rsidRPr="00607D3A" w:rsidRDefault="00B30E1D" w:rsidP="00607D3A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607D3A"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522</w:t>
            </w:r>
          </w:p>
        </w:tc>
        <w:tc>
          <w:tcPr>
            <w:tcW w:w="236" w:type="dxa"/>
          </w:tcPr>
          <w:p w14:paraId="6DB555BB" w14:textId="77777777" w:rsidR="00607D3A" w:rsidRPr="00607D3A" w:rsidRDefault="00607D3A" w:rsidP="00607D3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60A6E556" w14:textId="41A10008" w:rsidR="00607D3A" w:rsidRPr="00607D3A" w:rsidRDefault="00904F67" w:rsidP="00607D3A">
            <w:pPr>
              <w:tabs>
                <w:tab w:val="decimal" w:pos="634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DB8FE90" w14:textId="77777777" w:rsidR="00607D3A" w:rsidRPr="00607D3A" w:rsidRDefault="00607D3A" w:rsidP="00607D3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3D0AD0D9" w14:textId="77777777" w:rsidR="00607D3A" w:rsidRPr="00607D3A" w:rsidRDefault="00607D3A" w:rsidP="00607D3A">
            <w:pPr>
              <w:tabs>
                <w:tab w:val="decimal" w:pos="634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1B3F65C" w14:textId="77777777" w:rsidR="00B7766D" w:rsidRPr="006666FA" w:rsidRDefault="00B7766D" w:rsidP="00EF68EF">
      <w:pPr>
        <w:pStyle w:val="ListParagraph"/>
        <w:numPr>
          <w:ilvl w:val="0"/>
          <w:numId w:val="9"/>
        </w:numPr>
        <w:spacing w:line="240" w:lineRule="auto"/>
        <w:rPr>
          <w:rFonts w:asciiTheme="majorBidi" w:hAnsiTheme="majorBidi" w:cstheme="majorBidi"/>
          <w:sz w:val="30"/>
          <w:szCs w:val="30"/>
        </w:rPr>
        <w:sectPr w:rsidR="00B7766D" w:rsidRPr="006666FA" w:rsidSect="00D107B1">
          <w:footerReference w:type="default" r:id="rId17"/>
          <w:pgSz w:w="11907" w:h="16839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pPr w:leftFromText="180" w:rightFromText="180" w:vertAnchor="text" w:tblpY="1"/>
        <w:tblOverlap w:val="never"/>
        <w:tblW w:w="147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8"/>
        <w:gridCol w:w="1211"/>
        <w:gridCol w:w="178"/>
        <w:gridCol w:w="1104"/>
        <w:gridCol w:w="200"/>
        <w:gridCol w:w="1242"/>
        <w:gridCol w:w="178"/>
        <w:gridCol w:w="1379"/>
        <w:gridCol w:w="181"/>
        <w:gridCol w:w="1245"/>
        <w:gridCol w:w="178"/>
        <w:gridCol w:w="1127"/>
        <w:gridCol w:w="178"/>
        <w:gridCol w:w="1134"/>
        <w:gridCol w:w="178"/>
        <w:gridCol w:w="1201"/>
      </w:tblGrid>
      <w:tr w:rsidR="00347CBA" w:rsidRPr="006666FA" w14:paraId="3E891369" w14:textId="77777777" w:rsidTr="006E37BE">
        <w:trPr>
          <w:cantSplit/>
          <w:tblHeader/>
        </w:trPr>
        <w:tc>
          <w:tcPr>
            <w:tcW w:w="3828" w:type="dxa"/>
          </w:tcPr>
          <w:p w14:paraId="7FFF09CD" w14:textId="77777777" w:rsidR="00347CBA" w:rsidRPr="006666FA" w:rsidRDefault="00347CBA" w:rsidP="007D6E8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14" w:type="dxa"/>
            <w:gridSpan w:val="15"/>
          </w:tcPr>
          <w:p w14:paraId="3096EB78" w14:textId="7F552074" w:rsidR="00347CBA" w:rsidRDefault="007D6E81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6E81" w:rsidRPr="006666FA" w14:paraId="63894BE1" w14:textId="77777777" w:rsidTr="006E37BE">
        <w:trPr>
          <w:cantSplit/>
          <w:tblHeader/>
        </w:trPr>
        <w:tc>
          <w:tcPr>
            <w:tcW w:w="3828" w:type="dxa"/>
          </w:tcPr>
          <w:p w14:paraId="2BBA6921" w14:textId="77777777" w:rsidR="00347CBA" w:rsidRPr="006666FA" w:rsidRDefault="00347CBA" w:rsidP="007D6E8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11" w:type="dxa"/>
            <w:vMerge w:val="restart"/>
            <w:vAlign w:val="bottom"/>
          </w:tcPr>
          <w:p w14:paraId="295FE37E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EA71DB5" w14:textId="77777777" w:rsidR="00347CBA" w:rsidRPr="006666FA" w:rsidRDefault="00B30E1D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347CBA"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มกราคม</w:t>
            </w:r>
          </w:p>
          <w:p w14:paraId="4C2B86CA" w14:textId="7EA05524" w:rsidR="00347CBA" w:rsidRPr="006666FA" w:rsidRDefault="00B30E1D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3CDECBA6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6" w:type="dxa"/>
            <w:gridSpan w:val="3"/>
            <w:tcBorders>
              <w:bottom w:val="single" w:sz="4" w:space="0" w:color="auto"/>
            </w:tcBorders>
            <w:vAlign w:val="bottom"/>
          </w:tcPr>
          <w:p w14:paraId="4A377818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78" w:type="dxa"/>
            <w:tcBorders>
              <w:left w:val="nil"/>
            </w:tcBorders>
            <w:vAlign w:val="bottom"/>
          </w:tcPr>
          <w:p w14:paraId="4D0713EC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79" w:type="dxa"/>
          </w:tcPr>
          <w:p w14:paraId="6BED0609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23943175" w14:textId="28D419C3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5" w:type="dxa"/>
            <w:vMerge w:val="restart"/>
            <w:vAlign w:val="bottom"/>
          </w:tcPr>
          <w:p w14:paraId="073A1E7D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BB051BD" w14:textId="77777777" w:rsidR="00347CBA" w:rsidRPr="006666FA" w:rsidRDefault="00B30E1D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="00347CBA"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</w:p>
          <w:p w14:paraId="163C9F92" w14:textId="4E9024A4" w:rsidR="00347CBA" w:rsidRPr="006666FA" w:rsidRDefault="00B30E1D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2EC26AB3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  <w:vAlign w:val="bottom"/>
          </w:tcPr>
          <w:p w14:paraId="73841384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ind w:left="-120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78" w:type="dxa"/>
            <w:vAlign w:val="bottom"/>
          </w:tcPr>
          <w:p w14:paraId="2CED9B87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1" w:type="dxa"/>
          </w:tcPr>
          <w:p w14:paraId="33CD3C26" w14:textId="28BF9D65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D6E81" w:rsidRPr="006666FA" w14:paraId="234B1A83" w14:textId="77777777" w:rsidTr="006E37BE">
        <w:trPr>
          <w:cantSplit/>
          <w:tblHeader/>
        </w:trPr>
        <w:tc>
          <w:tcPr>
            <w:tcW w:w="3828" w:type="dxa"/>
          </w:tcPr>
          <w:p w14:paraId="2530DAEB" w14:textId="77777777" w:rsidR="00347CBA" w:rsidRPr="006666FA" w:rsidRDefault="00347CBA" w:rsidP="007D6E8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E4B3D97" w14:textId="77777777" w:rsidR="00347CBA" w:rsidRPr="006E37BE" w:rsidRDefault="00347CBA" w:rsidP="007D6E8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786A9FE" w14:textId="77777777" w:rsidR="00347CBA" w:rsidRPr="006666FA" w:rsidRDefault="00347CBA" w:rsidP="007D6E8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11" w:type="dxa"/>
            <w:vMerge/>
            <w:vAlign w:val="bottom"/>
          </w:tcPr>
          <w:p w14:paraId="54342A79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04E3C72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  <w:vAlign w:val="bottom"/>
          </w:tcPr>
          <w:p w14:paraId="0471CF1D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00" w:type="dxa"/>
            <w:vAlign w:val="bottom"/>
          </w:tcPr>
          <w:p w14:paraId="1D233C04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6BC22CEF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ind w:left="-96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78" w:type="dxa"/>
            <w:tcBorders>
              <w:left w:val="nil"/>
            </w:tcBorders>
            <w:vAlign w:val="bottom"/>
          </w:tcPr>
          <w:p w14:paraId="1342B19B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40A671A9" w14:textId="16D8F456" w:rsidR="00347CBA" w:rsidRPr="007D6E81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การจำหน่าย</w:t>
            </w:r>
            <w:r w:rsidRPr="00B808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B808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Pr="00B808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B808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บริษัทย่อย </w:t>
            </w:r>
            <w:r w:rsidRPr="00B808A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B30E1D" w:rsidRPr="00B30E1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  <w:r w:rsidRPr="00B808A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00A446A1" w14:textId="7F0D69F2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5" w:type="dxa"/>
            <w:vMerge/>
            <w:vAlign w:val="bottom"/>
          </w:tcPr>
          <w:p w14:paraId="39362E42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E99746A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1013F508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8" w:type="dxa"/>
            <w:vAlign w:val="bottom"/>
          </w:tcPr>
          <w:p w14:paraId="68ABE462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5657173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3FBE0731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01" w:type="dxa"/>
          </w:tcPr>
          <w:p w14:paraId="3DC5F8B6" w14:textId="77777777" w:rsidR="00347CB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602C66EE" w14:textId="77777777" w:rsidR="00347CB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114A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</w:p>
          <w:p w14:paraId="6BCCAE00" w14:textId="48D9A219" w:rsidR="00347CBA" w:rsidRDefault="00B30E1D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47CBA" w:rsidRPr="004114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47CBA" w:rsidRPr="004114A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</w:p>
          <w:p w14:paraId="590EAE8C" w14:textId="62330F15" w:rsidR="00347CBA" w:rsidRPr="004114A4" w:rsidRDefault="00B30E1D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347CBA" w:rsidRPr="006666FA" w14:paraId="7D85BC42" w14:textId="77777777" w:rsidTr="006E37BE">
        <w:trPr>
          <w:cantSplit/>
          <w:tblHeader/>
        </w:trPr>
        <w:tc>
          <w:tcPr>
            <w:tcW w:w="3828" w:type="dxa"/>
          </w:tcPr>
          <w:p w14:paraId="1344E26B" w14:textId="77777777" w:rsidR="00347CBA" w:rsidRPr="006666FA" w:rsidRDefault="00347CBA" w:rsidP="007D6E8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14" w:type="dxa"/>
            <w:gridSpan w:val="15"/>
          </w:tcPr>
          <w:p w14:paraId="12D842D6" w14:textId="0C8CF02B" w:rsidR="00347CBA" w:rsidRDefault="007D6E81" w:rsidP="007D6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D6E81" w:rsidRPr="006666FA" w14:paraId="5A6A10B8" w14:textId="77777777" w:rsidTr="006E37BE">
        <w:trPr>
          <w:cantSplit/>
          <w:trHeight w:val="375"/>
        </w:trPr>
        <w:tc>
          <w:tcPr>
            <w:tcW w:w="3828" w:type="dxa"/>
            <w:vAlign w:val="center"/>
          </w:tcPr>
          <w:p w14:paraId="0E942099" w14:textId="77777777" w:rsidR="00347CBA" w:rsidRPr="006666FA" w:rsidRDefault="00347CBA" w:rsidP="007D6E8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1" w:type="dxa"/>
          </w:tcPr>
          <w:p w14:paraId="63B3415B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EDF2D9A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2E55C38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" w:type="dxa"/>
          </w:tcPr>
          <w:p w14:paraId="340F79C8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0BFB24B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527C069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</w:tcPr>
          <w:p w14:paraId="56276A75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10D5BD4" w14:textId="0D88DA32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14:paraId="3888AC22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E405F34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6913957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C51845C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4FC1BE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4C88DD6" w14:textId="77777777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2BE06406" w14:textId="6FA53A65" w:rsidR="00347CBA" w:rsidRPr="006666FA" w:rsidRDefault="00347CBA" w:rsidP="007D6E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D6E81" w:rsidRPr="006666FA" w14:paraId="3632DC1A" w14:textId="77777777" w:rsidTr="006E37BE">
        <w:trPr>
          <w:cantSplit/>
        </w:trPr>
        <w:tc>
          <w:tcPr>
            <w:tcW w:w="3828" w:type="dxa"/>
            <w:vAlign w:val="center"/>
          </w:tcPr>
          <w:p w14:paraId="32105B2E" w14:textId="6667C9E2" w:rsidR="007D6E81" w:rsidRPr="006666FA" w:rsidRDefault="007D6E81" w:rsidP="007D6E8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ลูกหนี้ </w:t>
            </w:r>
          </w:p>
        </w:tc>
        <w:tc>
          <w:tcPr>
            <w:tcW w:w="1211" w:type="dxa"/>
          </w:tcPr>
          <w:p w14:paraId="3886C29C" w14:textId="0FF9291B" w:rsidR="007D6E81" w:rsidRPr="001A7B26" w:rsidRDefault="00B30E1D" w:rsidP="007D6E81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7D6E81" w:rsidRPr="001A7B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756</w:t>
            </w:r>
          </w:p>
        </w:tc>
        <w:tc>
          <w:tcPr>
            <w:tcW w:w="178" w:type="dxa"/>
          </w:tcPr>
          <w:p w14:paraId="24E4BEC7" w14:textId="77777777" w:rsidR="007D6E81" w:rsidRPr="001A7B26" w:rsidRDefault="007D6E81" w:rsidP="007D6E8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677A58B" w14:textId="3F590648" w:rsidR="007D6E81" w:rsidRPr="00B808AB" w:rsidRDefault="007D6E81" w:rsidP="007D6E81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513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0" w:type="dxa"/>
          </w:tcPr>
          <w:p w14:paraId="6716A9C0" w14:textId="77777777" w:rsidR="007D6E81" w:rsidRPr="00B808AB" w:rsidRDefault="007D6E81" w:rsidP="007D6E81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B7B0616" w14:textId="5552DC8F" w:rsidR="007D6E81" w:rsidRPr="00AC1770" w:rsidRDefault="007D6E81" w:rsidP="00AC1770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17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9A563F0" w14:textId="77777777" w:rsidR="007D6E81" w:rsidRPr="00B808AB" w:rsidRDefault="007D6E81" w:rsidP="007D6E81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</w:tcPr>
          <w:p w14:paraId="4DB580B0" w14:textId="66E44312" w:rsidR="007D6E81" w:rsidRPr="00B808AB" w:rsidRDefault="007D6E81" w:rsidP="007D6E81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08F7E866" w14:textId="412BF07B" w:rsidR="007D6E81" w:rsidRPr="001A7B26" w:rsidRDefault="007D6E81" w:rsidP="007D6E81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</w:tcPr>
          <w:p w14:paraId="299B4E59" w14:textId="5AE43D8F" w:rsidR="007D6E81" w:rsidRPr="001A7B26" w:rsidRDefault="00B30E1D" w:rsidP="007D6E81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7D6E81" w:rsidRPr="001A7B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  <w:tc>
          <w:tcPr>
            <w:tcW w:w="178" w:type="dxa"/>
          </w:tcPr>
          <w:p w14:paraId="46197623" w14:textId="77777777" w:rsidR="007D6E81" w:rsidRPr="001A7B26" w:rsidRDefault="007D6E81" w:rsidP="007D6E8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9D5F355" w14:textId="0C32C9A3" w:rsidR="007D6E81" w:rsidRPr="001A7B26" w:rsidRDefault="00B62D31" w:rsidP="007D6E81">
            <w:pPr>
              <w:tabs>
                <w:tab w:val="decimal" w:pos="8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2D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B62D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258</w:t>
            </w:r>
            <w:r w:rsidRPr="00B62D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</w:tcPr>
          <w:p w14:paraId="7FE4DCD1" w14:textId="77777777" w:rsidR="007D6E81" w:rsidRPr="001A7B26" w:rsidRDefault="007D6E81" w:rsidP="007D6E81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09F82F12" w14:textId="6E46BDCF" w:rsidR="007D6E81" w:rsidRPr="001A7B26" w:rsidRDefault="00030717" w:rsidP="007D6E81">
            <w:pPr>
              <w:tabs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13283CF" w14:textId="77777777" w:rsidR="007D6E81" w:rsidRPr="001A7B26" w:rsidRDefault="007D6E81" w:rsidP="007D6E81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3EDD5E0" w14:textId="7B137DBB" w:rsidR="007D6E81" w:rsidRPr="001A7B26" w:rsidRDefault="00B30E1D" w:rsidP="007D6E81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323EC" w:rsidRPr="000323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</w:p>
        </w:tc>
      </w:tr>
      <w:tr w:rsidR="007D6E81" w:rsidRPr="006666FA" w14:paraId="7F6D149B" w14:textId="77777777" w:rsidTr="006E37BE">
        <w:trPr>
          <w:cantSplit/>
        </w:trPr>
        <w:tc>
          <w:tcPr>
            <w:tcW w:w="3828" w:type="dxa"/>
            <w:vAlign w:val="center"/>
          </w:tcPr>
          <w:p w14:paraId="5832903C" w14:textId="77777777" w:rsidR="007D6E81" w:rsidRPr="006666FA" w:rsidRDefault="007D6E81" w:rsidP="007D6E8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11" w:type="dxa"/>
          </w:tcPr>
          <w:p w14:paraId="26D42FE1" w14:textId="64AAB511" w:rsidR="007D6E81" w:rsidRPr="001A7B26" w:rsidRDefault="00B30E1D" w:rsidP="007D6E81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</w:p>
        </w:tc>
        <w:tc>
          <w:tcPr>
            <w:tcW w:w="178" w:type="dxa"/>
          </w:tcPr>
          <w:p w14:paraId="353D9BA9" w14:textId="77777777" w:rsidR="007D6E81" w:rsidRPr="001A7B26" w:rsidRDefault="007D6E81" w:rsidP="007D6E8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78982D4" w14:textId="5DEE03AC" w:rsidR="007D6E81" w:rsidRPr="00B808AB" w:rsidRDefault="007D6E81" w:rsidP="007D6E81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0" w:type="dxa"/>
          </w:tcPr>
          <w:p w14:paraId="116CD017" w14:textId="77777777" w:rsidR="007D6E81" w:rsidRPr="00B808AB" w:rsidRDefault="007D6E81" w:rsidP="007D6E81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677CA5D" w14:textId="0F0FBA2D" w:rsidR="007D6E81" w:rsidRPr="00AC1770" w:rsidRDefault="007D6E81" w:rsidP="00AC1770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17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C9B1A9E" w14:textId="77777777" w:rsidR="007D6E81" w:rsidRPr="00B808AB" w:rsidRDefault="007D6E81" w:rsidP="007D6E81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</w:tcPr>
          <w:p w14:paraId="5140322B" w14:textId="6965F7E8" w:rsidR="007D6E81" w:rsidRPr="00AC1770" w:rsidRDefault="007D6E81" w:rsidP="00AC1770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17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3558E828" w14:textId="4716D041" w:rsidR="007D6E81" w:rsidRPr="001A7B26" w:rsidRDefault="007D6E81" w:rsidP="007D6E81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</w:tcPr>
          <w:p w14:paraId="2ECF0852" w14:textId="011A90B6" w:rsidR="007D6E81" w:rsidRPr="001A7B26" w:rsidRDefault="00B30E1D" w:rsidP="007D6E81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178" w:type="dxa"/>
          </w:tcPr>
          <w:p w14:paraId="577EF7B2" w14:textId="77777777" w:rsidR="007D6E81" w:rsidRPr="001A7B26" w:rsidRDefault="007D6E81" w:rsidP="007D6E8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CF15390" w14:textId="3E945FCC" w:rsidR="007D6E81" w:rsidRPr="001A7B26" w:rsidRDefault="00B62D31" w:rsidP="007D6E81">
            <w:pPr>
              <w:tabs>
                <w:tab w:val="decimal" w:pos="8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2D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B62D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</w:tcPr>
          <w:p w14:paraId="111F845F" w14:textId="77777777" w:rsidR="007D6E81" w:rsidRPr="001A7B26" w:rsidRDefault="007D6E81" w:rsidP="007D6E81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0125E7D0" w14:textId="2AEC9DD8" w:rsidR="007D6E81" w:rsidRPr="001A7B26" w:rsidRDefault="00030717" w:rsidP="007D6E81">
            <w:pPr>
              <w:tabs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63ACBFD" w14:textId="77777777" w:rsidR="007D6E81" w:rsidRPr="001A7B26" w:rsidRDefault="007D6E81" w:rsidP="007D6E81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58E25F41" w14:textId="35CB6339" w:rsidR="007D6E81" w:rsidRPr="001A7B26" w:rsidRDefault="000323EC" w:rsidP="00360C22">
            <w:pPr>
              <w:tabs>
                <w:tab w:val="decimal" w:pos="79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D6E81" w:rsidRPr="006666FA" w14:paraId="7DBA88BB" w14:textId="77777777" w:rsidTr="006E37BE">
        <w:trPr>
          <w:cantSplit/>
        </w:trPr>
        <w:tc>
          <w:tcPr>
            <w:tcW w:w="3828" w:type="dxa"/>
            <w:vAlign w:val="center"/>
          </w:tcPr>
          <w:p w14:paraId="16BC6FE7" w14:textId="7A024A21" w:rsidR="007D6E81" w:rsidRPr="006666FA" w:rsidRDefault="007D6E81" w:rsidP="007D6E81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สินค้าคงเหลือ </w:t>
            </w:r>
          </w:p>
        </w:tc>
        <w:tc>
          <w:tcPr>
            <w:tcW w:w="1211" w:type="dxa"/>
          </w:tcPr>
          <w:p w14:paraId="561DB27B" w14:textId="03F1393A" w:rsidR="007D6E81" w:rsidRPr="001A7B26" w:rsidRDefault="00B30E1D" w:rsidP="007D6E81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7D6E81" w:rsidRPr="001A7B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872</w:t>
            </w:r>
          </w:p>
        </w:tc>
        <w:tc>
          <w:tcPr>
            <w:tcW w:w="178" w:type="dxa"/>
          </w:tcPr>
          <w:p w14:paraId="4C54F00D" w14:textId="77777777" w:rsidR="007D6E81" w:rsidRPr="001A7B26" w:rsidRDefault="007D6E81" w:rsidP="007D6E8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189F49E" w14:textId="07E47BE4" w:rsidR="007D6E81" w:rsidRPr="00B808AB" w:rsidRDefault="00B30E1D" w:rsidP="007D6E81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</w:p>
        </w:tc>
        <w:tc>
          <w:tcPr>
            <w:tcW w:w="200" w:type="dxa"/>
          </w:tcPr>
          <w:p w14:paraId="547A3FB1" w14:textId="77777777" w:rsidR="007D6E81" w:rsidRPr="00B808AB" w:rsidRDefault="007D6E81" w:rsidP="007D6E81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0EA5186" w14:textId="63718FED" w:rsidR="007D6E81" w:rsidRPr="00AC1770" w:rsidRDefault="007D6E81" w:rsidP="00AC1770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17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84674EB" w14:textId="77777777" w:rsidR="007D6E81" w:rsidRPr="00B808AB" w:rsidRDefault="007D6E81" w:rsidP="007D6E81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</w:tcPr>
          <w:p w14:paraId="4B355151" w14:textId="16AB567C" w:rsidR="007D6E81" w:rsidRPr="00B808AB" w:rsidRDefault="007D6E81" w:rsidP="007D6E81">
            <w:pPr>
              <w:tabs>
                <w:tab w:val="decimal" w:pos="519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7200434B" w14:textId="26D16C52" w:rsidR="007D6E81" w:rsidRPr="007D6E81" w:rsidRDefault="007D6E81" w:rsidP="007D6E81">
            <w:pPr>
              <w:tabs>
                <w:tab w:val="decimal" w:pos="519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</w:tcPr>
          <w:p w14:paraId="0F2291FB" w14:textId="0458FB61" w:rsidR="007D6E81" w:rsidRPr="001A7B26" w:rsidRDefault="00B30E1D" w:rsidP="007D6E81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7D6E81" w:rsidRPr="001A7B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</w:t>
            </w:r>
            <w:r w:rsidR="00A569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78" w:type="dxa"/>
          </w:tcPr>
          <w:p w14:paraId="3C46F5DE" w14:textId="77777777" w:rsidR="007D6E81" w:rsidRPr="001A7B26" w:rsidRDefault="007D6E81" w:rsidP="007D6E8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09531B85" w14:textId="1571ECB3" w:rsidR="007D6E81" w:rsidRPr="001A7B26" w:rsidRDefault="00B62D31" w:rsidP="007D6E81">
            <w:pPr>
              <w:tabs>
                <w:tab w:val="decimal" w:pos="8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2D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B62D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365</w:t>
            </w:r>
            <w:r w:rsidRPr="00B62D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45376EF" w14:textId="77777777" w:rsidR="007D6E81" w:rsidRPr="001A7B26" w:rsidRDefault="007D6E81" w:rsidP="007D6E8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06A2D1" w14:textId="527033D2" w:rsidR="007D6E81" w:rsidRPr="00AC2F79" w:rsidRDefault="00030717" w:rsidP="007D6E81">
            <w:pPr>
              <w:tabs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6A0E64C" w14:textId="77777777" w:rsidR="007D6E81" w:rsidRPr="001A7B26" w:rsidRDefault="007D6E81" w:rsidP="007D6E8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1B2BE345" w14:textId="309FB98A" w:rsidR="007D6E81" w:rsidRPr="001A7B26" w:rsidRDefault="00B30E1D" w:rsidP="007D6E81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323EC" w:rsidRPr="000323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A569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AA51FB" w:rsidRPr="006666FA" w14:paraId="73AADE32" w14:textId="77777777" w:rsidTr="006E37BE">
        <w:trPr>
          <w:cantSplit/>
        </w:trPr>
        <w:tc>
          <w:tcPr>
            <w:tcW w:w="3828" w:type="dxa"/>
            <w:vAlign w:val="center"/>
          </w:tcPr>
          <w:p w14:paraId="079D5398" w14:textId="0CFE447A" w:rsidR="00AA51FB" w:rsidRPr="006666FA" w:rsidRDefault="00AA51FB" w:rsidP="00AA51FB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51FB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ยานพาหนะรอการขาย</w:t>
            </w:r>
          </w:p>
        </w:tc>
        <w:tc>
          <w:tcPr>
            <w:tcW w:w="1211" w:type="dxa"/>
          </w:tcPr>
          <w:p w14:paraId="399CADAF" w14:textId="2581BE29" w:rsidR="00AA51FB" w:rsidRPr="001A7B26" w:rsidRDefault="00AA51FB" w:rsidP="007A1028">
            <w:pPr>
              <w:tabs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ABFE6A5" w14:textId="77777777" w:rsidR="00AA51FB" w:rsidRPr="001A7B26" w:rsidRDefault="00AA51FB" w:rsidP="00AA51F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F001A23" w14:textId="7D68F751" w:rsidR="00AA51FB" w:rsidRPr="007A1028" w:rsidRDefault="00AA51FB" w:rsidP="007A1028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10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01F79486" w14:textId="77777777" w:rsidR="00AA51FB" w:rsidRPr="00B808AB" w:rsidRDefault="00AA51FB" w:rsidP="00AA51FB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2098A10" w14:textId="3EE4E91E" w:rsidR="00AA51FB" w:rsidRPr="00AC1770" w:rsidRDefault="00AA51FB" w:rsidP="00AC1770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17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3022FD4" w14:textId="77777777" w:rsidR="00AA51FB" w:rsidRPr="00B808AB" w:rsidRDefault="00AA51FB" w:rsidP="00AA51FB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</w:tcPr>
          <w:p w14:paraId="55F1A258" w14:textId="6ED00620" w:rsidR="00AA51FB" w:rsidRPr="00AC1770" w:rsidRDefault="00AA51FB" w:rsidP="00AC1770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17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31EDEB01" w14:textId="77777777" w:rsidR="00AA51FB" w:rsidRPr="007D6E81" w:rsidRDefault="00AA51FB" w:rsidP="00AA51FB">
            <w:pPr>
              <w:tabs>
                <w:tab w:val="decimal" w:pos="519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</w:tcPr>
          <w:p w14:paraId="0F5D4176" w14:textId="12A9A34F" w:rsidR="00AA51FB" w:rsidRPr="001A7B26" w:rsidRDefault="00AA51FB" w:rsidP="00FC1C11">
            <w:pPr>
              <w:tabs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7B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7A4F2E9" w14:textId="77777777" w:rsidR="00AA51FB" w:rsidRPr="001A7B26" w:rsidRDefault="00AA51FB" w:rsidP="00AA51F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E077A1B" w14:textId="33926B8B" w:rsidR="00AA51FB" w:rsidRPr="00B62D31" w:rsidRDefault="00B30E1D" w:rsidP="00AA51FB">
            <w:pPr>
              <w:tabs>
                <w:tab w:val="decimal" w:pos="8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78" w:type="dxa"/>
          </w:tcPr>
          <w:p w14:paraId="5FE4571E" w14:textId="77777777" w:rsidR="00AA51FB" w:rsidRPr="001A7B26" w:rsidRDefault="00AA51FB" w:rsidP="00AA51F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5EEF6A9" w14:textId="3580DCA7" w:rsidR="00AA51FB" w:rsidRPr="00AC2F79" w:rsidRDefault="00030717" w:rsidP="00AA51FB">
            <w:pPr>
              <w:tabs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B79864A" w14:textId="77777777" w:rsidR="00AA51FB" w:rsidRPr="001A7B26" w:rsidRDefault="00AA51FB" w:rsidP="00AA51F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10219702" w14:textId="24C12E38" w:rsidR="00AA51FB" w:rsidRPr="001A7B26" w:rsidRDefault="00B30E1D" w:rsidP="00AA51FB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</w:tr>
      <w:tr w:rsidR="007D6E81" w:rsidRPr="006666FA" w14:paraId="30125616" w14:textId="77777777" w:rsidTr="006E37BE">
        <w:trPr>
          <w:cantSplit/>
        </w:trPr>
        <w:tc>
          <w:tcPr>
            <w:tcW w:w="3828" w:type="dxa"/>
            <w:vAlign w:val="center"/>
          </w:tcPr>
          <w:p w14:paraId="781C76C0" w14:textId="77777777" w:rsidR="007D6E81" w:rsidRPr="006666FA" w:rsidRDefault="007D6E81" w:rsidP="007D6E8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1" w:type="dxa"/>
          </w:tcPr>
          <w:p w14:paraId="770497A9" w14:textId="582D16B3" w:rsidR="007D6E81" w:rsidRPr="001A7B26" w:rsidRDefault="00B30E1D" w:rsidP="007D6E81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</w:p>
        </w:tc>
        <w:tc>
          <w:tcPr>
            <w:tcW w:w="178" w:type="dxa"/>
          </w:tcPr>
          <w:p w14:paraId="063B2E9A" w14:textId="77777777" w:rsidR="007D6E81" w:rsidRPr="001A7B26" w:rsidRDefault="007D6E81" w:rsidP="007D6E8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7777555" w14:textId="46218F4A" w:rsidR="007D6E81" w:rsidRPr="00B808AB" w:rsidRDefault="007D6E81" w:rsidP="007D6E81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0" w:type="dxa"/>
          </w:tcPr>
          <w:p w14:paraId="2CDCF7E0" w14:textId="77777777" w:rsidR="007D6E81" w:rsidRPr="00B808AB" w:rsidRDefault="007D6E81" w:rsidP="007D6E81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41E167B" w14:textId="1082E539" w:rsidR="007D6E81" w:rsidRPr="00AC1770" w:rsidRDefault="007D6E81" w:rsidP="00AC1770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17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15138D1" w14:textId="77777777" w:rsidR="007D6E81" w:rsidRPr="00B808AB" w:rsidRDefault="007D6E81" w:rsidP="007D6E81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</w:tcPr>
          <w:p w14:paraId="01EC7E2C" w14:textId="08A07F4C" w:rsidR="007D6E81" w:rsidRPr="00AC1770" w:rsidRDefault="007D6E81" w:rsidP="00AC1770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17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3FD4C05" w14:textId="577D6DDC" w:rsidR="007D6E81" w:rsidRPr="001A7B26" w:rsidRDefault="007D6E81" w:rsidP="007D6E81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</w:tcPr>
          <w:p w14:paraId="475A2818" w14:textId="52BE72E6" w:rsidR="007D6E81" w:rsidRPr="001A7B26" w:rsidRDefault="00B30E1D" w:rsidP="007D6E81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</w:p>
        </w:tc>
        <w:tc>
          <w:tcPr>
            <w:tcW w:w="178" w:type="dxa"/>
          </w:tcPr>
          <w:p w14:paraId="68C1029C" w14:textId="77777777" w:rsidR="007D6E81" w:rsidRPr="001A7B26" w:rsidRDefault="007D6E81" w:rsidP="007D6E8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4F8E13C1" w14:textId="54D49480" w:rsidR="007D6E81" w:rsidRPr="001A7B26" w:rsidRDefault="00B30E1D" w:rsidP="007D6E81">
            <w:pPr>
              <w:tabs>
                <w:tab w:val="decimal" w:pos="8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178" w:type="dxa"/>
          </w:tcPr>
          <w:p w14:paraId="1898C156" w14:textId="77777777" w:rsidR="007D6E81" w:rsidRPr="001A7B26" w:rsidRDefault="007D6E81" w:rsidP="007D6E81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3DBB23" w14:textId="2B9DB295" w:rsidR="007D6E81" w:rsidRPr="001A7B26" w:rsidRDefault="00030717" w:rsidP="007D6E81">
            <w:pPr>
              <w:tabs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640FEB6" w14:textId="77777777" w:rsidR="007D6E81" w:rsidRPr="001A7B26" w:rsidRDefault="007D6E81" w:rsidP="007D6E81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30365973" w14:textId="17CC3E34" w:rsidR="007D6E81" w:rsidRPr="001A7B26" w:rsidRDefault="00B30E1D" w:rsidP="007D6E81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</w:p>
        </w:tc>
      </w:tr>
      <w:tr w:rsidR="007D6E81" w:rsidRPr="006666FA" w14:paraId="04B713F3" w14:textId="77777777" w:rsidTr="006E37BE">
        <w:trPr>
          <w:cantSplit/>
        </w:trPr>
        <w:tc>
          <w:tcPr>
            <w:tcW w:w="3828" w:type="dxa"/>
            <w:vAlign w:val="center"/>
          </w:tcPr>
          <w:p w14:paraId="37AFF1F9" w14:textId="77777777" w:rsidR="007D6E81" w:rsidRPr="006666FA" w:rsidRDefault="007D6E81" w:rsidP="007D6E8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ประมาณการหนี้สิน</w:t>
            </w:r>
          </w:p>
        </w:tc>
        <w:tc>
          <w:tcPr>
            <w:tcW w:w="1211" w:type="dxa"/>
          </w:tcPr>
          <w:p w14:paraId="73E2B139" w14:textId="54CCA672" w:rsidR="007D6E81" w:rsidRPr="001A7B26" w:rsidRDefault="00B30E1D" w:rsidP="007D6E81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D6E81" w:rsidRPr="001A7B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911</w:t>
            </w:r>
          </w:p>
        </w:tc>
        <w:tc>
          <w:tcPr>
            <w:tcW w:w="178" w:type="dxa"/>
          </w:tcPr>
          <w:p w14:paraId="5AB5DAC1" w14:textId="77777777" w:rsidR="007D6E81" w:rsidRPr="001A7B26" w:rsidRDefault="007D6E81" w:rsidP="007D6E8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D96127B" w14:textId="104033F2" w:rsidR="007D6E81" w:rsidRPr="00B808AB" w:rsidRDefault="007D6E81" w:rsidP="007A1028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A10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514FAF88" w14:textId="77777777" w:rsidR="007D6E81" w:rsidRPr="00B808AB" w:rsidRDefault="007D6E81" w:rsidP="007D6E81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90DCCBE" w14:textId="0A157A46" w:rsidR="007D6E81" w:rsidRPr="00AC1770" w:rsidRDefault="007D6E81" w:rsidP="00AC1770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17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1749B26" w14:textId="77777777" w:rsidR="007D6E81" w:rsidRPr="00B808AB" w:rsidRDefault="007D6E81" w:rsidP="007D6E81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</w:tcPr>
          <w:p w14:paraId="6B0078A9" w14:textId="75007B1C" w:rsidR="007D6E81" w:rsidRPr="00B808AB" w:rsidRDefault="007D6E81" w:rsidP="007D6E81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911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1170B9AE" w14:textId="68B10B04" w:rsidR="007D6E81" w:rsidRPr="001A7B26" w:rsidRDefault="007D6E81" w:rsidP="007D6E81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</w:tcPr>
          <w:p w14:paraId="2C8FF685" w14:textId="6F4AC189" w:rsidR="007D6E81" w:rsidRPr="001A7B26" w:rsidRDefault="007D6E81" w:rsidP="00FC1C11">
            <w:pPr>
              <w:tabs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7B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9F10989" w14:textId="77777777" w:rsidR="007D6E81" w:rsidRPr="001A7B26" w:rsidRDefault="007D6E81" w:rsidP="007D6E8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F078F9C" w14:textId="7780DAD1" w:rsidR="007D6E81" w:rsidRPr="001A7B26" w:rsidRDefault="00030717" w:rsidP="007D6E81">
            <w:pPr>
              <w:tabs>
                <w:tab w:val="decimal" w:pos="59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01D080D" w14:textId="77777777" w:rsidR="007D6E81" w:rsidRPr="001A7B26" w:rsidRDefault="007D6E81" w:rsidP="007D6E81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CA8CEC" w14:textId="5BD8D5A5" w:rsidR="007D6E81" w:rsidRPr="001A7B26" w:rsidRDefault="00030717" w:rsidP="007D6E81">
            <w:pPr>
              <w:tabs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98D2E67" w14:textId="77777777" w:rsidR="007D6E81" w:rsidRPr="001A7B26" w:rsidRDefault="007D6E81" w:rsidP="007D6E81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533072F5" w14:textId="117B1574" w:rsidR="007D6E81" w:rsidRPr="001A7B26" w:rsidRDefault="000323EC" w:rsidP="007D6E81">
            <w:pPr>
              <w:tabs>
                <w:tab w:val="decimal" w:pos="79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D6E81" w:rsidRPr="006666FA" w14:paraId="54DE9038" w14:textId="77777777" w:rsidTr="006E37BE">
        <w:trPr>
          <w:cantSplit/>
          <w:trHeight w:val="80"/>
        </w:trPr>
        <w:tc>
          <w:tcPr>
            <w:tcW w:w="3828" w:type="dxa"/>
            <w:vAlign w:val="center"/>
          </w:tcPr>
          <w:p w14:paraId="5DC81A83" w14:textId="77777777" w:rsidR="007D6E81" w:rsidRDefault="007D6E81" w:rsidP="007D6E8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ประมาณการหนี้สินสำหรับผลประโยชน์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  <w:p w14:paraId="7E84F6D0" w14:textId="74D51B76" w:rsidR="007D6E81" w:rsidRPr="006666FA" w:rsidRDefault="007D6E81" w:rsidP="007D6E8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พนักงาน</w:t>
            </w:r>
          </w:p>
        </w:tc>
        <w:tc>
          <w:tcPr>
            <w:tcW w:w="1211" w:type="dxa"/>
            <w:vAlign w:val="bottom"/>
          </w:tcPr>
          <w:p w14:paraId="4DFD89D7" w14:textId="4A1A3FF3" w:rsidR="007D6E81" w:rsidRPr="001A7B26" w:rsidRDefault="00B30E1D" w:rsidP="007D6E81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7D6E81" w:rsidRPr="001A7B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339</w:t>
            </w:r>
          </w:p>
        </w:tc>
        <w:tc>
          <w:tcPr>
            <w:tcW w:w="178" w:type="dxa"/>
            <w:vAlign w:val="bottom"/>
          </w:tcPr>
          <w:p w14:paraId="129DD5C0" w14:textId="77777777" w:rsidR="007D6E81" w:rsidRPr="001A7B26" w:rsidRDefault="007D6E81" w:rsidP="007D6E8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C1DD5A8" w14:textId="2E7FDD68" w:rsidR="007D6E81" w:rsidRPr="00B808AB" w:rsidRDefault="00B30E1D" w:rsidP="007D6E81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D6E81" w:rsidRPr="00B808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</w:p>
        </w:tc>
        <w:tc>
          <w:tcPr>
            <w:tcW w:w="200" w:type="dxa"/>
            <w:vAlign w:val="bottom"/>
          </w:tcPr>
          <w:p w14:paraId="2F9A5CA2" w14:textId="77777777" w:rsidR="007D6E81" w:rsidRPr="00B808AB" w:rsidRDefault="007D6E81" w:rsidP="007D6E81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FE07B15" w14:textId="7A5D988C" w:rsidR="007D6E81" w:rsidRPr="00B808AB" w:rsidRDefault="007D6E81" w:rsidP="007D6E81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509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71DEB25D" w14:textId="77777777" w:rsidR="007D6E81" w:rsidRPr="00B808AB" w:rsidRDefault="007D6E81" w:rsidP="007D6E81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vAlign w:val="bottom"/>
          </w:tcPr>
          <w:p w14:paraId="0B5849EB" w14:textId="73B234C8" w:rsidR="007D6E81" w:rsidRPr="00B808AB" w:rsidRDefault="007D6E81" w:rsidP="007D6E81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433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  <w:vAlign w:val="bottom"/>
          </w:tcPr>
          <w:p w14:paraId="076D7C8B" w14:textId="0C21E4EF" w:rsidR="007D6E81" w:rsidRPr="001A7B26" w:rsidRDefault="007D6E81" w:rsidP="007D6E81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0E4FA38F" w14:textId="21EF98C3" w:rsidR="007D6E81" w:rsidRPr="001A7B26" w:rsidRDefault="00B30E1D" w:rsidP="007D6E81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7D6E81" w:rsidRPr="001A7B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039</w:t>
            </w:r>
          </w:p>
        </w:tc>
        <w:tc>
          <w:tcPr>
            <w:tcW w:w="178" w:type="dxa"/>
            <w:vAlign w:val="bottom"/>
          </w:tcPr>
          <w:p w14:paraId="20426E3B" w14:textId="77777777" w:rsidR="007D6E81" w:rsidRPr="001A7B26" w:rsidRDefault="007D6E81" w:rsidP="007D6E8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vAlign w:val="bottom"/>
          </w:tcPr>
          <w:p w14:paraId="2F8B99A3" w14:textId="3B084268" w:rsidR="007D6E81" w:rsidRPr="001A7B26" w:rsidRDefault="00B30E1D" w:rsidP="007D6E81">
            <w:pPr>
              <w:tabs>
                <w:tab w:val="decimal" w:pos="8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365</w:t>
            </w:r>
          </w:p>
        </w:tc>
        <w:tc>
          <w:tcPr>
            <w:tcW w:w="178" w:type="dxa"/>
            <w:vAlign w:val="bottom"/>
          </w:tcPr>
          <w:p w14:paraId="1991D1A4" w14:textId="77777777" w:rsidR="007D6E81" w:rsidRPr="001A7B26" w:rsidRDefault="007D6E81" w:rsidP="007D6E81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A2448BD" w14:textId="56B4B9BF" w:rsidR="007D6E81" w:rsidRPr="001A7B26" w:rsidRDefault="00030717" w:rsidP="007D6E81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071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307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  <w:r w:rsidRPr="0003071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2D072B11" w14:textId="77777777" w:rsidR="007D6E81" w:rsidRPr="001A7B26" w:rsidRDefault="007D6E81" w:rsidP="007D6E81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76FCA1F8" w14:textId="161362F9" w:rsidR="007D6E81" w:rsidRPr="001A7B26" w:rsidRDefault="00B30E1D" w:rsidP="007D6E81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0323EC" w:rsidRPr="000323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</w:p>
        </w:tc>
      </w:tr>
      <w:tr w:rsidR="00030717" w:rsidRPr="006666FA" w14:paraId="2BBA5C66" w14:textId="77777777" w:rsidTr="004760F0">
        <w:trPr>
          <w:cantSplit/>
          <w:trHeight w:val="80"/>
        </w:trPr>
        <w:tc>
          <w:tcPr>
            <w:tcW w:w="3828" w:type="dxa"/>
            <w:vAlign w:val="center"/>
          </w:tcPr>
          <w:p w14:paraId="11DA03E1" w14:textId="3AD4FE4C" w:rsidR="00030717" w:rsidRPr="006666FA" w:rsidRDefault="00030717" w:rsidP="0003071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30717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ยอดขาดทุนยกไป</w:t>
            </w:r>
          </w:p>
        </w:tc>
        <w:tc>
          <w:tcPr>
            <w:tcW w:w="1211" w:type="dxa"/>
          </w:tcPr>
          <w:p w14:paraId="73D38BBA" w14:textId="48332C79" w:rsidR="00030717" w:rsidRPr="001A7B26" w:rsidRDefault="00030717" w:rsidP="007A1028">
            <w:pPr>
              <w:tabs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5A4593B" w14:textId="77777777" w:rsidR="00030717" w:rsidRPr="001A7B26" w:rsidRDefault="00030717" w:rsidP="0003071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CFFED3F" w14:textId="6E3DF3E6" w:rsidR="00030717" w:rsidRPr="007A1028" w:rsidRDefault="00030717" w:rsidP="007A1028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10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613D684B" w14:textId="77777777" w:rsidR="00030717" w:rsidRPr="00B808AB" w:rsidRDefault="00030717" w:rsidP="00030717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BD7005B" w14:textId="59C2A581" w:rsidR="00030717" w:rsidRPr="00AC1770" w:rsidRDefault="00030717" w:rsidP="00AC1770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17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235673E" w14:textId="77777777" w:rsidR="00030717" w:rsidRPr="00B808AB" w:rsidRDefault="00030717" w:rsidP="00030717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</w:tcPr>
          <w:p w14:paraId="65C69A9A" w14:textId="1B5435E2" w:rsidR="00030717" w:rsidRPr="00AC1770" w:rsidRDefault="00030717" w:rsidP="00AC1770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17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F25E110" w14:textId="77777777" w:rsidR="00030717" w:rsidRPr="001A7B26" w:rsidRDefault="00030717" w:rsidP="00030717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B37D17E" w14:textId="08A3E7C9" w:rsidR="00030717" w:rsidRPr="001A7B26" w:rsidRDefault="00030717" w:rsidP="00FC1C11">
            <w:pPr>
              <w:tabs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7B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76CAED4" w14:textId="77777777" w:rsidR="00030717" w:rsidRPr="001A7B26" w:rsidRDefault="00030717" w:rsidP="0003071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vAlign w:val="bottom"/>
          </w:tcPr>
          <w:p w14:paraId="4F7BF5F9" w14:textId="54A68BD8" w:rsidR="00030717" w:rsidRPr="00A9043B" w:rsidRDefault="00B30E1D" w:rsidP="00030717">
            <w:pPr>
              <w:tabs>
                <w:tab w:val="decimal" w:pos="8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030717" w:rsidRPr="000307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624</w:t>
            </w:r>
          </w:p>
        </w:tc>
        <w:tc>
          <w:tcPr>
            <w:tcW w:w="178" w:type="dxa"/>
            <w:vAlign w:val="bottom"/>
          </w:tcPr>
          <w:p w14:paraId="61982E11" w14:textId="77777777" w:rsidR="00030717" w:rsidRPr="001A7B26" w:rsidRDefault="00030717" w:rsidP="00030717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2C2F80" w14:textId="2888FAC7" w:rsidR="00030717" w:rsidRPr="001A7B26" w:rsidRDefault="00030717" w:rsidP="002843D1">
            <w:pPr>
              <w:tabs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826F581" w14:textId="77777777" w:rsidR="00030717" w:rsidRPr="001A7B26" w:rsidRDefault="00030717" w:rsidP="00030717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59A50B96" w14:textId="0A7860B0" w:rsidR="00030717" w:rsidRPr="001A7B26" w:rsidRDefault="00B30E1D" w:rsidP="00030717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0323EC" w:rsidRPr="000323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624</w:t>
            </w:r>
          </w:p>
        </w:tc>
      </w:tr>
      <w:tr w:rsidR="00030717" w:rsidRPr="006666FA" w14:paraId="30930453" w14:textId="77777777" w:rsidTr="006E37BE">
        <w:trPr>
          <w:cantSplit/>
          <w:trHeight w:val="80"/>
        </w:trPr>
        <w:tc>
          <w:tcPr>
            <w:tcW w:w="3828" w:type="dxa"/>
            <w:vAlign w:val="center"/>
          </w:tcPr>
          <w:p w14:paraId="45AFABF6" w14:textId="74419B31" w:rsidR="00030717" w:rsidRPr="006666FA" w:rsidRDefault="00030717" w:rsidP="0003071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4A9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สินทรัพย์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สิทธิการใช้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และหนี้สินตามสัญญาเช่า</w:t>
            </w:r>
          </w:p>
        </w:tc>
        <w:tc>
          <w:tcPr>
            <w:tcW w:w="1211" w:type="dxa"/>
          </w:tcPr>
          <w:p w14:paraId="7F64E843" w14:textId="6C1433A1" w:rsidR="00030717" w:rsidRPr="001A7B26" w:rsidRDefault="00B30E1D" w:rsidP="00030717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30717" w:rsidRPr="001A7B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035</w:t>
            </w:r>
          </w:p>
        </w:tc>
        <w:tc>
          <w:tcPr>
            <w:tcW w:w="178" w:type="dxa"/>
          </w:tcPr>
          <w:p w14:paraId="5D2F41C2" w14:textId="77777777" w:rsidR="00030717" w:rsidRPr="001A7B26" w:rsidRDefault="00030717" w:rsidP="0003071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8FA8D35" w14:textId="0DBAB7BE" w:rsidR="00030717" w:rsidRPr="00B808AB" w:rsidRDefault="00030717" w:rsidP="00030717">
            <w:pPr>
              <w:tabs>
                <w:tab w:val="decimal" w:pos="8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214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0" w:type="dxa"/>
          </w:tcPr>
          <w:p w14:paraId="3F083360" w14:textId="77777777" w:rsidR="00030717" w:rsidRPr="00B808AB" w:rsidRDefault="00030717" w:rsidP="00030717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8A7ACF0" w14:textId="04E01859" w:rsidR="00030717" w:rsidRPr="00B808AB" w:rsidRDefault="00030717" w:rsidP="00AC1770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17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3A23C78" w14:textId="77777777" w:rsidR="00030717" w:rsidRPr="00B808AB" w:rsidRDefault="00030717" w:rsidP="0003071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25064F53" w14:textId="2F51A58B" w:rsidR="00030717" w:rsidRPr="00B808AB" w:rsidRDefault="00030717" w:rsidP="00030717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51F693CC" w14:textId="55186C79" w:rsidR="00030717" w:rsidRPr="001A7B26" w:rsidRDefault="00030717" w:rsidP="00030717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B90C888" w14:textId="7FC42B35" w:rsidR="00030717" w:rsidRPr="001A7B26" w:rsidRDefault="00030717" w:rsidP="00030717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A7B2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A7B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  <w:r w:rsidRPr="001A7B2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7C69F7EC" w14:textId="77777777" w:rsidR="00030717" w:rsidRPr="001A7B26" w:rsidRDefault="00030717" w:rsidP="0003071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085915F1" w14:textId="53623477" w:rsidR="00030717" w:rsidRPr="001A7B26" w:rsidRDefault="00B30E1D" w:rsidP="00030717">
            <w:pPr>
              <w:tabs>
                <w:tab w:val="decimal" w:pos="8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030717" w:rsidRPr="00A904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</w:p>
        </w:tc>
        <w:tc>
          <w:tcPr>
            <w:tcW w:w="178" w:type="dxa"/>
          </w:tcPr>
          <w:p w14:paraId="5CAB861B" w14:textId="77777777" w:rsidR="00030717" w:rsidRPr="001A7B26" w:rsidRDefault="00030717" w:rsidP="00030717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44A58E" w14:textId="2A0963FC" w:rsidR="00030717" w:rsidRPr="001A7B26" w:rsidRDefault="00030717" w:rsidP="002843D1">
            <w:pPr>
              <w:tabs>
                <w:tab w:val="decimal" w:pos="6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3901A11" w14:textId="77777777" w:rsidR="00030717" w:rsidRPr="001A7B26" w:rsidRDefault="00030717" w:rsidP="00030717">
            <w:pPr>
              <w:tabs>
                <w:tab w:val="decimal" w:pos="59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22A1B46A" w14:textId="7FE64C2D" w:rsidR="00030717" w:rsidRPr="001A7B26" w:rsidRDefault="00B30E1D" w:rsidP="00030717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323EC" w:rsidRPr="000323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</w:p>
        </w:tc>
      </w:tr>
      <w:tr w:rsidR="00030717" w:rsidRPr="006666FA" w14:paraId="728C84B9" w14:textId="77777777" w:rsidTr="00E24C9C">
        <w:trPr>
          <w:cantSplit/>
        </w:trPr>
        <w:tc>
          <w:tcPr>
            <w:tcW w:w="3828" w:type="dxa"/>
            <w:vAlign w:val="center"/>
          </w:tcPr>
          <w:p w14:paraId="1319B860" w14:textId="77777777" w:rsidR="00030717" w:rsidRPr="006666FA" w:rsidRDefault="00030717" w:rsidP="0003071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5CC2F4A5" w14:textId="5E0D85F9" w:rsidR="00030717" w:rsidRPr="001A7B26" w:rsidRDefault="00B30E1D" w:rsidP="00030717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</w:t>
            </w:r>
            <w:r w:rsidR="00030717" w:rsidRPr="001A7B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342</w:t>
            </w:r>
          </w:p>
        </w:tc>
        <w:tc>
          <w:tcPr>
            <w:tcW w:w="178" w:type="dxa"/>
          </w:tcPr>
          <w:p w14:paraId="3E303981" w14:textId="77777777" w:rsidR="00030717" w:rsidRPr="001A7B26" w:rsidRDefault="00030717" w:rsidP="0003071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5B1AE25A" w14:textId="6A489A2A" w:rsidR="00030717" w:rsidRPr="00B808AB" w:rsidRDefault="00030717" w:rsidP="00030717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B808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019</w:t>
            </w:r>
            <w:r w:rsidRPr="00B808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00" w:type="dxa"/>
          </w:tcPr>
          <w:p w14:paraId="316A8464" w14:textId="77777777" w:rsidR="00030717" w:rsidRPr="00B808AB" w:rsidRDefault="00030717" w:rsidP="00030717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E65C72B" w14:textId="7E4F20D6" w:rsidR="00030717" w:rsidRPr="00B808AB" w:rsidRDefault="00030717" w:rsidP="00030717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B808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509</w:t>
            </w:r>
            <w:r w:rsidRPr="00B808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0196AA78" w14:textId="77777777" w:rsidR="00030717" w:rsidRPr="00B808AB" w:rsidRDefault="00030717" w:rsidP="00030717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5E79D9B6" w14:textId="3CAB9AF1" w:rsidR="00030717" w:rsidRPr="00B808AB" w:rsidRDefault="00030717" w:rsidP="00030717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Pr="00B808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286</w:t>
            </w:r>
            <w:r w:rsidRPr="00B808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0C167C03" w14:textId="7E1DF62B" w:rsidR="00030717" w:rsidRPr="007D6E81" w:rsidRDefault="00030717" w:rsidP="00030717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55A03E54" w14:textId="6168A2E6" w:rsidR="00030717" w:rsidRPr="007D6E81" w:rsidRDefault="00B30E1D" w:rsidP="00030717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</w:t>
            </w:r>
            <w:r w:rsidR="00030717" w:rsidRPr="007D6E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</w:t>
            </w:r>
            <w:r w:rsidR="00A569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78" w:type="dxa"/>
          </w:tcPr>
          <w:p w14:paraId="7F840D8B" w14:textId="77777777" w:rsidR="00030717" w:rsidRPr="001A7B26" w:rsidRDefault="00030717" w:rsidP="0003071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8087ABF" w14:textId="527ADB82" w:rsidR="00030717" w:rsidRPr="001A7B26" w:rsidRDefault="00B30E1D" w:rsidP="00030717">
            <w:pPr>
              <w:tabs>
                <w:tab w:val="decimal" w:pos="8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</w:t>
            </w:r>
            <w:r w:rsidR="00030717" w:rsidRPr="0003071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667</w:t>
            </w:r>
          </w:p>
        </w:tc>
        <w:tc>
          <w:tcPr>
            <w:tcW w:w="178" w:type="dxa"/>
          </w:tcPr>
          <w:p w14:paraId="48599E91" w14:textId="77777777" w:rsidR="00030717" w:rsidRPr="001A7B26" w:rsidRDefault="00030717" w:rsidP="00030717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1250ED2" w14:textId="324E5FCF" w:rsidR="00030717" w:rsidRPr="001A7B26" w:rsidRDefault="00030717" w:rsidP="00030717">
            <w:pPr>
              <w:tabs>
                <w:tab w:val="decimal" w:pos="55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0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030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629</w:t>
            </w:r>
            <w:r w:rsidRPr="00030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75B66893" w14:textId="77777777" w:rsidR="00030717" w:rsidRPr="001A7B26" w:rsidRDefault="00030717" w:rsidP="00030717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1713ED8A" w14:textId="112DC535" w:rsidR="00030717" w:rsidRPr="001A7B26" w:rsidRDefault="00B30E1D" w:rsidP="00030717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118</w:t>
            </w:r>
            <w:r w:rsidR="000323EC" w:rsidRPr="000323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</w:t>
            </w:r>
            <w:r w:rsidR="00A569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030717" w:rsidRPr="006666FA" w14:paraId="09419A6F" w14:textId="77777777" w:rsidTr="00E24C9C">
        <w:trPr>
          <w:cantSplit/>
        </w:trPr>
        <w:tc>
          <w:tcPr>
            <w:tcW w:w="3828" w:type="dxa"/>
            <w:vAlign w:val="center"/>
          </w:tcPr>
          <w:p w14:paraId="13CC92E3" w14:textId="77777777" w:rsidR="00030717" w:rsidRPr="007F32A7" w:rsidRDefault="00030717" w:rsidP="0003071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</w:tcPr>
          <w:p w14:paraId="2A2BD4AD" w14:textId="77777777" w:rsidR="00030717" w:rsidRPr="001A7B26" w:rsidRDefault="00030717" w:rsidP="00030717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8" w:type="dxa"/>
          </w:tcPr>
          <w:p w14:paraId="6E8AABE3" w14:textId="77777777" w:rsidR="00030717" w:rsidRPr="001A7B26" w:rsidRDefault="00030717" w:rsidP="0003071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58F128C3" w14:textId="77777777" w:rsidR="00030717" w:rsidRPr="00B808AB" w:rsidRDefault="00030717" w:rsidP="00030717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" w:type="dxa"/>
          </w:tcPr>
          <w:p w14:paraId="36B5A013" w14:textId="77777777" w:rsidR="00030717" w:rsidRPr="00B808AB" w:rsidRDefault="00030717" w:rsidP="00030717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70CACD92" w14:textId="77777777" w:rsidR="00030717" w:rsidRPr="00B808AB" w:rsidRDefault="00030717" w:rsidP="00030717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F3D3D9F" w14:textId="77777777" w:rsidR="00030717" w:rsidRPr="00B808AB" w:rsidRDefault="00030717" w:rsidP="00030717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</w:tcPr>
          <w:p w14:paraId="7BA5F9FA" w14:textId="77777777" w:rsidR="00030717" w:rsidRPr="00B808AB" w:rsidRDefault="00030717" w:rsidP="00030717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5B71BFAC" w14:textId="03A21255" w:rsidR="00030717" w:rsidRPr="007D6E81" w:rsidRDefault="00030717" w:rsidP="00030717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</w:tcPr>
          <w:p w14:paraId="35D30B31" w14:textId="77777777" w:rsidR="00030717" w:rsidRPr="001A7B26" w:rsidRDefault="00030717" w:rsidP="00030717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8" w:type="dxa"/>
          </w:tcPr>
          <w:p w14:paraId="7C612B3E" w14:textId="77777777" w:rsidR="00030717" w:rsidRPr="001A7B26" w:rsidRDefault="00030717" w:rsidP="0003071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6C4DE90" w14:textId="77777777" w:rsidR="00030717" w:rsidRPr="001A7B26" w:rsidRDefault="00030717" w:rsidP="00030717">
            <w:pPr>
              <w:tabs>
                <w:tab w:val="decimal" w:pos="807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399B09AA" w14:textId="77777777" w:rsidR="00030717" w:rsidRPr="001A7B26" w:rsidRDefault="00030717" w:rsidP="00030717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BCE7FF3" w14:textId="77777777" w:rsidR="00030717" w:rsidRPr="001A7B26" w:rsidRDefault="00030717" w:rsidP="00030717">
            <w:pPr>
              <w:tabs>
                <w:tab w:val="decimal" w:pos="55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8" w:type="dxa"/>
          </w:tcPr>
          <w:p w14:paraId="0C0F41CE" w14:textId="77777777" w:rsidR="00030717" w:rsidRPr="001A7B26" w:rsidRDefault="00030717" w:rsidP="00030717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164FAA36" w14:textId="6DA36BA9" w:rsidR="00030717" w:rsidRPr="001A7B26" w:rsidRDefault="00030717" w:rsidP="00030717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</w:tbl>
    <w:p w14:paraId="3366D340" w14:textId="55D584CB" w:rsidR="00B7766D" w:rsidRPr="006666FA" w:rsidRDefault="007D6E81" w:rsidP="00B7766D">
      <w:pPr>
        <w:pStyle w:val="NoSpacing"/>
        <w:ind w:left="360"/>
        <w:rPr>
          <w:rFonts w:asciiTheme="majorBidi" w:hAnsiTheme="majorBidi" w:cstheme="majorBidi"/>
          <w:sz w:val="2"/>
          <w:szCs w:val="2"/>
          <w:cs/>
          <w:lang w:bidi="th-TH"/>
        </w:rPr>
      </w:pPr>
      <w:r>
        <w:rPr>
          <w:rFonts w:asciiTheme="majorBidi" w:hAnsiTheme="majorBidi" w:cstheme="majorBidi"/>
          <w:sz w:val="2"/>
          <w:szCs w:val="2"/>
          <w:cs/>
          <w:lang w:bidi="th-TH"/>
        </w:rPr>
        <w:br w:type="textWrapping" w:clear="all"/>
      </w:r>
    </w:p>
    <w:tbl>
      <w:tblPr>
        <w:tblW w:w="1425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260"/>
        <w:gridCol w:w="178"/>
        <w:gridCol w:w="1262"/>
        <w:gridCol w:w="178"/>
        <w:gridCol w:w="1352"/>
        <w:gridCol w:w="180"/>
        <w:gridCol w:w="1211"/>
        <w:gridCol w:w="178"/>
        <w:gridCol w:w="6"/>
        <w:gridCol w:w="1215"/>
        <w:gridCol w:w="178"/>
        <w:gridCol w:w="1352"/>
        <w:gridCol w:w="184"/>
        <w:gridCol w:w="1205"/>
      </w:tblGrid>
      <w:tr w:rsidR="00B7766D" w:rsidRPr="006666FA" w14:paraId="2A9231FA" w14:textId="77777777" w:rsidTr="002C047A">
        <w:trPr>
          <w:cantSplit/>
          <w:tblHeader/>
        </w:trPr>
        <w:tc>
          <w:tcPr>
            <w:tcW w:w="4320" w:type="dxa"/>
          </w:tcPr>
          <w:p w14:paraId="0AC30BBB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9" w:type="dxa"/>
            <w:gridSpan w:val="14"/>
            <w:vAlign w:val="bottom"/>
          </w:tcPr>
          <w:p w14:paraId="77A5B15D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7766D" w:rsidRPr="006666FA" w14:paraId="3DC9D4D6" w14:textId="77777777" w:rsidTr="002C047A">
        <w:trPr>
          <w:cantSplit/>
          <w:tblHeader/>
        </w:trPr>
        <w:tc>
          <w:tcPr>
            <w:tcW w:w="4320" w:type="dxa"/>
          </w:tcPr>
          <w:p w14:paraId="4593FA98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59016A97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66306BD" w14:textId="77777777" w:rsidR="00B7766D" w:rsidRPr="006666FA" w:rsidRDefault="00B30E1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B7766D"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มกราคม</w:t>
            </w:r>
          </w:p>
          <w:p w14:paraId="40063902" w14:textId="6E4510E6" w:rsidR="00B7766D" w:rsidRPr="006666FA" w:rsidRDefault="00B30E1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49C5CBFB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2" w:type="dxa"/>
            <w:gridSpan w:val="3"/>
            <w:tcBorders>
              <w:bottom w:val="single" w:sz="4" w:space="0" w:color="auto"/>
            </w:tcBorders>
            <w:vAlign w:val="bottom"/>
          </w:tcPr>
          <w:p w14:paraId="442F363F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80" w:type="dxa"/>
          </w:tcPr>
          <w:p w14:paraId="6240F576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1" w:type="dxa"/>
            <w:vMerge w:val="restart"/>
            <w:vAlign w:val="bottom"/>
          </w:tcPr>
          <w:p w14:paraId="7115A341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624EA53" w14:textId="77777777" w:rsidR="00B7766D" w:rsidRPr="006666FA" w:rsidRDefault="00B30E1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="00B7766D"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</w:p>
          <w:p w14:paraId="313E59C8" w14:textId="74B7C22E" w:rsidR="00B7766D" w:rsidRPr="006666FA" w:rsidRDefault="00B30E1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40070926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1" w:type="dxa"/>
            <w:gridSpan w:val="4"/>
            <w:tcBorders>
              <w:bottom w:val="single" w:sz="4" w:space="0" w:color="auto"/>
            </w:tcBorders>
            <w:vAlign w:val="bottom"/>
          </w:tcPr>
          <w:p w14:paraId="68F6D92F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84" w:type="dxa"/>
            <w:vAlign w:val="bottom"/>
          </w:tcPr>
          <w:p w14:paraId="60F6CCDE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5" w:type="dxa"/>
            <w:vMerge w:val="restart"/>
            <w:vAlign w:val="bottom"/>
          </w:tcPr>
          <w:p w14:paraId="771E56F5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1FAEDF0" w14:textId="77777777" w:rsidR="00B7766D" w:rsidRPr="006666FA" w:rsidRDefault="00B30E1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="00B7766D"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</w:p>
          <w:p w14:paraId="7286F09E" w14:textId="04E4D24B" w:rsidR="00B7766D" w:rsidRPr="006666FA" w:rsidRDefault="00B30E1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B7766D" w:rsidRPr="006666FA" w14:paraId="1B8EC71C" w14:textId="77777777" w:rsidTr="002C047A">
        <w:trPr>
          <w:cantSplit/>
          <w:tblHeader/>
        </w:trPr>
        <w:tc>
          <w:tcPr>
            <w:tcW w:w="4320" w:type="dxa"/>
          </w:tcPr>
          <w:p w14:paraId="02F6DDE7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3AB9752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Merge/>
            <w:vAlign w:val="bottom"/>
          </w:tcPr>
          <w:p w14:paraId="78D90BAA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9A178A9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2" w:type="dxa"/>
            <w:vAlign w:val="bottom"/>
          </w:tcPr>
          <w:p w14:paraId="029EC7A3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8" w:type="dxa"/>
            <w:vAlign w:val="bottom"/>
          </w:tcPr>
          <w:p w14:paraId="205D5C55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38ABF17D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ind w:left="-96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</w:tcPr>
          <w:p w14:paraId="375C1344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1" w:type="dxa"/>
            <w:vMerge/>
            <w:vAlign w:val="bottom"/>
          </w:tcPr>
          <w:p w14:paraId="625BDCC9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7931F6FD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CDD3E4D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8" w:type="dxa"/>
            <w:vAlign w:val="bottom"/>
          </w:tcPr>
          <w:p w14:paraId="1EABC327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3E6A64F8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84" w:type="dxa"/>
            <w:vAlign w:val="bottom"/>
          </w:tcPr>
          <w:p w14:paraId="12B0419B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05" w:type="dxa"/>
            <w:vMerge/>
            <w:vAlign w:val="bottom"/>
          </w:tcPr>
          <w:p w14:paraId="0ED1A40A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766D" w:rsidRPr="006666FA" w14:paraId="5798FF25" w14:textId="77777777" w:rsidTr="002C047A">
        <w:trPr>
          <w:cantSplit/>
          <w:tblHeader/>
        </w:trPr>
        <w:tc>
          <w:tcPr>
            <w:tcW w:w="4320" w:type="dxa"/>
          </w:tcPr>
          <w:p w14:paraId="4F794ED8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9" w:type="dxa"/>
            <w:gridSpan w:val="14"/>
            <w:vAlign w:val="bottom"/>
          </w:tcPr>
          <w:p w14:paraId="7BD28DDB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7766D" w:rsidRPr="006666FA" w14:paraId="5835F4B1" w14:textId="77777777" w:rsidTr="002C047A">
        <w:trPr>
          <w:cantSplit/>
          <w:trHeight w:val="375"/>
        </w:trPr>
        <w:tc>
          <w:tcPr>
            <w:tcW w:w="4320" w:type="dxa"/>
            <w:vAlign w:val="center"/>
          </w:tcPr>
          <w:p w14:paraId="2381208F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2BCAD9EE" w14:textId="77777777" w:rsidR="00B7766D" w:rsidRPr="006666FA" w:rsidRDefault="00B7766D" w:rsidP="00CF048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01739FB" w14:textId="77777777" w:rsidR="00B7766D" w:rsidRPr="006666FA" w:rsidRDefault="00B7766D" w:rsidP="00CF048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361826B4" w14:textId="77777777" w:rsidR="00B7766D" w:rsidRPr="006666FA" w:rsidRDefault="00B7766D" w:rsidP="00CF048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7919D08" w14:textId="77777777" w:rsidR="00B7766D" w:rsidRPr="006666FA" w:rsidRDefault="00B7766D" w:rsidP="00CF048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8422D5A" w14:textId="77777777" w:rsidR="00B7766D" w:rsidRPr="006666FA" w:rsidRDefault="00B7766D" w:rsidP="00CF048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D28952" w14:textId="77777777" w:rsidR="00B7766D" w:rsidRPr="006666FA" w:rsidRDefault="00B7766D" w:rsidP="00CF048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1" w:type="dxa"/>
          </w:tcPr>
          <w:p w14:paraId="40EAEE66" w14:textId="77777777" w:rsidR="00B7766D" w:rsidRPr="006666FA" w:rsidRDefault="00B7766D" w:rsidP="00CF048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  <w:gridSpan w:val="2"/>
          </w:tcPr>
          <w:p w14:paraId="0FC89035" w14:textId="77777777" w:rsidR="00B7766D" w:rsidRPr="006666FA" w:rsidRDefault="00B7766D" w:rsidP="00CF048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C50E9DE" w14:textId="77777777" w:rsidR="00B7766D" w:rsidRPr="006666FA" w:rsidRDefault="00B7766D" w:rsidP="00CF048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728AE5B" w14:textId="77777777" w:rsidR="00B7766D" w:rsidRPr="006666FA" w:rsidRDefault="00B7766D" w:rsidP="00CF048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1EB5C88E" w14:textId="77777777" w:rsidR="00B7766D" w:rsidRPr="006666FA" w:rsidRDefault="00B7766D" w:rsidP="00CF048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3EDBADDA" w14:textId="77777777" w:rsidR="00B7766D" w:rsidRPr="006666FA" w:rsidRDefault="00B7766D" w:rsidP="00CF048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</w:tcPr>
          <w:p w14:paraId="0CA95BDD" w14:textId="77777777" w:rsidR="00B7766D" w:rsidRPr="006666FA" w:rsidRDefault="00B7766D" w:rsidP="00CF048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618B" w:rsidRPr="006666FA" w14:paraId="66F740F1" w14:textId="77777777" w:rsidTr="002C047A">
        <w:trPr>
          <w:cantSplit/>
        </w:trPr>
        <w:tc>
          <w:tcPr>
            <w:tcW w:w="4320" w:type="dxa"/>
            <w:vAlign w:val="center"/>
          </w:tcPr>
          <w:p w14:paraId="28F9081D" w14:textId="36B8C449" w:rsidR="00C3618B" w:rsidRPr="006666FA" w:rsidRDefault="00C3618B" w:rsidP="00C3618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260" w:type="dxa"/>
          </w:tcPr>
          <w:p w14:paraId="74B903E5" w14:textId="2E507480" w:rsidR="00C3618B" w:rsidRPr="006666FA" w:rsidRDefault="00B30E1D" w:rsidP="00C3618B">
            <w:pPr>
              <w:tabs>
                <w:tab w:val="decimal" w:pos="99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3618B" w:rsidRPr="00E23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378</w:t>
            </w:r>
          </w:p>
        </w:tc>
        <w:tc>
          <w:tcPr>
            <w:tcW w:w="178" w:type="dxa"/>
          </w:tcPr>
          <w:p w14:paraId="78D74D57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6BF0B32" w14:textId="1CD9580C" w:rsidR="00C3618B" w:rsidRPr="00B808AB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1A1D8277" w14:textId="77777777" w:rsidR="00C3618B" w:rsidRPr="00B808AB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7922C819" w14:textId="5913736A" w:rsidR="00C3618B" w:rsidRPr="00B808AB" w:rsidRDefault="00C3618B" w:rsidP="00632CB2">
            <w:pPr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63621D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6DB7D643" w14:textId="21FE899F" w:rsidR="00C3618B" w:rsidRPr="006666FA" w:rsidRDefault="00B30E1D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</w:p>
        </w:tc>
        <w:tc>
          <w:tcPr>
            <w:tcW w:w="184" w:type="dxa"/>
            <w:gridSpan w:val="2"/>
          </w:tcPr>
          <w:p w14:paraId="40A3BF7A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4F57DF7" w14:textId="5128E8EC" w:rsidR="00C3618B" w:rsidRPr="006666FA" w:rsidRDefault="00B808A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Pr="00B808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</w:tcPr>
          <w:p w14:paraId="38EE53FB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</w:tcPr>
          <w:p w14:paraId="2A18A990" w14:textId="23746A0D" w:rsidR="00C3618B" w:rsidRPr="006666FA" w:rsidRDefault="00B808AB" w:rsidP="00632CB2">
            <w:pPr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0F2DC9F0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6AA8C0BF" w14:textId="2B788EE6" w:rsidR="00C3618B" w:rsidRPr="006666FA" w:rsidRDefault="00B808AB" w:rsidP="00632CB2">
            <w:pPr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618B" w:rsidRPr="006666FA" w14:paraId="5E3562D4" w14:textId="77777777" w:rsidTr="002C047A">
        <w:trPr>
          <w:cantSplit/>
        </w:trPr>
        <w:tc>
          <w:tcPr>
            <w:tcW w:w="4320" w:type="dxa"/>
            <w:vAlign w:val="center"/>
          </w:tcPr>
          <w:p w14:paraId="36834A6C" w14:textId="213E1F11" w:rsidR="00C3618B" w:rsidRPr="006666FA" w:rsidRDefault="00C3618B" w:rsidP="00C3618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65CAE826" w14:textId="21191AD1" w:rsidR="00C3618B" w:rsidRPr="006666FA" w:rsidRDefault="00B30E1D" w:rsidP="00C3618B">
            <w:pPr>
              <w:tabs>
                <w:tab w:val="decimal" w:pos="99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C3618B" w:rsidRPr="001A7B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EE143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3438EE9E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727040F" w14:textId="5A3F860B" w:rsidR="00C3618B" w:rsidRPr="00B808AB" w:rsidRDefault="00B30E1D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</w:p>
        </w:tc>
        <w:tc>
          <w:tcPr>
            <w:tcW w:w="178" w:type="dxa"/>
          </w:tcPr>
          <w:p w14:paraId="7ED3730F" w14:textId="77777777" w:rsidR="00C3618B" w:rsidRPr="00B808AB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10F20ED2" w14:textId="52063A59" w:rsidR="00C3618B" w:rsidRPr="00B808AB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12F583F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11" w:type="dxa"/>
          </w:tcPr>
          <w:p w14:paraId="00592715" w14:textId="35CBD5B1" w:rsidR="00C3618B" w:rsidRPr="006666FA" w:rsidRDefault="00B30E1D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C3618B" w:rsidRPr="001A7B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="00EE143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184" w:type="dxa"/>
            <w:gridSpan w:val="2"/>
          </w:tcPr>
          <w:p w14:paraId="773CFAF6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974A142" w14:textId="1742C7FB" w:rsidR="00C3618B" w:rsidRPr="006666FA" w:rsidRDefault="00B808A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  <w:r w:rsidRPr="00B808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A5B4CCD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6B9E16A2" w14:textId="33324B1E" w:rsidR="00C3618B" w:rsidRPr="006666FA" w:rsidRDefault="00B808A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521</w:t>
            </w:r>
            <w:r w:rsidRPr="00B808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2AD72D9A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1BFD4464" w14:textId="4C2E70A5" w:rsidR="00C3618B" w:rsidRPr="006666FA" w:rsidRDefault="00B30E1D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808AB" w:rsidRPr="00B808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="00EE143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</w:t>
            </w:r>
          </w:p>
        </w:tc>
      </w:tr>
      <w:tr w:rsidR="00C3618B" w:rsidRPr="006666FA" w14:paraId="2B64A2FA" w14:textId="77777777" w:rsidTr="002C047A">
        <w:trPr>
          <w:cantSplit/>
        </w:trPr>
        <w:tc>
          <w:tcPr>
            <w:tcW w:w="4320" w:type="dxa"/>
            <w:vAlign w:val="center"/>
          </w:tcPr>
          <w:p w14:paraId="006ECF76" w14:textId="48490D85" w:rsidR="00C3618B" w:rsidRPr="006666FA" w:rsidRDefault="00C3618B" w:rsidP="00C3618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ค่าเผื่อการด้อยค่าของ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260" w:type="dxa"/>
          </w:tcPr>
          <w:p w14:paraId="3619A00F" w14:textId="019CE6BE" w:rsidR="00C3618B" w:rsidRPr="001A7B26" w:rsidRDefault="00B30E1D" w:rsidP="00C3618B">
            <w:pPr>
              <w:tabs>
                <w:tab w:val="decimal" w:pos="99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C3618B" w:rsidRPr="001A7B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01E3027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129F8CB" w14:textId="53F946D1" w:rsidR="00C3618B" w:rsidRPr="00B808AB" w:rsidRDefault="00C3618B" w:rsidP="00A13226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723A7F86" w14:textId="77777777" w:rsidR="00C3618B" w:rsidRPr="00B808AB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493B3A94" w14:textId="1D1E9BA4" w:rsidR="00C3618B" w:rsidRPr="00B808AB" w:rsidRDefault="00C3618B" w:rsidP="00632CB2">
            <w:pPr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0432632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11" w:type="dxa"/>
          </w:tcPr>
          <w:p w14:paraId="2B1D0B41" w14:textId="38F2F459" w:rsidR="00C3618B" w:rsidRPr="001A7B26" w:rsidRDefault="00B30E1D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C3618B" w:rsidRPr="001A7B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4" w:type="dxa"/>
            <w:gridSpan w:val="2"/>
          </w:tcPr>
          <w:p w14:paraId="14459435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C538414" w14:textId="4BC43CBB" w:rsidR="00C3618B" w:rsidRPr="001A7B26" w:rsidRDefault="00B808AB" w:rsidP="00632CB2">
            <w:pPr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2C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AFED067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5C8DD0CA" w14:textId="425AA34E" w:rsidR="00C3618B" w:rsidRPr="00AC2F79" w:rsidRDefault="00B808AB" w:rsidP="00632CB2">
            <w:pPr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478FB943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6FC31E0C" w14:textId="399CB478" w:rsidR="00C3618B" w:rsidRPr="001A7B26" w:rsidRDefault="00B30E1D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B808AB" w:rsidRPr="001A7B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</w:tr>
      <w:tr w:rsidR="00C3618B" w:rsidRPr="006666FA" w14:paraId="045D2349" w14:textId="77777777" w:rsidTr="002C047A">
        <w:trPr>
          <w:cantSplit/>
        </w:trPr>
        <w:tc>
          <w:tcPr>
            <w:tcW w:w="4320" w:type="dxa"/>
            <w:vAlign w:val="center"/>
          </w:tcPr>
          <w:p w14:paraId="411D4930" w14:textId="77777777" w:rsidR="00C3618B" w:rsidRPr="006666FA" w:rsidRDefault="00C3618B" w:rsidP="00C3618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260" w:type="dxa"/>
          </w:tcPr>
          <w:p w14:paraId="1B8D9F0A" w14:textId="7B4CCA4E" w:rsidR="00C3618B" w:rsidRPr="00AC2F79" w:rsidRDefault="00B30E1D" w:rsidP="00C3618B">
            <w:pPr>
              <w:tabs>
                <w:tab w:val="decimal" w:pos="99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  <w:tc>
          <w:tcPr>
            <w:tcW w:w="178" w:type="dxa"/>
          </w:tcPr>
          <w:p w14:paraId="231B0BFD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FA7BC14" w14:textId="3A45A2A4" w:rsidR="00C3618B" w:rsidRPr="00B808AB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40E73CEF" w14:textId="77777777" w:rsidR="00C3618B" w:rsidRPr="00B808AB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219655C" w14:textId="1C7D5309" w:rsidR="00C3618B" w:rsidRPr="00B808AB" w:rsidRDefault="00C3618B" w:rsidP="00632CB2">
            <w:pPr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352274E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21BAAD9D" w14:textId="5B94C0D7" w:rsidR="00C3618B" w:rsidRPr="006666FA" w:rsidRDefault="00C3618B" w:rsidP="00A13226">
            <w:pPr>
              <w:tabs>
                <w:tab w:val="decimal" w:pos="9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  <w:gridSpan w:val="2"/>
          </w:tcPr>
          <w:p w14:paraId="11A31516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86CB78C" w14:textId="36FBCBF8" w:rsidR="00C3618B" w:rsidRPr="006666FA" w:rsidRDefault="00B808A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EE143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3DCA456F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13D6896B" w14:textId="44154366" w:rsidR="00C3618B" w:rsidRPr="006666FA" w:rsidRDefault="00B808AB" w:rsidP="00632CB2">
            <w:pPr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28629C66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6A16B651" w14:textId="372E9E48" w:rsidR="00C3618B" w:rsidRPr="006666FA" w:rsidRDefault="00B808AB" w:rsidP="00A13226">
            <w:pPr>
              <w:tabs>
                <w:tab w:val="decimal" w:pos="9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618B" w:rsidRPr="006666FA" w14:paraId="2BD4764F" w14:textId="77777777" w:rsidTr="002C047A">
        <w:trPr>
          <w:cantSplit/>
        </w:trPr>
        <w:tc>
          <w:tcPr>
            <w:tcW w:w="4320" w:type="dxa"/>
            <w:vAlign w:val="center"/>
          </w:tcPr>
          <w:p w14:paraId="47CAF948" w14:textId="77777777" w:rsidR="00C3618B" w:rsidRPr="006666FA" w:rsidRDefault="00C3618B" w:rsidP="00C3618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CA0F8E" w14:textId="710300C1" w:rsidR="00C3618B" w:rsidRPr="006666FA" w:rsidRDefault="00B30E1D" w:rsidP="00C3618B">
            <w:pPr>
              <w:tabs>
                <w:tab w:val="decimal" w:pos="99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</w:t>
            </w:r>
            <w:r w:rsidR="00C3618B" w:rsidRPr="001A7B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</w:t>
            </w:r>
            <w:r w:rsidR="00EE14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72C3909A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538F51DD" w14:textId="0EE73180" w:rsidR="00C3618B" w:rsidRPr="00B808AB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808A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B808A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266</w:t>
            </w:r>
            <w:r w:rsidRPr="00B808A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</w:tcPr>
          <w:p w14:paraId="3C44771C" w14:textId="77777777" w:rsidR="00C3618B" w:rsidRPr="00B808AB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299A2F43" w14:textId="5662BBF0" w:rsidR="00C3618B" w:rsidRPr="00B808AB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197</w:t>
            </w:r>
            <w:r w:rsidRPr="00B808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B13D8C3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636F65E3" w14:textId="6ABEA644" w:rsidR="00C3618B" w:rsidRPr="006666FA" w:rsidRDefault="00B30E1D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="00C3618B" w:rsidRPr="005C47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</w:t>
            </w:r>
            <w:r w:rsidR="00EE14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4" w:type="dxa"/>
            <w:gridSpan w:val="2"/>
          </w:tcPr>
          <w:p w14:paraId="43A4A662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1E8FCD2E" w14:textId="28D21CC1" w:rsidR="00C3618B" w:rsidRPr="006666FA" w:rsidRDefault="00B808A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</w:t>
            </w:r>
            <w:r w:rsidR="00EE14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</w:tcPr>
          <w:p w14:paraId="0DBF0D72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75737693" w14:textId="413BC04F" w:rsidR="00C3618B" w:rsidRPr="006666FA" w:rsidRDefault="00B808A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521</w:t>
            </w:r>
            <w:r w:rsidRPr="00B808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4" w:type="dxa"/>
          </w:tcPr>
          <w:p w14:paraId="6998CD07" w14:textId="77777777" w:rsidR="00C3618B" w:rsidRPr="006666FA" w:rsidRDefault="00C3618B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25FE677A" w14:textId="3583FC57" w:rsidR="00C3618B" w:rsidRPr="006666FA" w:rsidRDefault="00B30E1D" w:rsidP="00C3618B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B808AB" w:rsidRPr="00B808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089</w:t>
            </w:r>
          </w:p>
        </w:tc>
      </w:tr>
    </w:tbl>
    <w:p w14:paraId="10CB7704" w14:textId="77777777" w:rsidR="00B7766D" w:rsidRPr="006666FA" w:rsidRDefault="00B7766D" w:rsidP="00EF68EF">
      <w:pPr>
        <w:pStyle w:val="ListParagraph"/>
        <w:numPr>
          <w:ilvl w:val="0"/>
          <w:numId w:val="9"/>
        </w:numPr>
        <w:rPr>
          <w:rFonts w:asciiTheme="majorBidi" w:hAnsiTheme="majorBidi" w:cstheme="majorBidi"/>
        </w:rPr>
        <w:sectPr w:rsidR="00B7766D" w:rsidRPr="006666FA" w:rsidSect="00D107B1">
          <w:footerReference w:type="default" r:id="rId18"/>
          <w:pgSz w:w="16839" w:h="11907" w:orient="landscape" w:code="9"/>
          <w:pgMar w:top="691" w:right="1152" w:bottom="576" w:left="1152" w:header="720" w:footer="720" w:gutter="0"/>
          <w:paperSrc w:first="15" w:other="15"/>
          <w:cols w:space="720"/>
          <w:docGrid w:linePitch="360"/>
        </w:sect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140"/>
        <w:gridCol w:w="1113"/>
        <w:gridCol w:w="269"/>
        <w:gridCol w:w="1081"/>
        <w:gridCol w:w="270"/>
        <w:gridCol w:w="1080"/>
        <w:gridCol w:w="270"/>
        <w:gridCol w:w="1227"/>
      </w:tblGrid>
      <w:tr w:rsidR="00B7766D" w:rsidRPr="006666FA" w14:paraId="04DA3225" w14:textId="77777777" w:rsidTr="002C047A">
        <w:trPr>
          <w:tblHeader/>
        </w:trPr>
        <w:tc>
          <w:tcPr>
            <w:tcW w:w="4140" w:type="dxa"/>
          </w:tcPr>
          <w:p w14:paraId="68A17E69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สินทรัพย์ภาษีเงินได้รอการตัดบัญชีที่ยังไม่ได้รับรู้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463" w:type="dxa"/>
            <w:gridSpan w:val="3"/>
          </w:tcPr>
          <w:p w14:paraId="167B778F" w14:textId="77777777" w:rsidR="00B7766D" w:rsidRPr="006666FA" w:rsidRDefault="00B7766D" w:rsidP="002C047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9A674A1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77" w:type="dxa"/>
            <w:gridSpan w:val="3"/>
          </w:tcPr>
          <w:p w14:paraId="21D50980" w14:textId="77777777" w:rsidR="00B7766D" w:rsidRPr="006666FA" w:rsidRDefault="00B7766D" w:rsidP="002C047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7766D" w:rsidRPr="006666FA" w14:paraId="04F6AF75" w14:textId="77777777" w:rsidTr="002C047A">
        <w:trPr>
          <w:tblHeader/>
        </w:trPr>
        <w:tc>
          <w:tcPr>
            <w:tcW w:w="4140" w:type="dxa"/>
          </w:tcPr>
          <w:p w14:paraId="41C26339" w14:textId="77777777" w:rsidR="00B7766D" w:rsidRPr="006666FA" w:rsidRDefault="00B7766D" w:rsidP="002C047A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3" w:type="dxa"/>
            <w:vAlign w:val="center"/>
          </w:tcPr>
          <w:p w14:paraId="59655ADF" w14:textId="6B998FBF" w:rsidR="00B7766D" w:rsidRPr="006666FA" w:rsidRDefault="00B30E1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9" w:type="dxa"/>
            <w:vAlign w:val="center"/>
          </w:tcPr>
          <w:p w14:paraId="205BFCB3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vAlign w:val="center"/>
          </w:tcPr>
          <w:p w14:paraId="03FA10C9" w14:textId="61D1562B" w:rsidR="00B7766D" w:rsidRPr="006666FA" w:rsidRDefault="00B30E1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2B629383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7FC1CDAC" w14:textId="02394397" w:rsidR="00B7766D" w:rsidRPr="006666FA" w:rsidRDefault="00B30E1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vAlign w:val="center"/>
          </w:tcPr>
          <w:p w14:paraId="48FC2B75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27" w:type="dxa"/>
            <w:vAlign w:val="center"/>
          </w:tcPr>
          <w:p w14:paraId="0D1BF79B" w14:textId="4A79ECDC" w:rsidR="00B7766D" w:rsidRPr="006666FA" w:rsidRDefault="00B30E1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B7766D" w:rsidRPr="006666FA" w14:paraId="520E7192" w14:textId="77777777" w:rsidTr="002C047A">
        <w:trPr>
          <w:tblHeader/>
        </w:trPr>
        <w:tc>
          <w:tcPr>
            <w:tcW w:w="4140" w:type="dxa"/>
          </w:tcPr>
          <w:p w14:paraId="06B5CD2F" w14:textId="77777777" w:rsidR="00B7766D" w:rsidRPr="006666FA" w:rsidRDefault="00B7766D" w:rsidP="002C047A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310" w:type="dxa"/>
            <w:gridSpan w:val="7"/>
          </w:tcPr>
          <w:p w14:paraId="078D47F7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72999" w:rsidRPr="006666FA" w14:paraId="50EF0F03" w14:textId="77777777" w:rsidTr="002C047A">
        <w:tc>
          <w:tcPr>
            <w:tcW w:w="4140" w:type="dxa"/>
          </w:tcPr>
          <w:p w14:paraId="0F27D9A4" w14:textId="694EEE8C" w:rsidR="00B72999" w:rsidRPr="004539AC" w:rsidRDefault="00B72999" w:rsidP="00B7299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539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ลูกหนี้</w:t>
            </w:r>
          </w:p>
        </w:tc>
        <w:tc>
          <w:tcPr>
            <w:tcW w:w="1113" w:type="dxa"/>
          </w:tcPr>
          <w:p w14:paraId="06D515C4" w14:textId="3D58039E" w:rsidR="00B72999" w:rsidRPr="006666FA" w:rsidRDefault="00B30E1D" w:rsidP="00B72999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6777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69" w:type="dxa"/>
          </w:tcPr>
          <w:p w14:paraId="37B0A19F" w14:textId="77777777" w:rsidR="00B72999" w:rsidRPr="006666FA" w:rsidRDefault="00B72999" w:rsidP="00B7299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0E352B0E" w14:textId="54A51A2F" w:rsidR="00B72999" w:rsidRPr="006666FA" w:rsidRDefault="00B30E1D" w:rsidP="00B72999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72999" w:rsidRPr="00F077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</w:p>
        </w:tc>
        <w:tc>
          <w:tcPr>
            <w:tcW w:w="270" w:type="dxa"/>
          </w:tcPr>
          <w:p w14:paraId="28C166D8" w14:textId="77777777" w:rsidR="00B72999" w:rsidRPr="006666FA" w:rsidRDefault="00B72999" w:rsidP="00B7299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1E932D22" w14:textId="7EA9F94B" w:rsidR="00B72999" w:rsidRPr="00FC0E19" w:rsidRDefault="00B72999" w:rsidP="00B72999">
            <w:pPr>
              <w:tabs>
                <w:tab w:val="decimal" w:pos="6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3741D4" w14:textId="77777777" w:rsidR="00B72999" w:rsidRPr="006666FA" w:rsidRDefault="00B72999" w:rsidP="00B72999">
            <w:pPr>
              <w:tabs>
                <w:tab w:val="decimal" w:pos="634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27" w:type="dxa"/>
          </w:tcPr>
          <w:p w14:paraId="55E518A3" w14:textId="77777777" w:rsidR="00B72999" w:rsidRPr="00FC0E19" w:rsidRDefault="00B72999" w:rsidP="00B729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2999" w:rsidRPr="006666FA" w14:paraId="4465D015" w14:textId="77777777" w:rsidTr="002C047A">
        <w:tc>
          <w:tcPr>
            <w:tcW w:w="4140" w:type="dxa"/>
          </w:tcPr>
          <w:p w14:paraId="7E1FD235" w14:textId="77777777" w:rsidR="00B72999" w:rsidRPr="004539AC" w:rsidRDefault="00B72999" w:rsidP="00B7299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539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  <w:tc>
          <w:tcPr>
            <w:tcW w:w="1113" w:type="dxa"/>
          </w:tcPr>
          <w:p w14:paraId="25D03F94" w14:textId="38758F08" w:rsidR="00B72999" w:rsidRPr="006666FA" w:rsidRDefault="00B30E1D" w:rsidP="00B72999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72999" w:rsidRPr="006D11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269" w:type="dxa"/>
          </w:tcPr>
          <w:p w14:paraId="4123E237" w14:textId="77777777" w:rsidR="00B72999" w:rsidRPr="006666FA" w:rsidRDefault="00B72999" w:rsidP="00B7299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18AA1C78" w14:textId="26B8CDCD" w:rsidR="00B72999" w:rsidRPr="006666FA" w:rsidRDefault="00B30E1D" w:rsidP="00B72999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72999" w:rsidRPr="00F077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</w:p>
        </w:tc>
        <w:tc>
          <w:tcPr>
            <w:tcW w:w="270" w:type="dxa"/>
          </w:tcPr>
          <w:p w14:paraId="5112DBD1" w14:textId="77777777" w:rsidR="00B72999" w:rsidRPr="006666FA" w:rsidRDefault="00B72999" w:rsidP="00B7299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5B87D1EB" w14:textId="59CD9CA5" w:rsidR="00B72999" w:rsidRPr="00FC0E19" w:rsidRDefault="00B72999" w:rsidP="00B72999">
            <w:pPr>
              <w:tabs>
                <w:tab w:val="decimal" w:pos="6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8CFAEB" w14:textId="77777777" w:rsidR="00B72999" w:rsidRPr="006666FA" w:rsidRDefault="00B72999" w:rsidP="00B72999">
            <w:pPr>
              <w:tabs>
                <w:tab w:val="decimal" w:pos="634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27" w:type="dxa"/>
          </w:tcPr>
          <w:p w14:paraId="2F82B4FB" w14:textId="77777777" w:rsidR="00B72999" w:rsidRPr="00FC0E19" w:rsidRDefault="00B72999" w:rsidP="00B729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2999" w:rsidRPr="006666FA" w14:paraId="1E52F8F0" w14:textId="77777777" w:rsidTr="002C047A">
        <w:tc>
          <w:tcPr>
            <w:tcW w:w="4140" w:type="dxa"/>
          </w:tcPr>
          <w:p w14:paraId="10EC99BC" w14:textId="77777777" w:rsidR="00B72999" w:rsidRPr="004539AC" w:rsidRDefault="00B72999" w:rsidP="00B7299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539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ยานพาหนะรอการขาย</w:t>
            </w:r>
          </w:p>
        </w:tc>
        <w:tc>
          <w:tcPr>
            <w:tcW w:w="1113" w:type="dxa"/>
          </w:tcPr>
          <w:p w14:paraId="5FD28E8C" w14:textId="440C174E" w:rsidR="00B72999" w:rsidRPr="00FF5453" w:rsidRDefault="00B72999" w:rsidP="00FF545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54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BB3751D" w14:textId="77777777" w:rsidR="00B72999" w:rsidRPr="006666FA" w:rsidRDefault="00B72999" w:rsidP="00B7299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1EA0B4BA" w14:textId="370B7BC6" w:rsidR="00B72999" w:rsidRPr="006666FA" w:rsidRDefault="00B30E1D" w:rsidP="00B72999">
            <w:pPr>
              <w:tabs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373</w:t>
            </w:r>
          </w:p>
        </w:tc>
        <w:tc>
          <w:tcPr>
            <w:tcW w:w="270" w:type="dxa"/>
          </w:tcPr>
          <w:p w14:paraId="1641F939" w14:textId="77777777" w:rsidR="00B72999" w:rsidRPr="006666FA" w:rsidRDefault="00B72999" w:rsidP="00B7299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7C02B547" w14:textId="3FFF3D15" w:rsidR="00B72999" w:rsidRPr="00FC0E19" w:rsidRDefault="00B72999" w:rsidP="00B72999">
            <w:pPr>
              <w:tabs>
                <w:tab w:val="decimal" w:pos="6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F16021" w14:textId="77777777" w:rsidR="00B72999" w:rsidRPr="006666FA" w:rsidRDefault="00B72999" w:rsidP="00B72999">
            <w:pPr>
              <w:tabs>
                <w:tab w:val="decimal" w:pos="634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27" w:type="dxa"/>
          </w:tcPr>
          <w:p w14:paraId="5D0184DD" w14:textId="77777777" w:rsidR="00B72999" w:rsidRPr="00FC0E19" w:rsidRDefault="00B72999" w:rsidP="00B729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2999" w:rsidRPr="006666FA" w14:paraId="0A00359A" w14:textId="77777777" w:rsidTr="002C047A">
        <w:tc>
          <w:tcPr>
            <w:tcW w:w="4140" w:type="dxa"/>
          </w:tcPr>
          <w:p w14:paraId="7024E32E" w14:textId="35988128" w:rsidR="00B72999" w:rsidRPr="004539AC" w:rsidRDefault="00B72999" w:rsidP="00B7299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539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เงินประกันตามสัญญาเช่าดำเนินงานระยะยาว</w:t>
            </w:r>
          </w:p>
        </w:tc>
        <w:tc>
          <w:tcPr>
            <w:tcW w:w="1113" w:type="dxa"/>
          </w:tcPr>
          <w:p w14:paraId="522C4D4D" w14:textId="0B7AFC21" w:rsidR="00B72999" w:rsidRPr="00FF5453" w:rsidRDefault="00FF5453" w:rsidP="00FF545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54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089E6AE7" w14:textId="77777777" w:rsidR="00B72999" w:rsidRPr="006666FA" w:rsidRDefault="00B72999" w:rsidP="00B7299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4077D0EC" w14:textId="41806BFA" w:rsidR="00B72999" w:rsidRPr="006666FA" w:rsidRDefault="00B30E1D" w:rsidP="00B72999">
            <w:pPr>
              <w:tabs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72999" w:rsidRPr="00280A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</w:p>
        </w:tc>
        <w:tc>
          <w:tcPr>
            <w:tcW w:w="270" w:type="dxa"/>
          </w:tcPr>
          <w:p w14:paraId="4F96BFA1" w14:textId="77777777" w:rsidR="00B72999" w:rsidRPr="006666FA" w:rsidRDefault="00B72999" w:rsidP="00B7299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654271C8" w14:textId="3DD731FC" w:rsidR="00B72999" w:rsidRPr="00FC0E19" w:rsidRDefault="00B72999" w:rsidP="00B72999">
            <w:pPr>
              <w:tabs>
                <w:tab w:val="decimal" w:pos="6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13EDE2" w14:textId="77777777" w:rsidR="00B72999" w:rsidRPr="006666FA" w:rsidRDefault="00B72999" w:rsidP="00B72999">
            <w:pPr>
              <w:tabs>
                <w:tab w:val="decimal" w:pos="634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27" w:type="dxa"/>
          </w:tcPr>
          <w:p w14:paraId="3499C3FB" w14:textId="77777777" w:rsidR="00B72999" w:rsidRPr="00FC0E19" w:rsidRDefault="00B72999" w:rsidP="00B729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2999" w:rsidRPr="006666FA" w14:paraId="49795A5D" w14:textId="77777777" w:rsidTr="002C047A">
        <w:tc>
          <w:tcPr>
            <w:tcW w:w="4140" w:type="dxa"/>
          </w:tcPr>
          <w:p w14:paraId="4514F803" w14:textId="369FAD34" w:rsidR="00B72999" w:rsidRPr="004539AC" w:rsidRDefault="00B72999" w:rsidP="00B7299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539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113" w:type="dxa"/>
          </w:tcPr>
          <w:p w14:paraId="507B653A" w14:textId="04CCE8D0" w:rsidR="00B72999" w:rsidRPr="00126368" w:rsidRDefault="00B30E1D" w:rsidP="00B72999">
            <w:pPr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998</w:t>
            </w:r>
          </w:p>
        </w:tc>
        <w:tc>
          <w:tcPr>
            <w:tcW w:w="269" w:type="dxa"/>
          </w:tcPr>
          <w:p w14:paraId="28E74F9E" w14:textId="77777777" w:rsidR="00B72999" w:rsidRPr="006666FA" w:rsidRDefault="00B72999" w:rsidP="00B7299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4CE6294E" w14:textId="7DC39B72" w:rsidR="00B72999" w:rsidRPr="006666FA" w:rsidRDefault="00B30E1D" w:rsidP="00B72999">
            <w:pPr>
              <w:tabs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777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34CB6510" w14:textId="77777777" w:rsidR="00B72999" w:rsidRPr="006666FA" w:rsidRDefault="00B72999" w:rsidP="00B7299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79F0D47A" w14:textId="03A564D8" w:rsidR="00B72999" w:rsidRPr="00FC0E19" w:rsidRDefault="00B72999" w:rsidP="00B72999">
            <w:pPr>
              <w:tabs>
                <w:tab w:val="decimal" w:pos="6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1438F8" w14:textId="77777777" w:rsidR="00B72999" w:rsidRPr="006666FA" w:rsidRDefault="00B72999" w:rsidP="00B72999">
            <w:pPr>
              <w:tabs>
                <w:tab w:val="decimal" w:pos="634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27" w:type="dxa"/>
          </w:tcPr>
          <w:p w14:paraId="4DDA4441" w14:textId="77777777" w:rsidR="00B72999" w:rsidRPr="00FC0E19" w:rsidRDefault="00B72999" w:rsidP="00B729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2999" w:rsidRPr="006666FA" w14:paraId="3AD8E446" w14:textId="77777777" w:rsidTr="002C047A">
        <w:tc>
          <w:tcPr>
            <w:tcW w:w="4140" w:type="dxa"/>
          </w:tcPr>
          <w:p w14:paraId="53D24961" w14:textId="77777777" w:rsidR="00B72999" w:rsidRPr="004539AC" w:rsidRDefault="00B72999" w:rsidP="00B72999">
            <w:pPr>
              <w:spacing w:line="240" w:lineRule="atLeast"/>
              <w:ind w:right="-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539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13" w:type="dxa"/>
          </w:tcPr>
          <w:p w14:paraId="4555E109" w14:textId="4A10604A" w:rsidR="00B72999" w:rsidRPr="006666FA" w:rsidRDefault="00B30E1D" w:rsidP="00B72999">
            <w:pPr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72999" w:rsidRPr="006D11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</w:p>
        </w:tc>
        <w:tc>
          <w:tcPr>
            <w:tcW w:w="269" w:type="dxa"/>
          </w:tcPr>
          <w:p w14:paraId="0AA6E519" w14:textId="77777777" w:rsidR="00B72999" w:rsidRPr="006666FA" w:rsidRDefault="00B72999" w:rsidP="00B7299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3FAFA6DB" w14:textId="5407A1E6" w:rsidR="00B72999" w:rsidRPr="006666FA" w:rsidRDefault="00B30E1D" w:rsidP="00B72999">
            <w:pPr>
              <w:tabs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72999" w:rsidRPr="00F077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487</w:t>
            </w:r>
          </w:p>
        </w:tc>
        <w:tc>
          <w:tcPr>
            <w:tcW w:w="270" w:type="dxa"/>
          </w:tcPr>
          <w:p w14:paraId="50A0F0EE" w14:textId="77777777" w:rsidR="00B72999" w:rsidRPr="006666FA" w:rsidRDefault="00B72999" w:rsidP="00B7299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4947BE57" w14:textId="40C28FB2" w:rsidR="00B72999" w:rsidRPr="00FC0E19" w:rsidRDefault="00B72999" w:rsidP="00B72999">
            <w:pPr>
              <w:tabs>
                <w:tab w:val="decimal" w:pos="6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5DEE50" w14:textId="77777777" w:rsidR="00B72999" w:rsidRPr="006666FA" w:rsidRDefault="00B72999" w:rsidP="00B72999">
            <w:pPr>
              <w:tabs>
                <w:tab w:val="decimal" w:pos="634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27" w:type="dxa"/>
          </w:tcPr>
          <w:p w14:paraId="0E8C63AF" w14:textId="77777777" w:rsidR="00B72999" w:rsidRPr="00FC0E19" w:rsidRDefault="00B72999" w:rsidP="00B729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71D1" w:rsidRPr="006666FA" w14:paraId="5852AC52" w14:textId="77777777" w:rsidTr="002C047A">
        <w:tc>
          <w:tcPr>
            <w:tcW w:w="4140" w:type="dxa"/>
          </w:tcPr>
          <w:p w14:paraId="2DBA3802" w14:textId="77777777" w:rsidR="002271D1" w:rsidRPr="004539AC" w:rsidRDefault="002271D1" w:rsidP="002271D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39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ยอดขาดทุนยกไป</w:t>
            </w:r>
            <w:r w:rsidRPr="004539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113" w:type="dxa"/>
          </w:tcPr>
          <w:p w14:paraId="5C0371C0" w14:textId="1904241D" w:rsidR="002271D1" w:rsidRPr="006666FA" w:rsidRDefault="00677772" w:rsidP="002271D1">
            <w:pPr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77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76,070</w:t>
            </w:r>
          </w:p>
        </w:tc>
        <w:tc>
          <w:tcPr>
            <w:tcW w:w="269" w:type="dxa"/>
          </w:tcPr>
          <w:p w14:paraId="0B2FC877" w14:textId="77777777" w:rsidR="002271D1" w:rsidRPr="006666FA" w:rsidRDefault="002271D1" w:rsidP="002271D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432A3E6B" w14:textId="7FE87612" w:rsidR="002271D1" w:rsidRPr="006666FA" w:rsidRDefault="00677772" w:rsidP="002271D1">
            <w:pPr>
              <w:tabs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6777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178,061</w:t>
            </w:r>
          </w:p>
        </w:tc>
        <w:tc>
          <w:tcPr>
            <w:tcW w:w="270" w:type="dxa"/>
          </w:tcPr>
          <w:p w14:paraId="46A969C2" w14:textId="77777777" w:rsidR="002271D1" w:rsidRPr="006666FA" w:rsidRDefault="002271D1" w:rsidP="002271D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6C4B1DFA" w14:textId="0AC88A81" w:rsidR="002271D1" w:rsidRPr="006666FA" w:rsidRDefault="00677772" w:rsidP="002271D1">
            <w:pPr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777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19,146</w:t>
            </w:r>
          </w:p>
        </w:tc>
        <w:tc>
          <w:tcPr>
            <w:tcW w:w="270" w:type="dxa"/>
          </w:tcPr>
          <w:p w14:paraId="18C9EC3F" w14:textId="77777777" w:rsidR="002271D1" w:rsidRPr="006666FA" w:rsidRDefault="002271D1" w:rsidP="002271D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27" w:type="dxa"/>
          </w:tcPr>
          <w:p w14:paraId="1578DA12" w14:textId="5FE35BB2" w:rsidR="002271D1" w:rsidRPr="006666FA" w:rsidRDefault="00677772" w:rsidP="002271D1">
            <w:pPr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77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15,435</w:t>
            </w:r>
          </w:p>
        </w:tc>
      </w:tr>
      <w:tr w:rsidR="002271D1" w:rsidRPr="006666FA" w14:paraId="3D8E6377" w14:textId="77777777" w:rsidTr="002C047A">
        <w:tc>
          <w:tcPr>
            <w:tcW w:w="4140" w:type="dxa"/>
          </w:tcPr>
          <w:p w14:paraId="76A9A013" w14:textId="77777777" w:rsidR="002271D1" w:rsidRPr="006666FA" w:rsidRDefault="002271D1" w:rsidP="002271D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46EF462" w14:textId="71F09733" w:rsidR="002271D1" w:rsidRPr="006666FA" w:rsidRDefault="00677772" w:rsidP="002271D1">
            <w:pPr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7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79,887</w:t>
            </w:r>
          </w:p>
        </w:tc>
        <w:tc>
          <w:tcPr>
            <w:tcW w:w="269" w:type="dxa"/>
          </w:tcPr>
          <w:p w14:paraId="0FA23AA2" w14:textId="77777777" w:rsidR="002271D1" w:rsidRPr="006666FA" w:rsidRDefault="002271D1" w:rsidP="002271D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DB002F6" w14:textId="105AFFAE" w:rsidR="002271D1" w:rsidRPr="006666FA" w:rsidRDefault="00677772" w:rsidP="002271D1">
            <w:pPr>
              <w:tabs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777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185,538</w:t>
            </w:r>
          </w:p>
        </w:tc>
        <w:tc>
          <w:tcPr>
            <w:tcW w:w="270" w:type="dxa"/>
          </w:tcPr>
          <w:p w14:paraId="446E745A" w14:textId="77777777" w:rsidR="002271D1" w:rsidRPr="006666FA" w:rsidRDefault="002271D1" w:rsidP="002271D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728A7E" w14:textId="7B821D83" w:rsidR="002271D1" w:rsidRPr="006666FA" w:rsidRDefault="00677772" w:rsidP="002271D1">
            <w:pPr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777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19,146</w:t>
            </w:r>
          </w:p>
        </w:tc>
        <w:tc>
          <w:tcPr>
            <w:tcW w:w="270" w:type="dxa"/>
          </w:tcPr>
          <w:p w14:paraId="3137EFE5" w14:textId="77777777" w:rsidR="002271D1" w:rsidRPr="006666FA" w:rsidRDefault="002271D1" w:rsidP="002271D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49FB0227" w14:textId="48160C93" w:rsidR="002271D1" w:rsidRPr="006666FA" w:rsidRDefault="00677772" w:rsidP="002271D1">
            <w:pPr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7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15,435</w:t>
            </w:r>
          </w:p>
        </w:tc>
      </w:tr>
    </w:tbl>
    <w:p w14:paraId="1A8AA925" w14:textId="77777777" w:rsidR="00B7766D" w:rsidRPr="00BC2F5E" w:rsidRDefault="00B7766D" w:rsidP="00B7766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87ACE8" w14:textId="20F1C9E7" w:rsidR="00B7766D" w:rsidRPr="006666FA" w:rsidRDefault="00B7766D" w:rsidP="00B7766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5380">
        <w:rPr>
          <w:rFonts w:asciiTheme="majorBidi" w:hAnsiTheme="majorBidi" w:cstheme="majorBidi"/>
          <w:sz w:val="30"/>
          <w:szCs w:val="30"/>
          <w:cs/>
        </w:rPr>
        <w:t>ขาดทุนทางภาษีจะสิ้นอายุใน</w:t>
      </w:r>
      <w:r w:rsidRPr="00F25380">
        <w:rPr>
          <w:rFonts w:asciiTheme="majorBidi" w:hAnsiTheme="majorBidi" w:cstheme="majorBidi"/>
          <w:sz w:val="30"/>
          <w:szCs w:val="30"/>
          <w:cs/>
          <w:lang w:bidi="th-TH"/>
        </w:rPr>
        <w:t>ระหว่าง</w:t>
      </w:r>
      <w:r w:rsidRPr="003157FE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3157FE">
        <w:rPr>
          <w:rFonts w:asciiTheme="majorBidi" w:hAnsiTheme="majorBidi" w:cstheme="majorBidi"/>
          <w:sz w:val="30"/>
          <w:szCs w:val="30"/>
        </w:rPr>
        <w:t xml:space="preserve"> </w:t>
      </w:r>
      <w:r w:rsidRPr="003157F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ถึง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3157FE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</w:t>
      </w:r>
      <w:r w:rsidRPr="00F25380">
        <w:rPr>
          <w:rFonts w:asciiTheme="majorBidi" w:hAnsiTheme="majorBidi" w:cstheme="majorBidi"/>
          <w:sz w:val="30"/>
          <w:szCs w:val="30"/>
          <w:cs/>
        </w:rPr>
        <w:t>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61859B77" w14:textId="77777777" w:rsidR="0086577F" w:rsidRPr="004B72E4" w:rsidRDefault="0086577F" w:rsidP="00B7766D">
      <w:pPr>
        <w:pStyle w:val="ListParagraph"/>
        <w:ind w:left="900" w:right="-72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9B7D144" w14:textId="77777777" w:rsidR="00BC2F5E" w:rsidRDefault="00BC2F5E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CAF6243" w14:textId="42DCDCB5" w:rsidR="00B7766D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</w:rPr>
        <w:t>กำไรต่อหุ้น</w:t>
      </w:r>
    </w:p>
    <w:p w14:paraId="3A4C31B2" w14:textId="77777777" w:rsidR="00BC2F5E" w:rsidRPr="004841AD" w:rsidRDefault="00BC2F5E" w:rsidP="00BC2F5E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lang w:val="th-TH" w:bidi="th-TH"/>
        </w:rPr>
      </w:pPr>
    </w:p>
    <w:p w14:paraId="4EAA959D" w14:textId="3E93EFE0" w:rsidR="00BC2F5E" w:rsidRDefault="00BC2F5E" w:rsidP="00BC2F5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C2F5E">
        <w:rPr>
          <w:rFonts w:asciiTheme="majorBidi" w:hAnsiTheme="majorBidi" w:cstheme="majorBidi" w:hint="cs"/>
          <w:sz w:val="30"/>
          <w:szCs w:val="30"/>
          <w:cs/>
          <w:lang w:val="th-TH" w:bidi="th-TH"/>
        </w:rPr>
        <w:t>กำไรต่อหุ้นขั้นพื้นฐานสำหรับ</w:t>
      </w:r>
      <w:r>
        <w:rPr>
          <w:rFonts w:asciiTheme="majorBidi" w:hAnsiTheme="majorBidi" w:cstheme="majorBidi" w:hint="cs"/>
          <w:sz w:val="30"/>
          <w:szCs w:val="30"/>
          <w:cs/>
          <w:lang w:val="th-TH" w:bidi="th-TH"/>
        </w:rPr>
        <w:t>ปี</w:t>
      </w:r>
      <w:r w:rsidRPr="00BC2F5E">
        <w:rPr>
          <w:rFonts w:asciiTheme="majorBidi" w:hAnsiTheme="majorBidi" w:cstheme="majorBidi" w:hint="cs"/>
          <w:sz w:val="30"/>
          <w:szCs w:val="30"/>
          <w:cs/>
          <w:lang w:val="th-TH" w:bidi="th-TH"/>
        </w:rPr>
        <w:t xml:space="preserve">สิ้นสุดวันที่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ธันวาคม</w:t>
      </w:r>
      <w:r w:rsidRPr="00BC2F5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BC2F5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C2F5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BC2F5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C2F5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คำนวณจากกำไรสำหรับ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ปี</w:t>
      </w:r>
      <w:r w:rsidRPr="00BC2F5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ที่เป็นส่วนของผู้ถือหุ้นสามัญของบริษัทที่ออกจำหน่ายแล้วระหว่าง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ปี</w:t>
      </w:r>
      <w:r w:rsidRPr="00BC2F5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โดยได้ปรับผลกระทบจำนวนหุ้นสามัญที่เกิดการจากเปลี่ยนแปลงมูลค่าหุ้นสามัญของบริษัทที่ตราไว้จากเดิมหุ้น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Pr="00BC2F5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C2F5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บาทเป็นหุ้นละ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BC2F5E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BC2F5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C2F5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บาท โดยกำไรต่อหุ้นขั้นพื้นฐานของงวดได้ถูกคำนวณใหม่โดยถือเสมือนว่าการเปลี่ยนแปลงมูลค่าหุ้นได้เกิดขึ้นตั้งแต่วันเริ่มของงวดแรกที่เสนอรายงาน โดยแสดงการคำนวณดังนี้</w:t>
      </w:r>
    </w:p>
    <w:p w14:paraId="324022EE" w14:textId="2BBAC0D5" w:rsidR="00BC2F5E" w:rsidRPr="004841AD" w:rsidRDefault="00BC2F5E" w:rsidP="00BC2F5E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47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80"/>
        <w:gridCol w:w="1250"/>
        <w:gridCol w:w="220"/>
        <w:gridCol w:w="1257"/>
        <w:gridCol w:w="180"/>
        <w:gridCol w:w="1260"/>
      </w:tblGrid>
      <w:tr w:rsidR="00BC2F5E" w:rsidRPr="00BC2F5E" w14:paraId="382C6A27" w14:textId="77777777" w:rsidTr="004760F0">
        <w:trPr>
          <w:cantSplit/>
        </w:trPr>
        <w:tc>
          <w:tcPr>
            <w:tcW w:w="3870" w:type="dxa"/>
          </w:tcPr>
          <w:p w14:paraId="31731660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90" w:type="dxa"/>
            <w:gridSpan w:val="3"/>
          </w:tcPr>
          <w:p w14:paraId="272E2F40" w14:textId="77777777" w:rsidR="00BC2F5E" w:rsidRPr="00BC2F5E" w:rsidRDefault="00BC2F5E" w:rsidP="00BC2F5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" w:type="dxa"/>
          </w:tcPr>
          <w:p w14:paraId="31D783F1" w14:textId="77777777" w:rsidR="00BC2F5E" w:rsidRPr="00BC2F5E" w:rsidRDefault="00BC2F5E" w:rsidP="00BC2F5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7" w:type="dxa"/>
            <w:gridSpan w:val="3"/>
          </w:tcPr>
          <w:p w14:paraId="33ED7849" w14:textId="77777777" w:rsidR="00BC2F5E" w:rsidRPr="00BC2F5E" w:rsidRDefault="00BC2F5E" w:rsidP="00BC2F5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2F5E" w:rsidRPr="00BC2F5E" w14:paraId="02700D0B" w14:textId="77777777" w:rsidTr="004760F0">
        <w:trPr>
          <w:cantSplit/>
        </w:trPr>
        <w:tc>
          <w:tcPr>
            <w:tcW w:w="3870" w:type="dxa"/>
          </w:tcPr>
          <w:p w14:paraId="1AF127A5" w14:textId="75ED085B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308AB7BD" w14:textId="77777777" w:rsidR="00BC2F5E" w:rsidRPr="00BC2F5E" w:rsidRDefault="00B30E1D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4B79C7C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0" w:type="dxa"/>
            <w:vAlign w:val="center"/>
          </w:tcPr>
          <w:p w14:paraId="22FB1E2F" w14:textId="77777777" w:rsidR="00BC2F5E" w:rsidRPr="00BC2F5E" w:rsidRDefault="00B30E1D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20" w:type="dxa"/>
          </w:tcPr>
          <w:p w14:paraId="16C1C273" w14:textId="77777777" w:rsidR="00BC2F5E" w:rsidRPr="00BC2F5E" w:rsidRDefault="00BC2F5E" w:rsidP="00BC2F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vAlign w:val="center"/>
          </w:tcPr>
          <w:p w14:paraId="224D734C" w14:textId="77777777" w:rsidR="00BC2F5E" w:rsidRPr="00BC2F5E" w:rsidRDefault="00B30E1D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104CE2F5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70AB9B41" w14:textId="77777777" w:rsidR="00BC2F5E" w:rsidRPr="00BC2F5E" w:rsidRDefault="00B30E1D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BC2F5E" w:rsidRPr="00BC2F5E" w14:paraId="2F159F13" w14:textId="77777777" w:rsidTr="004760F0">
        <w:trPr>
          <w:cantSplit/>
          <w:trHeight w:val="164"/>
        </w:trPr>
        <w:tc>
          <w:tcPr>
            <w:tcW w:w="3870" w:type="dxa"/>
          </w:tcPr>
          <w:p w14:paraId="1FB11F5D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07" w:type="dxa"/>
            <w:gridSpan w:val="7"/>
          </w:tcPr>
          <w:p w14:paraId="690CE763" w14:textId="77777777" w:rsidR="00BC2F5E" w:rsidRPr="00BC2F5E" w:rsidRDefault="00BC2F5E" w:rsidP="00BC2F5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F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2F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 / พันหุ้น)</w:t>
            </w:r>
          </w:p>
        </w:tc>
      </w:tr>
      <w:tr w:rsidR="00BC2F5E" w:rsidRPr="00BC2F5E" w14:paraId="09005C81" w14:textId="77777777" w:rsidTr="002808CD">
        <w:trPr>
          <w:cantSplit/>
          <w:trHeight w:val="164"/>
        </w:trPr>
        <w:tc>
          <w:tcPr>
            <w:tcW w:w="3870" w:type="dxa"/>
          </w:tcPr>
          <w:p w14:paraId="26920F48" w14:textId="6CEF77CC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กำไรที่เป็นส่วนของผู้ถือหุ้นสามัญ</w:t>
            </w:r>
          </w:p>
          <w:p w14:paraId="4C610BE8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ของบริษัท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(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ขั้นพื้นฐาน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129973" w14:textId="4EF3B565" w:rsidR="00BC2F5E" w:rsidRPr="002808CD" w:rsidRDefault="00B30E1D" w:rsidP="00BC2F5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603</w:t>
            </w:r>
            <w:r w:rsidR="00B71EEF" w:rsidRPr="002808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95A645" w14:textId="77777777" w:rsidR="00BC2F5E" w:rsidRPr="002808CD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188893" w14:textId="238466B8" w:rsidR="00BC2F5E" w:rsidRPr="002808CD" w:rsidRDefault="00B30E1D" w:rsidP="00BC2F5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297</w:t>
            </w:r>
            <w:r w:rsidR="00BC2F5E" w:rsidRPr="002808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743</w:t>
            </w:r>
          </w:p>
        </w:tc>
        <w:tc>
          <w:tcPr>
            <w:tcW w:w="220" w:type="dxa"/>
            <w:shd w:val="clear" w:color="auto" w:fill="auto"/>
          </w:tcPr>
          <w:p w14:paraId="7E3C2B44" w14:textId="77777777" w:rsidR="00BC2F5E" w:rsidRPr="002808CD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54D4EC" w14:textId="49BB5D84" w:rsidR="00BC2F5E" w:rsidRPr="002808CD" w:rsidRDefault="00B30E1D" w:rsidP="00BC2F5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283</w:t>
            </w:r>
            <w:r w:rsidR="004C6C9C" w:rsidRPr="002808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180" w:type="dxa"/>
            <w:vAlign w:val="bottom"/>
          </w:tcPr>
          <w:p w14:paraId="02796071" w14:textId="77777777" w:rsidR="00BC2F5E" w:rsidRPr="002808CD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5758873" w14:textId="5EBD2016" w:rsidR="00BC2F5E" w:rsidRPr="002808CD" w:rsidRDefault="00B30E1D" w:rsidP="00BC2F5E">
            <w:pPr>
              <w:tabs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  <w:r w:rsidR="00BC2F5E" w:rsidRPr="002808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316</w:t>
            </w:r>
          </w:p>
        </w:tc>
      </w:tr>
      <w:tr w:rsidR="00BC2F5E" w:rsidRPr="00BC2F5E" w14:paraId="1D8FC014" w14:textId="77777777" w:rsidTr="004760F0">
        <w:trPr>
          <w:cantSplit/>
          <w:trHeight w:val="164"/>
        </w:trPr>
        <w:tc>
          <w:tcPr>
            <w:tcW w:w="3870" w:type="dxa"/>
          </w:tcPr>
          <w:p w14:paraId="6DE97839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0B61C92" w14:textId="77777777" w:rsidR="00BC2F5E" w:rsidRPr="00BC2F5E" w:rsidRDefault="00BC2F5E" w:rsidP="00BC2F5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572D558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316F75AC" w14:textId="77777777" w:rsidR="00BC2F5E" w:rsidRPr="00BC2F5E" w:rsidRDefault="00BC2F5E" w:rsidP="00BC2F5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20" w:type="dxa"/>
          </w:tcPr>
          <w:p w14:paraId="1C02261F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197D368D" w14:textId="77777777" w:rsidR="00BC2F5E" w:rsidRPr="00BC2F5E" w:rsidRDefault="00BC2F5E" w:rsidP="00BC2F5E">
            <w:pPr>
              <w:tabs>
                <w:tab w:val="decimal" w:pos="46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3A2770B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ABDC733" w14:textId="77777777" w:rsidR="00BC2F5E" w:rsidRPr="00BC2F5E" w:rsidRDefault="00BC2F5E" w:rsidP="00BC2F5E">
            <w:pPr>
              <w:tabs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BC2F5E" w:rsidRPr="00BC2F5E" w14:paraId="283CD684" w14:textId="77777777" w:rsidTr="004760F0">
        <w:trPr>
          <w:cantSplit/>
          <w:trHeight w:val="164"/>
        </w:trPr>
        <w:tc>
          <w:tcPr>
            <w:tcW w:w="3870" w:type="dxa"/>
          </w:tcPr>
          <w:p w14:paraId="2EC87CDC" w14:textId="77777777" w:rsidR="00BC2F5E" w:rsidRPr="00BC2F5E" w:rsidRDefault="00BC2F5E" w:rsidP="00BC2F5E">
            <w:pPr>
              <w:tabs>
                <w:tab w:val="left" w:pos="16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vAlign w:val="bottom"/>
          </w:tcPr>
          <w:p w14:paraId="5C6AC33C" w14:textId="77777777" w:rsidR="00BC2F5E" w:rsidRPr="00BC2F5E" w:rsidRDefault="00BC2F5E" w:rsidP="00BC2F5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6D0C14C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0" w:type="dxa"/>
            <w:vAlign w:val="bottom"/>
          </w:tcPr>
          <w:p w14:paraId="119434B0" w14:textId="77777777" w:rsidR="00BC2F5E" w:rsidRPr="00BC2F5E" w:rsidRDefault="00BC2F5E" w:rsidP="00BC2F5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7DB600A0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4A42FF46" w14:textId="77777777" w:rsidR="00BC2F5E" w:rsidRPr="00BC2F5E" w:rsidRDefault="00BC2F5E" w:rsidP="00BC2F5E">
            <w:pPr>
              <w:tabs>
                <w:tab w:val="decimal" w:pos="46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47F1BB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E11497B" w14:textId="77777777" w:rsidR="00BC2F5E" w:rsidRPr="00BC2F5E" w:rsidRDefault="00BC2F5E" w:rsidP="00BC2F5E">
            <w:pPr>
              <w:tabs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C2F5E" w:rsidRPr="00BC2F5E" w14:paraId="5B2C8A9E" w14:textId="77777777" w:rsidTr="004760F0">
        <w:trPr>
          <w:cantSplit/>
          <w:trHeight w:val="164"/>
        </w:trPr>
        <w:tc>
          <w:tcPr>
            <w:tcW w:w="3870" w:type="dxa"/>
          </w:tcPr>
          <w:p w14:paraId="40FE4FE8" w14:textId="77777777" w:rsidR="00BC2F5E" w:rsidRPr="00BC2F5E" w:rsidRDefault="00BC2F5E" w:rsidP="00BC2F5E">
            <w:pPr>
              <w:tabs>
                <w:tab w:val="left" w:pos="16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จำนวนหุ้นสามัญที่ออก ณ วันที่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C2F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BC2F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774C5BD5" w14:textId="29DEA004" w:rsidR="00BC2F5E" w:rsidRPr="00BC2F5E" w:rsidRDefault="00B30E1D" w:rsidP="00BC2F5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640</w:t>
            </w:r>
            <w:r w:rsidR="004C6C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76BF171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0" w:type="dxa"/>
            <w:vAlign w:val="bottom"/>
          </w:tcPr>
          <w:p w14:paraId="131A47A8" w14:textId="58DE0605" w:rsidR="00BC2F5E" w:rsidRPr="00BC2F5E" w:rsidRDefault="00B30E1D" w:rsidP="00BC2F5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622</w:t>
            </w:r>
            <w:r w:rsidR="008004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220" w:type="dxa"/>
          </w:tcPr>
          <w:p w14:paraId="723BB612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77C4B9A9" w14:textId="5EA7D3EC" w:rsidR="00BC2F5E" w:rsidRPr="00BC2F5E" w:rsidRDefault="00B30E1D" w:rsidP="00BC2F5E">
            <w:pPr>
              <w:tabs>
                <w:tab w:val="decimal" w:pos="46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640</w:t>
            </w:r>
            <w:r w:rsidR="004C6C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113829A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48631AC" w14:textId="0B297E18" w:rsidR="00BC2F5E" w:rsidRPr="00BC2F5E" w:rsidRDefault="00B30E1D" w:rsidP="00BC2F5E">
            <w:pPr>
              <w:tabs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622</w:t>
            </w:r>
            <w:r w:rsidR="008004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544</w:t>
            </w:r>
          </w:p>
        </w:tc>
      </w:tr>
      <w:tr w:rsidR="00BC2F5E" w:rsidRPr="00BC2F5E" w14:paraId="34F917AF" w14:textId="77777777" w:rsidTr="004760F0">
        <w:trPr>
          <w:cantSplit/>
          <w:trHeight w:val="164"/>
        </w:trPr>
        <w:tc>
          <w:tcPr>
            <w:tcW w:w="3870" w:type="dxa"/>
          </w:tcPr>
          <w:p w14:paraId="56CEC868" w14:textId="53FEC360" w:rsidR="00BC2F5E" w:rsidRPr="00BC2F5E" w:rsidRDefault="00BC2F5E" w:rsidP="00BC2F5E">
            <w:pPr>
              <w:tabs>
                <w:tab w:val="left" w:pos="16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ผลกระทบจากการเรียกชำระหุ้นเพิ่มเติม</w:t>
            </w:r>
          </w:p>
        </w:tc>
        <w:tc>
          <w:tcPr>
            <w:tcW w:w="1260" w:type="dxa"/>
            <w:vAlign w:val="bottom"/>
          </w:tcPr>
          <w:p w14:paraId="55EB2508" w14:textId="224EB061" w:rsidR="00BC2F5E" w:rsidRPr="00BC2F5E" w:rsidRDefault="00B30E1D" w:rsidP="00BC2F5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  <w:r w:rsidR="004C6C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180" w:type="dxa"/>
          </w:tcPr>
          <w:p w14:paraId="38F88949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0" w:type="dxa"/>
            <w:vAlign w:val="bottom"/>
          </w:tcPr>
          <w:p w14:paraId="31B78625" w14:textId="4A65C9DD" w:rsidR="00BC2F5E" w:rsidRPr="00BC2F5E" w:rsidRDefault="00B30E1D" w:rsidP="008004BC">
            <w:pPr>
              <w:tabs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20" w:type="dxa"/>
          </w:tcPr>
          <w:p w14:paraId="68A1FE00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299A278F" w14:textId="7F9E666F" w:rsidR="00BC2F5E" w:rsidRPr="00BC2F5E" w:rsidRDefault="00B30E1D" w:rsidP="00BC2F5E">
            <w:pPr>
              <w:tabs>
                <w:tab w:val="decimal" w:pos="46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  <w:r w:rsidR="004C6C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180" w:type="dxa"/>
            <w:vAlign w:val="bottom"/>
          </w:tcPr>
          <w:p w14:paraId="19EC5F76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C16E26C" w14:textId="2C0C7613" w:rsidR="00BC2F5E" w:rsidRPr="00BC2F5E" w:rsidRDefault="00B30E1D" w:rsidP="00895D2D">
            <w:pPr>
              <w:tabs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</w:p>
        </w:tc>
      </w:tr>
      <w:tr w:rsidR="00BC2F5E" w:rsidRPr="00BC2F5E" w14:paraId="392754B1" w14:textId="77777777" w:rsidTr="004760F0">
        <w:trPr>
          <w:cantSplit/>
          <w:trHeight w:val="164"/>
        </w:trPr>
        <w:tc>
          <w:tcPr>
            <w:tcW w:w="3870" w:type="dxa"/>
          </w:tcPr>
          <w:p w14:paraId="530E753B" w14:textId="76ABA6B6" w:rsidR="00BC2F5E" w:rsidRPr="00BC2F5E" w:rsidRDefault="00BC2F5E" w:rsidP="00BC2F5E">
            <w:pPr>
              <w:tabs>
                <w:tab w:val="left" w:pos="16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30E1D" w:rsidRPr="00B30E1D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43E69" w14:textId="13938274" w:rsidR="00BC2F5E" w:rsidRPr="008004BC" w:rsidRDefault="00B30E1D" w:rsidP="00BC2F5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790</w:t>
            </w:r>
            <w:r w:rsidR="004C6C9C" w:rsidRPr="008004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180" w:type="dxa"/>
          </w:tcPr>
          <w:p w14:paraId="59CB2426" w14:textId="77777777" w:rsidR="00BC2F5E" w:rsidRPr="008004BC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6B61F" w14:textId="763C7310" w:rsidR="00BC2F5E" w:rsidRPr="008004BC" w:rsidRDefault="00B30E1D" w:rsidP="00BC2F5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622</w:t>
            </w:r>
            <w:r w:rsidR="00895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220" w:type="dxa"/>
          </w:tcPr>
          <w:p w14:paraId="0AF5A7D2" w14:textId="77777777" w:rsidR="00BC2F5E" w:rsidRPr="008004BC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3CDA1" w14:textId="1F76D7AB" w:rsidR="00BC2F5E" w:rsidRPr="008004BC" w:rsidRDefault="00B30E1D" w:rsidP="00BC2F5E">
            <w:pPr>
              <w:tabs>
                <w:tab w:val="decimal" w:pos="46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790</w:t>
            </w:r>
            <w:r w:rsidR="004C6C9C" w:rsidRPr="008004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180" w:type="dxa"/>
            <w:vAlign w:val="bottom"/>
          </w:tcPr>
          <w:p w14:paraId="17643EA8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46A1A" w14:textId="2CFBFADA" w:rsidR="00BC2F5E" w:rsidRPr="00BC2F5E" w:rsidRDefault="00B30E1D" w:rsidP="00BC2F5E">
            <w:pPr>
              <w:tabs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622</w:t>
            </w:r>
            <w:r w:rsidR="00895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687</w:t>
            </w:r>
          </w:p>
        </w:tc>
      </w:tr>
      <w:tr w:rsidR="00BC2F5E" w:rsidRPr="00BC2F5E" w14:paraId="66558840" w14:textId="77777777" w:rsidTr="004760F0">
        <w:trPr>
          <w:cantSplit/>
          <w:trHeight w:val="164"/>
        </w:trPr>
        <w:tc>
          <w:tcPr>
            <w:tcW w:w="3870" w:type="dxa"/>
          </w:tcPr>
          <w:p w14:paraId="34E8DDD9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493959D" w14:textId="77777777" w:rsidR="00BC2F5E" w:rsidRPr="00BC2F5E" w:rsidRDefault="00BC2F5E" w:rsidP="00BC2F5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CDF8254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75977F45" w14:textId="77777777" w:rsidR="00BC2F5E" w:rsidRPr="00BC2F5E" w:rsidRDefault="00BC2F5E" w:rsidP="00BC2F5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20" w:type="dxa"/>
          </w:tcPr>
          <w:p w14:paraId="4FFA6118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536BA644" w14:textId="77777777" w:rsidR="00BC2F5E" w:rsidRPr="00BC2F5E" w:rsidRDefault="00BC2F5E" w:rsidP="00BC2F5E">
            <w:pPr>
              <w:tabs>
                <w:tab w:val="decimal" w:pos="46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63D662A8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293ACB6" w14:textId="77777777" w:rsidR="00BC2F5E" w:rsidRPr="00BC2F5E" w:rsidRDefault="00BC2F5E" w:rsidP="00BC2F5E">
            <w:pPr>
              <w:tabs>
                <w:tab w:val="decimal" w:pos="46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BC2F5E" w:rsidRPr="00BC2F5E" w14:paraId="52266294" w14:textId="77777777" w:rsidTr="004760F0">
        <w:trPr>
          <w:cantSplit/>
          <w:trHeight w:val="164"/>
        </w:trPr>
        <w:tc>
          <w:tcPr>
            <w:tcW w:w="3870" w:type="dxa"/>
          </w:tcPr>
          <w:p w14:paraId="7A58D9AF" w14:textId="5338A312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กำไรต่อหุ้น 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ขั้นพื้นฐาน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BC2F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DA417FE" w14:textId="0F26EDAB" w:rsidR="00BC2F5E" w:rsidRPr="00BC2F5E" w:rsidRDefault="00B30E1D" w:rsidP="00BC2F5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C6C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180" w:type="dxa"/>
            <w:vAlign w:val="bottom"/>
          </w:tcPr>
          <w:p w14:paraId="5B394A35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vAlign w:val="bottom"/>
          </w:tcPr>
          <w:p w14:paraId="3FE0B26A" w14:textId="28921069" w:rsidR="00BC2F5E" w:rsidRPr="00BC2F5E" w:rsidRDefault="00B30E1D" w:rsidP="00BC2F5E">
            <w:pPr>
              <w:tabs>
                <w:tab w:val="decimal" w:pos="108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8004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20" w:type="dxa"/>
          </w:tcPr>
          <w:p w14:paraId="2A295A36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0F768AF5" w14:textId="510FDF13" w:rsidR="00BC2F5E" w:rsidRPr="00BC2F5E" w:rsidRDefault="00B30E1D" w:rsidP="00BC2F5E">
            <w:pPr>
              <w:tabs>
                <w:tab w:val="decimal" w:pos="446"/>
                <w:tab w:val="decimal" w:pos="55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C6C9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180" w:type="dxa"/>
            <w:vAlign w:val="bottom"/>
          </w:tcPr>
          <w:p w14:paraId="51BD9B77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202027D" w14:textId="4B17F075" w:rsidR="00BC2F5E" w:rsidRPr="00BC2F5E" w:rsidRDefault="00B30E1D" w:rsidP="00BC2F5E">
            <w:pPr>
              <w:tabs>
                <w:tab w:val="decimal" w:pos="7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800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</w:p>
        </w:tc>
      </w:tr>
    </w:tbl>
    <w:p w14:paraId="3D7E48D6" w14:textId="77777777" w:rsidR="00BC2F5E" w:rsidRDefault="00BC2F5E" w:rsidP="005B34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</w:p>
    <w:p w14:paraId="5F250C99" w14:textId="77777777" w:rsidR="00B9543E" w:rsidRDefault="00B9543E" w:rsidP="005B34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</w:p>
    <w:p w14:paraId="499E4C23" w14:textId="77777777" w:rsidR="00B9543E" w:rsidRDefault="00B9543E" w:rsidP="005B34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</w:p>
    <w:p w14:paraId="00E3CF2A" w14:textId="77777777" w:rsidR="00B9543E" w:rsidRDefault="00B9543E" w:rsidP="005B34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</w:p>
    <w:p w14:paraId="180ED87B" w14:textId="77777777" w:rsidR="00B9543E" w:rsidRDefault="00B9543E" w:rsidP="005B34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</w:p>
    <w:p w14:paraId="1520AD7C" w14:textId="77777777" w:rsidR="00B9543E" w:rsidRDefault="00B9543E" w:rsidP="005B34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</w:p>
    <w:p w14:paraId="63F65EB2" w14:textId="77777777" w:rsidR="00B9543E" w:rsidRDefault="00B9543E" w:rsidP="005B34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</w:p>
    <w:p w14:paraId="58E7DA84" w14:textId="77777777" w:rsidR="00B9543E" w:rsidRDefault="00B9543E" w:rsidP="005B34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</w:p>
    <w:p w14:paraId="6FCACEB0" w14:textId="77777777" w:rsidR="00B9543E" w:rsidRDefault="00B9543E" w:rsidP="005B34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</w:p>
    <w:p w14:paraId="029B98B5" w14:textId="77777777" w:rsidR="00B9543E" w:rsidRPr="005B3425" w:rsidRDefault="00B9543E" w:rsidP="005B34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</w:p>
    <w:p w14:paraId="29AF77A6" w14:textId="55767BF5" w:rsidR="00B7766D" w:rsidRPr="006666FA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</w:rPr>
        <w:t>เงินปันผล</w:t>
      </w:r>
    </w:p>
    <w:p w14:paraId="4B8DD8BF" w14:textId="77777777" w:rsidR="00B7766D" w:rsidRPr="005B3425" w:rsidRDefault="00B7766D" w:rsidP="00B7766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BC0EF21" w14:textId="77777777" w:rsidR="00B7766D" w:rsidRPr="006666FA" w:rsidRDefault="00B7766D" w:rsidP="00B7766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53A2935D" w14:textId="77777777" w:rsidR="00B7766D" w:rsidRPr="004841AD" w:rsidRDefault="00B7766D" w:rsidP="00B7766D">
      <w:pPr>
        <w:pStyle w:val="ListParagraph"/>
        <w:tabs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20"/>
          <w:highlight w:val="cyan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9"/>
        <w:gridCol w:w="2011"/>
        <w:gridCol w:w="1980"/>
        <w:gridCol w:w="1260"/>
        <w:gridCol w:w="277"/>
        <w:gridCol w:w="1181"/>
      </w:tblGrid>
      <w:tr w:rsidR="00B7766D" w:rsidRPr="006666FA" w14:paraId="118230B0" w14:textId="77777777" w:rsidTr="00B003B5">
        <w:trPr>
          <w:tblHeader/>
        </w:trPr>
        <w:tc>
          <w:tcPr>
            <w:tcW w:w="2669" w:type="dxa"/>
            <w:vAlign w:val="bottom"/>
          </w:tcPr>
          <w:p w14:paraId="1EFC307A" w14:textId="77777777" w:rsidR="00B7766D" w:rsidRPr="006666FA" w:rsidRDefault="00B7766D" w:rsidP="002C047A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1" w:type="dxa"/>
            <w:vAlign w:val="bottom"/>
          </w:tcPr>
          <w:p w14:paraId="4BDC7C0E" w14:textId="77777777" w:rsidR="00B7766D" w:rsidRPr="006666FA" w:rsidRDefault="00B7766D" w:rsidP="002C047A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vAlign w:val="bottom"/>
          </w:tcPr>
          <w:p w14:paraId="649006B7" w14:textId="77777777" w:rsidR="00B7766D" w:rsidRPr="006666FA" w:rsidRDefault="00B7766D" w:rsidP="002C047A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045E8E53" w14:textId="77777777" w:rsidR="00B7766D" w:rsidRPr="006666FA" w:rsidRDefault="00B7766D" w:rsidP="002C047A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3A86B296" w14:textId="77777777" w:rsidR="00B7766D" w:rsidRPr="006666FA" w:rsidRDefault="00B7766D" w:rsidP="002C047A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7" w:type="dxa"/>
          </w:tcPr>
          <w:p w14:paraId="5C7DF351" w14:textId="77777777" w:rsidR="00B7766D" w:rsidRPr="006666FA" w:rsidRDefault="00B7766D" w:rsidP="002C047A">
            <w:pPr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1" w:type="dxa"/>
            <w:vAlign w:val="bottom"/>
          </w:tcPr>
          <w:p w14:paraId="66EC478F" w14:textId="77777777" w:rsidR="00B7766D" w:rsidRPr="006666FA" w:rsidDel="00D43E7A" w:rsidRDefault="00B7766D" w:rsidP="002C047A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7766D" w:rsidRPr="006666FA" w14:paraId="2D22E293" w14:textId="77777777" w:rsidTr="00B003B5">
        <w:trPr>
          <w:tblHeader/>
        </w:trPr>
        <w:tc>
          <w:tcPr>
            <w:tcW w:w="2669" w:type="dxa"/>
          </w:tcPr>
          <w:p w14:paraId="4A928D74" w14:textId="77777777" w:rsidR="00B7766D" w:rsidRPr="006666FA" w:rsidRDefault="00B7766D" w:rsidP="002C047A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11" w:type="dxa"/>
          </w:tcPr>
          <w:p w14:paraId="734979D9" w14:textId="77777777" w:rsidR="00B7766D" w:rsidRPr="006666FA" w:rsidRDefault="00B7766D" w:rsidP="002C047A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4D46A73" w14:textId="77777777" w:rsidR="00B7766D" w:rsidRPr="006666FA" w:rsidRDefault="00B7766D" w:rsidP="002C047A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40497EB" w14:textId="77777777" w:rsidR="00B7766D" w:rsidRPr="006666FA" w:rsidRDefault="00B7766D" w:rsidP="002C047A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7" w:type="dxa"/>
          </w:tcPr>
          <w:p w14:paraId="7F44D98D" w14:textId="77777777" w:rsidR="00B7766D" w:rsidRPr="006666FA" w:rsidRDefault="00B7766D" w:rsidP="002C047A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1" w:type="dxa"/>
          </w:tcPr>
          <w:p w14:paraId="0F5AE57F" w14:textId="77777777" w:rsidR="00B7766D" w:rsidRPr="006666FA" w:rsidRDefault="00B7766D" w:rsidP="002C047A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B7766D" w:rsidRPr="006666FA" w14:paraId="04B62600" w14:textId="77777777" w:rsidTr="002A30C9">
        <w:tc>
          <w:tcPr>
            <w:tcW w:w="2669" w:type="dxa"/>
          </w:tcPr>
          <w:p w14:paraId="2E5AE60A" w14:textId="6F9A1D01" w:rsidR="00B7766D" w:rsidRPr="006666FA" w:rsidRDefault="00B30E1D" w:rsidP="002C047A">
            <w:pPr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011" w:type="dxa"/>
          </w:tcPr>
          <w:p w14:paraId="7037CFCB" w14:textId="77777777" w:rsidR="00B7766D" w:rsidRPr="006666FA" w:rsidRDefault="00B7766D" w:rsidP="002C047A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980" w:type="dxa"/>
          </w:tcPr>
          <w:p w14:paraId="282B877F" w14:textId="77777777" w:rsidR="00B7766D" w:rsidRPr="006666FA" w:rsidRDefault="00B7766D" w:rsidP="002C047A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28F9EA94" w14:textId="77777777" w:rsidR="00B7766D" w:rsidRPr="006666FA" w:rsidRDefault="00B7766D" w:rsidP="002C047A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7" w:type="dxa"/>
          </w:tcPr>
          <w:p w14:paraId="16A908A2" w14:textId="77777777" w:rsidR="00B7766D" w:rsidRPr="006666FA" w:rsidRDefault="00B7766D" w:rsidP="002C047A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81" w:type="dxa"/>
          </w:tcPr>
          <w:p w14:paraId="6DBCF2A9" w14:textId="77777777" w:rsidR="00B7766D" w:rsidRPr="006666FA" w:rsidRDefault="00B7766D" w:rsidP="002C047A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B7766D" w:rsidRPr="006666FA" w14:paraId="6B1E8B0C" w14:textId="77777777" w:rsidTr="002A30C9">
        <w:tc>
          <w:tcPr>
            <w:tcW w:w="2669" w:type="dxa"/>
          </w:tcPr>
          <w:p w14:paraId="5ADC70FD" w14:textId="7CBDE0A2" w:rsidR="00B7766D" w:rsidRPr="003864D8" w:rsidRDefault="00B7766D" w:rsidP="002C047A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  <w:lang w:val="en-US" w:bidi="th-TH"/>
              </w:rPr>
            </w:pPr>
            <w:r w:rsidRPr="00CA419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CA41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11" w:type="dxa"/>
          </w:tcPr>
          <w:p w14:paraId="55E79371" w14:textId="6F95DED0" w:rsidR="00B7766D" w:rsidRPr="00CA4197" w:rsidRDefault="00B30E1D" w:rsidP="001D02AF">
            <w:pPr>
              <w:spacing w:line="380" w:lineRule="exact"/>
              <w:ind w:left="72" w:right="-5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E56CD4" w:rsidRPr="00E56C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E56CD4" w:rsidRPr="00E56CD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มีนาคม</w:t>
            </w:r>
            <w:r w:rsidR="00E56CD4" w:rsidRPr="00E56CD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980" w:type="dxa"/>
          </w:tcPr>
          <w:p w14:paraId="301047B8" w14:textId="122CDCE0" w:rsidR="00B7766D" w:rsidRPr="00CA4197" w:rsidRDefault="003F6F82" w:rsidP="000973DC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F8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มีนาคม</w:t>
            </w:r>
            <w:r w:rsidRPr="003F6F82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60" w:type="dxa"/>
          </w:tcPr>
          <w:p w14:paraId="7B9C265F" w14:textId="30FC6F24" w:rsidR="00B7766D" w:rsidRPr="006666FA" w:rsidRDefault="00B30E1D" w:rsidP="000973DC">
            <w:pPr>
              <w:tabs>
                <w:tab w:val="left" w:pos="540"/>
                <w:tab w:val="left" w:pos="705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392A47" w:rsidRPr="00392A4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  <w:tc>
          <w:tcPr>
            <w:tcW w:w="277" w:type="dxa"/>
          </w:tcPr>
          <w:p w14:paraId="3079041F" w14:textId="77777777" w:rsidR="00B7766D" w:rsidRPr="006666FA" w:rsidRDefault="00B7766D" w:rsidP="002C047A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D9FEB9C" w14:textId="4FB4BED2" w:rsidR="00B7766D" w:rsidRPr="00CA4197" w:rsidRDefault="00B30E1D" w:rsidP="000973DC">
            <w:pPr>
              <w:tabs>
                <w:tab w:val="left" w:pos="249"/>
              </w:tabs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  <w:r w:rsidR="0008171B" w:rsidRPr="000817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EF750B" w:rsidRPr="006666FA" w14:paraId="7BF9846C" w14:textId="77777777" w:rsidTr="002A30C9">
        <w:tc>
          <w:tcPr>
            <w:tcW w:w="2669" w:type="dxa"/>
          </w:tcPr>
          <w:p w14:paraId="2BDA2230" w14:textId="512D3647" w:rsidR="00EF750B" w:rsidRPr="00CA4197" w:rsidRDefault="004F4788" w:rsidP="002C047A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478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2011" w:type="dxa"/>
          </w:tcPr>
          <w:p w14:paraId="6A5E6653" w14:textId="5976CD7F" w:rsidR="00EF750B" w:rsidRPr="00CA4197" w:rsidRDefault="00B30E1D" w:rsidP="001D02AF">
            <w:pPr>
              <w:spacing w:line="380" w:lineRule="exact"/>
              <w:ind w:left="72" w:right="-5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2A30C9" w:rsidRPr="002A30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2A30C9" w:rsidRPr="002A30C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พฤศจิกายน</w:t>
            </w:r>
            <w:r w:rsidR="002A30C9" w:rsidRPr="002A30C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980" w:type="dxa"/>
          </w:tcPr>
          <w:p w14:paraId="428864A8" w14:textId="695A0E78" w:rsidR="00EF750B" w:rsidRPr="00CA4197" w:rsidRDefault="00403420" w:rsidP="003A1D0B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420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ธันวาคม</w:t>
            </w:r>
            <w:r w:rsidRPr="0040342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60" w:type="dxa"/>
          </w:tcPr>
          <w:p w14:paraId="058A4718" w14:textId="25D3E869" w:rsidR="00EF750B" w:rsidRPr="006666FA" w:rsidRDefault="00B30E1D" w:rsidP="002C047A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9F1866" w:rsidRPr="009F186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</w:t>
            </w:r>
          </w:p>
        </w:tc>
        <w:tc>
          <w:tcPr>
            <w:tcW w:w="277" w:type="dxa"/>
          </w:tcPr>
          <w:p w14:paraId="24D610D4" w14:textId="77777777" w:rsidR="00EF750B" w:rsidRPr="006666FA" w:rsidRDefault="00EF750B" w:rsidP="002C047A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35055D4" w14:textId="2100213B" w:rsidR="00EF750B" w:rsidRPr="00CA4197" w:rsidRDefault="00B30E1D" w:rsidP="002C047A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1D02AF" w:rsidRPr="001D02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3A1D0B" w:rsidRPr="004841AD" w14:paraId="1BAF0A88" w14:textId="77777777" w:rsidTr="002A30C9">
        <w:tc>
          <w:tcPr>
            <w:tcW w:w="2669" w:type="dxa"/>
          </w:tcPr>
          <w:p w14:paraId="766658FB" w14:textId="676715E1" w:rsidR="003A1D0B" w:rsidRPr="004841AD" w:rsidRDefault="003A1D0B" w:rsidP="003A1D0B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011" w:type="dxa"/>
          </w:tcPr>
          <w:p w14:paraId="4F7096D0" w14:textId="77777777" w:rsidR="003A1D0B" w:rsidRPr="004841AD" w:rsidRDefault="003A1D0B" w:rsidP="003A1D0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1980" w:type="dxa"/>
          </w:tcPr>
          <w:p w14:paraId="2D567D42" w14:textId="77777777" w:rsidR="003A1D0B" w:rsidRPr="004841AD" w:rsidRDefault="003A1D0B" w:rsidP="003A1D0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1260" w:type="dxa"/>
          </w:tcPr>
          <w:p w14:paraId="6A1022B1" w14:textId="77777777" w:rsidR="003A1D0B" w:rsidRPr="004841AD" w:rsidRDefault="003A1D0B" w:rsidP="003A1D0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7" w:type="dxa"/>
          </w:tcPr>
          <w:p w14:paraId="080FD8B7" w14:textId="77777777" w:rsidR="003A1D0B" w:rsidRPr="004841AD" w:rsidRDefault="003A1D0B" w:rsidP="003A1D0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81" w:type="dxa"/>
          </w:tcPr>
          <w:p w14:paraId="62F993FC" w14:textId="77777777" w:rsidR="003A1D0B" w:rsidRPr="004841AD" w:rsidRDefault="003A1D0B" w:rsidP="003A1D0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3A1D0B" w:rsidRPr="004841AD" w14:paraId="51BB921C" w14:textId="77777777" w:rsidTr="002A30C9">
        <w:tc>
          <w:tcPr>
            <w:tcW w:w="2669" w:type="dxa"/>
          </w:tcPr>
          <w:p w14:paraId="7B2AFA53" w14:textId="265D6136" w:rsidR="003A1D0B" w:rsidRDefault="003A1D0B" w:rsidP="003A1D0B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011" w:type="dxa"/>
          </w:tcPr>
          <w:p w14:paraId="3AD22F40" w14:textId="77777777" w:rsidR="003A1D0B" w:rsidRPr="004841AD" w:rsidRDefault="003A1D0B" w:rsidP="003A1D0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1980" w:type="dxa"/>
          </w:tcPr>
          <w:p w14:paraId="2C6B6FB6" w14:textId="77777777" w:rsidR="003A1D0B" w:rsidRPr="004841AD" w:rsidRDefault="003A1D0B" w:rsidP="003A1D0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1260" w:type="dxa"/>
          </w:tcPr>
          <w:p w14:paraId="30A95B35" w14:textId="77777777" w:rsidR="003A1D0B" w:rsidRPr="004841AD" w:rsidRDefault="003A1D0B" w:rsidP="003A1D0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7" w:type="dxa"/>
          </w:tcPr>
          <w:p w14:paraId="6C1CBBAB" w14:textId="77777777" w:rsidR="003A1D0B" w:rsidRPr="004841AD" w:rsidRDefault="003A1D0B" w:rsidP="003A1D0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81" w:type="dxa"/>
          </w:tcPr>
          <w:p w14:paraId="255890E6" w14:textId="77777777" w:rsidR="003A1D0B" w:rsidRPr="004841AD" w:rsidRDefault="003A1D0B" w:rsidP="003A1D0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3A1D0B" w:rsidRPr="006666FA" w14:paraId="6EF5CEC0" w14:textId="77777777" w:rsidTr="002A30C9">
        <w:tc>
          <w:tcPr>
            <w:tcW w:w="2669" w:type="dxa"/>
          </w:tcPr>
          <w:p w14:paraId="5748FA4F" w14:textId="61F5B9E8" w:rsidR="003A1D0B" w:rsidRPr="003864D8" w:rsidRDefault="003A1D0B" w:rsidP="003A1D0B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4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เงินปันผลระหว่างกาล </w:t>
            </w:r>
          </w:p>
        </w:tc>
        <w:tc>
          <w:tcPr>
            <w:tcW w:w="2011" w:type="dxa"/>
          </w:tcPr>
          <w:p w14:paraId="25B7975F" w14:textId="22C87276" w:rsidR="003A1D0B" w:rsidRPr="000973DC" w:rsidRDefault="003A1D0B" w:rsidP="000973DC">
            <w:pPr>
              <w:spacing w:line="380" w:lineRule="exact"/>
              <w:ind w:left="72"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Pr="000973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0973D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</w:t>
            </w:r>
            <w:r w:rsidRPr="000973D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ีนาคม</w:t>
            </w:r>
            <w:r w:rsidRPr="000973D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980" w:type="dxa"/>
          </w:tcPr>
          <w:p w14:paraId="0F36D5DB" w14:textId="0497C015" w:rsidR="003A1D0B" w:rsidRPr="003864D8" w:rsidRDefault="003A1D0B" w:rsidP="000973DC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proofErr w:type="spellStart"/>
            <w:r w:rsidRPr="000973DC">
              <w:rPr>
                <w:rFonts w:asciiTheme="majorBidi" w:hAnsiTheme="majorBidi" w:cs="Angsana New"/>
                <w:sz w:val="30"/>
                <w:szCs w:val="30"/>
                <w:lang w:bidi="th-TH"/>
              </w:rPr>
              <w:t>มีนาคม</w:t>
            </w:r>
            <w:proofErr w:type="spellEnd"/>
            <w:r w:rsidRPr="000973DC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Pr="000973DC">
              <w:rPr>
                <w:rFonts w:asciiTheme="majorBidi" w:hAnsiTheme="majorBidi" w:cs="Angsana New" w:hint="cs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260" w:type="dxa"/>
          </w:tcPr>
          <w:p w14:paraId="45B6EAD4" w14:textId="544EBA34" w:rsidR="003A1D0B" w:rsidRPr="003864D8" w:rsidRDefault="003A1D0B" w:rsidP="003A1D0B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77" w:type="dxa"/>
          </w:tcPr>
          <w:p w14:paraId="155BB0AB" w14:textId="77777777" w:rsidR="003A1D0B" w:rsidRPr="003864D8" w:rsidRDefault="003A1D0B" w:rsidP="003A1D0B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99547F1" w14:textId="6B4A4C02" w:rsidR="003A1D0B" w:rsidRPr="003864D8" w:rsidRDefault="003A1D0B" w:rsidP="003A1D0B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CA41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3A1D0B" w:rsidRPr="006666FA" w14:paraId="57CBE68F" w14:textId="77777777" w:rsidTr="002A30C9">
        <w:tc>
          <w:tcPr>
            <w:tcW w:w="2669" w:type="dxa"/>
          </w:tcPr>
          <w:p w14:paraId="51426B17" w14:textId="77777777" w:rsidR="003A1D0B" w:rsidRPr="003864D8" w:rsidRDefault="003A1D0B" w:rsidP="003A1D0B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11" w:type="dxa"/>
          </w:tcPr>
          <w:p w14:paraId="7C131F21" w14:textId="77777777" w:rsidR="003A1D0B" w:rsidRPr="003864D8" w:rsidRDefault="003A1D0B" w:rsidP="003A1D0B">
            <w:pPr>
              <w:spacing w:line="380" w:lineRule="exact"/>
              <w:ind w:left="72" w:right="-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049E23A9" w14:textId="77777777" w:rsidR="003A1D0B" w:rsidRPr="00CA4197" w:rsidRDefault="003A1D0B" w:rsidP="003A1D0B">
            <w:pPr>
              <w:spacing w:line="380" w:lineRule="exact"/>
              <w:ind w:left="426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CAC8CF" w14:textId="77777777" w:rsidR="003A1D0B" w:rsidRDefault="003A1D0B" w:rsidP="003A1D0B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1B8692CE" w14:textId="77777777" w:rsidR="003A1D0B" w:rsidRPr="003864D8" w:rsidRDefault="003A1D0B" w:rsidP="003A1D0B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4BAA801" w14:textId="77777777" w:rsidR="003A1D0B" w:rsidRPr="00CA4197" w:rsidRDefault="003A1D0B" w:rsidP="003A1D0B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295C9CAF" w14:textId="77777777" w:rsidR="00B7766D" w:rsidRPr="006666FA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</w:rPr>
        <w:t>เครื่องมือทางการเงิน</w:t>
      </w:r>
    </w:p>
    <w:p w14:paraId="60F3B61F" w14:textId="77777777" w:rsidR="00B7766D" w:rsidRPr="006666FA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9EA738" w14:textId="77777777" w:rsidR="00B7766D" w:rsidRPr="006666FA" w:rsidRDefault="00B7766D" w:rsidP="00EF68EF">
      <w:pPr>
        <w:numPr>
          <w:ilvl w:val="1"/>
          <w:numId w:val="10"/>
        </w:numPr>
        <w:tabs>
          <w:tab w:val="clear" w:pos="1022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6181CEA8" w14:textId="77777777" w:rsidR="00B7766D" w:rsidRPr="006666FA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BE1EF87" w14:textId="77777777" w:rsidR="00B7766D" w:rsidRDefault="00B7766D" w:rsidP="00B7766D">
      <w:pPr>
        <w:tabs>
          <w:tab w:val="left" w:pos="540"/>
        </w:tabs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ทางการเงินและหนี้สินทางการเงินของกลุ่มบริษัทวัดมูลค่าด้วยราคาทุนตัดจำหน่ายซึ่งมูลค่าตามบัญชีใกล้เคียงกับมูลค่ายุติธรรมอย่างสมเหตุสมผล</w:t>
      </w:r>
    </w:p>
    <w:p w14:paraId="35AEF3F2" w14:textId="77777777" w:rsidR="00B7766D" w:rsidRPr="00DE501F" w:rsidRDefault="00B7766D" w:rsidP="00B7766D">
      <w:pPr>
        <w:tabs>
          <w:tab w:val="left" w:pos="540"/>
        </w:tabs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3D165F4" w14:textId="77777777" w:rsidR="00B7766D" w:rsidRPr="006666FA" w:rsidRDefault="00B7766D" w:rsidP="00EF68EF">
      <w:pPr>
        <w:numPr>
          <w:ilvl w:val="1"/>
          <w:numId w:val="10"/>
        </w:numPr>
        <w:tabs>
          <w:tab w:val="clear" w:pos="1022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นโยบายการจัดการความเสี่ยงทางด้านการเงิน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   </w:t>
      </w:r>
    </w:p>
    <w:p w14:paraId="63410FB7" w14:textId="77777777" w:rsidR="00B7766D" w:rsidRPr="00DE501F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204C3A9" w14:textId="77777777" w:rsidR="00B7766D" w:rsidRPr="006666FA" w:rsidRDefault="00B7766D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 xml:space="preserve">กรอบการบริหารจัดการความเสี่ยง </w:t>
      </w:r>
    </w:p>
    <w:p w14:paraId="1BD2FE9E" w14:textId="77777777" w:rsidR="00B7766D" w:rsidRPr="00DE501F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087EAD2C" w14:textId="77777777" w:rsidR="00B7766D" w:rsidRPr="006666FA" w:rsidRDefault="00B7766D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1AF6FB64" w14:textId="77777777" w:rsidR="00F25380" w:rsidRDefault="00F25380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38E5CE8" w14:textId="77777777" w:rsidR="002A3DF7" w:rsidRDefault="002A3DF7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6758E11" w14:textId="77777777" w:rsidR="002A3DF7" w:rsidRDefault="002A3DF7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C77F73C" w14:textId="77777777" w:rsidR="002A3DF7" w:rsidRDefault="002A3DF7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D70BEC" w14:textId="77777777" w:rsidR="002A3DF7" w:rsidRDefault="002A3DF7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2B6BA62" w14:textId="77777777" w:rsidR="002A3DF7" w:rsidRDefault="002A3DF7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2B3B191" w14:textId="379FF498" w:rsidR="00B7766D" w:rsidRPr="006666FA" w:rsidRDefault="00B7766D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2AFCF16" w14:textId="0EF643BA" w:rsidR="00B7766D" w:rsidRDefault="00B7766D" w:rsidP="00B7766D">
      <w:pPr>
        <w:spacing w:line="240" w:lineRule="auto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1890F9DC" w14:textId="33A6C1DB" w:rsidR="008C364F" w:rsidRDefault="008C364F" w:rsidP="008C364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C364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</w:t>
      </w:r>
      <w:r w:rsidRPr="008C364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8C364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คณะกรรมการตรวจสอบของกลุ่มบริษัทกำกับดูแลโดยผ่านทางผู้ตรวจสอบภายใน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C364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0371595" w14:textId="77777777" w:rsidR="008C364F" w:rsidRPr="008C364F" w:rsidRDefault="008C364F" w:rsidP="008C364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DA83670" w14:textId="77777777" w:rsidR="00B7766D" w:rsidRPr="00886DF4" w:rsidRDefault="00B7766D" w:rsidP="00B7766D">
      <w:pPr>
        <w:spacing w:line="240" w:lineRule="atLeast"/>
        <w:ind w:firstLine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886DF4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(</w:t>
      </w:r>
      <w:r w:rsidRPr="00886DF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ข</w:t>
      </w:r>
      <w:r w:rsidRPr="00886DF4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1</w:t>
      </w:r>
      <w:r w:rsidRPr="00886DF4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) </w:t>
      </w:r>
      <w:r w:rsidRPr="00886DF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ความเสี่ยงด้านเครดิต</w:t>
      </w:r>
      <w:r w:rsidRPr="00886DF4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 </w:t>
      </w:r>
    </w:p>
    <w:p w14:paraId="393D5069" w14:textId="77777777" w:rsidR="00B7766D" w:rsidRPr="00DE501F" w:rsidRDefault="00B7766D" w:rsidP="00B7766D">
      <w:pPr>
        <w:spacing w:line="240" w:lineRule="atLeast"/>
        <w:ind w:firstLine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0042B160" w14:textId="77777777" w:rsidR="00B7766D" w:rsidRPr="006666FA" w:rsidRDefault="00B7766D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199B7290" w14:textId="77777777" w:rsidR="00B7766D" w:rsidRPr="00DE501F" w:rsidRDefault="00B7766D" w:rsidP="00B7766D">
      <w:pPr>
        <w:spacing w:line="240" w:lineRule="auto"/>
        <w:rPr>
          <w:rFonts w:asciiTheme="majorBidi" w:eastAsia="Calibri" w:hAnsiTheme="majorBidi" w:cstheme="majorBidi"/>
          <w:sz w:val="20"/>
        </w:rPr>
      </w:pPr>
    </w:p>
    <w:p w14:paraId="7B86CB1D" w14:textId="2FB9ECB4" w:rsidR="00B7766D" w:rsidRPr="006666FA" w:rsidRDefault="00B7766D" w:rsidP="00B7766D">
      <w:pPr>
        <w:spacing w:line="240" w:lineRule="auto"/>
        <w:ind w:left="1260" w:right="-7" w:hanging="360"/>
        <w:jc w:val="both"/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</w:pPr>
      <w:r w:rsidRPr="006666FA">
        <w:rPr>
          <w:rFonts w:asciiTheme="majorBidi" w:eastAsia="Calibri" w:hAnsiTheme="majorBidi" w:cstheme="majorBidi"/>
          <w:sz w:val="30"/>
          <w:szCs w:val="30"/>
        </w:rPr>
        <w:t>(</w:t>
      </w:r>
      <w:r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B30E1D" w:rsidRPr="00B30E1D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B30E1D" w:rsidRPr="00B30E1D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proofErr w:type="gramStart"/>
      <w:r w:rsidRPr="006666FA">
        <w:rPr>
          <w:rFonts w:asciiTheme="majorBidi" w:eastAsia="Calibri" w:hAnsiTheme="majorBidi" w:cstheme="majorBidi"/>
          <w:sz w:val="30"/>
          <w:szCs w:val="30"/>
        </w:rPr>
        <w:t>)</w:t>
      </w:r>
      <w:r w:rsidRPr="006666FA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 </w:t>
      </w:r>
      <w:r w:rsidRPr="006666FA">
        <w:rPr>
          <w:rFonts w:asciiTheme="majorBidi" w:eastAsia="Calibri" w:hAnsiTheme="majorBidi" w:cstheme="majorBidi"/>
          <w:sz w:val="30"/>
          <w:szCs w:val="30"/>
          <w:cs/>
          <w:lang w:bidi="th-TH"/>
        </w:rPr>
        <w:t>ลูกหนี้การค้า</w:t>
      </w:r>
      <w:r w:rsidR="00F138CE" w:rsidRPr="00F138CE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และลูกหนี้อื่น</w:t>
      </w:r>
      <w:proofErr w:type="gramEnd"/>
      <w:r w:rsidRPr="006666FA"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  <w:t xml:space="preserve"> </w:t>
      </w:r>
    </w:p>
    <w:p w14:paraId="7D2B06B5" w14:textId="77777777" w:rsidR="00B7766D" w:rsidRPr="006666FA" w:rsidRDefault="00B7766D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6AD44D0" w14:textId="09749B95" w:rsidR="00B7766D" w:rsidRDefault="00B7766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</w:t>
      </w:r>
      <w:r w:rsidR="00263E4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ซึ่งอาจส่งผลต่อความเสี่ยงด้านเครดิตของลูกค้า </w:t>
      </w:r>
      <w:r w:rsidR="00263E40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5981570E" w14:textId="3FC3448A" w:rsidR="00181580" w:rsidRDefault="00181580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1292CE9" w14:textId="716AB0BF" w:rsidR="00181580" w:rsidRDefault="00181580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</w:t>
      </w:r>
      <w:r w:rsidRPr="0018158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กลุ่มบริษัทจะทบทวนอันดับความน่าเชื่อถือภายนอก</w:t>
      </w:r>
      <w:r w:rsidRPr="0018158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งบการเงิน</w:t>
      </w:r>
      <w:r w:rsidRPr="0018158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ข้อมูลของสถาบันจัดอันดับความน่าเชื่อถือ</w:t>
      </w:r>
      <w:r w:rsidRPr="0018158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                                 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ข้อมูลอุตสาหกรรมและหนังสือรับรองฐานะทางการเงินของธนาคารสำหรับบางกรณี</w:t>
      </w:r>
      <w:r w:rsidRPr="00181580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วงเงินยอดขายจะกำหนดไว้สำหรับลูกค้าแต่ละรายและจะทบทวนเป็นรายไตรมาส</w:t>
      </w:r>
      <w:r w:rsidRPr="0018158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7035D187" w14:textId="77777777" w:rsidR="00B7766D" w:rsidRPr="00DE501F" w:rsidRDefault="00B7766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p w14:paraId="5BB40C85" w14:textId="5925707F" w:rsidR="00B7766D" w:rsidRPr="00DE501F" w:rsidRDefault="00B7766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กลุ่มบริษัทจำกัดความเสี่ยงด้านเครดิตของลูกหนี้การค้า</w:t>
      </w:r>
      <w:r w:rsidR="00F138CE" w:rsidRPr="00F138CE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และลูกหนี้อื่น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ด้วยการกำหนดระยะเวลาการจ่ายชำระสูงสุดที่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DE501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E501F">
        <w:rPr>
          <w:rFonts w:asciiTheme="majorBidi" w:hAnsiTheme="majorBidi" w:cstheme="majorBidi"/>
          <w:sz w:val="30"/>
          <w:szCs w:val="30"/>
          <w:cs/>
          <w:lang w:val="en-US" w:bidi="th-TH"/>
        </w:rPr>
        <w:t>เดือน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DE501F">
        <w:rPr>
          <w:rFonts w:asciiTheme="majorBidi" w:hAnsiTheme="majorBidi" w:cstheme="majorBidi"/>
          <w:sz w:val="30"/>
          <w:szCs w:val="30"/>
          <w:cs/>
          <w:lang w:val="en-US"/>
        </w:rPr>
        <w:t>และมีการติดตามยอดคงค้างของลูกหนี้การค้า</w:t>
      </w:r>
      <w:r w:rsidR="00F138CE" w:rsidRPr="00F138CE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และลูกหนี้อื่น</w:t>
      </w:r>
      <w:r w:rsidRPr="00DE501F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อย่างสม่ำเสมอ </w:t>
      </w:r>
      <w:bookmarkStart w:id="4" w:name="_Hlk59433075"/>
      <w:r w:rsidRPr="00DE501F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กลุ่มบริษัท</w:t>
      </w:r>
      <w:r w:rsidRPr="00DE501F">
        <w:rPr>
          <w:rFonts w:asciiTheme="majorBidi" w:hAnsiTheme="majorBidi" w:cstheme="majorBidi"/>
          <w:sz w:val="30"/>
          <w:szCs w:val="30"/>
          <w:cs/>
          <w:lang w:val="en-US"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Pr="00DE501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ลูกหนี้แต่ละราย </w:t>
      </w:r>
      <w:bookmarkEnd w:id="4"/>
      <w:r w:rsidRPr="00DE501F">
        <w:rPr>
          <w:rFonts w:asciiTheme="majorBidi" w:hAnsiTheme="majorBidi" w:cstheme="majorBidi"/>
          <w:sz w:val="30"/>
          <w:szCs w:val="30"/>
          <w:cs/>
          <w:lang w:val="en-US"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</w:t>
      </w:r>
      <w:r w:rsidRPr="00DE501F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กลุ่มบริษัท</w:t>
      </w:r>
      <w:r w:rsidRPr="00DE501F">
        <w:rPr>
          <w:rFonts w:asciiTheme="majorBidi" w:hAnsiTheme="majorBidi" w:cstheme="majorBidi"/>
          <w:sz w:val="30"/>
          <w:szCs w:val="30"/>
          <w:cs/>
          <w:lang w:val="en-US"/>
        </w:rPr>
        <w:t>ที่มีต่อสภาวะเศรษฐกิจตลอดอายุที่คาดการณ์ไว้</w:t>
      </w:r>
      <w:r w:rsidR="00263E40">
        <w:rPr>
          <w:rFonts w:asciiTheme="majorBidi" w:hAnsiTheme="majorBidi" w:cstheme="majorBidi"/>
          <w:sz w:val="30"/>
          <w:szCs w:val="30"/>
          <w:lang w:val="en-US"/>
        </w:rPr>
        <w:t xml:space="preserve">        </w:t>
      </w:r>
      <w:r w:rsidRPr="00DE501F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ของลูกหนี้ </w:t>
      </w:r>
    </w:p>
    <w:p w14:paraId="25513A7C" w14:textId="77777777" w:rsidR="00B7766D" w:rsidRPr="00DE501F" w:rsidRDefault="00B7766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C938452" w14:textId="12C86301" w:rsidR="00203C04" w:rsidRDefault="00B7766D" w:rsidP="009004A4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E501F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ข้อมูลเกี่ยวกับลูกหนี้การค้า</w:t>
      </w:r>
      <w:r w:rsidR="00F138CE" w:rsidRPr="00F138CE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และลูกหนี้อื่น</w:t>
      </w:r>
      <w:r w:rsidRPr="00DE501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เปิดเผยในหมายเหตุข้อ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7</w:t>
      </w:r>
    </w:p>
    <w:p w14:paraId="5984C7FA" w14:textId="77777777" w:rsidR="00F25380" w:rsidRPr="006666FA" w:rsidRDefault="00F25380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2A0ABBB3" w14:textId="0DC1433B" w:rsidR="00B7766D" w:rsidRPr="006666FA" w:rsidRDefault="00B7766D" w:rsidP="00B7766D">
      <w:pPr>
        <w:spacing w:line="240" w:lineRule="auto"/>
        <w:ind w:left="1260" w:right="-7" w:hanging="360"/>
        <w:jc w:val="both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6666FA">
        <w:rPr>
          <w:rFonts w:asciiTheme="majorBidi" w:eastAsia="Calibri" w:hAnsiTheme="majorBidi" w:cstheme="majorBidi"/>
          <w:sz w:val="30"/>
          <w:szCs w:val="30"/>
        </w:rPr>
        <w:t>(</w:t>
      </w:r>
      <w:r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B30E1D" w:rsidRPr="00B30E1D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B30E1D" w:rsidRPr="00B30E1D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Pr="006666FA">
        <w:rPr>
          <w:rFonts w:asciiTheme="majorBidi" w:eastAsia="Calibri" w:hAnsiTheme="majorBidi" w:cstheme="majorBidi"/>
          <w:sz w:val="30"/>
          <w:szCs w:val="30"/>
        </w:rPr>
        <w:t xml:space="preserve">) </w:t>
      </w:r>
      <w:r w:rsidRPr="006666FA">
        <w:rPr>
          <w:rFonts w:asciiTheme="majorBidi" w:eastAsia="Calibri" w:hAnsiTheme="majorBidi" w:cstheme="majorBidi"/>
          <w:sz w:val="30"/>
          <w:szCs w:val="30"/>
          <w:cs/>
          <w:lang w:bidi="th-TH"/>
        </w:rPr>
        <w:t>เงินให้กู้ยืมแก่กิจการที่เกี่ยวข้องกัน</w:t>
      </w:r>
      <w:r w:rsidRPr="006666FA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 </w:t>
      </w:r>
    </w:p>
    <w:p w14:paraId="78CF8CCD" w14:textId="77777777" w:rsidR="00B7766D" w:rsidRPr="00DE501F" w:rsidRDefault="00B7766D" w:rsidP="00B7766D">
      <w:pPr>
        <w:tabs>
          <w:tab w:val="left" w:pos="540"/>
          <w:tab w:val="left" w:pos="1080"/>
        </w:tabs>
        <w:spacing w:line="240" w:lineRule="atLeast"/>
        <w:ind w:left="14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4D599F50" w14:textId="77777777" w:rsidR="00B7766D" w:rsidRPr="006666FA" w:rsidRDefault="00B7766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ลุ่ม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 โดยพิจารณาว่าอันดับเครดิตที่เผยแพร่มีการปรับปรุงให้เป็นปัจจุบันหรือไม่และ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 </w:t>
      </w:r>
    </w:p>
    <w:p w14:paraId="0241B03C" w14:textId="77777777" w:rsidR="00B7766D" w:rsidRPr="00DE501F" w:rsidRDefault="00B7766D" w:rsidP="00B7766D">
      <w:pPr>
        <w:tabs>
          <w:tab w:val="left" w:pos="540"/>
          <w:tab w:val="left" w:pos="1080"/>
        </w:tabs>
        <w:spacing w:line="240" w:lineRule="atLeast"/>
        <w:ind w:left="14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D129E0D" w14:textId="3E99E19C" w:rsidR="00B7766D" w:rsidRPr="006666FA" w:rsidRDefault="00B7766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ค่าความน่าจะเป็นที่ลูกหนี้จะผิดนัดชำระหนี้ในอีก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12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เดือนและตลอดอายุนั้นอ้างอิงจากข้อมูลในอดีต อัตราร้อยละของความเสียหายที่อาจจะเกิดขึ้นเมื่อลูกหนี้ผิดนัดชำระ โดยทั่วไปมีการประมาณการอัตราการได้รับคืนที่</w:t>
      </w:r>
      <w:r w:rsidRPr="00EC183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ร้อยละ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="00EC1834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97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เว้นแต่ตราสารดังกล่าวเกิดการด้อยค่าด้านเครดิต ในกรณีดังกล่าว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มาณการผลขาดทุนจะอ้างอิงตามราคาตลาดปัจจุบันของเครื่องมือทางการเงินดังกล่าวและอัตราดอกเบี้ยแท้จริงดั้งเดิม</w:t>
      </w:r>
      <w:r w:rsidRPr="006666FA">
        <w:rPr>
          <w:rFonts w:asciiTheme="majorBidi" w:hAnsiTheme="majorBidi" w:cstheme="majorBidi"/>
          <w:sz w:val="30"/>
          <w:szCs w:val="30"/>
          <w:shd w:val="clear" w:color="auto" w:fill="E0E0E0"/>
          <w:cs/>
          <w:lang w:val="en-US" w:bidi="th-TH"/>
        </w:rPr>
        <w:t xml:space="preserve"> </w:t>
      </w:r>
    </w:p>
    <w:p w14:paraId="3E4631AA" w14:textId="77777777" w:rsidR="00B7766D" w:rsidRPr="00DE501F" w:rsidRDefault="00B7766D" w:rsidP="00B7766D">
      <w:pPr>
        <w:tabs>
          <w:tab w:val="left" w:pos="540"/>
          <w:tab w:val="left" w:pos="1080"/>
        </w:tabs>
        <w:spacing w:line="240" w:lineRule="atLeast"/>
        <w:ind w:left="14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5EC288B" w14:textId="77777777" w:rsidR="00B7766D" w:rsidRPr="006666FA" w:rsidRDefault="00B7766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cs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ตารางต่อไปนี้แสดงฐานะเปิดต่อความเสี่ยงด้านเครดิตของ</w:t>
      </w:r>
      <w:r w:rsidRPr="006666FA">
        <w:rPr>
          <w:rFonts w:asciiTheme="majorBidi" w:eastAsia="Calibri" w:hAnsiTheme="majorBidi" w:cstheme="majorBidi"/>
          <w:sz w:val="30"/>
          <w:szCs w:val="30"/>
          <w:cs/>
          <w:lang w:bidi="th-TH"/>
        </w:rPr>
        <w:t>เงินให้กู้ยืมแก่กิจการที่เกี่ยวข้องกัน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ที่วัดมูลค่าด้วยราคาทุนตัดจำหน่าย ซึ่งบ่งชี้ว่าสินทรัพย์ที่วัดมูลค่าด้วยราคาทุนตัดจำหน่ายต้องตั้งค่าเผื่อผลขาดทุนด้านเครดิตที่คาดว่าจะเกิดขึ้นใน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12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เดือนข้างหน้า หรือค่าเผื่อผลขาดทุนด้านเครดิตที่คาดว่าจะเกิดขึ้นตลอดอายุ ซึ่งในกรณีนี้ จะต้องระบุด้วยว่าสินทรัพย์ดังกล่าวเกิดการด้อยค่าด้านเครดิตหรือไม่</w:t>
      </w:r>
      <w:r w:rsidRPr="006666FA">
        <w:rPr>
          <w:rFonts w:asciiTheme="majorBidi" w:eastAsia="Calibri" w:hAnsiTheme="majorBidi" w:cstheme="majorBidi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6FDC118B" w14:textId="77777777" w:rsidR="00B7766D" w:rsidRPr="00DE501F" w:rsidRDefault="00B7766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40"/>
        <w:jc w:val="thaiDistribute"/>
        <w:rPr>
          <w:rFonts w:asciiTheme="majorBidi" w:hAnsiTheme="majorBidi" w:cstheme="majorBidi"/>
          <w:sz w:val="24"/>
          <w:szCs w:val="24"/>
          <w:highlight w:val="cyan"/>
          <w:shd w:val="clear" w:color="auto" w:fill="E0E0E0"/>
          <w:lang w:val="en-US" w:bidi="th-TH"/>
        </w:rPr>
      </w:pPr>
    </w:p>
    <w:tbl>
      <w:tblPr>
        <w:tblW w:w="8616" w:type="dxa"/>
        <w:tblInd w:w="1170" w:type="dxa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92"/>
        <w:gridCol w:w="1260"/>
        <w:gridCol w:w="192"/>
        <w:gridCol w:w="1236"/>
        <w:gridCol w:w="198"/>
        <w:gridCol w:w="1128"/>
      </w:tblGrid>
      <w:tr w:rsidR="00B7766D" w:rsidRPr="006666FA" w14:paraId="27AD0BFB" w14:textId="77777777" w:rsidTr="002C047A">
        <w:trPr>
          <w:trHeight w:val="20"/>
          <w:tblHeader/>
        </w:trPr>
        <w:tc>
          <w:tcPr>
            <w:tcW w:w="3150" w:type="dxa"/>
            <w:vAlign w:val="bottom"/>
          </w:tcPr>
          <w:p w14:paraId="3C69ADD5" w14:textId="77777777" w:rsidR="00B7766D" w:rsidRPr="006666FA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466" w:type="dxa"/>
            <w:gridSpan w:val="7"/>
            <w:vAlign w:val="bottom"/>
            <w:hideMark/>
          </w:tcPr>
          <w:p w14:paraId="3D3EA782" w14:textId="77777777" w:rsidR="00B7766D" w:rsidRPr="006666FA" w:rsidRDefault="00B7766D" w:rsidP="002C047A">
            <w:pPr>
              <w:shd w:val="clear" w:color="auto" w:fill="FFFFFF"/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66FA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B7766D" w:rsidRPr="006666FA" w14:paraId="61A07491" w14:textId="77777777" w:rsidTr="002C047A">
        <w:trPr>
          <w:trHeight w:val="83"/>
          <w:tblHeader/>
        </w:trPr>
        <w:tc>
          <w:tcPr>
            <w:tcW w:w="3150" w:type="dxa"/>
            <w:vAlign w:val="bottom"/>
            <w:hideMark/>
          </w:tcPr>
          <w:p w14:paraId="34B16949" w14:textId="77777777" w:rsidR="00B7766D" w:rsidRPr="006666FA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1520EBD7" w14:textId="77777777" w:rsidR="00B7766D" w:rsidRPr="006666FA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ผลขาดทุนด้านเครดิตที่คาดว่าจะเกิดขึ้นใน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เดือนข้างหน้า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2B04542C" w14:textId="77777777" w:rsidR="00B7766D" w:rsidRPr="006666FA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601DF73F" w14:textId="77777777" w:rsidR="00B7766D" w:rsidRPr="006666FA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ผลขาดทุนด้านเครดิตที่คาดว่าจะเกิดขึ้นตลอดอายุ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ไม่ด้อยค่า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78A30EDD" w14:textId="77777777" w:rsidR="00B7766D" w:rsidRPr="006666FA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6" w:type="dxa"/>
            <w:shd w:val="clear" w:color="auto" w:fill="auto"/>
            <w:vAlign w:val="bottom"/>
            <w:hideMark/>
          </w:tcPr>
          <w:p w14:paraId="227E3277" w14:textId="77777777" w:rsidR="00B7766D" w:rsidRPr="006666FA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ผลขาดทุนด้านเครดิตที่คาดว่าจะเกิดขึ้นตลอดอายุ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ด้อยค่า</w:t>
            </w:r>
          </w:p>
        </w:tc>
        <w:tc>
          <w:tcPr>
            <w:tcW w:w="198" w:type="dxa"/>
            <w:vAlign w:val="bottom"/>
          </w:tcPr>
          <w:p w14:paraId="5E62D492" w14:textId="77777777" w:rsidR="00B7766D" w:rsidRPr="006666FA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  <w:vAlign w:val="bottom"/>
            <w:hideMark/>
          </w:tcPr>
          <w:p w14:paraId="1081E0F9" w14:textId="77777777" w:rsidR="00B7766D" w:rsidRPr="006666FA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7766D" w:rsidRPr="006666FA" w14:paraId="7A8C7447" w14:textId="77777777" w:rsidTr="002C047A">
        <w:trPr>
          <w:trHeight w:val="20"/>
          <w:tblHeader/>
        </w:trPr>
        <w:tc>
          <w:tcPr>
            <w:tcW w:w="3150" w:type="dxa"/>
            <w:vAlign w:val="bottom"/>
          </w:tcPr>
          <w:p w14:paraId="63A4BCC9" w14:textId="77777777" w:rsidR="00B7766D" w:rsidRPr="006666FA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66" w:type="dxa"/>
            <w:gridSpan w:val="7"/>
            <w:vAlign w:val="bottom"/>
            <w:hideMark/>
          </w:tcPr>
          <w:p w14:paraId="41EB4A41" w14:textId="77777777" w:rsidR="00B7766D" w:rsidRPr="006666FA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7766D" w:rsidRPr="006666FA" w14:paraId="741B157F" w14:textId="77777777" w:rsidTr="00B15D23">
        <w:trPr>
          <w:trHeight w:val="20"/>
          <w:tblHeader/>
        </w:trPr>
        <w:tc>
          <w:tcPr>
            <w:tcW w:w="3150" w:type="dxa"/>
            <w:vAlign w:val="bottom"/>
          </w:tcPr>
          <w:p w14:paraId="7955D1BC" w14:textId="41C9E83F" w:rsidR="00B7766D" w:rsidRPr="00DE501F" w:rsidRDefault="00B30E1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Pr="00B30E1D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60" w:type="dxa"/>
          </w:tcPr>
          <w:p w14:paraId="6C5C0292" w14:textId="77777777" w:rsidR="00B7766D" w:rsidRPr="006666FA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92" w:type="dxa"/>
          </w:tcPr>
          <w:p w14:paraId="20DB7CD3" w14:textId="77777777" w:rsidR="00B7766D" w:rsidRPr="006666FA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60" w:type="dxa"/>
          </w:tcPr>
          <w:p w14:paraId="1F505FC7" w14:textId="77777777" w:rsidR="00B7766D" w:rsidRPr="006666FA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697726D0" w14:textId="77777777" w:rsidR="00B7766D" w:rsidRPr="006666FA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36" w:type="dxa"/>
          </w:tcPr>
          <w:p w14:paraId="1B18EB62" w14:textId="77777777" w:rsidR="00B7766D" w:rsidRPr="006666FA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260ABEB5" w14:textId="77777777" w:rsidR="00B7766D" w:rsidRPr="006666FA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28" w:type="dxa"/>
            <w:vAlign w:val="bottom"/>
          </w:tcPr>
          <w:p w14:paraId="0542F0C3" w14:textId="77777777" w:rsidR="00B7766D" w:rsidRPr="006666FA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</w:tr>
      <w:tr w:rsidR="00BB5D56" w:rsidRPr="006666FA" w14:paraId="089273DE" w14:textId="77777777" w:rsidTr="002C047A">
        <w:trPr>
          <w:trHeight w:val="20"/>
          <w:tblHeader/>
        </w:trPr>
        <w:tc>
          <w:tcPr>
            <w:tcW w:w="3150" w:type="dxa"/>
            <w:vAlign w:val="bottom"/>
          </w:tcPr>
          <w:p w14:paraId="1158AC30" w14:textId="77777777" w:rsidR="00BB5D56" w:rsidRPr="006666FA" w:rsidRDefault="00BB5D56" w:rsidP="00BB5D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1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เงินให้กู้ยืมระยะสั้นแก่กิจการ</w:t>
            </w:r>
          </w:p>
          <w:p w14:paraId="056CF180" w14:textId="11D26470" w:rsidR="00BB5D56" w:rsidRPr="006666FA" w:rsidRDefault="00BB5D56" w:rsidP="00BB5D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1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 xml:space="preserve">   ที่เกี่ยวข้องกัน</w:t>
            </w:r>
          </w:p>
        </w:tc>
        <w:tc>
          <w:tcPr>
            <w:tcW w:w="1260" w:type="dxa"/>
          </w:tcPr>
          <w:p w14:paraId="1341C372" w14:textId="77777777" w:rsidR="00BB5D56" w:rsidRPr="00FC0E19" w:rsidRDefault="00BB5D56" w:rsidP="00BB5D56">
            <w:pPr>
              <w:tabs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94DF24" w14:textId="5CF3A908" w:rsidR="00BB5D56" w:rsidRPr="00FC0E19" w:rsidRDefault="00BB5D56" w:rsidP="00BB5D56">
            <w:pPr>
              <w:tabs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</w:tcPr>
          <w:p w14:paraId="5A412FB5" w14:textId="77777777" w:rsidR="00BB5D56" w:rsidRPr="00AF66C8" w:rsidRDefault="00BB5D56" w:rsidP="00BB5D56">
            <w:pPr>
              <w:tabs>
                <w:tab w:val="decimal" w:pos="64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A86FBA" w14:textId="77777777" w:rsidR="00BB5D56" w:rsidRPr="00203C04" w:rsidRDefault="00BB5D56" w:rsidP="00203C04">
            <w:pPr>
              <w:tabs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3A49F4" w14:textId="7AD2E18C" w:rsidR="00BB5D56" w:rsidRPr="00203C04" w:rsidRDefault="00BB5D56" w:rsidP="00203C04">
            <w:pPr>
              <w:tabs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3C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</w:tcPr>
          <w:p w14:paraId="4C33FBEB" w14:textId="77777777" w:rsidR="00BB5D56" w:rsidRPr="00AF66C8" w:rsidRDefault="00BB5D56" w:rsidP="00BB5D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6" w:type="dxa"/>
          </w:tcPr>
          <w:p w14:paraId="0723B3CB" w14:textId="77777777" w:rsidR="00BB5D56" w:rsidRPr="00FC0E19" w:rsidRDefault="00BB5D56" w:rsidP="00BB5D56">
            <w:pPr>
              <w:tabs>
                <w:tab w:val="decimal" w:pos="9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D9ED2C" w14:textId="7FB53701" w:rsidR="00BB5D56" w:rsidRPr="00FC0E19" w:rsidRDefault="00B30E1D" w:rsidP="00CE39F0">
            <w:pPr>
              <w:tabs>
                <w:tab w:val="decimal" w:pos="9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  <w:r w:rsidR="00BB5D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785</w:t>
            </w:r>
          </w:p>
        </w:tc>
        <w:tc>
          <w:tcPr>
            <w:tcW w:w="198" w:type="dxa"/>
            <w:vAlign w:val="bottom"/>
          </w:tcPr>
          <w:p w14:paraId="1E6C6C8E" w14:textId="77777777" w:rsidR="00BB5D56" w:rsidRPr="00AF66C8" w:rsidRDefault="00BB5D56" w:rsidP="00BB5D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</w:tcPr>
          <w:p w14:paraId="660C0D68" w14:textId="77777777" w:rsidR="00BB5D56" w:rsidRPr="00FC0E19" w:rsidRDefault="00BB5D56" w:rsidP="00BB5D56">
            <w:pPr>
              <w:tabs>
                <w:tab w:val="decimal" w:pos="83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8D5213" w14:textId="776B4C48" w:rsidR="00BB5D56" w:rsidRPr="00AF66C8" w:rsidRDefault="00B30E1D" w:rsidP="00BB5D56">
            <w:pPr>
              <w:tabs>
                <w:tab w:val="decimal" w:pos="8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  <w:r w:rsidR="00BB5D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785</w:t>
            </w:r>
          </w:p>
        </w:tc>
      </w:tr>
      <w:tr w:rsidR="00BB5D56" w:rsidRPr="006666FA" w14:paraId="3B348EE7" w14:textId="77777777" w:rsidTr="00AF66C8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471EB7E4" w14:textId="77777777" w:rsidR="00BB5D56" w:rsidRPr="006666FA" w:rsidRDefault="00BB5D56" w:rsidP="00BB5D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1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ค่าเผื่อผลขาดทุนด้านเครดิตที่</w:t>
            </w:r>
          </w:p>
          <w:p w14:paraId="1EAF8FF1" w14:textId="00818C42" w:rsidR="00BB5D56" w:rsidRPr="006666FA" w:rsidRDefault="00BB5D56" w:rsidP="00BB5D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1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 xml:space="preserve">          คาดว่าจะเกิดขึ้น</w:t>
            </w:r>
          </w:p>
        </w:tc>
        <w:tc>
          <w:tcPr>
            <w:tcW w:w="1260" w:type="dxa"/>
            <w:vAlign w:val="bottom"/>
          </w:tcPr>
          <w:p w14:paraId="5031D5DC" w14:textId="6A5A6FDF" w:rsidR="00BB5D56" w:rsidRPr="00FC0E19" w:rsidRDefault="00BB5D56" w:rsidP="00BB5D56">
            <w:pPr>
              <w:tabs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22E63370" w14:textId="77777777" w:rsidR="00BB5D56" w:rsidRPr="00AF66C8" w:rsidRDefault="00BB5D56" w:rsidP="00BB5D56">
            <w:pPr>
              <w:tabs>
                <w:tab w:val="decimal" w:pos="64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4501358" w14:textId="2A82B8D2" w:rsidR="00BB5D56" w:rsidRPr="00203C04" w:rsidRDefault="00BB5D56" w:rsidP="00203C04">
            <w:pPr>
              <w:tabs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03C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3F0317FF" w14:textId="77777777" w:rsidR="00BB5D56" w:rsidRPr="00AF66C8" w:rsidRDefault="00BB5D56" w:rsidP="00BB5D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6" w:type="dxa"/>
            <w:vAlign w:val="bottom"/>
          </w:tcPr>
          <w:p w14:paraId="74BC6361" w14:textId="73F91EF6" w:rsidR="00BB5D56" w:rsidRPr="00FC0E19" w:rsidRDefault="00BB5D56" w:rsidP="00CE39F0">
            <w:pPr>
              <w:tabs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8" w:type="dxa"/>
            <w:vAlign w:val="bottom"/>
          </w:tcPr>
          <w:p w14:paraId="7A3D86F5" w14:textId="77777777" w:rsidR="00BB5D56" w:rsidRPr="00AF66C8" w:rsidRDefault="00BB5D56" w:rsidP="00BB5D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  <w:vAlign w:val="bottom"/>
          </w:tcPr>
          <w:p w14:paraId="256F55A0" w14:textId="3725B8EE" w:rsidR="00BB5D56" w:rsidRPr="00AF66C8" w:rsidRDefault="00BB5D56" w:rsidP="00CE39F0">
            <w:pPr>
              <w:tabs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B5D56" w:rsidRPr="006666FA" w14:paraId="274701AA" w14:textId="77777777" w:rsidTr="002C047A">
        <w:trPr>
          <w:trHeight w:val="20"/>
        </w:trPr>
        <w:tc>
          <w:tcPr>
            <w:tcW w:w="3150" w:type="dxa"/>
            <w:vAlign w:val="bottom"/>
            <w:hideMark/>
          </w:tcPr>
          <w:p w14:paraId="6A5AFB19" w14:textId="77777777" w:rsidR="00BB5D56" w:rsidRPr="006666FA" w:rsidRDefault="00BB5D56" w:rsidP="00BB5D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FDD5A" w14:textId="3D345C27" w:rsidR="00BB5D56" w:rsidRPr="00FC0E19" w:rsidRDefault="00BB5D56" w:rsidP="00BB5D56">
            <w:pPr>
              <w:tabs>
                <w:tab w:val="decimal" w:pos="6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2" w:type="dxa"/>
          </w:tcPr>
          <w:p w14:paraId="5BBB956B" w14:textId="77777777" w:rsidR="00BB5D56" w:rsidRPr="00AF66C8" w:rsidRDefault="00BB5D56" w:rsidP="00BB5D56">
            <w:pPr>
              <w:tabs>
                <w:tab w:val="decimal" w:pos="6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600DE6" w14:textId="1CC007E8" w:rsidR="00BB5D56" w:rsidRPr="00AF66C8" w:rsidRDefault="00BB5D56" w:rsidP="006F1187">
            <w:pPr>
              <w:tabs>
                <w:tab w:val="decimal" w:pos="6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F11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2" w:type="dxa"/>
          </w:tcPr>
          <w:p w14:paraId="6E021D33" w14:textId="77777777" w:rsidR="00BB5D56" w:rsidRPr="00AF66C8" w:rsidRDefault="00BB5D56" w:rsidP="00BB5D56">
            <w:pPr>
              <w:tabs>
                <w:tab w:val="left" w:pos="227"/>
                <w:tab w:val="left" w:pos="454"/>
                <w:tab w:val="decimal" w:pos="64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2715E7" w14:textId="0DFC0A8E" w:rsidR="00BB5D56" w:rsidRPr="00FC0E19" w:rsidRDefault="00B30E1D" w:rsidP="00BB5D56">
            <w:pPr>
              <w:tabs>
                <w:tab w:val="decimal" w:pos="9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410</w:t>
            </w:r>
            <w:r w:rsidR="00BB5D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732</w:t>
            </w:r>
          </w:p>
        </w:tc>
        <w:tc>
          <w:tcPr>
            <w:tcW w:w="198" w:type="dxa"/>
            <w:vAlign w:val="bottom"/>
          </w:tcPr>
          <w:p w14:paraId="108019CF" w14:textId="77777777" w:rsidR="00BB5D56" w:rsidRPr="00AF66C8" w:rsidRDefault="00BB5D56" w:rsidP="00BB5D56">
            <w:pPr>
              <w:tabs>
                <w:tab w:val="left" w:pos="227"/>
                <w:tab w:val="left" w:pos="454"/>
                <w:tab w:val="decimal" w:pos="64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ADA57" w14:textId="192D90B4" w:rsidR="00BB5D56" w:rsidRPr="00AF66C8" w:rsidRDefault="00B30E1D" w:rsidP="00BB5D56">
            <w:pPr>
              <w:tabs>
                <w:tab w:val="decimal" w:pos="8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410</w:t>
            </w:r>
            <w:r w:rsidR="00BB5D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732</w:t>
            </w:r>
          </w:p>
        </w:tc>
      </w:tr>
    </w:tbl>
    <w:p w14:paraId="7A20184C" w14:textId="77777777" w:rsidR="00B7766D" w:rsidRDefault="00B7766D" w:rsidP="00F138C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8616" w:type="dxa"/>
        <w:tblInd w:w="1170" w:type="dxa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92"/>
        <w:gridCol w:w="1260"/>
        <w:gridCol w:w="192"/>
        <w:gridCol w:w="1236"/>
        <w:gridCol w:w="198"/>
        <w:gridCol w:w="1128"/>
      </w:tblGrid>
      <w:tr w:rsidR="00B7766D" w:rsidRPr="006666FA" w14:paraId="4B73396F" w14:textId="77777777" w:rsidTr="002C047A">
        <w:trPr>
          <w:trHeight w:val="20"/>
          <w:tblHeader/>
        </w:trPr>
        <w:tc>
          <w:tcPr>
            <w:tcW w:w="3150" w:type="dxa"/>
            <w:vAlign w:val="bottom"/>
          </w:tcPr>
          <w:p w14:paraId="3C512268" w14:textId="77777777" w:rsidR="00B7766D" w:rsidRPr="00BB5D56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466" w:type="dxa"/>
            <w:gridSpan w:val="7"/>
            <w:vAlign w:val="bottom"/>
            <w:hideMark/>
          </w:tcPr>
          <w:p w14:paraId="0FA1C0EF" w14:textId="77777777" w:rsidR="00B7766D" w:rsidRPr="00BB5D56" w:rsidRDefault="00B7766D" w:rsidP="002C047A">
            <w:pPr>
              <w:shd w:val="clear" w:color="auto" w:fill="FFFFFF"/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5D56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B7766D" w:rsidRPr="006666FA" w14:paraId="74849556" w14:textId="77777777" w:rsidTr="002C047A">
        <w:trPr>
          <w:trHeight w:val="83"/>
          <w:tblHeader/>
        </w:trPr>
        <w:tc>
          <w:tcPr>
            <w:tcW w:w="3150" w:type="dxa"/>
            <w:vAlign w:val="bottom"/>
            <w:hideMark/>
          </w:tcPr>
          <w:p w14:paraId="1E6F4266" w14:textId="77777777" w:rsidR="00B7766D" w:rsidRPr="00BB5D56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B5D5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30E1D" w:rsidRPr="00B30E1D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BB5D5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BB5D5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BB5D5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2D530C30" w14:textId="77777777" w:rsidR="00B7766D" w:rsidRPr="00BB5D56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5D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ผลขาดทุนด้านเครดิตที่คาดว่าจะเกิดขึ้นใน</w:t>
            </w:r>
            <w:r w:rsidRPr="00BB5D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BB5D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B5D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เดือนข้างหน้า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66074BB3" w14:textId="77777777" w:rsidR="00B7766D" w:rsidRPr="00BB5D56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0F0100F" w14:textId="77777777" w:rsidR="00B7766D" w:rsidRPr="00BB5D56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5D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ผลขาดทุนด้านเครดิตที่คาดว่าจะเกิดขึ้นตลอดอายุ</w:t>
            </w:r>
            <w:r w:rsidRPr="00BB5D5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B5D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ไม่ด้อยค่า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54A4D6DB" w14:textId="77777777" w:rsidR="00B7766D" w:rsidRPr="00BB5D56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6" w:type="dxa"/>
            <w:shd w:val="clear" w:color="auto" w:fill="auto"/>
            <w:vAlign w:val="bottom"/>
            <w:hideMark/>
          </w:tcPr>
          <w:p w14:paraId="52D36D5E" w14:textId="77777777" w:rsidR="00B7766D" w:rsidRPr="00BB5D56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5D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ผลขาดทุนด้านเครดิตที่คาดว่าจะเกิดขึ้นตลอดอายุ</w:t>
            </w:r>
            <w:r w:rsidRPr="00BB5D5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B5D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ด้อยค่า</w:t>
            </w:r>
          </w:p>
        </w:tc>
        <w:tc>
          <w:tcPr>
            <w:tcW w:w="198" w:type="dxa"/>
            <w:vAlign w:val="bottom"/>
          </w:tcPr>
          <w:p w14:paraId="141798E0" w14:textId="77777777" w:rsidR="00B7766D" w:rsidRPr="00BB5D56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  <w:vAlign w:val="bottom"/>
            <w:hideMark/>
          </w:tcPr>
          <w:p w14:paraId="6850882A" w14:textId="77777777" w:rsidR="00B7766D" w:rsidRPr="00BB5D56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5D5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7766D" w:rsidRPr="006666FA" w14:paraId="0D64FB65" w14:textId="77777777" w:rsidTr="002C047A">
        <w:trPr>
          <w:trHeight w:val="20"/>
          <w:tblHeader/>
        </w:trPr>
        <w:tc>
          <w:tcPr>
            <w:tcW w:w="3150" w:type="dxa"/>
            <w:vAlign w:val="bottom"/>
          </w:tcPr>
          <w:p w14:paraId="1D61FB88" w14:textId="77777777" w:rsidR="00B7766D" w:rsidRPr="00BB5D56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66" w:type="dxa"/>
            <w:gridSpan w:val="7"/>
            <w:vAlign w:val="bottom"/>
            <w:hideMark/>
          </w:tcPr>
          <w:p w14:paraId="52FB4A7A" w14:textId="77777777" w:rsidR="00B7766D" w:rsidRPr="00BB5D56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5D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B5D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B5D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7766D" w:rsidRPr="006666FA" w14:paraId="055E840F" w14:textId="77777777" w:rsidTr="00BB5D56">
        <w:trPr>
          <w:trHeight w:val="60"/>
          <w:tblHeader/>
        </w:trPr>
        <w:tc>
          <w:tcPr>
            <w:tcW w:w="3150" w:type="dxa"/>
            <w:vAlign w:val="bottom"/>
          </w:tcPr>
          <w:p w14:paraId="760D19B2" w14:textId="4C8D86C5" w:rsidR="00B7766D" w:rsidRPr="00BB5D56" w:rsidRDefault="00B30E1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Pr="00B30E1D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60" w:type="dxa"/>
          </w:tcPr>
          <w:p w14:paraId="6F9FB0DB" w14:textId="77777777" w:rsidR="00B7766D" w:rsidRPr="00BB5D56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92" w:type="dxa"/>
          </w:tcPr>
          <w:p w14:paraId="5C50B0AD" w14:textId="77777777" w:rsidR="00B7766D" w:rsidRPr="00BB5D56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60" w:type="dxa"/>
          </w:tcPr>
          <w:p w14:paraId="1E96C513" w14:textId="77777777" w:rsidR="00B7766D" w:rsidRPr="00BB5D56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191336C8" w14:textId="77777777" w:rsidR="00B7766D" w:rsidRPr="00BB5D56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36" w:type="dxa"/>
          </w:tcPr>
          <w:p w14:paraId="11295812" w14:textId="77777777" w:rsidR="00B7766D" w:rsidRPr="00BB5D56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7A2473F7" w14:textId="77777777" w:rsidR="00B7766D" w:rsidRPr="00BB5D56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28" w:type="dxa"/>
            <w:vAlign w:val="bottom"/>
          </w:tcPr>
          <w:p w14:paraId="6381CB3B" w14:textId="77777777" w:rsidR="00B7766D" w:rsidRPr="00BB5D56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</w:tr>
      <w:tr w:rsidR="00BB5D56" w:rsidRPr="006666FA" w14:paraId="5DF9D7BE" w14:textId="77777777" w:rsidTr="004E2A72">
        <w:trPr>
          <w:trHeight w:val="20"/>
          <w:tblHeader/>
        </w:trPr>
        <w:tc>
          <w:tcPr>
            <w:tcW w:w="3150" w:type="dxa"/>
            <w:vAlign w:val="bottom"/>
          </w:tcPr>
          <w:p w14:paraId="548A2DBF" w14:textId="77777777" w:rsidR="00BB5D56" w:rsidRPr="00BB5D56" w:rsidRDefault="00BB5D56" w:rsidP="00BB5D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1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BB5D56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เงินให้กู้ยืมระยะสั้นแก่กิจการ</w:t>
            </w:r>
          </w:p>
          <w:p w14:paraId="20B594F9" w14:textId="5409EB53" w:rsidR="00BB5D56" w:rsidRPr="00BB5D56" w:rsidRDefault="00BB5D56" w:rsidP="00BB5D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1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BB5D56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 xml:space="preserve">   ที่เกี่ยวข้องกัน</w:t>
            </w:r>
          </w:p>
        </w:tc>
        <w:tc>
          <w:tcPr>
            <w:tcW w:w="1260" w:type="dxa"/>
          </w:tcPr>
          <w:p w14:paraId="3F1C6A1F" w14:textId="77777777" w:rsidR="00BB5D56" w:rsidRPr="00BB5D56" w:rsidRDefault="00BB5D56" w:rsidP="00BB5D56">
            <w:pPr>
              <w:tabs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383B44" w14:textId="4020024D" w:rsidR="00BB5D56" w:rsidRPr="00BB5D56" w:rsidRDefault="00BB5D56" w:rsidP="00BB5D56">
            <w:pPr>
              <w:tabs>
                <w:tab w:val="decimal" w:pos="58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5D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2" w:type="dxa"/>
          </w:tcPr>
          <w:p w14:paraId="6F464D2F" w14:textId="77777777" w:rsidR="00BB5D56" w:rsidRPr="00BB5D56" w:rsidRDefault="00BB5D56" w:rsidP="00BB5D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705120D" w14:textId="77777777" w:rsidR="00BB5D56" w:rsidRPr="00BB5D56" w:rsidRDefault="00BB5D56" w:rsidP="00BB5D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EC5BAE4" w14:textId="08923A8B" w:rsidR="00BB5D56" w:rsidRPr="00BB5D56" w:rsidRDefault="00B30E1D" w:rsidP="00BB5D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  <w:r w:rsidR="00BB5D56" w:rsidRPr="00BB5D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192" w:type="dxa"/>
          </w:tcPr>
          <w:p w14:paraId="229F7B18" w14:textId="77777777" w:rsidR="00BB5D56" w:rsidRPr="00BB5D56" w:rsidRDefault="00BB5D56" w:rsidP="00BB5D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6" w:type="dxa"/>
          </w:tcPr>
          <w:p w14:paraId="6CDC945A" w14:textId="77777777" w:rsidR="00BB5D56" w:rsidRPr="00BB5D56" w:rsidRDefault="00BB5D56" w:rsidP="00BB5D56">
            <w:pPr>
              <w:tabs>
                <w:tab w:val="decimal" w:pos="7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BAE060" w14:textId="653420D4" w:rsidR="00BB5D56" w:rsidRPr="00BB5D56" w:rsidRDefault="00BB5D56" w:rsidP="00BB5D56">
            <w:pPr>
              <w:tabs>
                <w:tab w:val="decimal" w:pos="58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5D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vAlign w:val="bottom"/>
          </w:tcPr>
          <w:p w14:paraId="263E7A53" w14:textId="77777777" w:rsidR="00BB5D56" w:rsidRPr="00BB5D56" w:rsidRDefault="00BB5D56" w:rsidP="00BB5D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</w:tcPr>
          <w:p w14:paraId="1BDC40A8" w14:textId="77777777" w:rsidR="00BB5D56" w:rsidRPr="00BB5D56" w:rsidRDefault="00BB5D56" w:rsidP="00BB5D56">
            <w:pPr>
              <w:tabs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5E78583" w14:textId="6BA92620" w:rsidR="00BB5D56" w:rsidRPr="00BB5D56" w:rsidRDefault="00B30E1D" w:rsidP="00BB5D56">
            <w:pPr>
              <w:tabs>
                <w:tab w:val="decimal" w:pos="85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  <w:r w:rsidR="00BB5D56" w:rsidRPr="00BB5D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</w:p>
        </w:tc>
      </w:tr>
      <w:tr w:rsidR="00BB5D56" w:rsidRPr="006666FA" w14:paraId="220CA99B" w14:textId="77777777" w:rsidTr="002C047A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5B29FFC9" w14:textId="77777777" w:rsidR="00BB5D56" w:rsidRPr="00BB5D56" w:rsidRDefault="00BB5D56" w:rsidP="00BB5D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1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BB5D56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BB5D56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ค่าเผื่อผลขาดทุนด้านเครดิตที่</w:t>
            </w:r>
          </w:p>
          <w:p w14:paraId="3750E077" w14:textId="75469AA8" w:rsidR="00BB5D56" w:rsidRPr="00BB5D56" w:rsidRDefault="00BB5D56" w:rsidP="00BB5D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1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BB5D56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 xml:space="preserve">          คาดว่าจะเกิดขึ้น</w:t>
            </w:r>
          </w:p>
        </w:tc>
        <w:tc>
          <w:tcPr>
            <w:tcW w:w="1260" w:type="dxa"/>
            <w:vAlign w:val="bottom"/>
          </w:tcPr>
          <w:p w14:paraId="34C0160A" w14:textId="53288333" w:rsidR="00BB5D56" w:rsidRPr="00BB5D56" w:rsidRDefault="00BB5D56" w:rsidP="00BB5D56">
            <w:pPr>
              <w:tabs>
                <w:tab w:val="decimal" w:pos="58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5D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2" w:type="dxa"/>
            <w:vAlign w:val="bottom"/>
          </w:tcPr>
          <w:p w14:paraId="481A4B2F" w14:textId="77777777" w:rsidR="00BB5D56" w:rsidRPr="00BB5D56" w:rsidRDefault="00BB5D56" w:rsidP="00BB5D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3C323D7" w14:textId="543E12D1" w:rsidR="00BB5D56" w:rsidRPr="00BB5D56" w:rsidRDefault="00BB5D56" w:rsidP="00BB5D56">
            <w:pPr>
              <w:tabs>
                <w:tab w:val="decimal" w:pos="58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5D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2" w:type="dxa"/>
            <w:vAlign w:val="bottom"/>
          </w:tcPr>
          <w:p w14:paraId="6042B9CF" w14:textId="77777777" w:rsidR="00BB5D56" w:rsidRPr="00BB5D56" w:rsidRDefault="00BB5D56" w:rsidP="00BB5D56">
            <w:pPr>
              <w:tabs>
                <w:tab w:val="decimal" w:pos="588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7ADF17B5" w14:textId="6C64CD37" w:rsidR="00BB5D56" w:rsidRPr="00BB5D56" w:rsidRDefault="00BB5D56" w:rsidP="00BB5D56">
            <w:pPr>
              <w:tabs>
                <w:tab w:val="decimal" w:pos="58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5D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vAlign w:val="bottom"/>
          </w:tcPr>
          <w:p w14:paraId="5B9D6EF7" w14:textId="77777777" w:rsidR="00BB5D56" w:rsidRPr="00BB5D56" w:rsidRDefault="00BB5D56" w:rsidP="00BB5D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  <w:vAlign w:val="bottom"/>
          </w:tcPr>
          <w:p w14:paraId="41B6EF71" w14:textId="7221A965" w:rsidR="00BB5D56" w:rsidRPr="00BB5D56" w:rsidRDefault="00BB5D56" w:rsidP="00BB5D56">
            <w:pPr>
              <w:tabs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B5D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5D56" w:rsidRPr="006666FA" w14:paraId="172740EA" w14:textId="77777777" w:rsidTr="004E2A72">
        <w:trPr>
          <w:trHeight w:val="20"/>
        </w:trPr>
        <w:tc>
          <w:tcPr>
            <w:tcW w:w="3150" w:type="dxa"/>
            <w:vAlign w:val="bottom"/>
            <w:hideMark/>
          </w:tcPr>
          <w:p w14:paraId="5AD353D5" w14:textId="77777777" w:rsidR="00BB5D56" w:rsidRPr="00BB5D56" w:rsidRDefault="00BB5D56" w:rsidP="00BB5D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5D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43F8E1" w14:textId="106C6F9F" w:rsidR="00BB5D56" w:rsidRPr="00BB5D56" w:rsidRDefault="00BB5D56" w:rsidP="00BB5D56">
            <w:pPr>
              <w:tabs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5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2" w:type="dxa"/>
          </w:tcPr>
          <w:p w14:paraId="62AFBC28" w14:textId="77777777" w:rsidR="00BB5D56" w:rsidRPr="00BB5D56" w:rsidRDefault="00BB5D56" w:rsidP="00BB5D56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D24471" w14:textId="2B02D7D7" w:rsidR="00BB5D56" w:rsidRPr="00BB5D56" w:rsidRDefault="00B30E1D" w:rsidP="00BB5D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185</w:t>
            </w:r>
            <w:r w:rsidR="00BB5D56" w:rsidRPr="00BB5D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192" w:type="dxa"/>
          </w:tcPr>
          <w:p w14:paraId="3F986AD5" w14:textId="77777777" w:rsidR="00BB5D56" w:rsidRPr="00BB5D56" w:rsidRDefault="00BB5D56" w:rsidP="00BB5D56">
            <w:pPr>
              <w:tabs>
                <w:tab w:val="left" w:pos="227"/>
                <w:tab w:val="left" w:pos="454"/>
                <w:tab w:val="decimal" w:pos="64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4747AB" w14:textId="271F2BF9" w:rsidR="00BB5D56" w:rsidRPr="00BB5D56" w:rsidRDefault="00BB5D56" w:rsidP="00BB5D56">
            <w:pPr>
              <w:tabs>
                <w:tab w:val="decimal" w:pos="58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5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  <w:vAlign w:val="bottom"/>
          </w:tcPr>
          <w:p w14:paraId="2A95403E" w14:textId="77777777" w:rsidR="00BB5D56" w:rsidRPr="00BB5D56" w:rsidRDefault="00BB5D56" w:rsidP="00BB5D56">
            <w:pPr>
              <w:tabs>
                <w:tab w:val="left" w:pos="227"/>
                <w:tab w:val="left" w:pos="454"/>
                <w:tab w:val="decimal" w:pos="64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E4B30" w14:textId="71E6B344" w:rsidR="00BB5D56" w:rsidRPr="00BB5D56" w:rsidRDefault="00B30E1D" w:rsidP="00BB5D56">
            <w:pPr>
              <w:tabs>
                <w:tab w:val="decimal" w:pos="85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185</w:t>
            </w:r>
            <w:r w:rsidR="00BB5D56" w:rsidRPr="00BB5D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149</w:t>
            </w:r>
          </w:p>
        </w:tc>
      </w:tr>
    </w:tbl>
    <w:p w14:paraId="57F207A1" w14:textId="77777777" w:rsidR="00B7766D" w:rsidRPr="006666FA" w:rsidRDefault="00B7766D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990" w:type="dxa"/>
        <w:tblInd w:w="360" w:type="dxa"/>
        <w:tblLook w:val="04A0" w:firstRow="1" w:lastRow="0" w:firstColumn="1" w:lastColumn="0" w:noHBand="0" w:noVBand="1"/>
      </w:tblPr>
      <w:tblGrid>
        <w:gridCol w:w="3887"/>
        <w:gridCol w:w="1530"/>
        <w:gridCol w:w="270"/>
        <w:gridCol w:w="1350"/>
        <w:gridCol w:w="270"/>
        <w:gridCol w:w="1351"/>
        <w:gridCol w:w="270"/>
        <w:gridCol w:w="1062"/>
      </w:tblGrid>
      <w:tr w:rsidR="00B7766D" w:rsidRPr="006666FA" w14:paraId="23B2BB26" w14:textId="77777777" w:rsidTr="002C047A">
        <w:trPr>
          <w:trHeight w:val="20"/>
          <w:tblHeader/>
        </w:trPr>
        <w:tc>
          <w:tcPr>
            <w:tcW w:w="3887" w:type="dxa"/>
            <w:vAlign w:val="bottom"/>
          </w:tcPr>
          <w:p w14:paraId="3D4896FD" w14:textId="77777777" w:rsidR="00B7766D" w:rsidRPr="00BB5D56" w:rsidRDefault="00B7766D" w:rsidP="002C047A">
            <w:pPr>
              <w:pStyle w:val="BodyText"/>
              <w:tabs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5D5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B5D5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B5D5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B5D5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103" w:type="dxa"/>
            <w:gridSpan w:val="7"/>
            <w:vAlign w:val="bottom"/>
            <w:hideMark/>
          </w:tcPr>
          <w:p w14:paraId="24D53DDB" w14:textId="77777777" w:rsidR="00B7766D" w:rsidRPr="00BB5D56" w:rsidRDefault="00B7766D" w:rsidP="002C047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5D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7766D" w:rsidRPr="006666FA" w14:paraId="39166E45" w14:textId="77777777" w:rsidTr="002C047A">
        <w:trPr>
          <w:trHeight w:val="20"/>
          <w:tblHeader/>
        </w:trPr>
        <w:tc>
          <w:tcPr>
            <w:tcW w:w="3887" w:type="dxa"/>
            <w:vAlign w:val="bottom"/>
            <w:hideMark/>
          </w:tcPr>
          <w:p w14:paraId="1AC26A50" w14:textId="701AC320" w:rsidR="00B7766D" w:rsidRPr="00BB5D56" w:rsidRDefault="00B7766D" w:rsidP="002C047A">
            <w:pPr>
              <w:pStyle w:val="BodyText"/>
              <w:tabs>
                <w:tab w:val="left" w:pos="720"/>
              </w:tabs>
              <w:spacing w:after="0" w:line="240" w:lineRule="auto"/>
              <w:ind w:left="165" w:right="-111" w:hanging="1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5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รายการเคลื่อนไหวของค่าเผื่อผลขาดทุนด้าน</w:t>
            </w:r>
            <w:r w:rsidRPr="00BB5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BB5D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เครดิตที่คาดว่าจะเกิดขึ้น</w:t>
            </w:r>
          </w:p>
        </w:tc>
        <w:tc>
          <w:tcPr>
            <w:tcW w:w="1530" w:type="dxa"/>
            <w:vAlign w:val="bottom"/>
            <w:hideMark/>
          </w:tcPr>
          <w:p w14:paraId="2F7539CF" w14:textId="77777777" w:rsidR="00B7766D" w:rsidRPr="00BB5D56" w:rsidRDefault="00B7766D" w:rsidP="002C047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5D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ผลขาดทุนด้านเครดิตที่คาดว่าจะเกิดขึ้นใน</w:t>
            </w:r>
            <w:r w:rsidRPr="00BB5D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BB5D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B5D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3F377D43" w14:textId="77777777" w:rsidR="00B7766D" w:rsidRPr="00BB5D56" w:rsidRDefault="00B7766D" w:rsidP="002C047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4ECD3C9E" w14:textId="77777777" w:rsidR="00B7766D" w:rsidRPr="00BB5D56" w:rsidRDefault="00B7766D" w:rsidP="002C047A">
            <w:pPr>
              <w:tabs>
                <w:tab w:val="left" w:pos="72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5D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ผลขาดทุนด้านเครดิตที่คาดว่าจะเกิดขึ้นตลอดอายุ</w:t>
            </w:r>
            <w:r w:rsidRPr="00BB5D5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B5D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329B6BF7" w14:textId="77777777" w:rsidR="00B7766D" w:rsidRPr="00BB5D56" w:rsidRDefault="00B7766D" w:rsidP="002C047A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  <w:hideMark/>
          </w:tcPr>
          <w:p w14:paraId="0F89B228" w14:textId="77777777" w:rsidR="00B7766D" w:rsidRPr="00BB5D56" w:rsidRDefault="00B7766D" w:rsidP="002C047A">
            <w:pPr>
              <w:tabs>
                <w:tab w:val="left" w:pos="72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5D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ผลขาดทุนด้านเครดิตที่คาดว่าจะเกิดขึ้นตลอดอายุ</w:t>
            </w:r>
            <w:r w:rsidRPr="00BB5D5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B5D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308470B0" w14:textId="77777777" w:rsidR="00B7766D" w:rsidRPr="00BB5D56" w:rsidRDefault="00B7766D" w:rsidP="002C047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  <w:hideMark/>
          </w:tcPr>
          <w:p w14:paraId="63E3E6B4" w14:textId="77777777" w:rsidR="00B7766D" w:rsidRPr="00BB5D56" w:rsidRDefault="00B7766D" w:rsidP="002C047A">
            <w:pPr>
              <w:tabs>
                <w:tab w:val="left" w:pos="72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5D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7766D" w:rsidRPr="006666FA" w14:paraId="1512BD09" w14:textId="77777777" w:rsidTr="002C047A">
        <w:trPr>
          <w:trHeight w:hRule="exact" w:val="380"/>
          <w:tblHeader/>
        </w:trPr>
        <w:tc>
          <w:tcPr>
            <w:tcW w:w="3887" w:type="dxa"/>
            <w:vAlign w:val="bottom"/>
          </w:tcPr>
          <w:p w14:paraId="2C910F9B" w14:textId="77777777" w:rsidR="00B7766D" w:rsidRPr="00BB5D56" w:rsidRDefault="00B7766D" w:rsidP="002C047A">
            <w:pPr>
              <w:tabs>
                <w:tab w:val="left" w:pos="720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03" w:type="dxa"/>
            <w:gridSpan w:val="7"/>
            <w:hideMark/>
          </w:tcPr>
          <w:p w14:paraId="54106C2C" w14:textId="77777777" w:rsidR="00B7766D" w:rsidRPr="00BB5D56" w:rsidRDefault="00B7766D" w:rsidP="002C047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5D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5D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7766D" w:rsidRPr="006666FA" w14:paraId="1874E41F" w14:textId="77777777" w:rsidTr="002C047A">
        <w:trPr>
          <w:trHeight w:val="20"/>
          <w:tblHeader/>
        </w:trPr>
        <w:tc>
          <w:tcPr>
            <w:tcW w:w="3887" w:type="dxa"/>
            <w:vAlign w:val="bottom"/>
            <w:hideMark/>
          </w:tcPr>
          <w:p w14:paraId="0AEACF13" w14:textId="77777777" w:rsidR="00B7766D" w:rsidRPr="00BB5D56" w:rsidRDefault="00B7766D" w:rsidP="002C04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5D5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</w:tcPr>
          <w:p w14:paraId="6D16C658" w14:textId="77777777" w:rsidR="00B7766D" w:rsidRPr="00BB5D56" w:rsidRDefault="00B7766D" w:rsidP="002856E3">
            <w:pPr>
              <w:tabs>
                <w:tab w:val="left" w:pos="720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C411E3" w14:textId="77777777" w:rsidR="00B7766D" w:rsidRPr="00BB5D56" w:rsidRDefault="00B7766D" w:rsidP="002C047A">
            <w:pPr>
              <w:tabs>
                <w:tab w:val="left" w:pos="720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EEE4F2" w14:textId="77777777" w:rsidR="00B7766D" w:rsidRPr="00BB5D56" w:rsidRDefault="00B7766D" w:rsidP="002856E3">
            <w:pPr>
              <w:tabs>
                <w:tab w:val="left" w:pos="72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1C339" w14:textId="77777777" w:rsidR="00B7766D" w:rsidRPr="00BB5D56" w:rsidRDefault="00B7766D" w:rsidP="002C047A">
            <w:pPr>
              <w:tabs>
                <w:tab w:val="left" w:pos="720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623B3B18" w14:textId="77777777" w:rsidR="00B7766D" w:rsidRPr="00BB5D56" w:rsidRDefault="00B7766D" w:rsidP="002856E3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56FC4F" w14:textId="77777777" w:rsidR="00B7766D" w:rsidRPr="00BB5D56" w:rsidRDefault="00B7766D" w:rsidP="002C047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51A2E74" w14:textId="77777777" w:rsidR="00B7766D" w:rsidRPr="00BB5D56" w:rsidRDefault="00B7766D" w:rsidP="002856E3">
            <w:pPr>
              <w:tabs>
                <w:tab w:val="left" w:pos="9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D56" w:rsidRPr="006666FA" w14:paraId="6D36A276" w14:textId="77777777" w:rsidTr="002C047A">
        <w:trPr>
          <w:trHeight w:val="20"/>
          <w:tblHeader/>
        </w:trPr>
        <w:tc>
          <w:tcPr>
            <w:tcW w:w="3887" w:type="dxa"/>
            <w:vAlign w:val="bottom"/>
            <w:hideMark/>
          </w:tcPr>
          <w:p w14:paraId="576033C8" w14:textId="77AA2379" w:rsidR="00BB5D56" w:rsidRPr="00BB5D56" w:rsidRDefault="00BB5D56" w:rsidP="00BB5D56">
            <w:pPr>
              <w:pStyle w:val="BodyText"/>
              <w:tabs>
                <w:tab w:val="left" w:pos="164"/>
              </w:tabs>
              <w:spacing w:after="0" w:line="240" w:lineRule="auto"/>
              <w:ind w:left="164" w:right="-111" w:hanging="164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5D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 วันที่</w:t>
            </w:r>
            <w:r w:rsidRPr="00BB5D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B5D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B5D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มกราคม</w:t>
            </w:r>
            <w:r w:rsidRPr="00BB5D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30" w:type="dxa"/>
          </w:tcPr>
          <w:p w14:paraId="20AF542D" w14:textId="5A4C7AE0" w:rsidR="00BB5D56" w:rsidRPr="00BB5D56" w:rsidRDefault="00BB5D56" w:rsidP="00BB5D56">
            <w:pPr>
              <w:tabs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5D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3D17FF" w14:textId="77777777" w:rsidR="00BB5D56" w:rsidRPr="00BB5D56" w:rsidRDefault="00BB5D56" w:rsidP="00BB5D56">
            <w:pPr>
              <w:tabs>
                <w:tab w:val="decimal" w:pos="7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CE365B" w14:textId="2BF9102D" w:rsidR="00BB5D56" w:rsidRPr="00BB5D56" w:rsidRDefault="00BB5D56" w:rsidP="00BB5D56">
            <w:pPr>
              <w:tabs>
                <w:tab w:val="decimal" w:pos="707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BB5D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07F4AF" w14:textId="77777777" w:rsidR="00BB5D56" w:rsidRPr="00BB5D56" w:rsidRDefault="00BB5D56" w:rsidP="00BB5D56">
            <w:pPr>
              <w:tabs>
                <w:tab w:val="left" w:pos="720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5D42C8AF" w14:textId="568AC875" w:rsidR="00BB5D56" w:rsidRPr="00BB5D56" w:rsidRDefault="00B30E1D" w:rsidP="00BB5D56">
            <w:pPr>
              <w:tabs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B5D56" w:rsidRPr="00BB5D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</w:p>
        </w:tc>
        <w:tc>
          <w:tcPr>
            <w:tcW w:w="270" w:type="dxa"/>
            <w:vAlign w:val="bottom"/>
          </w:tcPr>
          <w:p w14:paraId="6619C155" w14:textId="77777777" w:rsidR="00BB5D56" w:rsidRPr="00BB5D56" w:rsidRDefault="00BB5D56" w:rsidP="00BB5D56">
            <w:pPr>
              <w:tabs>
                <w:tab w:val="left" w:pos="720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51AB8F8" w14:textId="18A4DFC3" w:rsidR="00BB5D56" w:rsidRPr="00BB5D56" w:rsidRDefault="00B30E1D" w:rsidP="00BB5D56">
            <w:pPr>
              <w:tabs>
                <w:tab w:val="decimal" w:pos="6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B5D56" w:rsidRPr="00BB5D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</w:p>
        </w:tc>
      </w:tr>
      <w:tr w:rsidR="00BB5D56" w:rsidRPr="006666FA" w14:paraId="24F609D8" w14:textId="77777777" w:rsidTr="004760F0">
        <w:trPr>
          <w:trHeight w:val="20"/>
          <w:tblHeader/>
        </w:trPr>
        <w:tc>
          <w:tcPr>
            <w:tcW w:w="3887" w:type="dxa"/>
            <w:vAlign w:val="bottom"/>
          </w:tcPr>
          <w:p w14:paraId="640374B0" w14:textId="4CBACC77" w:rsidR="00BB5D56" w:rsidRPr="00BB5D56" w:rsidRDefault="00BB5D56" w:rsidP="00BB5D56">
            <w:pPr>
              <w:pStyle w:val="BodyText"/>
              <w:tabs>
                <w:tab w:val="left" w:pos="720"/>
              </w:tabs>
              <w:spacing w:after="0" w:line="240" w:lineRule="auto"/>
              <w:ind w:left="252" w:right="-111" w:hanging="25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B5D5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530" w:type="dxa"/>
            <w:vAlign w:val="bottom"/>
          </w:tcPr>
          <w:p w14:paraId="73A06C76" w14:textId="4312C3F5" w:rsidR="00BB5D56" w:rsidRPr="00BB5D56" w:rsidRDefault="00BB5D56" w:rsidP="00BB5D56">
            <w:pPr>
              <w:tabs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5D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C6DD39D" w14:textId="77777777" w:rsidR="00BB5D56" w:rsidRPr="00BB5D56" w:rsidRDefault="00BB5D56" w:rsidP="00BB5D56">
            <w:pPr>
              <w:tabs>
                <w:tab w:val="decimal" w:pos="797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5C2BD7" w14:textId="30D7EE58" w:rsidR="00BB5D56" w:rsidRPr="00BB5D56" w:rsidRDefault="00BB5D56" w:rsidP="00BB5D56">
            <w:pPr>
              <w:tabs>
                <w:tab w:val="decimal" w:pos="707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BB5D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0AB00D" w14:textId="77777777" w:rsidR="00BB5D56" w:rsidRPr="00BB5D56" w:rsidRDefault="00BB5D56" w:rsidP="00BB5D56">
            <w:pPr>
              <w:tabs>
                <w:tab w:val="decimal" w:pos="487"/>
              </w:tabs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40108723" w14:textId="74E8659C" w:rsidR="00BB5D56" w:rsidRPr="00BB5D56" w:rsidRDefault="00BB5D56" w:rsidP="00BB5D56">
            <w:pPr>
              <w:tabs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5D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B5D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  <w:r w:rsidRPr="00BB5D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51D2E31" w14:textId="77777777" w:rsidR="00BB5D56" w:rsidRPr="00BB5D56" w:rsidRDefault="00BB5D56" w:rsidP="00BB5D56">
            <w:pPr>
              <w:tabs>
                <w:tab w:val="decimal" w:pos="487"/>
              </w:tabs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B81FDE4" w14:textId="11A57252" w:rsidR="00BB5D56" w:rsidRPr="00BB5D56" w:rsidRDefault="00BB5D56" w:rsidP="00BB5D56">
            <w:pPr>
              <w:tabs>
                <w:tab w:val="decimal" w:pos="689"/>
              </w:tabs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5D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B5D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  <w:r w:rsidRPr="00BB5D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B5D56" w:rsidRPr="006666FA" w14:paraId="15185C94" w14:textId="77777777" w:rsidTr="002C047A">
        <w:trPr>
          <w:trHeight w:val="20"/>
          <w:tblHeader/>
        </w:trPr>
        <w:tc>
          <w:tcPr>
            <w:tcW w:w="3887" w:type="dxa"/>
            <w:vAlign w:val="bottom"/>
            <w:hideMark/>
          </w:tcPr>
          <w:p w14:paraId="3023D47D" w14:textId="3E90919C" w:rsidR="00BB5D56" w:rsidRPr="00BB5D56" w:rsidRDefault="00BB5D56" w:rsidP="00BB5D5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5D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  <w:r w:rsidRPr="00BB5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BB5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B5D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BB5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B30E1D"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9B8F95" w14:textId="3F6D2C62" w:rsidR="00BB5D56" w:rsidRPr="00BB5D56" w:rsidRDefault="00BB5D56" w:rsidP="00BB5D56">
            <w:pPr>
              <w:tabs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5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E02E9C" w14:textId="77777777" w:rsidR="00BB5D56" w:rsidRPr="00BB5D56" w:rsidRDefault="00BB5D56" w:rsidP="00BB5D56">
            <w:pPr>
              <w:tabs>
                <w:tab w:val="decimal" w:pos="7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68C43B" w14:textId="2556EF78" w:rsidR="00BB5D56" w:rsidRPr="00BB5D56" w:rsidRDefault="00BB5D56" w:rsidP="00BB5D56">
            <w:pPr>
              <w:tabs>
                <w:tab w:val="decimal" w:pos="707"/>
              </w:tabs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5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3CCFB2" w14:textId="77777777" w:rsidR="00BB5D56" w:rsidRPr="00BB5D56" w:rsidRDefault="00BB5D56" w:rsidP="00BB5D56">
            <w:pPr>
              <w:tabs>
                <w:tab w:val="left" w:pos="720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F8A558" w14:textId="38A697E8" w:rsidR="00BB5D56" w:rsidRPr="00BB5D56" w:rsidRDefault="00B30E1D" w:rsidP="00BB5D56">
            <w:pPr>
              <w:tabs>
                <w:tab w:val="decimal" w:pos="9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</w:p>
        </w:tc>
        <w:tc>
          <w:tcPr>
            <w:tcW w:w="270" w:type="dxa"/>
            <w:vAlign w:val="bottom"/>
          </w:tcPr>
          <w:p w14:paraId="54EC1E53" w14:textId="77777777" w:rsidR="00BB5D56" w:rsidRPr="00BB5D56" w:rsidRDefault="00BB5D56" w:rsidP="00BB5D56">
            <w:pPr>
              <w:tabs>
                <w:tab w:val="left" w:pos="720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542B93" w14:textId="2EFF6197" w:rsidR="00BB5D56" w:rsidRPr="00BB5D56" w:rsidRDefault="00B30E1D" w:rsidP="00BB5D56">
            <w:pPr>
              <w:tabs>
                <w:tab w:val="decimal" w:pos="68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</w:p>
        </w:tc>
      </w:tr>
    </w:tbl>
    <w:p w14:paraId="39841E39" w14:textId="77777777" w:rsidR="00B7766D" w:rsidRPr="004841AD" w:rsidRDefault="00B7766D" w:rsidP="00B7766D">
      <w:pPr>
        <w:spacing w:line="240" w:lineRule="auto"/>
        <w:ind w:left="540" w:right="-7"/>
        <w:jc w:val="both"/>
        <w:rPr>
          <w:rFonts w:asciiTheme="majorBidi" w:eastAsia="Calibri" w:hAnsiTheme="majorBidi" w:cstheme="majorBidi"/>
          <w:sz w:val="20"/>
          <w:lang w:bidi="th-TH"/>
        </w:rPr>
      </w:pPr>
    </w:p>
    <w:p w14:paraId="1C88496D" w14:textId="77777777" w:rsidR="00B7766D" w:rsidRPr="006666FA" w:rsidRDefault="00B7766D" w:rsidP="00B7766D">
      <w:pPr>
        <w:spacing w:line="240" w:lineRule="auto"/>
        <w:ind w:left="1260" w:right="-7" w:hanging="450"/>
        <w:jc w:val="both"/>
        <w:rPr>
          <w:rFonts w:asciiTheme="majorBidi" w:eastAsia="Calibri" w:hAnsiTheme="majorBidi" w:cstheme="majorBidi"/>
          <w:b/>
          <w:bCs/>
          <w:i/>
          <w:iCs/>
          <w:color w:val="0000FF"/>
          <w:sz w:val="30"/>
          <w:szCs w:val="30"/>
        </w:rPr>
      </w:pPr>
      <w:r w:rsidRPr="006666FA">
        <w:rPr>
          <w:rFonts w:asciiTheme="majorBidi" w:eastAsia="Calibri" w:hAnsiTheme="majorBidi" w:cstheme="majorBidi"/>
          <w:sz w:val="30"/>
          <w:szCs w:val="30"/>
        </w:rPr>
        <w:t>(</w:t>
      </w:r>
      <w:r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B30E1D" w:rsidRPr="00B30E1D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B30E1D" w:rsidRPr="00B30E1D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Pr="006666FA">
        <w:rPr>
          <w:rFonts w:asciiTheme="majorBidi" w:eastAsia="Calibri" w:hAnsiTheme="majorBidi" w:cstheme="majorBidi"/>
          <w:sz w:val="30"/>
          <w:szCs w:val="30"/>
        </w:rPr>
        <w:t>)</w:t>
      </w:r>
      <w:r w:rsidRPr="006666FA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6666FA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33759079" w14:textId="77777777" w:rsidR="00B7766D" w:rsidRPr="004841AD" w:rsidRDefault="00B7766D" w:rsidP="00B7766D">
      <w:pPr>
        <w:spacing w:line="240" w:lineRule="auto"/>
        <w:ind w:left="1350" w:right="-7" w:hanging="450"/>
        <w:jc w:val="both"/>
        <w:rPr>
          <w:rFonts w:asciiTheme="majorBidi" w:eastAsia="Calibri" w:hAnsiTheme="majorBidi" w:cstheme="majorBidi"/>
          <w:sz w:val="20"/>
        </w:rPr>
      </w:pPr>
      <w:r w:rsidRPr="006666FA">
        <w:rPr>
          <w:rFonts w:asciiTheme="majorBidi" w:eastAsia="Calibri" w:hAnsiTheme="majorBidi" w:cstheme="majorBidi"/>
          <w:sz w:val="30"/>
          <w:szCs w:val="30"/>
        </w:rPr>
        <w:tab/>
      </w:r>
    </w:p>
    <w:p w14:paraId="03837CB6" w14:textId="7E080A40" w:rsidR="004841AD" w:rsidRDefault="00B7766D" w:rsidP="004841AD">
      <w:pPr>
        <w:spacing w:line="240" w:lineRule="auto"/>
        <w:ind w:left="1350" w:right="-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666FA">
        <w:rPr>
          <w:rFonts w:asciiTheme="majorBidi" w:eastAsia="Calibri" w:hAnsiTheme="majorBidi" w:cstheme="majorBidi"/>
          <w:sz w:val="30"/>
          <w:szCs w:val="30"/>
          <w:cs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</w:t>
      </w:r>
      <w:r w:rsidRPr="006666FA">
        <w:rPr>
          <w:rFonts w:asciiTheme="majorBidi" w:eastAsia="Calibri" w:hAnsiTheme="majorBidi" w:cstheme="majorBidi"/>
          <w:sz w:val="30"/>
          <w:szCs w:val="30"/>
          <w:cs/>
          <w:lang w:bidi="th-TH"/>
        </w:rPr>
        <w:t>ถูก</w:t>
      </w:r>
      <w:r w:rsidRPr="006666FA">
        <w:rPr>
          <w:rFonts w:asciiTheme="majorBidi" w:eastAsia="Calibr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จำกัดเนื่องจากคู่สัญญาเป็นธนาคารและสถาบันการเงินที่มีอันดับความน่าเชื่อถือ ซึ่งกลุ่มบริษัทพิจารณาว่ามีความเสี่ยงด้านเครดิตต่ำ</w:t>
      </w:r>
    </w:p>
    <w:p w14:paraId="3ED7DBDE" w14:textId="77777777" w:rsidR="004841AD" w:rsidRPr="004841AD" w:rsidRDefault="004841AD" w:rsidP="00B7766D">
      <w:pPr>
        <w:spacing w:line="240" w:lineRule="auto"/>
        <w:rPr>
          <w:rFonts w:asciiTheme="majorBidi" w:eastAsia="Calibri" w:hAnsiTheme="majorBidi" w:cstheme="majorBidi"/>
          <w:sz w:val="20"/>
          <w:highlight w:val="cyan"/>
        </w:rPr>
      </w:pPr>
    </w:p>
    <w:p w14:paraId="15AAE076" w14:textId="77777777" w:rsidR="00B7766D" w:rsidRPr="000C2B3B" w:rsidRDefault="00B7766D" w:rsidP="00B7766D">
      <w:pPr>
        <w:spacing w:line="240" w:lineRule="auto"/>
        <w:ind w:left="1260" w:right="-7" w:hanging="450"/>
        <w:jc w:val="both"/>
        <w:rPr>
          <w:rFonts w:asciiTheme="majorBidi" w:eastAsia="Calibri" w:hAnsiTheme="majorBidi" w:cstheme="majorBidi"/>
          <w:b/>
          <w:bCs/>
          <w:i/>
          <w:iCs/>
          <w:color w:val="0000FF"/>
          <w:sz w:val="30"/>
          <w:szCs w:val="30"/>
        </w:rPr>
      </w:pPr>
      <w:r w:rsidRPr="000C2B3B">
        <w:rPr>
          <w:rFonts w:asciiTheme="majorBidi" w:eastAsia="Calibri" w:hAnsiTheme="majorBidi" w:cstheme="majorBidi"/>
          <w:sz w:val="30"/>
          <w:szCs w:val="30"/>
        </w:rPr>
        <w:t>(</w:t>
      </w:r>
      <w:r w:rsidRPr="000C2B3B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0C2B3B">
        <w:rPr>
          <w:rFonts w:asciiTheme="majorBidi" w:eastAsia="Calibri" w:hAnsiTheme="majorBidi" w:cstheme="majorBidi"/>
          <w:sz w:val="30"/>
          <w:szCs w:val="30"/>
        </w:rPr>
        <w:t>.</w:t>
      </w:r>
      <w:r w:rsidR="00B30E1D" w:rsidRPr="00B30E1D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0C2B3B">
        <w:rPr>
          <w:rFonts w:asciiTheme="majorBidi" w:eastAsia="Calibri" w:hAnsiTheme="majorBidi" w:cstheme="majorBidi"/>
          <w:sz w:val="30"/>
          <w:szCs w:val="30"/>
        </w:rPr>
        <w:t>.</w:t>
      </w:r>
      <w:r w:rsidR="00B30E1D" w:rsidRPr="00B30E1D">
        <w:rPr>
          <w:rFonts w:asciiTheme="majorBidi" w:eastAsia="Calibri" w:hAnsiTheme="majorBidi" w:cstheme="majorBidi"/>
          <w:sz w:val="30"/>
          <w:szCs w:val="30"/>
          <w:lang w:val="en-US"/>
        </w:rPr>
        <w:t>4</w:t>
      </w:r>
      <w:r w:rsidRPr="000C2B3B">
        <w:rPr>
          <w:rFonts w:asciiTheme="majorBidi" w:eastAsia="Calibri" w:hAnsiTheme="majorBidi" w:cstheme="majorBidi"/>
          <w:sz w:val="30"/>
          <w:szCs w:val="30"/>
        </w:rPr>
        <w:t>)</w:t>
      </w:r>
      <w:r w:rsidRPr="000C2B3B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0C2B3B">
        <w:rPr>
          <w:rFonts w:asciiTheme="majorBidi" w:eastAsia="Calibri" w:hAnsiTheme="majorBidi" w:cstheme="majorBidi"/>
          <w:sz w:val="30"/>
          <w:szCs w:val="30"/>
          <w:cs/>
        </w:rPr>
        <w:t>การค้ำประกัน</w:t>
      </w:r>
      <w:r w:rsidRPr="000C2B3B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 </w:t>
      </w:r>
    </w:p>
    <w:p w14:paraId="5771DD04" w14:textId="77777777" w:rsidR="00B7766D" w:rsidRPr="004841AD" w:rsidRDefault="00B7766D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4638CD9A" w14:textId="6E79870B" w:rsidR="00B7766D" w:rsidRPr="006666FA" w:rsidRDefault="000C2B3B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35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กลุ่มบริษัทมี</w:t>
      </w:r>
      <w:r w:rsidR="00B7766D" w:rsidRPr="000C2B3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นโยบายให้การค้ำประกันทางการเงินแก่หนี้สินของบริษัทย่อยเท่านั้น ณ วันที่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B7766D" w:rsidRPr="000C2B3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7766D" w:rsidRPr="000C2B3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1E159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E159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กลุ่มบริษัทออกหนังสือ</w:t>
      </w:r>
      <w:r w:rsidR="00B7766D" w:rsidRPr="000C2B3B">
        <w:rPr>
          <w:rFonts w:asciiTheme="majorBidi" w:hAnsiTheme="majorBidi" w:cstheme="majorBidi"/>
          <w:sz w:val="30"/>
          <w:szCs w:val="30"/>
          <w:cs/>
          <w:lang w:val="en-US" w:bidi="th-TH"/>
        </w:rPr>
        <w:t>ค้ำประกันวงเงินสินเชื่อกับธนาคารสำหรับบริษัทย่อย</w:t>
      </w:r>
      <w:r w:rsidR="005836A8" w:rsidRPr="000C2B3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หลาย</w:t>
      </w:r>
      <w:r w:rsidR="00B7766D" w:rsidRPr="000C2B3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แห่ง </w:t>
      </w:r>
      <w:r w:rsidR="00B7766D" w:rsidRPr="000C2B3B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B7766D" w:rsidRPr="000C2B3B">
        <w:rPr>
          <w:rFonts w:asciiTheme="majorBidi" w:hAnsiTheme="majorBidi" w:cstheme="majorBidi"/>
          <w:sz w:val="30"/>
          <w:szCs w:val="30"/>
          <w:cs/>
          <w:lang w:val="en-US" w:bidi="th-TH"/>
        </w:rPr>
        <w:t>ดูหมายเหตุข้อ</w:t>
      </w:r>
      <w:r w:rsidR="00B7766D" w:rsidRPr="000C2B3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20</w:t>
      </w:r>
      <w:r w:rsidR="00B7766D" w:rsidRPr="000C2B3B">
        <w:rPr>
          <w:rFonts w:asciiTheme="majorBidi" w:hAnsiTheme="majorBidi" w:cstheme="majorBidi"/>
          <w:sz w:val="30"/>
          <w:szCs w:val="30"/>
          <w:lang w:val="en-US" w:bidi="th-TH"/>
        </w:rPr>
        <w:t>)</w:t>
      </w:r>
    </w:p>
    <w:p w14:paraId="0C345D0C" w14:textId="77777777" w:rsidR="00B7766D" w:rsidRDefault="00B7766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35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70ABF53" w14:textId="77777777" w:rsidR="00B7766D" w:rsidRPr="006666FA" w:rsidRDefault="00B7766D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900" w:hanging="450"/>
        <w:contextualSpacing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ข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2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) 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ความเสี่ยงด้านสภาพคล่อง</w:t>
      </w:r>
      <w:r w:rsidRPr="006666FA">
        <w:rPr>
          <w:rFonts w:asciiTheme="majorBidi" w:hAnsiTheme="majorBidi" w:cstheme="majorBidi"/>
          <w:b/>
          <w:bCs/>
          <w:color w:val="0000FF"/>
          <w:sz w:val="30"/>
          <w:szCs w:val="30"/>
          <w:cs/>
          <w:lang w:val="en-US" w:bidi="th-TH"/>
        </w:rPr>
        <w:t xml:space="preserve"> </w:t>
      </w:r>
    </w:p>
    <w:p w14:paraId="025AADAB" w14:textId="77777777" w:rsidR="00B7766D" w:rsidRPr="006666FA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BC53CC7" w14:textId="77777777" w:rsidR="00B7766D" w:rsidRDefault="00B7766D" w:rsidP="00810D97">
      <w:pPr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58D51715" w14:textId="77777777" w:rsidR="00031835" w:rsidRDefault="00031835" w:rsidP="00810D97">
      <w:pPr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D375B0F" w14:textId="77777777" w:rsidR="00031835" w:rsidRDefault="00031835" w:rsidP="00810D97">
      <w:pPr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AAB8FB6" w14:textId="77777777" w:rsidR="00031835" w:rsidRDefault="00031835" w:rsidP="00810D97">
      <w:pPr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8B99F53" w14:textId="77777777" w:rsidR="00B7766D" w:rsidRPr="006666FA" w:rsidRDefault="00B7766D" w:rsidP="00810D97">
      <w:pPr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421F577" w14:textId="65DAC35B" w:rsidR="00B7766D" w:rsidRDefault="00B7766D" w:rsidP="00810D97">
      <w:pPr>
        <w:spacing w:line="240" w:lineRule="atLeast"/>
        <w:ind w:left="90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ณ วันที่รายงาน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14855E77" w14:textId="77777777" w:rsidR="004841AD" w:rsidRPr="006666FA" w:rsidRDefault="004841AD" w:rsidP="008820B2">
      <w:pPr>
        <w:spacing w:line="240" w:lineRule="atLeast"/>
        <w:ind w:left="907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DA466CA" w14:textId="77777777" w:rsidR="00810D97" w:rsidRPr="00BB5D56" w:rsidRDefault="00810D97" w:rsidP="00BB5D56">
      <w:pPr>
        <w:spacing w:line="240" w:lineRule="auto"/>
        <w:rPr>
          <w:sz w:val="2"/>
          <w:szCs w:val="2"/>
        </w:rPr>
      </w:pPr>
    </w:p>
    <w:tbl>
      <w:tblPr>
        <w:tblStyle w:val="TableGrid15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3335"/>
        <w:gridCol w:w="1074"/>
        <w:gridCol w:w="192"/>
        <w:gridCol w:w="1074"/>
        <w:gridCol w:w="192"/>
        <w:gridCol w:w="1102"/>
        <w:gridCol w:w="248"/>
        <w:gridCol w:w="1080"/>
        <w:gridCol w:w="194"/>
        <w:gridCol w:w="1054"/>
      </w:tblGrid>
      <w:tr w:rsidR="00810D97" w:rsidRPr="00D90F98" w14:paraId="1F8202DC" w14:textId="77777777" w:rsidTr="008820B2">
        <w:tc>
          <w:tcPr>
            <w:tcW w:w="3335" w:type="dxa"/>
          </w:tcPr>
          <w:p w14:paraId="4A53AC6D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</w:tcPr>
          <w:p w14:paraId="3B5AA53E" w14:textId="6E903C39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Pr="00FC0E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810D97" w:rsidRPr="00D90F98" w14:paraId="12D4B29B" w14:textId="77777777" w:rsidTr="008820B2">
        <w:tc>
          <w:tcPr>
            <w:tcW w:w="3335" w:type="dxa"/>
          </w:tcPr>
          <w:p w14:paraId="047C3865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4" w:type="dxa"/>
          </w:tcPr>
          <w:p w14:paraId="2C8C3031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192195CE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4944" w:type="dxa"/>
            <w:gridSpan w:val="7"/>
            <w:vAlign w:val="bottom"/>
          </w:tcPr>
          <w:p w14:paraId="7B309BC4" w14:textId="750C69A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กระแสเงินสดตามสัญญา</w:t>
            </w:r>
          </w:p>
        </w:tc>
      </w:tr>
      <w:tr w:rsidR="00810D97" w:rsidRPr="00D90F98" w14:paraId="383037DA" w14:textId="77777777" w:rsidTr="008820B2">
        <w:tc>
          <w:tcPr>
            <w:tcW w:w="3335" w:type="dxa"/>
            <w:vAlign w:val="bottom"/>
          </w:tcPr>
          <w:p w14:paraId="0F798663" w14:textId="64D2E14F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 วันที่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074" w:type="dxa"/>
            <w:vAlign w:val="bottom"/>
          </w:tcPr>
          <w:p w14:paraId="1E36E6A0" w14:textId="77777777" w:rsidR="00810D97" w:rsidRPr="00FC0E19" w:rsidRDefault="00810D97" w:rsidP="00BB5D56">
            <w:pPr>
              <w:spacing w:line="280" w:lineRule="atLeas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</w:t>
            </w:r>
          </w:p>
          <w:p w14:paraId="44253C03" w14:textId="3B3A51A1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ตามบัญชี</w:t>
            </w:r>
          </w:p>
        </w:tc>
        <w:tc>
          <w:tcPr>
            <w:tcW w:w="192" w:type="dxa"/>
          </w:tcPr>
          <w:p w14:paraId="637C13D5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74" w:type="dxa"/>
            <w:vAlign w:val="bottom"/>
          </w:tcPr>
          <w:p w14:paraId="2A11BCEE" w14:textId="475A6E98" w:rsidR="00810D97" w:rsidRPr="00D90F98" w:rsidRDefault="00810D97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ภายใน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192" w:type="dxa"/>
            <w:vAlign w:val="bottom"/>
          </w:tcPr>
          <w:p w14:paraId="0589B52E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14:paraId="0EF85A77" w14:textId="7351A6A4" w:rsidR="00810D97" w:rsidRPr="00D90F98" w:rsidRDefault="00810D97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2" w:right="-5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แต่ไม่เกิน 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48" w:type="dxa"/>
            <w:vAlign w:val="bottom"/>
          </w:tcPr>
          <w:p w14:paraId="68B335E9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E280BB4" w14:textId="1E72D139" w:rsidR="00810D97" w:rsidRPr="00D90F98" w:rsidRDefault="00810D97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6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มากกว่า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94" w:type="dxa"/>
            <w:vAlign w:val="bottom"/>
          </w:tcPr>
          <w:p w14:paraId="2155CCFD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54" w:type="dxa"/>
            <w:vAlign w:val="bottom"/>
          </w:tcPr>
          <w:p w14:paraId="73A5BC28" w14:textId="35D1440F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810D97" w:rsidRPr="00D90F98" w14:paraId="3DDC34D4" w14:textId="77777777" w:rsidTr="008820B2">
        <w:tc>
          <w:tcPr>
            <w:tcW w:w="3335" w:type="dxa"/>
          </w:tcPr>
          <w:p w14:paraId="5C964947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</w:tcPr>
          <w:p w14:paraId="382350B6" w14:textId="762DEFEF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FC0E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810D97" w:rsidRPr="00D90F98" w14:paraId="3AF77592" w14:textId="77777777" w:rsidTr="008820B2">
        <w:tc>
          <w:tcPr>
            <w:tcW w:w="3335" w:type="dxa"/>
          </w:tcPr>
          <w:p w14:paraId="18116344" w14:textId="5CB1B774" w:rsidR="00810D97" w:rsidRPr="00A27ED6" w:rsidRDefault="00B30E1D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Pr="00B30E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074" w:type="dxa"/>
          </w:tcPr>
          <w:p w14:paraId="6E19EE0F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73CEA4CA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74" w:type="dxa"/>
          </w:tcPr>
          <w:p w14:paraId="5994D696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290E8D50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02" w:type="dxa"/>
          </w:tcPr>
          <w:p w14:paraId="2E4FF59A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248" w:type="dxa"/>
          </w:tcPr>
          <w:p w14:paraId="4C8DEFFC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80" w:type="dxa"/>
          </w:tcPr>
          <w:p w14:paraId="7C3C649E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4" w:type="dxa"/>
          </w:tcPr>
          <w:p w14:paraId="33ED0BF1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54" w:type="dxa"/>
          </w:tcPr>
          <w:p w14:paraId="27EFF0D9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</w:tr>
      <w:tr w:rsidR="00810D97" w:rsidRPr="00D90F98" w14:paraId="2D4F9F48" w14:textId="77777777" w:rsidTr="008820B2">
        <w:tc>
          <w:tcPr>
            <w:tcW w:w="3335" w:type="dxa"/>
            <w:hideMark/>
          </w:tcPr>
          <w:p w14:paraId="4266397B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หนี้สินทางการเงินที่ไม่ใช่อนุพันธ์</w:t>
            </w:r>
            <w:r w:rsidRPr="00A27E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74" w:type="dxa"/>
          </w:tcPr>
          <w:p w14:paraId="66B7FC8C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3B607109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74" w:type="dxa"/>
          </w:tcPr>
          <w:p w14:paraId="7DDD2881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3DC58C26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02" w:type="dxa"/>
          </w:tcPr>
          <w:p w14:paraId="5E9E5236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248" w:type="dxa"/>
          </w:tcPr>
          <w:p w14:paraId="7AC4DB99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80" w:type="dxa"/>
          </w:tcPr>
          <w:p w14:paraId="6D2971B1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4" w:type="dxa"/>
          </w:tcPr>
          <w:p w14:paraId="69FB8FE8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54" w:type="dxa"/>
          </w:tcPr>
          <w:p w14:paraId="72CC93D1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</w:tr>
      <w:tr w:rsidR="00A3597F" w:rsidRPr="00D90F98" w14:paraId="08BB4ECA" w14:textId="77777777" w:rsidTr="008820B2">
        <w:tc>
          <w:tcPr>
            <w:tcW w:w="3335" w:type="dxa"/>
          </w:tcPr>
          <w:p w14:paraId="37EED629" w14:textId="2741B6C9" w:rsidR="00A3597F" w:rsidRPr="00A27ED6" w:rsidRDefault="00A3597F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เงินเบิกเกินบัญชี</w:t>
            </w:r>
          </w:p>
        </w:tc>
        <w:tc>
          <w:tcPr>
            <w:tcW w:w="1074" w:type="dxa"/>
          </w:tcPr>
          <w:p w14:paraId="609AB11E" w14:textId="727F96A7" w:rsidR="00A3597F" w:rsidRPr="003157FE" w:rsidRDefault="00B30E1D" w:rsidP="00A3597F">
            <w:pPr>
              <w:tabs>
                <w:tab w:val="decimal" w:pos="708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="00A3597F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192" w:type="dxa"/>
          </w:tcPr>
          <w:p w14:paraId="2989BE04" w14:textId="77777777" w:rsidR="00A3597F" w:rsidRPr="003157FE" w:rsidRDefault="00A3597F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4" w:type="dxa"/>
          </w:tcPr>
          <w:p w14:paraId="244B6B6F" w14:textId="1B1AE0E7" w:rsidR="00A3597F" w:rsidRPr="003157FE" w:rsidRDefault="00B30E1D" w:rsidP="00A3597F">
            <w:pPr>
              <w:tabs>
                <w:tab w:val="decimal" w:pos="708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="00A3597F" w:rsidRPr="003157F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192" w:type="dxa"/>
          </w:tcPr>
          <w:p w14:paraId="7C653BD7" w14:textId="77777777" w:rsidR="00A3597F" w:rsidRPr="003157FE" w:rsidRDefault="00A3597F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2" w:type="dxa"/>
          </w:tcPr>
          <w:p w14:paraId="52B5A1FD" w14:textId="127CA637" w:rsidR="00A3597F" w:rsidRPr="003157FE" w:rsidRDefault="001A6BDD" w:rsidP="001A6BDD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1D143C8E" w14:textId="77777777" w:rsidR="00A3597F" w:rsidRPr="003157FE" w:rsidRDefault="00A3597F" w:rsidP="001A6BDD">
            <w:pPr>
              <w:tabs>
                <w:tab w:val="decimal" w:pos="708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C63DEAA" w14:textId="51BD7EB4" w:rsidR="00A3597F" w:rsidRPr="003157FE" w:rsidRDefault="001A6BDD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4" w:type="dxa"/>
          </w:tcPr>
          <w:p w14:paraId="0E61F9C0" w14:textId="77777777" w:rsidR="00A3597F" w:rsidRPr="003157FE" w:rsidRDefault="00A3597F" w:rsidP="001A6BDD">
            <w:pPr>
              <w:tabs>
                <w:tab w:val="decimal" w:pos="708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4" w:type="dxa"/>
          </w:tcPr>
          <w:p w14:paraId="5FB6F3FE" w14:textId="7D01F6B0" w:rsidR="00A3597F" w:rsidRPr="003157FE" w:rsidRDefault="00B30E1D" w:rsidP="001A6BDD">
            <w:pPr>
              <w:tabs>
                <w:tab w:val="decimal" w:pos="708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1A6BDD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</w:t>
            </w:r>
          </w:p>
        </w:tc>
      </w:tr>
      <w:tr w:rsidR="00810D97" w:rsidRPr="00D90F98" w14:paraId="6794DF46" w14:textId="77777777" w:rsidTr="008820B2">
        <w:tc>
          <w:tcPr>
            <w:tcW w:w="3335" w:type="dxa"/>
          </w:tcPr>
          <w:p w14:paraId="2A079E0C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074" w:type="dxa"/>
          </w:tcPr>
          <w:p w14:paraId="0146EB75" w14:textId="59DFACB7" w:rsidR="00810D97" w:rsidRPr="003157FE" w:rsidRDefault="00B30E1D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A3597F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46</w:t>
            </w:r>
            <w:r w:rsidR="00A3597F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714</w:t>
            </w:r>
          </w:p>
        </w:tc>
        <w:tc>
          <w:tcPr>
            <w:tcW w:w="192" w:type="dxa"/>
          </w:tcPr>
          <w:p w14:paraId="18C3AAB8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257905B3" w14:textId="720E72CF" w:rsidR="00810D97" w:rsidRPr="00562599" w:rsidRDefault="00B30E1D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A3597F"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="00F04C81"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55</w:t>
            </w:r>
            <w:r w:rsidR="00A3597F"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="00840A4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758</w:t>
            </w:r>
          </w:p>
        </w:tc>
        <w:tc>
          <w:tcPr>
            <w:tcW w:w="192" w:type="dxa"/>
            <w:shd w:val="clear" w:color="auto" w:fill="auto"/>
          </w:tcPr>
          <w:p w14:paraId="7F69FC51" w14:textId="77777777" w:rsidR="00810D97" w:rsidRPr="00562599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2001BCE5" w14:textId="53013BDC" w:rsidR="00810D97" w:rsidRPr="001D24D1" w:rsidRDefault="001A6BDD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7DB84E44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29F85EF" w14:textId="6DB29375" w:rsidR="00810D97" w:rsidRPr="001D24D1" w:rsidRDefault="001A6BDD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4" w:type="dxa"/>
            <w:shd w:val="clear" w:color="auto" w:fill="auto"/>
          </w:tcPr>
          <w:p w14:paraId="5CE1E5C8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4" w:type="dxa"/>
            <w:shd w:val="clear" w:color="auto" w:fill="auto"/>
          </w:tcPr>
          <w:p w14:paraId="61392031" w14:textId="283A8692" w:rsidR="00810D97" w:rsidRPr="00562599" w:rsidRDefault="00B30E1D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A6BDD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B568A0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1A6BDD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40A4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758</w:t>
            </w:r>
          </w:p>
        </w:tc>
      </w:tr>
      <w:tr w:rsidR="00810D97" w:rsidRPr="00D90F98" w14:paraId="06901780" w14:textId="77777777" w:rsidTr="008820B2">
        <w:tc>
          <w:tcPr>
            <w:tcW w:w="3335" w:type="dxa"/>
            <w:hideMark/>
          </w:tcPr>
          <w:p w14:paraId="55467AB6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เจ้าหนี้การค้า</w:t>
            </w:r>
            <w:r w:rsidRPr="00A27E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74" w:type="dxa"/>
          </w:tcPr>
          <w:p w14:paraId="0BDE82BE" w14:textId="7AB54517" w:rsidR="00810D97" w:rsidRPr="003157FE" w:rsidRDefault="00B30E1D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A3597F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672</w:t>
            </w:r>
            <w:r w:rsidR="00A3597F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665</w:t>
            </w:r>
          </w:p>
        </w:tc>
        <w:tc>
          <w:tcPr>
            <w:tcW w:w="192" w:type="dxa"/>
          </w:tcPr>
          <w:p w14:paraId="724A78B4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2E058EBF" w14:textId="03D02C29" w:rsidR="00810D97" w:rsidRPr="00562599" w:rsidRDefault="00B30E1D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A3597F"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672</w:t>
            </w:r>
            <w:r w:rsidR="00A3597F"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665</w:t>
            </w:r>
          </w:p>
        </w:tc>
        <w:tc>
          <w:tcPr>
            <w:tcW w:w="192" w:type="dxa"/>
            <w:shd w:val="clear" w:color="auto" w:fill="auto"/>
          </w:tcPr>
          <w:p w14:paraId="274255C2" w14:textId="77777777" w:rsidR="00810D97" w:rsidRPr="00562599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36E0ABF9" w14:textId="71624361" w:rsidR="00810D97" w:rsidRPr="001D24D1" w:rsidRDefault="001A6BDD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43247A5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7F37D20" w14:textId="76CFE80F" w:rsidR="00810D97" w:rsidRPr="001D24D1" w:rsidRDefault="001A6BDD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4" w:type="dxa"/>
            <w:shd w:val="clear" w:color="auto" w:fill="auto"/>
          </w:tcPr>
          <w:p w14:paraId="53141BF3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4" w:type="dxa"/>
            <w:shd w:val="clear" w:color="auto" w:fill="auto"/>
          </w:tcPr>
          <w:p w14:paraId="458125B3" w14:textId="12F2EE8F" w:rsidR="00810D97" w:rsidRPr="00562599" w:rsidRDefault="00B30E1D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A6BDD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672</w:t>
            </w:r>
            <w:r w:rsidR="001A6BDD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665</w:t>
            </w:r>
          </w:p>
        </w:tc>
      </w:tr>
      <w:tr w:rsidR="00810D97" w:rsidRPr="00D90F98" w14:paraId="0FD6F0AC" w14:textId="77777777" w:rsidTr="008820B2">
        <w:tc>
          <w:tcPr>
            <w:tcW w:w="3335" w:type="dxa"/>
            <w:hideMark/>
          </w:tcPr>
          <w:p w14:paraId="60E24A50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เจ้าหนี้อื่น</w:t>
            </w:r>
          </w:p>
        </w:tc>
        <w:tc>
          <w:tcPr>
            <w:tcW w:w="1074" w:type="dxa"/>
          </w:tcPr>
          <w:p w14:paraId="6449BD78" w14:textId="2E8D2B5B" w:rsidR="00810D97" w:rsidRPr="003157FE" w:rsidRDefault="00B30E1D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804</w:t>
            </w:r>
            <w:r w:rsidR="00A3597F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192" w:type="dxa"/>
          </w:tcPr>
          <w:p w14:paraId="7BF69FB3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3F598093" w14:textId="74E1ED8C" w:rsidR="00810D97" w:rsidRPr="00562599" w:rsidRDefault="00B30E1D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804</w:t>
            </w:r>
            <w:r w:rsidR="00A3597F"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192" w:type="dxa"/>
            <w:shd w:val="clear" w:color="auto" w:fill="auto"/>
          </w:tcPr>
          <w:p w14:paraId="4A528BEF" w14:textId="77777777" w:rsidR="00810D97" w:rsidRPr="00562599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5BCF30B5" w14:textId="61BFE5FC" w:rsidR="00810D97" w:rsidRPr="001D24D1" w:rsidRDefault="001A6BDD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68C6446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EFA713" w14:textId="210691B2" w:rsidR="00810D97" w:rsidRPr="001D24D1" w:rsidRDefault="001A6BDD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4" w:type="dxa"/>
            <w:shd w:val="clear" w:color="auto" w:fill="auto"/>
          </w:tcPr>
          <w:p w14:paraId="7EE94EFA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4" w:type="dxa"/>
            <w:shd w:val="clear" w:color="auto" w:fill="auto"/>
          </w:tcPr>
          <w:p w14:paraId="5787CD2C" w14:textId="4B45CA5A" w:rsidR="00810D97" w:rsidRPr="00562599" w:rsidRDefault="00B30E1D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804</w:t>
            </w:r>
            <w:r w:rsidR="001A6BDD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321</w:t>
            </w:r>
          </w:p>
        </w:tc>
      </w:tr>
      <w:tr w:rsidR="00810D97" w:rsidRPr="00D90F98" w14:paraId="663229F8" w14:textId="77777777" w:rsidTr="008820B2">
        <w:tc>
          <w:tcPr>
            <w:tcW w:w="3335" w:type="dxa"/>
          </w:tcPr>
          <w:p w14:paraId="43DBA83D" w14:textId="5ABB709B" w:rsidR="00810D97" w:rsidRPr="00A27ED6" w:rsidRDefault="00810D97" w:rsidP="001D24D1">
            <w:pPr>
              <w:spacing w:line="280" w:lineRule="atLeast"/>
              <w:ind w:left="73" w:right="-90" w:hanging="6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เจ้าหนี้สินเชื่อสำหรับสินค้าเพื่อการจัดแสดง</w:t>
            </w:r>
          </w:p>
        </w:tc>
        <w:tc>
          <w:tcPr>
            <w:tcW w:w="1074" w:type="dxa"/>
          </w:tcPr>
          <w:p w14:paraId="5CD1F703" w14:textId="407E08E6" w:rsidR="00810D97" w:rsidRPr="003157FE" w:rsidRDefault="00B30E1D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954</w:t>
            </w:r>
            <w:r w:rsidR="00A3597F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192" w:type="dxa"/>
          </w:tcPr>
          <w:p w14:paraId="7DFE1989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182688BE" w14:textId="34ECCC9E" w:rsidR="00810D97" w:rsidRPr="00562599" w:rsidRDefault="00B30E1D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954</w:t>
            </w:r>
            <w:r w:rsidR="001A6BDD"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192" w:type="dxa"/>
            <w:shd w:val="clear" w:color="auto" w:fill="auto"/>
          </w:tcPr>
          <w:p w14:paraId="7A95A79B" w14:textId="77777777" w:rsidR="00810D97" w:rsidRPr="00562599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5A4BCFA1" w14:textId="275038A9" w:rsidR="00810D97" w:rsidRPr="001D24D1" w:rsidRDefault="001A6BDD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9694A1A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74C8F87" w14:textId="0160A733" w:rsidR="00810D97" w:rsidRPr="001D24D1" w:rsidRDefault="001A6BDD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4" w:type="dxa"/>
            <w:shd w:val="clear" w:color="auto" w:fill="auto"/>
          </w:tcPr>
          <w:p w14:paraId="5F2AFDD7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4" w:type="dxa"/>
            <w:shd w:val="clear" w:color="auto" w:fill="auto"/>
          </w:tcPr>
          <w:p w14:paraId="0F590C1B" w14:textId="7D3C6B3A" w:rsidR="00810D97" w:rsidRPr="00562599" w:rsidRDefault="00B30E1D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954</w:t>
            </w:r>
            <w:r w:rsidR="001A6BDD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</w:tr>
      <w:tr w:rsidR="00810D97" w:rsidRPr="00D90F98" w14:paraId="4A55C5A1" w14:textId="77777777" w:rsidTr="008820B2">
        <w:tc>
          <w:tcPr>
            <w:tcW w:w="3335" w:type="dxa"/>
          </w:tcPr>
          <w:p w14:paraId="2D80F7D8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074" w:type="dxa"/>
          </w:tcPr>
          <w:p w14:paraId="47B0F0C3" w14:textId="60AD8E03" w:rsidR="00810D97" w:rsidRPr="003157FE" w:rsidRDefault="00B30E1D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="00A3597F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293</w:t>
            </w:r>
            <w:r w:rsidR="00A3597F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044</w:t>
            </w:r>
          </w:p>
        </w:tc>
        <w:tc>
          <w:tcPr>
            <w:tcW w:w="192" w:type="dxa"/>
          </w:tcPr>
          <w:p w14:paraId="6A1133C4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30FBD89F" w14:textId="6CE1D92E" w:rsidR="00810D97" w:rsidRPr="00562599" w:rsidRDefault="00B30E1D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  <w:r w:rsidR="00F04C81"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85</w:t>
            </w:r>
            <w:r w:rsidR="001A6BDD"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="00840A4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326</w:t>
            </w:r>
          </w:p>
        </w:tc>
        <w:tc>
          <w:tcPr>
            <w:tcW w:w="192" w:type="dxa"/>
            <w:shd w:val="clear" w:color="auto" w:fill="auto"/>
          </w:tcPr>
          <w:p w14:paraId="7FF85652" w14:textId="77777777" w:rsidR="00810D97" w:rsidRPr="00562599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751475B5" w14:textId="4F253B5B" w:rsidR="00810D97" w:rsidRPr="00562599" w:rsidRDefault="00B30E1D" w:rsidP="001A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1A6BDD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04C81"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663</w:t>
            </w:r>
            <w:r w:rsidR="001A6BDD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04C81"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170</w:t>
            </w:r>
          </w:p>
        </w:tc>
        <w:tc>
          <w:tcPr>
            <w:tcW w:w="248" w:type="dxa"/>
            <w:shd w:val="clear" w:color="auto" w:fill="auto"/>
          </w:tcPr>
          <w:p w14:paraId="2CF48C94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CC1CBEE" w14:textId="02C07C34" w:rsidR="00810D97" w:rsidRPr="00562599" w:rsidRDefault="00B30E1D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="00F04C81"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19</w:t>
            </w:r>
            <w:r w:rsidR="001A6BDD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04C81"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24</w:t>
            </w:r>
            <w:r w:rsidR="00840A4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94" w:type="dxa"/>
            <w:shd w:val="clear" w:color="auto" w:fill="auto"/>
          </w:tcPr>
          <w:p w14:paraId="71B92BD8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4" w:type="dxa"/>
            <w:shd w:val="clear" w:color="auto" w:fill="auto"/>
          </w:tcPr>
          <w:p w14:paraId="67D3FB1F" w14:textId="01C6EDD7" w:rsidR="00810D97" w:rsidRPr="00562599" w:rsidRDefault="00B30E1D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A6BDD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62599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667</w:t>
            </w:r>
            <w:r w:rsidR="001A6BDD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40A4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741</w:t>
            </w:r>
          </w:p>
        </w:tc>
      </w:tr>
      <w:tr w:rsidR="00810D97" w:rsidRPr="00D90F98" w14:paraId="28B174FD" w14:textId="77777777" w:rsidTr="008820B2">
        <w:tc>
          <w:tcPr>
            <w:tcW w:w="3335" w:type="dxa"/>
          </w:tcPr>
          <w:p w14:paraId="578B8482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074" w:type="dxa"/>
          </w:tcPr>
          <w:p w14:paraId="1E6752F5" w14:textId="0A418715" w:rsidR="00810D97" w:rsidRPr="003157FE" w:rsidRDefault="00B30E1D" w:rsidP="00BB5D56">
            <w:pPr>
              <w:tabs>
                <w:tab w:val="clear" w:pos="680"/>
                <w:tab w:val="decimal" w:pos="706"/>
              </w:tabs>
              <w:spacing w:line="280" w:lineRule="atLeast"/>
              <w:ind w:left="-2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="00A3597F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099</w:t>
            </w:r>
            <w:r w:rsidR="00A3597F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463</w:t>
            </w:r>
          </w:p>
        </w:tc>
        <w:tc>
          <w:tcPr>
            <w:tcW w:w="192" w:type="dxa"/>
          </w:tcPr>
          <w:p w14:paraId="7CE651C6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2ADC11CA" w14:textId="5D33762B" w:rsidR="00810D97" w:rsidRPr="00562599" w:rsidRDefault="00B30E1D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721</w:t>
            </w:r>
            <w:r w:rsidR="001A6BDD"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192" w:type="dxa"/>
            <w:shd w:val="clear" w:color="auto" w:fill="auto"/>
          </w:tcPr>
          <w:p w14:paraId="1A31FF49" w14:textId="77777777" w:rsidR="00810D97" w:rsidRPr="00562599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0B1B5F80" w14:textId="4575FA46" w:rsidR="00810D97" w:rsidRPr="00562599" w:rsidRDefault="00B30E1D" w:rsidP="001A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1A6BDD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988</w:t>
            </w:r>
            <w:r w:rsidR="001A6BDD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</w:p>
        </w:tc>
        <w:tc>
          <w:tcPr>
            <w:tcW w:w="248" w:type="dxa"/>
            <w:shd w:val="clear" w:color="auto" w:fill="auto"/>
          </w:tcPr>
          <w:p w14:paraId="342B6C05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0DBD057" w14:textId="0B24F91F" w:rsidR="00810D97" w:rsidRPr="00562599" w:rsidRDefault="00B30E1D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825</w:t>
            </w:r>
            <w:r w:rsidR="001A6BDD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891</w:t>
            </w:r>
          </w:p>
        </w:tc>
        <w:tc>
          <w:tcPr>
            <w:tcW w:w="194" w:type="dxa"/>
            <w:shd w:val="clear" w:color="auto" w:fill="auto"/>
          </w:tcPr>
          <w:p w14:paraId="0BD448E4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4" w:type="dxa"/>
            <w:shd w:val="clear" w:color="auto" w:fill="auto"/>
          </w:tcPr>
          <w:p w14:paraId="69FCF78B" w14:textId="01125DB5" w:rsidR="00810D97" w:rsidRPr="00562599" w:rsidRDefault="00B30E1D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A6BDD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535</w:t>
            </w:r>
            <w:r w:rsidR="001A6BDD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</w:tr>
      <w:tr w:rsidR="00810D97" w:rsidRPr="00D90F98" w14:paraId="4BDDB05E" w14:textId="77777777" w:rsidTr="008820B2">
        <w:tc>
          <w:tcPr>
            <w:tcW w:w="3335" w:type="dxa"/>
            <w:hideMark/>
          </w:tcPr>
          <w:p w14:paraId="2CF66519" w14:textId="77777777" w:rsidR="001D24D1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เงินประกันตามสัญญาเช่าดำเนินงาน</w:t>
            </w:r>
          </w:p>
          <w:p w14:paraId="3AE1D5D8" w14:textId="72016F02" w:rsidR="00810D97" w:rsidRPr="00A27ED6" w:rsidRDefault="001D24D1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</w:t>
            </w:r>
            <w:r w:rsidR="00810D97"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074" w:type="dxa"/>
          </w:tcPr>
          <w:p w14:paraId="4D0B8E9E" w14:textId="77777777" w:rsidR="00A3597F" w:rsidRPr="003157FE" w:rsidRDefault="00A3597F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04D58156" w14:textId="1A9CDB03" w:rsidR="00810D97" w:rsidRPr="003157FE" w:rsidRDefault="00B30E1D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12</w:t>
            </w:r>
            <w:r w:rsidR="00A3597F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75</w:t>
            </w:r>
            <w:r w:rsidR="00595BE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92" w:type="dxa"/>
          </w:tcPr>
          <w:p w14:paraId="0DCF66C2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2A2724FA" w14:textId="77777777" w:rsidR="001A6BDD" w:rsidRPr="00595BE7" w:rsidRDefault="001A6BDD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68A5E1E3" w14:textId="55BD2583" w:rsidR="00810D97" w:rsidRPr="00595BE7" w:rsidRDefault="00B30E1D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595BE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  <w:r w:rsidR="001A6BDD" w:rsidRPr="00595BE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595BE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72</w:t>
            </w:r>
            <w:r w:rsidR="00595BE7" w:rsidRPr="00595BE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2" w:type="dxa"/>
            <w:shd w:val="clear" w:color="auto" w:fill="auto"/>
          </w:tcPr>
          <w:p w14:paraId="768F4514" w14:textId="77777777" w:rsidR="00810D97" w:rsidRPr="00595BE7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3420B763" w14:textId="77777777" w:rsidR="001A6BDD" w:rsidRPr="00595BE7" w:rsidRDefault="001A6BDD" w:rsidP="001A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7159FFAE" w14:textId="28D2A56B" w:rsidR="00810D97" w:rsidRPr="00595BE7" w:rsidRDefault="00B30E1D" w:rsidP="001A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5BE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</w:t>
            </w:r>
            <w:r w:rsidR="001A6BDD" w:rsidRPr="00595B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95BE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032</w:t>
            </w:r>
          </w:p>
        </w:tc>
        <w:tc>
          <w:tcPr>
            <w:tcW w:w="248" w:type="dxa"/>
            <w:shd w:val="clear" w:color="auto" w:fill="auto"/>
          </w:tcPr>
          <w:p w14:paraId="24B2BA50" w14:textId="77777777" w:rsidR="00810D97" w:rsidRPr="00595BE7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891B98" w14:textId="77777777" w:rsidR="00810D97" w:rsidRPr="001D24D1" w:rsidRDefault="00810D97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7A24B87" w14:textId="23614920" w:rsidR="001A6BDD" w:rsidRPr="00595BE7" w:rsidRDefault="001A6BDD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5B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4" w:type="dxa"/>
            <w:shd w:val="clear" w:color="auto" w:fill="auto"/>
          </w:tcPr>
          <w:p w14:paraId="28386A4A" w14:textId="77777777" w:rsidR="00810D97" w:rsidRPr="00595BE7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4" w:type="dxa"/>
            <w:shd w:val="clear" w:color="auto" w:fill="auto"/>
          </w:tcPr>
          <w:p w14:paraId="1B8A1FBD" w14:textId="77777777" w:rsidR="00810D97" w:rsidRPr="00595BE7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525042" w14:textId="5C4943BD" w:rsidR="001A6BDD" w:rsidRPr="00595BE7" w:rsidRDefault="00B30E1D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5B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1A6BDD" w:rsidRPr="00595B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95B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595BE7" w:rsidRPr="00595B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810D97" w:rsidRPr="00D90F98" w14:paraId="6716F331" w14:textId="77777777" w:rsidTr="008820B2">
        <w:tc>
          <w:tcPr>
            <w:tcW w:w="3335" w:type="dxa"/>
          </w:tcPr>
          <w:p w14:paraId="50775AF9" w14:textId="3106D86E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F97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เงินกู้ยืมระยะสั้นจากกิจการอื่น</w:t>
            </w:r>
          </w:p>
        </w:tc>
        <w:tc>
          <w:tcPr>
            <w:tcW w:w="1074" w:type="dxa"/>
            <w:vAlign w:val="bottom"/>
          </w:tcPr>
          <w:p w14:paraId="0DE9F34D" w14:textId="7FC9869D" w:rsidR="00810D97" w:rsidRPr="003157FE" w:rsidRDefault="00B30E1D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45</w:t>
            </w:r>
            <w:r w:rsid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  <w:r w:rsidR="00A3597F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192" w:type="dxa"/>
            <w:vAlign w:val="bottom"/>
          </w:tcPr>
          <w:p w14:paraId="63279994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4" w:type="dxa"/>
            <w:vAlign w:val="bottom"/>
          </w:tcPr>
          <w:p w14:paraId="013B9CFC" w14:textId="0AD69EEC" w:rsidR="00810D97" w:rsidRPr="003157FE" w:rsidRDefault="00B30E1D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45</w:t>
            </w:r>
            <w:r w:rsidR="00F04C8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</w:t>
            </w:r>
            <w:r w:rsidR="001A6BDD" w:rsidRPr="003157F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="00F04C8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</w:t>
            </w:r>
            <w:r w:rsidR="00840A4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192" w:type="dxa"/>
            <w:vAlign w:val="bottom"/>
          </w:tcPr>
          <w:p w14:paraId="67021755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14:paraId="56460307" w14:textId="47DBAE60" w:rsidR="00810D97" w:rsidRPr="003157FE" w:rsidRDefault="001A6BDD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56EEFF1B" w14:textId="77777777" w:rsidR="00810D97" w:rsidRPr="003157FE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9BD874D" w14:textId="4792A737" w:rsidR="00810D97" w:rsidRPr="001D24D1" w:rsidRDefault="001A6BDD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4" w:type="dxa"/>
            <w:vAlign w:val="bottom"/>
          </w:tcPr>
          <w:p w14:paraId="66FC5C4D" w14:textId="77777777" w:rsidR="00810D97" w:rsidRPr="003157FE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4" w:type="dxa"/>
            <w:vAlign w:val="bottom"/>
          </w:tcPr>
          <w:p w14:paraId="7A6DF32D" w14:textId="36AAA918" w:rsidR="00810D97" w:rsidRPr="003157FE" w:rsidRDefault="00B30E1D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1A6BDD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840A4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</w:tr>
      <w:tr w:rsidR="00810D97" w:rsidRPr="006666FA" w14:paraId="0D5DEF4B" w14:textId="77777777" w:rsidTr="008820B2">
        <w:tc>
          <w:tcPr>
            <w:tcW w:w="3335" w:type="dxa"/>
          </w:tcPr>
          <w:p w14:paraId="12C3EF6D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C4E3F2" w14:textId="516B069C" w:rsidR="00810D97" w:rsidRPr="003157FE" w:rsidRDefault="00595BE7" w:rsidP="00BB5D56">
            <w:pPr>
              <w:tabs>
                <w:tab w:val="clear" w:pos="680"/>
                <w:tab w:val="left" w:pos="730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>
              <w:rPr>
                <w:rFonts w:asciiTheme="majorBidi" w:hAnsiTheme="majorBidi" w:cs="Angsana New"/>
                <w:b/>
                <w:bCs/>
                <w:noProof/>
                <w:sz w:val="28"/>
                <w:szCs w:val="28"/>
                <w:lang w:val="en-US" w:bidi="th-TH"/>
              </w:rPr>
              <w:t>10,843,160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  <w:tc>
          <w:tcPr>
            <w:tcW w:w="192" w:type="dxa"/>
          </w:tcPr>
          <w:p w14:paraId="796968FE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EDCD50" w14:textId="03C46D67" w:rsidR="00810D97" w:rsidRPr="003157FE" w:rsidRDefault="00595BE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>
              <w:rPr>
                <w:rFonts w:asciiTheme="majorBidi" w:hAnsiTheme="majorBidi" w:cs="Angsana New"/>
                <w:b/>
                <w:bCs/>
                <w:noProof/>
                <w:sz w:val="28"/>
                <w:szCs w:val="28"/>
                <w:lang w:val="en-US" w:bidi="th-TH"/>
              </w:rPr>
              <w:t>6,661,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fldChar w:fldCharType="end"/>
            </w:r>
            <w:r w:rsidR="00840A4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495</w:t>
            </w:r>
          </w:p>
        </w:tc>
        <w:tc>
          <w:tcPr>
            <w:tcW w:w="192" w:type="dxa"/>
          </w:tcPr>
          <w:p w14:paraId="58CC7E18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E44C6" w14:textId="030E9648" w:rsidR="00810D97" w:rsidRPr="003157FE" w:rsidRDefault="00B30E1D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1A6BDD" w:rsidRPr="003157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F04C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1A6BDD" w:rsidRPr="003157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F04C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F04C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48" w:type="dxa"/>
          </w:tcPr>
          <w:p w14:paraId="1671228B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46F455" w14:textId="26D162AE" w:rsidR="00810D97" w:rsidRPr="003157FE" w:rsidRDefault="00B30E1D" w:rsidP="00BB5D56">
            <w:pPr>
              <w:tabs>
                <w:tab w:val="clear" w:pos="680"/>
                <w:tab w:val="decimal" w:pos="706"/>
                <w:tab w:val="left" w:pos="740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268A1" w:rsidRPr="003157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568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345</w:t>
            </w:r>
            <w:r w:rsidR="001A6BDD" w:rsidRPr="003157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568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  <w:r w:rsidR="00840A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94" w:type="dxa"/>
          </w:tcPr>
          <w:p w14:paraId="76181F71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7B2598" w14:textId="10E3A7E8" w:rsidR="00810D97" w:rsidRPr="003157FE" w:rsidRDefault="00562599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 w:rsidR="00246A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  <w:r w:rsidR="00595B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 w:rsidR="00595B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 w:rsidR="00595B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="00595BE7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11,665,</w:t>
            </w:r>
            <w:r w:rsidR="00595B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  <w:r w:rsidR="00840A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</w:t>
            </w:r>
            <w:r w:rsidR="007910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</w:tbl>
    <w:p w14:paraId="332AEFD0" w14:textId="4AE509B9" w:rsidR="00B7766D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4FB2E994" w14:textId="1DB7B7C5" w:rsidR="008820B2" w:rsidRDefault="008820B2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C11D4B6" w14:textId="431A2348" w:rsidR="008820B2" w:rsidRDefault="008820B2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CC860D7" w14:textId="0E37F039" w:rsidR="008820B2" w:rsidRDefault="008820B2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13078590" w14:textId="229BAA66" w:rsidR="008820B2" w:rsidRDefault="008820B2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48E4D0AA" w14:textId="0D25D9C9" w:rsidR="008820B2" w:rsidRDefault="008820B2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0020A733" w14:textId="7FBB0553" w:rsidR="008820B2" w:rsidRDefault="008820B2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44C82B07" w14:textId="4E2786BB" w:rsidR="008820B2" w:rsidRDefault="008820B2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D688FF2" w14:textId="09BAD76F" w:rsidR="008820B2" w:rsidRDefault="008820B2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FE77C1D" w14:textId="72DCCFA9" w:rsidR="008820B2" w:rsidRDefault="008820B2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1C1772BE" w14:textId="4A99AFAD" w:rsidR="001D24D1" w:rsidRDefault="001D24D1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04F552B9" w14:textId="77777777" w:rsidR="001D24D1" w:rsidRDefault="001D24D1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004B0A2B" w14:textId="59D1C659" w:rsidR="008820B2" w:rsidRDefault="008820B2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FB31D0C" w14:textId="77777777" w:rsidR="008820B2" w:rsidRDefault="008820B2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Style w:val="TableGrid15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3423"/>
        <w:gridCol w:w="989"/>
        <w:gridCol w:w="192"/>
        <w:gridCol w:w="1071"/>
        <w:gridCol w:w="198"/>
        <w:gridCol w:w="1152"/>
        <w:gridCol w:w="192"/>
        <w:gridCol w:w="1068"/>
        <w:gridCol w:w="192"/>
        <w:gridCol w:w="1068"/>
      </w:tblGrid>
      <w:tr w:rsidR="00BB5D56" w:rsidRPr="00D90F98" w14:paraId="741D3515" w14:textId="77777777" w:rsidTr="008820B2">
        <w:trPr>
          <w:trHeight w:val="397"/>
        </w:trPr>
        <w:tc>
          <w:tcPr>
            <w:tcW w:w="3423" w:type="dxa"/>
          </w:tcPr>
          <w:p w14:paraId="3D1DEA2B" w14:textId="77777777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122" w:type="dxa"/>
            <w:gridSpan w:val="9"/>
          </w:tcPr>
          <w:p w14:paraId="3FAD3D80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Pr="00FC0E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BB5D56" w:rsidRPr="00D90F98" w14:paraId="10B997DF" w14:textId="77777777" w:rsidTr="008820B2">
        <w:trPr>
          <w:trHeight w:val="397"/>
        </w:trPr>
        <w:tc>
          <w:tcPr>
            <w:tcW w:w="3423" w:type="dxa"/>
          </w:tcPr>
          <w:p w14:paraId="1F8A61D0" w14:textId="77777777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1AD733B8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4CE7D470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4941" w:type="dxa"/>
            <w:gridSpan w:val="7"/>
            <w:vAlign w:val="bottom"/>
          </w:tcPr>
          <w:p w14:paraId="74CDA82C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กระแสเงินสดตามสัญญา</w:t>
            </w:r>
          </w:p>
        </w:tc>
      </w:tr>
      <w:tr w:rsidR="00BB5D56" w:rsidRPr="00D90F98" w14:paraId="724C773D" w14:textId="77777777" w:rsidTr="008820B2">
        <w:trPr>
          <w:trHeight w:val="758"/>
        </w:trPr>
        <w:tc>
          <w:tcPr>
            <w:tcW w:w="3423" w:type="dxa"/>
            <w:vAlign w:val="bottom"/>
          </w:tcPr>
          <w:p w14:paraId="3B041177" w14:textId="77777777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 วันที่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989" w:type="dxa"/>
            <w:vAlign w:val="bottom"/>
          </w:tcPr>
          <w:p w14:paraId="261ED8B3" w14:textId="77777777" w:rsidR="00BB5D56" w:rsidRPr="00FC0E19" w:rsidRDefault="00BB5D56" w:rsidP="004760F0">
            <w:pPr>
              <w:spacing w:line="280" w:lineRule="atLeas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</w:t>
            </w:r>
          </w:p>
          <w:p w14:paraId="086C1609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ตามบัญชี</w:t>
            </w:r>
          </w:p>
        </w:tc>
        <w:tc>
          <w:tcPr>
            <w:tcW w:w="192" w:type="dxa"/>
          </w:tcPr>
          <w:p w14:paraId="359603EE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71" w:type="dxa"/>
            <w:vAlign w:val="bottom"/>
          </w:tcPr>
          <w:p w14:paraId="57217ED3" w14:textId="77777777" w:rsidR="00BB5D56" w:rsidRPr="00D90F98" w:rsidRDefault="00BB5D56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ภายใน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198" w:type="dxa"/>
            <w:vAlign w:val="bottom"/>
          </w:tcPr>
          <w:p w14:paraId="3B0B5BCA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DCD26E1" w14:textId="77777777" w:rsidR="00BB5D56" w:rsidRPr="00D90F98" w:rsidRDefault="00BB5D56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2" w:right="-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แต่ไม่เกิน 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92" w:type="dxa"/>
            <w:vAlign w:val="bottom"/>
          </w:tcPr>
          <w:p w14:paraId="02595F0F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39A06358" w14:textId="77777777" w:rsidR="00BB5D56" w:rsidRPr="00D90F98" w:rsidRDefault="00BB5D56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6" w:right="-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มากกว่า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92" w:type="dxa"/>
            <w:vAlign w:val="bottom"/>
          </w:tcPr>
          <w:p w14:paraId="590FF6D8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547D9F13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B5D56" w:rsidRPr="00D90F98" w14:paraId="033DFC30" w14:textId="77777777" w:rsidTr="008820B2">
        <w:trPr>
          <w:trHeight w:val="80"/>
        </w:trPr>
        <w:tc>
          <w:tcPr>
            <w:tcW w:w="3423" w:type="dxa"/>
          </w:tcPr>
          <w:p w14:paraId="7A87491B" w14:textId="77777777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122" w:type="dxa"/>
            <w:gridSpan w:val="9"/>
          </w:tcPr>
          <w:p w14:paraId="330C8B05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FC0E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BB5D56" w:rsidRPr="00D90F98" w14:paraId="25151AF3" w14:textId="77777777" w:rsidTr="008820B2">
        <w:trPr>
          <w:trHeight w:val="397"/>
        </w:trPr>
        <w:tc>
          <w:tcPr>
            <w:tcW w:w="3423" w:type="dxa"/>
          </w:tcPr>
          <w:p w14:paraId="7C0067D8" w14:textId="77777777" w:rsidR="00BB5D56" w:rsidRPr="00A27ED6" w:rsidRDefault="00B30E1D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989" w:type="dxa"/>
          </w:tcPr>
          <w:p w14:paraId="369CC255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36D800D6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71" w:type="dxa"/>
          </w:tcPr>
          <w:p w14:paraId="17A4CFEF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28C9D486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52" w:type="dxa"/>
          </w:tcPr>
          <w:p w14:paraId="61EAE435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0B41A2B1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700B272E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76EB0977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31D720E1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</w:tr>
      <w:tr w:rsidR="00BB5D56" w:rsidRPr="00D90F98" w14:paraId="3D17485C" w14:textId="77777777" w:rsidTr="008820B2">
        <w:trPr>
          <w:trHeight w:val="397"/>
        </w:trPr>
        <w:tc>
          <w:tcPr>
            <w:tcW w:w="3423" w:type="dxa"/>
            <w:hideMark/>
          </w:tcPr>
          <w:p w14:paraId="35B7B37F" w14:textId="77777777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หนี้สินทางการเงินที่ไม่ใช่อนุพันธ์</w:t>
            </w:r>
            <w:r w:rsidRPr="00A27E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89" w:type="dxa"/>
          </w:tcPr>
          <w:p w14:paraId="636DD318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07483642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71" w:type="dxa"/>
          </w:tcPr>
          <w:p w14:paraId="78564316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20589D47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52" w:type="dxa"/>
          </w:tcPr>
          <w:p w14:paraId="0296710F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607BEBC5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0D10BB90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55F8495F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312394FC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</w:tr>
      <w:tr w:rsidR="00BB5D56" w:rsidRPr="00D90F98" w14:paraId="20634F10" w14:textId="77777777" w:rsidTr="008820B2">
        <w:trPr>
          <w:trHeight w:val="385"/>
        </w:trPr>
        <w:tc>
          <w:tcPr>
            <w:tcW w:w="3423" w:type="dxa"/>
          </w:tcPr>
          <w:p w14:paraId="413FCFD5" w14:textId="77777777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989" w:type="dxa"/>
          </w:tcPr>
          <w:p w14:paraId="4814F31F" w14:textId="77777777" w:rsidR="00BB5D56" w:rsidRPr="003157FE" w:rsidRDefault="00B30E1D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874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192" w:type="dxa"/>
          </w:tcPr>
          <w:p w14:paraId="66BFD6CF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68A0A846" w14:textId="362788A7" w:rsidR="00BB5D56" w:rsidRPr="003157FE" w:rsidRDefault="00B30E1D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800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971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910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468</w:t>
            </w:r>
          </w:p>
        </w:tc>
        <w:tc>
          <w:tcPr>
            <w:tcW w:w="198" w:type="dxa"/>
            <w:shd w:val="clear" w:color="auto" w:fill="auto"/>
          </w:tcPr>
          <w:p w14:paraId="766486E7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09984754" w14:textId="77777777" w:rsidR="00BB5D56" w:rsidRPr="001D24D1" w:rsidRDefault="00BB5D56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31F51B49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23249B16" w14:textId="77777777" w:rsidR="00BB5D56" w:rsidRPr="001D24D1" w:rsidRDefault="00BB5D56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4E5E4D1E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12C16599" w14:textId="6F9B7115" w:rsidR="00BB5D56" w:rsidRPr="003157FE" w:rsidRDefault="00D800CC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971</w:t>
            </w: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910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468</w:t>
            </w:r>
          </w:p>
        </w:tc>
      </w:tr>
      <w:tr w:rsidR="00BB5D56" w:rsidRPr="00D90F98" w14:paraId="5D9B27D4" w14:textId="77777777" w:rsidTr="008820B2">
        <w:trPr>
          <w:trHeight w:val="373"/>
        </w:trPr>
        <w:tc>
          <w:tcPr>
            <w:tcW w:w="3423" w:type="dxa"/>
            <w:hideMark/>
          </w:tcPr>
          <w:p w14:paraId="1CDCE04C" w14:textId="77777777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เจ้าหนี้การค้า</w:t>
            </w:r>
            <w:r w:rsidRPr="00A27E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89" w:type="dxa"/>
          </w:tcPr>
          <w:p w14:paraId="60958206" w14:textId="77777777" w:rsidR="00BB5D56" w:rsidRPr="003157FE" w:rsidRDefault="00B30E1D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531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499</w:t>
            </w:r>
          </w:p>
        </w:tc>
        <w:tc>
          <w:tcPr>
            <w:tcW w:w="192" w:type="dxa"/>
          </w:tcPr>
          <w:p w14:paraId="62AA05C8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FACAF2F" w14:textId="77777777" w:rsidR="00BB5D56" w:rsidRPr="003157FE" w:rsidRDefault="00B30E1D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531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499</w:t>
            </w:r>
          </w:p>
        </w:tc>
        <w:tc>
          <w:tcPr>
            <w:tcW w:w="198" w:type="dxa"/>
            <w:shd w:val="clear" w:color="auto" w:fill="auto"/>
          </w:tcPr>
          <w:p w14:paraId="0EC97CA3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2BF3588" w14:textId="77777777" w:rsidR="00BB5D56" w:rsidRPr="001D24D1" w:rsidRDefault="00BB5D56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5C7584B6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23711FF2" w14:textId="77777777" w:rsidR="00BB5D56" w:rsidRPr="001D24D1" w:rsidRDefault="00BB5D56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45E35AFC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3E2647BE" w14:textId="77777777" w:rsidR="00BB5D56" w:rsidRPr="003157FE" w:rsidRDefault="00B30E1D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531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499</w:t>
            </w:r>
          </w:p>
        </w:tc>
      </w:tr>
      <w:tr w:rsidR="00BB5D56" w:rsidRPr="00D90F98" w14:paraId="764AC918" w14:textId="77777777" w:rsidTr="008820B2">
        <w:trPr>
          <w:trHeight w:val="385"/>
        </w:trPr>
        <w:tc>
          <w:tcPr>
            <w:tcW w:w="3423" w:type="dxa"/>
            <w:hideMark/>
          </w:tcPr>
          <w:p w14:paraId="2453C7C2" w14:textId="77777777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เจ้าหนี้อื่น</w:t>
            </w:r>
          </w:p>
        </w:tc>
        <w:tc>
          <w:tcPr>
            <w:tcW w:w="989" w:type="dxa"/>
          </w:tcPr>
          <w:p w14:paraId="3D232BDA" w14:textId="77777777" w:rsidR="00BB5D56" w:rsidRPr="003157FE" w:rsidRDefault="00B30E1D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786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</w:t>
            </w:r>
          </w:p>
        </w:tc>
        <w:tc>
          <w:tcPr>
            <w:tcW w:w="192" w:type="dxa"/>
          </w:tcPr>
          <w:p w14:paraId="095623E3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48AB7F33" w14:textId="77777777" w:rsidR="00BB5D56" w:rsidRPr="003157FE" w:rsidRDefault="00B30E1D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786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</w:t>
            </w:r>
          </w:p>
        </w:tc>
        <w:tc>
          <w:tcPr>
            <w:tcW w:w="198" w:type="dxa"/>
            <w:shd w:val="clear" w:color="auto" w:fill="auto"/>
          </w:tcPr>
          <w:p w14:paraId="763BA928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9D5575E" w14:textId="77777777" w:rsidR="00BB5D56" w:rsidRPr="001D24D1" w:rsidRDefault="00BB5D56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3885AA75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7AE92743" w14:textId="77777777" w:rsidR="00BB5D56" w:rsidRPr="001D24D1" w:rsidRDefault="00BB5D56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5D943098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19192FC8" w14:textId="77777777" w:rsidR="00BB5D56" w:rsidRPr="003157FE" w:rsidRDefault="00B30E1D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786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</w:t>
            </w:r>
          </w:p>
        </w:tc>
      </w:tr>
      <w:tr w:rsidR="00BB5D56" w:rsidRPr="00D90F98" w14:paraId="60A73EF0" w14:textId="77777777" w:rsidTr="001D24D1">
        <w:trPr>
          <w:trHeight w:val="191"/>
        </w:trPr>
        <w:tc>
          <w:tcPr>
            <w:tcW w:w="3423" w:type="dxa"/>
          </w:tcPr>
          <w:p w14:paraId="2E119BD3" w14:textId="77777777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เจ้าหนี้สินเชื่อสำหรับสินค้าเพื่อการจัดแสดง</w:t>
            </w:r>
          </w:p>
        </w:tc>
        <w:tc>
          <w:tcPr>
            <w:tcW w:w="989" w:type="dxa"/>
          </w:tcPr>
          <w:p w14:paraId="62A4121A" w14:textId="77777777" w:rsidR="00BB5D56" w:rsidRPr="003157FE" w:rsidRDefault="00B30E1D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848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</w:p>
        </w:tc>
        <w:tc>
          <w:tcPr>
            <w:tcW w:w="192" w:type="dxa"/>
          </w:tcPr>
          <w:p w14:paraId="4B575592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E0AD243" w14:textId="77777777" w:rsidR="00BB5D56" w:rsidRPr="003157FE" w:rsidRDefault="00B30E1D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848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</w:p>
        </w:tc>
        <w:tc>
          <w:tcPr>
            <w:tcW w:w="198" w:type="dxa"/>
            <w:shd w:val="clear" w:color="auto" w:fill="auto"/>
          </w:tcPr>
          <w:p w14:paraId="7031135A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F63B022" w14:textId="77777777" w:rsidR="00BB5D56" w:rsidRPr="001D24D1" w:rsidRDefault="00BB5D56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0E68E9E9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2B0FED16" w14:textId="77777777" w:rsidR="00BB5D56" w:rsidRPr="001D24D1" w:rsidRDefault="00BB5D56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1D073372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0A0443BC" w14:textId="77777777" w:rsidR="00BB5D56" w:rsidRPr="003157FE" w:rsidRDefault="00B30E1D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848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</w:p>
        </w:tc>
      </w:tr>
      <w:tr w:rsidR="00BB5D56" w:rsidRPr="00D90F98" w14:paraId="1CE0DD9C" w14:textId="77777777" w:rsidTr="008820B2">
        <w:trPr>
          <w:trHeight w:val="373"/>
        </w:trPr>
        <w:tc>
          <w:tcPr>
            <w:tcW w:w="3423" w:type="dxa"/>
          </w:tcPr>
          <w:p w14:paraId="0B266D82" w14:textId="77777777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</w:tcPr>
          <w:p w14:paraId="5C43D26A" w14:textId="77777777" w:rsidR="00BB5D56" w:rsidRPr="003157FE" w:rsidRDefault="00B30E1D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463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</w:p>
        </w:tc>
        <w:tc>
          <w:tcPr>
            <w:tcW w:w="192" w:type="dxa"/>
          </w:tcPr>
          <w:p w14:paraId="30EC2392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6E1D6390" w14:textId="2DD599E0" w:rsidR="00BB5D56" w:rsidRPr="003157FE" w:rsidRDefault="00B30E1D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7910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4,022</w:t>
            </w:r>
          </w:p>
        </w:tc>
        <w:tc>
          <w:tcPr>
            <w:tcW w:w="198" w:type="dxa"/>
            <w:shd w:val="clear" w:color="auto" w:fill="auto"/>
          </w:tcPr>
          <w:p w14:paraId="78818F1C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1D5C127F" w14:textId="7C545374" w:rsidR="00BB5D56" w:rsidRPr="003157FE" w:rsidRDefault="00B30E1D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800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7910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</w:p>
        </w:tc>
        <w:tc>
          <w:tcPr>
            <w:tcW w:w="192" w:type="dxa"/>
            <w:shd w:val="clear" w:color="auto" w:fill="auto"/>
          </w:tcPr>
          <w:p w14:paraId="703E4636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201868AD" w14:textId="08006C2E" w:rsidR="00BB5D56" w:rsidRPr="003157FE" w:rsidRDefault="00D800CC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192" w:type="dxa"/>
            <w:shd w:val="clear" w:color="auto" w:fill="auto"/>
          </w:tcPr>
          <w:p w14:paraId="63746D6B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04968109" w14:textId="1E9E9A2F" w:rsidR="00BB5D56" w:rsidRPr="003157FE" w:rsidRDefault="00B30E1D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800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910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766</w:t>
            </w:r>
          </w:p>
        </w:tc>
      </w:tr>
      <w:tr w:rsidR="00BB5D56" w:rsidRPr="00D90F98" w14:paraId="40E47746" w14:textId="77777777" w:rsidTr="008820B2">
        <w:trPr>
          <w:trHeight w:val="385"/>
        </w:trPr>
        <w:tc>
          <w:tcPr>
            <w:tcW w:w="3423" w:type="dxa"/>
          </w:tcPr>
          <w:p w14:paraId="79A26B02" w14:textId="77777777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989" w:type="dxa"/>
          </w:tcPr>
          <w:p w14:paraId="66F0148D" w14:textId="77777777" w:rsidR="00BB5D56" w:rsidRPr="003157FE" w:rsidRDefault="00B30E1D" w:rsidP="004760F0">
            <w:pPr>
              <w:tabs>
                <w:tab w:val="clear" w:pos="680"/>
                <w:tab w:val="decimal" w:pos="706"/>
              </w:tabs>
              <w:spacing w:line="280" w:lineRule="atLeast"/>
              <w:ind w:left="-2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192" w:type="dxa"/>
          </w:tcPr>
          <w:p w14:paraId="2351438F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7F9992B9" w14:textId="77777777" w:rsidR="00BB5D56" w:rsidRPr="003157FE" w:rsidRDefault="00B30E1D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829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925</w:t>
            </w:r>
          </w:p>
        </w:tc>
        <w:tc>
          <w:tcPr>
            <w:tcW w:w="198" w:type="dxa"/>
            <w:shd w:val="clear" w:color="auto" w:fill="auto"/>
          </w:tcPr>
          <w:p w14:paraId="419EB1E0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001AC328" w14:textId="77777777" w:rsidR="00BB5D56" w:rsidRPr="003157FE" w:rsidRDefault="00B30E1D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079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</w:p>
        </w:tc>
        <w:tc>
          <w:tcPr>
            <w:tcW w:w="192" w:type="dxa"/>
            <w:shd w:val="clear" w:color="auto" w:fill="auto"/>
          </w:tcPr>
          <w:p w14:paraId="1DBD94C6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0D012F19" w14:textId="77777777" w:rsidR="00BB5D56" w:rsidRPr="003157FE" w:rsidRDefault="00B30E1D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036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</w:t>
            </w:r>
          </w:p>
        </w:tc>
        <w:tc>
          <w:tcPr>
            <w:tcW w:w="192" w:type="dxa"/>
            <w:shd w:val="clear" w:color="auto" w:fill="auto"/>
          </w:tcPr>
          <w:p w14:paraId="017898AB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0A858FA6" w14:textId="77777777" w:rsidR="00BB5D56" w:rsidRPr="003157FE" w:rsidRDefault="00B30E1D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945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806</w:t>
            </w:r>
          </w:p>
        </w:tc>
      </w:tr>
      <w:tr w:rsidR="00BB5D56" w:rsidRPr="00D90F98" w14:paraId="3F453134" w14:textId="77777777" w:rsidTr="008820B2">
        <w:trPr>
          <w:trHeight w:val="758"/>
        </w:trPr>
        <w:tc>
          <w:tcPr>
            <w:tcW w:w="3423" w:type="dxa"/>
            <w:hideMark/>
          </w:tcPr>
          <w:p w14:paraId="3D53F0C2" w14:textId="77777777" w:rsidR="001D24D1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เงินประกันตามสัญญาเช่าดำเนินงาน</w:t>
            </w:r>
          </w:p>
          <w:p w14:paraId="17C07E9A" w14:textId="116C3F6F" w:rsidR="00BB5D56" w:rsidRPr="00A27ED6" w:rsidRDefault="001D24D1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</w:t>
            </w:r>
            <w:r w:rsidR="00BB5D56"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989" w:type="dxa"/>
          </w:tcPr>
          <w:p w14:paraId="4EC5A4B9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F4D31B0" w14:textId="77777777" w:rsidR="00BB5D56" w:rsidRPr="003157FE" w:rsidRDefault="00B30E1D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192" w:type="dxa"/>
          </w:tcPr>
          <w:p w14:paraId="1F77F6AB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583ECDC5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C68DBA0" w14:textId="77777777" w:rsidR="00BB5D56" w:rsidRPr="003157FE" w:rsidRDefault="00B30E1D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198" w:type="dxa"/>
            <w:shd w:val="clear" w:color="auto" w:fill="auto"/>
          </w:tcPr>
          <w:p w14:paraId="5DBE79E4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F5707E7" w14:textId="77777777" w:rsidR="00BB5D56" w:rsidRPr="003157FE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8D70E38" w14:textId="77777777" w:rsidR="00BB5D56" w:rsidRPr="003157FE" w:rsidRDefault="00B30E1D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</w:t>
            </w:r>
          </w:p>
        </w:tc>
        <w:tc>
          <w:tcPr>
            <w:tcW w:w="192" w:type="dxa"/>
            <w:shd w:val="clear" w:color="auto" w:fill="auto"/>
          </w:tcPr>
          <w:p w14:paraId="6D496A5C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34823A8B" w14:textId="77777777" w:rsidR="00BB5D56" w:rsidRPr="001D24D1" w:rsidRDefault="00BB5D56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30CA85D" w14:textId="77777777" w:rsidR="00BB5D56" w:rsidRPr="001D24D1" w:rsidRDefault="00BB5D56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17A39E4D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7AFCB162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B2E0366" w14:textId="77777777" w:rsidR="00BB5D56" w:rsidRPr="003157FE" w:rsidRDefault="00B30E1D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</w:p>
        </w:tc>
      </w:tr>
      <w:tr w:rsidR="00BB5D56" w:rsidRPr="00D90F98" w14:paraId="65A1BEE2" w14:textId="77777777" w:rsidTr="001D24D1">
        <w:trPr>
          <w:trHeight w:val="191"/>
        </w:trPr>
        <w:tc>
          <w:tcPr>
            <w:tcW w:w="3423" w:type="dxa"/>
          </w:tcPr>
          <w:p w14:paraId="5C7D66DD" w14:textId="77777777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F97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9" w:type="dxa"/>
            <w:vAlign w:val="bottom"/>
          </w:tcPr>
          <w:p w14:paraId="51E0175B" w14:textId="77777777" w:rsidR="00BB5D56" w:rsidRPr="003157FE" w:rsidRDefault="00B30E1D" w:rsidP="001D24D1">
            <w:pPr>
              <w:tabs>
                <w:tab w:val="clear" w:pos="680"/>
                <w:tab w:val="decimal" w:pos="706"/>
              </w:tabs>
              <w:spacing w:line="280" w:lineRule="atLeast"/>
              <w:ind w:left="-2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272</w:t>
            </w:r>
          </w:p>
        </w:tc>
        <w:tc>
          <w:tcPr>
            <w:tcW w:w="192" w:type="dxa"/>
            <w:vAlign w:val="bottom"/>
          </w:tcPr>
          <w:p w14:paraId="1CECED8E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vAlign w:val="bottom"/>
          </w:tcPr>
          <w:p w14:paraId="48621EDA" w14:textId="77777777" w:rsidR="00BB5D56" w:rsidRPr="003157FE" w:rsidRDefault="00B30E1D" w:rsidP="001D24D1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272</w:t>
            </w:r>
          </w:p>
        </w:tc>
        <w:tc>
          <w:tcPr>
            <w:tcW w:w="198" w:type="dxa"/>
            <w:vAlign w:val="bottom"/>
          </w:tcPr>
          <w:p w14:paraId="774668DC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331ADB1" w14:textId="77777777" w:rsidR="00BB5D56" w:rsidRPr="003157FE" w:rsidRDefault="00BB5D56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03E13D31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72F524C3" w14:textId="77777777" w:rsidR="00BB5D56" w:rsidRPr="001D24D1" w:rsidRDefault="00BB5D56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4190543C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58FC6454" w14:textId="77777777" w:rsidR="00BB5D56" w:rsidRPr="003157FE" w:rsidRDefault="00B30E1D" w:rsidP="001D24D1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272</w:t>
            </w:r>
          </w:p>
        </w:tc>
      </w:tr>
      <w:tr w:rsidR="00BB5D56" w:rsidRPr="00D90F98" w14:paraId="54D38F6F" w14:textId="77777777" w:rsidTr="008820B2">
        <w:trPr>
          <w:trHeight w:val="373"/>
        </w:trPr>
        <w:tc>
          <w:tcPr>
            <w:tcW w:w="3423" w:type="dxa"/>
          </w:tcPr>
          <w:p w14:paraId="0924D22D" w14:textId="77777777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F97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เงินกู้ยืมระยะสั้นจากกิจการอื่น</w:t>
            </w:r>
          </w:p>
        </w:tc>
        <w:tc>
          <w:tcPr>
            <w:tcW w:w="989" w:type="dxa"/>
            <w:vAlign w:val="bottom"/>
          </w:tcPr>
          <w:p w14:paraId="649FB54D" w14:textId="5E4DA05F" w:rsidR="00D800CC" w:rsidRPr="003157FE" w:rsidRDefault="00B30E1D" w:rsidP="00D800CC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359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D800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2" w:type="dxa"/>
            <w:vAlign w:val="bottom"/>
          </w:tcPr>
          <w:p w14:paraId="5DFB4A93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vAlign w:val="bottom"/>
          </w:tcPr>
          <w:p w14:paraId="0C68D00F" w14:textId="504DEB94" w:rsidR="00BB5D56" w:rsidRPr="003157FE" w:rsidRDefault="00B30E1D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800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800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657</w:t>
            </w:r>
          </w:p>
        </w:tc>
        <w:tc>
          <w:tcPr>
            <w:tcW w:w="198" w:type="dxa"/>
            <w:vAlign w:val="bottom"/>
          </w:tcPr>
          <w:p w14:paraId="2C027D15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68559DB" w14:textId="77777777" w:rsidR="00BB5D56" w:rsidRPr="003157FE" w:rsidRDefault="00BB5D56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74D50E7B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2C99827D" w14:textId="77777777" w:rsidR="00BB5D56" w:rsidRPr="001D24D1" w:rsidRDefault="00BB5D56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182FCE5A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7D0C1D78" w14:textId="1F789CEB" w:rsidR="00BB5D56" w:rsidRPr="003157FE" w:rsidRDefault="00B30E1D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800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61,657</w:t>
            </w:r>
          </w:p>
        </w:tc>
      </w:tr>
      <w:tr w:rsidR="00BB5D56" w:rsidRPr="006666FA" w14:paraId="07DF6CD7" w14:textId="77777777" w:rsidTr="008820B2">
        <w:trPr>
          <w:trHeight w:val="385"/>
        </w:trPr>
        <w:tc>
          <w:tcPr>
            <w:tcW w:w="3423" w:type="dxa"/>
          </w:tcPr>
          <w:p w14:paraId="5332857E" w14:textId="77777777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380964" w14:textId="7CC4A1DE" w:rsidR="00BB5D56" w:rsidRPr="003157FE" w:rsidRDefault="00D800CC" w:rsidP="004760F0">
            <w:pPr>
              <w:tabs>
                <w:tab w:val="clear" w:pos="680"/>
                <w:tab w:val="left" w:pos="730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9,235,692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  <w:tc>
          <w:tcPr>
            <w:tcW w:w="192" w:type="dxa"/>
          </w:tcPr>
          <w:p w14:paraId="04CD1A46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593D8" w14:textId="47933636" w:rsidR="00BB5D56" w:rsidRPr="003157FE" w:rsidRDefault="00D800CC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6,473,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  <w:r w:rsidR="007910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664</w:t>
            </w:r>
          </w:p>
        </w:tc>
        <w:tc>
          <w:tcPr>
            <w:tcW w:w="198" w:type="dxa"/>
          </w:tcPr>
          <w:p w14:paraId="78B5A9F2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459901" w14:textId="212C5BE7" w:rsidR="00BB5D56" w:rsidRPr="003157FE" w:rsidRDefault="00D800CC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2,416,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  <w:r w:rsidR="007910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192" w:type="dxa"/>
          </w:tcPr>
          <w:p w14:paraId="450BB160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A08D02" w14:textId="02317179" w:rsidR="00BB5D56" w:rsidRPr="003157FE" w:rsidRDefault="00D800CC" w:rsidP="004760F0">
            <w:pPr>
              <w:tabs>
                <w:tab w:val="clear" w:pos="680"/>
                <w:tab w:val="decimal" w:pos="706"/>
                <w:tab w:val="left" w:pos="740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1,081,014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  <w:tc>
          <w:tcPr>
            <w:tcW w:w="192" w:type="dxa"/>
          </w:tcPr>
          <w:p w14:paraId="664E7D76" w14:textId="77777777" w:rsidR="00BB5D56" w:rsidRPr="003157FE" w:rsidRDefault="00BB5D56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2FFBE5" w14:textId="7D6759D2" w:rsidR="00BB5D56" w:rsidRPr="003157FE" w:rsidRDefault="00D800CC" w:rsidP="004760F0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9,971,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  <w:r w:rsidR="007910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511</w:t>
            </w:r>
          </w:p>
        </w:tc>
      </w:tr>
    </w:tbl>
    <w:p w14:paraId="3935E7E9" w14:textId="257AB09D" w:rsidR="00B7766D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Style w:val="TableGrid15"/>
        <w:tblW w:w="5038" w:type="pct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3422"/>
        <w:gridCol w:w="959"/>
        <w:gridCol w:w="183"/>
        <w:gridCol w:w="1130"/>
        <w:gridCol w:w="183"/>
        <w:gridCol w:w="1130"/>
        <w:gridCol w:w="193"/>
        <w:gridCol w:w="1082"/>
        <w:gridCol w:w="193"/>
        <w:gridCol w:w="1065"/>
      </w:tblGrid>
      <w:tr w:rsidR="00B7766D" w:rsidRPr="00A80644" w14:paraId="49B4BF7F" w14:textId="77777777" w:rsidTr="008820B2">
        <w:trPr>
          <w:tblHeader/>
        </w:trPr>
        <w:tc>
          <w:tcPr>
            <w:tcW w:w="1794" w:type="pct"/>
            <w:hideMark/>
          </w:tcPr>
          <w:p w14:paraId="640EAC8F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206" w:type="pct"/>
            <w:gridSpan w:val="9"/>
            <w:hideMark/>
          </w:tcPr>
          <w:p w14:paraId="21FEDEC4" w14:textId="77777777" w:rsidR="00B7766D" w:rsidRPr="00A80644" w:rsidRDefault="00B7766D" w:rsidP="002C047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7766D" w:rsidRPr="00A80644" w14:paraId="41E87E94" w14:textId="77777777" w:rsidTr="001D24D1">
        <w:trPr>
          <w:tblHeader/>
        </w:trPr>
        <w:tc>
          <w:tcPr>
            <w:tcW w:w="1794" w:type="pct"/>
          </w:tcPr>
          <w:p w14:paraId="3623511D" w14:textId="77777777" w:rsidR="00B7766D" w:rsidRPr="00A80644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3" w:type="pct"/>
          </w:tcPr>
          <w:p w14:paraId="03EBA78C" w14:textId="77777777" w:rsidR="00B7766D" w:rsidRPr="00A80644" w:rsidRDefault="00B7766D" w:rsidP="002C047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</w:tcPr>
          <w:p w14:paraId="02874974" w14:textId="77777777" w:rsidR="00B7766D" w:rsidRPr="00A80644" w:rsidRDefault="00B7766D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8" w:type="pct"/>
            <w:gridSpan w:val="7"/>
            <w:vAlign w:val="bottom"/>
            <w:hideMark/>
          </w:tcPr>
          <w:p w14:paraId="1B19A555" w14:textId="77777777" w:rsidR="00B7766D" w:rsidRPr="00A80644" w:rsidRDefault="00B7766D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กระแสเงินสดตามสัญญา</w:t>
            </w:r>
          </w:p>
        </w:tc>
      </w:tr>
      <w:tr w:rsidR="008820B2" w:rsidRPr="00A80644" w14:paraId="0FEFB6D0" w14:textId="77777777" w:rsidTr="001D24D1">
        <w:trPr>
          <w:tblHeader/>
        </w:trPr>
        <w:tc>
          <w:tcPr>
            <w:tcW w:w="1794" w:type="pct"/>
            <w:vAlign w:val="bottom"/>
            <w:hideMark/>
          </w:tcPr>
          <w:p w14:paraId="0F4CD64D" w14:textId="77777777" w:rsidR="008E2266" w:rsidRPr="00A80644" w:rsidRDefault="008E2266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 วันที่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503" w:type="pct"/>
            <w:vAlign w:val="bottom"/>
            <w:hideMark/>
          </w:tcPr>
          <w:p w14:paraId="11C5F5FB" w14:textId="77777777" w:rsidR="008E2266" w:rsidRPr="00A80644" w:rsidRDefault="008E2266" w:rsidP="002C047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</w:t>
            </w:r>
          </w:p>
          <w:p w14:paraId="727A65E3" w14:textId="77777777" w:rsidR="008E2266" w:rsidRPr="00A80644" w:rsidRDefault="008E2266" w:rsidP="002C047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ตามบัญชี</w:t>
            </w:r>
          </w:p>
        </w:tc>
        <w:tc>
          <w:tcPr>
            <w:tcW w:w="96" w:type="pct"/>
          </w:tcPr>
          <w:p w14:paraId="5CA3AF26" w14:textId="77777777" w:rsidR="008E2266" w:rsidRPr="00A80644" w:rsidRDefault="008E2266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  <w:vAlign w:val="bottom"/>
            <w:hideMark/>
          </w:tcPr>
          <w:p w14:paraId="0E831E0C" w14:textId="77777777" w:rsidR="008E2266" w:rsidRPr="00A80644" w:rsidRDefault="008E2266" w:rsidP="002C047A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ภายใน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96" w:type="pct"/>
          </w:tcPr>
          <w:p w14:paraId="572472A6" w14:textId="77777777" w:rsidR="008E2266" w:rsidRPr="00A80644" w:rsidRDefault="008E2266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  <w:vAlign w:val="bottom"/>
            <w:hideMark/>
          </w:tcPr>
          <w:p w14:paraId="4CB04563" w14:textId="77777777" w:rsidR="008820B2" w:rsidRDefault="008E2266" w:rsidP="002C047A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  <w:p w14:paraId="2C4F1E4D" w14:textId="4B09A949" w:rsidR="008E2266" w:rsidRPr="00A80644" w:rsidRDefault="008E2266" w:rsidP="002C047A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แต่ไม่เกิน 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01" w:type="pct"/>
            <w:vAlign w:val="bottom"/>
          </w:tcPr>
          <w:p w14:paraId="0D346896" w14:textId="77777777" w:rsidR="008E2266" w:rsidRPr="00A80644" w:rsidRDefault="008E2266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  <w:hideMark/>
          </w:tcPr>
          <w:p w14:paraId="2E9CF4FF" w14:textId="77777777" w:rsidR="008E2266" w:rsidRPr="00A80644" w:rsidRDefault="008E2266" w:rsidP="002C047A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มากกว่า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01" w:type="pct"/>
            <w:vAlign w:val="bottom"/>
          </w:tcPr>
          <w:p w14:paraId="566F9E72" w14:textId="77777777" w:rsidR="008E2266" w:rsidRPr="00A80644" w:rsidRDefault="008E2266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58" w:type="pct"/>
            <w:vAlign w:val="bottom"/>
            <w:hideMark/>
          </w:tcPr>
          <w:p w14:paraId="131E6404" w14:textId="77777777" w:rsidR="008E2266" w:rsidRPr="00A80644" w:rsidRDefault="008E2266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7766D" w:rsidRPr="00A80644" w14:paraId="6ACACB87" w14:textId="77777777" w:rsidTr="008820B2">
        <w:trPr>
          <w:tblHeader/>
        </w:trPr>
        <w:tc>
          <w:tcPr>
            <w:tcW w:w="1794" w:type="pct"/>
          </w:tcPr>
          <w:p w14:paraId="7A44F65E" w14:textId="77777777" w:rsidR="00B7766D" w:rsidRPr="00A80644" w:rsidRDefault="00B7766D" w:rsidP="002C047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206" w:type="pct"/>
            <w:gridSpan w:val="9"/>
            <w:hideMark/>
          </w:tcPr>
          <w:p w14:paraId="42AC65D1" w14:textId="77777777" w:rsidR="00B7766D" w:rsidRPr="00A80644" w:rsidRDefault="00B7766D" w:rsidP="002C047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806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8820B2" w:rsidRPr="00A80644" w14:paraId="38DE467C" w14:textId="77777777" w:rsidTr="001D24D1">
        <w:tc>
          <w:tcPr>
            <w:tcW w:w="1794" w:type="pct"/>
          </w:tcPr>
          <w:p w14:paraId="00EEFAA0" w14:textId="0C57038F" w:rsidR="008E2266" w:rsidRPr="00A80644" w:rsidRDefault="00B30E1D" w:rsidP="002C04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Pr="00B30E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503" w:type="pct"/>
          </w:tcPr>
          <w:p w14:paraId="6B1173E9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</w:tcPr>
          <w:p w14:paraId="17989CCC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</w:tcPr>
          <w:p w14:paraId="54C3F362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</w:tcPr>
          <w:p w14:paraId="7C5CD60F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</w:tcPr>
          <w:p w14:paraId="108CE707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1" w:type="pct"/>
          </w:tcPr>
          <w:p w14:paraId="3DFD7484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</w:tcPr>
          <w:p w14:paraId="3F6BD3CE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1" w:type="pct"/>
          </w:tcPr>
          <w:p w14:paraId="26A9563C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8" w:type="pct"/>
          </w:tcPr>
          <w:p w14:paraId="495E11D0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820B2" w:rsidRPr="00A80644" w14:paraId="2B95CF58" w14:textId="77777777" w:rsidTr="001D24D1">
        <w:tc>
          <w:tcPr>
            <w:tcW w:w="1794" w:type="pct"/>
            <w:hideMark/>
          </w:tcPr>
          <w:p w14:paraId="4242C86E" w14:textId="77777777" w:rsidR="008E2266" w:rsidRPr="00A80644" w:rsidRDefault="008E2266" w:rsidP="002C04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หนี้สินทางการเงินที่ไม่ใช่อนุพันธ์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503" w:type="pct"/>
          </w:tcPr>
          <w:p w14:paraId="17100572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</w:tcPr>
          <w:p w14:paraId="5CADA5F4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</w:tcPr>
          <w:p w14:paraId="0CC45CAF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</w:tcPr>
          <w:p w14:paraId="64244D49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</w:tcPr>
          <w:p w14:paraId="5FB5CDB2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1" w:type="pct"/>
          </w:tcPr>
          <w:p w14:paraId="51512861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</w:tcPr>
          <w:p w14:paraId="3186E9BB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1" w:type="pct"/>
          </w:tcPr>
          <w:p w14:paraId="1FC17245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8" w:type="pct"/>
          </w:tcPr>
          <w:p w14:paraId="5B49718B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820B2" w:rsidRPr="00A80644" w14:paraId="37B99371" w14:textId="77777777" w:rsidTr="001D24D1">
        <w:tc>
          <w:tcPr>
            <w:tcW w:w="1794" w:type="pct"/>
            <w:hideMark/>
          </w:tcPr>
          <w:p w14:paraId="2D402163" w14:textId="77777777" w:rsidR="008E2266" w:rsidRPr="00A80644" w:rsidRDefault="008E2266" w:rsidP="002C04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เจ้าหนี้อื่น</w:t>
            </w:r>
          </w:p>
        </w:tc>
        <w:tc>
          <w:tcPr>
            <w:tcW w:w="503" w:type="pct"/>
          </w:tcPr>
          <w:p w14:paraId="104D9235" w14:textId="5CC30C7A" w:rsidR="008E2266" w:rsidRPr="003157FE" w:rsidRDefault="00B30E1D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C268A1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96" w:type="pct"/>
          </w:tcPr>
          <w:p w14:paraId="0AEEBA6C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</w:tcPr>
          <w:p w14:paraId="0372796F" w14:textId="72ADDFFD" w:rsidR="008E2266" w:rsidRPr="003157FE" w:rsidRDefault="00B30E1D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2C1A3A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96" w:type="pct"/>
          </w:tcPr>
          <w:p w14:paraId="59A953A4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</w:tcPr>
          <w:p w14:paraId="4FFA9CE2" w14:textId="12B4D431" w:rsidR="008E2266" w:rsidRPr="003157FE" w:rsidRDefault="002C1A3A" w:rsidP="004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1" w:type="pct"/>
          </w:tcPr>
          <w:p w14:paraId="76E62099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</w:tcPr>
          <w:p w14:paraId="757D97BF" w14:textId="3E3D18E8" w:rsidR="008E2266" w:rsidRPr="003157FE" w:rsidRDefault="002C1A3A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1" w:type="pct"/>
          </w:tcPr>
          <w:p w14:paraId="6E33787D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58" w:type="pct"/>
          </w:tcPr>
          <w:p w14:paraId="47A24839" w14:textId="3A2D53BB" w:rsidR="008E2266" w:rsidRPr="003157FE" w:rsidRDefault="00B30E1D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C268A1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754</w:t>
            </w:r>
          </w:p>
        </w:tc>
      </w:tr>
      <w:tr w:rsidR="008820B2" w:rsidRPr="00A80644" w14:paraId="45E488DD" w14:textId="77777777" w:rsidTr="001D24D1">
        <w:tc>
          <w:tcPr>
            <w:tcW w:w="1794" w:type="pct"/>
          </w:tcPr>
          <w:p w14:paraId="655A1CA2" w14:textId="77777777" w:rsidR="008E2266" w:rsidRPr="00A80644" w:rsidRDefault="008E2266" w:rsidP="002C04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503" w:type="pct"/>
          </w:tcPr>
          <w:p w14:paraId="4D0950BC" w14:textId="19683DB6" w:rsidR="008E2266" w:rsidRPr="003157FE" w:rsidRDefault="00B30E1D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</w:t>
            </w:r>
            <w:r w:rsidR="00C268A1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96" w:type="pct"/>
          </w:tcPr>
          <w:p w14:paraId="796B2CFC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</w:tcPr>
          <w:p w14:paraId="1FA9C6F2" w14:textId="6A955EEF" w:rsidR="008E2266" w:rsidRPr="003157FE" w:rsidRDefault="007450BA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2C1A3A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96" w:type="pct"/>
          </w:tcPr>
          <w:p w14:paraId="4F41EE15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</w:tcPr>
          <w:p w14:paraId="2F577000" w14:textId="6D49E647" w:rsidR="008E2266" w:rsidRPr="003157FE" w:rsidRDefault="007450BA" w:rsidP="004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313</w:t>
            </w:r>
            <w:r w:rsidR="002C1A3A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1" w:type="pct"/>
          </w:tcPr>
          <w:p w14:paraId="17CD6825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</w:tcPr>
          <w:p w14:paraId="3E2113BB" w14:textId="6B4EBA6B" w:rsidR="008E2266" w:rsidRPr="003157FE" w:rsidRDefault="00B30E1D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2C1A3A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450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968</w:t>
            </w:r>
          </w:p>
        </w:tc>
        <w:tc>
          <w:tcPr>
            <w:tcW w:w="101" w:type="pct"/>
          </w:tcPr>
          <w:p w14:paraId="15FEC0EE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58" w:type="pct"/>
          </w:tcPr>
          <w:p w14:paraId="693C35B0" w14:textId="5429CCD4" w:rsidR="008E2266" w:rsidRPr="003157FE" w:rsidRDefault="007450BA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533</w:t>
            </w:r>
            <w:r w:rsidR="00C268A1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712</w:t>
            </w:r>
          </w:p>
        </w:tc>
      </w:tr>
      <w:tr w:rsidR="008820B2" w:rsidRPr="00A80644" w14:paraId="088AADC2" w14:textId="77777777" w:rsidTr="001D24D1">
        <w:tc>
          <w:tcPr>
            <w:tcW w:w="1794" w:type="pct"/>
          </w:tcPr>
          <w:p w14:paraId="6B635DA6" w14:textId="77777777" w:rsidR="008E2266" w:rsidRPr="00A80644" w:rsidRDefault="008E2266" w:rsidP="002C04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503" w:type="pct"/>
          </w:tcPr>
          <w:p w14:paraId="5E0CA190" w14:textId="72668CE9" w:rsidR="008E2266" w:rsidRPr="003157FE" w:rsidRDefault="00B30E1D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  <w:r w:rsidR="00C268A1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838</w:t>
            </w:r>
          </w:p>
        </w:tc>
        <w:tc>
          <w:tcPr>
            <w:tcW w:w="96" w:type="pct"/>
          </w:tcPr>
          <w:p w14:paraId="259EFFAF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</w:tcPr>
          <w:p w14:paraId="5FC3A567" w14:textId="32F485F2" w:rsidR="008E2266" w:rsidRPr="003157FE" w:rsidRDefault="00B30E1D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2C1A3A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170</w:t>
            </w:r>
          </w:p>
        </w:tc>
        <w:tc>
          <w:tcPr>
            <w:tcW w:w="96" w:type="pct"/>
          </w:tcPr>
          <w:p w14:paraId="6FAD4F89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</w:tcPr>
          <w:p w14:paraId="66D122EB" w14:textId="3C3AA9E4" w:rsidR="008E2266" w:rsidRPr="003157FE" w:rsidRDefault="00B30E1D" w:rsidP="004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2C1A3A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933</w:t>
            </w:r>
          </w:p>
        </w:tc>
        <w:tc>
          <w:tcPr>
            <w:tcW w:w="101" w:type="pct"/>
          </w:tcPr>
          <w:p w14:paraId="4F6D2D28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</w:tcPr>
          <w:p w14:paraId="2A6A4454" w14:textId="56F00EBE" w:rsidR="008E2266" w:rsidRPr="003157FE" w:rsidRDefault="00B30E1D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  <w:r w:rsidR="002C1A3A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037</w:t>
            </w:r>
          </w:p>
        </w:tc>
        <w:tc>
          <w:tcPr>
            <w:tcW w:w="101" w:type="pct"/>
          </w:tcPr>
          <w:p w14:paraId="49CC1A77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58" w:type="pct"/>
          </w:tcPr>
          <w:p w14:paraId="362019CD" w14:textId="1DAB1F4A" w:rsidR="008E2266" w:rsidRPr="003157FE" w:rsidRDefault="00B30E1D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  <w:r w:rsidR="00C268A1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</w:p>
        </w:tc>
      </w:tr>
      <w:tr w:rsidR="008820B2" w:rsidRPr="007450BA" w14:paraId="638D4EC3" w14:textId="77777777" w:rsidTr="001D24D1">
        <w:tc>
          <w:tcPr>
            <w:tcW w:w="1794" w:type="pct"/>
          </w:tcPr>
          <w:p w14:paraId="125C7D3A" w14:textId="7E0C94EF" w:rsidR="008820B2" w:rsidRPr="00A80644" w:rsidRDefault="008820B2" w:rsidP="008820B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03" w:type="pct"/>
            <w:tcBorders>
              <w:left w:val="nil"/>
              <w:bottom w:val="single" w:sz="4" w:space="0" w:color="auto"/>
              <w:right w:val="nil"/>
            </w:tcBorders>
          </w:tcPr>
          <w:p w14:paraId="013CC588" w14:textId="11A77778" w:rsidR="008820B2" w:rsidRPr="005053C5" w:rsidRDefault="008820B2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53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194,373</w:t>
            </w:r>
          </w:p>
        </w:tc>
        <w:tc>
          <w:tcPr>
            <w:tcW w:w="96" w:type="pct"/>
          </w:tcPr>
          <w:p w14:paraId="1372B35F" w14:textId="77777777" w:rsidR="008820B2" w:rsidRPr="005053C5" w:rsidRDefault="008820B2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  <w:tcBorders>
              <w:left w:val="nil"/>
              <w:bottom w:val="single" w:sz="4" w:space="0" w:color="auto"/>
              <w:right w:val="nil"/>
            </w:tcBorders>
          </w:tcPr>
          <w:p w14:paraId="3258097F" w14:textId="43A26D64" w:rsidR="008820B2" w:rsidRPr="005053C5" w:rsidRDefault="008820B2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53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194,373</w:t>
            </w:r>
          </w:p>
        </w:tc>
        <w:tc>
          <w:tcPr>
            <w:tcW w:w="96" w:type="pct"/>
          </w:tcPr>
          <w:p w14:paraId="76712523" w14:textId="77777777" w:rsidR="008820B2" w:rsidRPr="005053C5" w:rsidRDefault="008820B2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  <w:tcBorders>
              <w:left w:val="nil"/>
              <w:bottom w:val="single" w:sz="4" w:space="0" w:color="auto"/>
              <w:right w:val="nil"/>
            </w:tcBorders>
          </w:tcPr>
          <w:p w14:paraId="6DAAA9A8" w14:textId="26D3838B" w:rsidR="008820B2" w:rsidRPr="005053C5" w:rsidRDefault="008820B2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53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1" w:type="pct"/>
          </w:tcPr>
          <w:p w14:paraId="473B96E1" w14:textId="77777777" w:rsidR="008820B2" w:rsidRPr="005053C5" w:rsidRDefault="008820B2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left w:val="nil"/>
              <w:bottom w:val="single" w:sz="4" w:space="0" w:color="auto"/>
              <w:right w:val="nil"/>
            </w:tcBorders>
          </w:tcPr>
          <w:p w14:paraId="54181186" w14:textId="51D873B2" w:rsidR="008820B2" w:rsidRPr="005053C5" w:rsidRDefault="008820B2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1" w:type="pct"/>
          </w:tcPr>
          <w:p w14:paraId="3A652F13" w14:textId="77777777" w:rsidR="008820B2" w:rsidRPr="005053C5" w:rsidRDefault="008820B2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58" w:type="pct"/>
            <w:tcBorders>
              <w:left w:val="nil"/>
              <w:bottom w:val="single" w:sz="4" w:space="0" w:color="auto"/>
              <w:right w:val="nil"/>
            </w:tcBorders>
          </w:tcPr>
          <w:p w14:paraId="56CBCD3C" w14:textId="01F17BF6" w:rsidR="008820B2" w:rsidRPr="005053C5" w:rsidRDefault="008820B2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53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194,373</w:t>
            </w:r>
          </w:p>
        </w:tc>
      </w:tr>
      <w:tr w:rsidR="008820B2" w:rsidRPr="007450BA" w14:paraId="2F0C5945" w14:textId="77777777" w:rsidTr="001D24D1">
        <w:tc>
          <w:tcPr>
            <w:tcW w:w="1794" w:type="pct"/>
          </w:tcPr>
          <w:p w14:paraId="4B38AE9D" w14:textId="77777777" w:rsidR="008820B2" w:rsidRPr="00A80644" w:rsidRDefault="008820B2" w:rsidP="008820B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8F8D48" w14:textId="1C5F1BD5" w:rsidR="008820B2" w:rsidRPr="005053C5" w:rsidRDefault="008820B2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Pr="005053C5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842,928</w:t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  <w:tc>
          <w:tcPr>
            <w:tcW w:w="96" w:type="pct"/>
          </w:tcPr>
          <w:p w14:paraId="162BF19A" w14:textId="77777777" w:rsidR="008820B2" w:rsidRPr="005053C5" w:rsidRDefault="008820B2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E070BF" w14:textId="08F42CD7" w:rsidR="008820B2" w:rsidRPr="005053C5" w:rsidRDefault="008820B2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Pr="005053C5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452,745</w:t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  <w:tc>
          <w:tcPr>
            <w:tcW w:w="96" w:type="pct"/>
          </w:tcPr>
          <w:p w14:paraId="73521405" w14:textId="77777777" w:rsidR="008820B2" w:rsidRPr="005053C5" w:rsidRDefault="008820B2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D6EC58" w14:textId="67C0A16D" w:rsidR="008820B2" w:rsidRPr="005053C5" w:rsidRDefault="008820B2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Pr="005053C5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339,229</w:t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  <w:tc>
          <w:tcPr>
            <w:tcW w:w="101" w:type="pct"/>
          </w:tcPr>
          <w:p w14:paraId="23B6A184" w14:textId="77777777" w:rsidR="008820B2" w:rsidRPr="005053C5" w:rsidRDefault="008820B2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5F1162" w14:textId="18FCABF8" w:rsidR="008820B2" w:rsidRPr="001D24D1" w:rsidRDefault="008820B2" w:rsidP="001D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 w:rsidRPr="001D24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 w:rsidRPr="001D24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Pr="001D24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152,005</w:t>
            </w:r>
            <w:r w:rsidRPr="001D24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  <w:tc>
          <w:tcPr>
            <w:tcW w:w="101" w:type="pct"/>
          </w:tcPr>
          <w:p w14:paraId="4A2A9A91" w14:textId="77777777" w:rsidR="008820B2" w:rsidRPr="005053C5" w:rsidRDefault="008820B2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88ED5" w14:textId="5D0FCA71" w:rsidR="008820B2" w:rsidRPr="005053C5" w:rsidRDefault="008820B2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Pr="005053C5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943,979</w:t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</w:tr>
    </w:tbl>
    <w:p w14:paraId="07C98862" w14:textId="5C8ABDEF" w:rsidR="00B7766D" w:rsidRPr="004B72E4" w:rsidRDefault="00B7766D" w:rsidP="00B7766D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Style w:val="TableGrid15"/>
        <w:tblW w:w="5046" w:type="pct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3446"/>
        <w:gridCol w:w="956"/>
        <w:gridCol w:w="188"/>
        <w:gridCol w:w="1071"/>
        <w:gridCol w:w="190"/>
        <w:gridCol w:w="1167"/>
        <w:gridCol w:w="190"/>
        <w:gridCol w:w="1081"/>
        <w:gridCol w:w="190"/>
        <w:gridCol w:w="1076"/>
      </w:tblGrid>
      <w:tr w:rsidR="00BB5D56" w:rsidRPr="00A80644" w14:paraId="61073F28" w14:textId="77777777" w:rsidTr="001D24D1">
        <w:trPr>
          <w:trHeight w:val="349"/>
          <w:tblHeader/>
        </w:trPr>
        <w:tc>
          <w:tcPr>
            <w:tcW w:w="1805" w:type="pct"/>
            <w:hideMark/>
          </w:tcPr>
          <w:p w14:paraId="06E60225" w14:textId="77777777" w:rsidR="00BB5D56" w:rsidRPr="006666FA" w:rsidRDefault="00BB5D56" w:rsidP="004760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195" w:type="pct"/>
            <w:gridSpan w:val="9"/>
            <w:hideMark/>
          </w:tcPr>
          <w:p w14:paraId="40ED0C8C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D24D1" w:rsidRPr="00A80644" w14:paraId="7716C371" w14:textId="77777777" w:rsidTr="001D24D1">
        <w:trPr>
          <w:trHeight w:val="359"/>
          <w:tblHeader/>
        </w:trPr>
        <w:tc>
          <w:tcPr>
            <w:tcW w:w="1805" w:type="pct"/>
          </w:tcPr>
          <w:p w14:paraId="6E0EDBBD" w14:textId="77777777" w:rsidR="00BB5D56" w:rsidRPr="00A80644" w:rsidRDefault="00BB5D56" w:rsidP="004760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2" w:type="pct"/>
          </w:tcPr>
          <w:p w14:paraId="4B10C550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" w:type="pct"/>
          </w:tcPr>
          <w:p w14:paraId="5D6E7E61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3" w:type="pct"/>
            <w:gridSpan w:val="7"/>
            <w:vAlign w:val="bottom"/>
            <w:hideMark/>
          </w:tcPr>
          <w:p w14:paraId="72F333CA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กระแสเงินสดตามสัญญา</w:t>
            </w:r>
          </w:p>
        </w:tc>
      </w:tr>
      <w:tr w:rsidR="001D24D1" w:rsidRPr="00A80644" w14:paraId="6A116964" w14:textId="77777777" w:rsidTr="001D24D1">
        <w:trPr>
          <w:trHeight w:val="1025"/>
          <w:tblHeader/>
        </w:trPr>
        <w:tc>
          <w:tcPr>
            <w:tcW w:w="1805" w:type="pct"/>
            <w:vAlign w:val="bottom"/>
            <w:hideMark/>
          </w:tcPr>
          <w:p w14:paraId="3F54B804" w14:textId="77777777" w:rsidR="00BB5D56" w:rsidRPr="00A80644" w:rsidRDefault="00BB5D56" w:rsidP="004760F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 วันที่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502" w:type="pct"/>
            <w:vAlign w:val="bottom"/>
            <w:hideMark/>
          </w:tcPr>
          <w:p w14:paraId="302455EF" w14:textId="77777777" w:rsidR="00BB5D56" w:rsidRPr="00A80644" w:rsidRDefault="00BB5D56" w:rsidP="004760F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</w:t>
            </w:r>
          </w:p>
          <w:p w14:paraId="7D017B8D" w14:textId="77777777" w:rsidR="00BB5D56" w:rsidRPr="00A80644" w:rsidRDefault="00BB5D56" w:rsidP="004760F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ตามบัญชี</w:t>
            </w:r>
          </w:p>
        </w:tc>
        <w:tc>
          <w:tcPr>
            <w:tcW w:w="100" w:type="pct"/>
          </w:tcPr>
          <w:p w14:paraId="3CEDC63C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  <w:vAlign w:val="bottom"/>
            <w:hideMark/>
          </w:tcPr>
          <w:p w14:paraId="08DAC8F0" w14:textId="77777777" w:rsidR="00BB5D56" w:rsidRPr="00A80644" w:rsidRDefault="00BB5D56" w:rsidP="001D24D1">
            <w:pPr>
              <w:tabs>
                <w:tab w:val="left" w:pos="610"/>
              </w:tabs>
              <w:spacing w:line="240" w:lineRule="auto"/>
              <w:ind w:left="-90" w:right="-2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ภายใน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101" w:type="pct"/>
          </w:tcPr>
          <w:p w14:paraId="4C5B4A32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2" w:type="pct"/>
            <w:vAlign w:val="bottom"/>
            <w:hideMark/>
          </w:tcPr>
          <w:p w14:paraId="44D43CC2" w14:textId="77777777" w:rsidR="001D24D1" w:rsidRDefault="00BB5D56" w:rsidP="004760F0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  <w:p w14:paraId="653A440B" w14:textId="1AAEF406" w:rsidR="00BB5D56" w:rsidRPr="00A80644" w:rsidRDefault="00BB5D56" w:rsidP="004760F0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แต่ไม่เกิน 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01" w:type="pct"/>
            <w:vAlign w:val="bottom"/>
          </w:tcPr>
          <w:p w14:paraId="075138B6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52" w:type="pct"/>
            <w:vAlign w:val="bottom"/>
            <w:hideMark/>
          </w:tcPr>
          <w:p w14:paraId="51F94202" w14:textId="77777777" w:rsidR="00BB5D56" w:rsidRPr="00A80644" w:rsidRDefault="00BB5D56" w:rsidP="004760F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มากกว่า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B30E1D"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01" w:type="pct"/>
            <w:vAlign w:val="bottom"/>
          </w:tcPr>
          <w:p w14:paraId="626620CA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5" w:type="pct"/>
            <w:vAlign w:val="bottom"/>
            <w:hideMark/>
          </w:tcPr>
          <w:p w14:paraId="0304CBF7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B5D56" w:rsidRPr="00A80644" w14:paraId="4605D842" w14:textId="77777777" w:rsidTr="001D24D1">
        <w:trPr>
          <w:trHeight w:val="349"/>
          <w:tblHeader/>
        </w:trPr>
        <w:tc>
          <w:tcPr>
            <w:tcW w:w="1805" w:type="pct"/>
          </w:tcPr>
          <w:p w14:paraId="3905170B" w14:textId="77777777" w:rsidR="00BB5D56" w:rsidRPr="00A80644" w:rsidRDefault="00BB5D56" w:rsidP="004760F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195" w:type="pct"/>
            <w:gridSpan w:val="9"/>
            <w:hideMark/>
          </w:tcPr>
          <w:p w14:paraId="1351D931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806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1D24D1" w:rsidRPr="00A80644" w14:paraId="1E03A5DF" w14:textId="77777777" w:rsidTr="001D24D1">
        <w:trPr>
          <w:trHeight w:val="359"/>
        </w:trPr>
        <w:tc>
          <w:tcPr>
            <w:tcW w:w="1805" w:type="pct"/>
          </w:tcPr>
          <w:p w14:paraId="6946434D" w14:textId="77777777" w:rsidR="00BB5D56" w:rsidRPr="00A80644" w:rsidRDefault="00B30E1D" w:rsidP="004760F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502" w:type="pct"/>
          </w:tcPr>
          <w:p w14:paraId="4790CD52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" w:type="pct"/>
          </w:tcPr>
          <w:p w14:paraId="19218F4B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</w:tcPr>
          <w:p w14:paraId="3782F52E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1" w:type="pct"/>
          </w:tcPr>
          <w:p w14:paraId="3604C3BF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2" w:type="pct"/>
          </w:tcPr>
          <w:p w14:paraId="6FD64EA6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1" w:type="pct"/>
          </w:tcPr>
          <w:p w14:paraId="0B943576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2" w:type="pct"/>
          </w:tcPr>
          <w:p w14:paraId="4FD3ACC9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1" w:type="pct"/>
          </w:tcPr>
          <w:p w14:paraId="06986859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5" w:type="pct"/>
          </w:tcPr>
          <w:p w14:paraId="1FE7E332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D24D1" w:rsidRPr="00A80644" w14:paraId="4D8DE188" w14:textId="77777777" w:rsidTr="001D24D1">
        <w:trPr>
          <w:trHeight w:val="359"/>
        </w:trPr>
        <w:tc>
          <w:tcPr>
            <w:tcW w:w="1805" w:type="pct"/>
            <w:hideMark/>
          </w:tcPr>
          <w:p w14:paraId="0CFF120A" w14:textId="77777777" w:rsidR="00BB5D56" w:rsidRPr="00A80644" w:rsidRDefault="00BB5D56" w:rsidP="004760F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หนี้สินทางการเงินที่ไม่ใช่อนุพันธ์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502" w:type="pct"/>
          </w:tcPr>
          <w:p w14:paraId="3063BBB0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" w:type="pct"/>
          </w:tcPr>
          <w:p w14:paraId="7D240F4C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</w:tcPr>
          <w:p w14:paraId="6B6BD7EF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1" w:type="pct"/>
          </w:tcPr>
          <w:p w14:paraId="2347D972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2" w:type="pct"/>
          </w:tcPr>
          <w:p w14:paraId="166DBA5E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1" w:type="pct"/>
          </w:tcPr>
          <w:p w14:paraId="0A93545C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2" w:type="pct"/>
          </w:tcPr>
          <w:p w14:paraId="51180757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1" w:type="pct"/>
          </w:tcPr>
          <w:p w14:paraId="21DE7E1B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5" w:type="pct"/>
          </w:tcPr>
          <w:p w14:paraId="6F98A20E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D24D1" w:rsidRPr="00A80644" w14:paraId="10439189" w14:textId="77777777" w:rsidTr="001D24D1">
        <w:trPr>
          <w:trHeight w:val="338"/>
        </w:trPr>
        <w:tc>
          <w:tcPr>
            <w:tcW w:w="1805" w:type="pct"/>
            <w:hideMark/>
          </w:tcPr>
          <w:p w14:paraId="5711EE5B" w14:textId="77777777" w:rsidR="00BB5D56" w:rsidRPr="00A80644" w:rsidRDefault="00BB5D56" w:rsidP="004760F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เจ้าหนี้อื่น</w:t>
            </w:r>
          </w:p>
        </w:tc>
        <w:tc>
          <w:tcPr>
            <w:tcW w:w="502" w:type="pct"/>
          </w:tcPr>
          <w:p w14:paraId="65F1EBA1" w14:textId="77777777" w:rsidR="00BB5D56" w:rsidRPr="003157FE" w:rsidRDefault="00B30E1D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28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434</w:t>
            </w:r>
          </w:p>
        </w:tc>
        <w:tc>
          <w:tcPr>
            <w:tcW w:w="100" w:type="pct"/>
          </w:tcPr>
          <w:p w14:paraId="0CE95FC6" w14:textId="77777777" w:rsidR="00BB5D56" w:rsidRPr="003157FE" w:rsidRDefault="00BB5D56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</w:tcPr>
          <w:p w14:paraId="700BF210" w14:textId="77777777" w:rsidR="00BB5D56" w:rsidRPr="003157FE" w:rsidRDefault="00B30E1D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28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434</w:t>
            </w:r>
          </w:p>
        </w:tc>
        <w:tc>
          <w:tcPr>
            <w:tcW w:w="101" w:type="pct"/>
          </w:tcPr>
          <w:p w14:paraId="1552466D" w14:textId="77777777" w:rsidR="00BB5D56" w:rsidRPr="003157FE" w:rsidRDefault="00BB5D56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2" w:type="pct"/>
          </w:tcPr>
          <w:p w14:paraId="10648BC2" w14:textId="77777777" w:rsidR="00BB5D56" w:rsidRPr="003157FE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1" w:type="pct"/>
          </w:tcPr>
          <w:p w14:paraId="7C5241E0" w14:textId="77777777" w:rsidR="00BB5D56" w:rsidRPr="003157FE" w:rsidRDefault="00BB5D56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52" w:type="pct"/>
          </w:tcPr>
          <w:p w14:paraId="7AB63B9D" w14:textId="77777777" w:rsidR="00BB5D56" w:rsidRPr="003157FE" w:rsidRDefault="00BB5D56" w:rsidP="001D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1" w:type="pct"/>
          </w:tcPr>
          <w:p w14:paraId="3C19DF03" w14:textId="77777777" w:rsidR="00BB5D56" w:rsidRPr="003157FE" w:rsidRDefault="00BB5D56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5" w:type="pct"/>
          </w:tcPr>
          <w:p w14:paraId="478D3BFF" w14:textId="77777777" w:rsidR="00BB5D56" w:rsidRPr="003157FE" w:rsidRDefault="00B30E1D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28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434</w:t>
            </w:r>
          </w:p>
        </w:tc>
      </w:tr>
      <w:tr w:rsidR="001D24D1" w:rsidRPr="00A80644" w14:paraId="7E3E3F79" w14:textId="77777777" w:rsidTr="001D24D1">
        <w:trPr>
          <w:trHeight w:val="349"/>
        </w:trPr>
        <w:tc>
          <w:tcPr>
            <w:tcW w:w="1805" w:type="pct"/>
          </w:tcPr>
          <w:p w14:paraId="0B32FDD4" w14:textId="77777777" w:rsidR="00BB5D56" w:rsidRPr="00A80644" w:rsidRDefault="00BB5D56" w:rsidP="004760F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502" w:type="pct"/>
          </w:tcPr>
          <w:p w14:paraId="477B89D9" w14:textId="77777777" w:rsidR="00BB5D56" w:rsidRPr="003157FE" w:rsidRDefault="00B30E1D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</w:t>
            </w:r>
          </w:p>
        </w:tc>
        <w:tc>
          <w:tcPr>
            <w:tcW w:w="100" w:type="pct"/>
          </w:tcPr>
          <w:p w14:paraId="6964373A" w14:textId="77777777" w:rsidR="00BB5D56" w:rsidRPr="003157FE" w:rsidRDefault="00BB5D56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</w:tcPr>
          <w:p w14:paraId="6AE88062" w14:textId="71C7F195" w:rsidR="00BB5D56" w:rsidRPr="003157FE" w:rsidRDefault="007450BA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368</w:t>
            </w:r>
          </w:p>
        </w:tc>
        <w:tc>
          <w:tcPr>
            <w:tcW w:w="101" w:type="pct"/>
          </w:tcPr>
          <w:p w14:paraId="749212E1" w14:textId="77777777" w:rsidR="00BB5D56" w:rsidRPr="003157FE" w:rsidRDefault="00BB5D56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2" w:type="pct"/>
          </w:tcPr>
          <w:p w14:paraId="347061C4" w14:textId="5F9B672A" w:rsidR="00BB5D56" w:rsidRPr="003157FE" w:rsidRDefault="00B30E1D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450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7450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5053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1" w:type="pct"/>
          </w:tcPr>
          <w:p w14:paraId="5663761E" w14:textId="77777777" w:rsidR="00BB5D56" w:rsidRPr="003157FE" w:rsidRDefault="00BB5D56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52" w:type="pct"/>
          </w:tcPr>
          <w:p w14:paraId="4F8DC467" w14:textId="77777777" w:rsidR="00BB5D56" w:rsidRPr="003157FE" w:rsidRDefault="00BB5D56" w:rsidP="001D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1" w:type="pct"/>
          </w:tcPr>
          <w:p w14:paraId="0CB47205" w14:textId="77777777" w:rsidR="00BB5D56" w:rsidRPr="003157FE" w:rsidRDefault="00BB5D56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5" w:type="pct"/>
          </w:tcPr>
          <w:p w14:paraId="31009419" w14:textId="308DA230" w:rsidR="00BB5D56" w:rsidRPr="003157FE" w:rsidRDefault="00B30E1D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5053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053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011</w:t>
            </w:r>
          </w:p>
        </w:tc>
      </w:tr>
      <w:tr w:rsidR="001D24D1" w:rsidRPr="00A80644" w14:paraId="430D7D5D" w14:textId="77777777" w:rsidTr="001D24D1">
        <w:trPr>
          <w:trHeight w:val="338"/>
        </w:trPr>
        <w:tc>
          <w:tcPr>
            <w:tcW w:w="1805" w:type="pct"/>
          </w:tcPr>
          <w:p w14:paraId="3515F9BC" w14:textId="77777777" w:rsidR="00BB5D56" w:rsidRPr="00A80644" w:rsidRDefault="00BB5D56" w:rsidP="004760F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502" w:type="pct"/>
          </w:tcPr>
          <w:p w14:paraId="271A6B67" w14:textId="77777777" w:rsidR="00BB5D56" w:rsidRPr="003157FE" w:rsidRDefault="00B30E1D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431</w:t>
            </w:r>
          </w:p>
        </w:tc>
        <w:tc>
          <w:tcPr>
            <w:tcW w:w="100" w:type="pct"/>
          </w:tcPr>
          <w:p w14:paraId="3B971A8C" w14:textId="77777777" w:rsidR="00BB5D56" w:rsidRPr="003157FE" w:rsidRDefault="00BB5D56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</w:tcPr>
          <w:p w14:paraId="2EE23551" w14:textId="77777777" w:rsidR="00BB5D56" w:rsidRPr="003157FE" w:rsidRDefault="00B30E1D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667</w:t>
            </w:r>
          </w:p>
        </w:tc>
        <w:tc>
          <w:tcPr>
            <w:tcW w:w="101" w:type="pct"/>
          </w:tcPr>
          <w:p w14:paraId="372430B4" w14:textId="77777777" w:rsidR="00BB5D56" w:rsidRPr="003157FE" w:rsidRDefault="00BB5D56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2" w:type="pct"/>
          </w:tcPr>
          <w:p w14:paraId="026D3FC9" w14:textId="77777777" w:rsidR="00BB5D56" w:rsidRPr="003157FE" w:rsidRDefault="00B30E1D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357</w:t>
            </w:r>
          </w:p>
        </w:tc>
        <w:tc>
          <w:tcPr>
            <w:tcW w:w="101" w:type="pct"/>
          </w:tcPr>
          <w:p w14:paraId="3434C60E" w14:textId="77777777" w:rsidR="00BB5D56" w:rsidRPr="003157FE" w:rsidRDefault="00BB5D56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52" w:type="pct"/>
          </w:tcPr>
          <w:p w14:paraId="679EDE3A" w14:textId="77777777" w:rsidR="00BB5D56" w:rsidRPr="003157FE" w:rsidRDefault="00B30E1D" w:rsidP="001D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518</w:t>
            </w:r>
          </w:p>
        </w:tc>
        <w:tc>
          <w:tcPr>
            <w:tcW w:w="101" w:type="pct"/>
          </w:tcPr>
          <w:p w14:paraId="54C0516D" w14:textId="77777777" w:rsidR="00BB5D56" w:rsidRPr="003157FE" w:rsidRDefault="00BB5D56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5" w:type="pct"/>
          </w:tcPr>
          <w:p w14:paraId="7100B430" w14:textId="77777777" w:rsidR="00BB5D56" w:rsidRPr="003157FE" w:rsidRDefault="00B30E1D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542</w:t>
            </w:r>
          </w:p>
        </w:tc>
      </w:tr>
      <w:tr w:rsidR="001D24D1" w:rsidRPr="00A80644" w14:paraId="7F7E5FF8" w14:textId="77777777" w:rsidTr="001D24D1">
        <w:trPr>
          <w:trHeight w:val="349"/>
        </w:trPr>
        <w:tc>
          <w:tcPr>
            <w:tcW w:w="1805" w:type="pct"/>
          </w:tcPr>
          <w:p w14:paraId="778F3039" w14:textId="77777777" w:rsidR="00BB5D56" w:rsidRPr="00A80644" w:rsidRDefault="00BB5D56" w:rsidP="004760F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02" w:type="pct"/>
          </w:tcPr>
          <w:p w14:paraId="0A363027" w14:textId="77777777" w:rsidR="00BB5D56" w:rsidRPr="003157FE" w:rsidRDefault="00B30E1D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373</w:t>
            </w:r>
          </w:p>
        </w:tc>
        <w:tc>
          <w:tcPr>
            <w:tcW w:w="100" w:type="pct"/>
          </w:tcPr>
          <w:p w14:paraId="5BE1F1FA" w14:textId="77777777" w:rsidR="00BB5D56" w:rsidRPr="003157FE" w:rsidRDefault="00BB5D56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</w:tcPr>
          <w:p w14:paraId="38AB9688" w14:textId="77777777" w:rsidR="00BB5D56" w:rsidRPr="003157FE" w:rsidRDefault="00B30E1D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373</w:t>
            </w:r>
          </w:p>
        </w:tc>
        <w:tc>
          <w:tcPr>
            <w:tcW w:w="101" w:type="pct"/>
          </w:tcPr>
          <w:p w14:paraId="29BAA3AB" w14:textId="77777777" w:rsidR="00BB5D56" w:rsidRPr="003157FE" w:rsidRDefault="00BB5D56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2" w:type="pct"/>
          </w:tcPr>
          <w:p w14:paraId="55FD61D4" w14:textId="77777777" w:rsidR="00BB5D56" w:rsidRPr="003157FE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1" w:type="pct"/>
          </w:tcPr>
          <w:p w14:paraId="749ED782" w14:textId="77777777" w:rsidR="00BB5D56" w:rsidRPr="003157FE" w:rsidRDefault="00BB5D56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52" w:type="pct"/>
          </w:tcPr>
          <w:p w14:paraId="0250DD2B" w14:textId="77777777" w:rsidR="00BB5D56" w:rsidRPr="003157FE" w:rsidRDefault="00BB5D56" w:rsidP="001D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1" w:type="pct"/>
          </w:tcPr>
          <w:p w14:paraId="7341731D" w14:textId="77777777" w:rsidR="00BB5D56" w:rsidRPr="003157FE" w:rsidRDefault="00BB5D56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5" w:type="pct"/>
          </w:tcPr>
          <w:p w14:paraId="2091412F" w14:textId="77777777" w:rsidR="00BB5D56" w:rsidRPr="003157FE" w:rsidRDefault="00B30E1D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  <w:r w:rsidR="00BB5D56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373</w:t>
            </w:r>
          </w:p>
        </w:tc>
      </w:tr>
      <w:tr w:rsidR="001D24D1" w:rsidRPr="006666FA" w14:paraId="599385BC" w14:textId="77777777" w:rsidTr="001D24D1">
        <w:trPr>
          <w:trHeight w:val="338"/>
        </w:trPr>
        <w:tc>
          <w:tcPr>
            <w:tcW w:w="1805" w:type="pct"/>
          </w:tcPr>
          <w:p w14:paraId="2E349A44" w14:textId="77777777" w:rsidR="00BB5D56" w:rsidRPr="00A80644" w:rsidRDefault="00BB5D56" w:rsidP="004760F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EEF35" w14:textId="77777777" w:rsidR="00BB5D56" w:rsidRPr="003157FE" w:rsidRDefault="00B30E1D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392</w:t>
            </w:r>
            <w:r w:rsidR="00BB5D56" w:rsidRPr="003157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234</w:t>
            </w:r>
          </w:p>
        </w:tc>
        <w:tc>
          <w:tcPr>
            <w:tcW w:w="100" w:type="pct"/>
          </w:tcPr>
          <w:p w14:paraId="5EFB8930" w14:textId="77777777" w:rsidR="00BB5D56" w:rsidRPr="003157FE" w:rsidRDefault="00BB5D56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CAD478" w14:textId="7CAE52D3" w:rsidR="00BB5D56" w:rsidRPr="003157FE" w:rsidRDefault="005053C5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254,842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  <w:tc>
          <w:tcPr>
            <w:tcW w:w="101" w:type="pct"/>
          </w:tcPr>
          <w:p w14:paraId="6A45FE38" w14:textId="77777777" w:rsidR="00BB5D56" w:rsidRPr="003157FE" w:rsidRDefault="00BB5D56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6A9A6" w14:textId="2566CFF1" w:rsidR="00BB5D56" w:rsidRPr="003157FE" w:rsidRDefault="005053C5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74,000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  <w:tc>
          <w:tcPr>
            <w:tcW w:w="101" w:type="pct"/>
          </w:tcPr>
          <w:p w14:paraId="3E171015" w14:textId="77777777" w:rsidR="00BB5D56" w:rsidRPr="003157FE" w:rsidRDefault="00BB5D56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D0DA1C" w14:textId="77777777" w:rsidR="00BB5D56" w:rsidRPr="001D24D1" w:rsidRDefault="00B30E1D" w:rsidP="001D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127</w:t>
            </w:r>
            <w:r w:rsidR="00BB5D56" w:rsidRPr="001D24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24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518</w:t>
            </w:r>
          </w:p>
        </w:tc>
        <w:tc>
          <w:tcPr>
            <w:tcW w:w="101" w:type="pct"/>
          </w:tcPr>
          <w:p w14:paraId="084C2DE8" w14:textId="77777777" w:rsidR="00BB5D56" w:rsidRPr="003157FE" w:rsidRDefault="00BB5D56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89C690" w14:textId="5B451C64" w:rsidR="00BB5D56" w:rsidRPr="003157FE" w:rsidRDefault="005053C5" w:rsidP="004760F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456,360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</w:tr>
    </w:tbl>
    <w:p w14:paraId="78C3D097" w14:textId="715D3C81" w:rsidR="00480863" w:rsidRDefault="00480863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25E1CE83" w14:textId="1875C2EE" w:rsidR="00B7766D" w:rsidRPr="006666FA" w:rsidRDefault="00B7766D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ข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.</w:t>
      </w:r>
      <w:r w:rsidR="00B30E1D" w:rsidRPr="00B30E1D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3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) 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ความเสี่ยงด้านตลาด</w:t>
      </w:r>
    </w:p>
    <w:p w14:paraId="62BC2EF6" w14:textId="77777777" w:rsidR="00B7766D" w:rsidRPr="004B72E4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6862761F" w14:textId="77777777" w:rsidR="00B7766D" w:rsidRPr="006666FA" w:rsidRDefault="00B7766D" w:rsidP="00B7766D">
      <w:pPr>
        <w:tabs>
          <w:tab w:val="left" w:pos="227"/>
          <w:tab w:val="left" w:pos="680"/>
          <w:tab w:val="left" w:pos="90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245A6C8A" w14:textId="77777777" w:rsidR="00B7766D" w:rsidRPr="004B72E4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C930DC4" w14:textId="77777777" w:rsidR="00B7766D" w:rsidRPr="006666FA" w:rsidRDefault="00B7766D" w:rsidP="00B7766D">
      <w:pPr>
        <w:spacing w:line="240" w:lineRule="auto"/>
        <w:ind w:left="567" w:right="-7" w:firstLine="333"/>
        <w:jc w:val="both"/>
        <w:rPr>
          <w:rFonts w:asciiTheme="majorBidi" w:eastAsia="Calibri" w:hAnsiTheme="majorBidi" w:cstheme="majorBidi"/>
          <w:sz w:val="30"/>
          <w:szCs w:val="30"/>
        </w:rPr>
      </w:pPr>
      <w:r w:rsidRPr="006666FA">
        <w:rPr>
          <w:rFonts w:asciiTheme="majorBidi" w:eastAsia="Calibri" w:hAnsiTheme="majorBidi" w:cstheme="majorBidi"/>
          <w:sz w:val="30"/>
          <w:szCs w:val="30"/>
        </w:rPr>
        <w:t>(</w:t>
      </w:r>
      <w:r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B30E1D" w:rsidRPr="00B30E1D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B30E1D" w:rsidRPr="00B30E1D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6666FA">
        <w:rPr>
          <w:rFonts w:asciiTheme="majorBidi" w:eastAsia="Calibri" w:hAnsiTheme="majorBidi" w:cstheme="majorBidi"/>
          <w:sz w:val="30"/>
          <w:szCs w:val="30"/>
          <w:lang w:val="en-US" w:bidi="th-TH"/>
        </w:rPr>
        <w:t xml:space="preserve">) </w:t>
      </w:r>
      <w:r w:rsidRPr="006666FA">
        <w:rPr>
          <w:rFonts w:asciiTheme="majorBidi" w:eastAsia="Calibr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4083E6E1" w14:textId="77777777" w:rsidR="00B7766D" w:rsidRPr="004B72E4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1F3D14F1" w14:textId="59016370" w:rsidR="00B7766D" w:rsidRPr="006666FA" w:rsidRDefault="00B7766D" w:rsidP="00B7766D">
      <w:pPr>
        <w:tabs>
          <w:tab w:val="left" w:pos="227"/>
          <w:tab w:val="left" w:pos="680"/>
          <w:tab w:val="left" w:pos="720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มีฐานะเปิดต่อความเสี่ยงด้านอัตราแลกเปลี่ยนที่เกี่ยวข้องกับการซื้อและการขายที่เป็นสกุลเงินตราต่างประเท</w:t>
      </w:r>
      <w:r w:rsidR="006704C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ศ เช่น เงินเหรียญสหรัฐอเมริกาและเงินยูโร เป็นต้น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714817FA" w14:textId="77777777" w:rsidR="00B7766D" w:rsidRPr="004B72E4" w:rsidRDefault="00B7766D" w:rsidP="001E1597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19064E33" w14:textId="77D0524F" w:rsidR="00B7766D" w:rsidRPr="006666FA" w:rsidRDefault="00B7766D" w:rsidP="001D24D1">
      <w:pPr>
        <w:spacing w:line="240" w:lineRule="auto"/>
        <w:ind w:left="567" w:right="-7" w:firstLine="333"/>
        <w:jc w:val="both"/>
        <w:rPr>
          <w:rFonts w:asciiTheme="majorBidi" w:eastAsia="Calibri" w:hAnsiTheme="majorBidi" w:cstheme="majorBidi"/>
          <w:sz w:val="30"/>
          <w:szCs w:val="30"/>
        </w:rPr>
      </w:pPr>
      <w:r w:rsidRPr="006666FA">
        <w:rPr>
          <w:rFonts w:asciiTheme="majorBidi" w:eastAsia="Calibri" w:hAnsiTheme="majorBidi" w:cstheme="majorBidi"/>
          <w:sz w:val="30"/>
          <w:szCs w:val="30"/>
        </w:rPr>
        <w:t>(</w:t>
      </w:r>
      <w:r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B30E1D" w:rsidRPr="00B30E1D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B30E1D" w:rsidRPr="00B30E1D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Pr="006666FA">
        <w:rPr>
          <w:rFonts w:asciiTheme="majorBidi" w:eastAsia="Calibri" w:hAnsiTheme="majorBidi" w:cstheme="majorBidi"/>
          <w:sz w:val="30"/>
          <w:szCs w:val="30"/>
          <w:lang w:val="en-US" w:bidi="th-TH"/>
        </w:rPr>
        <w:t xml:space="preserve">) </w:t>
      </w:r>
      <w:r w:rsidRPr="006666FA">
        <w:rPr>
          <w:rFonts w:asciiTheme="majorBidi" w:eastAsia="Calibr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6666FA">
        <w:rPr>
          <w:rFonts w:asciiTheme="majorBidi" w:eastAsia="Calibr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21F2B293" w14:textId="77777777" w:rsidR="00B7766D" w:rsidRPr="004B72E4" w:rsidRDefault="00B7766D" w:rsidP="00B7766D">
      <w:pPr>
        <w:spacing w:line="240" w:lineRule="auto"/>
        <w:ind w:left="1260" w:right="-7" w:hanging="90"/>
        <w:jc w:val="both"/>
        <w:rPr>
          <w:rFonts w:asciiTheme="majorBidi" w:eastAsia="Calibri" w:hAnsiTheme="majorBidi" w:cstheme="majorBidi"/>
          <w:sz w:val="20"/>
        </w:rPr>
      </w:pPr>
    </w:p>
    <w:p w14:paraId="58728EC2" w14:textId="63589664" w:rsidR="00480863" w:rsidRPr="001E1597" w:rsidRDefault="00B7766D" w:rsidP="001E1597">
      <w:pPr>
        <w:tabs>
          <w:tab w:val="left" w:pos="630"/>
        </w:tabs>
        <w:spacing w:line="240" w:lineRule="auto"/>
        <w:ind w:left="135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กลุ่มบริษัทมีฐานะเปิดต่อความเสี่ยงด้านอัตราดอกเบี้ยโดยหลักมาจากเงินกู้ยืม </w:t>
      </w:r>
      <w:r w:rsidRPr="00CC2D22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(ดูหมายเหตุข้อ 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B30E1D" w:rsidRPr="00B30E1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0</w:t>
      </w:r>
      <w:r w:rsidRPr="006666F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6666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66FA">
        <w:rPr>
          <w:rFonts w:asciiTheme="majorBidi" w:eastAsia="Calibri" w:hAnsiTheme="majorBidi" w:cstheme="majorBidi"/>
          <w:sz w:val="30"/>
          <w:szCs w:val="30"/>
          <w:cs/>
          <w:lang w:bidi="th-TH"/>
        </w:rPr>
        <w:t>อัตราดอกเบี้ยของหนี้สินที่มีภาระดอกเบี้ยระยะยาวของกลุ่มบริษัทส่วนใหญ่มีอัตราดอกเบี้ยลอยตัว</w:t>
      </w:r>
    </w:p>
    <w:p w14:paraId="33B763A8" w14:textId="77777777" w:rsidR="001E1597" w:rsidRPr="004B72E4" w:rsidRDefault="001E1597" w:rsidP="00B7766D">
      <w:pPr>
        <w:tabs>
          <w:tab w:val="left" w:pos="540"/>
        </w:tabs>
        <w:spacing w:line="240" w:lineRule="auto"/>
        <w:ind w:left="547" w:right="533"/>
        <w:jc w:val="thaiDistribute"/>
        <w:rPr>
          <w:rFonts w:asciiTheme="majorBidi" w:hAnsiTheme="majorBidi" w:cstheme="majorBidi"/>
          <w:b/>
          <w:bCs/>
          <w:sz w:val="20"/>
        </w:rPr>
      </w:pPr>
    </w:p>
    <w:p w14:paraId="5DE0DB70" w14:textId="77777777" w:rsidR="004841AD" w:rsidRDefault="004841AD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3066A8C" w14:textId="20E720C5" w:rsidR="00B7766D" w:rsidRPr="006666FA" w:rsidRDefault="00B7766D" w:rsidP="00BB5D56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</w:rPr>
        <w:t>ภาระผูกพั</w:t>
      </w: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น</w:t>
      </w:r>
      <w:r w:rsidRPr="006666FA">
        <w:rPr>
          <w:rFonts w:asciiTheme="majorBidi" w:hAnsiTheme="majorBidi" w:cstheme="majorBidi"/>
          <w:b w:val="0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18325A73" w14:textId="77777777" w:rsidR="00B7766D" w:rsidRPr="001D24D1" w:rsidRDefault="00B7766D" w:rsidP="00B7766D">
      <w:pPr>
        <w:tabs>
          <w:tab w:val="left" w:pos="540"/>
        </w:tabs>
        <w:spacing w:line="240" w:lineRule="auto"/>
        <w:ind w:left="547" w:right="53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36" w:type="dxa"/>
        <w:tblInd w:w="44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9"/>
        <w:gridCol w:w="1089"/>
        <w:gridCol w:w="180"/>
        <w:gridCol w:w="1080"/>
        <w:gridCol w:w="180"/>
        <w:gridCol w:w="1098"/>
        <w:gridCol w:w="180"/>
        <w:gridCol w:w="1080"/>
      </w:tblGrid>
      <w:tr w:rsidR="00B7766D" w:rsidRPr="00D90F98" w14:paraId="4044BE0B" w14:textId="77777777" w:rsidTr="00BB5D56">
        <w:trPr>
          <w:cantSplit/>
        </w:trPr>
        <w:tc>
          <w:tcPr>
            <w:tcW w:w="4149" w:type="dxa"/>
          </w:tcPr>
          <w:p w14:paraId="5EC49C3B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9" w:type="dxa"/>
            <w:gridSpan w:val="3"/>
          </w:tcPr>
          <w:p w14:paraId="37AA74F3" w14:textId="77777777" w:rsidR="00B7766D" w:rsidRPr="005E2A88" w:rsidRDefault="00B7766D" w:rsidP="002C04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1556F3D" w14:textId="77777777" w:rsidR="00B7766D" w:rsidRPr="005E2A88" w:rsidRDefault="00B7766D" w:rsidP="002C04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65992C48" w14:textId="77777777" w:rsidR="00B7766D" w:rsidRPr="005E2A88" w:rsidRDefault="00B7766D" w:rsidP="002C04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766D" w:rsidRPr="00D90F98" w14:paraId="236C7708" w14:textId="77777777" w:rsidTr="00BB5D56">
        <w:trPr>
          <w:cantSplit/>
        </w:trPr>
        <w:tc>
          <w:tcPr>
            <w:tcW w:w="4149" w:type="dxa"/>
          </w:tcPr>
          <w:p w14:paraId="283B7773" w14:textId="77777777" w:rsidR="00B7766D" w:rsidRPr="00D90F98" w:rsidRDefault="00B7766D" w:rsidP="002C0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9" w:type="dxa"/>
            <w:vAlign w:val="center"/>
          </w:tcPr>
          <w:p w14:paraId="0C624D40" w14:textId="0FB58FAC" w:rsidR="00B7766D" w:rsidRPr="005E2A88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323A34E4" w14:textId="77777777" w:rsidR="00B7766D" w:rsidRPr="005E2A88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7E0BE1D8" w14:textId="09A6AF87" w:rsidR="00B7766D" w:rsidRPr="005E2A88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8E42590" w14:textId="77777777" w:rsidR="00B7766D" w:rsidRPr="005E2A88" w:rsidRDefault="00B7766D" w:rsidP="002C04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5381D629" w14:textId="240BD057" w:rsidR="00B7766D" w:rsidRPr="005E2A88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3701BC5C" w14:textId="77777777" w:rsidR="00B7766D" w:rsidRPr="005E2A88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8A3EA9D" w14:textId="5B3833B7" w:rsidR="00B7766D" w:rsidRPr="005E2A88" w:rsidRDefault="00B30E1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B7766D" w:rsidRPr="00D90F98" w14:paraId="2A5A7085" w14:textId="77777777" w:rsidTr="00BB5D56">
        <w:trPr>
          <w:cantSplit/>
        </w:trPr>
        <w:tc>
          <w:tcPr>
            <w:tcW w:w="4149" w:type="dxa"/>
          </w:tcPr>
          <w:p w14:paraId="131F3A43" w14:textId="77777777" w:rsidR="00B7766D" w:rsidRPr="00D90F98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4887" w:type="dxa"/>
            <w:gridSpan w:val="7"/>
            <w:hideMark/>
          </w:tcPr>
          <w:p w14:paraId="300AD357" w14:textId="77777777" w:rsidR="00B7766D" w:rsidRPr="005E2A88" w:rsidRDefault="00B7766D" w:rsidP="002C0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E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E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7766D" w:rsidRPr="00D90F98" w14:paraId="64EC99AB" w14:textId="77777777" w:rsidTr="00BB5D56">
        <w:trPr>
          <w:cantSplit/>
        </w:trPr>
        <w:tc>
          <w:tcPr>
            <w:tcW w:w="4149" w:type="dxa"/>
          </w:tcPr>
          <w:p w14:paraId="6A9B75D5" w14:textId="77777777" w:rsidR="00B7766D" w:rsidRPr="005E2A88" w:rsidRDefault="00B7766D" w:rsidP="002C047A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4887" w:type="dxa"/>
            <w:gridSpan w:val="7"/>
          </w:tcPr>
          <w:p w14:paraId="69044C36" w14:textId="77777777" w:rsidR="00B7766D" w:rsidRPr="00D90F98" w:rsidRDefault="00B7766D" w:rsidP="002C0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</w:p>
        </w:tc>
      </w:tr>
      <w:tr w:rsidR="00BB5D56" w:rsidRPr="00D90F98" w14:paraId="19395CB7" w14:textId="77777777" w:rsidTr="004841AD">
        <w:trPr>
          <w:cantSplit/>
        </w:trPr>
        <w:tc>
          <w:tcPr>
            <w:tcW w:w="4149" w:type="dxa"/>
          </w:tcPr>
          <w:p w14:paraId="62190AD3" w14:textId="77777777" w:rsidR="00BB5D56" w:rsidRPr="005E2A88" w:rsidRDefault="00BB5D56" w:rsidP="00BB5D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75C12AF9" w14:textId="41C2324C" w:rsidR="00BB5D56" w:rsidRPr="00FD542D" w:rsidRDefault="00B30E1D" w:rsidP="00BB5D5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FD5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</w:t>
            </w:r>
          </w:p>
        </w:tc>
        <w:tc>
          <w:tcPr>
            <w:tcW w:w="180" w:type="dxa"/>
            <w:vAlign w:val="bottom"/>
          </w:tcPr>
          <w:p w14:paraId="0E9A88FF" w14:textId="77777777" w:rsidR="00BB5D56" w:rsidRPr="00D90F98" w:rsidRDefault="00BB5D56" w:rsidP="00BB5D5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9865FE6" w14:textId="27BD4E48" w:rsidR="00BB5D56" w:rsidRPr="005E2A88" w:rsidRDefault="00B30E1D" w:rsidP="00BB5D5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BB5D56" w:rsidRPr="005E2A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  <w:tc>
          <w:tcPr>
            <w:tcW w:w="180" w:type="dxa"/>
            <w:vAlign w:val="bottom"/>
          </w:tcPr>
          <w:p w14:paraId="1319DC6A" w14:textId="77777777" w:rsidR="00BB5D56" w:rsidRPr="00D90F98" w:rsidRDefault="00BB5D56" w:rsidP="00BB5D5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62298A86" w14:textId="27B520FC" w:rsidR="00BB5D56" w:rsidRPr="00FD542D" w:rsidRDefault="00B30E1D" w:rsidP="00BB5D5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FD542D" w:rsidRPr="00FD5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</w:p>
        </w:tc>
        <w:tc>
          <w:tcPr>
            <w:tcW w:w="180" w:type="dxa"/>
            <w:vAlign w:val="bottom"/>
          </w:tcPr>
          <w:p w14:paraId="6EB42379" w14:textId="77777777" w:rsidR="00BB5D56" w:rsidRPr="00D90F98" w:rsidRDefault="00BB5D56" w:rsidP="00BB5D5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FC1CF46" w14:textId="7092F3C9" w:rsidR="00BB5D56" w:rsidRPr="005E2A88" w:rsidRDefault="00B30E1D" w:rsidP="00BB5D5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BB5D56" w:rsidRPr="005E2A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</w:tr>
      <w:tr w:rsidR="004841AD" w:rsidRPr="00D90F98" w14:paraId="708C4853" w14:textId="77777777" w:rsidTr="004841AD">
        <w:trPr>
          <w:cantSplit/>
        </w:trPr>
        <w:tc>
          <w:tcPr>
            <w:tcW w:w="4149" w:type="dxa"/>
          </w:tcPr>
          <w:p w14:paraId="0FF96643" w14:textId="3576C030" w:rsidR="004841AD" w:rsidRPr="005E2A88" w:rsidRDefault="004841AD" w:rsidP="004841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C94">
              <w:rPr>
                <w:rFonts w:asciiTheme="majorBidi" w:hAnsiTheme="majorBidi" w:cs="Angsana New" w:hint="cs"/>
                <w:sz w:val="30"/>
                <w:szCs w:val="30"/>
                <w:cs/>
              </w:rPr>
              <w:t>เครื่องตกแต่ง</w:t>
            </w:r>
            <w:r w:rsidRPr="00C64C9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64C94">
              <w:rPr>
                <w:rFonts w:asciiTheme="majorBidi" w:hAnsiTheme="majorBidi" w:cs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6DD4E18B" w14:textId="2A8DBFF0" w:rsidR="004841AD" w:rsidRPr="00FD542D" w:rsidRDefault="00B30E1D" w:rsidP="004841A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D5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</w:p>
        </w:tc>
        <w:tc>
          <w:tcPr>
            <w:tcW w:w="180" w:type="dxa"/>
            <w:vAlign w:val="bottom"/>
          </w:tcPr>
          <w:p w14:paraId="1ADD7D19" w14:textId="77777777" w:rsidR="004841AD" w:rsidRPr="00D90F98" w:rsidRDefault="004841AD" w:rsidP="004841A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E14D544" w14:textId="2B118D65" w:rsidR="004841AD" w:rsidRPr="005E2A88" w:rsidRDefault="00736A5E" w:rsidP="008C673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046597C" w14:textId="77777777" w:rsidR="004841AD" w:rsidRPr="00D90F98" w:rsidRDefault="004841AD" w:rsidP="004841A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65E3C455" w14:textId="3C4B97DF" w:rsidR="004841AD" w:rsidRPr="00FD542D" w:rsidRDefault="00B30E1D" w:rsidP="004841A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  <w:tc>
          <w:tcPr>
            <w:tcW w:w="180" w:type="dxa"/>
            <w:vAlign w:val="bottom"/>
          </w:tcPr>
          <w:p w14:paraId="6DEFEC5C" w14:textId="77777777" w:rsidR="004841AD" w:rsidRPr="00D90F98" w:rsidRDefault="004841AD" w:rsidP="004841A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4B6C73" w14:textId="57E0409D" w:rsidR="004841AD" w:rsidRPr="005E2A88" w:rsidRDefault="00736A5E" w:rsidP="008C673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542D" w:rsidRPr="00D90F98" w14:paraId="181BC5D7" w14:textId="77777777" w:rsidTr="004841AD">
        <w:trPr>
          <w:cantSplit/>
        </w:trPr>
        <w:tc>
          <w:tcPr>
            <w:tcW w:w="4149" w:type="dxa"/>
          </w:tcPr>
          <w:p w14:paraId="110A4DB9" w14:textId="27B7BB52" w:rsidR="00FD542D" w:rsidRPr="005E2A88" w:rsidRDefault="00FD542D" w:rsidP="00FD542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D7F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546D79" w14:textId="2378C805" w:rsidR="00FD542D" w:rsidRPr="00FD542D" w:rsidRDefault="00B30E1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D5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925</w:t>
            </w:r>
          </w:p>
        </w:tc>
        <w:tc>
          <w:tcPr>
            <w:tcW w:w="180" w:type="dxa"/>
            <w:vAlign w:val="bottom"/>
          </w:tcPr>
          <w:p w14:paraId="68F8AECB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569AE8" w14:textId="5B6A257F" w:rsidR="00FD542D" w:rsidRPr="005E2A88" w:rsidRDefault="00FD542D" w:rsidP="008C673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081851B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DC39F2" w14:textId="1D5BDA50" w:rsidR="00FD542D" w:rsidRPr="00FD542D" w:rsidRDefault="00FD542D" w:rsidP="008C673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A7CA49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083667" w14:textId="511B9AE1" w:rsidR="00FD542D" w:rsidRPr="005E2A88" w:rsidRDefault="00FD542D" w:rsidP="008C673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542D" w:rsidRPr="00D90F98" w14:paraId="01012F52" w14:textId="77777777" w:rsidTr="00BB5D56">
        <w:trPr>
          <w:cantSplit/>
        </w:trPr>
        <w:tc>
          <w:tcPr>
            <w:tcW w:w="4149" w:type="dxa"/>
          </w:tcPr>
          <w:p w14:paraId="48A6995E" w14:textId="77777777" w:rsidR="00FD542D" w:rsidRPr="005E2A88" w:rsidRDefault="00FD542D" w:rsidP="00FD54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569087" w14:textId="54E8F4B6" w:rsidR="00FD542D" w:rsidRPr="00FD542D" w:rsidRDefault="00B30E1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  <w:r w:rsidR="00FD5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762</w:t>
            </w:r>
          </w:p>
        </w:tc>
        <w:tc>
          <w:tcPr>
            <w:tcW w:w="180" w:type="dxa"/>
            <w:vAlign w:val="bottom"/>
          </w:tcPr>
          <w:p w14:paraId="25F35BAB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1073AF" w14:textId="1A733CFF" w:rsidR="00FD542D" w:rsidRPr="005E2A88" w:rsidRDefault="00B30E1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="00FD542D" w:rsidRPr="005E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</w:p>
        </w:tc>
        <w:tc>
          <w:tcPr>
            <w:tcW w:w="180" w:type="dxa"/>
            <w:vAlign w:val="bottom"/>
          </w:tcPr>
          <w:p w14:paraId="0632BBC5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5A3B12" w14:textId="577E6EF1" w:rsidR="00FD542D" w:rsidRPr="00FD542D" w:rsidRDefault="00B30E1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FD5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708</w:t>
            </w:r>
          </w:p>
        </w:tc>
        <w:tc>
          <w:tcPr>
            <w:tcW w:w="180" w:type="dxa"/>
            <w:vAlign w:val="bottom"/>
          </w:tcPr>
          <w:p w14:paraId="17991ED2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402CBD" w14:textId="0CA03BC9" w:rsidR="00FD542D" w:rsidRPr="005E2A88" w:rsidRDefault="00B30E1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="00FD542D" w:rsidRPr="005E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</w:p>
        </w:tc>
      </w:tr>
      <w:tr w:rsidR="00FD542D" w:rsidRPr="00D90F98" w14:paraId="46B0303E" w14:textId="77777777" w:rsidTr="00BB5D56">
        <w:trPr>
          <w:cantSplit/>
        </w:trPr>
        <w:tc>
          <w:tcPr>
            <w:tcW w:w="4149" w:type="dxa"/>
          </w:tcPr>
          <w:p w14:paraId="5077940D" w14:textId="51F5B92C" w:rsidR="00FD542D" w:rsidRPr="005E2A88" w:rsidRDefault="00FD542D" w:rsidP="00FD542D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1677A9F7" w14:textId="77777777" w:rsidR="00FD542D" w:rsidRPr="00FD542D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7C02A26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721D96DE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7431C326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3418766D" w14:textId="77777777" w:rsidR="00FD542D" w:rsidRPr="00FD542D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84038C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4888E46E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D542D" w:rsidRPr="00D90F98" w14:paraId="45EBF286" w14:textId="77777777" w:rsidTr="00BB5D56">
        <w:trPr>
          <w:cantSplit/>
        </w:trPr>
        <w:tc>
          <w:tcPr>
            <w:tcW w:w="4149" w:type="dxa"/>
          </w:tcPr>
          <w:p w14:paraId="0122E579" w14:textId="2ADBCB6A" w:rsidR="00FD542D" w:rsidRPr="005E2A88" w:rsidRDefault="00FD542D" w:rsidP="00FD542D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5E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1089" w:type="dxa"/>
          </w:tcPr>
          <w:p w14:paraId="32CA0C81" w14:textId="77777777" w:rsidR="00FD542D" w:rsidRPr="00FD542D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C4E7786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94C19AC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3781B057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0556DB77" w14:textId="77777777" w:rsidR="00FD542D" w:rsidRPr="00FD542D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2E203F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497FDAF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D542D" w:rsidRPr="00D90F98" w14:paraId="1C6EE6F7" w14:textId="77777777" w:rsidTr="00BB5D56">
        <w:trPr>
          <w:cantSplit/>
        </w:trPr>
        <w:tc>
          <w:tcPr>
            <w:tcW w:w="4149" w:type="dxa"/>
          </w:tcPr>
          <w:p w14:paraId="7037A405" w14:textId="77777777" w:rsidR="00FD542D" w:rsidRPr="005E2A88" w:rsidRDefault="00FD542D" w:rsidP="00FD542D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089" w:type="dxa"/>
          </w:tcPr>
          <w:p w14:paraId="219C4A6E" w14:textId="4FCF43E1" w:rsidR="00FD542D" w:rsidRPr="00FD542D" w:rsidRDefault="00B30E1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180" w:type="dxa"/>
          </w:tcPr>
          <w:p w14:paraId="03E0261F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492323AA" w14:textId="28D593E8" w:rsidR="00FD542D" w:rsidRPr="00D90F98" w:rsidRDefault="00B30E1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811</w:t>
            </w:r>
          </w:p>
        </w:tc>
        <w:tc>
          <w:tcPr>
            <w:tcW w:w="180" w:type="dxa"/>
          </w:tcPr>
          <w:p w14:paraId="641C17A2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shd w:val="clear" w:color="auto" w:fill="auto"/>
          </w:tcPr>
          <w:p w14:paraId="24C38AC1" w14:textId="6876A73F" w:rsidR="00FD542D" w:rsidRPr="005E2A88" w:rsidRDefault="00FD542D" w:rsidP="008C673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AECCFA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8FA7BDE" w14:textId="12763170" w:rsidR="00FD542D" w:rsidRPr="005E2A88" w:rsidRDefault="00FD542D" w:rsidP="00FD54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542D" w:rsidRPr="00D90F98" w14:paraId="5E9F490A" w14:textId="77777777" w:rsidTr="00BB5D56">
        <w:trPr>
          <w:cantSplit/>
        </w:trPr>
        <w:tc>
          <w:tcPr>
            <w:tcW w:w="4149" w:type="dxa"/>
          </w:tcPr>
          <w:p w14:paraId="50DCE35D" w14:textId="6D8BC217" w:rsidR="00FD542D" w:rsidRPr="005E2A88" w:rsidRDefault="00FD542D" w:rsidP="00FD542D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8C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089" w:type="dxa"/>
          </w:tcPr>
          <w:p w14:paraId="450B3DED" w14:textId="738F1FF4" w:rsidR="00FD542D" w:rsidRPr="00391FD8" w:rsidRDefault="00B30E1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A569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1F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484</w:t>
            </w:r>
          </w:p>
        </w:tc>
        <w:tc>
          <w:tcPr>
            <w:tcW w:w="180" w:type="dxa"/>
          </w:tcPr>
          <w:p w14:paraId="5B539074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2FD98670" w14:textId="122D4FC2" w:rsidR="00FD542D" w:rsidRPr="005E2A88" w:rsidRDefault="00FD542D" w:rsidP="008C673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707376D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shd w:val="clear" w:color="auto" w:fill="auto"/>
          </w:tcPr>
          <w:p w14:paraId="7AE62809" w14:textId="4C2887BD" w:rsidR="00FD542D" w:rsidRPr="005E2A88" w:rsidRDefault="00B30E1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</w:p>
        </w:tc>
        <w:tc>
          <w:tcPr>
            <w:tcW w:w="180" w:type="dxa"/>
          </w:tcPr>
          <w:p w14:paraId="6A9AE07F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2A35276" w14:textId="6F59780D" w:rsidR="00FD542D" w:rsidRPr="005E2A88" w:rsidRDefault="00FD542D" w:rsidP="00FD54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542D" w:rsidRPr="00D90F98" w14:paraId="4145745A" w14:textId="77777777" w:rsidTr="00BB5D56">
        <w:trPr>
          <w:cantSplit/>
        </w:trPr>
        <w:tc>
          <w:tcPr>
            <w:tcW w:w="4149" w:type="dxa"/>
          </w:tcPr>
          <w:p w14:paraId="659F5A1C" w14:textId="77777777" w:rsidR="00FD542D" w:rsidRPr="005E2A88" w:rsidRDefault="00FD542D" w:rsidP="00FD542D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89" w:type="dxa"/>
          </w:tcPr>
          <w:p w14:paraId="2D50CFD8" w14:textId="6ADEC0EB" w:rsidR="00FD542D" w:rsidRPr="00FD542D" w:rsidRDefault="00B30E1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91F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7,640</w:t>
            </w:r>
          </w:p>
        </w:tc>
        <w:tc>
          <w:tcPr>
            <w:tcW w:w="180" w:type="dxa"/>
          </w:tcPr>
          <w:p w14:paraId="10426BFC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F356635" w14:textId="71FEA200" w:rsidR="00FD542D" w:rsidRPr="00D90F98" w:rsidRDefault="00B30E1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  <w:r w:rsidR="00FD542D" w:rsidRPr="005E2A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  <w:tc>
          <w:tcPr>
            <w:tcW w:w="180" w:type="dxa"/>
          </w:tcPr>
          <w:p w14:paraId="1E9ED9EB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shd w:val="clear" w:color="auto" w:fill="auto"/>
          </w:tcPr>
          <w:p w14:paraId="4F1ADDF8" w14:textId="7BFECC38" w:rsidR="00FD542D" w:rsidRPr="005E2A88" w:rsidRDefault="00FD542D" w:rsidP="008C673C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C24584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BF1AB4D" w14:textId="24DA258E" w:rsidR="00FD542D" w:rsidRPr="005E2A88" w:rsidRDefault="00FD542D" w:rsidP="00FD54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542D" w:rsidRPr="006666FA" w14:paraId="1A4D121E" w14:textId="77777777" w:rsidTr="00BB5D56">
        <w:trPr>
          <w:cantSplit/>
        </w:trPr>
        <w:tc>
          <w:tcPr>
            <w:tcW w:w="4149" w:type="dxa"/>
          </w:tcPr>
          <w:p w14:paraId="352EEB82" w14:textId="77777777" w:rsidR="00FD542D" w:rsidRPr="005E2A88" w:rsidRDefault="00FD542D" w:rsidP="00FD542D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40D98DE" w14:textId="7521C157" w:rsidR="00FD542D" w:rsidRPr="00FD542D" w:rsidRDefault="00B30E1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362</w:t>
            </w:r>
            <w:r w:rsidR="00FD542D" w:rsidRPr="00FD5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91F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214</w:t>
            </w:r>
          </w:p>
        </w:tc>
        <w:tc>
          <w:tcPr>
            <w:tcW w:w="180" w:type="dxa"/>
          </w:tcPr>
          <w:p w14:paraId="78AE5C4B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179119" w14:textId="34D9E22A" w:rsidR="00FD542D" w:rsidRPr="00D90F98" w:rsidRDefault="00B30E1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506</w:t>
            </w:r>
            <w:r w:rsidR="00FD542D" w:rsidRPr="005E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502</w:t>
            </w:r>
          </w:p>
        </w:tc>
        <w:tc>
          <w:tcPr>
            <w:tcW w:w="180" w:type="dxa"/>
          </w:tcPr>
          <w:p w14:paraId="27263CA2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0D072" w14:textId="08A9CA4F" w:rsidR="00FD542D" w:rsidRPr="005E2A88" w:rsidRDefault="00B30E1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494</w:t>
            </w:r>
          </w:p>
        </w:tc>
        <w:tc>
          <w:tcPr>
            <w:tcW w:w="180" w:type="dxa"/>
          </w:tcPr>
          <w:p w14:paraId="317964BB" w14:textId="77777777" w:rsidR="00FD542D" w:rsidRPr="00D90F98" w:rsidRDefault="00FD542D" w:rsidP="00FD542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1A2012" w14:textId="193BB3BF" w:rsidR="00FD542D" w:rsidRPr="005E2A88" w:rsidRDefault="00FD542D" w:rsidP="00FD54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798B932" w14:textId="79058EA6" w:rsidR="004841AD" w:rsidRDefault="004841AD" w:rsidP="004841AD">
      <w:pPr>
        <w:pStyle w:val="BodyText"/>
      </w:pPr>
    </w:p>
    <w:p w14:paraId="3A1C0FC5" w14:textId="77777777" w:rsidR="004841AD" w:rsidRDefault="004841AD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5552208" w14:textId="5212E65B" w:rsidR="004841AD" w:rsidRPr="004841AD" w:rsidRDefault="004841AD" w:rsidP="004841A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4841AD">
        <w:rPr>
          <w:rFonts w:asciiTheme="majorBidi" w:hAnsiTheme="majorBidi" w:cstheme="majorBidi"/>
          <w:b w:val="0"/>
          <w:bCs/>
          <w:sz w:val="30"/>
          <w:szCs w:val="30"/>
          <w:cs/>
        </w:rPr>
        <w:t>การจัดประเภทรายการใหม่</w:t>
      </w:r>
    </w:p>
    <w:p w14:paraId="4E074301" w14:textId="77777777" w:rsidR="004841AD" w:rsidRPr="00747053" w:rsidRDefault="004841AD" w:rsidP="004841AD">
      <w:pPr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07A25CC0" w14:textId="6214C457" w:rsidR="004841AD" w:rsidRDefault="004841AD" w:rsidP="004841AD">
      <w:pPr>
        <w:widowControl w:val="0"/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3718C1">
        <w:rPr>
          <w:rFonts w:asciiTheme="majorBidi" w:hAnsiTheme="majorBidi" w:cs="Angsana New" w:hint="cs"/>
          <w:sz w:val="30"/>
          <w:szCs w:val="30"/>
          <w:cs/>
        </w:rPr>
        <w:t>รายการบางรายการในงบการเงินปี</w:t>
      </w:r>
      <w:r w:rsidRPr="003718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30E1D" w:rsidRPr="00B30E1D">
        <w:rPr>
          <w:rFonts w:asciiTheme="majorBidi" w:hAnsiTheme="majorBidi" w:cs="Angsana New"/>
          <w:sz w:val="30"/>
          <w:szCs w:val="30"/>
          <w:lang w:val="en-US"/>
        </w:rPr>
        <w:t>256</w:t>
      </w:r>
      <w:r w:rsidR="00B30E1D" w:rsidRPr="00B30E1D">
        <w:rPr>
          <w:rFonts w:asciiTheme="majorBidi" w:hAnsiTheme="majorBidi" w:cs="Angsana New" w:hint="cs"/>
          <w:sz w:val="30"/>
          <w:szCs w:val="30"/>
          <w:lang w:val="en-US"/>
        </w:rPr>
        <w:t>4</w:t>
      </w:r>
      <w:r w:rsidRPr="003718C1">
        <w:rPr>
          <w:rFonts w:asciiTheme="majorBidi" w:hAnsiTheme="majorBidi" w:cstheme="majorBidi"/>
          <w:sz w:val="30"/>
          <w:szCs w:val="30"/>
        </w:rPr>
        <w:t xml:space="preserve"> </w:t>
      </w:r>
      <w:r w:rsidRPr="003718C1">
        <w:rPr>
          <w:rFonts w:asciiTheme="majorBidi" w:hAnsiTheme="majorBidi" w:cs="Angsana New" w:hint="cs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245E78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                    </w:t>
      </w:r>
      <w:r w:rsidRPr="003718C1"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C0167C">
        <w:rPr>
          <w:rFonts w:asciiTheme="majorBidi" w:hAnsiTheme="majorBidi" w:cs="Angsana New" w:hint="cs"/>
          <w:sz w:val="30"/>
          <w:szCs w:val="30"/>
          <w:cs/>
          <w:lang w:bidi="th-TH"/>
        </w:rPr>
        <w:t>สำหรับ</w:t>
      </w:r>
      <w:r w:rsidRPr="003718C1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3718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30E1D" w:rsidRPr="00B30E1D">
        <w:rPr>
          <w:rFonts w:asciiTheme="majorBidi" w:hAnsiTheme="majorBidi" w:cstheme="majorBidi" w:hint="cs"/>
          <w:sz w:val="30"/>
          <w:szCs w:val="30"/>
          <w:lang w:val="en-US"/>
        </w:rPr>
        <w:t>5</w:t>
      </w:r>
    </w:p>
    <w:p w14:paraId="7ACCEDFD" w14:textId="77777777" w:rsidR="004841AD" w:rsidRPr="00747053" w:rsidRDefault="004841AD" w:rsidP="004841AD">
      <w:pPr>
        <w:widowControl w:val="0"/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5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230"/>
        <w:gridCol w:w="1512"/>
        <w:gridCol w:w="236"/>
        <w:gridCol w:w="1440"/>
        <w:gridCol w:w="268"/>
        <w:gridCol w:w="1566"/>
      </w:tblGrid>
      <w:tr w:rsidR="004841AD" w:rsidRPr="008431DC" w14:paraId="77F48D53" w14:textId="77777777" w:rsidTr="001D24D1">
        <w:trPr>
          <w:trHeight w:val="182"/>
          <w:tblHeader/>
        </w:trPr>
        <w:tc>
          <w:tcPr>
            <w:tcW w:w="4230" w:type="dxa"/>
          </w:tcPr>
          <w:p w14:paraId="22D3049D" w14:textId="77777777" w:rsidR="004841AD" w:rsidRPr="008431DC" w:rsidRDefault="004841AD" w:rsidP="004760F0">
            <w:pPr>
              <w:spacing w:line="240" w:lineRule="auto"/>
              <w:ind w:left="54"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022" w:type="dxa"/>
            <w:gridSpan w:val="5"/>
          </w:tcPr>
          <w:p w14:paraId="1464BEB3" w14:textId="77777777" w:rsidR="004841AD" w:rsidRPr="009F44B3" w:rsidRDefault="004841AD" w:rsidP="004760F0">
            <w:pPr>
              <w:spacing w:line="240" w:lineRule="auto"/>
              <w:ind w:left="5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841AD" w:rsidRPr="008431DC" w14:paraId="3A56144C" w14:textId="77777777" w:rsidTr="001D24D1">
        <w:trPr>
          <w:trHeight w:val="182"/>
          <w:tblHeader/>
        </w:trPr>
        <w:tc>
          <w:tcPr>
            <w:tcW w:w="4230" w:type="dxa"/>
          </w:tcPr>
          <w:p w14:paraId="7BDEA11C" w14:textId="77777777" w:rsidR="004841AD" w:rsidRPr="008431DC" w:rsidRDefault="004841AD" w:rsidP="004760F0">
            <w:pPr>
              <w:spacing w:line="240" w:lineRule="auto"/>
              <w:ind w:left="54"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022" w:type="dxa"/>
            <w:gridSpan w:val="5"/>
          </w:tcPr>
          <w:p w14:paraId="26D7A808" w14:textId="77777777" w:rsidR="004841AD" w:rsidRPr="009F44B3" w:rsidRDefault="00B30E1D" w:rsidP="004760F0">
            <w:pPr>
              <w:spacing w:line="240" w:lineRule="auto"/>
              <w:ind w:left="5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B30E1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</w:tr>
      <w:tr w:rsidR="004841AD" w:rsidRPr="008431DC" w14:paraId="580C7CF9" w14:textId="77777777" w:rsidTr="001D24D1">
        <w:trPr>
          <w:trHeight w:val="704"/>
          <w:tblHeader/>
        </w:trPr>
        <w:tc>
          <w:tcPr>
            <w:tcW w:w="4230" w:type="dxa"/>
          </w:tcPr>
          <w:p w14:paraId="135575D6" w14:textId="77777777" w:rsidR="004841AD" w:rsidRPr="008431DC" w:rsidRDefault="004841AD" w:rsidP="004760F0">
            <w:pPr>
              <w:ind w:left="54"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8"/>
                <w:lang w:eastAsia="en-GB"/>
              </w:rPr>
            </w:pPr>
          </w:p>
        </w:tc>
        <w:tc>
          <w:tcPr>
            <w:tcW w:w="1512" w:type="dxa"/>
          </w:tcPr>
          <w:p w14:paraId="50965E7E" w14:textId="77777777" w:rsidR="004841AD" w:rsidRPr="008431DC" w:rsidRDefault="004841AD" w:rsidP="004760F0">
            <w:pPr>
              <w:ind w:left="5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1DC">
              <w:rPr>
                <w:rFonts w:asciiTheme="majorBidi" w:hAnsiTheme="majorBidi" w:cstheme="majorBidi"/>
                <w:sz w:val="30"/>
                <w:szCs w:val="30"/>
                <w:cs/>
              </w:rPr>
              <w:t>ก่อนการจัด</w:t>
            </w:r>
          </w:p>
          <w:p w14:paraId="33B3FA1D" w14:textId="77777777" w:rsidR="004841AD" w:rsidRPr="008431DC" w:rsidRDefault="004841AD" w:rsidP="004760F0">
            <w:pPr>
              <w:ind w:left="5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1DC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1A8F0B6C" w14:textId="77777777" w:rsidR="004841AD" w:rsidRPr="008431DC" w:rsidRDefault="004841AD" w:rsidP="004760F0">
            <w:pPr>
              <w:ind w:left="54"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B5DC63" w14:textId="77777777" w:rsidR="004841AD" w:rsidRPr="008431DC" w:rsidRDefault="004841AD" w:rsidP="004760F0">
            <w:pPr>
              <w:ind w:left="5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1DC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</w:t>
            </w:r>
            <w:r w:rsidRPr="008431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ประเภทใหม่</w:t>
            </w:r>
          </w:p>
        </w:tc>
        <w:tc>
          <w:tcPr>
            <w:tcW w:w="268" w:type="dxa"/>
          </w:tcPr>
          <w:p w14:paraId="67D4BDF8" w14:textId="77777777" w:rsidR="004841AD" w:rsidRPr="008431DC" w:rsidRDefault="004841AD" w:rsidP="004760F0">
            <w:pPr>
              <w:ind w:left="54"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6788C49C" w14:textId="77777777" w:rsidR="004841AD" w:rsidRPr="008431DC" w:rsidRDefault="004841AD" w:rsidP="004760F0">
            <w:pPr>
              <w:ind w:left="5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1DC">
              <w:rPr>
                <w:rFonts w:asciiTheme="majorBidi" w:hAnsiTheme="majorBidi" w:cstheme="majorBidi"/>
                <w:sz w:val="30"/>
                <w:szCs w:val="30"/>
                <w:cs/>
              </w:rPr>
              <w:t>หลังการจัด</w:t>
            </w:r>
          </w:p>
          <w:p w14:paraId="04EB75A2" w14:textId="77777777" w:rsidR="004841AD" w:rsidRPr="008431DC" w:rsidRDefault="004841AD" w:rsidP="004760F0">
            <w:pPr>
              <w:ind w:left="5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1DC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</w:tr>
      <w:tr w:rsidR="004841AD" w:rsidRPr="008431DC" w14:paraId="2D9028C7" w14:textId="77777777" w:rsidTr="001D24D1">
        <w:trPr>
          <w:tblHeader/>
        </w:trPr>
        <w:tc>
          <w:tcPr>
            <w:tcW w:w="4230" w:type="dxa"/>
          </w:tcPr>
          <w:p w14:paraId="72235457" w14:textId="77777777" w:rsidR="004841AD" w:rsidRPr="008431DC" w:rsidRDefault="004841AD" w:rsidP="004760F0">
            <w:pPr>
              <w:ind w:left="54"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22" w:type="dxa"/>
            <w:gridSpan w:val="5"/>
          </w:tcPr>
          <w:p w14:paraId="50677F6C" w14:textId="77777777" w:rsidR="004841AD" w:rsidRPr="008431DC" w:rsidRDefault="004841AD" w:rsidP="004760F0">
            <w:pPr>
              <w:ind w:left="-90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31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431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431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841AD" w:rsidRPr="008431DC" w14:paraId="459E0BA2" w14:textId="77777777" w:rsidTr="001D24D1">
        <w:trPr>
          <w:trHeight w:val="80"/>
        </w:trPr>
        <w:tc>
          <w:tcPr>
            <w:tcW w:w="4230" w:type="dxa"/>
          </w:tcPr>
          <w:p w14:paraId="0E792C45" w14:textId="77777777" w:rsidR="004841AD" w:rsidRPr="008431DC" w:rsidRDefault="004841AD" w:rsidP="004760F0">
            <w:pPr>
              <w:ind w:left="54"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431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12" w:type="dxa"/>
          </w:tcPr>
          <w:p w14:paraId="59A3FB9A" w14:textId="77777777" w:rsidR="004841AD" w:rsidRPr="008431DC" w:rsidRDefault="004841AD" w:rsidP="004760F0">
            <w:pPr>
              <w:tabs>
                <w:tab w:val="decimal" w:pos="695"/>
              </w:tabs>
              <w:ind w:left="54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F8270E" w14:textId="77777777" w:rsidR="004841AD" w:rsidRPr="008431DC" w:rsidRDefault="004841AD" w:rsidP="004760F0">
            <w:pPr>
              <w:ind w:left="54"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FEEAFA" w14:textId="77777777" w:rsidR="004841AD" w:rsidRPr="008431DC" w:rsidRDefault="004841AD" w:rsidP="004760F0">
            <w:pPr>
              <w:tabs>
                <w:tab w:val="decimal" w:pos="695"/>
              </w:tabs>
              <w:ind w:left="54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28936B7" w14:textId="77777777" w:rsidR="004841AD" w:rsidRPr="008431DC" w:rsidRDefault="004841AD" w:rsidP="004760F0">
            <w:pPr>
              <w:ind w:left="54"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2504D64D" w14:textId="77777777" w:rsidR="004841AD" w:rsidRPr="008431DC" w:rsidRDefault="004841AD" w:rsidP="004760F0">
            <w:pPr>
              <w:tabs>
                <w:tab w:val="decimal" w:pos="695"/>
              </w:tabs>
              <w:ind w:left="54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41AD" w:rsidRPr="008431DC" w14:paraId="4A38323B" w14:textId="77777777" w:rsidTr="001D24D1">
        <w:trPr>
          <w:trHeight w:val="80"/>
        </w:trPr>
        <w:tc>
          <w:tcPr>
            <w:tcW w:w="4230" w:type="dxa"/>
          </w:tcPr>
          <w:p w14:paraId="5B312083" w14:textId="77777777" w:rsidR="004841AD" w:rsidRPr="008431DC" w:rsidRDefault="004841AD" w:rsidP="004760F0">
            <w:pPr>
              <w:ind w:left="54" w:right="-405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431DC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</w:tcPr>
          <w:p w14:paraId="06B9398E" w14:textId="77777777" w:rsidR="004841AD" w:rsidRPr="008431DC" w:rsidRDefault="00B30E1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692</w:t>
            </w:r>
            <w:r w:rsidR="004841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236" w:type="dxa"/>
          </w:tcPr>
          <w:p w14:paraId="0AE1A8A6" w14:textId="77777777" w:rsidR="004841AD" w:rsidRPr="008431DC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0F944A" w14:textId="77777777" w:rsidR="004841AD" w:rsidRPr="008431DC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06B8A644" w14:textId="77777777" w:rsidR="004841AD" w:rsidRPr="008431DC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74CF27D6" w14:textId="77777777" w:rsidR="004841AD" w:rsidRPr="008431DC" w:rsidRDefault="00B30E1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680</w:t>
            </w:r>
            <w:r w:rsidR="004841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</w:tr>
      <w:tr w:rsidR="004841AD" w:rsidRPr="008431DC" w14:paraId="189D2321" w14:textId="77777777" w:rsidTr="001D24D1">
        <w:trPr>
          <w:trHeight w:val="80"/>
        </w:trPr>
        <w:tc>
          <w:tcPr>
            <w:tcW w:w="4230" w:type="dxa"/>
          </w:tcPr>
          <w:p w14:paraId="68EBD414" w14:textId="77777777" w:rsidR="004841AD" w:rsidRPr="008431DC" w:rsidRDefault="004841AD" w:rsidP="004760F0">
            <w:pPr>
              <w:ind w:left="54" w:right="-405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431DC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12" w:type="dxa"/>
          </w:tcPr>
          <w:p w14:paraId="3A33EA84" w14:textId="77777777" w:rsidR="004841AD" w:rsidRPr="008431DC" w:rsidRDefault="00B30E1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4841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236" w:type="dxa"/>
          </w:tcPr>
          <w:p w14:paraId="74B8AF54" w14:textId="77777777" w:rsidR="004841AD" w:rsidRPr="008431DC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2B2080" w14:textId="77777777" w:rsidR="004841AD" w:rsidRPr="008431DC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4D8AB96C" w14:textId="77777777" w:rsidR="004841AD" w:rsidRPr="008431DC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5DF845DD" w14:textId="77777777" w:rsidR="004841AD" w:rsidRPr="008431DC" w:rsidRDefault="00B30E1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</w:tr>
      <w:tr w:rsidR="004841AD" w:rsidRPr="008431DC" w14:paraId="193DE4AA" w14:textId="77777777" w:rsidTr="001D24D1">
        <w:trPr>
          <w:trHeight w:val="80"/>
        </w:trPr>
        <w:tc>
          <w:tcPr>
            <w:tcW w:w="4230" w:type="dxa"/>
          </w:tcPr>
          <w:p w14:paraId="5F59556B" w14:textId="77777777" w:rsidR="004841AD" w:rsidRPr="008431DC" w:rsidRDefault="004841AD" w:rsidP="004760F0">
            <w:pPr>
              <w:ind w:left="54" w:right="-405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37EF3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512" w:type="dxa"/>
          </w:tcPr>
          <w:p w14:paraId="012EDF10" w14:textId="77777777" w:rsidR="004841AD" w:rsidRPr="008431DC" w:rsidRDefault="00B30E1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4841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</w:tcPr>
          <w:p w14:paraId="7E301F95" w14:textId="77777777" w:rsidR="004841AD" w:rsidRPr="008431DC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388EDE" w14:textId="77777777" w:rsidR="004841AD" w:rsidRPr="008431DC" w:rsidRDefault="00B30E1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4841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8" w:type="dxa"/>
          </w:tcPr>
          <w:p w14:paraId="6FCDA3B3" w14:textId="77777777" w:rsidR="004841AD" w:rsidRPr="008431DC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3F0E0E0D" w14:textId="77777777" w:rsidR="004841AD" w:rsidRPr="008431DC" w:rsidRDefault="00B30E1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4841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</w:tr>
      <w:tr w:rsidR="004841AD" w:rsidRPr="008431DC" w14:paraId="05E2285E" w14:textId="77777777" w:rsidTr="001D24D1">
        <w:trPr>
          <w:trHeight w:val="80"/>
        </w:trPr>
        <w:tc>
          <w:tcPr>
            <w:tcW w:w="4230" w:type="dxa"/>
          </w:tcPr>
          <w:p w14:paraId="7679FC5C" w14:textId="77777777" w:rsidR="004841AD" w:rsidRPr="008431DC" w:rsidRDefault="004841AD" w:rsidP="004760F0">
            <w:pPr>
              <w:ind w:left="54" w:right="-405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D4775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ส่วนของหนี้สินตามสัญญาเช่าที่ถึงกำหนด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3D4775">
              <w:rPr>
                <w:rFonts w:asciiTheme="majorBidi" w:hAnsiTheme="majorBidi" w:cs="Angsana New" w:hint="cs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512" w:type="dxa"/>
          </w:tcPr>
          <w:p w14:paraId="40D354E0" w14:textId="77777777" w:rsidR="004841AD" w:rsidRDefault="004841A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6BEE2B" w14:textId="77777777" w:rsidR="004841AD" w:rsidRDefault="004841A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59CA476" w14:textId="77777777" w:rsidR="004841AD" w:rsidRPr="008431DC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5E2F97" w14:textId="77777777" w:rsidR="004841AD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547CE9" w14:textId="77777777" w:rsidR="004841AD" w:rsidRDefault="00B30E1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841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</w:p>
        </w:tc>
        <w:tc>
          <w:tcPr>
            <w:tcW w:w="268" w:type="dxa"/>
          </w:tcPr>
          <w:p w14:paraId="1948D44F" w14:textId="77777777" w:rsidR="004841AD" w:rsidRPr="008431DC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1A059020" w14:textId="77777777" w:rsidR="004841AD" w:rsidRDefault="004841A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76E2A8" w14:textId="77777777" w:rsidR="004841AD" w:rsidRDefault="004841A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841AD" w:rsidRPr="008431DC" w14:paraId="048A86C6" w14:textId="77777777" w:rsidTr="001D24D1">
        <w:trPr>
          <w:trHeight w:val="80"/>
        </w:trPr>
        <w:tc>
          <w:tcPr>
            <w:tcW w:w="4230" w:type="dxa"/>
          </w:tcPr>
          <w:p w14:paraId="50334FC0" w14:textId="77777777" w:rsidR="004841AD" w:rsidRPr="008431DC" w:rsidRDefault="004841AD" w:rsidP="004760F0">
            <w:pPr>
              <w:ind w:left="54" w:right="-405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D4775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12" w:type="dxa"/>
          </w:tcPr>
          <w:p w14:paraId="5B875C07" w14:textId="77777777" w:rsidR="004841AD" w:rsidRDefault="004841A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2E26C3B" w14:textId="77777777" w:rsidR="004841AD" w:rsidRPr="008431DC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5EFEA7" w14:textId="77777777" w:rsidR="004841AD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1E5C4A2D" w14:textId="77777777" w:rsidR="004841AD" w:rsidRPr="008431DC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55965D6A" w14:textId="77777777" w:rsidR="004841AD" w:rsidRDefault="004841A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841AD" w:rsidRPr="008431DC" w14:paraId="54AA3E07" w14:textId="77777777" w:rsidTr="001D24D1">
        <w:trPr>
          <w:trHeight w:val="80"/>
        </w:trPr>
        <w:tc>
          <w:tcPr>
            <w:tcW w:w="4230" w:type="dxa"/>
          </w:tcPr>
          <w:p w14:paraId="5161168C" w14:textId="77777777" w:rsidR="004841AD" w:rsidRPr="003D4775" w:rsidRDefault="004841AD" w:rsidP="004760F0">
            <w:pPr>
              <w:ind w:left="54" w:right="-405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ผลต่างจากการรวมธุรกิจภายใต้การควบคุมเดียวกัน</w:t>
            </w:r>
          </w:p>
        </w:tc>
        <w:tc>
          <w:tcPr>
            <w:tcW w:w="1512" w:type="dxa"/>
          </w:tcPr>
          <w:p w14:paraId="14AAD0AE" w14:textId="77777777" w:rsidR="004841AD" w:rsidRDefault="004841A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8145230" w14:textId="77777777" w:rsidR="004841AD" w:rsidRPr="008431DC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A1F75F" w14:textId="77777777" w:rsidR="004841AD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669BBBC5" w14:textId="77777777" w:rsidR="004841AD" w:rsidRPr="008431DC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7F7F609C" w14:textId="77777777" w:rsidR="004841AD" w:rsidRDefault="004841A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841AD" w:rsidRPr="00E53F51" w14:paraId="179266B8" w14:textId="77777777" w:rsidTr="001D24D1">
        <w:trPr>
          <w:trHeight w:val="80"/>
        </w:trPr>
        <w:tc>
          <w:tcPr>
            <w:tcW w:w="4230" w:type="dxa"/>
          </w:tcPr>
          <w:p w14:paraId="221A680A" w14:textId="77777777" w:rsidR="004841AD" w:rsidRDefault="004841AD" w:rsidP="004760F0">
            <w:pPr>
              <w:ind w:left="54" w:right="-405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ผลต่างจากการเปลี่ยนแปลงสัดส่วนการถือหุ้น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ในบริษัทย่อย</w:t>
            </w:r>
          </w:p>
        </w:tc>
        <w:tc>
          <w:tcPr>
            <w:tcW w:w="1512" w:type="dxa"/>
          </w:tcPr>
          <w:p w14:paraId="6A1604C6" w14:textId="77777777" w:rsidR="004841AD" w:rsidRDefault="004841A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C20229" w14:textId="77777777" w:rsidR="004841AD" w:rsidRDefault="00B30E1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  <w:r w:rsidR="004841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</w:p>
        </w:tc>
        <w:tc>
          <w:tcPr>
            <w:tcW w:w="236" w:type="dxa"/>
          </w:tcPr>
          <w:p w14:paraId="52D9BDC1" w14:textId="77777777" w:rsidR="004841AD" w:rsidRPr="008431DC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516D4F" w14:textId="77777777" w:rsidR="004841AD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DB1B27" w14:textId="77777777" w:rsidR="004841AD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7CADB4DB" w14:textId="77777777" w:rsidR="004841AD" w:rsidRPr="008431DC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2F0021FB" w14:textId="77777777" w:rsidR="004841AD" w:rsidRDefault="004841A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246DBB" w14:textId="77777777" w:rsidR="004841AD" w:rsidRDefault="00B30E1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="004841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788</w:t>
            </w:r>
          </w:p>
        </w:tc>
      </w:tr>
      <w:tr w:rsidR="004841AD" w:rsidRPr="008431DC" w14:paraId="4804391C" w14:textId="77777777" w:rsidTr="001D24D1">
        <w:trPr>
          <w:trHeight w:val="80"/>
        </w:trPr>
        <w:tc>
          <w:tcPr>
            <w:tcW w:w="4230" w:type="dxa"/>
          </w:tcPr>
          <w:p w14:paraId="667B54C4" w14:textId="77777777" w:rsidR="004841AD" w:rsidRPr="003D4775" w:rsidRDefault="004841AD" w:rsidP="004760F0">
            <w:pPr>
              <w:ind w:left="54" w:right="-405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โอนกำไรสะสม </w:t>
            </w:r>
            <w:r>
              <w:rPr>
                <w:rFonts w:asciiTheme="majorBidi" w:hAnsiTheme="majorBidi" w:cs="Angsana New"/>
                <w:sz w:val="30"/>
                <w:szCs w:val="30"/>
              </w:rPr>
              <w:t>-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ยังไม่ได้จัดสรร</w:t>
            </w:r>
          </w:p>
        </w:tc>
        <w:tc>
          <w:tcPr>
            <w:tcW w:w="1512" w:type="dxa"/>
          </w:tcPr>
          <w:p w14:paraId="246FDEB0" w14:textId="77777777" w:rsidR="004841AD" w:rsidRDefault="00B30E1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626</w:t>
            </w:r>
            <w:r w:rsidR="004841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447</w:t>
            </w:r>
          </w:p>
        </w:tc>
        <w:tc>
          <w:tcPr>
            <w:tcW w:w="236" w:type="dxa"/>
          </w:tcPr>
          <w:p w14:paraId="72BEC699" w14:textId="77777777" w:rsidR="004841AD" w:rsidRPr="008431DC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D5D26C" w14:textId="77777777" w:rsidR="004841AD" w:rsidRDefault="00B30E1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4841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</w:t>
            </w:r>
          </w:p>
        </w:tc>
        <w:tc>
          <w:tcPr>
            <w:tcW w:w="268" w:type="dxa"/>
          </w:tcPr>
          <w:p w14:paraId="74F63001" w14:textId="77777777" w:rsidR="004841AD" w:rsidRPr="008431DC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239C8E1A" w14:textId="77777777" w:rsidR="004841AD" w:rsidRDefault="00B30E1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  <w:r w:rsidR="004841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832</w:t>
            </w:r>
          </w:p>
        </w:tc>
      </w:tr>
      <w:tr w:rsidR="004841AD" w:rsidRPr="008431DC" w14:paraId="1D5D2233" w14:textId="77777777" w:rsidTr="001D24D1">
        <w:trPr>
          <w:trHeight w:val="80"/>
        </w:trPr>
        <w:tc>
          <w:tcPr>
            <w:tcW w:w="4230" w:type="dxa"/>
          </w:tcPr>
          <w:p w14:paraId="650FD3D1" w14:textId="77777777" w:rsidR="004841AD" w:rsidRPr="002535C9" w:rsidRDefault="004841AD" w:rsidP="004760F0">
            <w:pPr>
              <w:ind w:left="54" w:right="-405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512" w:type="dxa"/>
          </w:tcPr>
          <w:p w14:paraId="2B3DE14D" w14:textId="77777777" w:rsidR="004841AD" w:rsidRDefault="004841A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E1D"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FF921C8" w14:textId="77777777" w:rsidR="004841AD" w:rsidRPr="008431DC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91FB8E" w14:textId="77777777" w:rsidR="004841AD" w:rsidRDefault="00B30E1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4841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</w:p>
        </w:tc>
        <w:tc>
          <w:tcPr>
            <w:tcW w:w="268" w:type="dxa"/>
          </w:tcPr>
          <w:p w14:paraId="626C40D7" w14:textId="77777777" w:rsidR="004841AD" w:rsidRPr="008431DC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6E00522B" w14:textId="77777777" w:rsidR="004841AD" w:rsidRDefault="00B30E1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4841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</w:p>
        </w:tc>
      </w:tr>
      <w:tr w:rsidR="004841AD" w:rsidRPr="008431DC" w14:paraId="4D3FA2D2" w14:textId="77777777" w:rsidTr="001D24D1">
        <w:trPr>
          <w:trHeight w:val="80"/>
        </w:trPr>
        <w:tc>
          <w:tcPr>
            <w:tcW w:w="4230" w:type="dxa"/>
          </w:tcPr>
          <w:p w14:paraId="18F5CBA2" w14:textId="77777777" w:rsidR="004841AD" w:rsidRPr="008431DC" w:rsidRDefault="004841AD" w:rsidP="004760F0">
            <w:pPr>
              <w:ind w:left="54"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2891B5CF" w14:textId="77777777" w:rsidR="004841AD" w:rsidRPr="008431DC" w:rsidRDefault="004841A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F88343" w14:textId="77777777" w:rsidR="004841AD" w:rsidRPr="008431DC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0D0A2F7" w14:textId="77777777" w:rsidR="004841AD" w:rsidRPr="008431DC" w:rsidRDefault="004841AD" w:rsidP="004760F0">
            <w:pPr>
              <w:tabs>
                <w:tab w:val="decimal" w:pos="931"/>
              </w:tabs>
              <w:spacing w:line="240" w:lineRule="auto"/>
              <w:ind w:left="54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31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F08C0DD" w14:textId="77777777" w:rsidR="004841AD" w:rsidRPr="008431DC" w:rsidRDefault="004841AD" w:rsidP="004760F0">
            <w:pPr>
              <w:tabs>
                <w:tab w:val="decimal" w:pos="1134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5DDB9DBF" w14:textId="77777777" w:rsidR="004841AD" w:rsidRPr="008431DC" w:rsidRDefault="004841AD" w:rsidP="004760F0">
            <w:pPr>
              <w:tabs>
                <w:tab w:val="decimal" w:pos="1278"/>
              </w:tabs>
              <w:spacing w:line="240" w:lineRule="auto"/>
              <w:ind w:left="54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D56247D" w14:textId="77777777" w:rsidR="004841AD" w:rsidRPr="00747053" w:rsidRDefault="004841AD" w:rsidP="004841AD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75D6099A" w14:textId="246F2B18" w:rsidR="004841AD" w:rsidRPr="001D24D1" w:rsidRDefault="004841AD" w:rsidP="001D24D1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3718C1">
        <w:rPr>
          <w:rFonts w:asciiTheme="majorBidi" w:hAnsiTheme="majorBidi" w:cstheme="majorBidi"/>
          <w:sz w:val="30"/>
          <w:szCs w:val="30"/>
        </w:rPr>
        <w:tab/>
      </w:r>
      <w:r w:rsidRPr="003718C1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Pr="003718C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718C1">
        <w:rPr>
          <w:rFonts w:asciiTheme="majorBidi" w:hAnsiTheme="majorBidi" w:cstheme="majorBidi"/>
          <w:sz w:val="30"/>
          <w:szCs w:val="30"/>
          <w:cs/>
        </w:rPr>
        <w:t>บริษัทมากกว่า</w:t>
      </w:r>
    </w:p>
    <w:p w14:paraId="1AC0E9CC" w14:textId="77777777" w:rsidR="004841AD" w:rsidRPr="004841AD" w:rsidRDefault="004841AD" w:rsidP="004841AD">
      <w:pPr>
        <w:pStyle w:val="BodyText"/>
      </w:pPr>
    </w:p>
    <w:p w14:paraId="202AEC70" w14:textId="77777777" w:rsidR="004841AD" w:rsidRPr="006666FA" w:rsidRDefault="004841AD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</w:p>
    <w:sectPr w:rsidR="004841AD" w:rsidRPr="006666FA" w:rsidSect="00B7766D">
      <w:footerReference w:type="default" r:id="rId19"/>
      <w:pgSz w:w="11907" w:h="16839" w:code="9"/>
      <w:pgMar w:top="691" w:right="1287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57AF4" w14:textId="77777777" w:rsidR="00BE19FF" w:rsidRDefault="00BE19FF">
      <w:r>
        <w:separator/>
      </w:r>
    </w:p>
  </w:endnote>
  <w:endnote w:type="continuationSeparator" w:id="0">
    <w:p w14:paraId="6D704D04" w14:textId="77777777" w:rsidR="00BE19FF" w:rsidRDefault="00BE19FF">
      <w:r>
        <w:continuationSeparator/>
      </w:r>
    </w:p>
  </w:endnote>
  <w:endnote w:type="continuationNotice" w:id="1">
    <w:p w14:paraId="3B175CB2" w14:textId="77777777" w:rsidR="00BE19FF" w:rsidRDefault="00BE19F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PMingLiU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 w:val="0"/>
        <w:iCs w:val="0"/>
        <w:color w:val="auto"/>
      </w:rPr>
      <w:id w:val="18180664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EB367D" w14:textId="77777777" w:rsidR="00246AEE" w:rsidRPr="00E54E13" w:rsidRDefault="00246AEE">
        <w:pPr>
          <w:pStyle w:val="Footer"/>
          <w:jc w:val="center"/>
          <w:rPr>
            <w:i w:val="0"/>
            <w:iCs w:val="0"/>
            <w:color w:val="auto"/>
          </w:rPr>
        </w:pPr>
        <w:r w:rsidRPr="00E54E13">
          <w:rPr>
            <w:i w:val="0"/>
            <w:iCs w:val="0"/>
            <w:color w:val="auto"/>
          </w:rPr>
          <w:fldChar w:fldCharType="begin"/>
        </w:r>
        <w:r w:rsidRPr="00E54E13">
          <w:rPr>
            <w:i w:val="0"/>
            <w:iCs w:val="0"/>
            <w:color w:val="auto"/>
          </w:rPr>
          <w:instrText xml:space="preserve"> PAGE   \* MERGEFORMAT </w:instrText>
        </w:r>
        <w:r w:rsidRPr="00E54E13">
          <w:rPr>
            <w:i w:val="0"/>
            <w:iCs w:val="0"/>
            <w:color w:val="auto"/>
          </w:rPr>
          <w:fldChar w:fldCharType="separate"/>
        </w:r>
        <w:r w:rsidRPr="00B30E1D">
          <w:rPr>
            <w:i w:val="0"/>
            <w:iCs w:val="0"/>
            <w:noProof/>
            <w:color w:val="auto"/>
            <w:lang w:val="en-US"/>
          </w:rPr>
          <w:t>2</w:t>
        </w:r>
        <w:r w:rsidRPr="00E54E13">
          <w:rPr>
            <w:i w:val="0"/>
            <w:iCs w:val="0"/>
            <w:noProof/>
            <w:color w:val="auto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6DC35" w14:textId="5836F93E" w:rsidR="00F411D0" w:rsidRPr="00B41761" w:rsidRDefault="00F411D0" w:rsidP="002430AF">
    <w:pPr>
      <w:pStyle w:val="Footer"/>
      <w:tabs>
        <w:tab w:val="clear" w:pos="9639"/>
        <w:tab w:val="center" w:pos="7920"/>
      </w:tabs>
      <w:jc w:val="center"/>
      <w:rPr>
        <w:rFonts w:ascii="Angsana New" w:hAnsi="Angsana New" w:cs="Angsana New"/>
        <w:color w:val="auto"/>
        <w:sz w:val="30"/>
        <w:szCs w:val="30"/>
      </w:rPr>
    </w:pP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5</w:t>
    </w:r>
    <w:r w:rsidR="00B30E1D" w:rsidRPr="00B30E1D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9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3D7E2" w14:textId="1633DBD1" w:rsidR="00F411D0" w:rsidRPr="00B41761" w:rsidRDefault="00F411D0" w:rsidP="00802E6F">
    <w:pPr>
      <w:pStyle w:val="Footer"/>
      <w:tabs>
        <w:tab w:val="clear" w:pos="9639"/>
        <w:tab w:val="left" w:pos="4620"/>
        <w:tab w:val="center" w:pos="4802"/>
        <w:tab w:val="center" w:pos="7470"/>
      </w:tabs>
      <w:jc w:val="center"/>
      <w:rPr>
        <w:rFonts w:ascii="Angsana New" w:hAnsi="Angsana New" w:cs="Angsana New"/>
        <w:color w:val="auto"/>
        <w:sz w:val="30"/>
        <w:szCs w:val="30"/>
      </w:rPr>
    </w:pP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7</w:t>
    </w:r>
    <w:r w:rsidR="00B30E1D" w:rsidRPr="00B30E1D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3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72B88" w14:textId="77777777" w:rsidR="00F411D0" w:rsidRPr="00B41761" w:rsidRDefault="00F411D0" w:rsidP="007E53A0">
    <w:pPr>
      <w:pStyle w:val="Footer"/>
      <w:tabs>
        <w:tab w:val="clear" w:pos="9639"/>
        <w:tab w:val="left" w:pos="4620"/>
        <w:tab w:val="center" w:pos="4802"/>
        <w:tab w:val="center" w:pos="7470"/>
      </w:tabs>
      <w:jc w:val="center"/>
      <w:rPr>
        <w:rFonts w:ascii="Angsana New" w:hAnsi="Angsana New" w:cs="Angsana New"/>
        <w:color w:val="auto"/>
        <w:sz w:val="30"/>
        <w:szCs w:val="30"/>
      </w:rPr>
    </w:pP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8</w:t>
    </w:r>
    <w:r w:rsidR="00B30E1D" w:rsidRPr="00B30E1D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3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08F93" w14:textId="77777777" w:rsidR="00F411D0" w:rsidRPr="00B41761" w:rsidRDefault="00F411D0" w:rsidP="00F6596C">
    <w:pPr>
      <w:pStyle w:val="Footer"/>
      <w:tabs>
        <w:tab w:val="clear" w:pos="9639"/>
        <w:tab w:val="center" w:pos="7470"/>
      </w:tabs>
      <w:rPr>
        <w:rFonts w:ascii="Angsana New" w:hAnsi="Angsana New" w:cs="Angsana New"/>
        <w:color w:val="auto"/>
        <w:sz w:val="30"/>
        <w:szCs w:val="30"/>
      </w:rPr>
    </w:pPr>
    <w:r w:rsidRPr="006F65D9">
      <w:rPr>
        <w:i w:val="0"/>
        <w:iCs w:val="0"/>
        <w:color w:val="auto"/>
      </w:rPr>
      <w:tab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9</w:t>
    </w:r>
    <w:r w:rsidR="00B30E1D" w:rsidRPr="00B30E1D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9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250D3" w14:textId="77777777" w:rsidR="00F411D0" w:rsidRPr="00B41761" w:rsidRDefault="00F411D0" w:rsidP="00061232">
    <w:pPr>
      <w:pStyle w:val="Footer"/>
      <w:tabs>
        <w:tab w:val="clear" w:pos="9639"/>
        <w:tab w:val="center" w:pos="4770"/>
      </w:tabs>
      <w:jc w:val="center"/>
      <w:rPr>
        <w:rFonts w:ascii="Angsana New" w:hAnsi="Angsana New" w:cs="Angsana New"/>
        <w:color w:val="auto"/>
        <w:sz w:val="30"/>
        <w:szCs w:val="30"/>
      </w:rPr>
    </w:pP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8</w:t>
    </w:r>
    <w:r w:rsidR="00B30E1D" w:rsidRPr="00B30E1D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0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60492" w14:textId="77777777" w:rsidR="00F411D0" w:rsidRPr="00B41761" w:rsidRDefault="00F411D0" w:rsidP="007E53A0">
    <w:pPr>
      <w:pStyle w:val="Footer"/>
      <w:tabs>
        <w:tab w:val="clear" w:pos="9639"/>
        <w:tab w:val="left" w:pos="4620"/>
        <w:tab w:val="center" w:pos="4802"/>
        <w:tab w:val="center" w:pos="7470"/>
      </w:tabs>
      <w:jc w:val="center"/>
      <w:rPr>
        <w:rFonts w:ascii="Angsana New" w:hAnsi="Angsana New" w:cs="Angsana New"/>
        <w:color w:val="auto"/>
        <w:sz w:val="30"/>
        <w:szCs w:val="30"/>
      </w:rPr>
    </w:pP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8</w:t>
    </w:r>
    <w:r w:rsidR="00B30E1D" w:rsidRPr="00B30E1D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3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5094B" w14:textId="574BE2E0" w:rsidR="00F411D0" w:rsidRPr="000C230E" w:rsidRDefault="00F411D0" w:rsidP="00F97815">
    <w:pPr>
      <w:pStyle w:val="Footer"/>
      <w:tabs>
        <w:tab w:val="clear" w:pos="9639"/>
        <w:tab w:val="right" w:pos="5310"/>
      </w:tabs>
      <w:rPr>
        <w:rFonts w:ascii="Angsana New" w:hAnsi="Angsana New" w:cs="Angsana New"/>
        <w:i w:val="0"/>
        <w:iCs w:val="0"/>
        <w:color w:val="auto"/>
        <w:sz w:val="30"/>
        <w:szCs w:val="30"/>
      </w:rPr>
    </w:pPr>
    <w:r>
      <w:rPr>
        <w:rFonts w:ascii="Angsana New" w:hAnsi="Angsana New" w:cs="Angsana New"/>
        <w:i w:val="0"/>
        <w:iCs w:val="0"/>
        <w:color w:val="auto"/>
        <w:sz w:val="30"/>
        <w:szCs w:val="30"/>
        <w:cs/>
      </w:rPr>
      <w:tab/>
    </w:r>
    <w:r w:rsidRPr="000C230E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0C230E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 \* MERGEFORMAT </w:instrText>
    </w:r>
    <w:r w:rsidRPr="000C230E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10</w:t>
    </w:r>
    <w:r w:rsidR="00B30E1D" w:rsidRPr="00B30E1D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2</w:t>
    </w:r>
    <w:r w:rsidRPr="000C230E"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7C865" w14:textId="77777777" w:rsidR="00BE19FF" w:rsidRDefault="00BE19FF">
      <w:r>
        <w:separator/>
      </w:r>
    </w:p>
  </w:footnote>
  <w:footnote w:type="continuationSeparator" w:id="0">
    <w:p w14:paraId="7AC30C65" w14:textId="77777777" w:rsidR="00BE19FF" w:rsidRDefault="00BE19FF">
      <w:r>
        <w:continuationSeparator/>
      </w:r>
    </w:p>
  </w:footnote>
  <w:footnote w:type="continuationNotice" w:id="1">
    <w:p w14:paraId="75F5C5A5" w14:textId="77777777" w:rsidR="00BE19FF" w:rsidRDefault="00BE19F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6A4D3" w14:textId="77777777" w:rsidR="00D72D60" w:rsidRPr="0026128F" w:rsidRDefault="00D72D60" w:rsidP="00034A32">
    <w:pPr>
      <w:pStyle w:val="Header"/>
      <w:spacing w:line="240" w:lineRule="atLeast"/>
      <w:jc w:val="left"/>
      <w:rPr>
        <w:rFonts w:asciiTheme="majorBidi" w:hAnsiTheme="majorBidi" w:cstheme="majorBidi"/>
        <w:b/>
        <w:bCs/>
        <w:sz w:val="32"/>
        <w:szCs w:val="32"/>
        <w:cs/>
      </w:rPr>
    </w:pP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บริษัท</w:t>
    </w:r>
    <w:r w:rsidRPr="0026128F"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 </w:t>
    </w: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มิลเลนเนียม</w:t>
    </w:r>
    <w:r w:rsidRPr="0026128F"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 </w:t>
    </w: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กรุ๊ป</w:t>
    </w:r>
    <w:r w:rsidRPr="0026128F"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 </w:t>
    </w: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คอร์ปอเรชั่น</w:t>
    </w:r>
    <w:r w:rsidRPr="0026128F"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 (</w:t>
    </w: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เอเชีย</w:t>
    </w:r>
    <w:r w:rsidRPr="0026128F"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) </w:t>
    </w: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จำกัด</w:t>
    </w:r>
    <w:r>
      <w:rPr>
        <w:rFonts w:asciiTheme="majorBidi" w:hAnsiTheme="majorBidi" w:cs="Angsana New" w:hint="cs"/>
        <w:b/>
        <w:bCs/>
        <w:sz w:val="32"/>
        <w:szCs w:val="32"/>
        <w:cs/>
        <w:lang w:bidi="th-TH"/>
      </w:rPr>
      <w:t xml:space="preserve"> (มหาชน)</w:t>
    </w:r>
    <w:r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 </w:t>
    </w:r>
    <w:r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และบริษัทย่อย</w:t>
    </w:r>
  </w:p>
  <w:p w14:paraId="473E23B8" w14:textId="77777777" w:rsidR="00D72D60" w:rsidRPr="002A776D" w:rsidRDefault="00D72D60" w:rsidP="00034A32">
    <w:pPr>
      <w:spacing w:line="240" w:lineRule="atLeast"/>
      <w:rPr>
        <w:rFonts w:ascii="Angsana New" w:hAnsi="Angsana New" w:cs="Angsana New"/>
        <w:b/>
        <w:bCs/>
        <w:sz w:val="32"/>
        <w:szCs w:val="32"/>
      </w:rPr>
    </w:pPr>
    <w:r w:rsidRPr="002A776D">
      <w:rPr>
        <w:rFonts w:ascii="Angsana New" w:hAnsi="Angsana New" w:cs="Angsana New"/>
        <w:b/>
        <w:bCs/>
        <w:sz w:val="32"/>
        <w:szCs w:val="32"/>
        <w:cs/>
        <w:lang w:bidi="th-TH"/>
      </w:rPr>
      <w:t>หมายเหตุประกอบงบการเงิน</w:t>
    </w:r>
  </w:p>
  <w:p w14:paraId="35ED276E" w14:textId="77777777" w:rsidR="00D72D60" w:rsidRDefault="00D72D60" w:rsidP="00034A32">
    <w:pPr>
      <w:tabs>
        <w:tab w:val="left" w:pos="3980"/>
      </w:tabs>
      <w:spacing w:line="240" w:lineRule="atLeast"/>
      <w:rPr>
        <w:rFonts w:ascii="Angsana New" w:hAnsi="Angsana New" w:cs="Angsana New"/>
        <w:b/>
        <w:bCs/>
        <w:sz w:val="32"/>
        <w:szCs w:val="32"/>
        <w:lang w:val="en-US" w:bidi="th-TH"/>
      </w:rPr>
    </w:pPr>
    <w:r w:rsidRPr="002A776D">
      <w:rPr>
        <w:rFonts w:ascii="Angsana New" w:hAnsi="Angsana New" w:cs="Angsana New" w:hint="cs"/>
        <w:b/>
        <w:bCs/>
        <w:sz w:val="32"/>
        <w:szCs w:val="32"/>
        <w:cs/>
        <w:lang w:bidi="th-TH"/>
      </w:rPr>
      <w:t xml:space="preserve">สำหรับปีสิ้นสุดวันที่ </w:t>
    </w:r>
    <w:r w:rsidRPr="00B30E1D">
      <w:rPr>
        <w:rFonts w:ascii="Angsana New" w:hAnsi="Angsana New" w:cs="Angsana New"/>
        <w:b/>
        <w:bCs/>
        <w:sz w:val="32"/>
        <w:szCs w:val="32"/>
        <w:cs/>
        <w:lang w:val="en-US" w:bidi="th-TH"/>
      </w:rPr>
      <w:t>31</w:t>
    </w:r>
    <w:r w:rsidRPr="002A776D">
      <w:rPr>
        <w:rFonts w:ascii="Angsana New" w:hAnsi="Angsana New" w:cs="Angsana New" w:hint="cs"/>
        <w:b/>
        <w:bCs/>
        <w:sz w:val="32"/>
        <w:szCs w:val="32"/>
        <w:cs/>
        <w:lang w:bidi="th-TH"/>
      </w:rPr>
      <w:t xml:space="preserve"> ธันวาคม </w:t>
    </w:r>
    <w:r w:rsidRPr="00B30E1D">
      <w:rPr>
        <w:rFonts w:ascii="Angsana New" w:hAnsi="Angsana New" w:cs="Angsana New"/>
        <w:b/>
        <w:bCs/>
        <w:sz w:val="32"/>
        <w:szCs w:val="32"/>
        <w:cs/>
        <w:lang w:val="en-US" w:bidi="th-TH"/>
      </w:rPr>
      <w:t>2565</w:t>
    </w:r>
  </w:p>
  <w:p w14:paraId="660E7BC7" w14:textId="77777777" w:rsidR="00D72D60" w:rsidRPr="00B74180" w:rsidRDefault="00D72D60" w:rsidP="00186F0C">
    <w:pPr>
      <w:spacing w:line="240" w:lineRule="auto"/>
      <w:rPr>
        <w:rFonts w:ascii="Angsana New" w:hAnsi="Angsana New" w:cs="Angsana New"/>
        <w:b/>
        <w:bCs/>
        <w:color w:val="FF000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E0779"/>
    <w:multiLevelType w:val="multilevel"/>
    <w:tmpl w:val="71683B9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7F32513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9CF053D"/>
    <w:multiLevelType w:val="hybridMultilevel"/>
    <w:tmpl w:val="11CE9290"/>
    <w:lvl w:ilvl="0" w:tplc="1A7C4914">
      <w:start w:val="5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7" w15:restartNumberingAfterBreak="0">
    <w:nsid w:val="4EA5501E"/>
    <w:multiLevelType w:val="multilevel"/>
    <w:tmpl w:val="011E556A"/>
    <w:lvl w:ilvl="0">
      <w:start w:val="2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Angsana New" w:hAnsi="Angsana New" w:cs="Angsana New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30"/>
        <w:szCs w:val="3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51BF52C0"/>
    <w:multiLevelType w:val="multilevel"/>
    <w:tmpl w:val="76CE2682"/>
    <w:lvl w:ilvl="0">
      <w:start w:val="24"/>
      <w:numFmt w:val="decimal"/>
      <w:lvlText w:val="%1"/>
      <w:lvlJc w:val="left"/>
      <w:pPr>
        <w:ind w:left="900" w:hanging="540"/>
      </w:pPr>
      <w:rPr>
        <w:rFonts w:hint="default"/>
        <w:b/>
        <w:bCs w:val="0"/>
        <w:i w:val="0"/>
        <w:iCs w:val="0"/>
        <w:sz w:val="30"/>
        <w:szCs w:val="30"/>
      </w:rPr>
    </w:lvl>
    <w:lvl w:ilvl="1">
      <w:start w:val="4"/>
      <w:numFmt w:val="decimalZero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51E32ECE"/>
    <w:multiLevelType w:val="hybridMultilevel"/>
    <w:tmpl w:val="99AC02A4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C43356"/>
    <w:multiLevelType w:val="hybridMultilevel"/>
    <w:tmpl w:val="68668BD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F6E70"/>
    <w:multiLevelType w:val="multilevel"/>
    <w:tmpl w:val="C1B015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7"/>
  </w:num>
  <w:num w:numId="2">
    <w:abstractNumId w:val="11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14"/>
  </w:num>
  <w:num w:numId="8">
    <w:abstractNumId w:val="0"/>
  </w:num>
  <w:num w:numId="9">
    <w:abstractNumId w:val="9"/>
  </w:num>
  <w:num w:numId="10">
    <w:abstractNumId w:val="6"/>
  </w:num>
  <w:num w:numId="11">
    <w:abstractNumId w:val="1"/>
  </w:num>
  <w:num w:numId="12">
    <w:abstractNumId w:val="1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7"/>
  </w:num>
  <w:num w:numId="16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isplayBackgroundShape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940"/>
    <w:rsid w:val="00000037"/>
    <w:rsid w:val="000003F5"/>
    <w:rsid w:val="00000A4A"/>
    <w:rsid w:val="00000EB5"/>
    <w:rsid w:val="00001287"/>
    <w:rsid w:val="000013A6"/>
    <w:rsid w:val="000013C8"/>
    <w:rsid w:val="000018F5"/>
    <w:rsid w:val="000019F8"/>
    <w:rsid w:val="00001ED4"/>
    <w:rsid w:val="0000207D"/>
    <w:rsid w:val="000023B2"/>
    <w:rsid w:val="0000249D"/>
    <w:rsid w:val="00002599"/>
    <w:rsid w:val="000026C4"/>
    <w:rsid w:val="000027B2"/>
    <w:rsid w:val="00003118"/>
    <w:rsid w:val="0000311C"/>
    <w:rsid w:val="00003217"/>
    <w:rsid w:val="000032E6"/>
    <w:rsid w:val="000037FB"/>
    <w:rsid w:val="00003816"/>
    <w:rsid w:val="0000398E"/>
    <w:rsid w:val="00003A9B"/>
    <w:rsid w:val="00003AEA"/>
    <w:rsid w:val="00003BE9"/>
    <w:rsid w:val="00003F10"/>
    <w:rsid w:val="00003F40"/>
    <w:rsid w:val="0000422B"/>
    <w:rsid w:val="00004286"/>
    <w:rsid w:val="0000472B"/>
    <w:rsid w:val="00004A5D"/>
    <w:rsid w:val="0000535E"/>
    <w:rsid w:val="00005882"/>
    <w:rsid w:val="000058DB"/>
    <w:rsid w:val="00005985"/>
    <w:rsid w:val="000059DE"/>
    <w:rsid w:val="00005BBE"/>
    <w:rsid w:val="00005EB9"/>
    <w:rsid w:val="00005F6E"/>
    <w:rsid w:val="0000603C"/>
    <w:rsid w:val="000060ED"/>
    <w:rsid w:val="0000611F"/>
    <w:rsid w:val="0000622E"/>
    <w:rsid w:val="000064A6"/>
    <w:rsid w:val="00006687"/>
    <w:rsid w:val="00006B35"/>
    <w:rsid w:val="00006B9C"/>
    <w:rsid w:val="00006DC3"/>
    <w:rsid w:val="00006F51"/>
    <w:rsid w:val="000072FE"/>
    <w:rsid w:val="00007353"/>
    <w:rsid w:val="00007404"/>
    <w:rsid w:val="000074E8"/>
    <w:rsid w:val="0000753C"/>
    <w:rsid w:val="00007864"/>
    <w:rsid w:val="0000790F"/>
    <w:rsid w:val="000079FE"/>
    <w:rsid w:val="00007AC6"/>
    <w:rsid w:val="00007CE2"/>
    <w:rsid w:val="00010179"/>
    <w:rsid w:val="0001034B"/>
    <w:rsid w:val="00010767"/>
    <w:rsid w:val="00010E15"/>
    <w:rsid w:val="00010E6F"/>
    <w:rsid w:val="0001134F"/>
    <w:rsid w:val="0001135B"/>
    <w:rsid w:val="000113A1"/>
    <w:rsid w:val="00011619"/>
    <w:rsid w:val="000118BB"/>
    <w:rsid w:val="00011BC0"/>
    <w:rsid w:val="00011CB6"/>
    <w:rsid w:val="00012193"/>
    <w:rsid w:val="00012195"/>
    <w:rsid w:val="000122EC"/>
    <w:rsid w:val="000125B0"/>
    <w:rsid w:val="0001260E"/>
    <w:rsid w:val="000127BD"/>
    <w:rsid w:val="00012867"/>
    <w:rsid w:val="00012C17"/>
    <w:rsid w:val="000134F1"/>
    <w:rsid w:val="000136C9"/>
    <w:rsid w:val="000137C4"/>
    <w:rsid w:val="0001381E"/>
    <w:rsid w:val="00013A38"/>
    <w:rsid w:val="00013C18"/>
    <w:rsid w:val="00013CCA"/>
    <w:rsid w:val="00013FBF"/>
    <w:rsid w:val="00014684"/>
    <w:rsid w:val="0001469F"/>
    <w:rsid w:val="000146C2"/>
    <w:rsid w:val="00014B31"/>
    <w:rsid w:val="00014B4B"/>
    <w:rsid w:val="0001509E"/>
    <w:rsid w:val="00015291"/>
    <w:rsid w:val="00015579"/>
    <w:rsid w:val="000155F9"/>
    <w:rsid w:val="000157D8"/>
    <w:rsid w:val="00015916"/>
    <w:rsid w:val="00015AE8"/>
    <w:rsid w:val="00015DE8"/>
    <w:rsid w:val="00016197"/>
    <w:rsid w:val="000168E2"/>
    <w:rsid w:val="00016985"/>
    <w:rsid w:val="00016A4C"/>
    <w:rsid w:val="00016CC2"/>
    <w:rsid w:val="00016E23"/>
    <w:rsid w:val="000174BD"/>
    <w:rsid w:val="00017700"/>
    <w:rsid w:val="00017DF1"/>
    <w:rsid w:val="00020021"/>
    <w:rsid w:val="00020107"/>
    <w:rsid w:val="00020192"/>
    <w:rsid w:val="00020403"/>
    <w:rsid w:val="00020687"/>
    <w:rsid w:val="00020703"/>
    <w:rsid w:val="00020893"/>
    <w:rsid w:val="000208E0"/>
    <w:rsid w:val="0002095D"/>
    <w:rsid w:val="000209D4"/>
    <w:rsid w:val="00020B5D"/>
    <w:rsid w:val="00020CA2"/>
    <w:rsid w:val="00020D52"/>
    <w:rsid w:val="00020EB4"/>
    <w:rsid w:val="0002113A"/>
    <w:rsid w:val="00021878"/>
    <w:rsid w:val="00021A66"/>
    <w:rsid w:val="00021A69"/>
    <w:rsid w:val="00021ABB"/>
    <w:rsid w:val="00021FB6"/>
    <w:rsid w:val="000222C3"/>
    <w:rsid w:val="000222D3"/>
    <w:rsid w:val="000222FF"/>
    <w:rsid w:val="0002264F"/>
    <w:rsid w:val="000228A2"/>
    <w:rsid w:val="000229B1"/>
    <w:rsid w:val="000229EC"/>
    <w:rsid w:val="00022B00"/>
    <w:rsid w:val="00022B6B"/>
    <w:rsid w:val="00022C6A"/>
    <w:rsid w:val="00022F6C"/>
    <w:rsid w:val="00023079"/>
    <w:rsid w:val="00023088"/>
    <w:rsid w:val="000230F7"/>
    <w:rsid w:val="0002310B"/>
    <w:rsid w:val="00023116"/>
    <w:rsid w:val="000234F3"/>
    <w:rsid w:val="000234FF"/>
    <w:rsid w:val="00023675"/>
    <w:rsid w:val="00023710"/>
    <w:rsid w:val="000239D7"/>
    <w:rsid w:val="00023ABE"/>
    <w:rsid w:val="00023BCC"/>
    <w:rsid w:val="00023C4A"/>
    <w:rsid w:val="00024360"/>
    <w:rsid w:val="000243F0"/>
    <w:rsid w:val="0002450B"/>
    <w:rsid w:val="000245AA"/>
    <w:rsid w:val="00024A0E"/>
    <w:rsid w:val="00024C6E"/>
    <w:rsid w:val="00024ECC"/>
    <w:rsid w:val="0002534B"/>
    <w:rsid w:val="0002545D"/>
    <w:rsid w:val="0002557E"/>
    <w:rsid w:val="000255CC"/>
    <w:rsid w:val="00025630"/>
    <w:rsid w:val="0002583F"/>
    <w:rsid w:val="00025996"/>
    <w:rsid w:val="00025B9A"/>
    <w:rsid w:val="00026259"/>
    <w:rsid w:val="00026432"/>
    <w:rsid w:val="000265DB"/>
    <w:rsid w:val="000266DE"/>
    <w:rsid w:val="000269E5"/>
    <w:rsid w:val="00026A06"/>
    <w:rsid w:val="00026A0F"/>
    <w:rsid w:val="00026A8A"/>
    <w:rsid w:val="00026F1A"/>
    <w:rsid w:val="00027337"/>
    <w:rsid w:val="0002761D"/>
    <w:rsid w:val="00027732"/>
    <w:rsid w:val="00027927"/>
    <w:rsid w:val="00027AF7"/>
    <w:rsid w:val="00027AFB"/>
    <w:rsid w:val="000301C6"/>
    <w:rsid w:val="00030627"/>
    <w:rsid w:val="00030717"/>
    <w:rsid w:val="0003088C"/>
    <w:rsid w:val="0003099F"/>
    <w:rsid w:val="000309A6"/>
    <w:rsid w:val="00030B6A"/>
    <w:rsid w:val="00030BAA"/>
    <w:rsid w:val="00030DC8"/>
    <w:rsid w:val="0003104D"/>
    <w:rsid w:val="0003127D"/>
    <w:rsid w:val="000312CA"/>
    <w:rsid w:val="000312D7"/>
    <w:rsid w:val="0003152D"/>
    <w:rsid w:val="00031607"/>
    <w:rsid w:val="000317B8"/>
    <w:rsid w:val="00031835"/>
    <w:rsid w:val="0003192A"/>
    <w:rsid w:val="00031BC6"/>
    <w:rsid w:val="00031BDD"/>
    <w:rsid w:val="00031EE5"/>
    <w:rsid w:val="00032079"/>
    <w:rsid w:val="00032293"/>
    <w:rsid w:val="000323EC"/>
    <w:rsid w:val="0003262F"/>
    <w:rsid w:val="00032633"/>
    <w:rsid w:val="000327DA"/>
    <w:rsid w:val="00032BC4"/>
    <w:rsid w:val="000330C2"/>
    <w:rsid w:val="000336C6"/>
    <w:rsid w:val="00033741"/>
    <w:rsid w:val="0003378B"/>
    <w:rsid w:val="000337C3"/>
    <w:rsid w:val="00033A2B"/>
    <w:rsid w:val="0003403B"/>
    <w:rsid w:val="00034074"/>
    <w:rsid w:val="000340FF"/>
    <w:rsid w:val="0003448E"/>
    <w:rsid w:val="0003469A"/>
    <w:rsid w:val="00034A32"/>
    <w:rsid w:val="00034B21"/>
    <w:rsid w:val="00034B42"/>
    <w:rsid w:val="00034B5A"/>
    <w:rsid w:val="00034C02"/>
    <w:rsid w:val="00034C49"/>
    <w:rsid w:val="00035340"/>
    <w:rsid w:val="00035FB0"/>
    <w:rsid w:val="00036009"/>
    <w:rsid w:val="00036339"/>
    <w:rsid w:val="00036521"/>
    <w:rsid w:val="00036758"/>
    <w:rsid w:val="00036EC8"/>
    <w:rsid w:val="0003737B"/>
    <w:rsid w:val="00037438"/>
    <w:rsid w:val="00037AEE"/>
    <w:rsid w:val="00037BA6"/>
    <w:rsid w:val="00037D5B"/>
    <w:rsid w:val="000400E5"/>
    <w:rsid w:val="0004035C"/>
    <w:rsid w:val="000404A7"/>
    <w:rsid w:val="00040632"/>
    <w:rsid w:val="000409EE"/>
    <w:rsid w:val="00040B56"/>
    <w:rsid w:val="00040C24"/>
    <w:rsid w:val="00041166"/>
    <w:rsid w:val="00041291"/>
    <w:rsid w:val="000413D6"/>
    <w:rsid w:val="000418B0"/>
    <w:rsid w:val="00041A8E"/>
    <w:rsid w:val="00041D3B"/>
    <w:rsid w:val="0004233B"/>
    <w:rsid w:val="00042857"/>
    <w:rsid w:val="000428EE"/>
    <w:rsid w:val="00042E5F"/>
    <w:rsid w:val="00042EC6"/>
    <w:rsid w:val="0004351E"/>
    <w:rsid w:val="0004364C"/>
    <w:rsid w:val="000437F6"/>
    <w:rsid w:val="000438EE"/>
    <w:rsid w:val="00043C15"/>
    <w:rsid w:val="00044180"/>
    <w:rsid w:val="00044681"/>
    <w:rsid w:val="00044934"/>
    <w:rsid w:val="00044A7D"/>
    <w:rsid w:val="00044B22"/>
    <w:rsid w:val="00044CBE"/>
    <w:rsid w:val="000450E7"/>
    <w:rsid w:val="000450F9"/>
    <w:rsid w:val="00045239"/>
    <w:rsid w:val="00045400"/>
    <w:rsid w:val="000459B0"/>
    <w:rsid w:val="00045B66"/>
    <w:rsid w:val="00045D6E"/>
    <w:rsid w:val="00045EEB"/>
    <w:rsid w:val="00045F96"/>
    <w:rsid w:val="00046087"/>
    <w:rsid w:val="000460C6"/>
    <w:rsid w:val="0004622A"/>
    <w:rsid w:val="00046246"/>
    <w:rsid w:val="00046412"/>
    <w:rsid w:val="00046452"/>
    <w:rsid w:val="0004656E"/>
    <w:rsid w:val="00046845"/>
    <w:rsid w:val="00046858"/>
    <w:rsid w:val="00046C02"/>
    <w:rsid w:val="00046DE7"/>
    <w:rsid w:val="00047059"/>
    <w:rsid w:val="000470E9"/>
    <w:rsid w:val="0004715C"/>
    <w:rsid w:val="0004718D"/>
    <w:rsid w:val="000471AE"/>
    <w:rsid w:val="0004734A"/>
    <w:rsid w:val="000473A7"/>
    <w:rsid w:val="00047465"/>
    <w:rsid w:val="0004750D"/>
    <w:rsid w:val="0004766C"/>
    <w:rsid w:val="000477F9"/>
    <w:rsid w:val="00047C27"/>
    <w:rsid w:val="00047C99"/>
    <w:rsid w:val="00047CC6"/>
    <w:rsid w:val="00050140"/>
    <w:rsid w:val="00050180"/>
    <w:rsid w:val="00050233"/>
    <w:rsid w:val="00050314"/>
    <w:rsid w:val="0005057C"/>
    <w:rsid w:val="000507B3"/>
    <w:rsid w:val="000509F6"/>
    <w:rsid w:val="00050D18"/>
    <w:rsid w:val="00050D28"/>
    <w:rsid w:val="00050D9E"/>
    <w:rsid w:val="00050E22"/>
    <w:rsid w:val="0005104E"/>
    <w:rsid w:val="000512EE"/>
    <w:rsid w:val="00051531"/>
    <w:rsid w:val="000515C2"/>
    <w:rsid w:val="00051895"/>
    <w:rsid w:val="000518F7"/>
    <w:rsid w:val="00051A60"/>
    <w:rsid w:val="000520A8"/>
    <w:rsid w:val="00052295"/>
    <w:rsid w:val="000523F9"/>
    <w:rsid w:val="00052427"/>
    <w:rsid w:val="000524CC"/>
    <w:rsid w:val="00052D76"/>
    <w:rsid w:val="00053094"/>
    <w:rsid w:val="000531EE"/>
    <w:rsid w:val="000536D2"/>
    <w:rsid w:val="00053767"/>
    <w:rsid w:val="00053CEF"/>
    <w:rsid w:val="00053D09"/>
    <w:rsid w:val="00053D28"/>
    <w:rsid w:val="00053EB1"/>
    <w:rsid w:val="00053EF4"/>
    <w:rsid w:val="0005450A"/>
    <w:rsid w:val="000549DD"/>
    <w:rsid w:val="00055043"/>
    <w:rsid w:val="00055048"/>
    <w:rsid w:val="00055398"/>
    <w:rsid w:val="00055421"/>
    <w:rsid w:val="00055513"/>
    <w:rsid w:val="0005566B"/>
    <w:rsid w:val="00055883"/>
    <w:rsid w:val="00055954"/>
    <w:rsid w:val="00055C0C"/>
    <w:rsid w:val="00055E10"/>
    <w:rsid w:val="00055EA7"/>
    <w:rsid w:val="0005608A"/>
    <w:rsid w:val="000560E4"/>
    <w:rsid w:val="00056199"/>
    <w:rsid w:val="000561C2"/>
    <w:rsid w:val="000561D7"/>
    <w:rsid w:val="00056310"/>
    <w:rsid w:val="000567EA"/>
    <w:rsid w:val="000568F7"/>
    <w:rsid w:val="00056B80"/>
    <w:rsid w:val="00056BA0"/>
    <w:rsid w:val="00056BFC"/>
    <w:rsid w:val="00056C08"/>
    <w:rsid w:val="000570A9"/>
    <w:rsid w:val="000570BA"/>
    <w:rsid w:val="000571EB"/>
    <w:rsid w:val="00057221"/>
    <w:rsid w:val="000573AD"/>
    <w:rsid w:val="000574FD"/>
    <w:rsid w:val="000577F7"/>
    <w:rsid w:val="0005783F"/>
    <w:rsid w:val="00057870"/>
    <w:rsid w:val="00057CE1"/>
    <w:rsid w:val="000600BD"/>
    <w:rsid w:val="00060410"/>
    <w:rsid w:val="000605F1"/>
    <w:rsid w:val="000606A1"/>
    <w:rsid w:val="00060926"/>
    <w:rsid w:val="00060B22"/>
    <w:rsid w:val="00060B9D"/>
    <w:rsid w:val="00061232"/>
    <w:rsid w:val="0006124E"/>
    <w:rsid w:val="000614F9"/>
    <w:rsid w:val="00061747"/>
    <w:rsid w:val="00061852"/>
    <w:rsid w:val="00061B11"/>
    <w:rsid w:val="00061B77"/>
    <w:rsid w:val="000621A0"/>
    <w:rsid w:val="00062209"/>
    <w:rsid w:val="00062456"/>
    <w:rsid w:val="00062572"/>
    <w:rsid w:val="000625A5"/>
    <w:rsid w:val="000625C2"/>
    <w:rsid w:val="000625CB"/>
    <w:rsid w:val="0006271C"/>
    <w:rsid w:val="00062C75"/>
    <w:rsid w:val="0006311B"/>
    <w:rsid w:val="00063536"/>
    <w:rsid w:val="000635A2"/>
    <w:rsid w:val="00063706"/>
    <w:rsid w:val="00063B6D"/>
    <w:rsid w:val="00063C70"/>
    <w:rsid w:val="000640BD"/>
    <w:rsid w:val="0006428C"/>
    <w:rsid w:val="000643A9"/>
    <w:rsid w:val="000646D9"/>
    <w:rsid w:val="00064969"/>
    <w:rsid w:val="00064C33"/>
    <w:rsid w:val="00064DDE"/>
    <w:rsid w:val="00064FD7"/>
    <w:rsid w:val="000650B2"/>
    <w:rsid w:val="00065380"/>
    <w:rsid w:val="0006539F"/>
    <w:rsid w:val="0006568B"/>
    <w:rsid w:val="000657F9"/>
    <w:rsid w:val="00065BD7"/>
    <w:rsid w:val="00065C5F"/>
    <w:rsid w:val="00065E02"/>
    <w:rsid w:val="00066012"/>
    <w:rsid w:val="000660F5"/>
    <w:rsid w:val="000662B5"/>
    <w:rsid w:val="00066791"/>
    <w:rsid w:val="000667F6"/>
    <w:rsid w:val="0006681D"/>
    <w:rsid w:val="00066C10"/>
    <w:rsid w:val="00066E39"/>
    <w:rsid w:val="00066F8C"/>
    <w:rsid w:val="000676A7"/>
    <w:rsid w:val="00067848"/>
    <w:rsid w:val="000679A5"/>
    <w:rsid w:val="00067CC5"/>
    <w:rsid w:val="0007008F"/>
    <w:rsid w:val="00070699"/>
    <w:rsid w:val="0007073F"/>
    <w:rsid w:val="00070792"/>
    <w:rsid w:val="000709E2"/>
    <w:rsid w:val="00070C90"/>
    <w:rsid w:val="00071070"/>
    <w:rsid w:val="00071112"/>
    <w:rsid w:val="000714A7"/>
    <w:rsid w:val="000718F5"/>
    <w:rsid w:val="000718F7"/>
    <w:rsid w:val="00071DFE"/>
    <w:rsid w:val="00071F23"/>
    <w:rsid w:val="000722BB"/>
    <w:rsid w:val="000724BD"/>
    <w:rsid w:val="00072533"/>
    <w:rsid w:val="000726AE"/>
    <w:rsid w:val="000728DC"/>
    <w:rsid w:val="000728FA"/>
    <w:rsid w:val="00072945"/>
    <w:rsid w:val="00072A20"/>
    <w:rsid w:val="000732C3"/>
    <w:rsid w:val="000734C3"/>
    <w:rsid w:val="0007350A"/>
    <w:rsid w:val="00073747"/>
    <w:rsid w:val="0007385B"/>
    <w:rsid w:val="000738FD"/>
    <w:rsid w:val="000739D9"/>
    <w:rsid w:val="00073CC7"/>
    <w:rsid w:val="00073D53"/>
    <w:rsid w:val="00073D9E"/>
    <w:rsid w:val="00073F9C"/>
    <w:rsid w:val="0007409E"/>
    <w:rsid w:val="00074287"/>
    <w:rsid w:val="000742B8"/>
    <w:rsid w:val="0007435A"/>
    <w:rsid w:val="000743E2"/>
    <w:rsid w:val="000746C8"/>
    <w:rsid w:val="00074BCA"/>
    <w:rsid w:val="00075281"/>
    <w:rsid w:val="00076172"/>
    <w:rsid w:val="000761D7"/>
    <w:rsid w:val="00076481"/>
    <w:rsid w:val="00076496"/>
    <w:rsid w:val="000764E8"/>
    <w:rsid w:val="0007660D"/>
    <w:rsid w:val="00076922"/>
    <w:rsid w:val="00076954"/>
    <w:rsid w:val="00076966"/>
    <w:rsid w:val="00076FBA"/>
    <w:rsid w:val="00077012"/>
    <w:rsid w:val="000776C5"/>
    <w:rsid w:val="0007774C"/>
    <w:rsid w:val="000779F7"/>
    <w:rsid w:val="00077AC5"/>
    <w:rsid w:val="00077B5E"/>
    <w:rsid w:val="00077EA9"/>
    <w:rsid w:val="0008039E"/>
    <w:rsid w:val="00080408"/>
    <w:rsid w:val="00080412"/>
    <w:rsid w:val="0008071A"/>
    <w:rsid w:val="00080782"/>
    <w:rsid w:val="00080853"/>
    <w:rsid w:val="0008091E"/>
    <w:rsid w:val="000809E9"/>
    <w:rsid w:val="00080B9D"/>
    <w:rsid w:val="00080D56"/>
    <w:rsid w:val="0008171B"/>
    <w:rsid w:val="000819DA"/>
    <w:rsid w:val="00081A17"/>
    <w:rsid w:val="00081ACB"/>
    <w:rsid w:val="000823A2"/>
    <w:rsid w:val="0008247A"/>
    <w:rsid w:val="00082582"/>
    <w:rsid w:val="00082633"/>
    <w:rsid w:val="00082731"/>
    <w:rsid w:val="000827C7"/>
    <w:rsid w:val="0008289D"/>
    <w:rsid w:val="000828C6"/>
    <w:rsid w:val="00082CE7"/>
    <w:rsid w:val="00082E89"/>
    <w:rsid w:val="00082F73"/>
    <w:rsid w:val="00082F9D"/>
    <w:rsid w:val="0008360E"/>
    <w:rsid w:val="0008388A"/>
    <w:rsid w:val="00083966"/>
    <w:rsid w:val="00083DE6"/>
    <w:rsid w:val="00083E7F"/>
    <w:rsid w:val="00083EB8"/>
    <w:rsid w:val="00083F26"/>
    <w:rsid w:val="00083FC4"/>
    <w:rsid w:val="0008407C"/>
    <w:rsid w:val="00084156"/>
    <w:rsid w:val="000844C4"/>
    <w:rsid w:val="000846CB"/>
    <w:rsid w:val="000846F4"/>
    <w:rsid w:val="00084A9A"/>
    <w:rsid w:val="00084AE8"/>
    <w:rsid w:val="00084B6E"/>
    <w:rsid w:val="00084D0A"/>
    <w:rsid w:val="00084E4E"/>
    <w:rsid w:val="00084F41"/>
    <w:rsid w:val="00085156"/>
    <w:rsid w:val="000852EA"/>
    <w:rsid w:val="00085383"/>
    <w:rsid w:val="00085500"/>
    <w:rsid w:val="00085628"/>
    <w:rsid w:val="00086511"/>
    <w:rsid w:val="000868E8"/>
    <w:rsid w:val="000868F6"/>
    <w:rsid w:val="00086D52"/>
    <w:rsid w:val="00087153"/>
    <w:rsid w:val="00087487"/>
    <w:rsid w:val="00087691"/>
    <w:rsid w:val="000876D4"/>
    <w:rsid w:val="00087764"/>
    <w:rsid w:val="0008789C"/>
    <w:rsid w:val="00087A7A"/>
    <w:rsid w:val="00087C75"/>
    <w:rsid w:val="00087C82"/>
    <w:rsid w:val="00087DFA"/>
    <w:rsid w:val="00087E7A"/>
    <w:rsid w:val="00087FDA"/>
    <w:rsid w:val="00090423"/>
    <w:rsid w:val="00090708"/>
    <w:rsid w:val="000908A3"/>
    <w:rsid w:val="00090B9C"/>
    <w:rsid w:val="00090D11"/>
    <w:rsid w:val="00090D5E"/>
    <w:rsid w:val="00090DF8"/>
    <w:rsid w:val="000911C0"/>
    <w:rsid w:val="00091244"/>
    <w:rsid w:val="000912DE"/>
    <w:rsid w:val="00091377"/>
    <w:rsid w:val="00091495"/>
    <w:rsid w:val="0009157B"/>
    <w:rsid w:val="000915C6"/>
    <w:rsid w:val="000917FD"/>
    <w:rsid w:val="00091839"/>
    <w:rsid w:val="00091996"/>
    <w:rsid w:val="000919A9"/>
    <w:rsid w:val="00091A03"/>
    <w:rsid w:val="00091A72"/>
    <w:rsid w:val="00091BA6"/>
    <w:rsid w:val="00091BDF"/>
    <w:rsid w:val="00091CC9"/>
    <w:rsid w:val="00091CFD"/>
    <w:rsid w:val="00091D93"/>
    <w:rsid w:val="00091F23"/>
    <w:rsid w:val="000920CC"/>
    <w:rsid w:val="00092332"/>
    <w:rsid w:val="0009280D"/>
    <w:rsid w:val="00092855"/>
    <w:rsid w:val="000928CD"/>
    <w:rsid w:val="00092984"/>
    <w:rsid w:val="00092A32"/>
    <w:rsid w:val="00092B65"/>
    <w:rsid w:val="00092E87"/>
    <w:rsid w:val="00092EB2"/>
    <w:rsid w:val="00093260"/>
    <w:rsid w:val="000934B6"/>
    <w:rsid w:val="0009354F"/>
    <w:rsid w:val="000935F4"/>
    <w:rsid w:val="00093694"/>
    <w:rsid w:val="000939AA"/>
    <w:rsid w:val="00093A86"/>
    <w:rsid w:val="00093D1D"/>
    <w:rsid w:val="00093D2F"/>
    <w:rsid w:val="00093E1D"/>
    <w:rsid w:val="00093EA1"/>
    <w:rsid w:val="000942E4"/>
    <w:rsid w:val="00094537"/>
    <w:rsid w:val="000945F7"/>
    <w:rsid w:val="000947DD"/>
    <w:rsid w:val="00094BB3"/>
    <w:rsid w:val="00094C4E"/>
    <w:rsid w:val="00095063"/>
    <w:rsid w:val="000955D7"/>
    <w:rsid w:val="000957F5"/>
    <w:rsid w:val="000958BB"/>
    <w:rsid w:val="00095CE6"/>
    <w:rsid w:val="00096103"/>
    <w:rsid w:val="00096304"/>
    <w:rsid w:val="000964D0"/>
    <w:rsid w:val="000965CC"/>
    <w:rsid w:val="000966CF"/>
    <w:rsid w:val="000967C5"/>
    <w:rsid w:val="000969B3"/>
    <w:rsid w:val="00096AD3"/>
    <w:rsid w:val="00096D5C"/>
    <w:rsid w:val="00096DA6"/>
    <w:rsid w:val="00096DAB"/>
    <w:rsid w:val="00096FA5"/>
    <w:rsid w:val="000973DC"/>
    <w:rsid w:val="000975D6"/>
    <w:rsid w:val="000975E4"/>
    <w:rsid w:val="000976F3"/>
    <w:rsid w:val="00097716"/>
    <w:rsid w:val="000977C8"/>
    <w:rsid w:val="00097889"/>
    <w:rsid w:val="00097BC4"/>
    <w:rsid w:val="00097CF5"/>
    <w:rsid w:val="00097D3B"/>
    <w:rsid w:val="000A0248"/>
    <w:rsid w:val="000A026B"/>
    <w:rsid w:val="000A0271"/>
    <w:rsid w:val="000A0577"/>
    <w:rsid w:val="000A0735"/>
    <w:rsid w:val="000A07BC"/>
    <w:rsid w:val="000A0AE1"/>
    <w:rsid w:val="000A0DC0"/>
    <w:rsid w:val="000A0F34"/>
    <w:rsid w:val="000A11D8"/>
    <w:rsid w:val="000A1424"/>
    <w:rsid w:val="000A1541"/>
    <w:rsid w:val="000A1608"/>
    <w:rsid w:val="000A1731"/>
    <w:rsid w:val="000A1A35"/>
    <w:rsid w:val="000A1C5C"/>
    <w:rsid w:val="000A1E4D"/>
    <w:rsid w:val="000A1EBC"/>
    <w:rsid w:val="000A2170"/>
    <w:rsid w:val="000A21AD"/>
    <w:rsid w:val="000A21B5"/>
    <w:rsid w:val="000A221A"/>
    <w:rsid w:val="000A2800"/>
    <w:rsid w:val="000A2998"/>
    <w:rsid w:val="000A29B5"/>
    <w:rsid w:val="000A2A79"/>
    <w:rsid w:val="000A2CA0"/>
    <w:rsid w:val="000A2CD7"/>
    <w:rsid w:val="000A2E70"/>
    <w:rsid w:val="000A33AC"/>
    <w:rsid w:val="000A340D"/>
    <w:rsid w:val="000A3547"/>
    <w:rsid w:val="000A356C"/>
    <w:rsid w:val="000A381B"/>
    <w:rsid w:val="000A3866"/>
    <w:rsid w:val="000A3955"/>
    <w:rsid w:val="000A396F"/>
    <w:rsid w:val="000A3AAA"/>
    <w:rsid w:val="000A3B58"/>
    <w:rsid w:val="000A3BA8"/>
    <w:rsid w:val="000A3D9A"/>
    <w:rsid w:val="000A468C"/>
    <w:rsid w:val="000A4A74"/>
    <w:rsid w:val="000A4AA1"/>
    <w:rsid w:val="000A4BFD"/>
    <w:rsid w:val="000A4C69"/>
    <w:rsid w:val="000A4DEE"/>
    <w:rsid w:val="000A4FD5"/>
    <w:rsid w:val="000A5289"/>
    <w:rsid w:val="000A52D5"/>
    <w:rsid w:val="000A5443"/>
    <w:rsid w:val="000A58F5"/>
    <w:rsid w:val="000A5A5E"/>
    <w:rsid w:val="000A5A61"/>
    <w:rsid w:val="000A5D53"/>
    <w:rsid w:val="000A5DB5"/>
    <w:rsid w:val="000A5F57"/>
    <w:rsid w:val="000A6039"/>
    <w:rsid w:val="000A64F9"/>
    <w:rsid w:val="000A6633"/>
    <w:rsid w:val="000A6754"/>
    <w:rsid w:val="000A6C37"/>
    <w:rsid w:val="000A6EAA"/>
    <w:rsid w:val="000A7646"/>
    <w:rsid w:val="000A77D4"/>
    <w:rsid w:val="000A7889"/>
    <w:rsid w:val="000A78F7"/>
    <w:rsid w:val="000A79E1"/>
    <w:rsid w:val="000A7A2C"/>
    <w:rsid w:val="000A7B3B"/>
    <w:rsid w:val="000A7BF7"/>
    <w:rsid w:val="000A7C33"/>
    <w:rsid w:val="000A7EEA"/>
    <w:rsid w:val="000A7F88"/>
    <w:rsid w:val="000A7FA2"/>
    <w:rsid w:val="000B0066"/>
    <w:rsid w:val="000B013F"/>
    <w:rsid w:val="000B0253"/>
    <w:rsid w:val="000B088A"/>
    <w:rsid w:val="000B0AD4"/>
    <w:rsid w:val="000B0B79"/>
    <w:rsid w:val="000B0DE6"/>
    <w:rsid w:val="000B10E1"/>
    <w:rsid w:val="000B1113"/>
    <w:rsid w:val="000B13E4"/>
    <w:rsid w:val="000B1477"/>
    <w:rsid w:val="000B1565"/>
    <w:rsid w:val="000B15A1"/>
    <w:rsid w:val="000B15E1"/>
    <w:rsid w:val="000B1869"/>
    <w:rsid w:val="000B1ADC"/>
    <w:rsid w:val="000B1DFB"/>
    <w:rsid w:val="000B1E3F"/>
    <w:rsid w:val="000B1F8D"/>
    <w:rsid w:val="000B2175"/>
    <w:rsid w:val="000B22A4"/>
    <w:rsid w:val="000B241C"/>
    <w:rsid w:val="000B24A1"/>
    <w:rsid w:val="000B24BA"/>
    <w:rsid w:val="000B2825"/>
    <w:rsid w:val="000B2884"/>
    <w:rsid w:val="000B2940"/>
    <w:rsid w:val="000B296D"/>
    <w:rsid w:val="000B2A8B"/>
    <w:rsid w:val="000B2BCE"/>
    <w:rsid w:val="000B2E0F"/>
    <w:rsid w:val="000B2E18"/>
    <w:rsid w:val="000B2E6D"/>
    <w:rsid w:val="000B2F19"/>
    <w:rsid w:val="000B3122"/>
    <w:rsid w:val="000B32F0"/>
    <w:rsid w:val="000B33D7"/>
    <w:rsid w:val="000B33E7"/>
    <w:rsid w:val="000B36D8"/>
    <w:rsid w:val="000B3826"/>
    <w:rsid w:val="000B3A28"/>
    <w:rsid w:val="000B410E"/>
    <w:rsid w:val="000B43E6"/>
    <w:rsid w:val="000B4903"/>
    <w:rsid w:val="000B4946"/>
    <w:rsid w:val="000B4B68"/>
    <w:rsid w:val="000B510C"/>
    <w:rsid w:val="000B5138"/>
    <w:rsid w:val="000B5338"/>
    <w:rsid w:val="000B5705"/>
    <w:rsid w:val="000B5874"/>
    <w:rsid w:val="000B588F"/>
    <w:rsid w:val="000B59A3"/>
    <w:rsid w:val="000B5B84"/>
    <w:rsid w:val="000B5B87"/>
    <w:rsid w:val="000B5EA9"/>
    <w:rsid w:val="000B6324"/>
    <w:rsid w:val="000B651F"/>
    <w:rsid w:val="000B657F"/>
    <w:rsid w:val="000B6D0E"/>
    <w:rsid w:val="000B6EE6"/>
    <w:rsid w:val="000B7246"/>
    <w:rsid w:val="000B7252"/>
    <w:rsid w:val="000B752C"/>
    <w:rsid w:val="000B78D7"/>
    <w:rsid w:val="000B7A5A"/>
    <w:rsid w:val="000B7A67"/>
    <w:rsid w:val="000B7B5C"/>
    <w:rsid w:val="000B7C73"/>
    <w:rsid w:val="000B7EE5"/>
    <w:rsid w:val="000B7FED"/>
    <w:rsid w:val="000C0113"/>
    <w:rsid w:val="000C0271"/>
    <w:rsid w:val="000C02BB"/>
    <w:rsid w:val="000C02E9"/>
    <w:rsid w:val="000C0567"/>
    <w:rsid w:val="000C0792"/>
    <w:rsid w:val="000C07FC"/>
    <w:rsid w:val="000C08BE"/>
    <w:rsid w:val="000C0D48"/>
    <w:rsid w:val="000C0D9A"/>
    <w:rsid w:val="000C11F2"/>
    <w:rsid w:val="000C176C"/>
    <w:rsid w:val="000C1CC6"/>
    <w:rsid w:val="000C1D51"/>
    <w:rsid w:val="000C1E2D"/>
    <w:rsid w:val="000C1EEA"/>
    <w:rsid w:val="000C1F23"/>
    <w:rsid w:val="000C22E6"/>
    <w:rsid w:val="000C230E"/>
    <w:rsid w:val="000C2586"/>
    <w:rsid w:val="000C2778"/>
    <w:rsid w:val="000C29FA"/>
    <w:rsid w:val="000C2A14"/>
    <w:rsid w:val="000C2B3B"/>
    <w:rsid w:val="000C2BE6"/>
    <w:rsid w:val="000C3043"/>
    <w:rsid w:val="000C3148"/>
    <w:rsid w:val="000C3603"/>
    <w:rsid w:val="000C3616"/>
    <w:rsid w:val="000C3830"/>
    <w:rsid w:val="000C3853"/>
    <w:rsid w:val="000C38E6"/>
    <w:rsid w:val="000C39C0"/>
    <w:rsid w:val="000C39CD"/>
    <w:rsid w:val="000C3B8F"/>
    <w:rsid w:val="000C3DA0"/>
    <w:rsid w:val="000C3F5C"/>
    <w:rsid w:val="000C4020"/>
    <w:rsid w:val="000C40E5"/>
    <w:rsid w:val="000C4101"/>
    <w:rsid w:val="000C41F5"/>
    <w:rsid w:val="000C420A"/>
    <w:rsid w:val="000C4603"/>
    <w:rsid w:val="000C4723"/>
    <w:rsid w:val="000C4D71"/>
    <w:rsid w:val="000C4DE3"/>
    <w:rsid w:val="000C4F82"/>
    <w:rsid w:val="000C50F4"/>
    <w:rsid w:val="000C51A2"/>
    <w:rsid w:val="000C52DC"/>
    <w:rsid w:val="000C5336"/>
    <w:rsid w:val="000C57A7"/>
    <w:rsid w:val="000C5B03"/>
    <w:rsid w:val="000C5BED"/>
    <w:rsid w:val="000C5E57"/>
    <w:rsid w:val="000C61CE"/>
    <w:rsid w:val="000C6307"/>
    <w:rsid w:val="000C6459"/>
    <w:rsid w:val="000C6834"/>
    <w:rsid w:val="000C69A7"/>
    <w:rsid w:val="000C6A59"/>
    <w:rsid w:val="000C6C4E"/>
    <w:rsid w:val="000C6C61"/>
    <w:rsid w:val="000C701A"/>
    <w:rsid w:val="000C7065"/>
    <w:rsid w:val="000C712C"/>
    <w:rsid w:val="000C7280"/>
    <w:rsid w:val="000C74A8"/>
    <w:rsid w:val="000C753C"/>
    <w:rsid w:val="000C761E"/>
    <w:rsid w:val="000C7A38"/>
    <w:rsid w:val="000C7BE8"/>
    <w:rsid w:val="000C7CCD"/>
    <w:rsid w:val="000C7D48"/>
    <w:rsid w:val="000C7FFB"/>
    <w:rsid w:val="000D014D"/>
    <w:rsid w:val="000D01AD"/>
    <w:rsid w:val="000D0216"/>
    <w:rsid w:val="000D0342"/>
    <w:rsid w:val="000D0637"/>
    <w:rsid w:val="000D096A"/>
    <w:rsid w:val="000D162C"/>
    <w:rsid w:val="000D173A"/>
    <w:rsid w:val="000D17D4"/>
    <w:rsid w:val="000D183A"/>
    <w:rsid w:val="000D1CB9"/>
    <w:rsid w:val="000D1D70"/>
    <w:rsid w:val="000D1E28"/>
    <w:rsid w:val="000D1FCF"/>
    <w:rsid w:val="000D2168"/>
    <w:rsid w:val="000D23FC"/>
    <w:rsid w:val="000D245E"/>
    <w:rsid w:val="000D2619"/>
    <w:rsid w:val="000D2747"/>
    <w:rsid w:val="000D29B5"/>
    <w:rsid w:val="000D29DB"/>
    <w:rsid w:val="000D2AB8"/>
    <w:rsid w:val="000D300F"/>
    <w:rsid w:val="000D3214"/>
    <w:rsid w:val="000D3492"/>
    <w:rsid w:val="000D35F1"/>
    <w:rsid w:val="000D37E0"/>
    <w:rsid w:val="000D3B12"/>
    <w:rsid w:val="000D3BEC"/>
    <w:rsid w:val="000D3EC6"/>
    <w:rsid w:val="000D44F0"/>
    <w:rsid w:val="000D4530"/>
    <w:rsid w:val="000D4DC7"/>
    <w:rsid w:val="000D4EC0"/>
    <w:rsid w:val="000D4F29"/>
    <w:rsid w:val="000D4FBD"/>
    <w:rsid w:val="000D5032"/>
    <w:rsid w:val="000D5118"/>
    <w:rsid w:val="000D5168"/>
    <w:rsid w:val="000D52A8"/>
    <w:rsid w:val="000D5483"/>
    <w:rsid w:val="000D5713"/>
    <w:rsid w:val="000D58EC"/>
    <w:rsid w:val="000D59CA"/>
    <w:rsid w:val="000D59E2"/>
    <w:rsid w:val="000D5AC8"/>
    <w:rsid w:val="000D5B6F"/>
    <w:rsid w:val="000D5C05"/>
    <w:rsid w:val="000D5CED"/>
    <w:rsid w:val="000D5F38"/>
    <w:rsid w:val="000D6180"/>
    <w:rsid w:val="000D62D4"/>
    <w:rsid w:val="000D6338"/>
    <w:rsid w:val="000D6496"/>
    <w:rsid w:val="000D651E"/>
    <w:rsid w:val="000D66CD"/>
    <w:rsid w:val="000D67AD"/>
    <w:rsid w:val="000D6824"/>
    <w:rsid w:val="000D694A"/>
    <w:rsid w:val="000D7495"/>
    <w:rsid w:val="000D75EC"/>
    <w:rsid w:val="000D7699"/>
    <w:rsid w:val="000D77A3"/>
    <w:rsid w:val="000D7A7E"/>
    <w:rsid w:val="000D7F1B"/>
    <w:rsid w:val="000E0295"/>
    <w:rsid w:val="000E07FA"/>
    <w:rsid w:val="000E0887"/>
    <w:rsid w:val="000E0999"/>
    <w:rsid w:val="000E0DDD"/>
    <w:rsid w:val="000E0F28"/>
    <w:rsid w:val="000E104C"/>
    <w:rsid w:val="000E13C1"/>
    <w:rsid w:val="000E1437"/>
    <w:rsid w:val="000E14C6"/>
    <w:rsid w:val="000E1635"/>
    <w:rsid w:val="000E1BE0"/>
    <w:rsid w:val="000E1CFC"/>
    <w:rsid w:val="000E1D89"/>
    <w:rsid w:val="000E2085"/>
    <w:rsid w:val="000E23A8"/>
    <w:rsid w:val="000E253E"/>
    <w:rsid w:val="000E27C3"/>
    <w:rsid w:val="000E29C6"/>
    <w:rsid w:val="000E2C93"/>
    <w:rsid w:val="000E2F01"/>
    <w:rsid w:val="000E2F2B"/>
    <w:rsid w:val="000E2F65"/>
    <w:rsid w:val="000E308F"/>
    <w:rsid w:val="000E30E3"/>
    <w:rsid w:val="000E31D6"/>
    <w:rsid w:val="000E36CD"/>
    <w:rsid w:val="000E3983"/>
    <w:rsid w:val="000E3BFF"/>
    <w:rsid w:val="000E3DCA"/>
    <w:rsid w:val="000E40F7"/>
    <w:rsid w:val="000E4305"/>
    <w:rsid w:val="000E451B"/>
    <w:rsid w:val="000E4536"/>
    <w:rsid w:val="000E47A7"/>
    <w:rsid w:val="000E49FA"/>
    <w:rsid w:val="000E4BBA"/>
    <w:rsid w:val="000E5082"/>
    <w:rsid w:val="000E5A63"/>
    <w:rsid w:val="000E5A7C"/>
    <w:rsid w:val="000E5EB5"/>
    <w:rsid w:val="000E60F1"/>
    <w:rsid w:val="000E6127"/>
    <w:rsid w:val="000E61E0"/>
    <w:rsid w:val="000E626E"/>
    <w:rsid w:val="000E6599"/>
    <w:rsid w:val="000E659B"/>
    <w:rsid w:val="000E67B1"/>
    <w:rsid w:val="000E69AF"/>
    <w:rsid w:val="000E6C9F"/>
    <w:rsid w:val="000E6F20"/>
    <w:rsid w:val="000E71AE"/>
    <w:rsid w:val="000E783C"/>
    <w:rsid w:val="000E786D"/>
    <w:rsid w:val="000E7893"/>
    <w:rsid w:val="000E78FF"/>
    <w:rsid w:val="000E799E"/>
    <w:rsid w:val="000E79E5"/>
    <w:rsid w:val="000E79F4"/>
    <w:rsid w:val="000E7AB9"/>
    <w:rsid w:val="000E7B8D"/>
    <w:rsid w:val="000E7D3D"/>
    <w:rsid w:val="000E7D4C"/>
    <w:rsid w:val="000E7DD7"/>
    <w:rsid w:val="000E7F15"/>
    <w:rsid w:val="000F017B"/>
    <w:rsid w:val="000F01F7"/>
    <w:rsid w:val="000F03DE"/>
    <w:rsid w:val="000F09CF"/>
    <w:rsid w:val="000F0EBB"/>
    <w:rsid w:val="000F12B4"/>
    <w:rsid w:val="000F1734"/>
    <w:rsid w:val="000F179C"/>
    <w:rsid w:val="000F17A4"/>
    <w:rsid w:val="000F17CF"/>
    <w:rsid w:val="000F1A32"/>
    <w:rsid w:val="000F1BD9"/>
    <w:rsid w:val="000F1FD8"/>
    <w:rsid w:val="000F2327"/>
    <w:rsid w:val="000F2763"/>
    <w:rsid w:val="000F279D"/>
    <w:rsid w:val="000F2897"/>
    <w:rsid w:val="000F28A9"/>
    <w:rsid w:val="000F29FB"/>
    <w:rsid w:val="000F2EEC"/>
    <w:rsid w:val="000F32C1"/>
    <w:rsid w:val="000F358A"/>
    <w:rsid w:val="000F3A18"/>
    <w:rsid w:val="000F3AC1"/>
    <w:rsid w:val="000F3C33"/>
    <w:rsid w:val="000F3D1B"/>
    <w:rsid w:val="000F3FE3"/>
    <w:rsid w:val="000F4417"/>
    <w:rsid w:val="000F459A"/>
    <w:rsid w:val="000F48E2"/>
    <w:rsid w:val="000F5081"/>
    <w:rsid w:val="000F53A4"/>
    <w:rsid w:val="000F544C"/>
    <w:rsid w:val="000F5534"/>
    <w:rsid w:val="000F5F6B"/>
    <w:rsid w:val="000F633E"/>
    <w:rsid w:val="000F637E"/>
    <w:rsid w:val="000F64A6"/>
    <w:rsid w:val="000F681F"/>
    <w:rsid w:val="000F6B48"/>
    <w:rsid w:val="000F6E8D"/>
    <w:rsid w:val="000F6E9F"/>
    <w:rsid w:val="000F704D"/>
    <w:rsid w:val="000F72BC"/>
    <w:rsid w:val="000F7335"/>
    <w:rsid w:val="000F7380"/>
    <w:rsid w:val="000F74AA"/>
    <w:rsid w:val="000F76C8"/>
    <w:rsid w:val="000F7D52"/>
    <w:rsid w:val="000F7DC2"/>
    <w:rsid w:val="000F7E08"/>
    <w:rsid w:val="000F7E23"/>
    <w:rsid w:val="0010008C"/>
    <w:rsid w:val="001001ED"/>
    <w:rsid w:val="001004FF"/>
    <w:rsid w:val="0010051A"/>
    <w:rsid w:val="0010051C"/>
    <w:rsid w:val="00100603"/>
    <w:rsid w:val="001006EC"/>
    <w:rsid w:val="001007A6"/>
    <w:rsid w:val="00100991"/>
    <w:rsid w:val="00100BAF"/>
    <w:rsid w:val="00100D0C"/>
    <w:rsid w:val="00100E91"/>
    <w:rsid w:val="00100EA6"/>
    <w:rsid w:val="00100F78"/>
    <w:rsid w:val="00101393"/>
    <w:rsid w:val="0010164F"/>
    <w:rsid w:val="00101842"/>
    <w:rsid w:val="00101C78"/>
    <w:rsid w:val="00101EAC"/>
    <w:rsid w:val="00101FB9"/>
    <w:rsid w:val="00102204"/>
    <w:rsid w:val="00102604"/>
    <w:rsid w:val="0010273A"/>
    <w:rsid w:val="0010287B"/>
    <w:rsid w:val="001029D9"/>
    <w:rsid w:val="00102B64"/>
    <w:rsid w:val="00102D1D"/>
    <w:rsid w:val="0010336C"/>
    <w:rsid w:val="0010339B"/>
    <w:rsid w:val="0010369D"/>
    <w:rsid w:val="00103754"/>
    <w:rsid w:val="00103908"/>
    <w:rsid w:val="00103C51"/>
    <w:rsid w:val="0010424A"/>
    <w:rsid w:val="001045CA"/>
    <w:rsid w:val="00104843"/>
    <w:rsid w:val="00104A82"/>
    <w:rsid w:val="00104BE4"/>
    <w:rsid w:val="00104C73"/>
    <w:rsid w:val="00104CAB"/>
    <w:rsid w:val="00105028"/>
    <w:rsid w:val="00105183"/>
    <w:rsid w:val="001051B4"/>
    <w:rsid w:val="001054FD"/>
    <w:rsid w:val="001057EB"/>
    <w:rsid w:val="00105A7B"/>
    <w:rsid w:val="00105C94"/>
    <w:rsid w:val="00105F42"/>
    <w:rsid w:val="00105FFD"/>
    <w:rsid w:val="00106182"/>
    <w:rsid w:val="00106354"/>
    <w:rsid w:val="0010687D"/>
    <w:rsid w:val="001069AD"/>
    <w:rsid w:val="00106B76"/>
    <w:rsid w:val="00106C71"/>
    <w:rsid w:val="00106D98"/>
    <w:rsid w:val="00106E67"/>
    <w:rsid w:val="00106F8A"/>
    <w:rsid w:val="001070E4"/>
    <w:rsid w:val="00107525"/>
    <w:rsid w:val="00107776"/>
    <w:rsid w:val="00107940"/>
    <w:rsid w:val="001079D6"/>
    <w:rsid w:val="00107AC8"/>
    <w:rsid w:val="00107B08"/>
    <w:rsid w:val="00107D8C"/>
    <w:rsid w:val="00107FD4"/>
    <w:rsid w:val="001103FB"/>
    <w:rsid w:val="001107D1"/>
    <w:rsid w:val="001108AD"/>
    <w:rsid w:val="00110BA0"/>
    <w:rsid w:val="00110D83"/>
    <w:rsid w:val="00110EE8"/>
    <w:rsid w:val="001110C7"/>
    <w:rsid w:val="001112BC"/>
    <w:rsid w:val="00111366"/>
    <w:rsid w:val="00111518"/>
    <w:rsid w:val="0011185B"/>
    <w:rsid w:val="001119F5"/>
    <w:rsid w:val="00111AB4"/>
    <w:rsid w:val="00111B88"/>
    <w:rsid w:val="00111D14"/>
    <w:rsid w:val="00111F13"/>
    <w:rsid w:val="00112458"/>
    <w:rsid w:val="00112484"/>
    <w:rsid w:val="0011268C"/>
    <w:rsid w:val="0011291E"/>
    <w:rsid w:val="00112A2D"/>
    <w:rsid w:val="00112B39"/>
    <w:rsid w:val="00112C16"/>
    <w:rsid w:val="00112D79"/>
    <w:rsid w:val="00112D8C"/>
    <w:rsid w:val="00112E14"/>
    <w:rsid w:val="00112E5C"/>
    <w:rsid w:val="0011331A"/>
    <w:rsid w:val="0011375C"/>
    <w:rsid w:val="0011375F"/>
    <w:rsid w:val="001137BF"/>
    <w:rsid w:val="00113972"/>
    <w:rsid w:val="001139C2"/>
    <w:rsid w:val="00113BBF"/>
    <w:rsid w:val="00113C53"/>
    <w:rsid w:val="00113C8F"/>
    <w:rsid w:val="00113D88"/>
    <w:rsid w:val="00114276"/>
    <w:rsid w:val="001144A7"/>
    <w:rsid w:val="00114612"/>
    <w:rsid w:val="001146AF"/>
    <w:rsid w:val="00114889"/>
    <w:rsid w:val="001148F6"/>
    <w:rsid w:val="0011499E"/>
    <w:rsid w:val="00114A3A"/>
    <w:rsid w:val="00114CF0"/>
    <w:rsid w:val="00115018"/>
    <w:rsid w:val="00115125"/>
    <w:rsid w:val="001151C5"/>
    <w:rsid w:val="00115358"/>
    <w:rsid w:val="00115550"/>
    <w:rsid w:val="00115571"/>
    <w:rsid w:val="0011575F"/>
    <w:rsid w:val="00115964"/>
    <w:rsid w:val="0011599A"/>
    <w:rsid w:val="001162BC"/>
    <w:rsid w:val="0011648D"/>
    <w:rsid w:val="001169E3"/>
    <w:rsid w:val="00116D53"/>
    <w:rsid w:val="00117002"/>
    <w:rsid w:val="001172C3"/>
    <w:rsid w:val="0011730A"/>
    <w:rsid w:val="0011736A"/>
    <w:rsid w:val="0011755F"/>
    <w:rsid w:val="00117604"/>
    <w:rsid w:val="001179CA"/>
    <w:rsid w:val="00117C5E"/>
    <w:rsid w:val="00120179"/>
    <w:rsid w:val="00120287"/>
    <w:rsid w:val="00120514"/>
    <w:rsid w:val="0012052E"/>
    <w:rsid w:val="0012054C"/>
    <w:rsid w:val="00120558"/>
    <w:rsid w:val="001206D8"/>
    <w:rsid w:val="001207EE"/>
    <w:rsid w:val="00120944"/>
    <w:rsid w:val="0012098A"/>
    <w:rsid w:val="001209F5"/>
    <w:rsid w:val="00120A2C"/>
    <w:rsid w:val="00120B6F"/>
    <w:rsid w:val="00121314"/>
    <w:rsid w:val="001213AE"/>
    <w:rsid w:val="001214F1"/>
    <w:rsid w:val="001218A5"/>
    <w:rsid w:val="00121AA4"/>
    <w:rsid w:val="00121CC1"/>
    <w:rsid w:val="00121CFD"/>
    <w:rsid w:val="00121E32"/>
    <w:rsid w:val="00121E46"/>
    <w:rsid w:val="00121FC2"/>
    <w:rsid w:val="001220DF"/>
    <w:rsid w:val="00122143"/>
    <w:rsid w:val="00122DA9"/>
    <w:rsid w:val="00122F8F"/>
    <w:rsid w:val="00122FEB"/>
    <w:rsid w:val="00123463"/>
    <w:rsid w:val="00123545"/>
    <w:rsid w:val="00123593"/>
    <w:rsid w:val="001235D2"/>
    <w:rsid w:val="0012370B"/>
    <w:rsid w:val="0012374A"/>
    <w:rsid w:val="00123971"/>
    <w:rsid w:val="001239A0"/>
    <w:rsid w:val="00123A1A"/>
    <w:rsid w:val="00123B78"/>
    <w:rsid w:val="00123C05"/>
    <w:rsid w:val="00123E4B"/>
    <w:rsid w:val="00123E88"/>
    <w:rsid w:val="00123F02"/>
    <w:rsid w:val="00123F0B"/>
    <w:rsid w:val="00124294"/>
    <w:rsid w:val="001245E3"/>
    <w:rsid w:val="00124E20"/>
    <w:rsid w:val="0012500A"/>
    <w:rsid w:val="00125049"/>
    <w:rsid w:val="00125241"/>
    <w:rsid w:val="00125399"/>
    <w:rsid w:val="0012549F"/>
    <w:rsid w:val="00125516"/>
    <w:rsid w:val="00125574"/>
    <w:rsid w:val="001257FC"/>
    <w:rsid w:val="00125914"/>
    <w:rsid w:val="001259D8"/>
    <w:rsid w:val="00125A34"/>
    <w:rsid w:val="00125D5B"/>
    <w:rsid w:val="00126177"/>
    <w:rsid w:val="00126286"/>
    <w:rsid w:val="00126368"/>
    <w:rsid w:val="0012653B"/>
    <w:rsid w:val="0012656E"/>
    <w:rsid w:val="00126604"/>
    <w:rsid w:val="00126641"/>
    <w:rsid w:val="00126856"/>
    <w:rsid w:val="001269B8"/>
    <w:rsid w:val="00126A65"/>
    <w:rsid w:val="00126EAB"/>
    <w:rsid w:val="00127059"/>
    <w:rsid w:val="0012721E"/>
    <w:rsid w:val="00127347"/>
    <w:rsid w:val="0012734F"/>
    <w:rsid w:val="001273A9"/>
    <w:rsid w:val="001274C1"/>
    <w:rsid w:val="0012770B"/>
    <w:rsid w:val="00127896"/>
    <w:rsid w:val="001278DD"/>
    <w:rsid w:val="00127B10"/>
    <w:rsid w:val="00127B2B"/>
    <w:rsid w:val="00127ECD"/>
    <w:rsid w:val="00127F1B"/>
    <w:rsid w:val="00127F85"/>
    <w:rsid w:val="001302CC"/>
    <w:rsid w:val="001304B2"/>
    <w:rsid w:val="0013050B"/>
    <w:rsid w:val="001305A7"/>
    <w:rsid w:val="0013083A"/>
    <w:rsid w:val="00130B14"/>
    <w:rsid w:val="00130E55"/>
    <w:rsid w:val="00130E92"/>
    <w:rsid w:val="00130F01"/>
    <w:rsid w:val="00130FA5"/>
    <w:rsid w:val="0013184A"/>
    <w:rsid w:val="00131920"/>
    <w:rsid w:val="00131BED"/>
    <w:rsid w:val="00131CCF"/>
    <w:rsid w:val="00132375"/>
    <w:rsid w:val="00132896"/>
    <w:rsid w:val="0013299B"/>
    <w:rsid w:val="00132CC7"/>
    <w:rsid w:val="00132D08"/>
    <w:rsid w:val="00132E1A"/>
    <w:rsid w:val="00132F98"/>
    <w:rsid w:val="0013300B"/>
    <w:rsid w:val="00133199"/>
    <w:rsid w:val="00133DDE"/>
    <w:rsid w:val="00133F0E"/>
    <w:rsid w:val="0013409D"/>
    <w:rsid w:val="001340D0"/>
    <w:rsid w:val="00134190"/>
    <w:rsid w:val="001341DC"/>
    <w:rsid w:val="001341F5"/>
    <w:rsid w:val="00134289"/>
    <w:rsid w:val="001345DF"/>
    <w:rsid w:val="00134B23"/>
    <w:rsid w:val="00134C44"/>
    <w:rsid w:val="00134EAC"/>
    <w:rsid w:val="001352AC"/>
    <w:rsid w:val="001355D4"/>
    <w:rsid w:val="0013588E"/>
    <w:rsid w:val="00135A69"/>
    <w:rsid w:val="00135C35"/>
    <w:rsid w:val="00135C8E"/>
    <w:rsid w:val="00135DCE"/>
    <w:rsid w:val="0013630B"/>
    <w:rsid w:val="0013646E"/>
    <w:rsid w:val="001364EB"/>
    <w:rsid w:val="00136734"/>
    <w:rsid w:val="001367EF"/>
    <w:rsid w:val="0013693A"/>
    <w:rsid w:val="00136A72"/>
    <w:rsid w:val="00136B8F"/>
    <w:rsid w:val="00136DDB"/>
    <w:rsid w:val="00136EAE"/>
    <w:rsid w:val="00136FE7"/>
    <w:rsid w:val="0013763C"/>
    <w:rsid w:val="001376FD"/>
    <w:rsid w:val="001377AA"/>
    <w:rsid w:val="001378CA"/>
    <w:rsid w:val="00137F2C"/>
    <w:rsid w:val="001402EA"/>
    <w:rsid w:val="001404A5"/>
    <w:rsid w:val="00140A2C"/>
    <w:rsid w:val="00140A49"/>
    <w:rsid w:val="00140E54"/>
    <w:rsid w:val="00141158"/>
    <w:rsid w:val="0014149D"/>
    <w:rsid w:val="00141617"/>
    <w:rsid w:val="00141840"/>
    <w:rsid w:val="00141D65"/>
    <w:rsid w:val="00142078"/>
    <w:rsid w:val="00142285"/>
    <w:rsid w:val="0014240A"/>
    <w:rsid w:val="0014243F"/>
    <w:rsid w:val="0014270E"/>
    <w:rsid w:val="00142BA0"/>
    <w:rsid w:val="00142C35"/>
    <w:rsid w:val="00142CCC"/>
    <w:rsid w:val="00142D17"/>
    <w:rsid w:val="00142D95"/>
    <w:rsid w:val="001433F1"/>
    <w:rsid w:val="00143417"/>
    <w:rsid w:val="001434EE"/>
    <w:rsid w:val="0014353D"/>
    <w:rsid w:val="00143B3D"/>
    <w:rsid w:val="00143B65"/>
    <w:rsid w:val="00143C24"/>
    <w:rsid w:val="00143DB7"/>
    <w:rsid w:val="00143EDE"/>
    <w:rsid w:val="00143F7E"/>
    <w:rsid w:val="00143F9D"/>
    <w:rsid w:val="001440C8"/>
    <w:rsid w:val="0014442A"/>
    <w:rsid w:val="001445CC"/>
    <w:rsid w:val="00144A9C"/>
    <w:rsid w:val="00144FBB"/>
    <w:rsid w:val="001452D8"/>
    <w:rsid w:val="001456B9"/>
    <w:rsid w:val="0014571D"/>
    <w:rsid w:val="00145B04"/>
    <w:rsid w:val="00145C02"/>
    <w:rsid w:val="00145C11"/>
    <w:rsid w:val="00145FD7"/>
    <w:rsid w:val="0014603E"/>
    <w:rsid w:val="001462CE"/>
    <w:rsid w:val="0014652E"/>
    <w:rsid w:val="0014653F"/>
    <w:rsid w:val="00146564"/>
    <w:rsid w:val="001465CA"/>
    <w:rsid w:val="0014678F"/>
    <w:rsid w:val="0014696A"/>
    <w:rsid w:val="00146F8A"/>
    <w:rsid w:val="00147101"/>
    <w:rsid w:val="00147143"/>
    <w:rsid w:val="001471EB"/>
    <w:rsid w:val="001474E0"/>
    <w:rsid w:val="001475F0"/>
    <w:rsid w:val="001476A9"/>
    <w:rsid w:val="00147887"/>
    <w:rsid w:val="00147B6F"/>
    <w:rsid w:val="00147CCE"/>
    <w:rsid w:val="00150674"/>
    <w:rsid w:val="00150827"/>
    <w:rsid w:val="00150976"/>
    <w:rsid w:val="00150DE1"/>
    <w:rsid w:val="00150F83"/>
    <w:rsid w:val="00151191"/>
    <w:rsid w:val="0015122D"/>
    <w:rsid w:val="0015133F"/>
    <w:rsid w:val="00151613"/>
    <w:rsid w:val="00151811"/>
    <w:rsid w:val="00151ADB"/>
    <w:rsid w:val="00151B9F"/>
    <w:rsid w:val="00151E3B"/>
    <w:rsid w:val="00152461"/>
    <w:rsid w:val="001525D1"/>
    <w:rsid w:val="00152881"/>
    <w:rsid w:val="00152B74"/>
    <w:rsid w:val="00152BB3"/>
    <w:rsid w:val="00152C45"/>
    <w:rsid w:val="00152C49"/>
    <w:rsid w:val="00152CC5"/>
    <w:rsid w:val="00152D32"/>
    <w:rsid w:val="00152D72"/>
    <w:rsid w:val="00152F69"/>
    <w:rsid w:val="0015335D"/>
    <w:rsid w:val="001536BC"/>
    <w:rsid w:val="00153895"/>
    <w:rsid w:val="00153C2A"/>
    <w:rsid w:val="00153CC0"/>
    <w:rsid w:val="00153EB2"/>
    <w:rsid w:val="001543E1"/>
    <w:rsid w:val="00154405"/>
    <w:rsid w:val="001546D4"/>
    <w:rsid w:val="001548BE"/>
    <w:rsid w:val="00154DED"/>
    <w:rsid w:val="00154FA2"/>
    <w:rsid w:val="001551E7"/>
    <w:rsid w:val="001553FD"/>
    <w:rsid w:val="0015540B"/>
    <w:rsid w:val="001554DF"/>
    <w:rsid w:val="00155726"/>
    <w:rsid w:val="0015584F"/>
    <w:rsid w:val="001558CD"/>
    <w:rsid w:val="00155BAC"/>
    <w:rsid w:val="00155BEA"/>
    <w:rsid w:val="00155D80"/>
    <w:rsid w:val="00155FB5"/>
    <w:rsid w:val="00156137"/>
    <w:rsid w:val="00156145"/>
    <w:rsid w:val="00156307"/>
    <w:rsid w:val="00156308"/>
    <w:rsid w:val="0015632C"/>
    <w:rsid w:val="0015684C"/>
    <w:rsid w:val="001568A5"/>
    <w:rsid w:val="0015691F"/>
    <w:rsid w:val="0015692E"/>
    <w:rsid w:val="00156A02"/>
    <w:rsid w:val="00157222"/>
    <w:rsid w:val="00157475"/>
    <w:rsid w:val="00157572"/>
    <w:rsid w:val="001575E0"/>
    <w:rsid w:val="0015775C"/>
    <w:rsid w:val="0015787A"/>
    <w:rsid w:val="00157898"/>
    <w:rsid w:val="00157C1A"/>
    <w:rsid w:val="00157F8A"/>
    <w:rsid w:val="00160097"/>
    <w:rsid w:val="00160211"/>
    <w:rsid w:val="001602AD"/>
    <w:rsid w:val="001602DB"/>
    <w:rsid w:val="0016054A"/>
    <w:rsid w:val="00160865"/>
    <w:rsid w:val="00160CB6"/>
    <w:rsid w:val="00160FC0"/>
    <w:rsid w:val="001610BE"/>
    <w:rsid w:val="0016121D"/>
    <w:rsid w:val="0016131E"/>
    <w:rsid w:val="00161856"/>
    <w:rsid w:val="001618DB"/>
    <w:rsid w:val="00161A27"/>
    <w:rsid w:val="00162008"/>
    <w:rsid w:val="001620D1"/>
    <w:rsid w:val="00162257"/>
    <w:rsid w:val="00162724"/>
    <w:rsid w:val="001629C1"/>
    <w:rsid w:val="001630BE"/>
    <w:rsid w:val="001630F3"/>
    <w:rsid w:val="0016314A"/>
    <w:rsid w:val="00163152"/>
    <w:rsid w:val="001635AD"/>
    <w:rsid w:val="0016371F"/>
    <w:rsid w:val="00163BB5"/>
    <w:rsid w:val="00163CB1"/>
    <w:rsid w:val="001640FD"/>
    <w:rsid w:val="001643B3"/>
    <w:rsid w:val="00164685"/>
    <w:rsid w:val="00164C4D"/>
    <w:rsid w:val="00164D1D"/>
    <w:rsid w:val="001650C1"/>
    <w:rsid w:val="00165279"/>
    <w:rsid w:val="0016562D"/>
    <w:rsid w:val="0016589B"/>
    <w:rsid w:val="001658AE"/>
    <w:rsid w:val="00165923"/>
    <w:rsid w:val="00165CA0"/>
    <w:rsid w:val="00165E1A"/>
    <w:rsid w:val="00165FEE"/>
    <w:rsid w:val="001664EB"/>
    <w:rsid w:val="0016688C"/>
    <w:rsid w:val="0016689C"/>
    <w:rsid w:val="00166A92"/>
    <w:rsid w:val="00166D06"/>
    <w:rsid w:val="00166F32"/>
    <w:rsid w:val="0016726A"/>
    <w:rsid w:val="001673E1"/>
    <w:rsid w:val="001675E1"/>
    <w:rsid w:val="001675EB"/>
    <w:rsid w:val="00170015"/>
    <w:rsid w:val="00170151"/>
    <w:rsid w:val="001704B6"/>
    <w:rsid w:val="001705A1"/>
    <w:rsid w:val="00170943"/>
    <w:rsid w:val="00170951"/>
    <w:rsid w:val="001709FB"/>
    <w:rsid w:val="00170A5F"/>
    <w:rsid w:val="00170A8B"/>
    <w:rsid w:val="00170D2F"/>
    <w:rsid w:val="00171080"/>
    <w:rsid w:val="001710E9"/>
    <w:rsid w:val="0017112E"/>
    <w:rsid w:val="00171575"/>
    <w:rsid w:val="0017168D"/>
    <w:rsid w:val="00171748"/>
    <w:rsid w:val="00171AA2"/>
    <w:rsid w:val="00171B4B"/>
    <w:rsid w:val="00171E16"/>
    <w:rsid w:val="00171F20"/>
    <w:rsid w:val="00172143"/>
    <w:rsid w:val="001721C3"/>
    <w:rsid w:val="0017244B"/>
    <w:rsid w:val="00172479"/>
    <w:rsid w:val="00172919"/>
    <w:rsid w:val="00173488"/>
    <w:rsid w:val="001734B4"/>
    <w:rsid w:val="0017354F"/>
    <w:rsid w:val="00173591"/>
    <w:rsid w:val="0017370A"/>
    <w:rsid w:val="001739E3"/>
    <w:rsid w:val="00173A1A"/>
    <w:rsid w:val="00173A47"/>
    <w:rsid w:val="00173A6F"/>
    <w:rsid w:val="00173D24"/>
    <w:rsid w:val="00173FBB"/>
    <w:rsid w:val="00174089"/>
    <w:rsid w:val="0017460F"/>
    <w:rsid w:val="00174687"/>
    <w:rsid w:val="0017488C"/>
    <w:rsid w:val="00174BBB"/>
    <w:rsid w:val="00174D27"/>
    <w:rsid w:val="00174EE0"/>
    <w:rsid w:val="0017538F"/>
    <w:rsid w:val="00175430"/>
    <w:rsid w:val="0017565E"/>
    <w:rsid w:val="00175A5D"/>
    <w:rsid w:val="00175BDC"/>
    <w:rsid w:val="00175ECB"/>
    <w:rsid w:val="00175F57"/>
    <w:rsid w:val="00176224"/>
    <w:rsid w:val="00176359"/>
    <w:rsid w:val="0017662A"/>
    <w:rsid w:val="00176722"/>
    <w:rsid w:val="00176728"/>
    <w:rsid w:val="0017672E"/>
    <w:rsid w:val="001768DE"/>
    <w:rsid w:val="00176FE7"/>
    <w:rsid w:val="0017748E"/>
    <w:rsid w:val="001777BE"/>
    <w:rsid w:val="00177A53"/>
    <w:rsid w:val="00177B7D"/>
    <w:rsid w:val="00177BBA"/>
    <w:rsid w:val="00177F9A"/>
    <w:rsid w:val="001804E2"/>
    <w:rsid w:val="00180BFA"/>
    <w:rsid w:val="00180D44"/>
    <w:rsid w:val="00180D8E"/>
    <w:rsid w:val="0018106B"/>
    <w:rsid w:val="0018123B"/>
    <w:rsid w:val="0018138F"/>
    <w:rsid w:val="00181580"/>
    <w:rsid w:val="0018172D"/>
    <w:rsid w:val="001818A1"/>
    <w:rsid w:val="001822C7"/>
    <w:rsid w:val="00182626"/>
    <w:rsid w:val="00182AAB"/>
    <w:rsid w:val="00182B88"/>
    <w:rsid w:val="00182C9E"/>
    <w:rsid w:val="001831DC"/>
    <w:rsid w:val="00183390"/>
    <w:rsid w:val="0018339D"/>
    <w:rsid w:val="001833A5"/>
    <w:rsid w:val="001833AD"/>
    <w:rsid w:val="00183594"/>
    <w:rsid w:val="00183699"/>
    <w:rsid w:val="001837AA"/>
    <w:rsid w:val="001839CD"/>
    <w:rsid w:val="00183B39"/>
    <w:rsid w:val="00183FED"/>
    <w:rsid w:val="00184353"/>
    <w:rsid w:val="00184733"/>
    <w:rsid w:val="00184776"/>
    <w:rsid w:val="001849BD"/>
    <w:rsid w:val="00184C1F"/>
    <w:rsid w:val="00184D24"/>
    <w:rsid w:val="00184F8E"/>
    <w:rsid w:val="001852BE"/>
    <w:rsid w:val="00185708"/>
    <w:rsid w:val="001858B2"/>
    <w:rsid w:val="00186006"/>
    <w:rsid w:val="00186136"/>
    <w:rsid w:val="00186219"/>
    <w:rsid w:val="00186489"/>
    <w:rsid w:val="00186B10"/>
    <w:rsid w:val="00186CA3"/>
    <w:rsid w:val="00186DC5"/>
    <w:rsid w:val="00186EA8"/>
    <w:rsid w:val="00186F0C"/>
    <w:rsid w:val="001871F8"/>
    <w:rsid w:val="00187697"/>
    <w:rsid w:val="00187AB9"/>
    <w:rsid w:val="00187B45"/>
    <w:rsid w:val="00187C02"/>
    <w:rsid w:val="00190265"/>
    <w:rsid w:val="001903DF"/>
    <w:rsid w:val="001904E3"/>
    <w:rsid w:val="00190AF1"/>
    <w:rsid w:val="00190B68"/>
    <w:rsid w:val="00190C5F"/>
    <w:rsid w:val="00190EF9"/>
    <w:rsid w:val="00190FAA"/>
    <w:rsid w:val="0019139E"/>
    <w:rsid w:val="00191980"/>
    <w:rsid w:val="00191C31"/>
    <w:rsid w:val="00191EEE"/>
    <w:rsid w:val="001920C1"/>
    <w:rsid w:val="00192251"/>
    <w:rsid w:val="001925CE"/>
    <w:rsid w:val="001926EE"/>
    <w:rsid w:val="001928CF"/>
    <w:rsid w:val="001928F1"/>
    <w:rsid w:val="00192904"/>
    <w:rsid w:val="001929E5"/>
    <w:rsid w:val="00192AE9"/>
    <w:rsid w:val="00192D74"/>
    <w:rsid w:val="00192FA3"/>
    <w:rsid w:val="00193038"/>
    <w:rsid w:val="001930DB"/>
    <w:rsid w:val="00193248"/>
    <w:rsid w:val="001932A9"/>
    <w:rsid w:val="0019337A"/>
    <w:rsid w:val="00193543"/>
    <w:rsid w:val="00193671"/>
    <w:rsid w:val="001936DB"/>
    <w:rsid w:val="001938B0"/>
    <w:rsid w:val="001938D5"/>
    <w:rsid w:val="001939DB"/>
    <w:rsid w:val="00193A45"/>
    <w:rsid w:val="00193A52"/>
    <w:rsid w:val="00193BF0"/>
    <w:rsid w:val="00193C4A"/>
    <w:rsid w:val="00193D17"/>
    <w:rsid w:val="00194250"/>
    <w:rsid w:val="00194654"/>
    <w:rsid w:val="00194687"/>
    <w:rsid w:val="00195048"/>
    <w:rsid w:val="00195173"/>
    <w:rsid w:val="0019558D"/>
    <w:rsid w:val="00195611"/>
    <w:rsid w:val="00195F0F"/>
    <w:rsid w:val="00195F5D"/>
    <w:rsid w:val="00195F5E"/>
    <w:rsid w:val="001960B2"/>
    <w:rsid w:val="00196307"/>
    <w:rsid w:val="00196350"/>
    <w:rsid w:val="001963E2"/>
    <w:rsid w:val="0019690D"/>
    <w:rsid w:val="00196914"/>
    <w:rsid w:val="00196F0A"/>
    <w:rsid w:val="001974B2"/>
    <w:rsid w:val="00197590"/>
    <w:rsid w:val="001975FF"/>
    <w:rsid w:val="00197687"/>
    <w:rsid w:val="0019770C"/>
    <w:rsid w:val="00197906"/>
    <w:rsid w:val="0019796A"/>
    <w:rsid w:val="00197A0E"/>
    <w:rsid w:val="001A0165"/>
    <w:rsid w:val="001A025A"/>
    <w:rsid w:val="001A02D0"/>
    <w:rsid w:val="001A06C6"/>
    <w:rsid w:val="001A09E1"/>
    <w:rsid w:val="001A0ABB"/>
    <w:rsid w:val="001A0C81"/>
    <w:rsid w:val="001A0C87"/>
    <w:rsid w:val="001A0D61"/>
    <w:rsid w:val="001A1349"/>
    <w:rsid w:val="001A1377"/>
    <w:rsid w:val="001A150A"/>
    <w:rsid w:val="001A1AA7"/>
    <w:rsid w:val="001A1B51"/>
    <w:rsid w:val="001A1C7A"/>
    <w:rsid w:val="001A1E04"/>
    <w:rsid w:val="001A20D7"/>
    <w:rsid w:val="001A244A"/>
    <w:rsid w:val="001A279C"/>
    <w:rsid w:val="001A27F2"/>
    <w:rsid w:val="001A2834"/>
    <w:rsid w:val="001A2881"/>
    <w:rsid w:val="001A28E0"/>
    <w:rsid w:val="001A2B7E"/>
    <w:rsid w:val="001A2E56"/>
    <w:rsid w:val="001A35A4"/>
    <w:rsid w:val="001A376E"/>
    <w:rsid w:val="001A37ED"/>
    <w:rsid w:val="001A3850"/>
    <w:rsid w:val="001A3B5A"/>
    <w:rsid w:val="001A3CFC"/>
    <w:rsid w:val="001A3D39"/>
    <w:rsid w:val="001A3F6A"/>
    <w:rsid w:val="001A401B"/>
    <w:rsid w:val="001A407B"/>
    <w:rsid w:val="001A4177"/>
    <w:rsid w:val="001A48E2"/>
    <w:rsid w:val="001A4C3B"/>
    <w:rsid w:val="001A5151"/>
    <w:rsid w:val="001A5536"/>
    <w:rsid w:val="001A5592"/>
    <w:rsid w:val="001A5608"/>
    <w:rsid w:val="001A562D"/>
    <w:rsid w:val="001A56F0"/>
    <w:rsid w:val="001A5826"/>
    <w:rsid w:val="001A5AC7"/>
    <w:rsid w:val="001A5C9F"/>
    <w:rsid w:val="001A5F08"/>
    <w:rsid w:val="001A605E"/>
    <w:rsid w:val="001A61CA"/>
    <w:rsid w:val="001A649E"/>
    <w:rsid w:val="001A67E9"/>
    <w:rsid w:val="001A6809"/>
    <w:rsid w:val="001A6A4C"/>
    <w:rsid w:val="001A6BDD"/>
    <w:rsid w:val="001A6D21"/>
    <w:rsid w:val="001A6E78"/>
    <w:rsid w:val="001A71AA"/>
    <w:rsid w:val="001A72B0"/>
    <w:rsid w:val="001A76A8"/>
    <w:rsid w:val="001A783A"/>
    <w:rsid w:val="001A7B26"/>
    <w:rsid w:val="001A7BDB"/>
    <w:rsid w:val="001A7C02"/>
    <w:rsid w:val="001A7C83"/>
    <w:rsid w:val="001B03A0"/>
    <w:rsid w:val="001B057E"/>
    <w:rsid w:val="001B072A"/>
    <w:rsid w:val="001B0D6A"/>
    <w:rsid w:val="001B0FEC"/>
    <w:rsid w:val="001B11A0"/>
    <w:rsid w:val="001B159B"/>
    <w:rsid w:val="001B17A2"/>
    <w:rsid w:val="001B1C1E"/>
    <w:rsid w:val="001B1E70"/>
    <w:rsid w:val="001B1E81"/>
    <w:rsid w:val="001B1EF6"/>
    <w:rsid w:val="001B21A7"/>
    <w:rsid w:val="001B21A9"/>
    <w:rsid w:val="001B21C6"/>
    <w:rsid w:val="001B23AA"/>
    <w:rsid w:val="001B262D"/>
    <w:rsid w:val="001B29B6"/>
    <w:rsid w:val="001B2F40"/>
    <w:rsid w:val="001B309F"/>
    <w:rsid w:val="001B31C1"/>
    <w:rsid w:val="001B31C3"/>
    <w:rsid w:val="001B3279"/>
    <w:rsid w:val="001B35DD"/>
    <w:rsid w:val="001B3729"/>
    <w:rsid w:val="001B39AB"/>
    <w:rsid w:val="001B3B87"/>
    <w:rsid w:val="001B3C51"/>
    <w:rsid w:val="001B3D60"/>
    <w:rsid w:val="001B3EDB"/>
    <w:rsid w:val="001B3FA2"/>
    <w:rsid w:val="001B410B"/>
    <w:rsid w:val="001B4138"/>
    <w:rsid w:val="001B458E"/>
    <w:rsid w:val="001B4779"/>
    <w:rsid w:val="001B48F5"/>
    <w:rsid w:val="001B497C"/>
    <w:rsid w:val="001B4B09"/>
    <w:rsid w:val="001B4BEB"/>
    <w:rsid w:val="001B5115"/>
    <w:rsid w:val="001B5A19"/>
    <w:rsid w:val="001B5A93"/>
    <w:rsid w:val="001B5EE7"/>
    <w:rsid w:val="001B63BA"/>
    <w:rsid w:val="001B63EC"/>
    <w:rsid w:val="001B68C0"/>
    <w:rsid w:val="001B69B8"/>
    <w:rsid w:val="001B6C90"/>
    <w:rsid w:val="001B7298"/>
    <w:rsid w:val="001B7442"/>
    <w:rsid w:val="001B779B"/>
    <w:rsid w:val="001B78A6"/>
    <w:rsid w:val="001B78B1"/>
    <w:rsid w:val="001B7AE2"/>
    <w:rsid w:val="001B7B59"/>
    <w:rsid w:val="001B7BA3"/>
    <w:rsid w:val="001B7D37"/>
    <w:rsid w:val="001B7F7F"/>
    <w:rsid w:val="001C00A8"/>
    <w:rsid w:val="001C07B0"/>
    <w:rsid w:val="001C0EBD"/>
    <w:rsid w:val="001C0F44"/>
    <w:rsid w:val="001C108C"/>
    <w:rsid w:val="001C120C"/>
    <w:rsid w:val="001C19C2"/>
    <w:rsid w:val="001C234D"/>
    <w:rsid w:val="001C23AA"/>
    <w:rsid w:val="001C2468"/>
    <w:rsid w:val="001C24AB"/>
    <w:rsid w:val="001C268A"/>
    <w:rsid w:val="001C2DB8"/>
    <w:rsid w:val="001C376A"/>
    <w:rsid w:val="001C38A6"/>
    <w:rsid w:val="001C397A"/>
    <w:rsid w:val="001C3ABF"/>
    <w:rsid w:val="001C3B0E"/>
    <w:rsid w:val="001C3B13"/>
    <w:rsid w:val="001C3D60"/>
    <w:rsid w:val="001C3DAF"/>
    <w:rsid w:val="001C3F40"/>
    <w:rsid w:val="001C401A"/>
    <w:rsid w:val="001C4080"/>
    <w:rsid w:val="001C4496"/>
    <w:rsid w:val="001C4657"/>
    <w:rsid w:val="001C4A34"/>
    <w:rsid w:val="001C4EF8"/>
    <w:rsid w:val="001C5057"/>
    <w:rsid w:val="001C507B"/>
    <w:rsid w:val="001C5161"/>
    <w:rsid w:val="001C555E"/>
    <w:rsid w:val="001C5710"/>
    <w:rsid w:val="001C5AAE"/>
    <w:rsid w:val="001C5BD5"/>
    <w:rsid w:val="001C5C40"/>
    <w:rsid w:val="001C5C5B"/>
    <w:rsid w:val="001C6473"/>
    <w:rsid w:val="001C647A"/>
    <w:rsid w:val="001C65C0"/>
    <w:rsid w:val="001C6758"/>
    <w:rsid w:val="001C683F"/>
    <w:rsid w:val="001C6F2D"/>
    <w:rsid w:val="001C7104"/>
    <w:rsid w:val="001C712B"/>
    <w:rsid w:val="001C7298"/>
    <w:rsid w:val="001C786A"/>
    <w:rsid w:val="001C7BF6"/>
    <w:rsid w:val="001C7D44"/>
    <w:rsid w:val="001D02AF"/>
    <w:rsid w:val="001D0442"/>
    <w:rsid w:val="001D062C"/>
    <w:rsid w:val="001D08A3"/>
    <w:rsid w:val="001D0AE9"/>
    <w:rsid w:val="001D1032"/>
    <w:rsid w:val="001D1070"/>
    <w:rsid w:val="001D15ED"/>
    <w:rsid w:val="001D18FB"/>
    <w:rsid w:val="001D1A0A"/>
    <w:rsid w:val="001D1BAD"/>
    <w:rsid w:val="001D1D6A"/>
    <w:rsid w:val="001D21E5"/>
    <w:rsid w:val="001D23B5"/>
    <w:rsid w:val="001D24D1"/>
    <w:rsid w:val="001D2564"/>
    <w:rsid w:val="001D25D8"/>
    <w:rsid w:val="001D2668"/>
    <w:rsid w:val="001D2BAD"/>
    <w:rsid w:val="001D2C96"/>
    <w:rsid w:val="001D2F59"/>
    <w:rsid w:val="001D341C"/>
    <w:rsid w:val="001D3943"/>
    <w:rsid w:val="001D3A9D"/>
    <w:rsid w:val="001D3DD1"/>
    <w:rsid w:val="001D3E46"/>
    <w:rsid w:val="001D3F7A"/>
    <w:rsid w:val="001D403F"/>
    <w:rsid w:val="001D4168"/>
    <w:rsid w:val="001D4179"/>
    <w:rsid w:val="001D44AC"/>
    <w:rsid w:val="001D458B"/>
    <w:rsid w:val="001D48A0"/>
    <w:rsid w:val="001D4A8E"/>
    <w:rsid w:val="001D4C17"/>
    <w:rsid w:val="001D4C1E"/>
    <w:rsid w:val="001D4D81"/>
    <w:rsid w:val="001D4DBE"/>
    <w:rsid w:val="001D4F46"/>
    <w:rsid w:val="001D50EE"/>
    <w:rsid w:val="001D5156"/>
    <w:rsid w:val="001D51E7"/>
    <w:rsid w:val="001D52BF"/>
    <w:rsid w:val="001D5753"/>
    <w:rsid w:val="001D5AD5"/>
    <w:rsid w:val="001D5BDE"/>
    <w:rsid w:val="001D5C9C"/>
    <w:rsid w:val="001D5F5C"/>
    <w:rsid w:val="001D6019"/>
    <w:rsid w:val="001D60BD"/>
    <w:rsid w:val="001D6199"/>
    <w:rsid w:val="001D64DD"/>
    <w:rsid w:val="001D6859"/>
    <w:rsid w:val="001D6A41"/>
    <w:rsid w:val="001D6ADE"/>
    <w:rsid w:val="001D70D4"/>
    <w:rsid w:val="001D7150"/>
    <w:rsid w:val="001D7168"/>
    <w:rsid w:val="001D7216"/>
    <w:rsid w:val="001D7799"/>
    <w:rsid w:val="001D787C"/>
    <w:rsid w:val="001D7C7F"/>
    <w:rsid w:val="001D7EEF"/>
    <w:rsid w:val="001E0004"/>
    <w:rsid w:val="001E0084"/>
    <w:rsid w:val="001E012C"/>
    <w:rsid w:val="001E01F5"/>
    <w:rsid w:val="001E026D"/>
    <w:rsid w:val="001E0405"/>
    <w:rsid w:val="001E04CA"/>
    <w:rsid w:val="001E051A"/>
    <w:rsid w:val="001E066D"/>
    <w:rsid w:val="001E08CF"/>
    <w:rsid w:val="001E0C45"/>
    <w:rsid w:val="001E0C4B"/>
    <w:rsid w:val="001E0F4B"/>
    <w:rsid w:val="001E12F9"/>
    <w:rsid w:val="001E1564"/>
    <w:rsid w:val="001E1597"/>
    <w:rsid w:val="001E1829"/>
    <w:rsid w:val="001E19C6"/>
    <w:rsid w:val="001E1B5A"/>
    <w:rsid w:val="001E2389"/>
    <w:rsid w:val="001E26B3"/>
    <w:rsid w:val="001E28A9"/>
    <w:rsid w:val="001E297C"/>
    <w:rsid w:val="001E29F2"/>
    <w:rsid w:val="001E2A26"/>
    <w:rsid w:val="001E2C6F"/>
    <w:rsid w:val="001E3001"/>
    <w:rsid w:val="001E300A"/>
    <w:rsid w:val="001E30CE"/>
    <w:rsid w:val="001E342F"/>
    <w:rsid w:val="001E3F68"/>
    <w:rsid w:val="001E411C"/>
    <w:rsid w:val="001E41D3"/>
    <w:rsid w:val="001E42D8"/>
    <w:rsid w:val="001E439B"/>
    <w:rsid w:val="001E454D"/>
    <w:rsid w:val="001E4584"/>
    <w:rsid w:val="001E4786"/>
    <w:rsid w:val="001E478E"/>
    <w:rsid w:val="001E4872"/>
    <w:rsid w:val="001E4BD1"/>
    <w:rsid w:val="001E4C6A"/>
    <w:rsid w:val="001E4D50"/>
    <w:rsid w:val="001E4DC0"/>
    <w:rsid w:val="001E4DE3"/>
    <w:rsid w:val="001E53AE"/>
    <w:rsid w:val="001E5A10"/>
    <w:rsid w:val="001E5AAE"/>
    <w:rsid w:val="001E5C18"/>
    <w:rsid w:val="001E5CFE"/>
    <w:rsid w:val="001E613E"/>
    <w:rsid w:val="001E654C"/>
    <w:rsid w:val="001E656E"/>
    <w:rsid w:val="001E65A1"/>
    <w:rsid w:val="001E65DA"/>
    <w:rsid w:val="001E66E6"/>
    <w:rsid w:val="001E67FE"/>
    <w:rsid w:val="001E6800"/>
    <w:rsid w:val="001E68D6"/>
    <w:rsid w:val="001E6AE1"/>
    <w:rsid w:val="001E6B1A"/>
    <w:rsid w:val="001E6C6A"/>
    <w:rsid w:val="001E6F62"/>
    <w:rsid w:val="001E702C"/>
    <w:rsid w:val="001E710F"/>
    <w:rsid w:val="001E736A"/>
    <w:rsid w:val="001E737D"/>
    <w:rsid w:val="001E7C17"/>
    <w:rsid w:val="001F0337"/>
    <w:rsid w:val="001F0545"/>
    <w:rsid w:val="001F05E8"/>
    <w:rsid w:val="001F08E2"/>
    <w:rsid w:val="001F0AAC"/>
    <w:rsid w:val="001F0B49"/>
    <w:rsid w:val="001F0C8B"/>
    <w:rsid w:val="001F0CE9"/>
    <w:rsid w:val="001F0D0A"/>
    <w:rsid w:val="001F0E83"/>
    <w:rsid w:val="001F1021"/>
    <w:rsid w:val="001F13B4"/>
    <w:rsid w:val="001F15A6"/>
    <w:rsid w:val="001F1F58"/>
    <w:rsid w:val="001F2228"/>
    <w:rsid w:val="001F2363"/>
    <w:rsid w:val="001F23AB"/>
    <w:rsid w:val="001F2489"/>
    <w:rsid w:val="001F27E4"/>
    <w:rsid w:val="001F2888"/>
    <w:rsid w:val="001F2BBA"/>
    <w:rsid w:val="001F2BC3"/>
    <w:rsid w:val="001F2D33"/>
    <w:rsid w:val="001F3157"/>
    <w:rsid w:val="001F341D"/>
    <w:rsid w:val="001F35AC"/>
    <w:rsid w:val="001F3669"/>
    <w:rsid w:val="001F3854"/>
    <w:rsid w:val="001F396D"/>
    <w:rsid w:val="001F3E87"/>
    <w:rsid w:val="001F4221"/>
    <w:rsid w:val="001F429F"/>
    <w:rsid w:val="001F4406"/>
    <w:rsid w:val="001F4B58"/>
    <w:rsid w:val="001F4DE4"/>
    <w:rsid w:val="001F5313"/>
    <w:rsid w:val="001F54A6"/>
    <w:rsid w:val="001F5829"/>
    <w:rsid w:val="001F59E9"/>
    <w:rsid w:val="001F5BC9"/>
    <w:rsid w:val="001F615D"/>
    <w:rsid w:val="001F618D"/>
    <w:rsid w:val="001F63FE"/>
    <w:rsid w:val="001F65AB"/>
    <w:rsid w:val="001F66A1"/>
    <w:rsid w:val="001F670E"/>
    <w:rsid w:val="001F6AA2"/>
    <w:rsid w:val="001F6AAD"/>
    <w:rsid w:val="001F7063"/>
    <w:rsid w:val="001F7214"/>
    <w:rsid w:val="001F72D3"/>
    <w:rsid w:val="001F7785"/>
    <w:rsid w:val="001F7D50"/>
    <w:rsid w:val="002001A3"/>
    <w:rsid w:val="0020047C"/>
    <w:rsid w:val="002005F3"/>
    <w:rsid w:val="002006A4"/>
    <w:rsid w:val="002006EE"/>
    <w:rsid w:val="00200C43"/>
    <w:rsid w:val="00201017"/>
    <w:rsid w:val="002010CC"/>
    <w:rsid w:val="0020111E"/>
    <w:rsid w:val="00201170"/>
    <w:rsid w:val="00201354"/>
    <w:rsid w:val="0020135F"/>
    <w:rsid w:val="00201385"/>
    <w:rsid w:val="00201387"/>
    <w:rsid w:val="0020159C"/>
    <w:rsid w:val="002015FF"/>
    <w:rsid w:val="002018A7"/>
    <w:rsid w:val="00201C2F"/>
    <w:rsid w:val="00201DF3"/>
    <w:rsid w:val="00201E6E"/>
    <w:rsid w:val="00201EBD"/>
    <w:rsid w:val="00202199"/>
    <w:rsid w:val="002022C2"/>
    <w:rsid w:val="002023BB"/>
    <w:rsid w:val="00202432"/>
    <w:rsid w:val="00202604"/>
    <w:rsid w:val="0020263F"/>
    <w:rsid w:val="00202708"/>
    <w:rsid w:val="0020277F"/>
    <w:rsid w:val="002027E9"/>
    <w:rsid w:val="00202A33"/>
    <w:rsid w:val="00203505"/>
    <w:rsid w:val="00203541"/>
    <w:rsid w:val="00203B9E"/>
    <w:rsid w:val="00203C04"/>
    <w:rsid w:val="00203EB6"/>
    <w:rsid w:val="0020403C"/>
    <w:rsid w:val="0020409F"/>
    <w:rsid w:val="0020415F"/>
    <w:rsid w:val="00204183"/>
    <w:rsid w:val="002045C3"/>
    <w:rsid w:val="00204A08"/>
    <w:rsid w:val="00204BDD"/>
    <w:rsid w:val="00204FFB"/>
    <w:rsid w:val="002050A7"/>
    <w:rsid w:val="0020520D"/>
    <w:rsid w:val="00205700"/>
    <w:rsid w:val="00205896"/>
    <w:rsid w:val="0020592E"/>
    <w:rsid w:val="0020593B"/>
    <w:rsid w:val="00205B25"/>
    <w:rsid w:val="00205C66"/>
    <w:rsid w:val="00205D4B"/>
    <w:rsid w:val="00205EDD"/>
    <w:rsid w:val="00205FFE"/>
    <w:rsid w:val="0020637A"/>
    <w:rsid w:val="002063B5"/>
    <w:rsid w:val="002066DD"/>
    <w:rsid w:val="0020673F"/>
    <w:rsid w:val="00206C9B"/>
    <w:rsid w:val="00206CD8"/>
    <w:rsid w:val="00206F08"/>
    <w:rsid w:val="00207136"/>
    <w:rsid w:val="002071A2"/>
    <w:rsid w:val="002071AD"/>
    <w:rsid w:val="0020749B"/>
    <w:rsid w:val="00207531"/>
    <w:rsid w:val="00207778"/>
    <w:rsid w:val="00207855"/>
    <w:rsid w:val="002078D7"/>
    <w:rsid w:val="002079F4"/>
    <w:rsid w:val="00207B20"/>
    <w:rsid w:val="00207B45"/>
    <w:rsid w:val="00207BA6"/>
    <w:rsid w:val="00207EB5"/>
    <w:rsid w:val="00210015"/>
    <w:rsid w:val="00210610"/>
    <w:rsid w:val="0021067E"/>
    <w:rsid w:val="00210E57"/>
    <w:rsid w:val="0021100C"/>
    <w:rsid w:val="002110DC"/>
    <w:rsid w:val="002112E0"/>
    <w:rsid w:val="00211465"/>
    <w:rsid w:val="00211573"/>
    <w:rsid w:val="00211579"/>
    <w:rsid w:val="0021172B"/>
    <w:rsid w:val="00211852"/>
    <w:rsid w:val="002118D4"/>
    <w:rsid w:val="002118E5"/>
    <w:rsid w:val="00211A34"/>
    <w:rsid w:val="00211A91"/>
    <w:rsid w:val="00211B8A"/>
    <w:rsid w:val="00211BCA"/>
    <w:rsid w:val="00211D57"/>
    <w:rsid w:val="00211F52"/>
    <w:rsid w:val="002123BC"/>
    <w:rsid w:val="002125E9"/>
    <w:rsid w:val="00212D02"/>
    <w:rsid w:val="002131B7"/>
    <w:rsid w:val="00213210"/>
    <w:rsid w:val="00213225"/>
    <w:rsid w:val="00213364"/>
    <w:rsid w:val="002134D3"/>
    <w:rsid w:val="002136F8"/>
    <w:rsid w:val="00213EF8"/>
    <w:rsid w:val="0021410B"/>
    <w:rsid w:val="00214408"/>
    <w:rsid w:val="00214577"/>
    <w:rsid w:val="00214768"/>
    <w:rsid w:val="002147A0"/>
    <w:rsid w:val="00214914"/>
    <w:rsid w:val="00214A26"/>
    <w:rsid w:val="00214A2A"/>
    <w:rsid w:val="00214BFE"/>
    <w:rsid w:val="00214D24"/>
    <w:rsid w:val="00214E54"/>
    <w:rsid w:val="00214F64"/>
    <w:rsid w:val="00215253"/>
    <w:rsid w:val="0021532D"/>
    <w:rsid w:val="002153F9"/>
    <w:rsid w:val="002156E1"/>
    <w:rsid w:val="00215790"/>
    <w:rsid w:val="00215953"/>
    <w:rsid w:val="00215B46"/>
    <w:rsid w:val="00215C6D"/>
    <w:rsid w:val="00215E6E"/>
    <w:rsid w:val="00215FCF"/>
    <w:rsid w:val="00216026"/>
    <w:rsid w:val="002161EB"/>
    <w:rsid w:val="00216303"/>
    <w:rsid w:val="002164BD"/>
    <w:rsid w:val="00216588"/>
    <w:rsid w:val="002169E1"/>
    <w:rsid w:val="00216AC9"/>
    <w:rsid w:val="00216C3F"/>
    <w:rsid w:val="00216D49"/>
    <w:rsid w:val="00216F42"/>
    <w:rsid w:val="00216F8E"/>
    <w:rsid w:val="00217398"/>
    <w:rsid w:val="00217409"/>
    <w:rsid w:val="00217432"/>
    <w:rsid w:val="00217531"/>
    <w:rsid w:val="00217696"/>
    <w:rsid w:val="00217BE9"/>
    <w:rsid w:val="0022002C"/>
    <w:rsid w:val="00220421"/>
    <w:rsid w:val="00220C7B"/>
    <w:rsid w:val="00220DB6"/>
    <w:rsid w:val="00220EED"/>
    <w:rsid w:val="00220F21"/>
    <w:rsid w:val="00220FDC"/>
    <w:rsid w:val="00221503"/>
    <w:rsid w:val="002219E3"/>
    <w:rsid w:val="002219E5"/>
    <w:rsid w:val="00221A80"/>
    <w:rsid w:val="00221B7B"/>
    <w:rsid w:val="00222077"/>
    <w:rsid w:val="00222094"/>
    <w:rsid w:val="002223B6"/>
    <w:rsid w:val="00222411"/>
    <w:rsid w:val="00222D9E"/>
    <w:rsid w:val="00222E9E"/>
    <w:rsid w:val="002231A7"/>
    <w:rsid w:val="00223422"/>
    <w:rsid w:val="00223A95"/>
    <w:rsid w:val="00223A97"/>
    <w:rsid w:val="00223B9F"/>
    <w:rsid w:val="00223BD3"/>
    <w:rsid w:val="00223C22"/>
    <w:rsid w:val="00223CC3"/>
    <w:rsid w:val="00223E78"/>
    <w:rsid w:val="00223F6E"/>
    <w:rsid w:val="00223FC9"/>
    <w:rsid w:val="002241B3"/>
    <w:rsid w:val="002243E8"/>
    <w:rsid w:val="00224905"/>
    <w:rsid w:val="0022497D"/>
    <w:rsid w:val="00224B0E"/>
    <w:rsid w:val="00224D76"/>
    <w:rsid w:val="00225013"/>
    <w:rsid w:val="00225020"/>
    <w:rsid w:val="00225085"/>
    <w:rsid w:val="002250C1"/>
    <w:rsid w:val="00225572"/>
    <w:rsid w:val="00225B7F"/>
    <w:rsid w:val="00225F62"/>
    <w:rsid w:val="00226018"/>
    <w:rsid w:val="002260BC"/>
    <w:rsid w:val="00226298"/>
    <w:rsid w:val="002262BA"/>
    <w:rsid w:val="00226304"/>
    <w:rsid w:val="002267FE"/>
    <w:rsid w:val="00226A0D"/>
    <w:rsid w:val="00226BEF"/>
    <w:rsid w:val="00226D49"/>
    <w:rsid w:val="002271D1"/>
    <w:rsid w:val="0022742E"/>
    <w:rsid w:val="002277D5"/>
    <w:rsid w:val="00227C9D"/>
    <w:rsid w:val="00230600"/>
    <w:rsid w:val="002308A6"/>
    <w:rsid w:val="00231858"/>
    <w:rsid w:val="00231B85"/>
    <w:rsid w:val="00231C77"/>
    <w:rsid w:val="00231E41"/>
    <w:rsid w:val="00231EC8"/>
    <w:rsid w:val="00231FE2"/>
    <w:rsid w:val="002321E5"/>
    <w:rsid w:val="0023220E"/>
    <w:rsid w:val="002327BA"/>
    <w:rsid w:val="002329DA"/>
    <w:rsid w:val="00232A2B"/>
    <w:rsid w:val="00232B99"/>
    <w:rsid w:val="00232BAF"/>
    <w:rsid w:val="00233003"/>
    <w:rsid w:val="00233091"/>
    <w:rsid w:val="00233442"/>
    <w:rsid w:val="00233761"/>
    <w:rsid w:val="0023384F"/>
    <w:rsid w:val="00233BBE"/>
    <w:rsid w:val="00233BD1"/>
    <w:rsid w:val="00233D82"/>
    <w:rsid w:val="002342E9"/>
    <w:rsid w:val="002345A6"/>
    <w:rsid w:val="0023464C"/>
    <w:rsid w:val="00234749"/>
    <w:rsid w:val="0023494B"/>
    <w:rsid w:val="0023499B"/>
    <w:rsid w:val="00234E26"/>
    <w:rsid w:val="00234E5C"/>
    <w:rsid w:val="00234EEC"/>
    <w:rsid w:val="002350E0"/>
    <w:rsid w:val="00235246"/>
    <w:rsid w:val="002356EC"/>
    <w:rsid w:val="00235D0E"/>
    <w:rsid w:val="0023605C"/>
    <w:rsid w:val="0023613D"/>
    <w:rsid w:val="00236546"/>
    <w:rsid w:val="00236621"/>
    <w:rsid w:val="00236723"/>
    <w:rsid w:val="0023689C"/>
    <w:rsid w:val="00236AEC"/>
    <w:rsid w:val="00236DC2"/>
    <w:rsid w:val="00236EEA"/>
    <w:rsid w:val="00236F7A"/>
    <w:rsid w:val="002371EE"/>
    <w:rsid w:val="002375A8"/>
    <w:rsid w:val="002377EA"/>
    <w:rsid w:val="00237884"/>
    <w:rsid w:val="00237C5F"/>
    <w:rsid w:val="00237C64"/>
    <w:rsid w:val="00237EB5"/>
    <w:rsid w:val="00237F93"/>
    <w:rsid w:val="00237FC7"/>
    <w:rsid w:val="002400DB"/>
    <w:rsid w:val="00240479"/>
    <w:rsid w:val="002408F3"/>
    <w:rsid w:val="00240964"/>
    <w:rsid w:val="00240BD1"/>
    <w:rsid w:val="00240CF8"/>
    <w:rsid w:val="00240D7D"/>
    <w:rsid w:val="00240F9E"/>
    <w:rsid w:val="00241361"/>
    <w:rsid w:val="0024160C"/>
    <w:rsid w:val="00241BDB"/>
    <w:rsid w:val="00241D08"/>
    <w:rsid w:val="00241E6C"/>
    <w:rsid w:val="00241E80"/>
    <w:rsid w:val="00242026"/>
    <w:rsid w:val="002420C0"/>
    <w:rsid w:val="0024237C"/>
    <w:rsid w:val="00242687"/>
    <w:rsid w:val="0024282C"/>
    <w:rsid w:val="00242888"/>
    <w:rsid w:val="00242C3E"/>
    <w:rsid w:val="00242CFA"/>
    <w:rsid w:val="00242DD3"/>
    <w:rsid w:val="00242DE3"/>
    <w:rsid w:val="00243055"/>
    <w:rsid w:val="002430AF"/>
    <w:rsid w:val="0024330D"/>
    <w:rsid w:val="0024362B"/>
    <w:rsid w:val="00243998"/>
    <w:rsid w:val="00243A54"/>
    <w:rsid w:val="00243BF7"/>
    <w:rsid w:val="00243D4A"/>
    <w:rsid w:val="00243E58"/>
    <w:rsid w:val="00244211"/>
    <w:rsid w:val="002447F4"/>
    <w:rsid w:val="002449F0"/>
    <w:rsid w:val="00244A43"/>
    <w:rsid w:val="00244B5F"/>
    <w:rsid w:val="00244B60"/>
    <w:rsid w:val="00244CA2"/>
    <w:rsid w:val="00244CC1"/>
    <w:rsid w:val="00244EDF"/>
    <w:rsid w:val="00245062"/>
    <w:rsid w:val="002451BD"/>
    <w:rsid w:val="002451E0"/>
    <w:rsid w:val="00245293"/>
    <w:rsid w:val="0024532B"/>
    <w:rsid w:val="002456B9"/>
    <w:rsid w:val="0024575D"/>
    <w:rsid w:val="00245854"/>
    <w:rsid w:val="002458DC"/>
    <w:rsid w:val="0024594B"/>
    <w:rsid w:val="002459E3"/>
    <w:rsid w:val="00245E09"/>
    <w:rsid w:val="00245E52"/>
    <w:rsid w:val="00245E78"/>
    <w:rsid w:val="00245FFC"/>
    <w:rsid w:val="002460DB"/>
    <w:rsid w:val="00246174"/>
    <w:rsid w:val="0024621E"/>
    <w:rsid w:val="00246AAD"/>
    <w:rsid w:val="00246AEE"/>
    <w:rsid w:val="00246C5B"/>
    <w:rsid w:val="00246D65"/>
    <w:rsid w:val="00246E0F"/>
    <w:rsid w:val="00246E42"/>
    <w:rsid w:val="00247183"/>
    <w:rsid w:val="002473FA"/>
    <w:rsid w:val="0024740E"/>
    <w:rsid w:val="00247565"/>
    <w:rsid w:val="002476CB"/>
    <w:rsid w:val="002476CE"/>
    <w:rsid w:val="002477D3"/>
    <w:rsid w:val="00247D19"/>
    <w:rsid w:val="002500ED"/>
    <w:rsid w:val="00250CE4"/>
    <w:rsid w:val="00250FFE"/>
    <w:rsid w:val="00251224"/>
    <w:rsid w:val="002513DA"/>
    <w:rsid w:val="00251619"/>
    <w:rsid w:val="0025167B"/>
    <w:rsid w:val="002518F1"/>
    <w:rsid w:val="00251A82"/>
    <w:rsid w:val="00251B47"/>
    <w:rsid w:val="00251ED7"/>
    <w:rsid w:val="002522F8"/>
    <w:rsid w:val="00252345"/>
    <w:rsid w:val="0025241C"/>
    <w:rsid w:val="00252469"/>
    <w:rsid w:val="0025255E"/>
    <w:rsid w:val="0025259C"/>
    <w:rsid w:val="0025285D"/>
    <w:rsid w:val="0025292B"/>
    <w:rsid w:val="00252A1F"/>
    <w:rsid w:val="00252B7B"/>
    <w:rsid w:val="00252B80"/>
    <w:rsid w:val="00252BB0"/>
    <w:rsid w:val="002531DA"/>
    <w:rsid w:val="002531F2"/>
    <w:rsid w:val="00253681"/>
    <w:rsid w:val="002536E4"/>
    <w:rsid w:val="00253755"/>
    <w:rsid w:val="00253A40"/>
    <w:rsid w:val="00253BAD"/>
    <w:rsid w:val="00253BC8"/>
    <w:rsid w:val="002543F9"/>
    <w:rsid w:val="002545B7"/>
    <w:rsid w:val="002545FE"/>
    <w:rsid w:val="00254949"/>
    <w:rsid w:val="00254B0B"/>
    <w:rsid w:val="00254C14"/>
    <w:rsid w:val="00254EE6"/>
    <w:rsid w:val="00255210"/>
    <w:rsid w:val="00255265"/>
    <w:rsid w:val="00255433"/>
    <w:rsid w:val="00255436"/>
    <w:rsid w:val="00255529"/>
    <w:rsid w:val="0025557A"/>
    <w:rsid w:val="002557A8"/>
    <w:rsid w:val="00255984"/>
    <w:rsid w:val="002559E3"/>
    <w:rsid w:val="00255A7B"/>
    <w:rsid w:val="00255AC8"/>
    <w:rsid w:val="00255AE3"/>
    <w:rsid w:val="00255B1E"/>
    <w:rsid w:val="00255CE2"/>
    <w:rsid w:val="0025608F"/>
    <w:rsid w:val="00256230"/>
    <w:rsid w:val="00256644"/>
    <w:rsid w:val="00256B56"/>
    <w:rsid w:val="00256B7A"/>
    <w:rsid w:val="0025704B"/>
    <w:rsid w:val="00257221"/>
    <w:rsid w:val="00257305"/>
    <w:rsid w:val="00257722"/>
    <w:rsid w:val="00257973"/>
    <w:rsid w:val="00257C0A"/>
    <w:rsid w:val="00257CFC"/>
    <w:rsid w:val="00257DAC"/>
    <w:rsid w:val="00260189"/>
    <w:rsid w:val="00260597"/>
    <w:rsid w:val="002608DD"/>
    <w:rsid w:val="00260A47"/>
    <w:rsid w:val="00260D9A"/>
    <w:rsid w:val="00260DE3"/>
    <w:rsid w:val="00260DEB"/>
    <w:rsid w:val="002610A2"/>
    <w:rsid w:val="002611CB"/>
    <w:rsid w:val="0026128F"/>
    <w:rsid w:val="0026132A"/>
    <w:rsid w:val="002614DD"/>
    <w:rsid w:val="0026151A"/>
    <w:rsid w:val="00261B2A"/>
    <w:rsid w:val="00261DC2"/>
    <w:rsid w:val="0026243C"/>
    <w:rsid w:val="002628E7"/>
    <w:rsid w:val="0026291A"/>
    <w:rsid w:val="0026291B"/>
    <w:rsid w:val="00262BEF"/>
    <w:rsid w:val="00262D3F"/>
    <w:rsid w:val="00262DBA"/>
    <w:rsid w:val="00262DD5"/>
    <w:rsid w:val="00263168"/>
    <w:rsid w:val="002631AE"/>
    <w:rsid w:val="00263312"/>
    <w:rsid w:val="002633B5"/>
    <w:rsid w:val="0026344E"/>
    <w:rsid w:val="002638AC"/>
    <w:rsid w:val="00263A13"/>
    <w:rsid w:val="00263D37"/>
    <w:rsid w:val="00263E40"/>
    <w:rsid w:val="002641A9"/>
    <w:rsid w:val="00264380"/>
    <w:rsid w:val="002644E4"/>
    <w:rsid w:val="00264B44"/>
    <w:rsid w:val="00264BD9"/>
    <w:rsid w:val="00265042"/>
    <w:rsid w:val="00265087"/>
    <w:rsid w:val="002655FA"/>
    <w:rsid w:val="002656A3"/>
    <w:rsid w:val="00265A69"/>
    <w:rsid w:val="00265B2D"/>
    <w:rsid w:val="00265D4E"/>
    <w:rsid w:val="00265F61"/>
    <w:rsid w:val="002662D6"/>
    <w:rsid w:val="002662F2"/>
    <w:rsid w:val="00266329"/>
    <w:rsid w:val="002664AA"/>
    <w:rsid w:val="00266866"/>
    <w:rsid w:val="00266D2F"/>
    <w:rsid w:val="00266E98"/>
    <w:rsid w:val="00266F84"/>
    <w:rsid w:val="002671CF"/>
    <w:rsid w:val="0026750A"/>
    <w:rsid w:val="00267AB9"/>
    <w:rsid w:val="00267C92"/>
    <w:rsid w:val="002700D2"/>
    <w:rsid w:val="00270868"/>
    <w:rsid w:val="00270A69"/>
    <w:rsid w:val="00270AAA"/>
    <w:rsid w:val="00270B9F"/>
    <w:rsid w:val="00271043"/>
    <w:rsid w:val="002710E5"/>
    <w:rsid w:val="00271151"/>
    <w:rsid w:val="00271A39"/>
    <w:rsid w:val="00271AEB"/>
    <w:rsid w:val="00271F4D"/>
    <w:rsid w:val="00272870"/>
    <w:rsid w:val="00272AF3"/>
    <w:rsid w:val="00272E77"/>
    <w:rsid w:val="00272EAD"/>
    <w:rsid w:val="00272F0A"/>
    <w:rsid w:val="0027332D"/>
    <w:rsid w:val="0027368A"/>
    <w:rsid w:val="002736A1"/>
    <w:rsid w:val="00273BAA"/>
    <w:rsid w:val="00273C76"/>
    <w:rsid w:val="00273CD9"/>
    <w:rsid w:val="00273CE1"/>
    <w:rsid w:val="00273D17"/>
    <w:rsid w:val="00273D2D"/>
    <w:rsid w:val="00273E28"/>
    <w:rsid w:val="002741F4"/>
    <w:rsid w:val="0027423C"/>
    <w:rsid w:val="0027431B"/>
    <w:rsid w:val="00274841"/>
    <w:rsid w:val="00274918"/>
    <w:rsid w:val="00274C7C"/>
    <w:rsid w:val="00274D23"/>
    <w:rsid w:val="00274E83"/>
    <w:rsid w:val="00275355"/>
    <w:rsid w:val="00275407"/>
    <w:rsid w:val="002754C9"/>
    <w:rsid w:val="002756A7"/>
    <w:rsid w:val="002756A9"/>
    <w:rsid w:val="0027579C"/>
    <w:rsid w:val="002757C0"/>
    <w:rsid w:val="00275906"/>
    <w:rsid w:val="002759C0"/>
    <w:rsid w:val="00275BD9"/>
    <w:rsid w:val="00275BFF"/>
    <w:rsid w:val="00275C71"/>
    <w:rsid w:val="00275DF2"/>
    <w:rsid w:val="00275EC0"/>
    <w:rsid w:val="00276019"/>
    <w:rsid w:val="00276156"/>
    <w:rsid w:val="00276304"/>
    <w:rsid w:val="002763E1"/>
    <w:rsid w:val="00276C3D"/>
    <w:rsid w:val="00276DA5"/>
    <w:rsid w:val="00276DBF"/>
    <w:rsid w:val="00276E1A"/>
    <w:rsid w:val="0027708E"/>
    <w:rsid w:val="0027716F"/>
    <w:rsid w:val="002771C9"/>
    <w:rsid w:val="00277209"/>
    <w:rsid w:val="00277211"/>
    <w:rsid w:val="00277531"/>
    <w:rsid w:val="00277B1A"/>
    <w:rsid w:val="00277C51"/>
    <w:rsid w:val="00277F43"/>
    <w:rsid w:val="00280092"/>
    <w:rsid w:val="002802DB"/>
    <w:rsid w:val="002805DD"/>
    <w:rsid w:val="0028069D"/>
    <w:rsid w:val="0028075B"/>
    <w:rsid w:val="002808CD"/>
    <w:rsid w:val="00280A6F"/>
    <w:rsid w:val="00280A90"/>
    <w:rsid w:val="00280BFC"/>
    <w:rsid w:val="00280E7B"/>
    <w:rsid w:val="00280E90"/>
    <w:rsid w:val="00280FEB"/>
    <w:rsid w:val="00281149"/>
    <w:rsid w:val="00281185"/>
    <w:rsid w:val="00281251"/>
    <w:rsid w:val="0028151A"/>
    <w:rsid w:val="0028153C"/>
    <w:rsid w:val="00281715"/>
    <w:rsid w:val="00281847"/>
    <w:rsid w:val="00281944"/>
    <w:rsid w:val="00281ACC"/>
    <w:rsid w:val="00281AD4"/>
    <w:rsid w:val="00281DAF"/>
    <w:rsid w:val="00281DCF"/>
    <w:rsid w:val="0028229F"/>
    <w:rsid w:val="002824CD"/>
    <w:rsid w:val="002826B9"/>
    <w:rsid w:val="002826D6"/>
    <w:rsid w:val="002828F1"/>
    <w:rsid w:val="00282A38"/>
    <w:rsid w:val="00282BB7"/>
    <w:rsid w:val="00282D46"/>
    <w:rsid w:val="00282D4A"/>
    <w:rsid w:val="00282D7B"/>
    <w:rsid w:val="00282D7F"/>
    <w:rsid w:val="00283009"/>
    <w:rsid w:val="0028313A"/>
    <w:rsid w:val="00283160"/>
    <w:rsid w:val="002831EC"/>
    <w:rsid w:val="00283375"/>
    <w:rsid w:val="0028343C"/>
    <w:rsid w:val="0028349B"/>
    <w:rsid w:val="00283AD1"/>
    <w:rsid w:val="00283D54"/>
    <w:rsid w:val="00283FDA"/>
    <w:rsid w:val="0028427B"/>
    <w:rsid w:val="002843D1"/>
    <w:rsid w:val="00284415"/>
    <w:rsid w:val="0028445C"/>
    <w:rsid w:val="002845EF"/>
    <w:rsid w:val="00284794"/>
    <w:rsid w:val="00284A0F"/>
    <w:rsid w:val="00284B14"/>
    <w:rsid w:val="00284CEF"/>
    <w:rsid w:val="00284DA9"/>
    <w:rsid w:val="0028504D"/>
    <w:rsid w:val="00285054"/>
    <w:rsid w:val="0028523F"/>
    <w:rsid w:val="00285440"/>
    <w:rsid w:val="002854D6"/>
    <w:rsid w:val="0028568F"/>
    <w:rsid w:val="002856E3"/>
    <w:rsid w:val="002858B0"/>
    <w:rsid w:val="00285A13"/>
    <w:rsid w:val="00285D09"/>
    <w:rsid w:val="00285D69"/>
    <w:rsid w:val="00285FD3"/>
    <w:rsid w:val="00286189"/>
    <w:rsid w:val="002862E1"/>
    <w:rsid w:val="002864A9"/>
    <w:rsid w:val="0028651E"/>
    <w:rsid w:val="00286925"/>
    <w:rsid w:val="00286AE5"/>
    <w:rsid w:val="00286EC0"/>
    <w:rsid w:val="00287169"/>
    <w:rsid w:val="00287238"/>
    <w:rsid w:val="00287480"/>
    <w:rsid w:val="002875AF"/>
    <w:rsid w:val="002877C1"/>
    <w:rsid w:val="002878F2"/>
    <w:rsid w:val="0028793E"/>
    <w:rsid w:val="00287C74"/>
    <w:rsid w:val="00287C88"/>
    <w:rsid w:val="00287CBE"/>
    <w:rsid w:val="00287E01"/>
    <w:rsid w:val="00290097"/>
    <w:rsid w:val="00290098"/>
    <w:rsid w:val="00290099"/>
    <w:rsid w:val="0029034E"/>
    <w:rsid w:val="0029037C"/>
    <w:rsid w:val="00290471"/>
    <w:rsid w:val="0029056D"/>
    <w:rsid w:val="00290963"/>
    <w:rsid w:val="00290B71"/>
    <w:rsid w:val="00290D26"/>
    <w:rsid w:val="00291216"/>
    <w:rsid w:val="002913D9"/>
    <w:rsid w:val="00291531"/>
    <w:rsid w:val="002915A5"/>
    <w:rsid w:val="00291706"/>
    <w:rsid w:val="00291898"/>
    <w:rsid w:val="00291A57"/>
    <w:rsid w:val="00291BE9"/>
    <w:rsid w:val="00291DE5"/>
    <w:rsid w:val="00291F5F"/>
    <w:rsid w:val="002920A6"/>
    <w:rsid w:val="002923D8"/>
    <w:rsid w:val="002927B7"/>
    <w:rsid w:val="00292AEC"/>
    <w:rsid w:val="00292F3E"/>
    <w:rsid w:val="002931B5"/>
    <w:rsid w:val="00293511"/>
    <w:rsid w:val="00293590"/>
    <w:rsid w:val="0029373D"/>
    <w:rsid w:val="0029374D"/>
    <w:rsid w:val="00293824"/>
    <w:rsid w:val="002938FF"/>
    <w:rsid w:val="00293AE6"/>
    <w:rsid w:val="00293C1D"/>
    <w:rsid w:val="00294399"/>
    <w:rsid w:val="0029452D"/>
    <w:rsid w:val="002947A4"/>
    <w:rsid w:val="00294868"/>
    <w:rsid w:val="002948A7"/>
    <w:rsid w:val="00294A69"/>
    <w:rsid w:val="00294F9B"/>
    <w:rsid w:val="0029525A"/>
    <w:rsid w:val="00295507"/>
    <w:rsid w:val="002956E9"/>
    <w:rsid w:val="0029592D"/>
    <w:rsid w:val="00295B3E"/>
    <w:rsid w:val="00295D80"/>
    <w:rsid w:val="00295FE1"/>
    <w:rsid w:val="00296057"/>
    <w:rsid w:val="00296848"/>
    <w:rsid w:val="00296AEE"/>
    <w:rsid w:val="00296BD4"/>
    <w:rsid w:val="00296E52"/>
    <w:rsid w:val="0029700F"/>
    <w:rsid w:val="00297033"/>
    <w:rsid w:val="00297466"/>
    <w:rsid w:val="0029759F"/>
    <w:rsid w:val="002977FE"/>
    <w:rsid w:val="0029783C"/>
    <w:rsid w:val="002979A6"/>
    <w:rsid w:val="00297AD3"/>
    <w:rsid w:val="00297EF0"/>
    <w:rsid w:val="00297EF5"/>
    <w:rsid w:val="00297F3F"/>
    <w:rsid w:val="002A000E"/>
    <w:rsid w:val="002A0097"/>
    <w:rsid w:val="002A00AE"/>
    <w:rsid w:val="002A03B5"/>
    <w:rsid w:val="002A0507"/>
    <w:rsid w:val="002A05F0"/>
    <w:rsid w:val="002A0634"/>
    <w:rsid w:val="002A08B7"/>
    <w:rsid w:val="002A0BBA"/>
    <w:rsid w:val="002A0E96"/>
    <w:rsid w:val="002A1085"/>
    <w:rsid w:val="002A1173"/>
    <w:rsid w:val="002A1289"/>
    <w:rsid w:val="002A1307"/>
    <w:rsid w:val="002A13B4"/>
    <w:rsid w:val="002A1566"/>
    <w:rsid w:val="002A160C"/>
    <w:rsid w:val="002A168D"/>
    <w:rsid w:val="002A1834"/>
    <w:rsid w:val="002A1ADC"/>
    <w:rsid w:val="002A2041"/>
    <w:rsid w:val="002A2310"/>
    <w:rsid w:val="002A241F"/>
    <w:rsid w:val="002A286F"/>
    <w:rsid w:val="002A29DA"/>
    <w:rsid w:val="002A2A8D"/>
    <w:rsid w:val="002A2E86"/>
    <w:rsid w:val="002A30C9"/>
    <w:rsid w:val="002A3286"/>
    <w:rsid w:val="002A33C0"/>
    <w:rsid w:val="002A38C2"/>
    <w:rsid w:val="002A396E"/>
    <w:rsid w:val="002A39CC"/>
    <w:rsid w:val="002A3DDE"/>
    <w:rsid w:val="002A3DF7"/>
    <w:rsid w:val="002A3F71"/>
    <w:rsid w:val="002A3FF9"/>
    <w:rsid w:val="002A402E"/>
    <w:rsid w:val="002A40FF"/>
    <w:rsid w:val="002A426F"/>
    <w:rsid w:val="002A4319"/>
    <w:rsid w:val="002A4747"/>
    <w:rsid w:val="002A4766"/>
    <w:rsid w:val="002A48BB"/>
    <w:rsid w:val="002A4A7D"/>
    <w:rsid w:val="002A4B45"/>
    <w:rsid w:val="002A4B4A"/>
    <w:rsid w:val="002A4B7B"/>
    <w:rsid w:val="002A4E0F"/>
    <w:rsid w:val="002A505C"/>
    <w:rsid w:val="002A51FE"/>
    <w:rsid w:val="002A54AF"/>
    <w:rsid w:val="002A5684"/>
    <w:rsid w:val="002A5788"/>
    <w:rsid w:val="002A5898"/>
    <w:rsid w:val="002A5B0E"/>
    <w:rsid w:val="002A5E20"/>
    <w:rsid w:val="002A62A8"/>
    <w:rsid w:val="002A62D3"/>
    <w:rsid w:val="002A63CC"/>
    <w:rsid w:val="002A67CC"/>
    <w:rsid w:val="002A68B2"/>
    <w:rsid w:val="002A68D1"/>
    <w:rsid w:val="002A68EF"/>
    <w:rsid w:val="002A69A5"/>
    <w:rsid w:val="002A6A94"/>
    <w:rsid w:val="002A6A9A"/>
    <w:rsid w:val="002A6EC0"/>
    <w:rsid w:val="002A7095"/>
    <w:rsid w:val="002A70E0"/>
    <w:rsid w:val="002A70F8"/>
    <w:rsid w:val="002A73E0"/>
    <w:rsid w:val="002A7734"/>
    <w:rsid w:val="002A776D"/>
    <w:rsid w:val="002A7845"/>
    <w:rsid w:val="002A78CE"/>
    <w:rsid w:val="002A7A52"/>
    <w:rsid w:val="002A7B19"/>
    <w:rsid w:val="002A7BED"/>
    <w:rsid w:val="002A7DC7"/>
    <w:rsid w:val="002A7F48"/>
    <w:rsid w:val="002B03F1"/>
    <w:rsid w:val="002B0457"/>
    <w:rsid w:val="002B0BAD"/>
    <w:rsid w:val="002B0BD0"/>
    <w:rsid w:val="002B0BE3"/>
    <w:rsid w:val="002B1003"/>
    <w:rsid w:val="002B107B"/>
    <w:rsid w:val="002B111F"/>
    <w:rsid w:val="002B142D"/>
    <w:rsid w:val="002B17C8"/>
    <w:rsid w:val="002B19CD"/>
    <w:rsid w:val="002B1BE6"/>
    <w:rsid w:val="002B21CF"/>
    <w:rsid w:val="002B2256"/>
    <w:rsid w:val="002B240E"/>
    <w:rsid w:val="002B286B"/>
    <w:rsid w:val="002B2958"/>
    <w:rsid w:val="002B2B86"/>
    <w:rsid w:val="002B2FD9"/>
    <w:rsid w:val="002B318E"/>
    <w:rsid w:val="002B3690"/>
    <w:rsid w:val="002B3BB4"/>
    <w:rsid w:val="002B3F1B"/>
    <w:rsid w:val="002B3FD5"/>
    <w:rsid w:val="002B4060"/>
    <w:rsid w:val="002B43AD"/>
    <w:rsid w:val="002B4409"/>
    <w:rsid w:val="002B4412"/>
    <w:rsid w:val="002B45AB"/>
    <w:rsid w:val="002B45B6"/>
    <w:rsid w:val="002B497E"/>
    <w:rsid w:val="002B4C72"/>
    <w:rsid w:val="002B4C9A"/>
    <w:rsid w:val="002B4CA2"/>
    <w:rsid w:val="002B4DDB"/>
    <w:rsid w:val="002B4E03"/>
    <w:rsid w:val="002B4E86"/>
    <w:rsid w:val="002B51BD"/>
    <w:rsid w:val="002B587D"/>
    <w:rsid w:val="002B5BF7"/>
    <w:rsid w:val="002B5C2A"/>
    <w:rsid w:val="002B5D0E"/>
    <w:rsid w:val="002B5E9D"/>
    <w:rsid w:val="002B619B"/>
    <w:rsid w:val="002B624A"/>
    <w:rsid w:val="002B62F6"/>
    <w:rsid w:val="002B6466"/>
    <w:rsid w:val="002B6467"/>
    <w:rsid w:val="002B65D3"/>
    <w:rsid w:val="002B6764"/>
    <w:rsid w:val="002B684F"/>
    <w:rsid w:val="002B689C"/>
    <w:rsid w:val="002B6964"/>
    <w:rsid w:val="002B6BA9"/>
    <w:rsid w:val="002B6BE1"/>
    <w:rsid w:val="002B6C06"/>
    <w:rsid w:val="002B6DE3"/>
    <w:rsid w:val="002B6F05"/>
    <w:rsid w:val="002B7178"/>
    <w:rsid w:val="002B717C"/>
    <w:rsid w:val="002B7447"/>
    <w:rsid w:val="002B779B"/>
    <w:rsid w:val="002B7827"/>
    <w:rsid w:val="002B78D8"/>
    <w:rsid w:val="002B7CE0"/>
    <w:rsid w:val="002B7E0E"/>
    <w:rsid w:val="002B7F22"/>
    <w:rsid w:val="002B7FA9"/>
    <w:rsid w:val="002B7FF6"/>
    <w:rsid w:val="002C0342"/>
    <w:rsid w:val="002C0410"/>
    <w:rsid w:val="002C047A"/>
    <w:rsid w:val="002C0528"/>
    <w:rsid w:val="002C0A36"/>
    <w:rsid w:val="002C0B19"/>
    <w:rsid w:val="002C0D8D"/>
    <w:rsid w:val="002C0FE2"/>
    <w:rsid w:val="002C10C2"/>
    <w:rsid w:val="002C15B1"/>
    <w:rsid w:val="002C166F"/>
    <w:rsid w:val="002C1706"/>
    <w:rsid w:val="002C171B"/>
    <w:rsid w:val="002C1786"/>
    <w:rsid w:val="002C17BF"/>
    <w:rsid w:val="002C1899"/>
    <w:rsid w:val="002C19CA"/>
    <w:rsid w:val="002C1A3A"/>
    <w:rsid w:val="002C1DAB"/>
    <w:rsid w:val="002C1E9A"/>
    <w:rsid w:val="002C2272"/>
    <w:rsid w:val="002C263A"/>
    <w:rsid w:val="002C287E"/>
    <w:rsid w:val="002C2930"/>
    <w:rsid w:val="002C2A61"/>
    <w:rsid w:val="002C2B7E"/>
    <w:rsid w:val="002C2CEF"/>
    <w:rsid w:val="002C3201"/>
    <w:rsid w:val="002C3587"/>
    <w:rsid w:val="002C35D3"/>
    <w:rsid w:val="002C39BC"/>
    <w:rsid w:val="002C3AAB"/>
    <w:rsid w:val="002C3CD5"/>
    <w:rsid w:val="002C3E82"/>
    <w:rsid w:val="002C3EAD"/>
    <w:rsid w:val="002C3F27"/>
    <w:rsid w:val="002C42B7"/>
    <w:rsid w:val="002C46BD"/>
    <w:rsid w:val="002C4804"/>
    <w:rsid w:val="002C48F2"/>
    <w:rsid w:val="002C4B7F"/>
    <w:rsid w:val="002C52F2"/>
    <w:rsid w:val="002C53AB"/>
    <w:rsid w:val="002C53CF"/>
    <w:rsid w:val="002C5718"/>
    <w:rsid w:val="002C588F"/>
    <w:rsid w:val="002C5ABA"/>
    <w:rsid w:val="002C5B25"/>
    <w:rsid w:val="002C5C81"/>
    <w:rsid w:val="002C5D46"/>
    <w:rsid w:val="002C6252"/>
    <w:rsid w:val="002C658F"/>
    <w:rsid w:val="002C6621"/>
    <w:rsid w:val="002C6724"/>
    <w:rsid w:val="002C6A7D"/>
    <w:rsid w:val="002C6DBA"/>
    <w:rsid w:val="002C6E91"/>
    <w:rsid w:val="002C6F2A"/>
    <w:rsid w:val="002C6FD4"/>
    <w:rsid w:val="002C7064"/>
    <w:rsid w:val="002C71EF"/>
    <w:rsid w:val="002C72A3"/>
    <w:rsid w:val="002C730C"/>
    <w:rsid w:val="002C7339"/>
    <w:rsid w:val="002C7587"/>
    <w:rsid w:val="002C7749"/>
    <w:rsid w:val="002C779C"/>
    <w:rsid w:val="002C7955"/>
    <w:rsid w:val="002C7A0A"/>
    <w:rsid w:val="002C7C05"/>
    <w:rsid w:val="002C7C95"/>
    <w:rsid w:val="002C7DD9"/>
    <w:rsid w:val="002C7FAB"/>
    <w:rsid w:val="002D046F"/>
    <w:rsid w:val="002D05B7"/>
    <w:rsid w:val="002D0665"/>
    <w:rsid w:val="002D070C"/>
    <w:rsid w:val="002D0718"/>
    <w:rsid w:val="002D08C9"/>
    <w:rsid w:val="002D09DB"/>
    <w:rsid w:val="002D100A"/>
    <w:rsid w:val="002D120D"/>
    <w:rsid w:val="002D12F8"/>
    <w:rsid w:val="002D16C5"/>
    <w:rsid w:val="002D172F"/>
    <w:rsid w:val="002D17C2"/>
    <w:rsid w:val="002D17C3"/>
    <w:rsid w:val="002D1928"/>
    <w:rsid w:val="002D1D6F"/>
    <w:rsid w:val="002D1F92"/>
    <w:rsid w:val="002D203C"/>
    <w:rsid w:val="002D2316"/>
    <w:rsid w:val="002D2412"/>
    <w:rsid w:val="002D24AF"/>
    <w:rsid w:val="002D2849"/>
    <w:rsid w:val="002D2AD3"/>
    <w:rsid w:val="002D2ADE"/>
    <w:rsid w:val="002D2D61"/>
    <w:rsid w:val="002D2D8D"/>
    <w:rsid w:val="002D2DE9"/>
    <w:rsid w:val="002D2E48"/>
    <w:rsid w:val="002D31F3"/>
    <w:rsid w:val="002D3551"/>
    <w:rsid w:val="002D35C3"/>
    <w:rsid w:val="002D35FE"/>
    <w:rsid w:val="002D363E"/>
    <w:rsid w:val="002D3671"/>
    <w:rsid w:val="002D36F8"/>
    <w:rsid w:val="002D3844"/>
    <w:rsid w:val="002D39C9"/>
    <w:rsid w:val="002D3A7D"/>
    <w:rsid w:val="002D3C18"/>
    <w:rsid w:val="002D3C6F"/>
    <w:rsid w:val="002D3D51"/>
    <w:rsid w:val="002D403D"/>
    <w:rsid w:val="002D4513"/>
    <w:rsid w:val="002D4615"/>
    <w:rsid w:val="002D475A"/>
    <w:rsid w:val="002D4B6F"/>
    <w:rsid w:val="002D4B82"/>
    <w:rsid w:val="002D4E24"/>
    <w:rsid w:val="002D4F8D"/>
    <w:rsid w:val="002D4F9C"/>
    <w:rsid w:val="002D4FAC"/>
    <w:rsid w:val="002D5348"/>
    <w:rsid w:val="002D580B"/>
    <w:rsid w:val="002D596F"/>
    <w:rsid w:val="002D5A12"/>
    <w:rsid w:val="002D5B72"/>
    <w:rsid w:val="002D5D80"/>
    <w:rsid w:val="002D5F67"/>
    <w:rsid w:val="002D5FC5"/>
    <w:rsid w:val="002D61B3"/>
    <w:rsid w:val="002D68D1"/>
    <w:rsid w:val="002D6A5B"/>
    <w:rsid w:val="002D7052"/>
    <w:rsid w:val="002D712C"/>
    <w:rsid w:val="002D7208"/>
    <w:rsid w:val="002D729D"/>
    <w:rsid w:val="002D7558"/>
    <w:rsid w:val="002D758A"/>
    <w:rsid w:val="002D790D"/>
    <w:rsid w:val="002D7A07"/>
    <w:rsid w:val="002D7CC2"/>
    <w:rsid w:val="002E0165"/>
    <w:rsid w:val="002E029E"/>
    <w:rsid w:val="002E057F"/>
    <w:rsid w:val="002E0675"/>
    <w:rsid w:val="002E0789"/>
    <w:rsid w:val="002E097C"/>
    <w:rsid w:val="002E09CC"/>
    <w:rsid w:val="002E0A28"/>
    <w:rsid w:val="002E0A65"/>
    <w:rsid w:val="002E0CB9"/>
    <w:rsid w:val="002E0EEC"/>
    <w:rsid w:val="002E0F69"/>
    <w:rsid w:val="002E167A"/>
    <w:rsid w:val="002E16B8"/>
    <w:rsid w:val="002E177E"/>
    <w:rsid w:val="002E19D8"/>
    <w:rsid w:val="002E1B9D"/>
    <w:rsid w:val="002E1D3D"/>
    <w:rsid w:val="002E1F03"/>
    <w:rsid w:val="002E20C3"/>
    <w:rsid w:val="002E247F"/>
    <w:rsid w:val="002E24ED"/>
    <w:rsid w:val="002E29CD"/>
    <w:rsid w:val="002E2A37"/>
    <w:rsid w:val="002E2BA4"/>
    <w:rsid w:val="002E2D8C"/>
    <w:rsid w:val="002E2F6B"/>
    <w:rsid w:val="002E305E"/>
    <w:rsid w:val="002E3071"/>
    <w:rsid w:val="002E3096"/>
    <w:rsid w:val="002E36A2"/>
    <w:rsid w:val="002E3733"/>
    <w:rsid w:val="002E378B"/>
    <w:rsid w:val="002E385B"/>
    <w:rsid w:val="002E3A53"/>
    <w:rsid w:val="002E3AB6"/>
    <w:rsid w:val="002E3BE2"/>
    <w:rsid w:val="002E3C3B"/>
    <w:rsid w:val="002E3E65"/>
    <w:rsid w:val="002E3F1F"/>
    <w:rsid w:val="002E3F95"/>
    <w:rsid w:val="002E4111"/>
    <w:rsid w:val="002E4709"/>
    <w:rsid w:val="002E47BA"/>
    <w:rsid w:val="002E4937"/>
    <w:rsid w:val="002E49FE"/>
    <w:rsid w:val="002E4A9C"/>
    <w:rsid w:val="002E4C3A"/>
    <w:rsid w:val="002E4C5C"/>
    <w:rsid w:val="002E520E"/>
    <w:rsid w:val="002E54FE"/>
    <w:rsid w:val="002E5567"/>
    <w:rsid w:val="002E55F4"/>
    <w:rsid w:val="002E5794"/>
    <w:rsid w:val="002E5B28"/>
    <w:rsid w:val="002E5BA5"/>
    <w:rsid w:val="002E5BEB"/>
    <w:rsid w:val="002E5D80"/>
    <w:rsid w:val="002E6223"/>
    <w:rsid w:val="002E6416"/>
    <w:rsid w:val="002E670A"/>
    <w:rsid w:val="002E679E"/>
    <w:rsid w:val="002E6856"/>
    <w:rsid w:val="002E69B8"/>
    <w:rsid w:val="002E6A5D"/>
    <w:rsid w:val="002E6C15"/>
    <w:rsid w:val="002E6E57"/>
    <w:rsid w:val="002E6EEA"/>
    <w:rsid w:val="002E70B3"/>
    <w:rsid w:val="002E754B"/>
    <w:rsid w:val="002E7588"/>
    <w:rsid w:val="002E7874"/>
    <w:rsid w:val="002E7926"/>
    <w:rsid w:val="002E7AB1"/>
    <w:rsid w:val="002F004D"/>
    <w:rsid w:val="002F0135"/>
    <w:rsid w:val="002F0D9E"/>
    <w:rsid w:val="002F0F19"/>
    <w:rsid w:val="002F0F63"/>
    <w:rsid w:val="002F0F67"/>
    <w:rsid w:val="002F101B"/>
    <w:rsid w:val="002F1024"/>
    <w:rsid w:val="002F106F"/>
    <w:rsid w:val="002F1210"/>
    <w:rsid w:val="002F1333"/>
    <w:rsid w:val="002F1621"/>
    <w:rsid w:val="002F16B7"/>
    <w:rsid w:val="002F1D7F"/>
    <w:rsid w:val="002F2049"/>
    <w:rsid w:val="002F209C"/>
    <w:rsid w:val="002F284F"/>
    <w:rsid w:val="002F298A"/>
    <w:rsid w:val="002F2CC4"/>
    <w:rsid w:val="002F2D09"/>
    <w:rsid w:val="002F2E16"/>
    <w:rsid w:val="002F3223"/>
    <w:rsid w:val="002F32D7"/>
    <w:rsid w:val="002F3433"/>
    <w:rsid w:val="002F3478"/>
    <w:rsid w:val="002F34AE"/>
    <w:rsid w:val="002F375A"/>
    <w:rsid w:val="002F387D"/>
    <w:rsid w:val="002F3896"/>
    <w:rsid w:val="002F3935"/>
    <w:rsid w:val="002F3AE0"/>
    <w:rsid w:val="002F3B0A"/>
    <w:rsid w:val="002F3D68"/>
    <w:rsid w:val="002F433B"/>
    <w:rsid w:val="002F439E"/>
    <w:rsid w:val="002F4B46"/>
    <w:rsid w:val="002F4C27"/>
    <w:rsid w:val="002F4C88"/>
    <w:rsid w:val="002F563B"/>
    <w:rsid w:val="002F598E"/>
    <w:rsid w:val="002F59F2"/>
    <w:rsid w:val="002F5E3F"/>
    <w:rsid w:val="002F5EBD"/>
    <w:rsid w:val="002F60CB"/>
    <w:rsid w:val="002F6299"/>
    <w:rsid w:val="002F637C"/>
    <w:rsid w:val="002F6474"/>
    <w:rsid w:val="002F6809"/>
    <w:rsid w:val="002F6E6D"/>
    <w:rsid w:val="002F6FB8"/>
    <w:rsid w:val="002F706C"/>
    <w:rsid w:val="002F70F0"/>
    <w:rsid w:val="002F710E"/>
    <w:rsid w:val="002F7499"/>
    <w:rsid w:val="002F7741"/>
    <w:rsid w:val="002F7760"/>
    <w:rsid w:val="002F7A6D"/>
    <w:rsid w:val="002F7B10"/>
    <w:rsid w:val="002F7D24"/>
    <w:rsid w:val="002F7EE0"/>
    <w:rsid w:val="002F7F86"/>
    <w:rsid w:val="0030004B"/>
    <w:rsid w:val="0030004E"/>
    <w:rsid w:val="0030020C"/>
    <w:rsid w:val="003002AC"/>
    <w:rsid w:val="00300573"/>
    <w:rsid w:val="00300701"/>
    <w:rsid w:val="00300711"/>
    <w:rsid w:val="00300BD5"/>
    <w:rsid w:val="00300EB1"/>
    <w:rsid w:val="00300F30"/>
    <w:rsid w:val="003010BB"/>
    <w:rsid w:val="003012DF"/>
    <w:rsid w:val="0030183D"/>
    <w:rsid w:val="00301953"/>
    <w:rsid w:val="00301AEA"/>
    <w:rsid w:val="00301B14"/>
    <w:rsid w:val="00301B2B"/>
    <w:rsid w:val="00301B97"/>
    <w:rsid w:val="00301C89"/>
    <w:rsid w:val="00302084"/>
    <w:rsid w:val="00302217"/>
    <w:rsid w:val="00302401"/>
    <w:rsid w:val="00302673"/>
    <w:rsid w:val="00302E4E"/>
    <w:rsid w:val="003030C6"/>
    <w:rsid w:val="003031EE"/>
    <w:rsid w:val="00303651"/>
    <w:rsid w:val="003039BB"/>
    <w:rsid w:val="00303A21"/>
    <w:rsid w:val="00303A41"/>
    <w:rsid w:val="00303BA7"/>
    <w:rsid w:val="00303C27"/>
    <w:rsid w:val="00303DCB"/>
    <w:rsid w:val="00303ECE"/>
    <w:rsid w:val="00303EEB"/>
    <w:rsid w:val="003045F0"/>
    <w:rsid w:val="00304854"/>
    <w:rsid w:val="00304A46"/>
    <w:rsid w:val="00304FE8"/>
    <w:rsid w:val="003050C4"/>
    <w:rsid w:val="00305482"/>
    <w:rsid w:val="003058E0"/>
    <w:rsid w:val="00305A62"/>
    <w:rsid w:val="00306213"/>
    <w:rsid w:val="00306215"/>
    <w:rsid w:val="0030661F"/>
    <w:rsid w:val="00306870"/>
    <w:rsid w:val="0030691D"/>
    <w:rsid w:val="00306EB8"/>
    <w:rsid w:val="003070FB"/>
    <w:rsid w:val="00307538"/>
    <w:rsid w:val="00307630"/>
    <w:rsid w:val="00310970"/>
    <w:rsid w:val="00310E22"/>
    <w:rsid w:val="00310FE5"/>
    <w:rsid w:val="0031122D"/>
    <w:rsid w:val="0031153D"/>
    <w:rsid w:val="0031195D"/>
    <w:rsid w:val="00311BFB"/>
    <w:rsid w:val="00311C25"/>
    <w:rsid w:val="00311CF3"/>
    <w:rsid w:val="00311D3D"/>
    <w:rsid w:val="00311D47"/>
    <w:rsid w:val="00311E25"/>
    <w:rsid w:val="003122BF"/>
    <w:rsid w:val="00312342"/>
    <w:rsid w:val="00312414"/>
    <w:rsid w:val="00312567"/>
    <w:rsid w:val="003125FC"/>
    <w:rsid w:val="0031260E"/>
    <w:rsid w:val="00312AD4"/>
    <w:rsid w:val="0031335A"/>
    <w:rsid w:val="0031358D"/>
    <w:rsid w:val="00313674"/>
    <w:rsid w:val="003136D6"/>
    <w:rsid w:val="00313D63"/>
    <w:rsid w:val="00313E45"/>
    <w:rsid w:val="00314046"/>
    <w:rsid w:val="0031419F"/>
    <w:rsid w:val="00314366"/>
    <w:rsid w:val="003145CB"/>
    <w:rsid w:val="00314837"/>
    <w:rsid w:val="003148CC"/>
    <w:rsid w:val="00314B5F"/>
    <w:rsid w:val="00314C22"/>
    <w:rsid w:val="00314C4B"/>
    <w:rsid w:val="00314CA4"/>
    <w:rsid w:val="00314CAE"/>
    <w:rsid w:val="00314CD3"/>
    <w:rsid w:val="00314EC3"/>
    <w:rsid w:val="00314F7B"/>
    <w:rsid w:val="0031503E"/>
    <w:rsid w:val="00315349"/>
    <w:rsid w:val="003153E9"/>
    <w:rsid w:val="0031545E"/>
    <w:rsid w:val="003155F3"/>
    <w:rsid w:val="003157FE"/>
    <w:rsid w:val="00315958"/>
    <w:rsid w:val="00315AA7"/>
    <w:rsid w:val="00315AD8"/>
    <w:rsid w:val="00315C2C"/>
    <w:rsid w:val="003160E6"/>
    <w:rsid w:val="003161CD"/>
    <w:rsid w:val="003162C2"/>
    <w:rsid w:val="00316618"/>
    <w:rsid w:val="00316C1E"/>
    <w:rsid w:val="003171A9"/>
    <w:rsid w:val="00317391"/>
    <w:rsid w:val="0031757C"/>
    <w:rsid w:val="00317BF3"/>
    <w:rsid w:val="00317D3B"/>
    <w:rsid w:val="003201A5"/>
    <w:rsid w:val="00320407"/>
    <w:rsid w:val="00320817"/>
    <w:rsid w:val="00320903"/>
    <w:rsid w:val="00320B09"/>
    <w:rsid w:val="00320BC8"/>
    <w:rsid w:val="00320D79"/>
    <w:rsid w:val="00320DB9"/>
    <w:rsid w:val="00320E0A"/>
    <w:rsid w:val="00320F4E"/>
    <w:rsid w:val="00321076"/>
    <w:rsid w:val="003212F9"/>
    <w:rsid w:val="003218B6"/>
    <w:rsid w:val="003218BD"/>
    <w:rsid w:val="00321C5E"/>
    <w:rsid w:val="00322123"/>
    <w:rsid w:val="00322517"/>
    <w:rsid w:val="0032253A"/>
    <w:rsid w:val="003225B5"/>
    <w:rsid w:val="00322A1C"/>
    <w:rsid w:val="003233EA"/>
    <w:rsid w:val="00323D7C"/>
    <w:rsid w:val="00323DEF"/>
    <w:rsid w:val="00323E62"/>
    <w:rsid w:val="00323F12"/>
    <w:rsid w:val="00323FBF"/>
    <w:rsid w:val="00323FFE"/>
    <w:rsid w:val="00324007"/>
    <w:rsid w:val="003240CD"/>
    <w:rsid w:val="00324209"/>
    <w:rsid w:val="0032462B"/>
    <w:rsid w:val="0032465D"/>
    <w:rsid w:val="003246DC"/>
    <w:rsid w:val="00324AAB"/>
    <w:rsid w:val="00324B02"/>
    <w:rsid w:val="00324EAB"/>
    <w:rsid w:val="0032563A"/>
    <w:rsid w:val="0032588E"/>
    <w:rsid w:val="00325D36"/>
    <w:rsid w:val="00325F45"/>
    <w:rsid w:val="00325FE4"/>
    <w:rsid w:val="00326068"/>
    <w:rsid w:val="003260D2"/>
    <w:rsid w:val="00326312"/>
    <w:rsid w:val="00326325"/>
    <w:rsid w:val="00326500"/>
    <w:rsid w:val="0032664E"/>
    <w:rsid w:val="0032666D"/>
    <w:rsid w:val="00326A87"/>
    <w:rsid w:val="00326C2E"/>
    <w:rsid w:val="00326C3E"/>
    <w:rsid w:val="003271A1"/>
    <w:rsid w:val="0032728A"/>
    <w:rsid w:val="003274DF"/>
    <w:rsid w:val="00327786"/>
    <w:rsid w:val="003277AC"/>
    <w:rsid w:val="00327853"/>
    <w:rsid w:val="0032794F"/>
    <w:rsid w:val="0032797A"/>
    <w:rsid w:val="00327A56"/>
    <w:rsid w:val="00327BEF"/>
    <w:rsid w:val="00327CB8"/>
    <w:rsid w:val="0033002C"/>
    <w:rsid w:val="00330295"/>
    <w:rsid w:val="00330313"/>
    <w:rsid w:val="00330546"/>
    <w:rsid w:val="003308C4"/>
    <w:rsid w:val="003308D0"/>
    <w:rsid w:val="0033090D"/>
    <w:rsid w:val="00330AB9"/>
    <w:rsid w:val="00330BBA"/>
    <w:rsid w:val="00331033"/>
    <w:rsid w:val="003312B6"/>
    <w:rsid w:val="003312FB"/>
    <w:rsid w:val="0033152C"/>
    <w:rsid w:val="0033155C"/>
    <w:rsid w:val="00331813"/>
    <w:rsid w:val="00331919"/>
    <w:rsid w:val="003328CD"/>
    <w:rsid w:val="00332A70"/>
    <w:rsid w:val="00332C34"/>
    <w:rsid w:val="00332CC2"/>
    <w:rsid w:val="00333067"/>
    <w:rsid w:val="0033331C"/>
    <w:rsid w:val="00333328"/>
    <w:rsid w:val="00333704"/>
    <w:rsid w:val="00333868"/>
    <w:rsid w:val="00333CD8"/>
    <w:rsid w:val="00333FCC"/>
    <w:rsid w:val="00334066"/>
    <w:rsid w:val="0033409F"/>
    <w:rsid w:val="003340B4"/>
    <w:rsid w:val="003341B2"/>
    <w:rsid w:val="003341D2"/>
    <w:rsid w:val="003341F0"/>
    <w:rsid w:val="003344B6"/>
    <w:rsid w:val="003344E0"/>
    <w:rsid w:val="00334623"/>
    <w:rsid w:val="003347D7"/>
    <w:rsid w:val="0033482A"/>
    <w:rsid w:val="0033497A"/>
    <w:rsid w:val="00334C74"/>
    <w:rsid w:val="00334D73"/>
    <w:rsid w:val="00334EA3"/>
    <w:rsid w:val="00334F40"/>
    <w:rsid w:val="0033507A"/>
    <w:rsid w:val="003350E4"/>
    <w:rsid w:val="003350FB"/>
    <w:rsid w:val="00335189"/>
    <w:rsid w:val="00335559"/>
    <w:rsid w:val="00335689"/>
    <w:rsid w:val="0033589C"/>
    <w:rsid w:val="00335EF0"/>
    <w:rsid w:val="0033608A"/>
    <w:rsid w:val="003361C8"/>
    <w:rsid w:val="003363EC"/>
    <w:rsid w:val="00336409"/>
    <w:rsid w:val="003364CF"/>
    <w:rsid w:val="003366C5"/>
    <w:rsid w:val="003369E9"/>
    <w:rsid w:val="00336AEB"/>
    <w:rsid w:val="00336B4E"/>
    <w:rsid w:val="00337268"/>
    <w:rsid w:val="003372C2"/>
    <w:rsid w:val="003377D9"/>
    <w:rsid w:val="003379D0"/>
    <w:rsid w:val="00337BE7"/>
    <w:rsid w:val="00337FF1"/>
    <w:rsid w:val="0034000C"/>
    <w:rsid w:val="00340062"/>
    <w:rsid w:val="0034006D"/>
    <w:rsid w:val="0034036D"/>
    <w:rsid w:val="00340773"/>
    <w:rsid w:val="003409E4"/>
    <w:rsid w:val="00340C75"/>
    <w:rsid w:val="00341056"/>
    <w:rsid w:val="003412FC"/>
    <w:rsid w:val="00341377"/>
    <w:rsid w:val="003413AC"/>
    <w:rsid w:val="003417FA"/>
    <w:rsid w:val="00341860"/>
    <w:rsid w:val="0034188F"/>
    <w:rsid w:val="00341A3B"/>
    <w:rsid w:val="00341AC8"/>
    <w:rsid w:val="00341C1D"/>
    <w:rsid w:val="00341D45"/>
    <w:rsid w:val="00342281"/>
    <w:rsid w:val="00342404"/>
    <w:rsid w:val="00342550"/>
    <w:rsid w:val="00342561"/>
    <w:rsid w:val="003426BF"/>
    <w:rsid w:val="0034288F"/>
    <w:rsid w:val="00342B49"/>
    <w:rsid w:val="00342C5B"/>
    <w:rsid w:val="00342CA5"/>
    <w:rsid w:val="00342CEA"/>
    <w:rsid w:val="00342ED4"/>
    <w:rsid w:val="00342F64"/>
    <w:rsid w:val="0034301C"/>
    <w:rsid w:val="003430AE"/>
    <w:rsid w:val="00343224"/>
    <w:rsid w:val="00343886"/>
    <w:rsid w:val="00343AE4"/>
    <w:rsid w:val="00343B67"/>
    <w:rsid w:val="00343B6F"/>
    <w:rsid w:val="00343D2A"/>
    <w:rsid w:val="00344056"/>
    <w:rsid w:val="00344062"/>
    <w:rsid w:val="0034429B"/>
    <w:rsid w:val="003442D9"/>
    <w:rsid w:val="003443F4"/>
    <w:rsid w:val="0034493A"/>
    <w:rsid w:val="00344AFA"/>
    <w:rsid w:val="00344B48"/>
    <w:rsid w:val="00345089"/>
    <w:rsid w:val="0034562A"/>
    <w:rsid w:val="0034566C"/>
    <w:rsid w:val="00345AC6"/>
    <w:rsid w:val="00345C50"/>
    <w:rsid w:val="00345C6D"/>
    <w:rsid w:val="00345D0D"/>
    <w:rsid w:val="00345FAC"/>
    <w:rsid w:val="003466E6"/>
    <w:rsid w:val="00346714"/>
    <w:rsid w:val="00346BBC"/>
    <w:rsid w:val="00346BF8"/>
    <w:rsid w:val="00346DCD"/>
    <w:rsid w:val="00346EBF"/>
    <w:rsid w:val="00347346"/>
    <w:rsid w:val="0034744F"/>
    <w:rsid w:val="0034745B"/>
    <w:rsid w:val="00347659"/>
    <w:rsid w:val="00347716"/>
    <w:rsid w:val="0034781B"/>
    <w:rsid w:val="00347899"/>
    <w:rsid w:val="00347962"/>
    <w:rsid w:val="00347CBA"/>
    <w:rsid w:val="00347DE2"/>
    <w:rsid w:val="003500ED"/>
    <w:rsid w:val="0035051F"/>
    <w:rsid w:val="0035059A"/>
    <w:rsid w:val="00350602"/>
    <w:rsid w:val="00350604"/>
    <w:rsid w:val="0035062F"/>
    <w:rsid w:val="00350649"/>
    <w:rsid w:val="003506FF"/>
    <w:rsid w:val="003508A5"/>
    <w:rsid w:val="00350B70"/>
    <w:rsid w:val="003510AD"/>
    <w:rsid w:val="003511BB"/>
    <w:rsid w:val="003511E1"/>
    <w:rsid w:val="00351366"/>
    <w:rsid w:val="0035139E"/>
    <w:rsid w:val="003515A0"/>
    <w:rsid w:val="003516CE"/>
    <w:rsid w:val="003516EE"/>
    <w:rsid w:val="00351703"/>
    <w:rsid w:val="00351822"/>
    <w:rsid w:val="003519DF"/>
    <w:rsid w:val="00351A1C"/>
    <w:rsid w:val="00351AC9"/>
    <w:rsid w:val="00351D3F"/>
    <w:rsid w:val="00352028"/>
    <w:rsid w:val="00352177"/>
    <w:rsid w:val="0035218F"/>
    <w:rsid w:val="00352221"/>
    <w:rsid w:val="00352497"/>
    <w:rsid w:val="00352599"/>
    <w:rsid w:val="00352D90"/>
    <w:rsid w:val="0035311E"/>
    <w:rsid w:val="003531A4"/>
    <w:rsid w:val="003531A9"/>
    <w:rsid w:val="00353428"/>
    <w:rsid w:val="003536DE"/>
    <w:rsid w:val="00353908"/>
    <w:rsid w:val="00353A17"/>
    <w:rsid w:val="00353CFE"/>
    <w:rsid w:val="00353E7F"/>
    <w:rsid w:val="00354033"/>
    <w:rsid w:val="00354112"/>
    <w:rsid w:val="0035421E"/>
    <w:rsid w:val="00354284"/>
    <w:rsid w:val="003543BD"/>
    <w:rsid w:val="003543C3"/>
    <w:rsid w:val="0035471A"/>
    <w:rsid w:val="003549DE"/>
    <w:rsid w:val="00354A55"/>
    <w:rsid w:val="00354CA5"/>
    <w:rsid w:val="00355237"/>
    <w:rsid w:val="00355408"/>
    <w:rsid w:val="00355583"/>
    <w:rsid w:val="0035569F"/>
    <w:rsid w:val="00355729"/>
    <w:rsid w:val="003557CD"/>
    <w:rsid w:val="00355966"/>
    <w:rsid w:val="00355AA0"/>
    <w:rsid w:val="00355B21"/>
    <w:rsid w:val="00355B78"/>
    <w:rsid w:val="00355C24"/>
    <w:rsid w:val="00355F2D"/>
    <w:rsid w:val="003563AC"/>
    <w:rsid w:val="00356424"/>
    <w:rsid w:val="00356E4C"/>
    <w:rsid w:val="00357066"/>
    <w:rsid w:val="003570AC"/>
    <w:rsid w:val="0035720F"/>
    <w:rsid w:val="003573C7"/>
    <w:rsid w:val="003574BA"/>
    <w:rsid w:val="00357670"/>
    <w:rsid w:val="00357AFD"/>
    <w:rsid w:val="00357DC6"/>
    <w:rsid w:val="00357EB3"/>
    <w:rsid w:val="00360759"/>
    <w:rsid w:val="003609E2"/>
    <w:rsid w:val="00360B21"/>
    <w:rsid w:val="00360BD0"/>
    <w:rsid w:val="00360C22"/>
    <w:rsid w:val="00360DCB"/>
    <w:rsid w:val="00360EB2"/>
    <w:rsid w:val="00361316"/>
    <w:rsid w:val="003613EC"/>
    <w:rsid w:val="0036176A"/>
    <w:rsid w:val="003619DC"/>
    <w:rsid w:val="00361F4F"/>
    <w:rsid w:val="003622B2"/>
    <w:rsid w:val="003623A9"/>
    <w:rsid w:val="00362579"/>
    <w:rsid w:val="003625E2"/>
    <w:rsid w:val="0036274D"/>
    <w:rsid w:val="0036289C"/>
    <w:rsid w:val="0036293C"/>
    <w:rsid w:val="00362E0E"/>
    <w:rsid w:val="0036316F"/>
    <w:rsid w:val="00363172"/>
    <w:rsid w:val="0036321B"/>
    <w:rsid w:val="003635CB"/>
    <w:rsid w:val="003636A6"/>
    <w:rsid w:val="003637F8"/>
    <w:rsid w:val="00363972"/>
    <w:rsid w:val="003639D3"/>
    <w:rsid w:val="00363B24"/>
    <w:rsid w:val="00363BC9"/>
    <w:rsid w:val="00363EC3"/>
    <w:rsid w:val="00363EF5"/>
    <w:rsid w:val="003642A3"/>
    <w:rsid w:val="003648C0"/>
    <w:rsid w:val="003648D9"/>
    <w:rsid w:val="003648F4"/>
    <w:rsid w:val="00364BE5"/>
    <w:rsid w:val="00364E18"/>
    <w:rsid w:val="00364E2E"/>
    <w:rsid w:val="00364F02"/>
    <w:rsid w:val="00364FFB"/>
    <w:rsid w:val="0036525D"/>
    <w:rsid w:val="003652CB"/>
    <w:rsid w:val="003653B7"/>
    <w:rsid w:val="003653BE"/>
    <w:rsid w:val="003654C2"/>
    <w:rsid w:val="0036556A"/>
    <w:rsid w:val="003655DA"/>
    <w:rsid w:val="0036593D"/>
    <w:rsid w:val="00365A01"/>
    <w:rsid w:val="00365A50"/>
    <w:rsid w:val="00365DAB"/>
    <w:rsid w:val="00365E4F"/>
    <w:rsid w:val="00366170"/>
    <w:rsid w:val="0036624B"/>
    <w:rsid w:val="003662B3"/>
    <w:rsid w:val="00366434"/>
    <w:rsid w:val="00366480"/>
    <w:rsid w:val="003665EA"/>
    <w:rsid w:val="0036670F"/>
    <w:rsid w:val="0036672C"/>
    <w:rsid w:val="003667C4"/>
    <w:rsid w:val="00366843"/>
    <w:rsid w:val="00366997"/>
    <w:rsid w:val="00366E79"/>
    <w:rsid w:val="00367390"/>
    <w:rsid w:val="0036795D"/>
    <w:rsid w:val="00367E3C"/>
    <w:rsid w:val="00370193"/>
    <w:rsid w:val="003703F9"/>
    <w:rsid w:val="00370684"/>
    <w:rsid w:val="003707EC"/>
    <w:rsid w:val="00370818"/>
    <w:rsid w:val="00370AB4"/>
    <w:rsid w:val="00370BB4"/>
    <w:rsid w:val="00370C53"/>
    <w:rsid w:val="00371352"/>
    <w:rsid w:val="0037138C"/>
    <w:rsid w:val="0037160A"/>
    <w:rsid w:val="003716B3"/>
    <w:rsid w:val="00371863"/>
    <w:rsid w:val="00371E31"/>
    <w:rsid w:val="00371E45"/>
    <w:rsid w:val="00371F18"/>
    <w:rsid w:val="00371FB8"/>
    <w:rsid w:val="0037229C"/>
    <w:rsid w:val="003724B6"/>
    <w:rsid w:val="00372727"/>
    <w:rsid w:val="00372CD5"/>
    <w:rsid w:val="00372D2C"/>
    <w:rsid w:val="00372D37"/>
    <w:rsid w:val="00372D95"/>
    <w:rsid w:val="00372E3E"/>
    <w:rsid w:val="00372E55"/>
    <w:rsid w:val="0037306C"/>
    <w:rsid w:val="003731B1"/>
    <w:rsid w:val="00373342"/>
    <w:rsid w:val="003733FD"/>
    <w:rsid w:val="0037356C"/>
    <w:rsid w:val="00373A79"/>
    <w:rsid w:val="00373B0C"/>
    <w:rsid w:val="00373B45"/>
    <w:rsid w:val="00373DF7"/>
    <w:rsid w:val="00373E65"/>
    <w:rsid w:val="0037416E"/>
    <w:rsid w:val="003747DF"/>
    <w:rsid w:val="0037481C"/>
    <w:rsid w:val="003749F1"/>
    <w:rsid w:val="00374A14"/>
    <w:rsid w:val="00374A70"/>
    <w:rsid w:val="00374BAA"/>
    <w:rsid w:val="00374BC6"/>
    <w:rsid w:val="00374E58"/>
    <w:rsid w:val="003750D9"/>
    <w:rsid w:val="00375325"/>
    <w:rsid w:val="0037559C"/>
    <w:rsid w:val="00375865"/>
    <w:rsid w:val="00375894"/>
    <w:rsid w:val="00375BE3"/>
    <w:rsid w:val="00375D66"/>
    <w:rsid w:val="00375F78"/>
    <w:rsid w:val="00376172"/>
    <w:rsid w:val="0037637F"/>
    <w:rsid w:val="003764AE"/>
    <w:rsid w:val="003765BC"/>
    <w:rsid w:val="00376C2A"/>
    <w:rsid w:val="00376C89"/>
    <w:rsid w:val="0037705A"/>
    <w:rsid w:val="003771D7"/>
    <w:rsid w:val="00377259"/>
    <w:rsid w:val="00377377"/>
    <w:rsid w:val="0037744F"/>
    <w:rsid w:val="0037758C"/>
    <w:rsid w:val="00377848"/>
    <w:rsid w:val="0037789F"/>
    <w:rsid w:val="00377D2A"/>
    <w:rsid w:val="00377D30"/>
    <w:rsid w:val="0038012C"/>
    <w:rsid w:val="00380518"/>
    <w:rsid w:val="003807D2"/>
    <w:rsid w:val="0038094D"/>
    <w:rsid w:val="00380A0E"/>
    <w:rsid w:val="00380BD7"/>
    <w:rsid w:val="00380CEC"/>
    <w:rsid w:val="00381095"/>
    <w:rsid w:val="00381148"/>
    <w:rsid w:val="0038153E"/>
    <w:rsid w:val="00381790"/>
    <w:rsid w:val="00381802"/>
    <w:rsid w:val="0038181D"/>
    <w:rsid w:val="003818D5"/>
    <w:rsid w:val="00381BEB"/>
    <w:rsid w:val="00381D4D"/>
    <w:rsid w:val="00381D7D"/>
    <w:rsid w:val="00381F3F"/>
    <w:rsid w:val="00381F99"/>
    <w:rsid w:val="0038206E"/>
    <w:rsid w:val="0038236F"/>
    <w:rsid w:val="003824AC"/>
    <w:rsid w:val="003824DF"/>
    <w:rsid w:val="00382509"/>
    <w:rsid w:val="00382B69"/>
    <w:rsid w:val="00382B86"/>
    <w:rsid w:val="00382B94"/>
    <w:rsid w:val="003830C2"/>
    <w:rsid w:val="00383212"/>
    <w:rsid w:val="0038324A"/>
    <w:rsid w:val="0038336E"/>
    <w:rsid w:val="0038353F"/>
    <w:rsid w:val="003836C0"/>
    <w:rsid w:val="00383878"/>
    <w:rsid w:val="0038388F"/>
    <w:rsid w:val="00383918"/>
    <w:rsid w:val="003841BB"/>
    <w:rsid w:val="00384376"/>
    <w:rsid w:val="00384B90"/>
    <w:rsid w:val="00384FD3"/>
    <w:rsid w:val="00385219"/>
    <w:rsid w:val="00385534"/>
    <w:rsid w:val="003859B5"/>
    <w:rsid w:val="00385CA5"/>
    <w:rsid w:val="00385DA4"/>
    <w:rsid w:val="00385F12"/>
    <w:rsid w:val="003864D8"/>
    <w:rsid w:val="003864FF"/>
    <w:rsid w:val="003866A9"/>
    <w:rsid w:val="00386DE2"/>
    <w:rsid w:val="003870AC"/>
    <w:rsid w:val="00387217"/>
    <w:rsid w:val="003873AF"/>
    <w:rsid w:val="0038783D"/>
    <w:rsid w:val="00387A96"/>
    <w:rsid w:val="00387F9A"/>
    <w:rsid w:val="00387FEE"/>
    <w:rsid w:val="003905A6"/>
    <w:rsid w:val="00390696"/>
    <w:rsid w:val="00390721"/>
    <w:rsid w:val="003907E4"/>
    <w:rsid w:val="00390870"/>
    <w:rsid w:val="00390B28"/>
    <w:rsid w:val="00390B29"/>
    <w:rsid w:val="00390B34"/>
    <w:rsid w:val="00390D73"/>
    <w:rsid w:val="00390DF2"/>
    <w:rsid w:val="003912D8"/>
    <w:rsid w:val="00391792"/>
    <w:rsid w:val="003919D2"/>
    <w:rsid w:val="00391A08"/>
    <w:rsid w:val="00391A3D"/>
    <w:rsid w:val="00391D57"/>
    <w:rsid w:val="00391E6A"/>
    <w:rsid w:val="00391F88"/>
    <w:rsid w:val="00391F89"/>
    <w:rsid w:val="00391FD8"/>
    <w:rsid w:val="003923BD"/>
    <w:rsid w:val="0039248C"/>
    <w:rsid w:val="00392A47"/>
    <w:rsid w:val="00392D1D"/>
    <w:rsid w:val="00392EA9"/>
    <w:rsid w:val="00393242"/>
    <w:rsid w:val="0039383A"/>
    <w:rsid w:val="0039396E"/>
    <w:rsid w:val="00393998"/>
    <w:rsid w:val="00393C17"/>
    <w:rsid w:val="00393D59"/>
    <w:rsid w:val="00393E11"/>
    <w:rsid w:val="00393F32"/>
    <w:rsid w:val="00393F5D"/>
    <w:rsid w:val="003941BC"/>
    <w:rsid w:val="00394222"/>
    <w:rsid w:val="003943BE"/>
    <w:rsid w:val="003943C6"/>
    <w:rsid w:val="003945E7"/>
    <w:rsid w:val="00394672"/>
    <w:rsid w:val="00394B3C"/>
    <w:rsid w:val="00394B95"/>
    <w:rsid w:val="00394B96"/>
    <w:rsid w:val="00394C7F"/>
    <w:rsid w:val="003950A8"/>
    <w:rsid w:val="00395225"/>
    <w:rsid w:val="003953D2"/>
    <w:rsid w:val="00395532"/>
    <w:rsid w:val="00395558"/>
    <w:rsid w:val="00395737"/>
    <w:rsid w:val="00395767"/>
    <w:rsid w:val="00395888"/>
    <w:rsid w:val="00395F2F"/>
    <w:rsid w:val="00395FDD"/>
    <w:rsid w:val="003960C2"/>
    <w:rsid w:val="003961E7"/>
    <w:rsid w:val="00396225"/>
    <w:rsid w:val="00396845"/>
    <w:rsid w:val="00396A49"/>
    <w:rsid w:val="00396CF1"/>
    <w:rsid w:val="0039731C"/>
    <w:rsid w:val="003977C5"/>
    <w:rsid w:val="003A01D3"/>
    <w:rsid w:val="003A025E"/>
    <w:rsid w:val="003A08AA"/>
    <w:rsid w:val="003A08F9"/>
    <w:rsid w:val="003A1028"/>
    <w:rsid w:val="003A11A0"/>
    <w:rsid w:val="003A11BE"/>
    <w:rsid w:val="003A18A9"/>
    <w:rsid w:val="003A1D0B"/>
    <w:rsid w:val="003A22AC"/>
    <w:rsid w:val="003A23E7"/>
    <w:rsid w:val="003A2599"/>
    <w:rsid w:val="003A26D5"/>
    <w:rsid w:val="003A276B"/>
    <w:rsid w:val="003A2A26"/>
    <w:rsid w:val="003A329B"/>
    <w:rsid w:val="003A35C9"/>
    <w:rsid w:val="003A35F2"/>
    <w:rsid w:val="003A39D2"/>
    <w:rsid w:val="003A3B8A"/>
    <w:rsid w:val="003A3E55"/>
    <w:rsid w:val="003A407A"/>
    <w:rsid w:val="003A423A"/>
    <w:rsid w:val="003A4453"/>
    <w:rsid w:val="003A446C"/>
    <w:rsid w:val="003A4B7B"/>
    <w:rsid w:val="003A4DC4"/>
    <w:rsid w:val="003A4FED"/>
    <w:rsid w:val="003A5483"/>
    <w:rsid w:val="003A5486"/>
    <w:rsid w:val="003A5612"/>
    <w:rsid w:val="003A5673"/>
    <w:rsid w:val="003A577D"/>
    <w:rsid w:val="003A58CE"/>
    <w:rsid w:val="003A5A43"/>
    <w:rsid w:val="003A5B54"/>
    <w:rsid w:val="003A5D9B"/>
    <w:rsid w:val="003A5E17"/>
    <w:rsid w:val="003A5E99"/>
    <w:rsid w:val="003A5F21"/>
    <w:rsid w:val="003A5F32"/>
    <w:rsid w:val="003A6029"/>
    <w:rsid w:val="003A6384"/>
    <w:rsid w:val="003A63A0"/>
    <w:rsid w:val="003A6512"/>
    <w:rsid w:val="003A65A9"/>
    <w:rsid w:val="003A6F2B"/>
    <w:rsid w:val="003A70C9"/>
    <w:rsid w:val="003A75B3"/>
    <w:rsid w:val="003A783C"/>
    <w:rsid w:val="003A7E7A"/>
    <w:rsid w:val="003B0007"/>
    <w:rsid w:val="003B0086"/>
    <w:rsid w:val="003B00AB"/>
    <w:rsid w:val="003B0258"/>
    <w:rsid w:val="003B08A6"/>
    <w:rsid w:val="003B0990"/>
    <w:rsid w:val="003B0DE6"/>
    <w:rsid w:val="003B10ED"/>
    <w:rsid w:val="003B125C"/>
    <w:rsid w:val="003B16D5"/>
    <w:rsid w:val="003B2005"/>
    <w:rsid w:val="003B21B6"/>
    <w:rsid w:val="003B2204"/>
    <w:rsid w:val="003B2744"/>
    <w:rsid w:val="003B2787"/>
    <w:rsid w:val="003B27ED"/>
    <w:rsid w:val="003B28B8"/>
    <w:rsid w:val="003B29D6"/>
    <w:rsid w:val="003B2E10"/>
    <w:rsid w:val="003B3084"/>
    <w:rsid w:val="003B30F6"/>
    <w:rsid w:val="003B3819"/>
    <w:rsid w:val="003B3B24"/>
    <w:rsid w:val="003B3B60"/>
    <w:rsid w:val="003B3E4A"/>
    <w:rsid w:val="003B409B"/>
    <w:rsid w:val="003B41EA"/>
    <w:rsid w:val="003B43D0"/>
    <w:rsid w:val="003B46B0"/>
    <w:rsid w:val="003B4AD2"/>
    <w:rsid w:val="003B4B11"/>
    <w:rsid w:val="003B4C34"/>
    <w:rsid w:val="003B5251"/>
    <w:rsid w:val="003B52D5"/>
    <w:rsid w:val="003B5690"/>
    <w:rsid w:val="003B577E"/>
    <w:rsid w:val="003B5AB3"/>
    <w:rsid w:val="003B5C68"/>
    <w:rsid w:val="003B60DC"/>
    <w:rsid w:val="003B615C"/>
    <w:rsid w:val="003B64A5"/>
    <w:rsid w:val="003B6604"/>
    <w:rsid w:val="003B6F89"/>
    <w:rsid w:val="003B71FF"/>
    <w:rsid w:val="003B7205"/>
    <w:rsid w:val="003B7235"/>
    <w:rsid w:val="003B7502"/>
    <w:rsid w:val="003B7713"/>
    <w:rsid w:val="003B7860"/>
    <w:rsid w:val="003B79BA"/>
    <w:rsid w:val="003B79D6"/>
    <w:rsid w:val="003B7A0E"/>
    <w:rsid w:val="003B7A3B"/>
    <w:rsid w:val="003B7A66"/>
    <w:rsid w:val="003B7B79"/>
    <w:rsid w:val="003B7E1B"/>
    <w:rsid w:val="003C0033"/>
    <w:rsid w:val="003C0341"/>
    <w:rsid w:val="003C0349"/>
    <w:rsid w:val="003C068F"/>
    <w:rsid w:val="003C099C"/>
    <w:rsid w:val="003C0A15"/>
    <w:rsid w:val="003C0A5A"/>
    <w:rsid w:val="003C0EDA"/>
    <w:rsid w:val="003C1067"/>
    <w:rsid w:val="003C116D"/>
    <w:rsid w:val="003C116F"/>
    <w:rsid w:val="003C1235"/>
    <w:rsid w:val="003C150A"/>
    <w:rsid w:val="003C17C3"/>
    <w:rsid w:val="003C1B64"/>
    <w:rsid w:val="003C1CB6"/>
    <w:rsid w:val="003C1DE4"/>
    <w:rsid w:val="003C1DF6"/>
    <w:rsid w:val="003C1FD0"/>
    <w:rsid w:val="003C2062"/>
    <w:rsid w:val="003C213A"/>
    <w:rsid w:val="003C290E"/>
    <w:rsid w:val="003C2BD0"/>
    <w:rsid w:val="003C2C78"/>
    <w:rsid w:val="003C2F68"/>
    <w:rsid w:val="003C31D4"/>
    <w:rsid w:val="003C32F7"/>
    <w:rsid w:val="003C34C0"/>
    <w:rsid w:val="003C3605"/>
    <w:rsid w:val="003C3656"/>
    <w:rsid w:val="003C3843"/>
    <w:rsid w:val="003C3A77"/>
    <w:rsid w:val="003C3C52"/>
    <w:rsid w:val="003C3E7C"/>
    <w:rsid w:val="003C3F49"/>
    <w:rsid w:val="003C41C6"/>
    <w:rsid w:val="003C41E2"/>
    <w:rsid w:val="003C43DD"/>
    <w:rsid w:val="003C4670"/>
    <w:rsid w:val="003C470C"/>
    <w:rsid w:val="003C4DD7"/>
    <w:rsid w:val="003C539C"/>
    <w:rsid w:val="003C5798"/>
    <w:rsid w:val="003C58DA"/>
    <w:rsid w:val="003C5A64"/>
    <w:rsid w:val="003C5E77"/>
    <w:rsid w:val="003C5E7D"/>
    <w:rsid w:val="003C6058"/>
    <w:rsid w:val="003C60AB"/>
    <w:rsid w:val="003C6152"/>
    <w:rsid w:val="003C6234"/>
    <w:rsid w:val="003C6747"/>
    <w:rsid w:val="003C69DB"/>
    <w:rsid w:val="003C6A4B"/>
    <w:rsid w:val="003C6AA7"/>
    <w:rsid w:val="003C6E52"/>
    <w:rsid w:val="003C7295"/>
    <w:rsid w:val="003C7368"/>
    <w:rsid w:val="003C740E"/>
    <w:rsid w:val="003C7494"/>
    <w:rsid w:val="003C76B7"/>
    <w:rsid w:val="003C7846"/>
    <w:rsid w:val="003C7A81"/>
    <w:rsid w:val="003C7BF3"/>
    <w:rsid w:val="003C7C95"/>
    <w:rsid w:val="003D01AE"/>
    <w:rsid w:val="003D0248"/>
    <w:rsid w:val="003D0389"/>
    <w:rsid w:val="003D07BB"/>
    <w:rsid w:val="003D084E"/>
    <w:rsid w:val="003D0AA8"/>
    <w:rsid w:val="003D0F3C"/>
    <w:rsid w:val="003D1018"/>
    <w:rsid w:val="003D12B9"/>
    <w:rsid w:val="003D1420"/>
    <w:rsid w:val="003D1506"/>
    <w:rsid w:val="003D1662"/>
    <w:rsid w:val="003D1977"/>
    <w:rsid w:val="003D1B37"/>
    <w:rsid w:val="003D1BA6"/>
    <w:rsid w:val="003D1C4D"/>
    <w:rsid w:val="003D1E22"/>
    <w:rsid w:val="003D2208"/>
    <w:rsid w:val="003D225F"/>
    <w:rsid w:val="003D2320"/>
    <w:rsid w:val="003D2561"/>
    <w:rsid w:val="003D273A"/>
    <w:rsid w:val="003D276A"/>
    <w:rsid w:val="003D29DE"/>
    <w:rsid w:val="003D2B28"/>
    <w:rsid w:val="003D2C2C"/>
    <w:rsid w:val="003D2C65"/>
    <w:rsid w:val="003D2CBD"/>
    <w:rsid w:val="003D2EB3"/>
    <w:rsid w:val="003D3441"/>
    <w:rsid w:val="003D34FC"/>
    <w:rsid w:val="003D374F"/>
    <w:rsid w:val="003D37F0"/>
    <w:rsid w:val="003D38CA"/>
    <w:rsid w:val="003D390F"/>
    <w:rsid w:val="003D3A85"/>
    <w:rsid w:val="003D3F92"/>
    <w:rsid w:val="003D44CF"/>
    <w:rsid w:val="003D4A40"/>
    <w:rsid w:val="003D4AAA"/>
    <w:rsid w:val="003D4AC0"/>
    <w:rsid w:val="003D4C0C"/>
    <w:rsid w:val="003D4F1A"/>
    <w:rsid w:val="003D54A9"/>
    <w:rsid w:val="003D5744"/>
    <w:rsid w:val="003D5750"/>
    <w:rsid w:val="003D58E3"/>
    <w:rsid w:val="003D592E"/>
    <w:rsid w:val="003D5B93"/>
    <w:rsid w:val="003D5BFD"/>
    <w:rsid w:val="003D5C6B"/>
    <w:rsid w:val="003D607E"/>
    <w:rsid w:val="003D6301"/>
    <w:rsid w:val="003D64AD"/>
    <w:rsid w:val="003D6562"/>
    <w:rsid w:val="003D6735"/>
    <w:rsid w:val="003D695A"/>
    <w:rsid w:val="003D6B29"/>
    <w:rsid w:val="003D6D18"/>
    <w:rsid w:val="003D6D2A"/>
    <w:rsid w:val="003D732C"/>
    <w:rsid w:val="003D73A5"/>
    <w:rsid w:val="003D741B"/>
    <w:rsid w:val="003D783C"/>
    <w:rsid w:val="003D78FA"/>
    <w:rsid w:val="003D79EB"/>
    <w:rsid w:val="003D7BC5"/>
    <w:rsid w:val="003D7D2C"/>
    <w:rsid w:val="003E00A4"/>
    <w:rsid w:val="003E0479"/>
    <w:rsid w:val="003E048E"/>
    <w:rsid w:val="003E062C"/>
    <w:rsid w:val="003E06D7"/>
    <w:rsid w:val="003E0778"/>
    <w:rsid w:val="003E081B"/>
    <w:rsid w:val="003E0B43"/>
    <w:rsid w:val="003E109B"/>
    <w:rsid w:val="003E11E2"/>
    <w:rsid w:val="003E1725"/>
    <w:rsid w:val="003E1764"/>
    <w:rsid w:val="003E1781"/>
    <w:rsid w:val="003E1946"/>
    <w:rsid w:val="003E1AC2"/>
    <w:rsid w:val="003E1F6C"/>
    <w:rsid w:val="003E1FB3"/>
    <w:rsid w:val="003E2204"/>
    <w:rsid w:val="003E2399"/>
    <w:rsid w:val="003E23F6"/>
    <w:rsid w:val="003E2600"/>
    <w:rsid w:val="003E283B"/>
    <w:rsid w:val="003E289A"/>
    <w:rsid w:val="003E2A4C"/>
    <w:rsid w:val="003E2D68"/>
    <w:rsid w:val="003E2DB2"/>
    <w:rsid w:val="003E2DEE"/>
    <w:rsid w:val="003E2F6D"/>
    <w:rsid w:val="003E3195"/>
    <w:rsid w:val="003E3423"/>
    <w:rsid w:val="003E347D"/>
    <w:rsid w:val="003E34A1"/>
    <w:rsid w:val="003E35A4"/>
    <w:rsid w:val="003E3987"/>
    <w:rsid w:val="003E3A11"/>
    <w:rsid w:val="003E3FCA"/>
    <w:rsid w:val="003E4227"/>
    <w:rsid w:val="003E4345"/>
    <w:rsid w:val="003E46DF"/>
    <w:rsid w:val="003E4734"/>
    <w:rsid w:val="003E4815"/>
    <w:rsid w:val="003E4A39"/>
    <w:rsid w:val="003E50AD"/>
    <w:rsid w:val="003E53FA"/>
    <w:rsid w:val="003E5433"/>
    <w:rsid w:val="003E5587"/>
    <w:rsid w:val="003E5707"/>
    <w:rsid w:val="003E5A53"/>
    <w:rsid w:val="003E5C28"/>
    <w:rsid w:val="003E66E7"/>
    <w:rsid w:val="003E6ABA"/>
    <w:rsid w:val="003E6CB8"/>
    <w:rsid w:val="003E6CC9"/>
    <w:rsid w:val="003E6CD0"/>
    <w:rsid w:val="003E6D67"/>
    <w:rsid w:val="003E6E43"/>
    <w:rsid w:val="003E6F47"/>
    <w:rsid w:val="003E7214"/>
    <w:rsid w:val="003E7454"/>
    <w:rsid w:val="003E75A4"/>
    <w:rsid w:val="003E7681"/>
    <w:rsid w:val="003E7843"/>
    <w:rsid w:val="003E790D"/>
    <w:rsid w:val="003E7925"/>
    <w:rsid w:val="003E792F"/>
    <w:rsid w:val="003E7B50"/>
    <w:rsid w:val="003E7D0B"/>
    <w:rsid w:val="003E7DCA"/>
    <w:rsid w:val="003E7DD6"/>
    <w:rsid w:val="003E7EF8"/>
    <w:rsid w:val="003E7FA2"/>
    <w:rsid w:val="003E7FB9"/>
    <w:rsid w:val="003F0275"/>
    <w:rsid w:val="003F02B7"/>
    <w:rsid w:val="003F05B2"/>
    <w:rsid w:val="003F0A2A"/>
    <w:rsid w:val="003F0BC3"/>
    <w:rsid w:val="003F0D55"/>
    <w:rsid w:val="003F0E34"/>
    <w:rsid w:val="003F0E6F"/>
    <w:rsid w:val="003F12A1"/>
    <w:rsid w:val="003F132D"/>
    <w:rsid w:val="003F15B5"/>
    <w:rsid w:val="003F1856"/>
    <w:rsid w:val="003F188C"/>
    <w:rsid w:val="003F18C5"/>
    <w:rsid w:val="003F1928"/>
    <w:rsid w:val="003F19F7"/>
    <w:rsid w:val="003F1D4F"/>
    <w:rsid w:val="003F252F"/>
    <w:rsid w:val="003F2AC5"/>
    <w:rsid w:val="003F2CA5"/>
    <w:rsid w:val="003F2E1A"/>
    <w:rsid w:val="003F2E61"/>
    <w:rsid w:val="003F2EAA"/>
    <w:rsid w:val="003F306E"/>
    <w:rsid w:val="003F3080"/>
    <w:rsid w:val="003F3304"/>
    <w:rsid w:val="003F332C"/>
    <w:rsid w:val="003F3AEE"/>
    <w:rsid w:val="003F3C1A"/>
    <w:rsid w:val="003F3F9A"/>
    <w:rsid w:val="003F3FC8"/>
    <w:rsid w:val="003F41B9"/>
    <w:rsid w:val="003F41E2"/>
    <w:rsid w:val="003F449E"/>
    <w:rsid w:val="003F4665"/>
    <w:rsid w:val="003F472A"/>
    <w:rsid w:val="003F4838"/>
    <w:rsid w:val="003F4843"/>
    <w:rsid w:val="003F4B3E"/>
    <w:rsid w:val="003F4D7C"/>
    <w:rsid w:val="003F52A3"/>
    <w:rsid w:val="003F5606"/>
    <w:rsid w:val="003F5852"/>
    <w:rsid w:val="003F58CF"/>
    <w:rsid w:val="003F5948"/>
    <w:rsid w:val="003F598A"/>
    <w:rsid w:val="003F59A3"/>
    <w:rsid w:val="003F5A49"/>
    <w:rsid w:val="003F5A94"/>
    <w:rsid w:val="003F5B60"/>
    <w:rsid w:val="003F5E4C"/>
    <w:rsid w:val="003F5F37"/>
    <w:rsid w:val="003F6352"/>
    <w:rsid w:val="003F6462"/>
    <w:rsid w:val="003F6618"/>
    <w:rsid w:val="003F6A1F"/>
    <w:rsid w:val="003F6BF3"/>
    <w:rsid w:val="003F6F82"/>
    <w:rsid w:val="003F70A4"/>
    <w:rsid w:val="003F718E"/>
    <w:rsid w:val="003F720E"/>
    <w:rsid w:val="003F74B2"/>
    <w:rsid w:val="003F74E0"/>
    <w:rsid w:val="003F7547"/>
    <w:rsid w:val="003F757C"/>
    <w:rsid w:val="003F75B3"/>
    <w:rsid w:val="003F788B"/>
    <w:rsid w:val="003F79DE"/>
    <w:rsid w:val="003F7DB1"/>
    <w:rsid w:val="003F7F64"/>
    <w:rsid w:val="0040018C"/>
    <w:rsid w:val="0040026B"/>
    <w:rsid w:val="004003C5"/>
    <w:rsid w:val="00400CEB"/>
    <w:rsid w:val="00400EA8"/>
    <w:rsid w:val="00400F99"/>
    <w:rsid w:val="00401119"/>
    <w:rsid w:val="00401370"/>
    <w:rsid w:val="0040185E"/>
    <w:rsid w:val="00401988"/>
    <w:rsid w:val="00401D3E"/>
    <w:rsid w:val="00401F0B"/>
    <w:rsid w:val="00401F19"/>
    <w:rsid w:val="004021CE"/>
    <w:rsid w:val="00402243"/>
    <w:rsid w:val="00402388"/>
    <w:rsid w:val="00402395"/>
    <w:rsid w:val="00402654"/>
    <w:rsid w:val="004027DE"/>
    <w:rsid w:val="00402AC3"/>
    <w:rsid w:val="00402BC2"/>
    <w:rsid w:val="00402BFD"/>
    <w:rsid w:val="00402D31"/>
    <w:rsid w:val="004032DA"/>
    <w:rsid w:val="00403351"/>
    <w:rsid w:val="00403420"/>
    <w:rsid w:val="00403AC1"/>
    <w:rsid w:val="00403BDD"/>
    <w:rsid w:val="00404010"/>
    <w:rsid w:val="004043A0"/>
    <w:rsid w:val="00404415"/>
    <w:rsid w:val="004045A9"/>
    <w:rsid w:val="004047B0"/>
    <w:rsid w:val="0040488F"/>
    <w:rsid w:val="004049A5"/>
    <w:rsid w:val="00404E4B"/>
    <w:rsid w:val="00404E9A"/>
    <w:rsid w:val="0040512D"/>
    <w:rsid w:val="0040527C"/>
    <w:rsid w:val="004052A1"/>
    <w:rsid w:val="004053E8"/>
    <w:rsid w:val="00405510"/>
    <w:rsid w:val="00405860"/>
    <w:rsid w:val="004058AB"/>
    <w:rsid w:val="00405A1A"/>
    <w:rsid w:val="00405CBD"/>
    <w:rsid w:val="00405D15"/>
    <w:rsid w:val="00405DF7"/>
    <w:rsid w:val="004062DA"/>
    <w:rsid w:val="00406341"/>
    <w:rsid w:val="0040636A"/>
    <w:rsid w:val="0040664A"/>
    <w:rsid w:val="004067AB"/>
    <w:rsid w:val="00406950"/>
    <w:rsid w:val="00406E04"/>
    <w:rsid w:val="00406F6B"/>
    <w:rsid w:val="0040703B"/>
    <w:rsid w:val="00407556"/>
    <w:rsid w:val="004075FE"/>
    <w:rsid w:val="004076AB"/>
    <w:rsid w:val="00407998"/>
    <w:rsid w:val="00407A29"/>
    <w:rsid w:val="00407A2F"/>
    <w:rsid w:val="00407C47"/>
    <w:rsid w:val="00407C79"/>
    <w:rsid w:val="00407DC3"/>
    <w:rsid w:val="004103E0"/>
    <w:rsid w:val="0041042D"/>
    <w:rsid w:val="00410447"/>
    <w:rsid w:val="004107F3"/>
    <w:rsid w:val="00410805"/>
    <w:rsid w:val="004109EF"/>
    <w:rsid w:val="00410DE4"/>
    <w:rsid w:val="00410E66"/>
    <w:rsid w:val="00410EFE"/>
    <w:rsid w:val="00411275"/>
    <w:rsid w:val="004114A4"/>
    <w:rsid w:val="004115CD"/>
    <w:rsid w:val="00411814"/>
    <w:rsid w:val="00411841"/>
    <w:rsid w:val="00412024"/>
    <w:rsid w:val="0041211E"/>
    <w:rsid w:val="00412277"/>
    <w:rsid w:val="0041239E"/>
    <w:rsid w:val="00412409"/>
    <w:rsid w:val="004127D5"/>
    <w:rsid w:val="00412A64"/>
    <w:rsid w:val="00412C13"/>
    <w:rsid w:val="00412C64"/>
    <w:rsid w:val="00412DCD"/>
    <w:rsid w:val="004138B5"/>
    <w:rsid w:val="00413A3C"/>
    <w:rsid w:val="00413BFF"/>
    <w:rsid w:val="00413D7B"/>
    <w:rsid w:val="00413EAB"/>
    <w:rsid w:val="00413F43"/>
    <w:rsid w:val="00413F76"/>
    <w:rsid w:val="00413FB1"/>
    <w:rsid w:val="004140F2"/>
    <w:rsid w:val="004141AF"/>
    <w:rsid w:val="0041427B"/>
    <w:rsid w:val="00414358"/>
    <w:rsid w:val="004145D0"/>
    <w:rsid w:val="004149B5"/>
    <w:rsid w:val="00415001"/>
    <w:rsid w:val="00415094"/>
    <w:rsid w:val="004150CA"/>
    <w:rsid w:val="004154B6"/>
    <w:rsid w:val="004158A6"/>
    <w:rsid w:val="00415926"/>
    <w:rsid w:val="00415AD1"/>
    <w:rsid w:val="00415AE8"/>
    <w:rsid w:val="00415D82"/>
    <w:rsid w:val="00416024"/>
    <w:rsid w:val="00416425"/>
    <w:rsid w:val="00416438"/>
    <w:rsid w:val="00416994"/>
    <w:rsid w:val="00416A63"/>
    <w:rsid w:val="00416BCD"/>
    <w:rsid w:val="00416C68"/>
    <w:rsid w:val="00416FB0"/>
    <w:rsid w:val="00416FF4"/>
    <w:rsid w:val="0041700D"/>
    <w:rsid w:val="004171C7"/>
    <w:rsid w:val="00417284"/>
    <w:rsid w:val="00417297"/>
    <w:rsid w:val="00417525"/>
    <w:rsid w:val="0041784A"/>
    <w:rsid w:val="00417B2A"/>
    <w:rsid w:val="00417DD3"/>
    <w:rsid w:val="004202A3"/>
    <w:rsid w:val="004203B1"/>
    <w:rsid w:val="004203EB"/>
    <w:rsid w:val="0042048D"/>
    <w:rsid w:val="00420ED4"/>
    <w:rsid w:val="00421385"/>
    <w:rsid w:val="004213BC"/>
    <w:rsid w:val="004213E5"/>
    <w:rsid w:val="00421633"/>
    <w:rsid w:val="00421A6A"/>
    <w:rsid w:val="00421C9A"/>
    <w:rsid w:val="00421D8E"/>
    <w:rsid w:val="004222F4"/>
    <w:rsid w:val="0042254A"/>
    <w:rsid w:val="00422919"/>
    <w:rsid w:val="00422B77"/>
    <w:rsid w:val="00422CC2"/>
    <w:rsid w:val="00422FAE"/>
    <w:rsid w:val="00423128"/>
    <w:rsid w:val="0042346D"/>
    <w:rsid w:val="00423917"/>
    <w:rsid w:val="004239BE"/>
    <w:rsid w:val="00423AA8"/>
    <w:rsid w:val="00423B2E"/>
    <w:rsid w:val="00423C39"/>
    <w:rsid w:val="00423C7B"/>
    <w:rsid w:val="00423C7E"/>
    <w:rsid w:val="00423E6D"/>
    <w:rsid w:val="00423FCF"/>
    <w:rsid w:val="00424013"/>
    <w:rsid w:val="004245EF"/>
    <w:rsid w:val="00424AEE"/>
    <w:rsid w:val="00424CC1"/>
    <w:rsid w:val="00425241"/>
    <w:rsid w:val="004252B7"/>
    <w:rsid w:val="0042539D"/>
    <w:rsid w:val="00425416"/>
    <w:rsid w:val="004258AA"/>
    <w:rsid w:val="00425BDA"/>
    <w:rsid w:val="00425C7C"/>
    <w:rsid w:val="00425CAB"/>
    <w:rsid w:val="00425EE1"/>
    <w:rsid w:val="00425EFF"/>
    <w:rsid w:val="00426289"/>
    <w:rsid w:val="00426311"/>
    <w:rsid w:val="00426361"/>
    <w:rsid w:val="004264A7"/>
    <w:rsid w:val="00426551"/>
    <w:rsid w:val="004268D1"/>
    <w:rsid w:val="004268FA"/>
    <w:rsid w:val="00426C73"/>
    <w:rsid w:val="00426CD4"/>
    <w:rsid w:val="00426D64"/>
    <w:rsid w:val="0042700F"/>
    <w:rsid w:val="0042707B"/>
    <w:rsid w:val="0042709A"/>
    <w:rsid w:val="00427261"/>
    <w:rsid w:val="00427536"/>
    <w:rsid w:val="0042755F"/>
    <w:rsid w:val="004276D1"/>
    <w:rsid w:val="004276E9"/>
    <w:rsid w:val="00427771"/>
    <w:rsid w:val="00427EB9"/>
    <w:rsid w:val="004304C5"/>
    <w:rsid w:val="0043050D"/>
    <w:rsid w:val="0043056F"/>
    <w:rsid w:val="0043058C"/>
    <w:rsid w:val="00430829"/>
    <w:rsid w:val="00430C7C"/>
    <w:rsid w:val="00430E9B"/>
    <w:rsid w:val="00430F6B"/>
    <w:rsid w:val="00431165"/>
    <w:rsid w:val="004312FD"/>
    <w:rsid w:val="00431A80"/>
    <w:rsid w:val="00431C2D"/>
    <w:rsid w:val="00431CFE"/>
    <w:rsid w:val="00431E57"/>
    <w:rsid w:val="0043206C"/>
    <w:rsid w:val="00432086"/>
    <w:rsid w:val="00432210"/>
    <w:rsid w:val="004322B0"/>
    <w:rsid w:val="00432555"/>
    <w:rsid w:val="00432630"/>
    <w:rsid w:val="0043272B"/>
    <w:rsid w:val="0043299F"/>
    <w:rsid w:val="00432B88"/>
    <w:rsid w:val="00432D23"/>
    <w:rsid w:val="00432EB8"/>
    <w:rsid w:val="00432F2F"/>
    <w:rsid w:val="0043325B"/>
    <w:rsid w:val="004332BE"/>
    <w:rsid w:val="004333FA"/>
    <w:rsid w:val="00433408"/>
    <w:rsid w:val="00433576"/>
    <w:rsid w:val="00433690"/>
    <w:rsid w:val="0043384A"/>
    <w:rsid w:val="004339C1"/>
    <w:rsid w:val="00433CE7"/>
    <w:rsid w:val="00433EAC"/>
    <w:rsid w:val="00433F0A"/>
    <w:rsid w:val="00434219"/>
    <w:rsid w:val="0043459F"/>
    <w:rsid w:val="00434839"/>
    <w:rsid w:val="00434BE1"/>
    <w:rsid w:val="00434CDE"/>
    <w:rsid w:val="00434E99"/>
    <w:rsid w:val="00434F08"/>
    <w:rsid w:val="00435015"/>
    <w:rsid w:val="0043502B"/>
    <w:rsid w:val="00435270"/>
    <w:rsid w:val="00435290"/>
    <w:rsid w:val="00435501"/>
    <w:rsid w:val="00435672"/>
    <w:rsid w:val="00435E05"/>
    <w:rsid w:val="00435F22"/>
    <w:rsid w:val="004360EC"/>
    <w:rsid w:val="004361C1"/>
    <w:rsid w:val="0043626A"/>
    <w:rsid w:val="004365D0"/>
    <w:rsid w:val="00436800"/>
    <w:rsid w:val="004369FB"/>
    <w:rsid w:val="00436A61"/>
    <w:rsid w:val="00436BCA"/>
    <w:rsid w:val="00436C0B"/>
    <w:rsid w:val="00436F4D"/>
    <w:rsid w:val="00437054"/>
    <w:rsid w:val="00437238"/>
    <w:rsid w:val="00437260"/>
    <w:rsid w:val="00437377"/>
    <w:rsid w:val="004373A2"/>
    <w:rsid w:val="00437702"/>
    <w:rsid w:val="00437AAD"/>
    <w:rsid w:val="00440AE5"/>
    <w:rsid w:val="00440BB7"/>
    <w:rsid w:val="00440F6B"/>
    <w:rsid w:val="00440F7B"/>
    <w:rsid w:val="00441685"/>
    <w:rsid w:val="004417EA"/>
    <w:rsid w:val="00441993"/>
    <w:rsid w:val="00441C7B"/>
    <w:rsid w:val="0044224E"/>
    <w:rsid w:val="0044227B"/>
    <w:rsid w:val="0044228C"/>
    <w:rsid w:val="00442303"/>
    <w:rsid w:val="004423DE"/>
    <w:rsid w:val="00442645"/>
    <w:rsid w:val="0044267E"/>
    <w:rsid w:val="00442844"/>
    <w:rsid w:val="00442AE5"/>
    <w:rsid w:val="00442B0C"/>
    <w:rsid w:val="00442B97"/>
    <w:rsid w:val="00442D17"/>
    <w:rsid w:val="00442F06"/>
    <w:rsid w:val="0044302E"/>
    <w:rsid w:val="00443261"/>
    <w:rsid w:val="0044359C"/>
    <w:rsid w:val="00443910"/>
    <w:rsid w:val="00443972"/>
    <w:rsid w:val="00443CD0"/>
    <w:rsid w:val="004441C5"/>
    <w:rsid w:val="00444334"/>
    <w:rsid w:val="0044445A"/>
    <w:rsid w:val="00444C77"/>
    <w:rsid w:val="00444EAF"/>
    <w:rsid w:val="00444EC3"/>
    <w:rsid w:val="00444EE2"/>
    <w:rsid w:val="00444F6D"/>
    <w:rsid w:val="004451E9"/>
    <w:rsid w:val="00445642"/>
    <w:rsid w:val="0044571B"/>
    <w:rsid w:val="00445A09"/>
    <w:rsid w:val="00445EBE"/>
    <w:rsid w:val="00445EE0"/>
    <w:rsid w:val="00446030"/>
    <w:rsid w:val="00446071"/>
    <w:rsid w:val="004463B6"/>
    <w:rsid w:val="00446838"/>
    <w:rsid w:val="00446B2A"/>
    <w:rsid w:val="00446B80"/>
    <w:rsid w:val="00446CF5"/>
    <w:rsid w:val="00446D5A"/>
    <w:rsid w:val="00446DC0"/>
    <w:rsid w:val="00446EBF"/>
    <w:rsid w:val="004470EC"/>
    <w:rsid w:val="004470F4"/>
    <w:rsid w:val="0044723E"/>
    <w:rsid w:val="004474E3"/>
    <w:rsid w:val="004476F6"/>
    <w:rsid w:val="0044799A"/>
    <w:rsid w:val="00447A72"/>
    <w:rsid w:val="00447B30"/>
    <w:rsid w:val="00447B59"/>
    <w:rsid w:val="00447B5C"/>
    <w:rsid w:val="00447BA4"/>
    <w:rsid w:val="00447DDF"/>
    <w:rsid w:val="00447FA3"/>
    <w:rsid w:val="00450203"/>
    <w:rsid w:val="00450241"/>
    <w:rsid w:val="00450414"/>
    <w:rsid w:val="004505B8"/>
    <w:rsid w:val="00450C5D"/>
    <w:rsid w:val="00450E73"/>
    <w:rsid w:val="00451080"/>
    <w:rsid w:val="004510A1"/>
    <w:rsid w:val="00451358"/>
    <w:rsid w:val="00451A30"/>
    <w:rsid w:val="00451A7A"/>
    <w:rsid w:val="00451B49"/>
    <w:rsid w:val="00451CF2"/>
    <w:rsid w:val="00451E28"/>
    <w:rsid w:val="00451F7A"/>
    <w:rsid w:val="00452035"/>
    <w:rsid w:val="00452241"/>
    <w:rsid w:val="004524E2"/>
    <w:rsid w:val="00452539"/>
    <w:rsid w:val="004525D9"/>
    <w:rsid w:val="00452AC0"/>
    <w:rsid w:val="00452DCF"/>
    <w:rsid w:val="00452EA8"/>
    <w:rsid w:val="00452F9A"/>
    <w:rsid w:val="004531B9"/>
    <w:rsid w:val="00453253"/>
    <w:rsid w:val="00453699"/>
    <w:rsid w:val="004539AC"/>
    <w:rsid w:val="00453A05"/>
    <w:rsid w:val="00453AC1"/>
    <w:rsid w:val="00453D4A"/>
    <w:rsid w:val="0045437B"/>
    <w:rsid w:val="0045447B"/>
    <w:rsid w:val="00454681"/>
    <w:rsid w:val="00454B92"/>
    <w:rsid w:val="00454E11"/>
    <w:rsid w:val="00454F6E"/>
    <w:rsid w:val="00454FE9"/>
    <w:rsid w:val="004552E6"/>
    <w:rsid w:val="004553E5"/>
    <w:rsid w:val="00455590"/>
    <w:rsid w:val="00455783"/>
    <w:rsid w:val="004557B8"/>
    <w:rsid w:val="0045587C"/>
    <w:rsid w:val="004558E8"/>
    <w:rsid w:val="004559FE"/>
    <w:rsid w:val="00455C59"/>
    <w:rsid w:val="00455CD3"/>
    <w:rsid w:val="00455F57"/>
    <w:rsid w:val="0045602D"/>
    <w:rsid w:val="00456155"/>
    <w:rsid w:val="004561B2"/>
    <w:rsid w:val="0045649F"/>
    <w:rsid w:val="0045658C"/>
    <w:rsid w:val="004566DF"/>
    <w:rsid w:val="0045670C"/>
    <w:rsid w:val="00456855"/>
    <w:rsid w:val="00456A01"/>
    <w:rsid w:val="00456B15"/>
    <w:rsid w:val="00456DA0"/>
    <w:rsid w:val="00456E88"/>
    <w:rsid w:val="00457091"/>
    <w:rsid w:val="00457445"/>
    <w:rsid w:val="00457510"/>
    <w:rsid w:val="004578A6"/>
    <w:rsid w:val="00457E54"/>
    <w:rsid w:val="00460042"/>
    <w:rsid w:val="00460189"/>
    <w:rsid w:val="00460267"/>
    <w:rsid w:val="00460268"/>
    <w:rsid w:val="00460285"/>
    <w:rsid w:val="004603E4"/>
    <w:rsid w:val="00460428"/>
    <w:rsid w:val="00460482"/>
    <w:rsid w:val="0046076A"/>
    <w:rsid w:val="00460787"/>
    <w:rsid w:val="00460955"/>
    <w:rsid w:val="00460CB5"/>
    <w:rsid w:val="00460EB1"/>
    <w:rsid w:val="00460F64"/>
    <w:rsid w:val="004612AA"/>
    <w:rsid w:val="0046139A"/>
    <w:rsid w:val="00461422"/>
    <w:rsid w:val="004616B4"/>
    <w:rsid w:val="00461AA9"/>
    <w:rsid w:val="00461B2A"/>
    <w:rsid w:val="00461F9F"/>
    <w:rsid w:val="00462326"/>
    <w:rsid w:val="00462344"/>
    <w:rsid w:val="004624C3"/>
    <w:rsid w:val="0046282B"/>
    <w:rsid w:val="00462967"/>
    <w:rsid w:val="00462DBC"/>
    <w:rsid w:val="00463101"/>
    <w:rsid w:val="004633C5"/>
    <w:rsid w:val="0046378F"/>
    <w:rsid w:val="004637E3"/>
    <w:rsid w:val="0046389A"/>
    <w:rsid w:val="00463A88"/>
    <w:rsid w:val="00463C99"/>
    <w:rsid w:val="00463FB5"/>
    <w:rsid w:val="00464061"/>
    <w:rsid w:val="004640EA"/>
    <w:rsid w:val="00464212"/>
    <w:rsid w:val="0046439D"/>
    <w:rsid w:val="004643E7"/>
    <w:rsid w:val="00464641"/>
    <w:rsid w:val="00464683"/>
    <w:rsid w:val="004646B8"/>
    <w:rsid w:val="00464760"/>
    <w:rsid w:val="00464A6F"/>
    <w:rsid w:val="00464B5E"/>
    <w:rsid w:val="00464BFD"/>
    <w:rsid w:val="00464CA4"/>
    <w:rsid w:val="00464CAC"/>
    <w:rsid w:val="0046574C"/>
    <w:rsid w:val="004659DB"/>
    <w:rsid w:val="00465B90"/>
    <w:rsid w:val="00465C91"/>
    <w:rsid w:val="00465F1F"/>
    <w:rsid w:val="0046609F"/>
    <w:rsid w:val="00466226"/>
    <w:rsid w:val="004663BE"/>
    <w:rsid w:val="0046680B"/>
    <w:rsid w:val="00466B8A"/>
    <w:rsid w:val="00466F2C"/>
    <w:rsid w:val="00466F86"/>
    <w:rsid w:val="004677C1"/>
    <w:rsid w:val="00467A38"/>
    <w:rsid w:val="00467BA7"/>
    <w:rsid w:val="00467DBC"/>
    <w:rsid w:val="00467DDE"/>
    <w:rsid w:val="00467DED"/>
    <w:rsid w:val="00467F53"/>
    <w:rsid w:val="00470281"/>
    <w:rsid w:val="00470851"/>
    <w:rsid w:val="0047091D"/>
    <w:rsid w:val="00470B61"/>
    <w:rsid w:val="00470BBA"/>
    <w:rsid w:val="00470D90"/>
    <w:rsid w:val="00470E44"/>
    <w:rsid w:val="00471450"/>
    <w:rsid w:val="00471467"/>
    <w:rsid w:val="0047176C"/>
    <w:rsid w:val="00471C67"/>
    <w:rsid w:val="0047200A"/>
    <w:rsid w:val="004724D9"/>
    <w:rsid w:val="00472503"/>
    <w:rsid w:val="00472567"/>
    <w:rsid w:val="00472569"/>
    <w:rsid w:val="004728D1"/>
    <w:rsid w:val="00472B36"/>
    <w:rsid w:val="00473201"/>
    <w:rsid w:val="004735E0"/>
    <w:rsid w:val="00473860"/>
    <w:rsid w:val="004739C8"/>
    <w:rsid w:val="00473A84"/>
    <w:rsid w:val="00473C13"/>
    <w:rsid w:val="00473C7D"/>
    <w:rsid w:val="00473F9C"/>
    <w:rsid w:val="004742DA"/>
    <w:rsid w:val="004744C7"/>
    <w:rsid w:val="004747AC"/>
    <w:rsid w:val="004747E5"/>
    <w:rsid w:val="00474851"/>
    <w:rsid w:val="00474C7E"/>
    <w:rsid w:val="00474C8D"/>
    <w:rsid w:val="00474D8E"/>
    <w:rsid w:val="004753C6"/>
    <w:rsid w:val="004753D5"/>
    <w:rsid w:val="0047554F"/>
    <w:rsid w:val="004757A5"/>
    <w:rsid w:val="00475849"/>
    <w:rsid w:val="00475867"/>
    <w:rsid w:val="0047591D"/>
    <w:rsid w:val="00475C64"/>
    <w:rsid w:val="00475CCD"/>
    <w:rsid w:val="00475D76"/>
    <w:rsid w:val="00475E5D"/>
    <w:rsid w:val="00475F2B"/>
    <w:rsid w:val="004760F0"/>
    <w:rsid w:val="00476104"/>
    <w:rsid w:val="004763D4"/>
    <w:rsid w:val="004765B0"/>
    <w:rsid w:val="004769E3"/>
    <w:rsid w:val="00476A37"/>
    <w:rsid w:val="00476B04"/>
    <w:rsid w:val="00476E0B"/>
    <w:rsid w:val="00476E14"/>
    <w:rsid w:val="00477175"/>
    <w:rsid w:val="00477791"/>
    <w:rsid w:val="004778C1"/>
    <w:rsid w:val="004779AD"/>
    <w:rsid w:val="00477A48"/>
    <w:rsid w:val="00477AA1"/>
    <w:rsid w:val="00477C3D"/>
    <w:rsid w:val="00477D22"/>
    <w:rsid w:val="00477F74"/>
    <w:rsid w:val="00477FDB"/>
    <w:rsid w:val="004800A0"/>
    <w:rsid w:val="00480381"/>
    <w:rsid w:val="0048040A"/>
    <w:rsid w:val="004804D3"/>
    <w:rsid w:val="004804EF"/>
    <w:rsid w:val="00480675"/>
    <w:rsid w:val="00480863"/>
    <w:rsid w:val="00480891"/>
    <w:rsid w:val="00480B7C"/>
    <w:rsid w:val="0048122A"/>
    <w:rsid w:val="0048162B"/>
    <w:rsid w:val="0048174F"/>
    <w:rsid w:val="00481904"/>
    <w:rsid w:val="00481AD7"/>
    <w:rsid w:val="00481E15"/>
    <w:rsid w:val="0048229F"/>
    <w:rsid w:val="004823F8"/>
    <w:rsid w:val="00482752"/>
    <w:rsid w:val="00482762"/>
    <w:rsid w:val="00482808"/>
    <w:rsid w:val="00482B81"/>
    <w:rsid w:val="00482E15"/>
    <w:rsid w:val="0048302E"/>
    <w:rsid w:val="00483237"/>
    <w:rsid w:val="004832DD"/>
    <w:rsid w:val="0048334F"/>
    <w:rsid w:val="004835A5"/>
    <w:rsid w:val="00483855"/>
    <w:rsid w:val="0048393F"/>
    <w:rsid w:val="00483DB2"/>
    <w:rsid w:val="00483FB9"/>
    <w:rsid w:val="0048403D"/>
    <w:rsid w:val="00484074"/>
    <w:rsid w:val="004841AD"/>
    <w:rsid w:val="00484379"/>
    <w:rsid w:val="0048467D"/>
    <w:rsid w:val="004847AF"/>
    <w:rsid w:val="0048489A"/>
    <w:rsid w:val="004849A5"/>
    <w:rsid w:val="00484AA8"/>
    <w:rsid w:val="00484B38"/>
    <w:rsid w:val="00484D35"/>
    <w:rsid w:val="00484ED7"/>
    <w:rsid w:val="0048520A"/>
    <w:rsid w:val="004853AD"/>
    <w:rsid w:val="00485641"/>
    <w:rsid w:val="004856F6"/>
    <w:rsid w:val="00485881"/>
    <w:rsid w:val="00485928"/>
    <w:rsid w:val="0048593C"/>
    <w:rsid w:val="00485AAD"/>
    <w:rsid w:val="00485B22"/>
    <w:rsid w:val="00485C41"/>
    <w:rsid w:val="00485D87"/>
    <w:rsid w:val="0048681A"/>
    <w:rsid w:val="00486876"/>
    <w:rsid w:val="00486933"/>
    <w:rsid w:val="00486AD8"/>
    <w:rsid w:val="00486B5D"/>
    <w:rsid w:val="00486C7A"/>
    <w:rsid w:val="00486DCF"/>
    <w:rsid w:val="00486DF3"/>
    <w:rsid w:val="00486F08"/>
    <w:rsid w:val="00486F1E"/>
    <w:rsid w:val="004871C2"/>
    <w:rsid w:val="004872EE"/>
    <w:rsid w:val="00487309"/>
    <w:rsid w:val="004878FF"/>
    <w:rsid w:val="00490017"/>
    <w:rsid w:val="00490023"/>
    <w:rsid w:val="00490062"/>
    <w:rsid w:val="0049014C"/>
    <w:rsid w:val="0049028F"/>
    <w:rsid w:val="00490316"/>
    <w:rsid w:val="00490587"/>
    <w:rsid w:val="0049095A"/>
    <w:rsid w:val="004909DF"/>
    <w:rsid w:val="00490A05"/>
    <w:rsid w:val="00490A51"/>
    <w:rsid w:val="00490DC5"/>
    <w:rsid w:val="00490E04"/>
    <w:rsid w:val="00491055"/>
    <w:rsid w:val="004912DF"/>
    <w:rsid w:val="004919F9"/>
    <w:rsid w:val="00491CFE"/>
    <w:rsid w:val="0049214F"/>
    <w:rsid w:val="004921E5"/>
    <w:rsid w:val="00492253"/>
    <w:rsid w:val="00492298"/>
    <w:rsid w:val="004924C1"/>
    <w:rsid w:val="004924CE"/>
    <w:rsid w:val="004929E6"/>
    <w:rsid w:val="00492BB4"/>
    <w:rsid w:val="00492E0E"/>
    <w:rsid w:val="004930D7"/>
    <w:rsid w:val="0049335A"/>
    <w:rsid w:val="0049348B"/>
    <w:rsid w:val="0049359C"/>
    <w:rsid w:val="00493639"/>
    <w:rsid w:val="0049394D"/>
    <w:rsid w:val="004939BA"/>
    <w:rsid w:val="00493D30"/>
    <w:rsid w:val="00493F5B"/>
    <w:rsid w:val="00493FEB"/>
    <w:rsid w:val="00494054"/>
    <w:rsid w:val="004942B7"/>
    <w:rsid w:val="004942DE"/>
    <w:rsid w:val="00494374"/>
    <w:rsid w:val="00494550"/>
    <w:rsid w:val="004945FE"/>
    <w:rsid w:val="004948BA"/>
    <w:rsid w:val="00494963"/>
    <w:rsid w:val="00494B51"/>
    <w:rsid w:val="00494D7D"/>
    <w:rsid w:val="00494FE3"/>
    <w:rsid w:val="00495030"/>
    <w:rsid w:val="004951E9"/>
    <w:rsid w:val="004953F3"/>
    <w:rsid w:val="004954F2"/>
    <w:rsid w:val="0049563B"/>
    <w:rsid w:val="004958A5"/>
    <w:rsid w:val="00495BD2"/>
    <w:rsid w:val="00496076"/>
    <w:rsid w:val="00496240"/>
    <w:rsid w:val="00496776"/>
    <w:rsid w:val="004968D5"/>
    <w:rsid w:val="00496CF9"/>
    <w:rsid w:val="00496DF0"/>
    <w:rsid w:val="00496E49"/>
    <w:rsid w:val="00496E62"/>
    <w:rsid w:val="00496FE8"/>
    <w:rsid w:val="004972A0"/>
    <w:rsid w:val="00497332"/>
    <w:rsid w:val="004976A1"/>
    <w:rsid w:val="00497773"/>
    <w:rsid w:val="00497B6D"/>
    <w:rsid w:val="00497B7D"/>
    <w:rsid w:val="00497F93"/>
    <w:rsid w:val="00497FCE"/>
    <w:rsid w:val="004A01FE"/>
    <w:rsid w:val="004A03A9"/>
    <w:rsid w:val="004A0453"/>
    <w:rsid w:val="004A0609"/>
    <w:rsid w:val="004A0855"/>
    <w:rsid w:val="004A0B3A"/>
    <w:rsid w:val="004A0BF7"/>
    <w:rsid w:val="004A0D8A"/>
    <w:rsid w:val="004A0F8C"/>
    <w:rsid w:val="004A1077"/>
    <w:rsid w:val="004A13E0"/>
    <w:rsid w:val="004A145B"/>
    <w:rsid w:val="004A1747"/>
    <w:rsid w:val="004A1751"/>
    <w:rsid w:val="004A17C7"/>
    <w:rsid w:val="004A18D3"/>
    <w:rsid w:val="004A19CF"/>
    <w:rsid w:val="004A1D55"/>
    <w:rsid w:val="004A1F30"/>
    <w:rsid w:val="004A1F68"/>
    <w:rsid w:val="004A276D"/>
    <w:rsid w:val="004A2B18"/>
    <w:rsid w:val="004A2F25"/>
    <w:rsid w:val="004A2F37"/>
    <w:rsid w:val="004A3014"/>
    <w:rsid w:val="004A394D"/>
    <w:rsid w:val="004A401B"/>
    <w:rsid w:val="004A4041"/>
    <w:rsid w:val="004A41B3"/>
    <w:rsid w:val="004A4210"/>
    <w:rsid w:val="004A444C"/>
    <w:rsid w:val="004A4605"/>
    <w:rsid w:val="004A461A"/>
    <w:rsid w:val="004A474A"/>
    <w:rsid w:val="004A4AD3"/>
    <w:rsid w:val="004A4AFD"/>
    <w:rsid w:val="004A4C43"/>
    <w:rsid w:val="004A4C8C"/>
    <w:rsid w:val="004A531B"/>
    <w:rsid w:val="004A587C"/>
    <w:rsid w:val="004A5BFB"/>
    <w:rsid w:val="004A5F03"/>
    <w:rsid w:val="004A6181"/>
    <w:rsid w:val="004A62E4"/>
    <w:rsid w:val="004A6431"/>
    <w:rsid w:val="004A66BA"/>
    <w:rsid w:val="004A67A2"/>
    <w:rsid w:val="004A6900"/>
    <w:rsid w:val="004A693E"/>
    <w:rsid w:val="004A6A66"/>
    <w:rsid w:val="004A6A87"/>
    <w:rsid w:val="004A6F03"/>
    <w:rsid w:val="004A73C4"/>
    <w:rsid w:val="004A73E1"/>
    <w:rsid w:val="004A7464"/>
    <w:rsid w:val="004A757B"/>
    <w:rsid w:val="004A7615"/>
    <w:rsid w:val="004A762B"/>
    <w:rsid w:val="004A785E"/>
    <w:rsid w:val="004A79B2"/>
    <w:rsid w:val="004A79B8"/>
    <w:rsid w:val="004A79E9"/>
    <w:rsid w:val="004A7AF4"/>
    <w:rsid w:val="004A7B6D"/>
    <w:rsid w:val="004A7C04"/>
    <w:rsid w:val="004A7D01"/>
    <w:rsid w:val="004A7D8F"/>
    <w:rsid w:val="004B0685"/>
    <w:rsid w:val="004B06DF"/>
    <w:rsid w:val="004B08B0"/>
    <w:rsid w:val="004B08B8"/>
    <w:rsid w:val="004B0B6E"/>
    <w:rsid w:val="004B0C92"/>
    <w:rsid w:val="004B125D"/>
    <w:rsid w:val="004B1693"/>
    <w:rsid w:val="004B1828"/>
    <w:rsid w:val="004B185C"/>
    <w:rsid w:val="004B1D9F"/>
    <w:rsid w:val="004B1DD0"/>
    <w:rsid w:val="004B1E78"/>
    <w:rsid w:val="004B1F3F"/>
    <w:rsid w:val="004B22C4"/>
    <w:rsid w:val="004B231A"/>
    <w:rsid w:val="004B2662"/>
    <w:rsid w:val="004B2686"/>
    <w:rsid w:val="004B2766"/>
    <w:rsid w:val="004B2B88"/>
    <w:rsid w:val="004B2D1F"/>
    <w:rsid w:val="004B2F0B"/>
    <w:rsid w:val="004B307F"/>
    <w:rsid w:val="004B3170"/>
    <w:rsid w:val="004B3198"/>
    <w:rsid w:val="004B325B"/>
    <w:rsid w:val="004B33EE"/>
    <w:rsid w:val="004B3669"/>
    <w:rsid w:val="004B3A31"/>
    <w:rsid w:val="004B3B99"/>
    <w:rsid w:val="004B3D5A"/>
    <w:rsid w:val="004B3DB8"/>
    <w:rsid w:val="004B3DDA"/>
    <w:rsid w:val="004B400E"/>
    <w:rsid w:val="004B40E9"/>
    <w:rsid w:val="004B4524"/>
    <w:rsid w:val="004B452D"/>
    <w:rsid w:val="004B465C"/>
    <w:rsid w:val="004B470D"/>
    <w:rsid w:val="004B49A1"/>
    <w:rsid w:val="004B4DF7"/>
    <w:rsid w:val="004B4E04"/>
    <w:rsid w:val="004B50C6"/>
    <w:rsid w:val="004B5358"/>
    <w:rsid w:val="004B549C"/>
    <w:rsid w:val="004B558D"/>
    <w:rsid w:val="004B564A"/>
    <w:rsid w:val="004B572F"/>
    <w:rsid w:val="004B5B02"/>
    <w:rsid w:val="004B5B1D"/>
    <w:rsid w:val="004B5B99"/>
    <w:rsid w:val="004B5C3E"/>
    <w:rsid w:val="004B5E62"/>
    <w:rsid w:val="004B5E86"/>
    <w:rsid w:val="004B6128"/>
    <w:rsid w:val="004B61B0"/>
    <w:rsid w:val="004B6356"/>
    <w:rsid w:val="004B63E8"/>
    <w:rsid w:val="004B66C0"/>
    <w:rsid w:val="004B6A30"/>
    <w:rsid w:val="004B6EDA"/>
    <w:rsid w:val="004B71D1"/>
    <w:rsid w:val="004B7200"/>
    <w:rsid w:val="004B72E4"/>
    <w:rsid w:val="004B7839"/>
    <w:rsid w:val="004B7AA6"/>
    <w:rsid w:val="004B7E8F"/>
    <w:rsid w:val="004B7EBA"/>
    <w:rsid w:val="004B7EFC"/>
    <w:rsid w:val="004B7F84"/>
    <w:rsid w:val="004C00E1"/>
    <w:rsid w:val="004C032D"/>
    <w:rsid w:val="004C04A1"/>
    <w:rsid w:val="004C04D2"/>
    <w:rsid w:val="004C06FF"/>
    <w:rsid w:val="004C0712"/>
    <w:rsid w:val="004C0AB2"/>
    <w:rsid w:val="004C0BAE"/>
    <w:rsid w:val="004C0C03"/>
    <w:rsid w:val="004C0DD4"/>
    <w:rsid w:val="004C0E13"/>
    <w:rsid w:val="004C1445"/>
    <w:rsid w:val="004C155A"/>
    <w:rsid w:val="004C158C"/>
    <w:rsid w:val="004C15A4"/>
    <w:rsid w:val="004C1770"/>
    <w:rsid w:val="004C17DF"/>
    <w:rsid w:val="004C180D"/>
    <w:rsid w:val="004C1A45"/>
    <w:rsid w:val="004C1C8A"/>
    <w:rsid w:val="004C1ECA"/>
    <w:rsid w:val="004C1ECF"/>
    <w:rsid w:val="004C2072"/>
    <w:rsid w:val="004C2081"/>
    <w:rsid w:val="004C2120"/>
    <w:rsid w:val="004C21F4"/>
    <w:rsid w:val="004C2217"/>
    <w:rsid w:val="004C26DF"/>
    <w:rsid w:val="004C27A3"/>
    <w:rsid w:val="004C2A25"/>
    <w:rsid w:val="004C2A37"/>
    <w:rsid w:val="004C2B71"/>
    <w:rsid w:val="004C2C68"/>
    <w:rsid w:val="004C30B6"/>
    <w:rsid w:val="004C338F"/>
    <w:rsid w:val="004C3393"/>
    <w:rsid w:val="004C33A5"/>
    <w:rsid w:val="004C34C5"/>
    <w:rsid w:val="004C36DD"/>
    <w:rsid w:val="004C36E6"/>
    <w:rsid w:val="004C3A47"/>
    <w:rsid w:val="004C3A96"/>
    <w:rsid w:val="004C3C57"/>
    <w:rsid w:val="004C3CD7"/>
    <w:rsid w:val="004C426F"/>
    <w:rsid w:val="004C43DD"/>
    <w:rsid w:val="004C4401"/>
    <w:rsid w:val="004C441E"/>
    <w:rsid w:val="004C4558"/>
    <w:rsid w:val="004C45A2"/>
    <w:rsid w:val="004C4716"/>
    <w:rsid w:val="004C4924"/>
    <w:rsid w:val="004C4A2F"/>
    <w:rsid w:val="004C4B85"/>
    <w:rsid w:val="004C4C9D"/>
    <w:rsid w:val="004C4DDD"/>
    <w:rsid w:val="004C4E72"/>
    <w:rsid w:val="004C5065"/>
    <w:rsid w:val="004C50C1"/>
    <w:rsid w:val="004C52E0"/>
    <w:rsid w:val="004C5313"/>
    <w:rsid w:val="004C53F5"/>
    <w:rsid w:val="004C5566"/>
    <w:rsid w:val="004C557A"/>
    <w:rsid w:val="004C5673"/>
    <w:rsid w:val="004C570C"/>
    <w:rsid w:val="004C5AD8"/>
    <w:rsid w:val="004C5C2C"/>
    <w:rsid w:val="004C5EE7"/>
    <w:rsid w:val="004C5FF8"/>
    <w:rsid w:val="004C60B4"/>
    <w:rsid w:val="004C645B"/>
    <w:rsid w:val="004C6496"/>
    <w:rsid w:val="004C6A1C"/>
    <w:rsid w:val="004C6AFC"/>
    <w:rsid w:val="004C6C9C"/>
    <w:rsid w:val="004C6CFA"/>
    <w:rsid w:val="004C6CFE"/>
    <w:rsid w:val="004C6D30"/>
    <w:rsid w:val="004C6D63"/>
    <w:rsid w:val="004C7263"/>
    <w:rsid w:val="004C7614"/>
    <w:rsid w:val="004C7629"/>
    <w:rsid w:val="004C7697"/>
    <w:rsid w:val="004C7830"/>
    <w:rsid w:val="004C7A54"/>
    <w:rsid w:val="004C7A8E"/>
    <w:rsid w:val="004C7BCA"/>
    <w:rsid w:val="004C7CA1"/>
    <w:rsid w:val="004C7CDB"/>
    <w:rsid w:val="004C7E2A"/>
    <w:rsid w:val="004D00B4"/>
    <w:rsid w:val="004D011F"/>
    <w:rsid w:val="004D01F9"/>
    <w:rsid w:val="004D0546"/>
    <w:rsid w:val="004D0779"/>
    <w:rsid w:val="004D0A02"/>
    <w:rsid w:val="004D0AF9"/>
    <w:rsid w:val="004D0B8E"/>
    <w:rsid w:val="004D0BD3"/>
    <w:rsid w:val="004D0C3F"/>
    <w:rsid w:val="004D1316"/>
    <w:rsid w:val="004D153A"/>
    <w:rsid w:val="004D1609"/>
    <w:rsid w:val="004D18A0"/>
    <w:rsid w:val="004D1A30"/>
    <w:rsid w:val="004D1ABB"/>
    <w:rsid w:val="004D1C24"/>
    <w:rsid w:val="004D1CA1"/>
    <w:rsid w:val="004D1CB0"/>
    <w:rsid w:val="004D1E90"/>
    <w:rsid w:val="004D243F"/>
    <w:rsid w:val="004D24D2"/>
    <w:rsid w:val="004D24F9"/>
    <w:rsid w:val="004D2A95"/>
    <w:rsid w:val="004D2AD9"/>
    <w:rsid w:val="004D2E9A"/>
    <w:rsid w:val="004D2EC5"/>
    <w:rsid w:val="004D32D2"/>
    <w:rsid w:val="004D341B"/>
    <w:rsid w:val="004D34F9"/>
    <w:rsid w:val="004D39A4"/>
    <w:rsid w:val="004D3AA8"/>
    <w:rsid w:val="004D43BB"/>
    <w:rsid w:val="004D443F"/>
    <w:rsid w:val="004D44D2"/>
    <w:rsid w:val="004D468D"/>
    <w:rsid w:val="004D4847"/>
    <w:rsid w:val="004D4905"/>
    <w:rsid w:val="004D49BC"/>
    <w:rsid w:val="004D4D10"/>
    <w:rsid w:val="004D4F57"/>
    <w:rsid w:val="004D56E2"/>
    <w:rsid w:val="004D5743"/>
    <w:rsid w:val="004D5A22"/>
    <w:rsid w:val="004D5CBB"/>
    <w:rsid w:val="004D5F90"/>
    <w:rsid w:val="004D660F"/>
    <w:rsid w:val="004D66B9"/>
    <w:rsid w:val="004D6D53"/>
    <w:rsid w:val="004D6E84"/>
    <w:rsid w:val="004D782D"/>
    <w:rsid w:val="004D7984"/>
    <w:rsid w:val="004D7D0B"/>
    <w:rsid w:val="004D7D55"/>
    <w:rsid w:val="004D7DDD"/>
    <w:rsid w:val="004D7F77"/>
    <w:rsid w:val="004D7FEE"/>
    <w:rsid w:val="004E0111"/>
    <w:rsid w:val="004E02C0"/>
    <w:rsid w:val="004E039D"/>
    <w:rsid w:val="004E061C"/>
    <w:rsid w:val="004E0745"/>
    <w:rsid w:val="004E0AE3"/>
    <w:rsid w:val="004E0BE2"/>
    <w:rsid w:val="004E0C76"/>
    <w:rsid w:val="004E1936"/>
    <w:rsid w:val="004E1A01"/>
    <w:rsid w:val="004E1A6C"/>
    <w:rsid w:val="004E1A99"/>
    <w:rsid w:val="004E1B5E"/>
    <w:rsid w:val="004E1CAB"/>
    <w:rsid w:val="004E1E82"/>
    <w:rsid w:val="004E2048"/>
    <w:rsid w:val="004E22AE"/>
    <w:rsid w:val="004E28B6"/>
    <w:rsid w:val="004E2988"/>
    <w:rsid w:val="004E2A72"/>
    <w:rsid w:val="004E2AD7"/>
    <w:rsid w:val="004E2ADD"/>
    <w:rsid w:val="004E2C17"/>
    <w:rsid w:val="004E2C7B"/>
    <w:rsid w:val="004E33B3"/>
    <w:rsid w:val="004E37DA"/>
    <w:rsid w:val="004E393A"/>
    <w:rsid w:val="004E4030"/>
    <w:rsid w:val="004E421C"/>
    <w:rsid w:val="004E4432"/>
    <w:rsid w:val="004E4740"/>
    <w:rsid w:val="004E4A58"/>
    <w:rsid w:val="004E4D56"/>
    <w:rsid w:val="004E5082"/>
    <w:rsid w:val="004E5145"/>
    <w:rsid w:val="004E514D"/>
    <w:rsid w:val="004E53CB"/>
    <w:rsid w:val="004E56F1"/>
    <w:rsid w:val="004E591A"/>
    <w:rsid w:val="004E5961"/>
    <w:rsid w:val="004E5A68"/>
    <w:rsid w:val="004E5F93"/>
    <w:rsid w:val="004E66E2"/>
    <w:rsid w:val="004E67C3"/>
    <w:rsid w:val="004E687B"/>
    <w:rsid w:val="004E6CA0"/>
    <w:rsid w:val="004E6FD4"/>
    <w:rsid w:val="004E7038"/>
    <w:rsid w:val="004E7276"/>
    <w:rsid w:val="004E7400"/>
    <w:rsid w:val="004E7579"/>
    <w:rsid w:val="004E77EC"/>
    <w:rsid w:val="004E7845"/>
    <w:rsid w:val="004E7B57"/>
    <w:rsid w:val="004E7B5E"/>
    <w:rsid w:val="004E7D0C"/>
    <w:rsid w:val="004E7E7B"/>
    <w:rsid w:val="004F00F2"/>
    <w:rsid w:val="004F01BE"/>
    <w:rsid w:val="004F06B5"/>
    <w:rsid w:val="004F0A42"/>
    <w:rsid w:val="004F0F11"/>
    <w:rsid w:val="004F113B"/>
    <w:rsid w:val="004F1413"/>
    <w:rsid w:val="004F17CE"/>
    <w:rsid w:val="004F180A"/>
    <w:rsid w:val="004F1A14"/>
    <w:rsid w:val="004F1ACA"/>
    <w:rsid w:val="004F1AFC"/>
    <w:rsid w:val="004F1B6E"/>
    <w:rsid w:val="004F1C35"/>
    <w:rsid w:val="004F1D5F"/>
    <w:rsid w:val="004F1D8C"/>
    <w:rsid w:val="004F1EF8"/>
    <w:rsid w:val="004F1FAA"/>
    <w:rsid w:val="004F26E3"/>
    <w:rsid w:val="004F2A43"/>
    <w:rsid w:val="004F2A51"/>
    <w:rsid w:val="004F2A5B"/>
    <w:rsid w:val="004F2C79"/>
    <w:rsid w:val="004F2CD5"/>
    <w:rsid w:val="004F2E55"/>
    <w:rsid w:val="004F3198"/>
    <w:rsid w:val="004F32F9"/>
    <w:rsid w:val="004F3881"/>
    <w:rsid w:val="004F3A5F"/>
    <w:rsid w:val="004F3B43"/>
    <w:rsid w:val="004F3C21"/>
    <w:rsid w:val="004F4014"/>
    <w:rsid w:val="004F40A6"/>
    <w:rsid w:val="004F40DD"/>
    <w:rsid w:val="004F419B"/>
    <w:rsid w:val="004F41B1"/>
    <w:rsid w:val="004F429B"/>
    <w:rsid w:val="004F4457"/>
    <w:rsid w:val="004F45BC"/>
    <w:rsid w:val="004F4788"/>
    <w:rsid w:val="004F493E"/>
    <w:rsid w:val="004F49E6"/>
    <w:rsid w:val="004F4B84"/>
    <w:rsid w:val="004F510A"/>
    <w:rsid w:val="004F5346"/>
    <w:rsid w:val="004F53EF"/>
    <w:rsid w:val="004F5572"/>
    <w:rsid w:val="004F5875"/>
    <w:rsid w:val="004F5A91"/>
    <w:rsid w:val="004F5CCD"/>
    <w:rsid w:val="004F5E03"/>
    <w:rsid w:val="004F5E70"/>
    <w:rsid w:val="004F6005"/>
    <w:rsid w:val="004F6082"/>
    <w:rsid w:val="004F62BD"/>
    <w:rsid w:val="004F6391"/>
    <w:rsid w:val="004F66AA"/>
    <w:rsid w:val="004F68AC"/>
    <w:rsid w:val="004F68FD"/>
    <w:rsid w:val="004F6B69"/>
    <w:rsid w:val="004F6E6B"/>
    <w:rsid w:val="004F730F"/>
    <w:rsid w:val="004F7354"/>
    <w:rsid w:val="004F739B"/>
    <w:rsid w:val="004F7EC4"/>
    <w:rsid w:val="004F7F15"/>
    <w:rsid w:val="005004F6"/>
    <w:rsid w:val="00500551"/>
    <w:rsid w:val="00500768"/>
    <w:rsid w:val="0050086D"/>
    <w:rsid w:val="005008CF"/>
    <w:rsid w:val="005008DB"/>
    <w:rsid w:val="00500949"/>
    <w:rsid w:val="005010E7"/>
    <w:rsid w:val="0050147D"/>
    <w:rsid w:val="0050148E"/>
    <w:rsid w:val="005014FE"/>
    <w:rsid w:val="0050166E"/>
    <w:rsid w:val="00501DA8"/>
    <w:rsid w:val="005021C9"/>
    <w:rsid w:val="00502277"/>
    <w:rsid w:val="00502664"/>
    <w:rsid w:val="00502743"/>
    <w:rsid w:val="00502897"/>
    <w:rsid w:val="00502A3F"/>
    <w:rsid w:val="00502B66"/>
    <w:rsid w:val="00503349"/>
    <w:rsid w:val="005035AF"/>
    <w:rsid w:val="00503674"/>
    <w:rsid w:val="005038D1"/>
    <w:rsid w:val="00503BBB"/>
    <w:rsid w:val="00503FEC"/>
    <w:rsid w:val="00504377"/>
    <w:rsid w:val="005043B5"/>
    <w:rsid w:val="0050485B"/>
    <w:rsid w:val="005048AF"/>
    <w:rsid w:val="00504C59"/>
    <w:rsid w:val="00505141"/>
    <w:rsid w:val="00505299"/>
    <w:rsid w:val="005053C5"/>
    <w:rsid w:val="0050540D"/>
    <w:rsid w:val="00505570"/>
    <w:rsid w:val="0050566A"/>
    <w:rsid w:val="005056AA"/>
    <w:rsid w:val="005057D8"/>
    <w:rsid w:val="0050580E"/>
    <w:rsid w:val="00505DCF"/>
    <w:rsid w:val="00505F8B"/>
    <w:rsid w:val="00506223"/>
    <w:rsid w:val="0050676E"/>
    <w:rsid w:val="00506979"/>
    <w:rsid w:val="00506F2B"/>
    <w:rsid w:val="0050711E"/>
    <w:rsid w:val="0050717F"/>
    <w:rsid w:val="0050721B"/>
    <w:rsid w:val="00507301"/>
    <w:rsid w:val="00507527"/>
    <w:rsid w:val="00507811"/>
    <w:rsid w:val="0050786B"/>
    <w:rsid w:val="00507B8D"/>
    <w:rsid w:val="00507F09"/>
    <w:rsid w:val="00510306"/>
    <w:rsid w:val="00511139"/>
    <w:rsid w:val="00511142"/>
    <w:rsid w:val="005111D1"/>
    <w:rsid w:val="00511398"/>
    <w:rsid w:val="0051149C"/>
    <w:rsid w:val="0051154B"/>
    <w:rsid w:val="005116BB"/>
    <w:rsid w:val="00511850"/>
    <w:rsid w:val="005118E8"/>
    <w:rsid w:val="00511C99"/>
    <w:rsid w:val="00511DAB"/>
    <w:rsid w:val="00512017"/>
    <w:rsid w:val="00512060"/>
    <w:rsid w:val="00512083"/>
    <w:rsid w:val="0051232A"/>
    <w:rsid w:val="0051233F"/>
    <w:rsid w:val="00512409"/>
    <w:rsid w:val="00512508"/>
    <w:rsid w:val="0051251F"/>
    <w:rsid w:val="0051252C"/>
    <w:rsid w:val="005126A4"/>
    <w:rsid w:val="005126C4"/>
    <w:rsid w:val="0051288C"/>
    <w:rsid w:val="00512CAE"/>
    <w:rsid w:val="00512EBB"/>
    <w:rsid w:val="00512F68"/>
    <w:rsid w:val="00513080"/>
    <w:rsid w:val="005131C7"/>
    <w:rsid w:val="00513494"/>
    <w:rsid w:val="005135B1"/>
    <w:rsid w:val="005136B3"/>
    <w:rsid w:val="0051378E"/>
    <w:rsid w:val="00513A3E"/>
    <w:rsid w:val="00513C5D"/>
    <w:rsid w:val="00513C85"/>
    <w:rsid w:val="00513CFC"/>
    <w:rsid w:val="00513D27"/>
    <w:rsid w:val="005145BB"/>
    <w:rsid w:val="005147B3"/>
    <w:rsid w:val="0051493A"/>
    <w:rsid w:val="00514C50"/>
    <w:rsid w:val="00514CB9"/>
    <w:rsid w:val="00515329"/>
    <w:rsid w:val="00515878"/>
    <w:rsid w:val="005159BC"/>
    <w:rsid w:val="00515A09"/>
    <w:rsid w:val="00515C05"/>
    <w:rsid w:val="00515E03"/>
    <w:rsid w:val="00516281"/>
    <w:rsid w:val="0051655C"/>
    <w:rsid w:val="00516779"/>
    <w:rsid w:val="00516D06"/>
    <w:rsid w:val="00516FB2"/>
    <w:rsid w:val="005174C8"/>
    <w:rsid w:val="005175FA"/>
    <w:rsid w:val="00517855"/>
    <w:rsid w:val="00517A27"/>
    <w:rsid w:val="00517B8A"/>
    <w:rsid w:val="00517D7E"/>
    <w:rsid w:val="00517DFE"/>
    <w:rsid w:val="00517F92"/>
    <w:rsid w:val="00520010"/>
    <w:rsid w:val="00520132"/>
    <w:rsid w:val="00520285"/>
    <w:rsid w:val="0052062A"/>
    <w:rsid w:val="0052063D"/>
    <w:rsid w:val="00520736"/>
    <w:rsid w:val="0052096B"/>
    <w:rsid w:val="00520A1B"/>
    <w:rsid w:val="00520AD7"/>
    <w:rsid w:val="00520B23"/>
    <w:rsid w:val="00520DD1"/>
    <w:rsid w:val="00520EB6"/>
    <w:rsid w:val="005210AA"/>
    <w:rsid w:val="0052148B"/>
    <w:rsid w:val="00521A33"/>
    <w:rsid w:val="00521E7D"/>
    <w:rsid w:val="00521EF5"/>
    <w:rsid w:val="005223AA"/>
    <w:rsid w:val="0052252B"/>
    <w:rsid w:val="0052263A"/>
    <w:rsid w:val="0052296D"/>
    <w:rsid w:val="00522EA0"/>
    <w:rsid w:val="00523383"/>
    <w:rsid w:val="00523515"/>
    <w:rsid w:val="00523793"/>
    <w:rsid w:val="0052392E"/>
    <w:rsid w:val="00523B6A"/>
    <w:rsid w:val="00523BBD"/>
    <w:rsid w:val="00523CB9"/>
    <w:rsid w:val="00523D29"/>
    <w:rsid w:val="00523E54"/>
    <w:rsid w:val="005241F8"/>
    <w:rsid w:val="0052425A"/>
    <w:rsid w:val="005247BD"/>
    <w:rsid w:val="00524929"/>
    <w:rsid w:val="00524C8C"/>
    <w:rsid w:val="00524D0F"/>
    <w:rsid w:val="00524F57"/>
    <w:rsid w:val="00525020"/>
    <w:rsid w:val="0052533B"/>
    <w:rsid w:val="005253EB"/>
    <w:rsid w:val="005254AF"/>
    <w:rsid w:val="0052552B"/>
    <w:rsid w:val="00525C2C"/>
    <w:rsid w:val="00525CA2"/>
    <w:rsid w:val="00525D5A"/>
    <w:rsid w:val="005260B1"/>
    <w:rsid w:val="00526202"/>
    <w:rsid w:val="00526259"/>
    <w:rsid w:val="0052640F"/>
    <w:rsid w:val="00526528"/>
    <w:rsid w:val="00526601"/>
    <w:rsid w:val="005266ED"/>
    <w:rsid w:val="00526A3F"/>
    <w:rsid w:val="00526BFE"/>
    <w:rsid w:val="00526EBF"/>
    <w:rsid w:val="00527031"/>
    <w:rsid w:val="00527058"/>
    <w:rsid w:val="005271B2"/>
    <w:rsid w:val="00527321"/>
    <w:rsid w:val="0052778D"/>
    <w:rsid w:val="00527890"/>
    <w:rsid w:val="00527A36"/>
    <w:rsid w:val="00527A75"/>
    <w:rsid w:val="00527A94"/>
    <w:rsid w:val="00527B3F"/>
    <w:rsid w:val="00527BBF"/>
    <w:rsid w:val="00527C8E"/>
    <w:rsid w:val="00527D31"/>
    <w:rsid w:val="00527DB5"/>
    <w:rsid w:val="00527FED"/>
    <w:rsid w:val="005303BA"/>
    <w:rsid w:val="00530519"/>
    <w:rsid w:val="00530527"/>
    <w:rsid w:val="00530642"/>
    <w:rsid w:val="00530811"/>
    <w:rsid w:val="00530AB8"/>
    <w:rsid w:val="00530B87"/>
    <w:rsid w:val="00530CB8"/>
    <w:rsid w:val="00530CE5"/>
    <w:rsid w:val="00530F77"/>
    <w:rsid w:val="0053128B"/>
    <w:rsid w:val="005312B8"/>
    <w:rsid w:val="00531331"/>
    <w:rsid w:val="00531378"/>
    <w:rsid w:val="00531466"/>
    <w:rsid w:val="005315B9"/>
    <w:rsid w:val="00531602"/>
    <w:rsid w:val="00531663"/>
    <w:rsid w:val="00531856"/>
    <w:rsid w:val="00531900"/>
    <w:rsid w:val="00531C17"/>
    <w:rsid w:val="00531CAE"/>
    <w:rsid w:val="00531E82"/>
    <w:rsid w:val="00531F2D"/>
    <w:rsid w:val="00532181"/>
    <w:rsid w:val="0053227B"/>
    <w:rsid w:val="0053227D"/>
    <w:rsid w:val="0053246D"/>
    <w:rsid w:val="005325BA"/>
    <w:rsid w:val="00532629"/>
    <w:rsid w:val="00532723"/>
    <w:rsid w:val="00532892"/>
    <w:rsid w:val="00532BAB"/>
    <w:rsid w:val="00533139"/>
    <w:rsid w:val="00533216"/>
    <w:rsid w:val="005332BA"/>
    <w:rsid w:val="005333E7"/>
    <w:rsid w:val="00533466"/>
    <w:rsid w:val="00533487"/>
    <w:rsid w:val="00533496"/>
    <w:rsid w:val="005335E6"/>
    <w:rsid w:val="00533C94"/>
    <w:rsid w:val="00533D03"/>
    <w:rsid w:val="00533D27"/>
    <w:rsid w:val="00533E8A"/>
    <w:rsid w:val="00533FAF"/>
    <w:rsid w:val="00533FC4"/>
    <w:rsid w:val="00534187"/>
    <w:rsid w:val="00534230"/>
    <w:rsid w:val="00534369"/>
    <w:rsid w:val="0053443B"/>
    <w:rsid w:val="005345C1"/>
    <w:rsid w:val="005346D4"/>
    <w:rsid w:val="00534900"/>
    <w:rsid w:val="0053491B"/>
    <w:rsid w:val="00534CD2"/>
    <w:rsid w:val="00534D66"/>
    <w:rsid w:val="0053501B"/>
    <w:rsid w:val="005352AD"/>
    <w:rsid w:val="00535316"/>
    <w:rsid w:val="00535771"/>
    <w:rsid w:val="00535A94"/>
    <w:rsid w:val="00535B7A"/>
    <w:rsid w:val="00535D4A"/>
    <w:rsid w:val="00535D91"/>
    <w:rsid w:val="00535F79"/>
    <w:rsid w:val="0053612D"/>
    <w:rsid w:val="00536177"/>
    <w:rsid w:val="0053622A"/>
    <w:rsid w:val="005362D8"/>
    <w:rsid w:val="00536585"/>
    <w:rsid w:val="005367D0"/>
    <w:rsid w:val="005368C0"/>
    <w:rsid w:val="00537264"/>
    <w:rsid w:val="005373B7"/>
    <w:rsid w:val="00537793"/>
    <w:rsid w:val="00537A4C"/>
    <w:rsid w:val="00537AE4"/>
    <w:rsid w:val="00537F63"/>
    <w:rsid w:val="00540442"/>
    <w:rsid w:val="0054048A"/>
    <w:rsid w:val="005404D4"/>
    <w:rsid w:val="00540548"/>
    <w:rsid w:val="00540730"/>
    <w:rsid w:val="00540912"/>
    <w:rsid w:val="00540CF2"/>
    <w:rsid w:val="00540E08"/>
    <w:rsid w:val="00540E7A"/>
    <w:rsid w:val="00540EEA"/>
    <w:rsid w:val="00540F40"/>
    <w:rsid w:val="005411E5"/>
    <w:rsid w:val="005413B2"/>
    <w:rsid w:val="00541676"/>
    <w:rsid w:val="005419A7"/>
    <w:rsid w:val="00541A62"/>
    <w:rsid w:val="00541A9D"/>
    <w:rsid w:val="00541D23"/>
    <w:rsid w:val="00541E16"/>
    <w:rsid w:val="00541E81"/>
    <w:rsid w:val="005421BC"/>
    <w:rsid w:val="005421F4"/>
    <w:rsid w:val="0054276A"/>
    <w:rsid w:val="00542800"/>
    <w:rsid w:val="00542947"/>
    <w:rsid w:val="0054295B"/>
    <w:rsid w:val="00542A4A"/>
    <w:rsid w:val="00542C05"/>
    <w:rsid w:val="00542C45"/>
    <w:rsid w:val="0054332A"/>
    <w:rsid w:val="005435F3"/>
    <w:rsid w:val="005436B9"/>
    <w:rsid w:val="005437E0"/>
    <w:rsid w:val="00543898"/>
    <w:rsid w:val="005439EA"/>
    <w:rsid w:val="00543C78"/>
    <w:rsid w:val="00543F3D"/>
    <w:rsid w:val="00544205"/>
    <w:rsid w:val="0054446F"/>
    <w:rsid w:val="005444A8"/>
    <w:rsid w:val="0054483B"/>
    <w:rsid w:val="00544D1B"/>
    <w:rsid w:val="00544E75"/>
    <w:rsid w:val="0054506B"/>
    <w:rsid w:val="005452F5"/>
    <w:rsid w:val="00545A5E"/>
    <w:rsid w:val="00545E03"/>
    <w:rsid w:val="00546076"/>
    <w:rsid w:val="005463D6"/>
    <w:rsid w:val="005466E9"/>
    <w:rsid w:val="00546753"/>
    <w:rsid w:val="005467AF"/>
    <w:rsid w:val="00546A3A"/>
    <w:rsid w:val="00546DE2"/>
    <w:rsid w:val="00546FF5"/>
    <w:rsid w:val="005471A0"/>
    <w:rsid w:val="005471B4"/>
    <w:rsid w:val="005474EB"/>
    <w:rsid w:val="005475E7"/>
    <w:rsid w:val="00547870"/>
    <w:rsid w:val="00547918"/>
    <w:rsid w:val="00547A23"/>
    <w:rsid w:val="00547ADD"/>
    <w:rsid w:val="00547C73"/>
    <w:rsid w:val="005500BF"/>
    <w:rsid w:val="00550226"/>
    <w:rsid w:val="00550434"/>
    <w:rsid w:val="005504E3"/>
    <w:rsid w:val="00550C59"/>
    <w:rsid w:val="00550D1A"/>
    <w:rsid w:val="00550F09"/>
    <w:rsid w:val="00550F97"/>
    <w:rsid w:val="00551393"/>
    <w:rsid w:val="005516C2"/>
    <w:rsid w:val="00551A9C"/>
    <w:rsid w:val="00551B93"/>
    <w:rsid w:val="005523F9"/>
    <w:rsid w:val="0055252A"/>
    <w:rsid w:val="0055254E"/>
    <w:rsid w:val="005525E6"/>
    <w:rsid w:val="0055261C"/>
    <w:rsid w:val="00552678"/>
    <w:rsid w:val="00552769"/>
    <w:rsid w:val="00552933"/>
    <w:rsid w:val="00552DB8"/>
    <w:rsid w:val="00552EE2"/>
    <w:rsid w:val="00552F1C"/>
    <w:rsid w:val="00553085"/>
    <w:rsid w:val="005531AA"/>
    <w:rsid w:val="00553385"/>
    <w:rsid w:val="00553565"/>
    <w:rsid w:val="0055377E"/>
    <w:rsid w:val="00553A3B"/>
    <w:rsid w:val="00553BEA"/>
    <w:rsid w:val="005541AB"/>
    <w:rsid w:val="0055420B"/>
    <w:rsid w:val="0055430D"/>
    <w:rsid w:val="00554369"/>
    <w:rsid w:val="005545A3"/>
    <w:rsid w:val="00554A00"/>
    <w:rsid w:val="00554D93"/>
    <w:rsid w:val="00554EA4"/>
    <w:rsid w:val="00554F0E"/>
    <w:rsid w:val="00554F35"/>
    <w:rsid w:val="005550AF"/>
    <w:rsid w:val="0055529A"/>
    <w:rsid w:val="005553F5"/>
    <w:rsid w:val="00555669"/>
    <w:rsid w:val="005558E5"/>
    <w:rsid w:val="00555D31"/>
    <w:rsid w:val="00555EC1"/>
    <w:rsid w:val="00555EF4"/>
    <w:rsid w:val="00555F32"/>
    <w:rsid w:val="005561C0"/>
    <w:rsid w:val="005562DF"/>
    <w:rsid w:val="00556310"/>
    <w:rsid w:val="00556814"/>
    <w:rsid w:val="00556E1C"/>
    <w:rsid w:val="00557435"/>
    <w:rsid w:val="005577E1"/>
    <w:rsid w:val="00557AA8"/>
    <w:rsid w:val="00557AAC"/>
    <w:rsid w:val="00557B1A"/>
    <w:rsid w:val="00557C13"/>
    <w:rsid w:val="00557F7D"/>
    <w:rsid w:val="00560A78"/>
    <w:rsid w:val="00560B86"/>
    <w:rsid w:val="00560E5A"/>
    <w:rsid w:val="00560EF7"/>
    <w:rsid w:val="0056113C"/>
    <w:rsid w:val="005611FD"/>
    <w:rsid w:val="005612F2"/>
    <w:rsid w:val="005613F0"/>
    <w:rsid w:val="005615CF"/>
    <w:rsid w:val="00562240"/>
    <w:rsid w:val="00562365"/>
    <w:rsid w:val="00562599"/>
    <w:rsid w:val="00562939"/>
    <w:rsid w:val="00562CE5"/>
    <w:rsid w:val="00562F2E"/>
    <w:rsid w:val="0056362D"/>
    <w:rsid w:val="00563BA3"/>
    <w:rsid w:val="00563E37"/>
    <w:rsid w:val="00563F22"/>
    <w:rsid w:val="00563F44"/>
    <w:rsid w:val="005641A3"/>
    <w:rsid w:val="00564409"/>
    <w:rsid w:val="0056444C"/>
    <w:rsid w:val="00564468"/>
    <w:rsid w:val="00564581"/>
    <w:rsid w:val="00564615"/>
    <w:rsid w:val="00564713"/>
    <w:rsid w:val="00564729"/>
    <w:rsid w:val="00564936"/>
    <w:rsid w:val="005649CF"/>
    <w:rsid w:val="00564BFA"/>
    <w:rsid w:val="00564C47"/>
    <w:rsid w:val="005651DB"/>
    <w:rsid w:val="005654B8"/>
    <w:rsid w:val="005655CB"/>
    <w:rsid w:val="00565959"/>
    <w:rsid w:val="00565D2E"/>
    <w:rsid w:val="00565DD4"/>
    <w:rsid w:val="00565EE2"/>
    <w:rsid w:val="00565F7D"/>
    <w:rsid w:val="00566274"/>
    <w:rsid w:val="00566283"/>
    <w:rsid w:val="0056670B"/>
    <w:rsid w:val="00566924"/>
    <w:rsid w:val="00566999"/>
    <w:rsid w:val="00566A52"/>
    <w:rsid w:val="00566CC4"/>
    <w:rsid w:val="00567010"/>
    <w:rsid w:val="0056704C"/>
    <w:rsid w:val="005670A0"/>
    <w:rsid w:val="005670AD"/>
    <w:rsid w:val="0056717D"/>
    <w:rsid w:val="00567306"/>
    <w:rsid w:val="005673A5"/>
    <w:rsid w:val="0056760F"/>
    <w:rsid w:val="005676AF"/>
    <w:rsid w:val="00567975"/>
    <w:rsid w:val="00567ACD"/>
    <w:rsid w:val="00567D8F"/>
    <w:rsid w:val="00567DA3"/>
    <w:rsid w:val="00567F62"/>
    <w:rsid w:val="0057013E"/>
    <w:rsid w:val="005701EF"/>
    <w:rsid w:val="005702BF"/>
    <w:rsid w:val="005705D5"/>
    <w:rsid w:val="00570613"/>
    <w:rsid w:val="005707F1"/>
    <w:rsid w:val="005708D8"/>
    <w:rsid w:val="00570A0E"/>
    <w:rsid w:val="00570AE4"/>
    <w:rsid w:val="00570C10"/>
    <w:rsid w:val="00570D83"/>
    <w:rsid w:val="00570DA6"/>
    <w:rsid w:val="00570DD7"/>
    <w:rsid w:val="00570E2E"/>
    <w:rsid w:val="00570E37"/>
    <w:rsid w:val="00570E79"/>
    <w:rsid w:val="00570EF0"/>
    <w:rsid w:val="00571064"/>
    <w:rsid w:val="0057123B"/>
    <w:rsid w:val="005713BC"/>
    <w:rsid w:val="005713F7"/>
    <w:rsid w:val="0057177F"/>
    <w:rsid w:val="00571C6D"/>
    <w:rsid w:val="005720DA"/>
    <w:rsid w:val="00572156"/>
    <w:rsid w:val="00572527"/>
    <w:rsid w:val="005725F9"/>
    <w:rsid w:val="0057261C"/>
    <w:rsid w:val="00572787"/>
    <w:rsid w:val="00572B9E"/>
    <w:rsid w:val="00572BFE"/>
    <w:rsid w:val="00572DD9"/>
    <w:rsid w:val="00573050"/>
    <w:rsid w:val="0057305D"/>
    <w:rsid w:val="00573537"/>
    <w:rsid w:val="00573558"/>
    <w:rsid w:val="00573A8F"/>
    <w:rsid w:val="00573B11"/>
    <w:rsid w:val="00573B97"/>
    <w:rsid w:val="00573C33"/>
    <w:rsid w:val="00573D55"/>
    <w:rsid w:val="00573E1F"/>
    <w:rsid w:val="00573E95"/>
    <w:rsid w:val="00573F7B"/>
    <w:rsid w:val="0057424A"/>
    <w:rsid w:val="005743A5"/>
    <w:rsid w:val="0057449D"/>
    <w:rsid w:val="005745F3"/>
    <w:rsid w:val="005747B6"/>
    <w:rsid w:val="00574A3F"/>
    <w:rsid w:val="00574BB8"/>
    <w:rsid w:val="00574CAE"/>
    <w:rsid w:val="00574CBC"/>
    <w:rsid w:val="005754EA"/>
    <w:rsid w:val="00575666"/>
    <w:rsid w:val="005756E0"/>
    <w:rsid w:val="00575844"/>
    <w:rsid w:val="00575C10"/>
    <w:rsid w:val="00575FB6"/>
    <w:rsid w:val="0057603A"/>
    <w:rsid w:val="00576254"/>
    <w:rsid w:val="00576522"/>
    <w:rsid w:val="00576618"/>
    <w:rsid w:val="00576783"/>
    <w:rsid w:val="00576859"/>
    <w:rsid w:val="00577256"/>
    <w:rsid w:val="005776DA"/>
    <w:rsid w:val="005777D5"/>
    <w:rsid w:val="005778F1"/>
    <w:rsid w:val="00577AD4"/>
    <w:rsid w:val="00577C50"/>
    <w:rsid w:val="00577C62"/>
    <w:rsid w:val="00577DA4"/>
    <w:rsid w:val="00577DB8"/>
    <w:rsid w:val="00577E2A"/>
    <w:rsid w:val="00577E7E"/>
    <w:rsid w:val="005800D2"/>
    <w:rsid w:val="005800D5"/>
    <w:rsid w:val="005801D1"/>
    <w:rsid w:val="00580519"/>
    <w:rsid w:val="005806FD"/>
    <w:rsid w:val="005808AA"/>
    <w:rsid w:val="00580A82"/>
    <w:rsid w:val="00580EF5"/>
    <w:rsid w:val="0058118B"/>
    <w:rsid w:val="00581268"/>
    <w:rsid w:val="00581293"/>
    <w:rsid w:val="005812AC"/>
    <w:rsid w:val="005813F2"/>
    <w:rsid w:val="005815E8"/>
    <w:rsid w:val="00581661"/>
    <w:rsid w:val="005816EA"/>
    <w:rsid w:val="005818D3"/>
    <w:rsid w:val="00581E65"/>
    <w:rsid w:val="00581EE8"/>
    <w:rsid w:val="00582108"/>
    <w:rsid w:val="0058264A"/>
    <w:rsid w:val="00582B76"/>
    <w:rsid w:val="005831C9"/>
    <w:rsid w:val="005834F9"/>
    <w:rsid w:val="00583684"/>
    <w:rsid w:val="005836A8"/>
    <w:rsid w:val="0058386E"/>
    <w:rsid w:val="00583BD3"/>
    <w:rsid w:val="00583E32"/>
    <w:rsid w:val="005840E9"/>
    <w:rsid w:val="0058458D"/>
    <w:rsid w:val="005849A4"/>
    <w:rsid w:val="00584B7C"/>
    <w:rsid w:val="00584C19"/>
    <w:rsid w:val="00584D2A"/>
    <w:rsid w:val="00584D4A"/>
    <w:rsid w:val="00584D4D"/>
    <w:rsid w:val="00584F40"/>
    <w:rsid w:val="00585096"/>
    <w:rsid w:val="0058545F"/>
    <w:rsid w:val="005854E3"/>
    <w:rsid w:val="00585583"/>
    <w:rsid w:val="005855C1"/>
    <w:rsid w:val="00585717"/>
    <w:rsid w:val="0058587A"/>
    <w:rsid w:val="00585DF5"/>
    <w:rsid w:val="00585EF1"/>
    <w:rsid w:val="00585F13"/>
    <w:rsid w:val="00585FAC"/>
    <w:rsid w:val="005860A0"/>
    <w:rsid w:val="00586132"/>
    <w:rsid w:val="00586226"/>
    <w:rsid w:val="00586524"/>
    <w:rsid w:val="0058687A"/>
    <w:rsid w:val="005868F1"/>
    <w:rsid w:val="00586AE6"/>
    <w:rsid w:val="00586DE8"/>
    <w:rsid w:val="00586F7F"/>
    <w:rsid w:val="0058700D"/>
    <w:rsid w:val="00587045"/>
    <w:rsid w:val="00587115"/>
    <w:rsid w:val="005871A7"/>
    <w:rsid w:val="00587236"/>
    <w:rsid w:val="0058725E"/>
    <w:rsid w:val="005874DF"/>
    <w:rsid w:val="005878A6"/>
    <w:rsid w:val="005878C6"/>
    <w:rsid w:val="00587A43"/>
    <w:rsid w:val="00587B3D"/>
    <w:rsid w:val="00587B90"/>
    <w:rsid w:val="00587C6E"/>
    <w:rsid w:val="00587EAC"/>
    <w:rsid w:val="00590AD5"/>
    <w:rsid w:val="00590AE9"/>
    <w:rsid w:val="0059117F"/>
    <w:rsid w:val="00591219"/>
    <w:rsid w:val="0059128B"/>
    <w:rsid w:val="0059192F"/>
    <w:rsid w:val="00591AEF"/>
    <w:rsid w:val="00591B63"/>
    <w:rsid w:val="00592232"/>
    <w:rsid w:val="00592242"/>
    <w:rsid w:val="0059244F"/>
    <w:rsid w:val="005924B5"/>
    <w:rsid w:val="00592581"/>
    <w:rsid w:val="005925EF"/>
    <w:rsid w:val="00592918"/>
    <w:rsid w:val="005929DA"/>
    <w:rsid w:val="00592CE7"/>
    <w:rsid w:val="00592EB3"/>
    <w:rsid w:val="00593486"/>
    <w:rsid w:val="0059375A"/>
    <w:rsid w:val="0059376D"/>
    <w:rsid w:val="0059396D"/>
    <w:rsid w:val="00593987"/>
    <w:rsid w:val="00593C19"/>
    <w:rsid w:val="00593E6F"/>
    <w:rsid w:val="0059400F"/>
    <w:rsid w:val="005940E3"/>
    <w:rsid w:val="005942AA"/>
    <w:rsid w:val="0059435B"/>
    <w:rsid w:val="00594645"/>
    <w:rsid w:val="00594A54"/>
    <w:rsid w:val="00594EFB"/>
    <w:rsid w:val="0059548F"/>
    <w:rsid w:val="0059571F"/>
    <w:rsid w:val="00595764"/>
    <w:rsid w:val="00595959"/>
    <w:rsid w:val="0059599C"/>
    <w:rsid w:val="00595BE7"/>
    <w:rsid w:val="00595BFD"/>
    <w:rsid w:val="00595CA7"/>
    <w:rsid w:val="00595CB2"/>
    <w:rsid w:val="00595CDD"/>
    <w:rsid w:val="00595E2B"/>
    <w:rsid w:val="00596028"/>
    <w:rsid w:val="0059671E"/>
    <w:rsid w:val="00596A02"/>
    <w:rsid w:val="00596DDE"/>
    <w:rsid w:val="00596E1F"/>
    <w:rsid w:val="00597370"/>
    <w:rsid w:val="00597998"/>
    <w:rsid w:val="00597A45"/>
    <w:rsid w:val="00597AE9"/>
    <w:rsid w:val="00597D39"/>
    <w:rsid w:val="00597DF1"/>
    <w:rsid w:val="005A0103"/>
    <w:rsid w:val="005A0445"/>
    <w:rsid w:val="005A0567"/>
    <w:rsid w:val="005A0D8A"/>
    <w:rsid w:val="005A0D97"/>
    <w:rsid w:val="005A10CF"/>
    <w:rsid w:val="005A13F8"/>
    <w:rsid w:val="005A1455"/>
    <w:rsid w:val="005A14B2"/>
    <w:rsid w:val="005A15EC"/>
    <w:rsid w:val="005A193A"/>
    <w:rsid w:val="005A1944"/>
    <w:rsid w:val="005A231D"/>
    <w:rsid w:val="005A256A"/>
    <w:rsid w:val="005A25CB"/>
    <w:rsid w:val="005A25D4"/>
    <w:rsid w:val="005A2806"/>
    <w:rsid w:val="005A28CB"/>
    <w:rsid w:val="005A28F5"/>
    <w:rsid w:val="005A2C8F"/>
    <w:rsid w:val="005A2D73"/>
    <w:rsid w:val="005A2EBD"/>
    <w:rsid w:val="005A306E"/>
    <w:rsid w:val="005A3078"/>
    <w:rsid w:val="005A32CC"/>
    <w:rsid w:val="005A3729"/>
    <w:rsid w:val="005A3925"/>
    <w:rsid w:val="005A3C68"/>
    <w:rsid w:val="005A3E43"/>
    <w:rsid w:val="005A3F09"/>
    <w:rsid w:val="005A422F"/>
    <w:rsid w:val="005A45E4"/>
    <w:rsid w:val="005A4730"/>
    <w:rsid w:val="005A48C3"/>
    <w:rsid w:val="005A4CCF"/>
    <w:rsid w:val="005A4CDA"/>
    <w:rsid w:val="005A4CED"/>
    <w:rsid w:val="005A4D75"/>
    <w:rsid w:val="005A4DC0"/>
    <w:rsid w:val="005A5287"/>
    <w:rsid w:val="005A52F6"/>
    <w:rsid w:val="005A55AD"/>
    <w:rsid w:val="005A5602"/>
    <w:rsid w:val="005A5C9C"/>
    <w:rsid w:val="005A5EAD"/>
    <w:rsid w:val="005A5EC6"/>
    <w:rsid w:val="005A5F73"/>
    <w:rsid w:val="005A6031"/>
    <w:rsid w:val="005A603F"/>
    <w:rsid w:val="005A608A"/>
    <w:rsid w:val="005A6177"/>
    <w:rsid w:val="005A6541"/>
    <w:rsid w:val="005A6590"/>
    <w:rsid w:val="005A6700"/>
    <w:rsid w:val="005A6999"/>
    <w:rsid w:val="005A6A17"/>
    <w:rsid w:val="005A70F4"/>
    <w:rsid w:val="005A70F7"/>
    <w:rsid w:val="005A718D"/>
    <w:rsid w:val="005A7302"/>
    <w:rsid w:val="005A7436"/>
    <w:rsid w:val="005A788E"/>
    <w:rsid w:val="005A7B50"/>
    <w:rsid w:val="005A7D19"/>
    <w:rsid w:val="005A7E48"/>
    <w:rsid w:val="005A7E75"/>
    <w:rsid w:val="005A7FBC"/>
    <w:rsid w:val="005A7FBE"/>
    <w:rsid w:val="005B0247"/>
    <w:rsid w:val="005B0648"/>
    <w:rsid w:val="005B0844"/>
    <w:rsid w:val="005B0A00"/>
    <w:rsid w:val="005B0D0D"/>
    <w:rsid w:val="005B1523"/>
    <w:rsid w:val="005B19DE"/>
    <w:rsid w:val="005B1C71"/>
    <w:rsid w:val="005B1F1A"/>
    <w:rsid w:val="005B20BC"/>
    <w:rsid w:val="005B21D4"/>
    <w:rsid w:val="005B2614"/>
    <w:rsid w:val="005B2865"/>
    <w:rsid w:val="005B28DE"/>
    <w:rsid w:val="005B2AC2"/>
    <w:rsid w:val="005B2EC7"/>
    <w:rsid w:val="005B30B5"/>
    <w:rsid w:val="005B30BA"/>
    <w:rsid w:val="005B314D"/>
    <w:rsid w:val="005B3265"/>
    <w:rsid w:val="005B3316"/>
    <w:rsid w:val="005B3416"/>
    <w:rsid w:val="005B3425"/>
    <w:rsid w:val="005B38C3"/>
    <w:rsid w:val="005B3970"/>
    <w:rsid w:val="005B39FE"/>
    <w:rsid w:val="005B3B62"/>
    <w:rsid w:val="005B3C51"/>
    <w:rsid w:val="005B3D3F"/>
    <w:rsid w:val="005B3D5F"/>
    <w:rsid w:val="005B4189"/>
    <w:rsid w:val="005B42C9"/>
    <w:rsid w:val="005B43A8"/>
    <w:rsid w:val="005B4796"/>
    <w:rsid w:val="005B47BB"/>
    <w:rsid w:val="005B481B"/>
    <w:rsid w:val="005B4A6C"/>
    <w:rsid w:val="005B4D98"/>
    <w:rsid w:val="005B515C"/>
    <w:rsid w:val="005B5360"/>
    <w:rsid w:val="005B538C"/>
    <w:rsid w:val="005B54F6"/>
    <w:rsid w:val="005B5D99"/>
    <w:rsid w:val="005B5F28"/>
    <w:rsid w:val="005B5FB6"/>
    <w:rsid w:val="005B6103"/>
    <w:rsid w:val="005B6136"/>
    <w:rsid w:val="005B6386"/>
    <w:rsid w:val="005B6612"/>
    <w:rsid w:val="005B6613"/>
    <w:rsid w:val="005B66DC"/>
    <w:rsid w:val="005B67AB"/>
    <w:rsid w:val="005B67C2"/>
    <w:rsid w:val="005B6E26"/>
    <w:rsid w:val="005B6EB1"/>
    <w:rsid w:val="005B7355"/>
    <w:rsid w:val="005B73C2"/>
    <w:rsid w:val="005B75AC"/>
    <w:rsid w:val="005B7671"/>
    <w:rsid w:val="005B78E5"/>
    <w:rsid w:val="005B7A03"/>
    <w:rsid w:val="005B7AB2"/>
    <w:rsid w:val="005B7D17"/>
    <w:rsid w:val="005B7FC7"/>
    <w:rsid w:val="005C0190"/>
    <w:rsid w:val="005C0240"/>
    <w:rsid w:val="005C0306"/>
    <w:rsid w:val="005C030E"/>
    <w:rsid w:val="005C064A"/>
    <w:rsid w:val="005C0801"/>
    <w:rsid w:val="005C0904"/>
    <w:rsid w:val="005C09D0"/>
    <w:rsid w:val="005C0B5C"/>
    <w:rsid w:val="005C0B77"/>
    <w:rsid w:val="005C0F67"/>
    <w:rsid w:val="005C12C9"/>
    <w:rsid w:val="005C132C"/>
    <w:rsid w:val="005C1508"/>
    <w:rsid w:val="005C152A"/>
    <w:rsid w:val="005C1A93"/>
    <w:rsid w:val="005C1C9C"/>
    <w:rsid w:val="005C2050"/>
    <w:rsid w:val="005C23AE"/>
    <w:rsid w:val="005C270F"/>
    <w:rsid w:val="005C2A3D"/>
    <w:rsid w:val="005C2D51"/>
    <w:rsid w:val="005C2E7D"/>
    <w:rsid w:val="005C3087"/>
    <w:rsid w:val="005C3111"/>
    <w:rsid w:val="005C3289"/>
    <w:rsid w:val="005C328B"/>
    <w:rsid w:val="005C341B"/>
    <w:rsid w:val="005C34F6"/>
    <w:rsid w:val="005C363C"/>
    <w:rsid w:val="005C374E"/>
    <w:rsid w:val="005C39CE"/>
    <w:rsid w:val="005C3AAD"/>
    <w:rsid w:val="005C3BF6"/>
    <w:rsid w:val="005C3EEB"/>
    <w:rsid w:val="005C404D"/>
    <w:rsid w:val="005C4498"/>
    <w:rsid w:val="005C45BC"/>
    <w:rsid w:val="005C474F"/>
    <w:rsid w:val="005C4AAB"/>
    <w:rsid w:val="005C4B1D"/>
    <w:rsid w:val="005C4F82"/>
    <w:rsid w:val="005C52CC"/>
    <w:rsid w:val="005C530A"/>
    <w:rsid w:val="005C54F4"/>
    <w:rsid w:val="005C557A"/>
    <w:rsid w:val="005C57A6"/>
    <w:rsid w:val="005C58B1"/>
    <w:rsid w:val="005C5905"/>
    <w:rsid w:val="005C5A5D"/>
    <w:rsid w:val="005C5B3B"/>
    <w:rsid w:val="005C5ED5"/>
    <w:rsid w:val="005C5EDB"/>
    <w:rsid w:val="005C64D3"/>
    <w:rsid w:val="005C6850"/>
    <w:rsid w:val="005C69F6"/>
    <w:rsid w:val="005C6D13"/>
    <w:rsid w:val="005C705A"/>
    <w:rsid w:val="005C71CD"/>
    <w:rsid w:val="005C7242"/>
    <w:rsid w:val="005C74BC"/>
    <w:rsid w:val="005C76E7"/>
    <w:rsid w:val="005C7BF2"/>
    <w:rsid w:val="005C7DF9"/>
    <w:rsid w:val="005C7E0B"/>
    <w:rsid w:val="005D0089"/>
    <w:rsid w:val="005D00A2"/>
    <w:rsid w:val="005D0374"/>
    <w:rsid w:val="005D03FC"/>
    <w:rsid w:val="005D04E2"/>
    <w:rsid w:val="005D0828"/>
    <w:rsid w:val="005D0861"/>
    <w:rsid w:val="005D1339"/>
    <w:rsid w:val="005D1EE7"/>
    <w:rsid w:val="005D248A"/>
    <w:rsid w:val="005D256B"/>
    <w:rsid w:val="005D2594"/>
    <w:rsid w:val="005D28D2"/>
    <w:rsid w:val="005D2C94"/>
    <w:rsid w:val="005D2D22"/>
    <w:rsid w:val="005D2D82"/>
    <w:rsid w:val="005D2FF5"/>
    <w:rsid w:val="005D3247"/>
    <w:rsid w:val="005D329F"/>
    <w:rsid w:val="005D3594"/>
    <w:rsid w:val="005D35D8"/>
    <w:rsid w:val="005D369B"/>
    <w:rsid w:val="005D39CE"/>
    <w:rsid w:val="005D39DF"/>
    <w:rsid w:val="005D3A99"/>
    <w:rsid w:val="005D3EC3"/>
    <w:rsid w:val="005D3EF2"/>
    <w:rsid w:val="005D44A6"/>
    <w:rsid w:val="005D44A7"/>
    <w:rsid w:val="005D44E5"/>
    <w:rsid w:val="005D463F"/>
    <w:rsid w:val="005D4658"/>
    <w:rsid w:val="005D4922"/>
    <w:rsid w:val="005D4A32"/>
    <w:rsid w:val="005D4A89"/>
    <w:rsid w:val="005D4B00"/>
    <w:rsid w:val="005D4EA2"/>
    <w:rsid w:val="005D521B"/>
    <w:rsid w:val="005D5339"/>
    <w:rsid w:val="005D53C9"/>
    <w:rsid w:val="005D5506"/>
    <w:rsid w:val="005D556C"/>
    <w:rsid w:val="005D55C1"/>
    <w:rsid w:val="005D5680"/>
    <w:rsid w:val="005D5711"/>
    <w:rsid w:val="005D5956"/>
    <w:rsid w:val="005D59D8"/>
    <w:rsid w:val="005D63B8"/>
    <w:rsid w:val="005D646C"/>
    <w:rsid w:val="005D64CB"/>
    <w:rsid w:val="005D69D2"/>
    <w:rsid w:val="005D6A1B"/>
    <w:rsid w:val="005D6E2C"/>
    <w:rsid w:val="005D7090"/>
    <w:rsid w:val="005D7313"/>
    <w:rsid w:val="005D77AD"/>
    <w:rsid w:val="005D7975"/>
    <w:rsid w:val="005D7B1E"/>
    <w:rsid w:val="005E0292"/>
    <w:rsid w:val="005E02FD"/>
    <w:rsid w:val="005E053B"/>
    <w:rsid w:val="005E062A"/>
    <w:rsid w:val="005E0862"/>
    <w:rsid w:val="005E0900"/>
    <w:rsid w:val="005E0A46"/>
    <w:rsid w:val="005E0D32"/>
    <w:rsid w:val="005E114F"/>
    <w:rsid w:val="005E1294"/>
    <w:rsid w:val="005E14C6"/>
    <w:rsid w:val="005E1B4A"/>
    <w:rsid w:val="005E1E1B"/>
    <w:rsid w:val="005E1F3D"/>
    <w:rsid w:val="005E1FE9"/>
    <w:rsid w:val="005E2047"/>
    <w:rsid w:val="005E207D"/>
    <w:rsid w:val="005E20E3"/>
    <w:rsid w:val="005E215B"/>
    <w:rsid w:val="005E269A"/>
    <w:rsid w:val="005E2A88"/>
    <w:rsid w:val="005E2ACF"/>
    <w:rsid w:val="005E2AF8"/>
    <w:rsid w:val="005E305D"/>
    <w:rsid w:val="005E335D"/>
    <w:rsid w:val="005E33C6"/>
    <w:rsid w:val="005E3469"/>
    <w:rsid w:val="005E3557"/>
    <w:rsid w:val="005E38D2"/>
    <w:rsid w:val="005E395B"/>
    <w:rsid w:val="005E39C9"/>
    <w:rsid w:val="005E3D13"/>
    <w:rsid w:val="005E4027"/>
    <w:rsid w:val="005E405E"/>
    <w:rsid w:val="005E40D7"/>
    <w:rsid w:val="005E40E5"/>
    <w:rsid w:val="005E4109"/>
    <w:rsid w:val="005E4318"/>
    <w:rsid w:val="005E48DD"/>
    <w:rsid w:val="005E503B"/>
    <w:rsid w:val="005E5108"/>
    <w:rsid w:val="005E544B"/>
    <w:rsid w:val="005E5520"/>
    <w:rsid w:val="005E56E8"/>
    <w:rsid w:val="005E5841"/>
    <w:rsid w:val="005E5A8B"/>
    <w:rsid w:val="005E5CFA"/>
    <w:rsid w:val="005E5FC0"/>
    <w:rsid w:val="005E60BF"/>
    <w:rsid w:val="005E61F4"/>
    <w:rsid w:val="005E62AC"/>
    <w:rsid w:val="005E635F"/>
    <w:rsid w:val="005E6441"/>
    <w:rsid w:val="005E6481"/>
    <w:rsid w:val="005E6670"/>
    <w:rsid w:val="005E66EC"/>
    <w:rsid w:val="005E670D"/>
    <w:rsid w:val="005E68D9"/>
    <w:rsid w:val="005E6D91"/>
    <w:rsid w:val="005E71AF"/>
    <w:rsid w:val="005E786C"/>
    <w:rsid w:val="005E7C55"/>
    <w:rsid w:val="005E7C9B"/>
    <w:rsid w:val="005E7DC8"/>
    <w:rsid w:val="005F0087"/>
    <w:rsid w:val="005F02D8"/>
    <w:rsid w:val="005F05D9"/>
    <w:rsid w:val="005F07B4"/>
    <w:rsid w:val="005F0F8D"/>
    <w:rsid w:val="005F12F7"/>
    <w:rsid w:val="005F14E2"/>
    <w:rsid w:val="005F15A9"/>
    <w:rsid w:val="005F18DF"/>
    <w:rsid w:val="005F1C08"/>
    <w:rsid w:val="005F24D2"/>
    <w:rsid w:val="005F2533"/>
    <w:rsid w:val="005F28F0"/>
    <w:rsid w:val="005F2D37"/>
    <w:rsid w:val="005F303A"/>
    <w:rsid w:val="005F3058"/>
    <w:rsid w:val="005F31A1"/>
    <w:rsid w:val="005F31BF"/>
    <w:rsid w:val="005F3279"/>
    <w:rsid w:val="005F345B"/>
    <w:rsid w:val="005F354E"/>
    <w:rsid w:val="005F3B35"/>
    <w:rsid w:val="005F3C0D"/>
    <w:rsid w:val="005F3ED3"/>
    <w:rsid w:val="005F4033"/>
    <w:rsid w:val="005F40D0"/>
    <w:rsid w:val="005F42AF"/>
    <w:rsid w:val="005F42DA"/>
    <w:rsid w:val="005F442E"/>
    <w:rsid w:val="005F44A2"/>
    <w:rsid w:val="005F4809"/>
    <w:rsid w:val="005F4811"/>
    <w:rsid w:val="005F4892"/>
    <w:rsid w:val="005F4BA2"/>
    <w:rsid w:val="005F4DF1"/>
    <w:rsid w:val="005F5124"/>
    <w:rsid w:val="005F527C"/>
    <w:rsid w:val="005F5790"/>
    <w:rsid w:val="005F5B56"/>
    <w:rsid w:val="005F5BF9"/>
    <w:rsid w:val="005F5E82"/>
    <w:rsid w:val="005F602F"/>
    <w:rsid w:val="005F6119"/>
    <w:rsid w:val="005F6220"/>
    <w:rsid w:val="005F69AD"/>
    <w:rsid w:val="005F6D75"/>
    <w:rsid w:val="005F6EFA"/>
    <w:rsid w:val="005F6FDA"/>
    <w:rsid w:val="005F72A3"/>
    <w:rsid w:val="005F741C"/>
    <w:rsid w:val="005F75A1"/>
    <w:rsid w:val="005F771A"/>
    <w:rsid w:val="005F7724"/>
    <w:rsid w:val="005F7891"/>
    <w:rsid w:val="005F7A92"/>
    <w:rsid w:val="005F7BE6"/>
    <w:rsid w:val="005F7C67"/>
    <w:rsid w:val="005F7CE4"/>
    <w:rsid w:val="0060000F"/>
    <w:rsid w:val="006001BE"/>
    <w:rsid w:val="00600269"/>
    <w:rsid w:val="006006A5"/>
    <w:rsid w:val="006008C6"/>
    <w:rsid w:val="00600B1C"/>
    <w:rsid w:val="00600BF3"/>
    <w:rsid w:val="00600D92"/>
    <w:rsid w:val="00600DD6"/>
    <w:rsid w:val="00600EB8"/>
    <w:rsid w:val="006010B5"/>
    <w:rsid w:val="00601285"/>
    <w:rsid w:val="00601559"/>
    <w:rsid w:val="00601755"/>
    <w:rsid w:val="00601B66"/>
    <w:rsid w:val="0060201A"/>
    <w:rsid w:val="0060205E"/>
    <w:rsid w:val="00602288"/>
    <w:rsid w:val="00602369"/>
    <w:rsid w:val="00602606"/>
    <w:rsid w:val="006028A0"/>
    <w:rsid w:val="0060291B"/>
    <w:rsid w:val="0060297D"/>
    <w:rsid w:val="00602E26"/>
    <w:rsid w:val="00603027"/>
    <w:rsid w:val="00603459"/>
    <w:rsid w:val="00603491"/>
    <w:rsid w:val="0060359F"/>
    <w:rsid w:val="00603616"/>
    <w:rsid w:val="00603C24"/>
    <w:rsid w:val="00603E2E"/>
    <w:rsid w:val="00603EFC"/>
    <w:rsid w:val="00603F84"/>
    <w:rsid w:val="006041C0"/>
    <w:rsid w:val="006041C1"/>
    <w:rsid w:val="006043B7"/>
    <w:rsid w:val="00604476"/>
    <w:rsid w:val="006046EC"/>
    <w:rsid w:val="0060472F"/>
    <w:rsid w:val="00604A95"/>
    <w:rsid w:val="00604AC3"/>
    <w:rsid w:val="00604C00"/>
    <w:rsid w:val="00604F44"/>
    <w:rsid w:val="0060517D"/>
    <w:rsid w:val="00605384"/>
    <w:rsid w:val="0060578D"/>
    <w:rsid w:val="00605D88"/>
    <w:rsid w:val="00606414"/>
    <w:rsid w:val="006065B2"/>
    <w:rsid w:val="00606630"/>
    <w:rsid w:val="006066DB"/>
    <w:rsid w:val="00606A91"/>
    <w:rsid w:val="00606FBC"/>
    <w:rsid w:val="00607309"/>
    <w:rsid w:val="0060742D"/>
    <w:rsid w:val="00607720"/>
    <w:rsid w:val="00607917"/>
    <w:rsid w:val="00607977"/>
    <w:rsid w:val="00607D3A"/>
    <w:rsid w:val="00607E47"/>
    <w:rsid w:val="00607E50"/>
    <w:rsid w:val="006102B6"/>
    <w:rsid w:val="0061051B"/>
    <w:rsid w:val="0061052F"/>
    <w:rsid w:val="00610606"/>
    <w:rsid w:val="0061098E"/>
    <w:rsid w:val="00610B06"/>
    <w:rsid w:val="00610B2B"/>
    <w:rsid w:val="00610C3F"/>
    <w:rsid w:val="00610D75"/>
    <w:rsid w:val="00610E14"/>
    <w:rsid w:val="00610E3D"/>
    <w:rsid w:val="00610E3F"/>
    <w:rsid w:val="00611276"/>
    <w:rsid w:val="00611501"/>
    <w:rsid w:val="006115CD"/>
    <w:rsid w:val="00611726"/>
    <w:rsid w:val="0061173D"/>
    <w:rsid w:val="006117F3"/>
    <w:rsid w:val="00611808"/>
    <w:rsid w:val="00611C27"/>
    <w:rsid w:val="00611E30"/>
    <w:rsid w:val="00611E3E"/>
    <w:rsid w:val="00611F7F"/>
    <w:rsid w:val="0061213A"/>
    <w:rsid w:val="0061233C"/>
    <w:rsid w:val="006123F6"/>
    <w:rsid w:val="0061246E"/>
    <w:rsid w:val="006124BD"/>
    <w:rsid w:val="006124E7"/>
    <w:rsid w:val="006127F8"/>
    <w:rsid w:val="00613049"/>
    <w:rsid w:val="0061338E"/>
    <w:rsid w:val="006133E0"/>
    <w:rsid w:val="00613434"/>
    <w:rsid w:val="006134E1"/>
    <w:rsid w:val="00613807"/>
    <w:rsid w:val="00613879"/>
    <w:rsid w:val="0061396A"/>
    <w:rsid w:val="00613B4B"/>
    <w:rsid w:val="00614322"/>
    <w:rsid w:val="00614704"/>
    <w:rsid w:val="00614997"/>
    <w:rsid w:val="006149DD"/>
    <w:rsid w:val="00614A24"/>
    <w:rsid w:val="00614AFE"/>
    <w:rsid w:val="00614C30"/>
    <w:rsid w:val="00614CB2"/>
    <w:rsid w:val="00614E3F"/>
    <w:rsid w:val="006150A9"/>
    <w:rsid w:val="006153DA"/>
    <w:rsid w:val="00615683"/>
    <w:rsid w:val="006156E1"/>
    <w:rsid w:val="00616268"/>
    <w:rsid w:val="0061665E"/>
    <w:rsid w:val="006166CA"/>
    <w:rsid w:val="00616849"/>
    <w:rsid w:val="00616C46"/>
    <w:rsid w:val="00617238"/>
    <w:rsid w:val="006172D4"/>
    <w:rsid w:val="0061733A"/>
    <w:rsid w:val="0061746F"/>
    <w:rsid w:val="00617756"/>
    <w:rsid w:val="006178F1"/>
    <w:rsid w:val="00617A12"/>
    <w:rsid w:val="00617ADC"/>
    <w:rsid w:val="006200E6"/>
    <w:rsid w:val="00620227"/>
    <w:rsid w:val="006202DE"/>
    <w:rsid w:val="006205CE"/>
    <w:rsid w:val="00620685"/>
    <w:rsid w:val="00620A0A"/>
    <w:rsid w:val="00620C46"/>
    <w:rsid w:val="00620D4F"/>
    <w:rsid w:val="0062113E"/>
    <w:rsid w:val="0062122C"/>
    <w:rsid w:val="00621256"/>
    <w:rsid w:val="006212D1"/>
    <w:rsid w:val="00621A63"/>
    <w:rsid w:val="00621A94"/>
    <w:rsid w:val="006224BC"/>
    <w:rsid w:val="006226FB"/>
    <w:rsid w:val="00622701"/>
    <w:rsid w:val="00622808"/>
    <w:rsid w:val="0062299D"/>
    <w:rsid w:val="0062299E"/>
    <w:rsid w:val="00622AD4"/>
    <w:rsid w:val="00622BE8"/>
    <w:rsid w:val="00622DB7"/>
    <w:rsid w:val="006230FC"/>
    <w:rsid w:val="00623165"/>
    <w:rsid w:val="006233BE"/>
    <w:rsid w:val="006233FB"/>
    <w:rsid w:val="0062341B"/>
    <w:rsid w:val="00623474"/>
    <w:rsid w:val="0062398B"/>
    <w:rsid w:val="00623AD1"/>
    <w:rsid w:val="00623C98"/>
    <w:rsid w:val="00623CCD"/>
    <w:rsid w:val="00623EE5"/>
    <w:rsid w:val="0062410B"/>
    <w:rsid w:val="006243D8"/>
    <w:rsid w:val="00624709"/>
    <w:rsid w:val="00624CA7"/>
    <w:rsid w:val="00624EF4"/>
    <w:rsid w:val="00624F59"/>
    <w:rsid w:val="00625216"/>
    <w:rsid w:val="006258E4"/>
    <w:rsid w:val="00625941"/>
    <w:rsid w:val="006259A2"/>
    <w:rsid w:val="00625BAA"/>
    <w:rsid w:val="00626123"/>
    <w:rsid w:val="00626436"/>
    <w:rsid w:val="00626497"/>
    <w:rsid w:val="0062653C"/>
    <w:rsid w:val="006266B2"/>
    <w:rsid w:val="0062699C"/>
    <w:rsid w:val="006269D1"/>
    <w:rsid w:val="00626B08"/>
    <w:rsid w:val="00626E56"/>
    <w:rsid w:val="00626EA9"/>
    <w:rsid w:val="00626F18"/>
    <w:rsid w:val="0062715D"/>
    <w:rsid w:val="00627B4D"/>
    <w:rsid w:val="00627B92"/>
    <w:rsid w:val="00627D26"/>
    <w:rsid w:val="00627D6A"/>
    <w:rsid w:val="00627F9E"/>
    <w:rsid w:val="006301C0"/>
    <w:rsid w:val="006303E9"/>
    <w:rsid w:val="006305D4"/>
    <w:rsid w:val="00630667"/>
    <w:rsid w:val="0063083F"/>
    <w:rsid w:val="00630900"/>
    <w:rsid w:val="00630E82"/>
    <w:rsid w:val="00631203"/>
    <w:rsid w:val="006313B1"/>
    <w:rsid w:val="006315F6"/>
    <w:rsid w:val="0063170D"/>
    <w:rsid w:val="00631720"/>
    <w:rsid w:val="00631953"/>
    <w:rsid w:val="00631BC8"/>
    <w:rsid w:val="00631D1A"/>
    <w:rsid w:val="00631E42"/>
    <w:rsid w:val="00631E64"/>
    <w:rsid w:val="0063200B"/>
    <w:rsid w:val="00632270"/>
    <w:rsid w:val="00632278"/>
    <w:rsid w:val="006325C7"/>
    <w:rsid w:val="0063292C"/>
    <w:rsid w:val="00632B4B"/>
    <w:rsid w:val="00632B9F"/>
    <w:rsid w:val="00632CB2"/>
    <w:rsid w:val="00632DE1"/>
    <w:rsid w:val="00632ECF"/>
    <w:rsid w:val="0063312A"/>
    <w:rsid w:val="006333CD"/>
    <w:rsid w:val="006336E2"/>
    <w:rsid w:val="00633A4E"/>
    <w:rsid w:val="00633B52"/>
    <w:rsid w:val="00633D50"/>
    <w:rsid w:val="00633D72"/>
    <w:rsid w:val="00633ECB"/>
    <w:rsid w:val="006340B7"/>
    <w:rsid w:val="006340C8"/>
    <w:rsid w:val="006342D9"/>
    <w:rsid w:val="00634638"/>
    <w:rsid w:val="0063519F"/>
    <w:rsid w:val="00635247"/>
    <w:rsid w:val="00635259"/>
    <w:rsid w:val="0063541F"/>
    <w:rsid w:val="006358AD"/>
    <w:rsid w:val="00635BCD"/>
    <w:rsid w:val="00635C6B"/>
    <w:rsid w:val="00635E49"/>
    <w:rsid w:val="00636377"/>
    <w:rsid w:val="006368FF"/>
    <w:rsid w:val="00636B8A"/>
    <w:rsid w:val="00636B9F"/>
    <w:rsid w:val="00636D0A"/>
    <w:rsid w:val="00636E5F"/>
    <w:rsid w:val="00636EA3"/>
    <w:rsid w:val="00636F44"/>
    <w:rsid w:val="006375C8"/>
    <w:rsid w:val="00637621"/>
    <w:rsid w:val="006376B6"/>
    <w:rsid w:val="00637823"/>
    <w:rsid w:val="00637ABD"/>
    <w:rsid w:val="00637B3F"/>
    <w:rsid w:val="00637B41"/>
    <w:rsid w:val="00637D1D"/>
    <w:rsid w:val="00637DB2"/>
    <w:rsid w:val="00637E30"/>
    <w:rsid w:val="00637EE0"/>
    <w:rsid w:val="006400FC"/>
    <w:rsid w:val="0064047E"/>
    <w:rsid w:val="006405DE"/>
    <w:rsid w:val="0064064F"/>
    <w:rsid w:val="006409A1"/>
    <w:rsid w:val="00640C4F"/>
    <w:rsid w:val="00641210"/>
    <w:rsid w:val="00641277"/>
    <w:rsid w:val="00641419"/>
    <w:rsid w:val="006416CC"/>
    <w:rsid w:val="006419DA"/>
    <w:rsid w:val="006419E4"/>
    <w:rsid w:val="00641C51"/>
    <w:rsid w:val="00641E1A"/>
    <w:rsid w:val="00642066"/>
    <w:rsid w:val="00642134"/>
    <w:rsid w:val="006421D8"/>
    <w:rsid w:val="00642232"/>
    <w:rsid w:val="00642317"/>
    <w:rsid w:val="00642718"/>
    <w:rsid w:val="0064278B"/>
    <w:rsid w:val="0064288A"/>
    <w:rsid w:val="0064295F"/>
    <w:rsid w:val="00642AE7"/>
    <w:rsid w:val="00642EEA"/>
    <w:rsid w:val="00643079"/>
    <w:rsid w:val="00643316"/>
    <w:rsid w:val="00643957"/>
    <w:rsid w:val="00643B15"/>
    <w:rsid w:val="00643F7E"/>
    <w:rsid w:val="006442DB"/>
    <w:rsid w:val="00644581"/>
    <w:rsid w:val="00644587"/>
    <w:rsid w:val="006447E6"/>
    <w:rsid w:val="00644800"/>
    <w:rsid w:val="0064485B"/>
    <w:rsid w:val="00644B07"/>
    <w:rsid w:val="00644B19"/>
    <w:rsid w:val="00644E24"/>
    <w:rsid w:val="00644E4D"/>
    <w:rsid w:val="00644EA2"/>
    <w:rsid w:val="00644F96"/>
    <w:rsid w:val="006451B0"/>
    <w:rsid w:val="00645367"/>
    <w:rsid w:val="006453B3"/>
    <w:rsid w:val="00645B55"/>
    <w:rsid w:val="006460D1"/>
    <w:rsid w:val="006464AF"/>
    <w:rsid w:val="00646614"/>
    <w:rsid w:val="0064662A"/>
    <w:rsid w:val="00646765"/>
    <w:rsid w:val="006468ED"/>
    <w:rsid w:val="006469E5"/>
    <w:rsid w:val="00646A24"/>
    <w:rsid w:val="00646AFB"/>
    <w:rsid w:val="00646B16"/>
    <w:rsid w:val="00646F2D"/>
    <w:rsid w:val="00647028"/>
    <w:rsid w:val="00647070"/>
    <w:rsid w:val="00647272"/>
    <w:rsid w:val="00647551"/>
    <w:rsid w:val="006475EF"/>
    <w:rsid w:val="00647748"/>
    <w:rsid w:val="00647768"/>
    <w:rsid w:val="00647CEA"/>
    <w:rsid w:val="00647E37"/>
    <w:rsid w:val="00647EEC"/>
    <w:rsid w:val="0065013F"/>
    <w:rsid w:val="00650399"/>
    <w:rsid w:val="0065079B"/>
    <w:rsid w:val="00650815"/>
    <w:rsid w:val="00650A7C"/>
    <w:rsid w:val="00650AB5"/>
    <w:rsid w:val="00650B86"/>
    <w:rsid w:val="00650F77"/>
    <w:rsid w:val="006511DB"/>
    <w:rsid w:val="006515C6"/>
    <w:rsid w:val="006515FE"/>
    <w:rsid w:val="0065182A"/>
    <w:rsid w:val="00651C80"/>
    <w:rsid w:val="00651E13"/>
    <w:rsid w:val="00651EA9"/>
    <w:rsid w:val="00651F64"/>
    <w:rsid w:val="00651F97"/>
    <w:rsid w:val="006522F9"/>
    <w:rsid w:val="00652487"/>
    <w:rsid w:val="006527C7"/>
    <w:rsid w:val="00653033"/>
    <w:rsid w:val="00653319"/>
    <w:rsid w:val="006533B5"/>
    <w:rsid w:val="0065363F"/>
    <w:rsid w:val="0065387C"/>
    <w:rsid w:val="006539B3"/>
    <w:rsid w:val="006539CF"/>
    <w:rsid w:val="00653B09"/>
    <w:rsid w:val="00653D74"/>
    <w:rsid w:val="00653FA6"/>
    <w:rsid w:val="00654049"/>
    <w:rsid w:val="006542EC"/>
    <w:rsid w:val="006546C9"/>
    <w:rsid w:val="00654B6D"/>
    <w:rsid w:val="006551FC"/>
    <w:rsid w:val="006552FF"/>
    <w:rsid w:val="0065540C"/>
    <w:rsid w:val="00655452"/>
    <w:rsid w:val="006555B1"/>
    <w:rsid w:val="00655ADF"/>
    <w:rsid w:val="00655B7A"/>
    <w:rsid w:val="00655CDB"/>
    <w:rsid w:val="00655D57"/>
    <w:rsid w:val="00655FF3"/>
    <w:rsid w:val="006562CC"/>
    <w:rsid w:val="00656450"/>
    <w:rsid w:val="006565E7"/>
    <w:rsid w:val="00656898"/>
    <w:rsid w:val="006568CF"/>
    <w:rsid w:val="00656A40"/>
    <w:rsid w:val="00656A95"/>
    <w:rsid w:val="00656CFC"/>
    <w:rsid w:val="00657064"/>
    <w:rsid w:val="006570F1"/>
    <w:rsid w:val="006571CA"/>
    <w:rsid w:val="0065721C"/>
    <w:rsid w:val="00657687"/>
    <w:rsid w:val="00657D08"/>
    <w:rsid w:val="0066042B"/>
    <w:rsid w:val="00660483"/>
    <w:rsid w:val="006605B2"/>
    <w:rsid w:val="0066064F"/>
    <w:rsid w:val="0066071D"/>
    <w:rsid w:val="006609BA"/>
    <w:rsid w:val="00660A52"/>
    <w:rsid w:val="00660C25"/>
    <w:rsid w:val="00661003"/>
    <w:rsid w:val="00661470"/>
    <w:rsid w:val="00661875"/>
    <w:rsid w:val="00661BF4"/>
    <w:rsid w:val="00661DBC"/>
    <w:rsid w:val="00661E82"/>
    <w:rsid w:val="00661F9C"/>
    <w:rsid w:val="00662119"/>
    <w:rsid w:val="006622A7"/>
    <w:rsid w:val="00662455"/>
    <w:rsid w:val="006629E9"/>
    <w:rsid w:val="00663133"/>
    <w:rsid w:val="00663173"/>
    <w:rsid w:val="00663299"/>
    <w:rsid w:val="006632BF"/>
    <w:rsid w:val="00663317"/>
    <w:rsid w:val="006634FB"/>
    <w:rsid w:val="00663873"/>
    <w:rsid w:val="00663969"/>
    <w:rsid w:val="00663C7D"/>
    <w:rsid w:val="00663E80"/>
    <w:rsid w:val="006640DA"/>
    <w:rsid w:val="00664182"/>
    <w:rsid w:val="00664606"/>
    <w:rsid w:val="006649CE"/>
    <w:rsid w:val="006650E9"/>
    <w:rsid w:val="00665497"/>
    <w:rsid w:val="0066570E"/>
    <w:rsid w:val="00665A96"/>
    <w:rsid w:val="00665B8F"/>
    <w:rsid w:val="00665BFF"/>
    <w:rsid w:val="00665DC5"/>
    <w:rsid w:val="00665E96"/>
    <w:rsid w:val="00665EF3"/>
    <w:rsid w:val="00665F2B"/>
    <w:rsid w:val="00665F81"/>
    <w:rsid w:val="00666185"/>
    <w:rsid w:val="006663AA"/>
    <w:rsid w:val="00666600"/>
    <w:rsid w:val="006666FA"/>
    <w:rsid w:val="006669CE"/>
    <w:rsid w:val="00666AE7"/>
    <w:rsid w:val="00666DE9"/>
    <w:rsid w:val="00666E19"/>
    <w:rsid w:val="00666FF6"/>
    <w:rsid w:val="00667A78"/>
    <w:rsid w:val="006704C3"/>
    <w:rsid w:val="00670572"/>
    <w:rsid w:val="00670997"/>
    <w:rsid w:val="006709D8"/>
    <w:rsid w:val="00670A88"/>
    <w:rsid w:val="00670CCF"/>
    <w:rsid w:val="006710FE"/>
    <w:rsid w:val="0067142D"/>
    <w:rsid w:val="0067170D"/>
    <w:rsid w:val="00671C26"/>
    <w:rsid w:val="00671DF9"/>
    <w:rsid w:val="006724BF"/>
    <w:rsid w:val="006724FE"/>
    <w:rsid w:val="00672637"/>
    <w:rsid w:val="0067263B"/>
    <w:rsid w:val="00672BE6"/>
    <w:rsid w:val="00672E79"/>
    <w:rsid w:val="00673317"/>
    <w:rsid w:val="0067383E"/>
    <w:rsid w:val="00673959"/>
    <w:rsid w:val="00673CB6"/>
    <w:rsid w:val="00673D41"/>
    <w:rsid w:val="00673D6B"/>
    <w:rsid w:val="00673F2D"/>
    <w:rsid w:val="0067401C"/>
    <w:rsid w:val="00674158"/>
    <w:rsid w:val="0067415F"/>
    <w:rsid w:val="0067417F"/>
    <w:rsid w:val="006742C0"/>
    <w:rsid w:val="00674461"/>
    <w:rsid w:val="006744DF"/>
    <w:rsid w:val="00674599"/>
    <w:rsid w:val="006745C8"/>
    <w:rsid w:val="006746EB"/>
    <w:rsid w:val="00674B68"/>
    <w:rsid w:val="00674E9C"/>
    <w:rsid w:val="00675257"/>
    <w:rsid w:val="0067578A"/>
    <w:rsid w:val="00675B9B"/>
    <w:rsid w:val="00675D37"/>
    <w:rsid w:val="00675E5C"/>
    <w:rsid w:val="00675EE3"/>
    <w:rsid w:val="00675FFC"/>
    <w:rsid w:val="00676003"/>
    <w:rsid w:val="00676208"/>
    <w:rsid w:val="0067625E"/>
    <w:rsid w:val="0067669C"/>
    <w:rsid w:val="00676AAE"/>
    <w:rsid w:val="00676B0A"/>
    <w:rsid w:val="00676BA1"/>
    <w:rsid w:val="00676CF5"/>
    <w:rsid w:val="00676EE7"/>
    <w:rsid w:val="0067731B"/>
    <w:rsid w:val="00677611"/>
    <w:rsid w:val="00677772"/>
    <w:rsid w:val="00677806"/>
    <w:rsid w:val="00677A7B"/>
    <w:rsid w:val="00677E91"/>
    <w:rsid w:val="00680321"/>
    <w:rsid w:val="006803A8"/>
    <w:rsid w:val="00680493"/>
    <w:rsid w:val="006807F4"/>
    <w:rsid w:val="006807F8"/>
    <w:rsid w:val="006809ED"/>
    <w:rsid w:val="00680C3E"/>
    <w:rsid w:val="00680C4C"/>
    <w:rsid w:val="00680F98"/>
    <w:rsid w:val="00681078"/>
    <w:rsid w:val="0068119E"/>
    <w:rsid w:val="006813E0"/>
    <w:rsid w:val="00681951"/>
    <w:rsid w:val="006819DD"/>
    <w:rsid w:val="00682140"/>
    <w:rsid w:val="006822B7"/>
    <w:rsid w:val="00682438"/>
    <w:rsid w:val="00682662"/>
    <w:rsid w:val="0068277A"/>
    <w:rsid w:val="006827F0"/>
    <w:rsid w:val="00682837"/>
    <w:rsid w:val="00682961"/>
    <w:rsid w:val="00682A4A"/>
    <w:rsid w:val="00682C10"/>
    <w:rsid w:val="00682DC5"/>
    <w:rsid w:val="00682E5E"/>
    <w:rsid w:val="00683244"/>
    <w:rsid w:val="00683331"/>
    <w:rsid w:val="00683469"/>
    <w:rsid w:val="00683507"/>
    <w:rsid w:val="00683517"/>
    <w:rsid w:val="0068396A"/>
    <w:rsid w:val="00684050"/>
    <w:rsid w:val="006840D6"/>
    <w:rsid w:val="00684262"/>
    <w:rsid w:val="0068428A"/>
    <w:rsid w:val="00684423"/>
    <w:rsid w:val="0068443F"/>
    <w:rsid w:val="006844BA"/>
    <w:rsid w:val="00684626"/>
    <w:rsid w:val="00684A5D"/>
    <w:rsid w:val="00684A71"/>
    <w:rsid w:val="00684B45"/>
    <w:rsid w:val="00684B5C"/>
    <w:rsid w:val="00684C92"/>
    <w:rsid w:val="00684EA4"/>
    <w:rsid w:val="006850B3"/>
    <w:rsid w:val="0068519B"/>
    <w:rsid w:val="00685211"/>
    <w:rsid w:val="00685238"/>
    <w:rsid w:val="006852E6"/>
    <w:rsid w:val="006853A5"/>
    <w:rsid w:val="0068562A"/>
    <w:rsid w:val="006859CB"/>
    <w:rsid w:val="00685A3A"/>
    <w:rsid w:val="00685B0D"/>
    <w:rsid w:val="006865C3"/>
    <w:rsid w:val="006867E8"/>
    <w:rsid w:val="0068686F"/>
    <w:rsid w:val="0068695C"/>
    <w:rsid w:val="00686BCA"/>
    <w:rsid w:val="00686C05"/>
    <w:rsid w:val="00686CB5"/>
    <w:rsid w:val="00686F7D"/>
    <w:rsid w:val="00686FD2"/>
    <w:rsid w:val="00686FD7"/>
    <w:rsid w:val="0068706E"/>
    <w:rsid w:val="00687181"/>
    <w:rsid w:val="00687578"/>
    <w:rsid w:val="00687B60"/>
    <w:rsid w:val="00687B6A"/>
    <w:rsid w:val="00687C23"/>
    <w:rsid w:val="00687CFB"/>
    <w:rsid w:val="00690016"/>
    <w:rsid w:val="0069121C"/>
    <w:rsid w:val="00691424"/>
    <w:rsid w:val="00691597"/>
    <w:rsid w:val="006915E8"/>
    <w:rsid w:val="00691967"/>
    <w:rsid w:val="00691997"/>
    <w:rsid w:val="00691A7A"/>
    <w:rsid w:val="00691B7E"/>
    <w:rsid w:val="00691D84"/>
    <w:rsid w:val="00691D95"/>
    <w:rsid w:val="00691DC3"/>
    <w:rsid w:val="006921E7"/>
    <w:rsid w:val="006925F4"/>
    <w:rsid w:val="00692704"/>
    <w:rsid w:val="00692A68"/>
    <w:rsid w:val="00692B54"/>
    <w:rsid w:val="00692CBB"/>
    <w:rsid w:val="00693309"/>
    <w:rsid w:val="00693797"/>
    <w:rsid w:val="00693934"/>
    <w:rsid w:val="00693ABB"/>
    <w:rsid w:val="00693F67"/>
    <w:rsid w:val="00693F94"/>
    <w:rsid w:val="0069400B"/>
    <w:rsid w:val="0069404F"/>
    <w:rsid w:val="006942F1"/>
    <w:rsid w:val="0069435E"/>
    <w:rsid w:val="0069445F"/>
    <w:rsid w:val="0069448A"/>
    <w:rsid w:val="0069464B"/>
    <w:rsid w:val="006947DD"/>
    <w:rsid w:val="00694C7C"/>
    <w:rsid w:val="00694E91"/>
    <w:rsid w:val="00695141"/>
    <w:rsid w:val="006952AD"/>
    <w:rsid w:val="00695663"/>
    <w:rsid w:val="00695686"/>
    <w:rsid w:val="0069581F"/>
    <w:rsid w:val="00695CA3"/>
    <w:rsid w:val="00695ED0"/>
    <w:rsid w:val="0069610D"/>
    <w:rsid w:val="00696472"/>
    <w:rsid w:val="006966B4"/>
    <w:rsid w:val="00696786"/>
    <w:rsid w:val="006967F8"/>
    <w:rsid w:val="00696890"/>
    <w:rsid w:val="006969CA"/>
    <w:rsid w:val="00696D15"/>
    <w:rsid w:val="0069712A"/>
    <w:rsid w:val="00697309"/>
    <w:rsid w:val="00697738"/>
    <w:rsid w:val="006977F0"/>
    <w:rsid w:val="006977F4"/>
    <w:rsid w:val="00697832"/>
    <w:rsid w:val="00697915"/>
    <w:rsid w:val="006979B5"/>
    <w:rsid w:val="00697A46"/>
    <w:rsid w:val="00697D50"/>
    <w:rsid w:val="00697E97"/>
    <w:rsid w:val="00697F0B"/>
    <w:rsid w:val="006A0117"/>
    <w:rsid w:val="006A05A3"/>
    <w:rsid w:val="006A0726"/>
    <w:rsid w:val="006A079D"/>
    <w:rsid w:val="006A0845"/>
    <w:rsid w:val="006A0FEB"/>
    <w:rsid w:val="006A11FD"/>
    <w:rsid w:val="006A12CE"/>
    <w:rsid w:val="006A15DD"/>
    <w:rsid w:val="006A181F"/>
    <w:rsid w:val="006A195C"/>
    <w:rsid w:val="006A1A3A"/>
    <w:rsid w:val="006A1D57"/>
    <w:rsid w:val="006A1E3E"/>
    <w:rsid w:val="006A1E8C"/>
    <w:rsid w:val="006A1F11"/>
    <w:rsid w:val="006A24D4"/>
    <w:rsid w:val="006A27EB"/>
    <w:rsid w:val="006A2823"/>
    <w:rsid w:val="006A2B0F"/>
    <w:rsid w:val="006A2BEE"/>
    <w:rsid w:val="006A2F7C"/>
    <w:rsid w:val="006A3040"/>
    <w:rsid w:val="006A3124"/>
    <w:rsid w:val="006A3338"/>
    <w:rsid w:val="006A355A"/>
    <w:rsid w:val="006A365E"/>
    <w:rsid w:val="006A36CB"/>
    <w:rsid w:val="006A396C"/>
    <w:rsid w:val="006A3BF2"/>
    <w:rsid w:val="006A3C7A"/>
    <w:rsid w:val="006A3CCF"/>
    <w:rsid w:val="006A4251"/>
    <w:rsid w:val="006A43A1"/>
    <w:rsid w:val="006A441C"/>
    <w:rsid w:val="006A4626"/>
    <w:rsid w:val="006A492B"/>
    <w:rsid w:val="006A4BAE"/>
    <w:rsid w:val="006A4D84"/>
    <w:rsid w:val="006A4DB5"/>
    <w:rsid w:val="006A506A"/>
    <w:rsid w:val="006A54C7"/>
    <w:rsid w:val="006A5534"/>
    <w:rsid w:val="006A5650"/>
    <w:rsid w:val="006A59A8"/>
    <w:rsid w:val="006A5B3B"/>
    <w:rsid w:val="006A6061"/>
    <w:rsid w:val="006A619B"/>
    <w:rsid w:val="006A63B0"/>
    <w:rsid w:val="006A6438"/>
    <w:rsid w:val="006A64F9"/>
    <w:rsid w:val="006A6505"/>
    <w:rsid w:val="006A671E"/>
    <w:rsid w:val="006A67EF"/>
    <w:rsid w:val="006A6808"/>
    <w:rsid w:val="006A6967"/>
    <w:rsid w:val="006A6C93"/>
    <w:rsid w:val="006A6D83"/>
    <w:rsid w:val="006A6EC6"/>
    <w:rsid w:val="006A6ECF"/>
    <w:rsid w:val="006A7098"/>
    <w:rsid w:val="006A71F4"/>
    <w:rsid w:val="006A729E"/>
    <w:rsid w:val="006A7470"/>
    <w:rsid w:val="006A7825"/>
    <w:rsid w:val="006A7ACD"/>
    <w:rsid w:val="006B0589"/>
    <w:rsid w:val="006B0673"/>
    <w:rsid w:val="006B07B8"/>
    <w:rsid w:val="006B0DCE"/>
    <w:rsid w:val="006B1261"/>
    <w:rsid w:val="006B13F8"/>
    <w:rsid w:val="006B1494"/>
    <w:rsid w:val="006B1634"/>
    <w:rsid w:val="006B19FE"/>
    <w:rsid w:val="006B1C50"/>
    <w:rsid w:val="006B1F39"/>
    <w:rsid w:val="006B23A0"/>
    <w:rsid w:val="006B2527"/>
    <w:rsid w:val="006B28E9"/>
    <w:rsid w:val="006B2B56"/>
    <w:rsid w:val="006B2D0E"/>
    <w:rsid w:val="006B2D49"/>
    <w:rsid w:val="006B30FD"/>
    <w:rsid w:val="006B33B1"/>
    <w:rsid w:val="006B34D3"/>
    <w:rsid w:val="006B3615"/>
    <w:rsid w:val="006B3658"/>
    <w:rsid w:val="006B39F4"/>
    <w:rsid w:val="006B3A75"/>
    <w:rsid w:val="006B3C3B"/>
    <w:rsid w:val="006B3DD3"/>
    <w:rsid w:val="006B3FB3"/>
    <w:rsid w:val="006B406A"/>
    <w:rsid w:val="006B41D7"/>
    <w:rsid w:val="006B43D5"/>
    <w:rsid w:val="006B4482"/>
    <w:rsid w:val="006B46E9"/>
    <w:rsid w:val="006B47A9"/>
    <w:rsid w:val="006B4818"/>
    <w:rsid w:val="006B49B8"/>
    <w:rsid w:val="006B4CC0"/>
    <w:rsid w:val="006B4CCA"/>
    <w:rsid w:val="006B4D27"/>
    <w:rsid w:val="006B4D39"/>
    <w:rsid w:val="006B4E32"/>
    <w:rsid w:val="006B4EAC"/>
    <w:rsid w:val="006B4FD6"/>
    <w:rsid w:val="006B5131"/>
    <w:rsid w:val="006B5592"/>
    <w:rsid w:val="006B55BA"/>
    <w:rsid w:val="006B562A"/>
    <w:rsid w:val="006B5670"/>
    <w:rsid w:val="006B5B79"/>
    <w:rsid w:val="006B6121"/>
    <w:rsid w:val="006B6150"/>
    <w:rsid w:val="006B627C"/>
    <w:rsid w:val="006B6A0C"/>
    <w:rsid w:val="006B6B8C"/>
    <w:rsid w:val="006B6CE5"/>
    <w:rsid w:val="006B6DFC"/>
    <w:rsid w:val="006B6E22"/>
    <w:rsid w:val="006B7045"/>
    <w:rsid w:val="006B7255"/>
    <w:rsid w:val="006B7574"/>
    <w:rsid w:val="006B764E"/>
    <w:rsid w:val="006B782C"/>
    <w:rsid w:val="006B7869"/>
    <w:rsid w:val="006B789D"/>
    <w:rsid w:val="006B7A82"/>
    <w:rsid w:val="006B7CBD"/>
    <w:rsid w:val="006B7E04"/>
    <w:rsid w:val="006B7F15"/>
    <w:rsid w:val="006B7FAC"/>
    <w:rsid w:val="006C0095"/>
    <w:rsid w:val="006C050C"/>
    <w:rsid w:val="006C0798"/>
    <w:rsid w:val="006C08DD"/>
    <w:rsid w:val="006C09A8"/>
    <w:rsid w:val="006C0A48"/>
    <w:rsid w:val="006C0C90"/>
    <w:rsid w:val="006C0F9A"/>
    <w:rsid w:val="006C110E"/>
    <w:rsid w:val="006C12A8"/>
    <w:rsid w:val="006C15F4"/>
    <w:rsid w:val="006C18BA"/>
    <w:rsid w:val="006C1AEA"/>
    <w:rsid w:val="006C1B9D"/>
    <w:rsid w:val="006C1C91"/>
    <w:rsid w:val="006C1D9C"/>
    <w:rsid w:val="006C1DF1"/>
    <w:rsid w:val="006C212C"/>
    <w:rsid w:val="006C227B"/>
    <w:rsid w:val="006C242C"/>
    <w:rsid w:val="006C2550"/>
    <w:rsid w:val="006C2AFF"/>
    <w:rsid w:val="006C2E80"/>
    <w:rsid w:val="006C2F59"/>
    <w:rsid w:val="006C3070"/>
    <w:rsid w:val="006C30E2"/>
    <w:rsid w:val="006C3128"/>
    <w:rsid w:val="006C314E"/>
    <w:rsid w:val="006C39FD"/>
    <w:rsid w:val="006C3B37"/>
    <w:rsid w:val="006C3F15"/>
    <w:rsid w:val="006C4262"/>
    <w:rsid w:val="006C4BC9"/>
    <w:rsid w:val="006C4EEC"/>
    <w:rsid w:val="006C4F59"/>
    <w:rsid w:val="006C53DA"/>
    <w:rsid w:val="006C557D"/>
    <w:rsid w:val="006C58CB"/>
    <w:rsid w:val="006C5A67"/>
    <w:rsid w:val="006C5A6F"/>
    <w:rsid w:val="006C5E91"/>
    <w:rsid w:val="006C613C"/>
    <w:rsid w:val="006C61CF"/>
    <w:rsid w:val="006C62B8"/>
    <w:rsid w:val="006C6539"/>
    <w:rsid w:val="006C66B4"/>
    <w:rsid w:val="006C6787"/>
    <w:rsid w:val="006C6A00"/>
    <w:rsid w:val="006C6BC5"/>
    <w:rsid w:val="006C6BCD"/>
    <w:rsid w:val="006C6E49"/>
    <w:rsid w:val="006C6E5D"/>
    <w:rsid w:val="006C6EE6"/>
    <w:rsid w:val="006C7185"/>
    <w:rsid w:val="006C72F8"/>
    <w:rsid w:val="006C74A7"/>
    <w:rsid w:val="006C7544"/>
    <w:rsid w:val="006C771A"/>
    <w:rsid w:val="006C7A11"/>
    <w:rsid w:val="006C7D05"/>
    <w:rsid w:val="006C7E35"/>
    <w:rsid w:val="006D033F"/>
    <w:rsid w:val="006D0371"/>
    <w:rsid w:val="006D07C9"/>
    <w:rsid w:val="006D0D84"/>
    <w:rsid w:val="006D101C"/>
    <w:rsid w:val="006D1169"/>
    <w:rsid w:val="006D125A"/>
    <w:rsid w:val="006D149E"/>
    <w:rsid w:val="006D15A8"/>
    <w:rsid w:val="006D17DB"/>
    <w:rsid w:val="006D1AAE"/>
    <w:rsid w:val="006D1B7A"/>
    <w:rsid w:val="006D1BB4"/>
    <w:rsid w:val="006D1C6B"/>
    <w:rsid w:val="006D1CA0"/>
    <w:rsid w:val="006D1FE5"/>
    <w:rsid w:val="006D216C"/>
    <w:rsid w:val="006D2192"/>
    <w:rsid w:val="006D244F"/>
    <w:rsid w:val="006D2548"/>
    <w:rsid w:val="006D2AE4"/>
    <w:rsid w:val="006D2B6F"/>
    <w:rsid w:val="006D2DEE"/>
    <w:rsid w:val="006D2F16"/>
    <w:rsid w:val="006D2F8E"/>
    <w:rsid w:val="006D30D7"/>
    <w:rsid w:val="006D3116"/>
    <w:rsid w:val="006D338F"/>
    <w:rsid w:val="006D37C8"/>
    <w:rsid w:val="006D401E"/>
    <w:rsid w:val="006D4459"/>
    <w:rsid w:val="006D4629"/>
    <w:rsid w:val="006D4B82"/>
    <w:rsid w:val="006D4D51"/>
    <w:rsid w:val="006D4E3C"/>
    <w:rsid w:val="006D5182"/>
    <w:rsid w:val="006D55D1"/>
    <w:rsid w:val="006D5648"/>
    <w:rsid w:val="006D59E1"/>
    <w:rsid w:val="006D64F5"/>
    <w:rsid w:val="006D6778"/>
    <w:rsid w:val="006D6B11"/>
    <w:rsid w:val="006D6EC7"/>
    <w:rsid w:val="006D70B5"/>
    <w:rsid w:val="006D736B"/>
    <w:rsid w:val="006D7501"/>
    <w:rsid w:val="006D760D"/>
    <w:rsid w:val="006D77CF"/>
    <w:rsid w:val="006D783E"/>
    <w:rsid w:val="006D7AB3"/>
    <w:rsid w:val="006E0045"/>
    <w:rsid w:val="006E008F"/>
    <w:rsid w:val="006E00EF"/>
    <w:rsid w:val="006E057C"/>
    <w:rsid w:val="006E0AFB"/>
    <w:rsid w:val="006E10F1"/>
    <w:rsid w:val="006E115D"/>
    <w:rsid w:val="006E1178"/>
    <w:rsid w:val="006E1313"/>
    <w:rsid w:val="006E13F7"/>
    <w:rsid w:val="006E15D9"/>
    <w:rsid w:val="006E1726"/>
    <w:rsid w:val="006E1766"/>
    <w:rsid w:val="006E1836"/>
    <w:rsid w:val="006E1909"/>
    <w:rsid w:val="006E1937"/>
    <w:rsid w:val="006E1C11"/>
    <w:rsid w:val="006E1D2B"/>
    <w:rsid w:val="006E2058"/>
    <w:rsid w:val="006E20B4"/>
    <w:rsid w:val="006E20D1"/>
    <w:rsid w:val="006E22AB"/>
    <w:rsid w:val="006E22E2"/>
    <w:rsid w:val="006E27BD"/>
    <w:rsid w:val="006E286E"/>
    <w:rsid w:val="006E28DC"/>
    <w:rsid w:val="006E2934"/>
    <w:rsid w:val="006E2E80"/>
    <w:rsid w:val="006E305E"/>
    <w:rsid w:val="006E372B"/>
    <w:rsid w:val="006E37BE"/>
    <w:rsid w:val="006E3AB9"/>
    <w:rsid w:val="006E3B85"/>
    <w:rsid w:val="006E4438"/>
    <w:rsid w:val="006E4AE0"/>
    <w:rsid w:val="006E4E39"/>
    <w:rsid w:val="006E4FB1"/>
    <w:rsid w:val="006E5527"/>
    <w:rsid w:val="006E55BC"/>
    <w:rsid w:val="006E560E"/>
    <w:rsid w:val="006E57C3"/>
    <w:rsid w:val="006E5811"/>
    <w:rsid w:val="006E5935"/>
    <w:rsid w:val="006E5A15"/>
    <w:rsid w:val="006E5E90"/>
    <w:rsid w:val="006E61DD"/>
    <w:rsid w:val="006E638F"/>
    <w:rsid w:val="006E63FE"/>
    <w:rsid w:val="006E6497"/>
    <w:rsid w:val="006E66D6"/>
    <w:rsid w:val="006E6C2A"/>
    <w:rsid w:val="006E7140"/>
    <w:rsid w:val="006E76ED"/>
    <w:rsid w:val="006E7C0F"/>
    <w:rsid w:val="006E7CB1"/>
    <w:rsid w:val="006E7E65"/>
    <w:rsid w:val="006E7EC7"/>
    <w:rsid w:val="006E7F39"/>
    <w:rsid w:val="006F002C"/>
    <w:rsid w:val="006F03B5"/>
    <w:rsid w:val="006F0B35"/>
    <w:rsid w:val="006F0D6F"/>
    <w:rsid w:val="006F0E79"/>
    <w:rsid w:val="006F1056"/>
    <w:rsid w:val="006F1187"/>
    <w:rsid w:val="006F11F1"/>
    <w:rsid w:val="006F13A6"/>
    <w:rsid w:val="006F146F"/>
    <w:rsid w:val="006F17F5"/>
    <w:rsid w:val="006F18F5"/>
    <w:rsid w:val="006F1959"/>
    <w:rsid w:val="006F19B6"/>
    <w:rsid w:val="006F1C1C"/>
    <w:rsid w:val="006F1D9B"/>
    <w:rsid w:val="006F20A2"/>
    <w:rsid w:val="006F234B"/>
    <w:rsid w:val="006F2974"/>
    <w:rsid w:val="006F29B5"/>
    <w:rsid w:val="006F2AE1"/>
    <w:rsid w:val="006F2D71"/>
    <w:rsid w:val="006F2F9F"/>
    <w:rsid w:val="006F2FAD"/>
    <w:rsid w:val="006F3234"/>
    <w:rsid w:val="006F34CE"/>
    <w:rsid w:val="006F3650"/>
    <w:rsid w:val="006F3691"/>
    <w:rsid w:val="006F37D8"/>
    <w:rsid w:val="006F383A"/>
    <w:rsid w:val="006F398E"/>
    <w:rsid w:val="006F39F4"/>
    <w:rsid w:val="006F3CE1"/>
    <w:rsid w:val="006F3F24"/>
    <w:rsid w:val="006F3F57"/>
    <w:rsid w:val="006F3F7F"/>
    <w:rsid w:val="006F421F"/>
    <w:rsid w:val="006F4339"/>
    <w:rsid w:val="006F451F"/>
    <w:rsid w:val="006F471C"/>
    <w:rsid w:val="006F48EF"/>
    <w:rsid w:val="006F512B"/>
    <w:rsid w:val="006F54A3"/>
    <w:rsid w:val="006F56BD"/>
    <w:rsid w:val="006F56CF"/>
    <w:rsid w:val="006F5730"/>
    <w:rsid w:val="006F5829"/>
    <w:rsid w:val="006F5A5F"/>
    <w:rsid w:val="006F5C6B"/>
    <w:rsid w:val="006F5D54"/>
    <w:rsid w:val="006F6047"/>
    <w:rsid w:val="006F6181"/>
    <w:rsid w:val="006F6194"/>
    <w:rsid w:val="006F65C3"/>
    <w:rsid w:val="006F65D9"/>
    <w:rsid w:val="006F681A"/>
    <w:rsid w:val="006F69C6"/>
    <w:rsid w:val="006F6FE6"/>
    <w:rsid w:val="006F71EA"/>
    <w:rsid w:val="006F7352"/>
    <w:rsid w:val="006F7363"/>
    <w:rsid w:val="006F7423"/>
    <w:rsid w:val="006F76E4"/>
    <w:rsid w:val="006F77F3"/>
    <w:rsid w:val="00700044"/>
    <w:rsid w:val="007004C7"/>
    <w:rsid w:val="00700663"/>
    <w:rsid w:val="007007C9"/>
    <w:rsid w:val="007008F1"/>
    <w:rsid w:val="00700941"/>
    <w:rsid w:val="00700B8B"/>
    <w:rsid w:val="00700BE9"/>
    <w:rsid w:val="00700D8F"/>
    <w:rsid w:val="00700F0A"/>
    <w:rsid w:val="00700FDC"/>
    <w:rsid w:val="00700FF4"/>
    <w:rsid w:val="00701053"/>
    <w:rsid w:val="00701073"/>
    <w:rsid w:val="007011AB"/>
    <w:rsid w:val="00701204"/>
    <w:rsid w:val="0070137C"/>
    <w:rsid w:val="0070142A"/>
    <w:rsid w:val="00701453"/>
    <w:rsid w:val="007015DD"/>
    <w:rsid w:val="00701600"/>
    <w:rsid w:val="0070161E"/>
    <w:rsid w:val="0070169D"/>
    <w:rsid w:val="00701913"/>
    <w:rsid w:val="00701B6B"/>
    <w:rsid w:val="00701CE2"/>
    <w:rsid w:val="00701EA1"/>
    <w:rsid w:val="007020D2"/>
    <w:rsid w:val="007021AD"/>
    <w:rsid w:val="00702246"/>
    <w:rsid w:val="00702283"/>
    <w:rsid w:val="007024A4"/>
    <w:rsid w:val="0070265A"/>
    <w:rsid w:val="00702863"/>
    <w:rsid w:val="0070286E"/>
    <w:rsid w:val="00702891"/>
    <w:rsid w:val="00702BC9"/>
    <w:rsid w:val="00702C36"/>
    <w:rsid w:val="00702F4D"/>
    <w:rsid w:val="007033E5"/>
    <w:rsid w:val="007033EB"/>
    <w:rsid w:val="007036D1"/>
    <w:rsid w:val="007036D3"/>
    <w:rsid w:val="00703957"/>
    <w:rsid w:val="00703C30"/>
    <w:rsid w:val="00703C4A"/>
    <w:rsid w:val="00703D76"/>
    <w:rsid w:val="00703FE9"/>
    <w:rsid w:val="0070405C"/>
    <w:rsid w:val="0070443B"/>
    <w:rsid w:val="007045BE"/>
    <w:rsid w:val="007048B4"/>
    <w:rsid w:val="00704B83"/>
    <w:rsid w:val="00704F2B"/>
    <w:rsid w:val="00705033"/>
    <w:rsid w:val="00705235"/>
    <w:rsid w:val="007053E8"/>
    <w:rsid w:val="00705695"/>
    <w:rsid w:val="00705746"/>
    <w:rsid w:val="007057EA"/>
    <w:rsid w:val="00705D2C"/>
    <w:rsid w:val="00705FD5"/>
    <w:rsid w:val="00706039"/>
    <w:rsid w:val="00706171"/>
    <w:rsid w:val="0070623D"/>
    <w:rsid w:val="00706D08"/>
    <w:rsid w:val="00706E4C"/>
    <w:rsid w:val="00707046"/>
    <w:rsid w:val="0070710C"/>
    <w:rsid w:val="0070777B"/>
    <w:rsid w:val="00707A29"/>
    <w:rsid w:val="00707E07"/>
    <w:rsid w:val="00707E45"/>
    <w:rsid w:val="0071028A"/>
    <w:rsid w:val="007102B7"/>
    <w:rsid w:val="0071035B"/>
    <w:rsid w:val="00710447"/>
    <w:rsid w:val="00710B04"/>
    <w:rsid w:val="00710B61"/>
    <w:rsid w:val="007115BA"/>
    <w:rsid w:val="00711757"/>
    <w:rsid w:val="0071198B"/>
    <w:rsid w:val="00711A63"/>
    <w:rsid w:val="00711D9E"/>
    <w:rsid w:val="00711E6D"/>
    <w:rsid w:val="00711FED"/>
    <w:rsid w:val="0071200F"/>
    <w:rsid w:val="00712313"/>
    <w:rsid w:val="00712711"/>
    <w:rsid w:val="0071297A"/>
    <w:rsid w:val="007129CD"/>
    <w:rsid w:val="00712A8E"/>
    <w:rsid w:val="00712C11"/>
    <w:rsid w:val="0071300E"/>
    <w:rsid w:val="007132E9"/>
    <w:rsid w:val="007134F1"/>
    <w:rsid w:val="00713696"/>
    <w:rsid w:val="007136E6"/>
    <w:rsid w:val="00713BAE"/>
    <w:rsid w:val="00713F0D"/>
    <w:rsid w:val="00713F71"/>
    <w:rsid w:val="00713FFD"/>
    <w:rsid w:val="007140B4"/>
    <w:rsid w:val="00714187"/>
    <w:rsid w:val="00714548"/>
    <w:rsid w:val="00714994"/>
    <w:rsid w:val="00714C30"/>
    <w:rsid w:val="00714D76"/>
    <w:rsid w:val="00714F93"/>
    <w:rsid w:val="00715A3A"/>
    <w:rsid w:val="00715EEF"/>
    <w:rsid w:val="00716200"/>
    <w:rsid w:val="007162D6"/>
    <w:rsid w:val="00716676"/>
    <w:rsid w:val="007167B7"/>
    <w:rsid w:val="00716B32"/>
    <w:rsid w:val="00716BC4"/>
    <w:rsid w:val="00716E3C"/>
    <w:rsid w:val="0071704C"/>
    <w:rsid w:val="007170A7"/>
    <w:rsid w:val="0071722B"/>
    <w:rsid w:val="00717299"/>
    <w:rsid w:val="007175F9"/>
    <w:rsid w:val="00717A75"/>
    <w:rsid w:val="00717BC5"/>
    <w:rsid w:val="00717E1B"/>
    <w:rsid w:val="00717EB7"/>
    <w:rsid w:val="0072024E"/>
    <w:rsid w:val="0072049F"/>
    <w:rsid w:val="00720A8A"/>
    <w:rsid w:val="00720CD1"/>
    <w:rsid w:val="00720CE7"/>
    <w:rsid w:val="00720D70"/>
    <w:rsid w:val="007211BE"/>
    <w:rsid w:val="007214F5"/>
    <w:rsid w:val="00721AE8"/>
    <w:rsid w:val="00722133"/>
    <w:rsid w:val="007222E8"/>
    <w:rsid w:val="00722415"/>
    <w:rsid w:val="0072252A"/>
    <w:rsid w:val="007228BC"/>
    <w:rsid w:val="007229D1"/>
    <w:rsid w:val="00722B69"/>
    <w:rsid w:val="00722F02"/>
    <w:rsid w:val="0072306B"/>
    <w:rsid w:val="00723245"/>
    <w:rsid w:val="0072342F"/>
    <w:rsid w:val="00723478"/>
    <w:rsid w:val="007234B7"/>
    <w:rsid w:val="00723A64"/>
    <w:rsid w:val="00723B2D"/>
    <w:rsid w:val="00723F62"/>
    <w:rsid w:val="0072417F"/>
    <w:rsid w:val="007243FB"/>
    <w:rsid w:val="00724401"/>
    <w:rsid w:val="007245C7"/>
    <w:rsid w:val="00724A84"/>
    <w:rsid w:val="00724B00"/>
    <w:rsid w:val="00724B90"/>
    <w:rsid w:val="00724C59"/>
    <w:rsid w:val="00724F3A"/>
    <w:rsid w:val="00724F7D"/>
    <w:rsid w:val="00724F98"/>
    <w:rsid w:val="00725063"/>
    <w:rsid w:val="00725093"/>
    <w:rsid w:val="0072533D"/>
    <w:rsid w:val="00725367"/>
    <w:rsid w:val="007256BF"/>
    <w:rsid w:val="007258E0"/>
    <w:rsid w:val="00725B28"/>
    <w:rsid w:val="00725C31"/>
    <w:rsid w:val="00725DC9"/>
    <w:rsid w:val="00725F6B"/>
    <w:rsid w:val="00726307"/>
    <w:rsid w:val="0072641F"/>
    <w:rsid w:val="00726443"/>
    <w:rsid w:val="007266F4"/>
    <w:rsid w:val="0072684D"/>
    <w:rsid w:val="0072697C"/>
    <w:rsid w:val="007269DE"/>
    <w:rsid w:val="00726DE3"/>
    <w:rsid w:val="00726E6F"/>
    <w:rsid w:val="007274F2"/>
    <w:rsid w:val="00727858"/>
    <w:rsid w:val="007279A5"/>
    <w:rsid w:val="00727C5E"/>
    <w:rsid w:val="00727CAB"/>
    <w:rsid w:val="00727DB9"/>
    <w:rsid w:val="00727F42"/>
    <w:rsid w:val="00730448"/>
    <w:rsid w:val="007305E7"/>
    <w:rsid w:val="007309B1"/>
    <w:rsid w:val="00730BB5"/>
    <w:rsid w:val="00730EA0"/>
    <w:rsid w:val="00730F75"/>
    <w:rsid w:val="0073122F"/>
    <w:rsid w:val="00731317"/>
    <w:rsid w:val="007318E5"/>
    <w:rsid w:val="00731A91"/>
    <w:rsid w:val="00731B64"/>
    <w:rsid w:val="00731C6B"/>
    <w:rsid w:val="00731DA0"/>
    <w:rsid w:val="00732194"/>
    <w:rsid w:val="007321DF"/>
    <w:rsid w:val="00732207"/>
    <w:rsid w:val="0073237A"/>
    <w:rsid w:val="007324EC"/>
    <w:rsid w:val="00732590"/>
    <w:rsid w:val="007325AB"/>
    <w:rsid w:val="00732606"/>
    <w:rsid w:val="00732B38"/>
    <w:rsid w:val="00732BD6"/>
    <w:rsid w:val="00732E0A"/>
    <w:rsid w:val="00732E62"/>
    <w:rsid w:val="00732EAC"/>
    <w:rsid w:val="0073309D"/>
    <w:rsid w:val="00733C69"/>
    <w:rsid w:val="00733D21"/>
    <w:rsid w:val="00733F0B"/>
    <w:rsid w:val="00734295"/>
    <w:rsid w:val="00734377"/>
    <w:rsid w:val="007343E8"/>
    <w:rsid w:val="00734575"/>
    <w:rsid w:val="00734C06"/>
    <w:rsid w:val="00734C93"/>
    <w:rsid w:val="00734DD8"/>
    <w:rsid w:val="00735374"/>
    <w:rsid w:val="00735F91"/>
    <w:rsid w:val="0073634F"/>
    <w:rsid w:val="00736462"/>
    <w:rsid w:val="007364AB"/>
    <w:rsid w:val="007364F8"/>
    <w:rsid w:val="00736762"/>
    <w:rsid w:val="007369D0"/>
    <w:rsid w:val="00736A5E"/>
    <w:rsid w:val="00736C00"/>
    <w:rsid w:val="00736CB7"/>
    <w:rsid w:val="00736EB3"/>
    <w:rsid w:val="00737347"/>
    <w:rsid w:val="00737389"/>
    <w:rsid w:val="007376C3"/>
    <w:rsid w:val="00737870"/>
    <w:rsid w:val="0073792A"/>
    <w:rsid w:val="00737987"/>
    <w:rsid w:val="0073799C"/>
    <w:rsid w:val="00737ECA"/>
    <w:rsid w:val="007403D8"/>
    <w:rsid w:val="00740711"/>
    <w:rsid w:val="00740868"/>
    <w:rsid w:val="00740997"/>
    <w:rsid w:val="00740BD4"/>
    <w:rsid w:val="00740C26"/>
    <w:rsid w:val="00740CFB"/>
    <w:rsid w:val="00741258"/>
    <w:rsid w:val="007412E8"/>
    <w:rsid w:val="0074133D"/>
    <w:rsid w:val="00741370"/>
    <w:rsid w:val="007416AA"/>
    <w:rsid w:val="007418DA"/>
    <w:rsid w:val="00741A8C"/>
    <w:rsid w:val="00741E65"/>
    <w:rsid w:val="00741F28"/>
    <w:rsid w:val="00741F2F"/>
    <w:rsid w:val="00741FDA"/>
    <w:rsid w:val="0074227E"/>
    <w:rsid w:val="0074238F"/>
    <w:rsid w:val="0074245A"/>
    <w:rsid w:val="007425E0"/>
    <w:rsid w:val="00742690"/>
    <w:rsid w:val="00742952"/>
    <w:rsid w:val="007429A9"/>
    <w:rsid w:val="007429C3"/>
    <w:rsid w:val="00742A9C"/>
    <w:rsid w:val="00742A9E"/>
    <w:rsid w:val="00742B8F"/>
    <w:rsid w:val="00742FBC"/>
    <w:rsid w:val="00743291"/>
    <w:rsid w:val="007432C7"/>
    <w:rsid w:val="00743373"/>
    <w:rsid w:val="007435A1"/>
    <w:rsid w:val="007437F0"/>
    <w:rsid w:val="00743BF0"/>
    <w:rsid w:val="00743F0E"/>
    <w:rsid w:val="00744049"/>
    <w:rsid w:val="007441E3"/>
    <w:rsid w:val="00744259"/>
    <w:rsid w:val="007446EA"/>
    <w:rsid w:val="007449D4"/>
    <w:rsid w:val="00744A08"/>
    <w:rsid w:val="00744C8D"/>
    <w:rsid w:val="00744EBA"/>
    <w:rsid w:val="00745026"/>
    <w:rsid w:val="007450BA"/>
    <w:rsid w:val="007452D1"/>
    <w:rsid w:val="007453F7"/>
    <w:rsid w:val="0074597A"/>
    <w:rsid w:val="00745AA4"/>
    <w:rsid w:val="00745B44"/>
    <w:rsid w:val="00745C2C"/>
    <w:rsid w:val="00745DAF"/>
    <w:rsid w:val="00745F86"/>
    <w:rsid w:val="007467F7"/>
    <w:rsid w:val="007468CB"/>
    <w:rsid w:val="0074694E"/>
    <w:rsid w:val="00746CED"/>
    <w:rsid w:val="0074703D"/>
    <w:rsid w:val="00747107"/>
    <w:rsid w:val="0074725C"/>
    <w:rsid w:val="00747331"/>
    <w:rsid w:val="007476B6"/>
    <w:rsid w:val="00747700"/>
    <w:rsid w:val="007477A0"/>
    <w:rsid w:val="0074795F"/>
    <w:rsid w:val="00747A18"/>
    <w:rsid w:val="00747A45"/>
    <w:rsid w:val="00747C54"/>
    <w:rsid w:val="00750425"/>
    <w:rsid w:val="007504C8"/>
    <w:rsid w:val="00750508"/>
    <w:rsid w:val="0075082A"/>
    <w:rsid w:val="00750DAD"/>
    <w:rsid w:val="00750F1F"/>
    <w:rsid w:val="007513E8"/>
    <w:rsid w:val="00751B16"/>
    <w:rsid w:val="00751E46"/>
    <w:rsid w:val="00752244"/>
    <w:rsid w:val="007522DB"/>
    <w:rsid w:val="00752691"/>
    <w:rsid w:val="00752A87"/>
    <w:rsid w:val="00752B56"/>
    <w:rsid w:val="00752BBA"/>
    <w:rsid w:val="00752C49"/>
    <w:rsid w:val="00752CB8"/>
    <w:rsid w:val="00752DA6"/>
    <w:rsid w:val="00753100"/>
    <w:rsid w:val="00753381"/>
    <w:rsid w:val="00753384"/>
    <w:rsid w:val="007535D7"/>
    <w:rsid w:val="0075377F"/>
    <w:rsid w:val="0075384A"/>
    <w:rsid w:val="007539DC"/>
    <w:rsid w:val="00753A5B"/>
    <w:rsid w:val="00753D1E"/>
    <w:rsid w:val="00754302"/>
    <w:rsid w:val="007546BF"/>
    <w:rsid w:val="00754C53"/>
    <w:rsid w:val="00754E0E"/>
    <w:rsid w:val="00755007"/>
    <w:rsid w:val="00755015"/>
    <w:rsid w:val="007550DB"/>
    <w:rsid w:val="007551F9"/>
    <w:rsid w:val="00755284"/>
    <w:rsid w:val="0075547F"/>
    <w:rsid w:val="007554F5"/>
    <w:rsid w:val="007556B4"/>
    <w:rsid w:val="007559B4"/>
    <w:rsid w:val="00755AEB"/>
    <w:rsid w:val="00755BF7"/>
    <w:rsid w:val="00756093"/>
    <w:rsid w:val="0075637D"/>
    <w:rsid w:val="00756476"/>
    <w:rsid w:val="0075664B"/>
    <w:rsid w:val="0075680F"/>
    <w:rsid w:val="007568BA"/>
    <w:rsid w:val="007568E0"/>
    <w:rsid w:val="0075695C"/>
    <w:rsid w:val="00756A0D"/>
    <w:rsid w:val="00756A5B"/>
    <w:rsid w:val="00756AA5"/>
    <w:rsid w:val="00756C47"/>
    <w:rsid w:val="00757090"/>
    <w:rsid w:val="007573B0"/>
    <w:rsid w:val="00757423"/>
    <w:rsid w:val="0075771C"/>
    <w:rsid w:val="007578C0"/>
    <w:rsid w:val="00757A63"/>
    <w:rsid w:val="00757C27"/>
    <w:rsid w:val="00757C81"/>
    <w:rsid w:val="00757E64"/>
    <w:rsid w:val="007600E4"/>
    <w:rsid w:val="0076011B"/>
    <w:rsid w:val="0076011E"/>
    <w:rsid w:val="007602D4"/>
    <w:rsid w:val="0076032B"/>
    <w:rsid w:val="00760344"/>
    <w:rsid w:val="007603B1"/>
    <w:rsid w:val="00760457"/>
    <w:rsid w:val="007604AE"/>
    <w:rsid w:val="007606C6"/>
    <w:rsid w:val="007606DE"/>
    <w:rsid w:val="00760729"/>
    <w:rsid w:val="00760827"/>
    <w:rsid w:val="00760C5B"/>
    <w:rsid w:val="00760D10"/>
    <w:rsid w:val="00760FE6"/>
    <w:rsid w:val="00761288"/>
    <w:rsid w:val="00761762"/>
    <w:rsid w:val="00761791"/>
    <w:rsid w:val="007618C5"/>
    <w:rsid w:val="00761BE2"/>
    <w:rsid w:val="00761DF9"/>
    <w:rsid w:val="00761E37"/>
    <w:rsid w:val="00761E58"/>
    <w:rsid w:val="00762334"/>
    <w:rsid w:val="00762377"/>
    <w:rsid w:val="00762711"/>
    <w:rsid w:val="007627C0"/>
    <w:rsid w:val="00762803"/>
    <w:rsid w:val="007629C4"/>
    <w:rsid w:val="00762A5A"/>
    <w:rsid w:val="00762B2A"/>
    <w:rsid w:val="00762CA8"/>
    <w:rsid w:val="00762E49"/>
    <w:rsid w:val="00762E81"/>
    <w:rsid w:val="0076303E"/>
    <w:rsid w:val="0076324E"/>
    <w:rsid w:val="0076329C"/>
    <w:rsid w:val="00763381"/>
    <w:rsid w:val="007633FD"/>
    <w:rsid w:val="00763517"/>
    <w:rsid w:val="007637F0"/>
    <w:rsid w:val="00763DFF"/>
    <w:rsid w:val="00763F36"/>
    <w:rsid w:val="00763F4D"/>
    <w:rsid w:val="00763F57"/>
    <w:rsid w:val="007640D1"/>
    <w:rsid w:val="0076425D"/>
    <w:rsid w:val="007643E9"/>
    <w:rsid w:val="007643FE"/>
    <w:rsid w:val="0076463E"/>
    <w:rsid w:val="0076475A"/>
    <w:rsid w:val="007647C2"/>
    <w:rsid w:val="007649BF"/>
    <w:rsid w:val="00764CEF"/>
    <w:rsid w:val="00765058"/>
    <w:rsid w:val="0076516D"/>
    <w:rsid w:val="007652D2"/>
    <w:rsid w:val="00765AEC"/>
    <w:rsid w:val="00765C09"/>
    <w:rsid w:val="00766742"/>
    <w:rsid w:val="00766839"/>
    <w:rsid w:val="00766AD8"/>
    <w:rsid w:val="00766B01"/>
    <w:rsid w:val="00766B70"/>
    <w:rsid w:val="00766D2A"/>
    <w:rsid w:val="00767418"/>
    <w:rsid w:val="00767554"/>
    <w:rsid w:val="00767ABD"/>
    <w:rsid w:val="00767BA1"/>
    <w:rsid w:val="00767C17"/>
    <w:rsid w:val="00767C3B"/>
    <w:rsid w:val="00767D7A"/>
    <w:rsid w:val="00770302"/>
    <w:rsid w:val="007708C5"/>
    <w:rsid w:val="00770BDB"/>
    <w:rsid w:val="00770C66"/>
    <w:rsid w:val="0077114A"/>
    <w:rsid w:val="00771180"/>
    <w:rsid w:val="007714B8"/>
    <w:rsid w:val="0077154F"/>
    <w:rsid w:val="0077162E"/>
    <w:rsid w:val="007716A7"/>
    <w:rsid w:val="00771731"/>
    <w:rsid w:val="00771B37"/>
    <w:rsid w:val="00771C93"/>
    <w:rsid w:val="00771F3C"/>
    <w:rsid w:val="0077203B"/>
    <w:rsid w:val="0077294E"/>
    <w:rsid w:val="00772A7D"/>
    <w:rsid w:val="00772B24"/>
    <w:rsid w:val="00772B49"/>
    <w:rsid w:val="00772C89"/>
    <w:rsid w:val="00772C8A"/>
    <w:rsid w:val="00772CD9"/>
    <w:rsid w:val="00772D40"/>
    <w:rsid w:val="00772EED"/>
    <w:rsid w:val="00773236"/>
    <w:rsid w:val="007732E7"/>
    <w:rsid w:val="007732FF"/>
    <w:rsid w:val="007734B7"/>
    <w:rsid w:val="0077393A"/>
    <w:rsid w:val="00773954"/>
    <w:rsid w:val="007739C3"/>
    <w:rsid w:val="00773CA0"/>
    <w:rsid w:val="00774088"/>
    <w:rsid w:val="007741D9"/>
    <w:rsid w:val="00774658"/>
    <w:rsid w:val="007749F3"/>
    <w:rsid w:val="00774CB1"/>
    <w:rsid w:val="00774E52"/>
    <w:rsid w:val="00774F98"/>
    <w:rsid w:val="00774FC3"/>
    <w:rsid w:val="00774FFF"/>
    <w:rsid w:val="00775114"/>
    <w:rsid w:val="007751C1"/>
    <w:rsid w:val="00775456"/>
    <w:rsid w:val="00775841"/>
    <w:rsid w:val="00775A32"/>
    <w:rsid w:val="00775C1B"/>
    <w:rsid w:val="00775CF6"/>
    <w:rsid w:val="00775E21"/>
    <w:rsid w:val="00775F57"/>
    <w:rsid w:val="0077603A"/>
    <w:rsid w:val="00776236"/>
    <w:rsid w:val="007762A1"/>
    <w:rsid w:val="00776331"/>
    <w:rsid w:val="007768D9"/>
    <w:rsid w:val="007768E3"/>
    <w:rsid w:val="007768FE"/>
    <w:rsid w:val="00776E5A"/>
    <w:rsid w:val="007772C4"/>
    <w:rsid w:val="007772CE"/>
    <w:rsid w:val="007774D0"/>
    <w:rsid w:val="00777515"/>
    <w:rsid w:val="0077755D"/>
    <w:rsid w:val="007778CA"/>
    <w:rsid w:val="0077791B"/>
    <w:rsid w:val="00777A2A"/>
    <w:rsid w:val="00777C08"/>
    <w:rsid w:val="007802CD"/>
    <w:rsid w:val="007803E6"/>
    <w:rsid w:val="0078088C"/>
    <w:rsid w:val="0078099D"/>
    <w:rsid w:val="00780C3D"/>
    <w:rsid w:val="00780C47"/>
    <w:rsid w:val="00780C77"/>
    <w:rsid w:val="00780E89"/>
    <w:rsid w:val="00780F86"/>
    <w:rsid w:val="00780FB3"/>
    <w:rsid w:val="00780FCE"/>
    <w:rsid w:val="0078123A"/>
    <w:rsid w:val="007814F2"/>
    <w:rsid w:val="0078150F"/>
    <w:rsid w:val="007816A4"/>
    <w:rsid w:val="007818B1"/>
    <w:rsid w:val="00781A2E"/>
    <w:rsid w:val="00781D86"/>
    <w:rsid w:val="00781EFD"/>
    <w:rsid w:val="00781FE4"/>
    <w:rsid w:val="00782178"/>
    <w:rsid w:val="007821C7"/>
    <w:rsid w:val="007821EC"/>
    <w:rsid w:val="00782909"/>
    <w:rsid w:val="00782BD2"/>
    <w:rsid w:val="00782BE2"/>
    <w:rsid w:val="00782C0F"/>
    <w:rsid w:val="00782C3F"/>
    <w:rsid w:val="00782DEB"/>
    <w:rsid w:val="00783120"/>
    <w:rsid w:val="00783192"/>
    <w:rsid w:val="00783240"/>
    <w:rsid w:val="007838D6"/>
    <w:rsid w:val="00783B64"/>
    <w:rsid w:val="007840FA"/>
    <w:rsid w:val="007842BB"/>
    <w:rsid w:val="0078455F"/>
    <w:rsid w:val="007847A8"/>
    <w:rsid w:val="007848A5"/>
    <w:rsid w:val="007849D9"/>
    <w:rsid w:val="00784A7C"/>
    <w:rsid w:val="00784EB7"/>
    <w:rsid w:val="0078502E"/>
    <w:rsid w:val="0078510C"/>
    <w:rsid w:val="007851F1"/>
    <w:rsid w:val="00785617"/>
    <w:rsid w:val="007858C0"/>
    <w:rsid w:val="00785AFD"/>
    <w:rsid w:val="00785C49"/>
    <w:rsid w:val="00785E10"/>
    <w:rsid w:val="00785FA8"/>
    <w:rsid w:val="007864C1"/>
    <w:rsid w:val="0078695A"/>
    <w:rsid w:val="00786A56"/>
    <w:rsid w:val="00786DB2"/>
    <w:rsid w:val="007873CB"/>
    <w:rsid w:val="0078763F"/>
    <w:rsid w:val="00787E16"/>
    <w:rsid w:val="00787ED7"/>
    <w:rsid w:val="007903A8"/>
    <w:rsid w:val="007907AF"/>
    <w:rsid w:val="00790BAB"/>
    <w:rsid w:val="00790E62"/>
    <w:rsid w:val="0079102A"/>
    <w:rsid w:val="00791056"/>
    <w:rsid w:val="007913CF"/>
    <w:rsid w:val="00791414"/>
    <w:rsid w:val="0079187D"/>
    <w:rsid w:val="007918AE"/>
    <w:rsid w:val="00791A9C"/>
    <w:rsid w:val="00791DF2"/>
    <w:rsid w:val="00791F23"/>
    <w:rsid w:val="00792018"/>
    <w:rsid w:val="00792293"/>
    <w:rsid w:val="00792696"/>
    <w:rsid w:val="00792773"/>
    <w:rsid w:val="007927DE"/>
    <w:rsid w:val="00792836"/>
    <w:rsid w:val="007928F9"/>
    <w:rsid w:val="00792B4C"/>
    <w:rsid w:val="00792C36"/>
    <w:rsid w:val="007934D0"/>
    <w:rsid w:val="0079354F"/>
    <w:rsid w:val="00793758"/>
    <w:rsid w:val="0079388D"/>
    <w:rsid w:val="00793B9F"/>
    <w:rsid w:val="00793F28"/>
    <w:rsid w:val="00793FA4"/>
    <w:rsid w:val="00793FD0"/>
    <w:rsid w:val="007940F1"/>
    <w:rsid w:val="00794114"/>
    <w:rsid w:val="0079465E"/>
    <w:rsid w:val="00794D40"/>
    <w:rsid w:val="00794D57"/>
    <w:rsid w:val="00794EDA"/>
    <w:rsid w:val="00795086"/>
    <w:rsid w:val="00795147"/>
    <w:rsid w:val="007951DF"/>
    <w:rsid w:val="0079563F"/>
    <w:rsid w:val="0079564B"/>
    <w:rsid w:val="00795AE8"/>
    <w:rsid w:val="0079602D"/>
    <w:rsid w:val="00796243"/>
    <w:rsid w:val="007962AF"/>
    <w:rsid w:val="0079632F"/>
    <w:rsid w:val="00796403"/>
    <w:rsid w:val="0079689D"/>
    <w:rsid w:val="0079693E"/>
    <w:rsid w:val="00796970"/>
    <w:rsid w:val="00796AC3"/>
    <w:rsid w:val="00796B0B"/>
    <w:rsid w:val="00796C07"/>
    <w:rsid w:val="00796DBA"/>
    <w:rsid w:val="00796F42"/>
    <w:rsid w:val="00797112"/>
    <w:rsid w:val="00797220"/>
    <w:rsid w:val="0079727F"/>
    <w:rsid w:val="0079748B"/>
    <w:rsid w:val="007974B3"/>
    <w:rsid w:val="0079753C"/>
    <w:rsid w:val="007978FF"/>
    <w:rsid w:val="00797A74"/>
    <w:rsid w:val="00797B77"/>
    <w:rsid w:val="00797C3A"/>
    <w:rsid w:val="00797F91"/>
    <w:rsid w:val="007A04AA"/>
    <w:rsid w:val="007A0589"/>
    <w:rsid w:val="007A087A"/>
    <w:rsid w:val="007A0B73"/>
    <w:rsid w:val="007A0DFB"/>
    <w:rsid w:val="007A0F16"/>
    <w:rsid w:val="007A0F61"/>
    <w:rsid w:val="007A1028"/>
    <w:rsid w:val="007A1199"/>
    <w:rsid w:val="007A12C2"/>
    <w:rsid w:val="007A1562"/>
    <w:rsid w:val="007A15C8"/>
    <w:rsid w:val="007A18A0"/>
    <w:rsid w:val="007A1B44"/>
    <w:rsid w:val="007A1D10"/>
    <w:rsid w:val="007A1E7E"/>
    <w:rsid w:val="007A2073"/>
    <w:rsid w:val="007A227E"/>
    <w:rsid w:val="007A243A"/>
    <w:rsid w:val="007A262E"/>
    <w:rsid w:val="007A2788"/>
    <w:rsid w:val="007A28D3"/>
    <w:rsid w:val="007A295D"/>
    <w:rsid w:val="007A2CE4"/>
    <w:rsid w:val="007A2ED1"/>
    <w:rsid w:val="007A2ED9"/>
    <w:rsid w:val="007A3141"/>
    <w:rsid w:val="007A334A"/>
    <w:rsid w:val="007A35D1"/>
    <w:rsid w:val="007A3808"/>
    <w:rsid w:val="007A39D7"/>
    <w:rsid w:val="007A3BD8"/>
    <w:rsid w:val="007A3FC5"/>
    <w:rsid w:val="007A411B"/>
    <w:rsid w:val="007A4298"/>
    <w:rsid w:val="007A4B96"/>
    <w:rsid w:val="007A4BE5"/>
    <w:rsid w:val="007A4BE6"/>
    <w:rsid w:val="007A4F02"/>
    <w:rsid w:val="007A4FC7"/>
    <w:rsid w:val="007A5385"/>
    <w:rsid w:val="007A5A47"/>
    <w:rsid w:val="007A5A59"/>
    <w:rsid w:val="007A5B3E"/>
    <w:rsid w:val="007A5C23"/>
    <w:rsid w:val="007A5E3F"/>
    <w:rsid w:val="007A5F8B"/>
    <w:rsid w:val="007A63F7"/>
    <w:rsid w:val="007A64E8"/>
    <w:rsid w:val="007A656D"/>
    <w:rsid w:val="007A69BD"/>
    <w:rsid w:val="007A69C1"/>
    <w:rsid w:val="007A69DC"/>
    <w:rsid w:val="007A6B60"/>
    <w:rsid w:val="007A70E1"/>
    <w:rsid w:val="007A7151"/>
    <w:rsid w:val="007A74ED"/>
    <w:rsid w:val="007A7592"/>
    <w:rsid w:val="007A7605"/>
    <w:rsid w:val="007A762C"/>
    <w:rsid w:val="007A7844"/>
    <w:rsid w:val="007A786B"/>
    <w:rsid w:val="007A7DDE"/>
    <w:rsid w:val="007A7FC9"/>
    <w:rsid w:val="007B0011"/>
    <w:rsid w:val="007B07AC"/>
    <w:rsid w:val="007B07C7"/>
    <w:rsid w:val="007B08CF"/>
    <w:rsid w:val="007B0A0B"/>
    <w:rsid w:val="007B0CA8"/>
    <w:rsid w:val="007B0ED5"/>
    <w:rsid w:val="007B0F75"/>
    <w:rsid w:val="007B1A5D"/>
    <w:rsid w:val="007B1E4A"/>
    <w:rsid w:val="007B1FA1"/>
    <w:rsid w:val="007B208B"/>
    <w:rsid w:val="007B2261"/>
    <w:rsid w:val="007B230F"/>
    <w:rsid w:val="007B23F5"/>
    <w:rsid w:val="007B2A5A"/>
    <w:rsid w:val="007B2E76"/>
    <w:rsid w:val="007B2F54"/>
    <w:rsid w:val="007B33F8"/>
    <w:rsid w:val="007B34AD"/>
    <w:rsid w:val="007B34E3"/>
    <w:rsid w:val="007B3755"/>
    <w:rsid w:val="007B3782"/>
    <w:rsid w:val="007B37B4"/>
    <w:rsid w:val="007B38EE"/>
    <w:rsid w:val="007B3900"/>
    <w:rsid w:val="007B3B52"/>
    <w:rsid w:val="007B3C9C"/>
    <w:rsid w:val="007B3F8B"/>
    <w:rsid w:val="007B4028"/>
    <w:rsid w:val="007B4077"/>
    <w:rsid w:val="007B4130"/>
    <w:rsid w:val="007B444B"/>
    <w:rsid w:val="007B44F8"/>
    <w:rsid w:val="007B4564"/>
    <w:rsid w:val="007B4675"/>
    <w:rsid w:val="007B46ED"/>
    <w:rsid w:val="007B4B4F"/>
    <w:rsid w:val="007B4D79"/>
    <w:rsid w:val="007B4F67"/>
    <w:rsid w:val="007B53E6"/>
    <w:rsid w:val="007B54D1"/>
    <w:rsid w:val="007B55CD"/>
    <w:rsid w:val="007B5652"/>
    <w:rsid w:val="007B567C"/>
    <w:rsid w:val="007B5798"/>
    <w:rsid w:val="007B5BEF"/>
    <w:rsid w:val="007B5F66"/>
    <w:rsid w:val="007B60CE"/>
    <w:rsid w:val="007B6103"/>
    <w:rsid w:val="007B64BE"/>
    <w:rsid w:val="007B6721"/>
    <w:rsid w:val="007B67F9"/>
    <w:rsid w:val="007B69C9"/>
    <w:rsid w:val="007B6A88"/>
    <w:rsid w:val="007B6C6D"/>
    <w:rsid w:val="007B6CBF"/>
    <w:rsid w:val="007B6DF7"/>
    <w:rsid w:val="007B7224"/>
    <w:rsid w:val="007B74DD"/>
    <w:rsid w:val="007B77DE"/>
    <w:rsid w:val="007B7A36"/>
    <w:rsid w:val="007B7A7A"/>
    <w:rsid w:val="007B7D1B"/>
    <w:rsid w:val="007B7EF8"/>
    <w:rsid w:val="007B7F6A"/>
    <w:rsid w:val="007C01BC"/>
    <w:rsid w:val="007C01D1"/>
    <w:rsid w:val="007C0262"/>
    <w:rsid w:val="007C034F"/>
    <w:rsid w:val="007C03F1"/>
    <w:rsid w:val="007C085B"/>
    <w:rsid w:val="007C0A23"/>
    <w:rsid w:val="007C0A97"/>
    <w:rsid w:val="007C0D61"/>
    <w:rsid w:val="007C0EB8"/>
    <w:rsid w:val="007C11A0"/>
    <w:rsid w:val="007C1498"/>
    <w:rsid w:val="007C14EC"/>
    <w:rsid w:val="007C16C9"/>
    <w:rsid w:val="007C17C6"/>
    <w:rsid w:val="007C1B58"/>
    <w:rsid w:val="007C21A4"/>
    <w:rsid w:val="007C2272"/>
    <w:rsid w:val="007C228F"/>
    <w:rsid w:val="007C2304"/>
    <w:rsid w:val="007C234F"/>
    <w:rsid w:val="007C2470"/>
    <w:rsid w:val="007C26EC"/>
    <w:rsid w:val="007C2732"/>
    <w:rsid w:val="007C2871"/>
    <w:rsid w:val="007C2884"/>
    <w:rsid w:val="007C2BBD"/>
    <w:rsid w:val="007C2CD0"/>
    <w:rsid w:val="007C2D36"/>
    <w:rsid w:val="007C2E53"/>
    <w:rsid w:val="007C30AA"/>
    <w:rsid w:val="007C3349"/>
    <w:rsid w:val="007C3397"/>
    <w:rsid w:val="007C33C8"/>
    <w:rsid w:val="007C3490"/>
    <w:rsid w:val="007C350C"/>
    <w:rsid w:val="007C37B7"/>
    <w:rsid w:val="007C37E4"/>
    <w:rsid w:val="007C3859"/>
    <w:rsid w:val="007C3CEA"/>
    <w:rsid w:val="007C3FE3"/>
    <w:rsid w:val="007C4137"/>
    <w:rsid w:val="007C4385"/>
    <w:rsid w:val="007C454D"/>
    <w:rsid w:val="007C4938"/>
    <w:rsid w:val="007C4A49"/>
    <w:rsid w:val="007C4B2B"/>
    <w:rsid w:val="007C4D08"/>
    <w:rsid w:val="007C4F39"/>
    <w:rsid w:val="007C5572"/>
    <w:rsid w:val="007C59D8"/>
    <w:rsid w:val="007C5C70"/>
    <w:rsid w:val="007C5C92"/>
    <w:rsid w:val="007C5E03"/>
    <w:rsid w:val="007C6152"/>
    <w:rsid w:val="007C62CA"/>
    <w:rsid w:val="007C6455"/>
    <w:rsid w:val="007C6503"/>
    <w:rsid w:val="007C6730"/>
    <w:rsid w:val="007C6987"/>
    <w:rsid w:val="007C6F6B"/>
    <w:rsid w:val="007C70B8"/>
    <w:rsid w:val="007C71F9"/>
    <w:rsid w:val="007C7AE8"/>
    <w:rsid w:val="007C7C6F"/>
    <w:rsid w:val="007D016F"/>
    <w:rsid w:val="007D0240"/>
    <w:rsid w:val="007D03D2"/>
    <w:rsid w:val="007D04D3"/>
    <w:rsid w:val="007D08EF"/>
    <w:rsid w:val="007D0954"/>
    <w:rsid w:val="007D0B82"/>
    <w:rsid w:val="007D0C09"/>
    <w:rsid w:val="007D100F"/>
    <w:rsid w:val="007D11CA"/>
    <w:rsid w:val="007D1688"/>
    <w:rsid w:val="007D177E"/>
    <w:rsid w:val="007D204E"/>
    <w:rsid w:val="007D274F"/>
    <w:rsid w:val="007D27B4"/>
    <w:rsid w:val="007D3149"/>
    <w:rsid w:val="007D3491"/>
    <w:rsid w:val="007D3503"/>
    <w:rsid w:val="007D353E"/>
    <w:rsid w:val="007D35BF"/>
    <w:rsid w:val="007D3780"/>
    <w:rsid w:val="007D3D6D"/>
    <w:rsid w:val="007D3D95"/>
    <w:rsid w:val="007D42D2"/>
    <w:rsid w:val="007D4400"/>
    <w:rsid w:val="007D4447"/>
    <w:rsid w:val="007D454A"/>
    <w:rsid w:val="007D4859"/>
    <w:rsid w:val="007D49B6"/>
    <w:rsid w:val="007D4CAD"/>
    <w:rsid w:val="007D4D31"/>
    <w:rsid w:val="007D4DEC"/>
    <w:rsid w:val="007D5A68"/>
    <w:rsid w:val="007D5EC1"/>
    <w:rsid w:val="007D62F3"/>
    <w:rsid w:val="007D6573"/>
    <w:rsid w:val="007D661C"/>
    <w:rsid w:val="007D69C9"/>
    <w:rsid w:val="007D69E7"/>
    <w:rsid w:val="007D6E81"/>
    <w:rsid w:val="007D6E90"/>
    <w:rsid w:val="007D6EBB"/>
    <w:rsid w:val="007D7160"/>
    <w:rsid w:val="007D71BD"/>
    <w:rsid w:val="007D7274"/>
    <w:rsid w:val="007D74AA"/>
    <w:rsid w:val="007D7B06"/>
    <w:rsid w:val="007D7BEF"/>
    <w:rsid w:val="007D7E5C"/>
    <w:rsid w:val="007E022F"/>
    <w:rsid w:val="007E0685"/>
    <w:rsid w:val="007E072D"/>
    <w:rsid w:val="007E0F41"/>
    <w:rsid w:val="007E1366"/>
    <w:rsid w:val="007E1486"/>
    <w:rsid w:val="007E176B"/>
    <w:rsid w:val="007E18BD"/>
    <w:rsid w:val="007E1C07"/>
    <w:rsid w:val="007E1C24"/>
    <w:rsid w:val="007E1FC3"/>
    <w:rsid w:val="007E1FC4"/>
    <w:rsid w:val="007E2028"/>
    <w:rsid w:val="007E213F"/>
    <w:rsid w:val="007E243F"/>
    <w:rsid w:val="007E2774"/>
    <w:rsid w:val="007E2963"/>
    <w:rsid w:val="007E2AEF"/>
    <w:rsid w:val="007E2B12"/>
    <w:rsid w:val="007E2C89"/>
    <w:rsid w:val="007E2CCE"/>
    <w:rsid w:val="007E2ED6"/>
    <w:rsid w:val="007E300B"/>
    <w:rsid w:val="007E3082"/>
    <w:rsid w:val="007E3B3C"/>
    <w:rsid w:val="007E3C65"/>
    <w:rsid w:val="007E3E48"/>
    <w:rsid w:val="007E3E98"/>
    <w:rsid w:val="007E3FCD"/>
    <w:rsid w:val="007E4047"/>
    <w:rsid w:val="007E41B8"/>
    <w:rsid w:val="007E44DD"/>
    <w:rsid w:val="007E45E8"/>
    <w:rsid w:val="007E46CA"/>
    <w:rsid w:val="007E4759"/>
    <w:rsid w:val="007E4BD0"/>
    <w:rsid w:val="007E4D39"/>
    <w:rsid w:val="007E501C"/>
    <w:rsid w:val="007E52B1"/>
    <w:rsid w:val="007E5339"/>
    <w:rsid w:val="007E538D"/>
    <w:rsid w:val="007E53A0"/>
    <w:rsid w:val="007E540F"/>
    <w:rsid w:val="007E564A"/>
    <w:rsid w:val="007E595D"/>
    <w:rsid w:val="007E5AF0"/>
    <w:rsid w:val="007E5E00"/>
    <w:rsid w:val="007E5E01"/>
    <w:rsid w:val="007E5EB6"/>
    <w:rsid w:val="007E5FD1"/>
    <w:rsid w:val="007E5FD3"/>
    <w:rsid w:val="007E6166"/>
    <w:rsid w:val="007E66E0"/>
    <w:rsid w:val="007E6730"/>
    <w:rsid w:val="007E69FF"/>
    <w:rsid w:val="007E6A5D"/>
    <w:rsid w:val="007E6A78"/>
    <w:rsid w:val="007E6B7C"/>
    <w:rsid w:val="007E6C4F"/>
    <w:rsid w:val="007E6EBC"/>
    <w:rsid w:val="007E7358"/>
    <w:rsid w:val="007E7E73"/>
    <w:rsid w:val="007E7FA5"/>
    <w:rsid w:val="007F0022"/>
    <w:rsid w:val="007F01D8"/>
    <w:rsid w:val="007F02EF"/>
    <w:rsid w:val="007F0315"/>
    <w:rsid w:val="007F067F"/>
    <w:rsid w:val="007F082F"/>
    <w:rsid w:val="007F0C52"/>
    <w:rsid w:val="007F136E"/>
    <w:rsid w:val="007F1391"/>
    <w:rsid w:val="007F16AC"/>
    <w:rsid w:val="007F1B6D"/>
    <w:rsid w:val="007F1C26"/>
    <w:rsid w:val="007F1C32"/>
    <w:rsid w:val="007F1C96"/>
    <w:rsid w:val="007F1D09"/>
    <w:rsid w:val="007F1D7C"/>
    <w:rsid w:val="007F1E9C"/>
    <w:rsid w:val="007F1EE0"/>
    <w:rsid w:val="007F1F6F"/>
    <w:rsid w:val="007F2035"/>
    <w:rsid w:val="007F20F4"/>
    <w:rsid w:val="007F2605"/>
    <w:rsid w:val="007F296B"/>
    <w:rsid w:val="007F2B72"/>
    <w:rsid w:val="007F2C09"/>
    <w:rsid w:val="007F2C5C"/>
    <w:rsid w:val="007F30D4"/>
    <w:rsid w:val="007F32A7"/>
    <w:rsid w:val="007F37C6"/>
    <w:rsid w:val="007F3803"/>
    <w:rsid w:val="007F3887"/>
    <w:rsid w:val="007F3C21"/>
    <w:rsid w:val="007F3DA4"/>
    <w:rsid w:val="007F3E11"/>
    <w:rsid w:val="007F3E44"/>
    <w:rsid w:val="007F3EE4"/>
    <w:rsid w:val="007F3FF5"/>
    <w:rsid w:val="007F4069"/>
    <w:rsid w:val="007F41D1"/>
    <w:rsid w:val="007F437F"/>
    <w:rsid w:val="007F44AF"/>
    <w:rsid w:val="007F46EC"/>
    <w:rsid w:val="007F4866"/>
    <w:rsid w:val="007F48B0"/>
    <w:rsid w:val="007F49EE"/>
    <w:rsid w:val="007F4A7E"/>
    <w:rsid w:val="007F4AEA"/>
    <w:rsid w:val="007F4C3D"/>
    <w:rsid w:val="007F4CFC"/>
    <w:rsid w:val="007F5410"/>
    <w:rsid w:val="007F5479"/>
    <w:rsid w:val="007F56CD"/>
    <w:rsid w:val="007F57FF"/>
    <w:rsid w:val="007F59F2"/>
    <w:rsid w:val="007F5B41"/>
    <w:rsid w:val="007F5EC5"/>
    <w:rsid w:val="007F5FBA"/>
    <w:rsid w:val="007F610C"/>
    <w:rsid w:val="007F614B"/>
    <w:rsid w:val="007F6274"/>
    <w:rsid w:val="007F63AF"/>
    <w:rsid w:val="007F64C8"/>
    <w:rsid w:val="007F6B9A"/>
    <w:rsid w:val="007F6C76"/>
    <w:rsid w:val="007F6F25"/>
    <w:rsid w:val="007F73C8"/>
    <w:rsid w:val="007F7780"/>
    <w:rsid w:val="007F77AB"/>
    <w:rsid w:val="007F77F8"/>
    <w:rsid w:val="007F7B5F"/>
    <w:rsid w:val="007F7BC5"/>
    <w:rsid w:val="008000BC"/>
    <w:rsid w:val="008000D3"/>
    <w:rsid w:val="0080041A"/>
    <w:rsid w:val="00800497"/>
    <w:rsid w:val="008004BC"/>
    <w:rsid w:val="00800F0B"/>
    <w:rsid w:val="00800F81"/>
    <w:rsid w:val="00801211"/>
    <w:rsid w:val="008012E8"/>
    <w:rsid w:val="00801430"/>
    <w:rsid w:val="008014AF"/>
    <w:rsid w:val="008016E9"/>
    <w:rsid w:val="0080171F"/>
    <w:rsid w:val="00801AAB"/>
    <w:rsid w:val="00801C94"/>
    <w:rsid w:val="00801DB5"/>
    <w:rsid w:val="008020B2"/>
    <w:rsid w:val="0080227B"/>
    <w:rsid w:val="0080230B"/>
    <w:rsid w:val="008025BF"/>
    <w:rsid w:val="0080265F"/>
    <w:rsid w:val="00802AD8"/>
    <w:rsid w:val="00802E6F"/>
    <w:rsid w:val="0080300C"/>
    <w:rsid w:val="008031D1"/>
    <w:rsid w:val="008037A9"/>
    <w:rsid w:val="008037F7"/>
    <w:rsid w:val="00803B7A"/>
    <w:rsid w:val="00803BF8"/>
    <w:rsid w:val="00803D19"/>
    <w:rsid w:val="00803DEE"/>
    <w:rsid w:val="00803E5E"/>
    <w:rsid w:val="00804043"/>
    <w:rsid w:val="00804714"/>
    <w:rsid w:val="008047C5"/>
    <w:rsid w:val="00804973"/>
    <w:rsid w:val="0080498A"/>
    <w:rsid w:val="00804BE8"/>
    <w:rsid w:val="00804DE2"/>
    <w:rsid w:val="00804F95"/>
    <w:rsid w:val="00804FFD"/>
    <w:rsid w:val="008050A8"/>
    <w:rsid w:val="0080524F"/>
    <w:rsid w:val="008052E0"/>
    <w:rsid w:val="00805309"/>
    <w:rsid w:val="008054A9"/>
    <w:rsid w:val="008054C7"/>
    <w:rsid w:val="00805B63"/>
    <w:rsid w:val="00805DC4"/>
    <w:rsid w:val="00805FAC"/>
    <w:rsid w:val="00806064"/>
    <w:rsid w:val="0080614F"/>
    <w:rsid w:val="00806227"/>
    <w:rsid w:val="00806448"/>
    <w:rsid w:val="00806717"/>
    <w:rsid w:val="00806763"/>
    <w:rsid w:val="008067C8"/>
    <w:rsid w:val="008068FE"/>
    <w:rsid w:val="00806A21"/>
    <w:rsid w:val="00806DBA"/>
    <w:rsid w:val="00806EE4"/>
    <w:rsid w:val="00806F48"/>
    <w:rsid w:val="00807041"/>
    <w:rsid w:val="00807774"/>
    <w:rsid w:val="00807B7A"/>
    <w:rsid w:val="00807C5A"/>
    <w:rsid w:val="00807E88"/>
    <w:rsid w:val="00810192"/>
    <w:rsid w:val="00810222"/>
    <w:rsid w:val="008102B2"/>
    <w:rsid w:val="008103FE"/>
    <w:rsid w:val="0081051A"/>
    <w:rsid w:val="00810561"/>
    <w:rsid w:val="008107C4"/>
    <w:rsid w:val="00810942"/>
    <w:rsid w:val="00810D77"/>
    <w:rsid w:val="00810D97"/>
    <w:rsid w:val="00811020"/>
    <w:rsid w:val="008111A1"/>
    <w:rsid w:val="00811506"/>
    <w:rsid w:val="00811995"/>
    <w:rsid w:val="008119ED"/>
    <w:rsid w:val="00811A10"/>
    <w:rsid w:val="00811A74"/>
    <w:rsid w:val="00811B9B"/>
    <w:rsid w:val="00811BAC"/>
    <w:rsid w:val="00811BEC"/>
    <w:rsid w:val="00811C60"/>
    <w:rsid w:val="00811E11"/>
    <w:rsid w:val="00811F78"/>
    <w:rsid w:val="00811F9D"/>
    <w:rsid w:val="0081202F"/>
    <w:rsid w:val="00812096"/>
    <w:rsid w:val="00812476"/>
    <w:rsid w:val="00812539"/>
    <w:rsid w:val="00812695"/>
    <w:rsid w:val="00812AE5"/>
    <w:rsid w:val="00812AE8"/>
    <w:rsid w:val="00812AFE"/>
    <w:rsid w:val="00812B0D"/>
    <w:rsid w:val="00812DA1"/>
    <w:rsid w:val="00812E0F"/>
    <w:rsid w:val="00812E20"/>
    <w:rsid w:val="00812E73"/>
    <w:rsid w:val="008136D7"/>
    <w:rsid w:val="00813852"/>
    <w:rsid w:val="00813B91"/>
    <w:rsid w:val="00813CE9"/>
    <w:rsid w:val="00813F08"/>
    <w:rsid w:val="0081402E"/>
    <w:rsid w:val="008140B2"/>
    <w:rsid w:val="00814196"/>
    <w:rsid w:val="008141F9"/>
    <w:rsid w:val="00814241"/>
    <w:rsid w:val="0081452E"/>
    <w:rsid w:val="00814ADC"/>
    <w:rsid w:val="00814B3D"/>
    <w:rsid w:val="00814C11"/>
    <w:rsid w:val="0081516D"/>
    <w:rsid w:val="00815234"/>
    <w:rsid w:val="0081547C"/>
    <w:rsid w:val="008155D2"/>
    <w:rsid w:val="0081588A"/>
    <w:rsid w:val="00815904"/>
    <w:rsid w:val="008159FA"/>
    <w:rsid w:val="00815B24"/>
    <w:rsid w:val="00815C04"/>
    <w:rsid w:val="00815FC5"/>
    <w:rsid w:val="00816172"/>
    <w:rsid w:val="008164CD"/>
    <w:rsid w:val="008164CE"/>
    <w:rsid w:val="00816604"/>
    <w:rsid w:val="00816879"/>
    <w:rsid w:val="008169D6"/>
    <w:rsid w:val="00816BAF"/>
    <w:rsid w:val="00816C1D"/>
    <w:rsid w:val="0081702E"/>
    <w:rsid w:val="008171E1"/>
    <w:rsid w:val="0081733F"/>
    <w:rsid w:val="008177B7"/>
    <w:rsid w:val="00817823"/>
    <w:rsid w:val="00817968"/>
    <w:rsid w:val="008179F6"/>
    <w:rsid w:val="00817A66"/>
    <w:rsid w:val="00817AEF"/>
    <w:rsid w:val="00817F04"/>
    <w:rsid w:val="008200F3"/>
    <w:rsid w:val="00820170"/>
    <w:rsid w:val="008203EF"/>
    <w:rsid w:val="00820489"/>
    <w:rsid w:val="008206B4"/>
    <w:rsid w:val="00820738"/>
    <w:rsid w:val="008207D9"/>
    <w:rsid w:val="00820A4D"/>
    <w:rsid w:val="00820B0F"/>
    <w:rsid w:val="00820CE5"/>
    <w:rsid w:val="00820DBD"/>
    <w:rsid w:val="00820F2E"/>
    <w:rsid w:val="00820FE7"/>
    <w:rsid w:val="0082100A"/>
    <w:rsid w:val="0082139B"/>
    <w:rsid w:val="008213A8"/>
    <w:rsid w:val="00821547"/>
    <w:rsid w:val="00821630"/>
    <w:rsid w:val="008216B5"/>
    <w:rsid w:val="008218DE"/>
    <w:rsid w:val="00821951"/>
    <w:rsid w:val="00821BDA"/>
    <w:rsid w:val="008220D1"/>
    <w:rsid w:val="008220D2"/>
    <w:rsid w:val="008227D1"/>
    <w:rsid w:val="00822904"/>
    <w:rsid w:val="00822D5D"/>
    <w:rsid w:val="00823069"/>
    <w:rsid w:val="008234D3"/>
    <w:rsid w:val="00823697"/>
    <w:rsid w:val="0082369E"/>
    <w:rsid w:val="008236F9"/>
    <w:rsid w:val="0082371D"/>
    <w:rsid w:val="00823946"/>
    <w:rsid w:val="00823BC2"/>
    <w:rsid w:val="00823CC2"/>
    <w:rsid w:val="00823E1E"/>
    <w:rsid w:val="00823EEE"/>
    <w:rsid w:val="008246AE"/>
    <w:rsid w:val="00824855"/>
    <w:rsid w:val="0082487B"/>
    <w:rsid w:val="00824C0D"/>
    <w:rsid w:val="00824C0E"/>
    <w:rsid w:val="00824D21"/>
    <w:rsid w:val="008250DD"/>
    <w:rsid w:val="00825884"/>
    <w:rsid w:val="008258AE"/>
    <w:rsid w:val="00825E55"/>
    <w:rsid w:val="00825F46"/>
    <w:rsid w:val="00826740"/>
    <w:rsid w:val="008268FB"/>
    <w:rsid w:val="008269A7"/>
    <w:rsid w:val="00827053"/>
    <w:rsid w:val="008274A4"/>
    <w:rsid w:val="008278C4"/>
    <w:rsid w:val="00827B17"/>
    <w:rsid w:val="00827CCD"/>
    <w:rsid w:val="00827D3F"/>
    <w:rsid w:val="00827D91"/>
    <w:rsid w:val="00827FFE"/>
    <w:rsid w:val="00830113"/>
    <w:rsid w:val="00830281"/>
    <w:rsid w:val="00830A3E"/>
    <w:rsid w:val="00830CD5"/>
    <w:rsid w:val="00830F05"/>
    <w:rsid w:val="008316C6"/>
    <w:rsid w:val="00831986"/>
    <w:rsid w:val="00831E12"/>
    <w:rsid w:val="00832242"/>
    <w:rsid w:val="00832A1D"/>
    <w:rsid w:val="00832B6B"/>
    <w:rsid w:val="00832BB1"/>
    <w:rsid w:val="00832EED"/>
    <w:rsid w:val="0083301F"/>
    <w:rsid w:val="00833429"/>
    <w:rsid w:val="008334F2"/>
    <w:rsid w:val="00833552"/>
    <w:rsid w:val="008337BE"/>
    <w:rsid w:val="008337F2"/>
    <w:rsid w:val="00833D99"/>
    <w:rsid w:val="00834164"/>
    <w:rsid w:val="008341B5"/>
    <w:rsid w:val="00834297"/>
    <w:rsid w:val="00834567"/>
    <w:rsid w:val="00834777"/>
    <w:rsid w:val="008347D8"/>
    <w:rsid w:val="0083487A"/>
    <w:rsid w:val="008348B4"/>
    <w:rsid w:val="00834B9C"/>
    <w:rsid w:val="00834F4D"/>
    <w:rsid w:val="00835047"/>
    <w:rsid w:val="00835120"/>
    <w:rsid w:val="008353A4"/>
    <w:rsid w:val="00835DAA"/>
    <w:rsid w:val="008362AE"/>
    <w:rsid w:val="008362E0"/>
    <w:rsid w:val="008364F9"/>
    <w:rsid w:val="0083654C"/>
    <w:rsid w:val="00836B67"/>
    <w:rsid w:val="00836E5F"/>
    <w:rsid w:val="00836EA6"/>
    <w:rsid w:val="00837468"/>
    <w:rsid w:val="0083760F"/>
    <w:rsid w:val="00837882"/>
    <w:rsid w:val="0084032D"/>
    <w:rsid w:val="00840451"/>
    <w:rsid w:val="00840453"/>
    <w:rsid w:val="00840460"/>
    <w:rsid w:val="00840529"/>
    <w:rsid w:val="00840744"/>
    <w:rsid w:val="008407DE"/>
    <w:rsid w:val="00840961"/>
    <w:rsid w:val="00840A48"/>
    <w:rsid w:val="00840D40"/>
    <w:rsid w:val="00840F1A"/>
    <w:rsid w:val="0084115F"/>
    <w:rsid w:val="00841633"/>
    <w:rsid w:val="00841B4F"/>
    <w:rsid w:val="0084218B"/>
    <w:rsid w:val="00842228"/>
    <w:rsid w:val="00842381"/>
    <w:rsid w:val="0084240D"/>
    <w:rsid w:val="0084243B"/>
    <w:rsid w:val="00842499"/>
    <w:rsid w:val="008424AF"/>
    <w:rsid w:val="00842582"/>
    <w:rsid w:val="008425AE"/>
    <w:rsid w:val="0084274A"/>
    <w:rsid w:val="00842D22"/>
    <w:rsid w:val="0084313C"/>
    <w:rsid w:val="00843186"/>
    <w:rsid w:val="008432E2"/>
    <w:rsid w:val="008433AB"/>
    <w:rsid w:val="008433DE"/>
    <w:rsid w:val="00843A8F"/>
    <w:rsid w:val="00843BCD"/>
    <w:rsid w:val="00843E4D"/>
    <w:rsid w:val="00843F24"/>
    <w:rsid w:val="00843FBC"/>
    <w:rsid w:val="00843FD6"/>
    <w:rsid w:val="008440AE"/>
    <w:rsid w:val="0084422B"/>
    <w:rsid w:val="008444AB"/>
    <w:rsid w:val="0084499B"/>
    <w:rsid w:val="008450D4"/>
    <w:rsid w:val="00845119"/>
    <w:rsid w:val="0084550F"/>
    <w:rsid w:val="00845733"/>
    <w:rsid w:val="0084576A"/>
    <w:rsid w:val="00845927"/>
    <w:rsid w:val="00845A5E"/>
    <w:rsid w:val="00845D96"/>
    <w:rsid w:val="00845FC8"/>
    <w:rsid w:val="0084629B"/>
    <w:rsid w:val="008465B5"/>
    <w:rsid w:val="0084679B"/>
    <w:rsid w:val="008467DB"/>
    <w:rsid w:val="00846B0C"/>
    <w:rsid w:val="00846B41"/>
    <w:rsid w:val="00846DAC"/>
    <w:rsid w:val="00846EE6"/>
    <w:rsid w:val="00846EE9"/>
    <w:rsid w:val="0084715F"/>
    <w:rsid w:val="008472C0"/>
    <w:rsid w:val="00847660"/>
    <w:rsid w:val="00847984"/>
    <w:rsid w:val="00847B95"/>
    <w:rsid w:val="00847CA7"/>
    <w:rsid w:val="00850A21"/>
    <w:rsid w:val="00850BAD"/>
    <w:rsid w:val="00850DD7"/>
    <w:rsid w:val="00850F42"/>
    <w:rsid w:val="00851047"/>
    <w:rsid w:val="008511FD"/>
    <w:rsid w:val="00851274"/>
    <w:rsid w:val="0085141A"/>
    <w:rsid w:val="0085154D"/>
    <w:rsid w:val="0085154E"/>
    <w:rsid w:val="00851697"/>
    <w:rsid w:val="008516EA"/>
    <w:rsid w:val="00851BC6"/>
    <w:rsid w:val="00851E09"/>
    <w:rsid w:val="008524AE"/>
    <w:rsid w:val="008524E0"/>
    <w:rsid w:val="0085264E"/>
    <w:rsid w:val="00852A0B"/>
    <w:rsid w:val="00852AEC"/>
    <w:rsid w:val="00853052"/>
    <w:rsid w:val="008531F2"/>
    <w:rsid w:val="00853296"/>
    <w:rsid w:val="008532F6"/>
    <w:rsid w:val="008535FA"/>
    <w:rsid w:val="0085423F"/>
    <w:rsid w:val="008544D1"/>
    <w:rsid w:val="008547E1"/>
    <w:rsid w:val="00854801"/>
    <w:rsid w:val="00854C5A"/>
    <w:rsid w:val="00854E82"/>
    <w:rsid w:val="00855173"/>
    <w:rsid w:val="0085537D"/>
    <w:rsid w:val="008556D7"/>
    <w:rsid w:val="00855D8C"/>
    <w:rsid w:val="00855FFA"/>
    <w:rsid w:val="00856065"/>
    <w:rsid w:val="008562AE"/>
    <w:rsid w:val="0085635D"/>
    <w:rsid w:val="00856362"/>
    <w:rsid w:val="00856365"/>
    <w:rsid w:val="00856374"/>
    <w:rsid w:val="008563C8"/>
    <w:rsid w:val="00856427"/>
    <w:rsid w:val="008564D7"/>
    <w:rsid w:val="008564DF"/>
    <w:rsid w:val="00856897"/>
    <w:rsid w:val="00856B0C"/>
    <w:rsid w:val="00856D06"/>
    <w:rsid w:val="00856DC8"/>
    <w:rsid w:val="0085744F"/>
    <w:rsid w:val="00857573"/>
    <w:rsid w:val="00857574"/>
    <w:rsid w:val="00857964"/>
    <w:rsid w:val="008579E0"/>
    <w:rsid w:val="008579E7"/>
    <w:rsid w:val="00857A66"/>
    <w:rsid w:val="00857B07"/>
    <w:rsid w:val="00857C66"/>
    <w:rsid w:val="00857D32"/>
    <w:rsid w:val="00857FB3"/>
    <w:rsid w:val="0086012D"/>
    <w:rsid w:val="00860153"/>
    <w:rsid w:val="008601F4"/>
    <w:rsid w:val="00860215"/>
    <w:rsid w:val="00860446"/>
    <w:rsid w:val="00860645"/>
    <w:rsid w:val="00860AE4"/>
    <w:rsid w:val="00860B69"/>
    <w:rsid w:val="008610AE"/>
    <w:rsid w:val="0086164B"/>
    <w:rsid w:val="008616B7"/>
    <w:rsid w:val="008616F5"/>
    <w:rsid w:val="008617C1"/>
    <w:rsid w:val="008619AB"/>
    <w:rsid w:val="008619F1"/>
    <w:rsid w:val="00861A78"/>
    <w:rsid w:val="00861CC8"/>
    <w:rsid w:val="00861E47"/>
    <w:rsid w:val="00861EA7"/>
    <w:rsid w:val="00862024"/>
    <w:rsid w:val="00862028"/>
    <w:rsid w:val="00862523"/>
    <w:rsid w:val="0086258B"/>
    <w:rsid w:val="008628A1"/>
    <w:rsid w:val="00862B6E"/>
    <w:rsid w:val="00862D63"/>
    <w:rsid w:val="00863035"/>
    <w:rsid w:val="0086306E"/>
    <w:rsid w:val="00863074"/>
    <w:rsid w:val="0086323B"/>
    <w:rsid w:val="008632A5"/>
    <w:rsid w:val="00863350"/>
    <w:rsid w:val="00863447"/>
    <w:rsid w:val="00863797"/>
    <w:rsid w:val="008639C6"/>
    <w:rsid w:val="00863A1C"/>
    <w:rsid w:val="00863A5A"/>
    <w:rsid w:val="00863ABE"/>
    <w:rsid w:val="00863B15"/>
    <w:rsid w:val="00863B66"/>
    <w:rsid w:val="00863DA3"/>
    <w:rsid w:val="00863F8B"/>
    <w:rsid w:val="008641A7"/>
    <w:rsid w:val="008645E4"/>
    <w:rsid w:val="00864684"/>
    <w:rsid w:val="00864760"/>
    <w:rsid w:val="008647C6"/>
    <w:rsid w:val="008647FE"/>
    <w:rsid w:val="00864811"/>
    <w:rsid w:val="00864ACE"/>
    <w:rsid w:val="00864B7A"/>
    <w:rsid w:val="008652B9"/>
    <w:rsid w:val="0086530E"/>
    <w:rsid w:val="0086577F"/>
    <w:rsid w:val="008657C3"/>
    <w:rsid w:val="00865AEA"/>
    <w:rsid w:val="00865EC7"/>
    <w:rsid w:val="00865EDA"/>
    <w:rsid w:val="00865EED"/>
    <w:rsid w:val="008661EE"/>
    <w:rsid w:val="00866281"/>
    <w:rsid w:val="0086642F"/>
    <w:rsid w:val="00866447"/>
    <w:rsid w:val="008664D2"/>
    <w:rsid w:val="008664E2"/>
    <w:rsid w:val="00866509"/>
    <w:rsid w:val="0086658C"/>
    <w:rsid w:val="008668A9"/>
    <w:rsid w:val="00866A01"/>
    <w:rsid w:val="0086710D"/>
    <w:rsid w:val="00867218"/>
    <w:rsid w:val="0086746A"/>
    <w:rsid w:val="0086750E"/>
    <w:rsid w:val="008675C3"/>
    <w:rsid w:val="00867646"/>
    <w:rsid w:val="00867A9C"/>
    <w:rsid w:val="00867B7B"/>
    <w:rsid w:val="00867D33"/>
    <w:rsid w:val="00867EB6"/>
    <w:rsid w:val="00867F1F"/>
    <w:rsid w:val="00867FD9"/>
    <w:rsid w:val="008702E2"/>
    <w:rsid w:val="00870415"/>
    <w:rsid w:val="008704B1"/>
    <w:rsid w:val="00870559"/>
    <w:rsid w:val="00870661"/>
    <w:rsid w:val="008706DA"/>
    <w:rsid w:val="008706E4"/>
    <w:rsid w:val="00870BC4"/>
    <w:rsid w:val="0087117E"/>
    <w:rsid w:val="008711E7"/>
    <w:rsid w:val="00871233"/>
    <w:rsid w:val="0087166C"/>
    <w:rsid w:val="008717B7"/>
    <w:rsid w:val="0087193C"/>
    <w:rsid w:val="00871B54"/>
    <w:rsid w:val="00872030"/>
    <w:rsid w:val="00872035"/>
    <w:rsid w:val="00872167"/>
    <w:rsid w:val="00872296"/>
    <w:rsid w:val="00872694"/>
    <w:rsid w:val="008726AD"/>
    <w:rsid w:val="00872A3D"/>
    <w:rsid w:val="00872A56"/>
    <w:rsid w:val="00872DE5"/>
    <w:rsid w:val="00872F41"/>
    <w:rsid w:val="00873087"/>
    <w:rsid w:val="008731DE"/>
    <w:rsid w:val="008732F0"/>
    <w:rsid w:val="00873B34"/>
    <w:rsid w:val="00873D56"/>
    <w:rsid w:val="00874076"/>
    <w:rsid w:val="008743EC"/>
    <w:rsid w:val="0087442E"/>
    <w:rsid w:val="00874574"/>
    <w:rsid w:val="008749C3"/>
    <w:rsid w:val="00874A74"/>
    <w:rsid w:val="00874D43"/>
    <w:rsid w:val="00875026"/>
    <w:rsid w:val="008751F6"/>
    <w:rsid w:val="00875336"/>
    <w:rsid w:val="008754FE"/>
    <w:rsid w:val="0087558B"/>
    <w:rsid w:val="008755E4"/>
    <w:rsid w:val="00875682"/>
    <w:rsid w:val="00875CD7"/>
    <w:rsid w:val="00875E99"/>
    <w:rsid w:val="0087689A"/>
    <w:rsid w:val="008769A8"/>
    <w:rsid w:val="00876AFE"/>
    <w:rsid w:val="00877330"/>
    <w:rsid w:val="0087761D"/>
    <w:rsid w:val="008776D5"/>
    <w:rsid w:val="00877739"/>
    <w:rsid w:val="008777FF"/>
    <w:rsid w:val="00877AE5"/>
    <w:rsid w:val="00877DFD"/>
    <w:rsid w:val="0088019F"/>
    <w:rsid w:val="00880311"/>
    <w:rsid w:val="0088034E"/>
    <w:rsid w:val="00880360"/>
    <w:rsid w:val="0088037E"/>
    <w:rsid w:val="008803AD"/>
    <w:rsid w:val="008804DF"/>
    <w:rsid w:val="00880617"/>
    <w:rsid w:val="008806B2"/>
    <w:rsid w:val="00880872"/>
    <w:rsid w:val="00880B4A"/>
    <w:rsid w:val="00880B64"/>
    <w:rsid w:val="00880BB9"/>
    <w:rsid w:val="00880DE8"/>
    <w:rsid w:val="00880EB1"/>
    <w:rsid w:val="00880FEF"/>
    <w:rsid w:val="00881056"/>
    <w:rsid w:val="0088107D"/>
    <w:rsid w:val="008810D1"/>
    <w:rsid w:val="008811A0"/>
    <w:rsid w:val="008816F4"/>
    <w:rsid w:val="00881814"/>
    <w:rsid w:val="00881993"/>
    <w:rsid w:val="008820B2"/>
    <w:rsid w:val="0088224F"/>
    <w:rsid w:val="008826BE"/>
    <w:rsid w:val="00882703"/>
    <w:rsid w:val="0088298E"/>
    <w:rsid w:val="00882AEC"/>
    <w:rsid w:val="00882B94"/>
    <w:rsid w:val="00882BE0"/>
    <w:rsid w:val="00882C37"/>
    <w:rsid w:val="00882CB5"/>
    <w:rsid w:val="00882CCD"/>
    <w:rsid w:val="00882F15"/>
    <w:rsid w:val="00882FFA"/>
    <w:rsid w:val="008832AA"/>
    <w:rsid w:val="00883532"/>
    <w:rsid w:val="00883592"/>
    <w:rsid w:val="00883EAA"/>
    <w:rsid w:val="00883ECF"/>
    <w:rsid w:val="00883FE5"/>
    <w:rsid w:val="00884261"/>
    <w:rsid w:val="008845A2"/>
    <w:rsid w:val="008846BC"/>
    <w:rsid w:val="00884740"/>
    <w:rsid w:val="008847A3"/>
    <w:rsid w:val="0088484A"/>
    <w:rsid w:val="00884901"/>
    <w:rsid w:val="00884C0F"/>
    <w:rsid w:val="00884DA8"/>
    <w:rsid w:val="00885294"/>
    <w:rsid w:val="00885355"/>
    <w:rsid w:val="00885509"/>
    <w:rsid w:val="008857FE"/>
    <w:rsid w:val="00885865"/>
    <w:rsid w:val="0088588B"/>
    <w:rsid w:val="00885AF3"/>
    <w:rsid w:val="00886128"/>
    <w:rsid w:val="00886457"/>
    <w:rsid w:val="0088681C"/>
    <w:rsid w:val="00886ADA"/>
    <w:rsid w:val="00886DDF"/>
    <w:rsid w:val="00886DF4"/>
    <w:rsid w:val="00886E53"/>
    <w:rsid w:val="008876FE"/>
    <w:rsid w:val="00887745"/>
    <w:rsid w:val="0088776A"/>
    <w:rsid w:val="008879EE"/>
    <w:rsid w:val="00887AA1"/>
    <w:rsid w:val="00887F61"/>
    <w:rsid w:val="0089012B"/>
    <w:rsid w:val="00890151"/>
    <w:rsid w:val="0089015E"/>
    <w:rsid w:val="0089017E"/>
    <w:rsid w:val="008902AA"/>
    <w:rsid w:val="008902F5"/>
    <w:rsid w:val="00890354"/>
    <w:rsid w:val="008904CF"/>
    <w:rsid w:val="008905E6"/>
    <w:rsid w:val="0089068D"/>
    <w:rsid w:val="00890743"/>
    <w:rsid w:val="00890916"/>
    <w:rsid w:val="00890A2B"/>
    <w:rsid w:val="00890E24"/>
    <w:rsid w:val="008910D1"/>
    <w:rsid w:val="00891191"/>
    <w:rsid w:val="008913B3"/>
    <w:rsid w:val="008913D8"/>
    <w:rsid w:val="00891685"/>
    <w:rsid w:val="00891739"/>
    <w:rsid w:val="00891993"/>
    <w:rsid w:val="00891C57"/>
    <w:rsid w:val="008921A9"/>
    <w:rsid w:val="00892317"/>
    <w:rsid w:val="00892404"/>
    <w:rsid w:val="00892612"/>
    <w:rsid w:val="00892804"/>
    <w:rsid w:val="0089293D"/>
    <w:rsid w:val="00892ADC"/>
    <w:rsid w:val="00892BC1"/>
    <w:rsid w:val="00892CF6"/>
    <w:rsid w:val="00892D95"/>
    <w:rsid w:val="00892E7A"/>
    <w:rsid w:val="00892FCC"/>
    <w:rsid w:val="00893184"/>
    <w:rsid w:val="008931BC"/>
    <w:rsid w:val="00893203"/>
    <w:rsid w:val="008932B3"/>
    <w:rsid w:val="00893486"/>
    <w:rsid w:val="008935C1"/>
    <w:rsid w:val="00893BEF"/>
    <w:rsid w:val="00893CF4"/>
    <w:rsid w:val="00893D37"/>
    <w:rsid w:val="00893DAC"/>
    <w:rsid w:val="00893F5D"/>
    <w:rsid w:val="008940ED"/>
    <w:rsid w:val="00894254"/>
    <w:rsid w:val="008942B6"/>
    <w:rsid w:val="008943B5"/>
    <w:rsid w:val="0089449D"/>
    <w:rsid w:val="00894B40"/>
    <w:rsid w:val="00894BEB"/>
    <w:rsid w:val="00895362"/>
    <w:rsid w:val="0089546A"/>
    <w:rsid w:val="00895771"/>
    <w:rsid w:val="0089595F"/>
    <w:rsid w:val="00895B7B"/>
    <w:rsid w:val="00895D2D"/>
    <w:rsid w:val="008960B8"/>
    <w:rsid w:val="0089629C"/>
    <w:rsid w:val="008963FC"/>
    <w:rsid w:val="008965DB"/>
    <w:rsid w:val="008966A7"/>
    <w:rsid w:val="008966B6"/>
    <w:rsid w:val="00896759"/>
    <w:rsid w:val="00896A09"/>
    <w:rsid w:val="00896EC0"/>
    <w:rsid w:val="0089711B"/>
    <w:rsid w:val="00897221"/>
    <w:rsid w:val="00897B33"/>
    <w:rsid w:val="00897D61"/>
    <w:rsid w:val="00897D77"/>
    <w:rsid w:val="008A01DA"/>
    <w:rsid w:val="008A01E6"/>
    <w:rsid w:val="008A0277"/>
    <w:rsid w:val="008A0471"/>
    <w:rsid w:val="008A0579"/>
    <w:rsid w:val="008A0744"/>
    <w:rsid w:val="008A07A2"/>
    <w:rsid w:val="008A0999"/>
    <w:rsid w:val="008A0AD0"/>
    <w:rsid w:val="008A0DC5"/>
    <w:rsid w:val="008A0E0E"/>
    <w:rsid w:val="008A111E"/>
    <w:rsid w:val="008A14B7"/>
    <w:rsid w:val="008A16BD"/>
    <w:rsid w:val="008A16C7"/>
    <w:rsid w:val="008A16CF"/>
    <w:rsid w:val="008A1F4C"/>
    <w:rsid w:val="008A1F6B"/>
    <w:rsid w:val="008A222A"/>
    <w:rsid w:val="008A2540"/>
    <w:rsid w:val="008A27BD"/>
    <w:rsid w:val="008A2A43"/>
    <w:rsid w:val="008A3133"/>
    <w:rsid w:val="008A3387"/>
    <w:rsid w:val="008A3389"/>
    <w:rsid w:val="008A342E"/>
    <w:rsid w:val="008A366C"/>
    <w:rsid w:val="008A36EF"/>
    <w:rsid w:val="008A38D0"/>
    <w:rsid w:val="008A3934"/>
    <w:rsid w:val="008A3E76"/>
    <w:rsid w:val="008A3F42"/>
    <w:rsid w:val="008A3F5E"/>
    <w:rsid w:val="008A3FF3"/>
    <w:rsid w:val="008A4248"/>
    <w:rsid w:val="008A4428"/>
    <w:rsid w:val="008A4548"/>
    <w:rsid w:val="008A4781"/>
    <w:rsid w:val="008A4966"/>
    <w:rsid w:val="008A4A6F"/>
    <w:rsid w:val="008A4C91"/>
    <w:rsid w:val="008A4D5C"/>
    <w:rsid w:val="008A5071"/>
    <w:rsid w:val="008A56FF"/>
    <w:rsid w:val="008A572C"/>
    <w:rsid w:val="008A578E"/>
    <w:rsid w:val="008A58A2"/>
    <w:rsid w:val="008A5EAA"/>
    <w:rsid w:val="008A5EDD"/>
    <w:rsid w:val="008A6146"/>
    <w:rsid w:val="008A61F4"/>
    <w:rsid w:val="008A622B"/>
    <w:rsid w:val="008A645D"/>
    <w:rsid w:val="008A65A3"/>
    <w:rsid w:val="008A6740"/>
    <w:rsid w:val="008A6E9B"/>
    <w:rsid w:val="008A7503"/>
    <w:rsid w:val="008A788B"/>
    <w:rsid w:val="008A7A0B"/>
    <w:rsid w:val="008A7AA5"/>
    <w:rsid w:val="008A7E2F"/>
    <w:rsid w:val="008B016F"/>
    <w:rsid w:val="008B0356"/>
    <w:rsid w:val="008B03B6"/>
    <w:rsid w:val="008B0AD3"/>
    <w:rsid w:val="008B0B39"/>
    <w:rsid w:val="008B145F"/>
    <w:rsid w:val="008B16CC"/>
    <w:rsid w:val="008B1C52"/>
    <w:rsid w:val="008B1C7C"/>
    <w:rsid w:val="008B1E05"/>
    <w:rsid w:val="008B1E14"/>
    <w:rsid w:val="008B1FD8"/>
    <w:rsid w:val="008B2178"/>
    <w:rsid w:val="008B2282"/>
    <w:rsid w:val="008B22CA"/>
    <w:rsid w:val="008B2C98"/>
    <w:rsid w:val="008B30AE"/>
    <w:rsid w:val="008B3208"/>
    <w:rsid w:val="008B3516"/>
    <w:rsid w:val="008B3785"/>
    <w:rsid w:val="008B3CF4"/>
    <w:rsid w:val="008B3D36"/>
    <w:rsid w:val="008B4024"/>
    <w:rsid w:val="008B40A5"/>
    <w:rsid w:val="008B4175"/>
    <w:rsid w:val="008B4811"/>
    <w:rsid w:val="008B48B4"/>
    <w:rsid w:val="008B4AF2"/>
    <w:rsid w:val="008B4C8F"/>
    <w:rsid w:val="008B4DB1"/>
    <w:rsid w:val="008B511A"/>
    <w:rsid w:val="008B51CC"/>
    <w:rsid w:val="008B563D"/>
    <w:rsid w:val="008B5C92"/>
    <w:rsid w:val="008B5D79"/>
    <w:rsid w:val="008B5D9F"/>
    <w:rsid w:val="008B624A"/>
    <w:rsid w:val="008B64FB"/>
    <w:rsid w:val="008B6603"/>
    <w:rsid w:val="008B689E"/>
    <w:rsid w:val="008B6A8F"/>
    <w:rsid w:val="008B6BA1"/>
    <w:rsid w:val="008B7370"/>
    <w:rsid w:val="008B7414"/>
    <w:rsid w:val="008B763F"/>
    <w:rsid w:val="008B776D"/>
    <w:rsid w:val="008B77AD"/>
    <w:rsid w:val="008B7920"/>
    <w:rsid w:val="008B793A"/>
    <w:rsid w:val="008B7A7B"/>
    <w:rsid w:val="008B7E80"/>
    <w:rsid w:val="008C0200"/>
    <w:rsid w:val="008C025D"/>
    <w:rsid w:val="008C02D9"/>
    <w:rsid w:val="008C03C9"/>
    <w:rsid w:val="008C0783"/>
    <w:rsid w:val="008C113B"/>
    <w:rsid w:val="008C116D"/>
    <w:rsid w:val="008C183C"/>
    <w:rsid w:val="008C192F"/>
    <w:rsid w:val="008C1FC3"/>
    <w:rsid w:val="008C1FD8"/>
    <w:rsid w:val="008C211A"/>
    <w:rsid w:val="008C23D3"/>
    <w:rsid w:val="008C243C"/>
    <w:rsid w:val="008C245B"/>
    <w:rsid w:val="008C27F5"/>
    <w:rsid w:val="008C2847"/>
    <w:rsid w:val="008C2AF2"/>
    <w:rsid w:val="008C2D50"/>
    <w:rsid w:val="008C2D72"/>
    <w:rsid w:val="008C2D99"/>
    <w:rsid w:val="008C3461"/>
    <w:rsid w:val="008C364F"/>
    <w:rsid w:val="008C3659"/>
    <w:rsid w:val="008C3C56"/>
    <w:rsid w:val="008C3CB3"/>
    <w:rsid w:val="008C3CE9"/>
    <w:rsid w:val="008C409D"/>
    <w:rsid w:val="008C4118"/>
    <w:rsid w:val="008C42DD"/>
    <w:rsid w:val="008C44C5"/>
    <w:rsid w:val="008C4523"/>
    <w:rsid w:val="008C45FE"/>
    <w:rsid w:val="008C46B3"/>
    <w:rsid w:val="008C4BF7"/>
    <w:rsid w:val="008C4D7D"/>
    <w:rsid w:val="008C552A"/>
    <w:rsid w:val="008C57AD"/>
    <w:rsid w:val="008C5A37"/>
    <w:rsid w:val="008C5A7F"/>
    <w:rsid w:val="008C5B7E"/>
    <w:rsid w:val="008C60C7"/>
    <w:rsid w:val="008C615D"/>
    <w:rsid w:val="008C6442"/>
    <w:rsid w:val="008C6633"/>
    <w:rsid w:val="008C673C"/>
    <w:rsid w:val="008C6880"/>
    <w:rsid w:val="008C68E3"/>
    <w:rsid w:val="008C6B29"/>
    <w:rsid w:val="008C6BC2"/>
    <w:rsid w:val="008C6C75"/>
    <w:rsid w:val="008C6ECA"/>
    <w:rsid w:val="008C700F"/>
    <w:rsid w:val="008C7338"/>
    <w:rsid w:val="008C73A7"/>
    <w:rsid w:val="008C7408"/>
    <w:rsid w:val="008C752C"/>
    <w:rsid w:val="008C76B1"/>
    <w:rsid w:val="008C789F"/>
    <w:rsid w:val="008C7911"/>
    <w:rsid w:val="008C7AA7"/>
    <w:rsid w:val="008C7FFE"/>
    <w:rsid w:val="008D02B5"/>
    <w:rsid w:val="008D0542"/>
    <w:rsid w:val="008D0753"/>
    <w:rsid w:val="008D0BE9"/>
    <w:rsid w:val="008D1043"/>
    <w:rsid w:val="008D1498"/>
    <w:rsid w:val="008D163A"/>
    <w:rsid w:val="008D17B3"/>
    <w:rsid w:val="008D1A13"/>
    <w:rsid w:val="008D1A3E"/>
    <w:rsid w:val="008D1B11"/>
    <w:rsid w:val="008D1CD9"/>
    <w:rsid w:val="008D1D9C"/>
    <w:rsid w:val="008D1EEF"/>
    <w:rsid w:val="008D1F1C"/>
    <w:rsid w:val="008D2087"/>
    <w:rsid w:val="008D215D"/>
    <w:rsid w:val="008D24B3"/>
    <w:rsid w:val="008D25A9"/>
    <w:rsid w:val="008D25C1"/>
    <w:rsid w:val="008D2A55"/>
    <w:rsid w:val="008D2D55"/>
    <w:rsid w:val="008D2D70"/>
    <w:rsid w:val="008D2D7E"/>
    <w:rsid w:val="008D2EC3"/>
    <w:rsid w:val="008D3221"/>
    <w:rsid w:val="008D32A6"/>
    <w:rsid w:val="008D3550"/>
    <w:rsid w:val="008D35D3"/>
    <w:rsid w:val="008D35EB"/>
    <w:rsid w:val="008D378E"/>
    <w:rsid w:val="008D37AC"/>
    <w:rsid w:val="008D3804"/>
    <w:rsid w:val="008D3843"/>
    <w:rsid w:val="008D3898"/>
    <w:rsid w:val="008D3B67"/>
    <w:rsid w:val="008D3BA1"/>
    <w:rsid w:val="008D3FAF"/>
    <w:rsid w:val="008D405F"/>
    <w:rsid w:val="008D40F3"/>
    <w:rsid w:val="008D4251"/>
    <w:rsid w:val="008D4560"/>
    <w:rsid w:val="008D45C5"/>
    <w:rsid w:val="008D468D"/>
    <w:rsid w:val="008D4D7F"/>
    <w:rsid w:val="008D5C06"/>
    <w:rsid w:val="008D5E32"/>
    <w:rsid w:val="008D5F36"/>
    <w:rsid w:val="008D6022"/>
    <w:rsid w:val="008D610E"/>
    <w:rsid w:val="008D613D"/>
    <w:rsid w:val="008D6815"/>
    <w:rsid w:val="008D6A33"/>
    <w:rsid w:val="008D6C2E"/>
    <w:rsid w:val="008D6EC0"/>
    <w:rsid w:val="008D708E"/>
    <w:rsid w:val="008D77F2"/>
    <w:rsid w:val="008D7E66"/>
    <w:rsid w:val="008D7EBC"/>
    <w:rsid w:val="008D7ECF"/>
    <w:rsid w:val="008D7F6C"/>
    <w:rsid w:val="008D7F7C"/>
    <w:rsid w:val="008D7F93"/>
    <w:rsid w:val="008E0023"/>
    <w:rsid w:val="008E02B6"/>
    <w:rsid w:val="008E04D7"/>
    <w:rsid w:val="008E05C3"/>
    <w:rsid w:val="008E06BA"/>
    <w:rsid w:val="008E0770"/>
    <w:rsid w:val="008E0A0A"/>
    <w:rsid w:val="008E0B8F"/>
    <w:rsid w:val="008E0C54"/>
    <w:rsid w:val="008E0C64"/>
    <w:rsid w:val="008E0F81"/>
    <w:rsid w:val="008E161F"/>
    <w:rsid w:val="008E1A74"/>
    <w:rsid w:val="008E20FC"/>
    <w:rsid w:val="008E2243"/>
    <w:rsid w:val="008E2266"/>
    <w:rsid w:val="008E2496"/>
    <w:rsid w:val="008E27BD"/>
    <w:rsid w:val="008E29E7"/>
    <w:rsid w:val="008E2AC5"/>
    <w:rsid w:val="008E3015"/>
    <w:rsid w:val="008E3017"/>
    <w:rsid w:val="008E3092"/>
    <w:rsid w:val="008E31FB"/>
    <w:rsid w:val="008E34D2"/>
    <w:rsid w:val="008E358C"/>
    <w:rsid w:val="008E35DD"/>
    <w:rsid w:val="008E36FB"/>
    <w:rsid w:val="008E3787"/>
    <w:rsid w:val="008E3808"/>
    <w:rsid w:val="008E3809"/>
    <w:rsid w:val="008E3864"/>
    <w:rsid w:val="008E394C"/>
    <w:rsid w:val="008E3A9E"/>
    <w:rsid w:val="008E3EB4"/>
    <w:rsid w:val="008E4152"/>
    <w:rsid w:val="008E4167"/>
    <w:rsid w:val="008E42C0"/>
    <w:rsid w:val="008E438A"/>
    <w:rsid w:val="008E4965"/>
    <w:rsid w:val="008E4D2D"/>
    <w:rsid w:val="008E500E"/>
    <w:rsid w:val="008E540C"/>
    <w:rsid w:val="008E54C2"/>
    <w:rsid w:val="008E590A"/>
    <w:rsid w:val="008E596A"/>
    <w:rsid w:val="008E5A66"/>
    <w:rsid w:val="008E5CE0"/>
    <w:rsid w:val="008E607E"/>
    <w:rsid w:val="008E60F9"/>
    <w:rsid w:val="008E6356"/>
    <w:rsid w:val="008E6736"/>
    <w:rsid w:val="008E68E9"/>
    <w:rsid w:val="008E6C77"/>
    <w:rsid w:val="008E6F3F"/>
    <w:rsid w:val="008E75B3"/>
    <w:rsid w:val="008E76CD"/>
    <w:rsid w:val="008E7E13"/>
    <w:rsid w:val="008E7E20"/>
    <w:rsid w:val="008F0017"/>
    <w:rsid w:val="008F016E"/>
    <w:rsid w:val="008F032F"/>
    <w:rsid w:val="008F0631"/>
    <w:rsid w:val="008F06E8"/>
    <w:rsid w:val="008F08FB"/>
    <w:rsid w:val="008F09B7"/>
    <w:rsid w:val="008F0B96"/>
    <w:rsid w:val="008F0DD6"/>
    <w:rsid w:val="008F10DE"/>
    <w:rsid w:val="008F1150"/>
    <w:rsid w:val="008F1382"/>
    <w:rsid w:val="008F15AF"/>
    <w:rsid w:val="008F1AC4"/>
    <w:rsid w:val="008F1BA2"/>
    <w:rsid w:val="008F1BBB"/>
    <w:rsid w:val="008F1CAA"/>
    <w:rsid w:val="008F1D25"/>
    <w:rsid w:val="008F1DA8"/>
    <w:rsid w:val="008F2019"/>
    <w:rsid w:val="008F2C5D"/>
    <w:rsid w:val="008F2C86"/>
    <w:rsid w:val="008F2D62"/>
    <w:rsid w:val="008F2E01"/>
    <w:rsid w:val="008F2E2C"/>
    <w:rsid w:val="008F2EAF"/>
    <w:rsid w:val="008F317B"/>
    <w:rsid w:val="008F3204"/>
    <w:rsid w:val="008F34E0"/>
    <w:rsid w:val="008F37D9"/>
    <w:rsid w:val="008F38F2"/>
    <w:rsid w:val="008F3A5D"/>
    <w:rsid w:val="008F3A91"/>
    <w:rsid w:val="008F3DF6"/>
    <w:rsid w:val="008F3F8A"/>
    <w:rsid w:val="008F4092"/>
    <w:rsid w:val="008F420D"/>
    <w:rsid w:val="008F4348"/>
    <w:rsid w:val="008F465F"/>
    <w:rsid w:val="008F46A7"/>
    <w:rsid w:val="008F47CC"/>
    <w:rsid w:val="008F4B51"/>
    <w:rsid w:val="008F4BB8"/>
    <w:rsid w:val="008F4CDE"/>
    <w:rsid w:val="008F4EAF"/>
    <w:rsid w:val="008F54E1"/>
    <w:rsid w:val="008F5569"/>
    <w:rsid w:val="008F556E"/>
    <w:rsid w:val="008F5858"/>
    <w:rsid w:val="008F5B0B"/>
    <w:rsid w:val="008F5B58"/>
    <w:rsid w:val="008F5BCA"/>
    <w:rsid w:val="008F5CAA"/>
    <w:rsid w:val="008F5CC9"/>
    <w:rsid w:val="008F636C"/>
    <w:rsid w:val="008F6B4E"/>
    <w:rsid w:val="008F6E35"/>
    <w:rsid w:val="008F6E48"/>
    <w:rsid w:val="008F77F4"/>
    <w:rsid w:val="008F7866"/>
    <w:rsid w:val="008F787E"/>
    <w:rsid w:val="008F78F9"/>
    <w:rsid w:val="008F7977"/>
    <w:rsid w:val="008F7E64"/>
    <w:rsid w:val="00900491"/>
    <w:rsid w:val="009004A4"/>
    <w:rsid w:val="0090058F"/>
    <w:rsid w:val="009005EB"/>
    <w:rsid w:val="009007DD"/>
    <w:rsid w:val="00900ACB"/>
    <w:rsid w:val="00900AD9"/>
    <w:rsid w:val="00900C0F"/>
    <w:rsid w:val="00901032"/>
    <w:rsid w:val="009010AB"/>
    <w:rsid w:val="009010BE"/>
    <w:rsid w:val="0090119A"/>
    <w:rsid w:val="00901619"/>
    <w:rsid w:val="00901668"/>
    <w:rsid w:val="009016E4"/>
    <w:rsid w:val="0090171A"/>
    <w:rsid w:val="00901B07"/>
    <w:rsid w:val="00901BAA"/>
    <w:rsid w:val="00901C11"/>
    <w:rsid w:val="00901CB3"/>
    <w:rsid w:val="00901D55"/>
    <w:rsid w:val="00901E3D"/>
    <w:rsid w:val="00902076"/>
    <w:rsid w:val="009021DF"/>
    <w:rsid w:val="009022A5"/>
    <w:rsid w:val="009022AB"/>
    <w:rsid w:val="00902508"/>
    <w:rsid w:val="0090268C"/>
    <w:rsid w:val="009027AA"/>
    <w:rsid w:val="0090283A"/>
    <w:rsid w:val="00902843"/>
    <w:rsid w:val="00902B8C"/>
    <w:rsid w:val="00902D03"/>
    <w:rsid w:val="00902EE2"/>
    <w:rsid w:val="00902FD9"/>
    <w:rsid w:val="0090304E"/>
    <w:rsid w:val="00903080"/>
    <w:rsid w:val="009034AF"/>
    <w:rsid w:val="009034F6"/>
    <w:rsid w:val="009035A8"/>
    <w:rsid w:val="0090368D"/>
    <w:rsid w:val="00903764"/>
    <w:rsid w:val="00903807"/>
    <w:rsid w:val="00903849"/>
    <w:rsid w:val="00903B65"/>
    <w:rsid w:val="0090415F"/>
    <w:rsid w:val="00904248"/>
    <w:rsid w:val="00904312"/>
    <w:rsid w:val="00904333"/>
    <w:rsid w:val="00904633"/>
    <w:rsid w:val="00904654"/>
    <w:rsid w:val="009049ED"/>
    <w:rsid w:val="00904F67"/>
    <w:rsid w:val="00904F69"/>
    <w:rsid w:val="0090547C"/>
    <w:rsid w:val="00905523"/>
    <w:rsid w:val="00905547"/>
    <w:rsid w:val="009057D0"/>
    <w:rsid w:val="009057E6"/>
    <w:rsid w:val="009059C6"/>
    <w:rsid w:val="00905AA4"/>
    <w:rsid w:val="00905D14"/>
    <w:rsid w:val="00905EB7"/>
    <w:rsid w:val="00905F67"/>
    <w:rsid w:val="009060DC"/>
    <w:rsid w:val="009060F7"/>
    <w:rsid w:val="00906248"/>
    <w:rsid w:val="00906284"/>
    <w:rsid w:val="009065DB"/>
    <w:rsid w:val="009067C0"/>
    <w:rsid w:val="009069EF"/>
    <w:rsid w:val="00906A7F"/>
    <w:rsid w:val="00906CAB"/>
    <w:rsid w:val="00906D97"/>
    <w:rsid w:val="00906E66"/>
    <w:rsid w:val="00906E99"/>
    <w:rsid w:val="00907417"/>
    <w:rsid w:val="009077BC"/>
    <w:rsid w:val="009079D2"/>
    <w:rsid w:val="00907E11"/>
    <w:rsid w:val="00907EFB"/>
    <w:rsid w:val="00907FA1"/>
    <w:rsid w:val="00910177"/>
    <w:rsid w:val="0091040E"/>
    <w:rsid w:val="0091050E"/>
    <w:rsid w:val="009108DA"/>
    <w:rsid w:val="0091098A"/>
    <w:rsid w:val="00910B33"/>
    <w:rsid w:val="00910B77"/>
    <w:rsid w:val="00910BB9"/>
    <w:rsid w:val="00910F32"/>
    <w:rsid w:val="0091141C"/>
    <w:rsid w:val="00911502"/>
    <w:rsid w:val="0091175F"/>
    <w:rsid w:val="0091177F"/>
    <w:rsid w:val="009117F3"/>
    <w:rsid w:val="0091181A"/>
    <w:rsid w:val="00911D85"/>
    <w:rsid w:val="00911F33"/>
    <w:rsid w:val="00912800"/>
    <w:rsid w:val="00912AE4"/>
    <w:rsid w:val="00912D1E"/>
    <w:rsid w:val="00912D30"/>
    <w:rsid w:val="00912E6C"/>
    <w:rsid w:val="0091319B"/>
    <w:rsid w:val="00913412"/>
    <w:rsid w:val="0091363F"/>
    <w:rsid w:val="00913697"/>
    <w:rsid w:val="00913797"/>
    <w:rsid w:val="009137E8"/>
    <w:rsid w:val="00914105"/>
    <w:rsid w:val="009141B9"/>
    <w:rsid w:val="009142AC"/>
    <w:rsid w:val="0091481C"/>
    <w:rsid w:val="00914B43"/>
    <w:rsid w:val="00914C88"/>
    <w:rsid w:val="00914D01"/>
    <w:rsid w:val="00914DCD"/>
    <w:rsid w:val="00915007"/>
    <w:rsid w:val="00915080"/>
    <w:rsid w:val="0091523F"/>
    <w:rsid w:val="00915521"/>
    <w:rsid w:val="0091582D"/>
    <w:rsid w:val="00915B6D"/>
    <w:rsid w:val="00915DCE"/>
    <w:rsid w:val="00915F8C"/>
    <w:rsid w:val="00916421"/>
    <w:rsid w:val="009166B6"/>
    <w:rsid w:val="009167A1"/>
    <w:rsid w:val="009167C9"/>
    <w:rsid w:val="00916984"/>
    <w:rsid w:val="00916A7B"/>
    <w:rsid w:val="00916E75"/>
    <w:rsid w:val="00916F36"/>
    <w:rsid w:val="009170F5"/>
    <w:rsid w:val="009171B4"/>
    <w:rsid w:val="00917401"/>
    <w:rsid w:val="009176B3"/>
    <w:rsid w:val="0091770A"/>
    <w:rsid w:val="00917A78"/>
    <w:rsid w:val="00917AB0"/>
    <w:rsid w:val="00917AE5"/>
    <w:rsid w:val="00917C3F"/>
    <w:rsid w:val="00917EA8"/>
    <w:rsid w:val="00920009"/>
    <w:rsid w:val="009204D7"/>
    <w:rsid w:val="0092057F"/>
    <w:rsid w:val="0092091B"/>
    <w:rsid w:val="00920A56"/>
    <w:rsid w:val="00920B08"/>
    <w:rsid w:val="00920E6A"/>
    <w:rsid w:val="00920F11"/>
    <w:rsid w:val="00920F19"/>
    <w:rsid w:val="00920F85"/>
    <w:rsid w:val="00921216"/>
    <w:rsid w:val="00921444"/>
    <w:rsid w:val="00921503"/>
    <w:rsid w:val="00921520"/>
    <w:rsid w:val="009216AD"/>
    <w:rsid w:val="009219DB"/>
    <w:rsid w:val="00921D24"/>
    <w:rsid w:val="00921ED9"/>
    <w:rsid w:val="009221EC"/>
    <w:rsid w:val="00922292"/>
    <w:rsid w:val="00922AAB"/>
    <w:rsid w:val="00922DDE"/>
    <w:rsid w:val="00923064"/>
    <w:rsid w:val="00923171"/>
    <w:rsid w:val="0092320A"/>
    <w:rsid w:val="0092328B"/>
    <w:rsid w:val="00923446"/>
    <w:rsid w:val="00923D93"/>
    <w:rsid w:val="00923DEF"/>
    <w:rsid w:val="00923EF4"/>
    <w:rsid w:val="00923F8D"/>
    <w:rsid w:val="00923FDB"/>
    <w:rsid w:val="00924105"/>
    <w:rsid w:val="0092427C"/>
    <w:rsid w:val="00924406"/>
    <w:rsid w:val="009247B6"/>
    <w:rsid w:val="009249E4"/>
    <w:rsid w:val="00924A32"/>
    <w:rsid w:val="00924C9A"/>
    <w:rsid w:val="00924D4A"/>
    <w:rsid w:val="00925062"/>
    <w:rsid w:val="009253D9"/>
    <w:rsid w:val="00925431"/>
    <w:rsid w:val="00925439"/>
    <w:rsid w:val="009254FA"/>
    <w:rsid w:val="009255A7"/>
    <w:rsid w:val="009255B8"/>
    <w:rsid w:val="0092561B"/>
    <w:rsid w:val="00925779"/>
    <w:rsid w:val="009259FB"/>
    <w:rsid w:val="00925FF3"/>
    <w:rsid w:val="0092608C"/>
    <w:rsid w:val="0092629F"/>
    <w:rsid w:val="009262DE"/>
    <w:rsid w:val="009262FA"/>
    <w:rsid w:val="00926615"/>
    <w:rsid w:val="00926816"/>
    <w:rsid w:val="009269E9"/>
    <w:rsid w:val="00926A3D"/>
    <w:rsid w:val="00926B32"/>
    <w:rsid w:val="00926BE3"/>
    <w:rsid w:val="00926E1B"/>
    <w:rsid w:val="0092702B"/>
    <w:rsid w:val="009274DA"/>
    <w:rsid w:val="009278E5"/>
    <w:rsid w:val="0092797A"/>
    <w:rsid w:val="0093006F"/>
    <w:rsid w:val="009300A3"/>
    <w:rsid w:val="00930322"/>
    <w:rsid w:val="00930337"/>
    <w:rsid w:val="009303C7"/>
    <w:rsid w:val="00930666"/>
    <w:rsid w:val="009306BA"/>
    <w:rsid w:val="009308C2"/>
    <w:rsid w:val="00930B76"/>
    <w:rsid w:val="00930B81"/>
    <w:rsid w:val="00930DF3"/>
    <w:rsid w:val="00930F19"/>
    <w:rsid w:val="009310D3"/>
    <w:rsid w:val="0093118E"/>
    <w:rsid w:val="00931319"/>
    <w:rsid w:val="00931387"/>
    <w:rsid w:val="009315B0"/>
    <w:rsid w:val="00931A11"/>
    <w:rsid w:val="00931B08"/>
    <w:rsid w:val="00931FD5"/>
    <w:rsid w:val="00932255"/>
    <w:rsid w:val="0093225E"/>
    <w:rsid w:val="009322B5"/>
    <w:rsid w:val="009323FC"/>
    <w:rsid w:val="009325B3"/>
    <w:rsid w:val="009325C4"/>
    <w:rsid w:val="00932670"/>
    <w:rsid w:val="00932AFF"/>
    <w:rsid w:val="00932DA5"/>
    <w:rsid w:val="00932F78"/>
    <w:rsid w:val="00933329"/>
    <w:rsid w:val="009338EA"/>
    <w:rsid w:val="00933E36"/>
    <w:rsid w:val="00933EAE"/>
    <w:rsid w:val="00933EC8"/>
    <w:rsid w:val="00933EF0"/>
    <w:rsid w:val="00933F4A"/>
    <w:rsid w:val="0093402F"/>
    <w:rsid w:val="009341E8"/>
    <w:rsid w:val="00934409"/>
    <w:rsid w:val="009345E4"/>
    <w:rsid w:val="00934967"/>
    <w:rsid w:val="00934970"/>
    <w:rsid w:val="00934A10"/>
    <w:rsid w:val="00934C20"/>
    <w:rsid w:val="00934F9D"/>
    <w:rsid w:val="0093514B"/>
    <w:rsid w:val="00935467"/>
    <w:rsid w:val="00935472"/>
    <w:rsid w:val="00935636"/>
    <w:rsid w:val="00935782"/>
    <w:rsid w:val="00935843"/>
    <w:rsid w:val="0093593A"/>
    <w:rsid w:val="00935B60"/>
    <w:rsid w:val="00935BC6"/>
    <w:rsid w:val="00935DD2"/>
    <w:rsid w:val="009364D9"/>
    <w:rsid w:val="0093653C"/>
    <w:rsid w:val="009368EB"/>
    <w:rsid w:val="00936E69"/>
    <w:rsid w:val="0093722D"/>
    <w:rsid w:val="00937240"/>
    <w:rsid w:val="0093729C"/>
    <w:rsid w:val="009373C1"/>
    <w:rsid w:val="00937612"/>
    <w:rsid w:val="0093763D"/>
    <w:rsid w:val="00937642"/>
    <w:rsid w:val="009376E3"/>
    <w:rsid w:val="00937912"/>
    <w:rsid w:val="0093798B"/>
    <w:rsid w:val="00937A0E"/>
    <w:rsid w:val="00937AEA"/>
    <w:rsid w:val="00937B3C"/>
    <w:rsid w:val="00937BF3"/>
    <w:rsid w:val="00937C9E"/>
    <w:rsid w:val="0094020D"/>
    <w:rsid w:val="009402FB"/>
    <w:rsid w:val="00940520"/>
    <w:rsid w:val="0094060F"/>
    <w:rsid w:val="00940814"/>
    <w:rsid w:val="00940C53"/>
    <w:rsid w:val="00940D88"/>
    <w:rsid w:val="00940DF8"/>
    <w:rsid w:val="00940EA9"/>
    <w:rsid w:val="009417A3"/>
    <w:rsid w:val="00941848"/>
    <w:rsid w:val="00941CAD"/>
    <w:rsid w:val="00942355"/>
    <w:rsid w:val="0094244E"/>
    <w:rsid w:val="00942613"/>
    <w:rsid w:val="009428C0"/>
    <w:rsid w:val="00942911"/>
    <w:rsid w:val="00942CA7"/>
    <w:rsid w:val="00942D27"/>
    <w:rsid w:val="00942F6B"/>
    <w:rsid w:val="0094301D"/>
    <w:rsid w:val="00943272"/>
    <w:rsid w:val="00943294"/>
    <w:rsid w:val="00943408"/>
    <w:rsid w:val="009436B5"/>
    <w:rsid w:val="00943C95"/>
    <w:rsid w:val="00943FF9"/>
    <w:rsid w:val="00943FFA"/>
    <w:rsid w:val="00944065"/>
    <w:rsid w:val="0094407C"/>
    <w:rsid w:val="009445F9"/>
    <w:rsid w:val="009446D4"/>
    <w:rsid w:val="0094472C"/>
    <w:rsid w:val="00944847"/>
    <w:rsid w:val="00944A9A"/>
    <w:rsid w:val="00944F4E"/>
    <w:rsid w:val="00945211"/>
    <w:rsid w:val="0094534D"/>
    <w:rsid w:val="009455C1"/>
    <w:rsid w:val="00945648"/>
    <w:rsid w:val="0094565B"/>
    <w:rsid w:val="00945B7D"/>
    <w:rsid w:val="00945F9A"/>
    <w:rsid w:val="00946021"/>
    <w:rsid w:val="00946099"/>
    <w:rsid w:val="009460C3"/>
    <w:rsid w:val="009460D7"/>
    <w:rsid w:val="0094622F"/>
    <w:rsid w:val="00946606"/>
    <w:rsid w:val="009468F4"/>
    <w:rsid w:val="0094696E"/>
    <w:rsid w:val="00946ACB"/>
    <w:rsid w:val="009470BF"/>
    <w:rsid w:val="0094724F"/>
    <w:rsid w:val="009472EF"/>
    <w:rsid w:val="009473A8"/>
    <w:rsid w:val="00947598"/>
    <w:rsid w:val="009475BE"/>
    <w:rsid w:val="00947654"/>
    <w:rsid w:val="0094775F"/>
    <w:rsid w:val="009478C2"/>
    <w:rsid w:val="00947A32"/>
    <w:rsid w:val="00947B5D"/>
    <w:rsid w:val="00947BAA"/>
    <w:rsid w:val="00947DA8"/>
    <w:rsid w:val="00947F64"/>
    <w:rsid w:val="009505B3"/>
    <w:rsid w:val="0095098C"/>
    <w:rsid w:val="00950D46"/>
    <w:rsid w:val="009511FD"/>
    <w:rsid w:val="00951259"/>
    <w:rsid w:val="00951324"/>
    <w:rsid w:val="009515E8"/>
    <w:rsid w:val="00951654"/>
    <w:rsid w:val="00951921"/>
    <w:rsid w:val="00951BAD"/>
    <w:rsid w:val="00951E4D"/>
    <w:rsid w:val="00951E9F"/>
    <w:rsid w:val="009521FF"/>
    <w:rsid w:val="0095245B"/>
    <w:rsid w:val="00952803"/>
    <w:rsid w:val="00952AB3"/>
    <w:rsid w:val="00952C88"/>
    <w:rsid w:val="00952DBB"/>
    <w:rsid w:val="00952EB5"/>
    <w:rsid w:val="00952EE0"/>
    <w:rsid w:val="009534A5"/>
    <w:rsid w:val="00953688"/>
    <w:rsid w:val="0095374B"/>
    <w:rsid w:val="009539BC"/>
    <w:rsid w:val="00953A16"/>
    <w:rsid w:val="00953D49"/>
    <w:rsid w:val="00953D8E"/>
    <w:rsid w:val="00953F7C"/>
    <w:rsid w:val="00954070"/>
    <w:rsid w:val="0095434F"/>
    <w:rsid w:val="00954376"/>
    <w:rsid w:val="009546AC"/>
    <w:rsid w:val="009547BE"/>
    <w:rsid w:val="00954A00"/>
    <w:rsid w:val="00954A7E"/>
    <w:rsid w:val="00954B0D"/>
    <w:rsid w:val="00954FA4"/>
    <w:rsid w:val="00954FAF"/>
    <w:rsid w:val="00955027"/>
    <w:rsid w:val="00955139"/>
    <w:rsid w:val="00955268"/>
    <w:rsid w:val="009552F4"/>
    <w:rsid w:val="009554E7"/>
    <w:rsid w:val="0095563C"/>
    <w:rsid w:val="00955C01"/>
    <w:rsid w:val="00955E15"/>
    <w:rsid w:val="00955F7A"/>
    <w:rsid w:val="009560B0"/>
    <w:rsid w:val="009560BE"/>
    <w:rsid w:val="0095677A"/>
    <w:rsid w:val="0095685D"/>
    <w:rsid w:val="00956A3F"/>
    <w:rsid w:val="00956AC2"/>
    <w:rsid w:val="00956BAB"/>
    <w:rsid w:val="00956EEC"/>
    <w:rsid w:val="009572F4"/>
    <w:rsid w:val="00957511"/>
    <w:rsid w:val="00957592"/>
    <w:rsid w:val="0095776F"/>
    <w:rsid w:val="00957806"/>
    <w:rsid w:val="00957E19"/>
    <w:rsid w:val="00957E41"/>
    <w:rsid w:val="00957FA5"/>
    <w:rsid w:val="009600E1"/>
    <w:rsid w:val="0096039B"/>
    <w:rsid w:val="00960AD1"/>
    <w:rsid w:val="00960E79"/>
    <w:rsid w:val="00960F25"/>
    <w:rsid w:val="00961C6A"/>
    <w:rsid w:val="00962268"/>
    <w:rsid w:val="00962436"/>
    <w:rsid w:val="009624F6"/>
    <w:rsid w:val="0096264C"/>
    <w:rsid w:val="0096284C"/>
    <w:rsid w:val="00962929"/>
    <w:rsid w:val="00962B0E"/>
    <w:rsid w:val="00962B32"/>
    <w:rsid w:val="00962CAE"/>
    <w:rsid w:val="00962D96"/>
    <w:rsid w:val="00962E18"/>
    <w:rsid w:val="00962E95"/>
    <w:rsid w:val="00962F81"/>
    <w:rsid w:val="009632A3"/>
    <w:rsid w:val="009635E4"/>
    <w:rsid w:val="00963796"/>
    <w:rsid w:val="009637C1"/>
    <w:rsid w:val="00963833"/>
    <w:rsid w:val="00963E59"/>
    <w:rsid w:val="009643FB"/>
    <w:rsid w:val="009643FC"/>
    <w:rsid w:val="0096472B"/>
    <w:rsid w:val="00964C91"/>
    <w:rsid w:val="00964CED"/>
    <w:rsid w:val="00964FAD"/>
    <w:rsid w:val="00964FF2"/>
    <w:rsid w:val="00965037"/>
    <w:rsid w:val="009656A5"/>
    <w:rsid w:val="009656D1"/>
    <w:rsid w:val="00965EA9"/>
    <w:rsid w:val="009662B1"/>
    <w:rsid w:val="009662E0"/>
    <w:rsid w:val="0096660C"/>
    <w:rsid w:val="00966721"/>
    <w:rsid w:val="0096678E"/>
    <w:rsid w:val="0096689C"/>
    <w:rsid w:val="00966A54"/>
    <w:rsid w:val="00966B1E"/>
    <w:rsid w:val="00966B72"/>
    <w:rsid w:val="00966E7D"/>
    <w:rsid w:val="00967586"/>
    <w:rsid w:val="00967721"/>
    <w:rsid w:val="0096789C"/>
    <w:rsid w:val="00967B17"/>
    <w:rsid w:val="00967D5C"/>
    <w:rsid w:val="00967FE8"/>
    <w:rsid w:val="00970315"/>
    <w:rsid w:val="009703AD"/>
    <w:rsid w:val="009707B1"/>
    <w:rsid w:val="0097082E"/>
    <w:rsid w:val="0097084D"/>
    <w:rsid w:val="00970A9A"/>
    <w:rsid w:val="00970F39"/>
    <w:rsid w:val="00970FFD"/>
    <w:rsid w:val="00971346"/>
    <w:rsid w:val="009713E6"/>
    <w:rsid w:val="009716EA"/>
    <w:rsid w:val="00971863"/>
    <w:rsid w:val="0097193B"/>
    <w:rsid w:val="009719B0"/>
    <w:rsid w:val="009719BB"/>
    <w:rsid w:val="00971C97"/>
    <w:rsid w:val="00972174"/>
    <w:rsid w:val="00972230"/>
    <w:rsid w:val="00972353"/>
    <w:rsid w:val="009727EF"/>
    <w:rsid w:val="00972EC3"/>
    <w:rsid w:val="00973043"/>
    <w:rsid w:val="0097305A"/>
    <w:rsid w:val="00973218"/>
    <w:rsid w:val="009733ED"/>
    <w:rsid w:val="00973467"/>
    <w:rsid w:val="009737B0"/>
    <w:rsid w:val="00973864"/>
    <w:rsid w:val="009739B3"/>
    <w:rsid w:val="00973C49"/>
    <w:rsid w:val="00973E07"/>
    <w:rsid w:val="00974040"/>
    <w:rsid w:val="009740E7"/>
    <w:rsid w:val="009743B0"/>
    <w:rsid w:val="00974A2E"/>
    <w:rsid w:val="00974B99"/>
    <w:rsid w:val="00974DCB"/>
    <w:rsid w:val="00974EEB"/>
    <w:rsid w:val="00974F49"/>
    <w:rsid w:val="009750AC"/>
    <w:rsid w:val="009751E6"/>
    <w:rsid w:val="009752C4"/>
    <w:rsid w:val="0097551A"/>
    <w:rsid w:val="00975914"/>
    <w:rsid w:val="00975C11"/>
    <w:rsid w:val="00975E5E"/>
    <w:rsid w:val="0097665C"/>
    <w:rsid w:val="009766C4"/>
    <w:rsid w:val="00976D03"/>
    <w:rsid w:val="00976D05"/>
    <w:rsid w:val="00976F20"/>
    <w:rsid w:val="00976FAE"/>
    <w:rsid w:val="0097704C"/>
    <w:rsid w:val="009771D8"/>
    <w:rsid w:val="0097736C"/>
    <w:rsid w:val="00977489"/>
    <w:rsid w:val="009778D5"/>
    <w:rsid w:val="00977AAF"/>
    <w:rsid w:val="00977C52"/>
    <w:rsid w:val="00977CE8"/>
    <w:rsid w:val="00977EFA"/>
    <w:rsid w:val="00977F6A"/>
    <w:rsid w:val="00980068"/>
    <w:rsid w:val="00980132"/>
    <w:rsid w:val="0098027C"/>
    <w:rsid w:val="0098036B"/>
    <w:rsid w:val="0098050C"/>
    <w:rsid w:val="00980517"/>
    <w:rsid w:val="0098068A"/>
    <w:rsid w:val="00980738"/>
    <w:rsid w:val="00980831"/>
    <w:rsid w:val="0098090A"/>
    <w:rsid w:val="00980AE0"/>
    <w:rsid w:val="00980AE3"/>
    <w:rsid w:val="00980B83"/>
    <w:rsid w:val="00980B85"/>
    <w:rsid w:val="00980BC4"/>
    <w:rsid w:val="00980C02"/>
    <w:rsid w:val="00981148"/>
    <w:rsid w:val="009813AD"/>
    <w:rsid w:val="0098142F"/>
    <w:rsid w:val="00981552"/>
    <w:rsid w:val="0098180D"/>
    <w:rsid w:val="0098184D"/>
    <w:rsid w:val="0098193E"/>
    <w:rsid w:val="00981992"/>
    <w:rsid w:val="00981DF0"/>
    <w:rsid w:val="00982110"/>
    <w:rsid w:val="0098225F"/>
    <w:rsid w:val="00982409"/>
    <w:rsid w:val="0098249D"/>
    <w:rsid w:val="009824AB"/>
    <w:rsid w:val="009824D6"/>
    <w:rsid w:val="00982A4C"/>
    <w:rsid w:val="00982C80"/>
    <w:rsid w:val="00982C88"/>
    <w:rsid w:val="00982CFB"/>
    <w:rsid w:val="00982E48"/>
    <w:rsid w:val="009831F7"/>
    <w:rsid w:val="00983437"/>
    <w:rsid w:val="00983535"/>
    <w:rsid w:val="009837AF"/>
    <w:rsid w:val="00983B3B"/>
    <w:rsid w:val="00983C65"/>
    <w:rsid w:val="009842A7"/>
    <w:rsid w:val="0098441B"/>
    <w:rsid w:val="00984695"/>
    <w:rsid w:val="00984715"/>
    <w:rsid w:val="0098475C"/>
    <w:rsid w:val="00984FCF"/>
    <w:rsid w:val="0098512F"/>
    <w:rsid w:val="009853C8"/>
    <w:rsid w:val="009854E2"/>
    <w:rsid w:val="00985562"/>
    <w:rsid w:val="009857D8"/>
    <w:rsid w:val="00985862"/>
    <w:rsid w:val="009858F2"/>
    <w:rsid w:val="00985930"/>
    <w:rsid w:val="00985A3D"/>
    <w:rsid w:val="00985AF0"/>
    <w:rsid w:val="00985CAB"/>
    <w:rsid w:val="00985DF9"/>
    <w:rsid w:val="00986580"/>
    <w:rsid w:val="0098662C"/>
    <w:rsid w:val="0098715F"/>
    <w:rsid w:val="00987244"/>
    <w:rsid w:val="0098741A"/>
    <w:rsid w:val="009875E2"/>
    <w:rsid w:val="009877B5"/>
    <w:rsid w:val="00987898"/>
    <w:rsid w:val="009879A0"/>
    <w:rsid w:val="009879BF"/>
    <w:rsid w:val="00987D9E"/>
    <w:rsid w:val="00987F5A"/>
    <w:rsid w:val="009900E7"/>
    <w:rsid w:val="009907CD"/>
    <w:rsid w:val="00990A19"/>
    <w:rsid w:val="00990AB7"/>
    <w:rsid w:val="00990B55"/>
    <w:rsid w:val="00990CA6"/>
    <w:rsid w:val="00990FED"/>
    <w:rsid w:val="00991219"/>
    <w:rsid w:val="009912B3"/>
    <w:rsid w:val="00991304"/>
    <w:rsid w:val="009913B8"/>
    <w:rsid w:val="009914A9"/>
    <w:rsid w:val="00991694"/>
    <w:rsid w:val="009916F0"/>
    <w:rsid w:val="00991734"/>
    <w:rsid w:val="009917FC"/>
    <w:rsid w:val="00991833"/>
    <w:rsid w:val="00991839"/>
    <w:rsid w:val="00991B3C"/>
    <w:rsid w:val="00991C2F"/>
    <w:rsid w:val="0099224F"/>
    <w:rsid w:val="009927CB"/>
    <w:rsid w:val="0099284D"/>
    <w:rsid w:val="00992851"/>
    <w:rsid w:val="00992C09"/>
    <w:rsid w:val="00992F11"/>
    <w:rsid w:val="0099303B"/>
    <w:rsid w:val="0099310A"/>
    <w:rsid w:val="009941DE"/>
    <w:rsid w:val="0099441A"/>
    <w:rsid w:val="0099447E"/>
    <w:rsid w:val="0099448E"/>
    <w:rsid w:val="00994797"/>
    <w:rsid w:val="00994AA5"/>
    <w:rsid w:val="00994B1A"/>
    <w:rsid w:val="00994B76"/>
    <w:rsid w:val="00994CBD"/>
    <w:rsid w:val="00994D61"/>
    <w:rsid w:val="00994E65"/>
    <w:rsid w:val="00994F5C"/>
    <w:rsid w:val="00995524"/>
    <w:rsid w:val="00995557"/>
    <w:rsid w:val="00995572"/>
    <w:rsid w:val="00995AC3"/>
    <w:rsid w:val="00995B11"/>
    <w:rsid w:val="00995D83"/>
    <w:rsid w:val="0099611B"/>
    <w:rsid w:val="009961D5"/>
    <w:rsid w:val="0099663A"/>
    <w:rsid w:val="00996952"/>
    <w:rsid w:val="009969C0"/>
    <w:rsid w:val="00996ABD"/>
    <w:rsid w:val="00996ADC"/>
    <w:rsid w:val="00996D7A"/>
    <w:rsid w:val="00996DA7"/>
    <w:rsid w:val="00996E12"/>
    <w:rsid w:val="00996E26"/>
    <w:rsid w:val="009972A9"/>
    <w:rsid w:val="009973CA"/>
    <w:rsid w:val="0099740B"/>
    <w:rsid w:val="00997519"/>
    <w:rsid w:val="00997582"/>
    <w:rsid w:val="009975E5"/>
    <w:rsid w:val="0099772B"/>
    <w:rsid w:val="00997BB3"/>
    <w:rsid w:val="00997CE8"/>
    <w:rsid w:val="00997F36"/>
    <w:rsid w:val="009A001D"/>
    <w:rsid w:val="009A046F"/>
    <w:rsid w:val="009A07D8"/>
    <w:rsid w:val="009A091D"/>
    <w:rsid w:val="009A0C6B"/>
    <w:rsid w:val="009A0E24"/>
    <w:rsid w:val="009A10DB"/>
    <w:rsid w:val="009A137B"/>
    <w:rsid w:val="009A1526"/>
    <w:rsid w:val="009A187E"/>
    <w:rsid w:val="009A19A9"/>
    <w:rsid w:val="009A1BAD"/>
    <w:rsid w:val="009A232F"/>
    <w:rsid w:val="009A24A8"/>
    <w:rsid w:val="009A2597"/>
    <w:rsid w:val="009A2840"/>
    <w:rsid w:val="009A2A1D"/>
    <w:rsid w:val="009A2A46"/>
    <w:rsid w:val="009A2E87"/>
    <w:rsid w:val="009A3152"/>
    <w:rsid w:val="009A35B8"/>
    <w:rsid w:val="009A35DA"/>
    <w:rsid w:val="009A35F4"/>
    <w:rsid w:val="009A36FB"/>
    <w:rsid w:val="009A3774"/>
    <w:rsid w:val="009A37FA"/>
    <w:rsid w:val="009A38E8"/>
    <w:rsid w:val="009A3D31"/>
    <w:rsid w:val="009A4002"/>
    <w:rsid w:val="009A403C"/>
    <w:rsid w:val="009A4259"/>
    <w:rsid w:val="009A42E7"/>
    <w:rsid w:val="009A485A"/>
    <w:rsid w:val="009A4A4D"/>
    <w:rsid w:val="009A4AE5"/>
    <w:rsid w:val="009A4D30"/>
    <w:rsid w:val="009A50E8"/>
    <w:rsid w:val="009A53FB"/>
    <w:rsid w:val="009A55F4"/>
    <w:rsid w:val="009A5621"/>
    <w:rsid w:val="009A5684"/>
    <w:rsid w:val="009A5D10"/>
    <w:rsid w:val="009A5E40"/>
    <w:rsid w:val="009A5EDC"/>
    <w:rsid w:val="009A5EF9"/>
    <w:rsid w:val="009A620C"/>
    <w:rsid w:val="009A644D"/>
    <w:rsid w:val="009A65AC"/>
    <w:rsid w:val="009A697F"/>
    <w:rsid w:val="009A6BDB"/>
    <w:rsid w:val="009A6C36"/>
    <w:rsid w:val="009A71B5"/>
    <w:rsid w:val="009A75F6"/>
    <w:rsid w:val="009A77E3"/>
    <w:rsid w:val="009A7845"/>
    <w:rsid w:val="009A7882"/>
    <w:rsid w:val="009A78D8"/>
    <w:rsid w:val="009A7B89"/>
    <w:rsid w:val="009A7C11"/>
    <w:rsid w:val="009A7E52"/>
    <w:rsid w:val="009B0277"/>
    <w:rsid w:val="009B084D"/>
    <w:rsid w:val="009B091B"/>
    <w:rsid w:val="009B0D41"/>
    <w:rsid w:val="009B0DD2"/>
    <w:rsid w:val="009B0E10"/>
    <w:rsid w:val="009B0FE2"/>
    <w:rsid w:val="009B104F"/>
    <w:rsid w:val="009B10E6"/>
    <w:rsid w:val="009B12AE"/>
    <w:rsid w:val="009B145D"/>
    <w:rsid w:val="009B1547"/>
    <w:rsid w:val="009B1802"/>
    <w:rsid w:val="009B1959"/>
    <w:rsid w:val="009B1DE5"/>
    <w:rsid w:val="009B228D"/>
    <w:rsid w:val="009B22B1"/>
    <w:rsid w:val="009B2312"/>
    <w:rsid w:val="009B2596"/>
    <w:rsid w:val="009B25D1"/>
    <w:rsid w:val="009B2899"/>
    <w:rsid w:val="009B29C6"/>
    <w:rsid w:val="009B2B3C"/>
    <w:rsid w:val="009B2C1E"/>
    <w:rsid w:val="009B2DF1"/>
    <w:rsid w:val="009B3010"/>
    <w:rsid w:val="009B330C"/>
    <w:rsid w:val="009B33C0"/>
    <w:rsid w:val="009B36F7"/>
    <w:rsid w:val="009B3987"/>
    <w:rsid w:val="009B3B55"/>
    <w:rsid w:val="009B3C04"/>
    <w:rsid w:val="009B3CCF"/>
    <w:rsid w:val="009B3CE7"/>
    <w:rsid w:val="009B4017"/>
    <w:rsid w:val="009B4078"/>
    <w:rsid w:val="009B458E"/>
    <w:rsid w:val="009B4956"/>
    <w:rsid w:val="009B4FD2"/>
    <w:rsid w:val="009B4FFD"/>
    <w:rsid w:val="009B535B"/>
    <w:rsid w:val="009B5B4C"/>
    <w:rsid w:val="009B5C66"/>
    <w:rsid w:val="009B5D66"/>
    <w:rsid w:val="009B5E6A"/>
    <w:rsid w:val="009B61A5"/>
    <w:rsid w:val="009B6245"/>
    <w:rsid w:val="009B62CF"/>
    <w:rsid w:val="009B661F"/>
    <w:rsid w:val="009B679E"/>
    <w:rsid w:val="009B6DA6"/>
    <w:rsid w:val="009B7067"/>
    <w:rsid w:val="009B7075"/>
    <w:rsid w:val="009B72C0"/>
    <w:rsid w:val="009B74F5"/>
    <w:rsid w:val="009B78B0"/>
    <w:rsid w:val="009B7A62"/>
    <w:rsid w:val="009B7DB8"/>
    <w:rsid w:val="009B7DC5"/>
    <w:rsid w:val="009B7E24"/>
    <w:rsid w:val="009B7EA4"/>
    <w:rsid w:val="009B7F1D"/>
    <w:rsid w:val="009C0164"/>
    <w:rsid w:val="009C04CF"/>
    <w:rsid w:val="009C0549"/>
    <w:rsid w:val="009C0714"/>
    <w:rsid w:val="009C0AC4"/>
    <w:rsid w:val="009C0B75"/>
    <w:rsid w:val="009C1141"/>
    <w:rsid w:val="009C1380"/>
    <w:rsid w:val="009C144F"/>
    <w:rsid w:val="009C14DA"/>
    <w:rsid w:val="009C1584"/>
    <w:rsid w:val="009C15E8"/>
    <w:rsid w:val="009C1789"/>
    <w:rsid w:val="009C18C0"/>
    <w:rsid w:val="009C1A56"/>
    <w:rsid w:val="009C1A87"/>
    <w:rsid w:val="009C1B48"/>
    <w:rsid w:val="009C1E35"/>
    <w:rsid w:val="009C20E9"/>
    <w:rsid w:val="009C2381"/>
    <w:rsid w:val="009C2688"/>
    <w:rsid w:val="009C28E2"/>
    <w:rsid w:val="009C2907"/>
    <w:rsid w:val="009C2973"/>
    <w:rsid w:val="009C2D51"/>
    <w:rsid w:val="009C2DAA"/>
    <w:rsid w:val="009C2DE0"/>
    <w:rsid w:val="009C2DE3"/>
    <w:rsid w:val="009C2E4F"/>
    <w:rsid w:val="009C2EAC"/>
    <w:rsid w:val="009C314F"/>
    <w:rsid w:val="009C3631"/>
    <w:rsid w:val="009C3927"/>
    <w:rsid w:val="009C39B4"/>
    <w:rsid w:val="009C3AD9"/>
    <w:rsid w:val="009C3F1C"/>
    <w:rsid w:val="009C43F1"/>
    <w:rsid w:val="009C4581"/>
    <w:rsid w:val="009C4627"/>
    <w:rsid w:val="009C46A2"/>
    <w:rsid w:val="009C4944"/>
    <w:rsid w:val="009C4D85"/>
    <w:rsid w:val="009C51F1"/>
    <w:rsid w:val="009C531F"/>
    <w:rsid w:val="009C5330"/>
    <w:rsid w:val="009C57CA"/>
    <w:rsid w:val="009C57E2"/>
    <w:rsid w:val="009C597E"/>
    <w:rsid w:val="009C5B1B"/>
    <w:rsid w:val="009C5B85"/>
    <w:rsid w:val="009C5CEB"/>
    <w:rsid w:val="009C5D32"/>
    <w:rsid w:val="009C5D80"/>
    <w:rsid w:val="009C614B"/>
    <w:rsid w:val="009C6437"/>
    <w:rsid w:val="009C676B"/>
    <w:rsid w:val="009C6C4B"/>
    <w:rsid w:val="009C6D4D"/>
    <w:rsid w:val="009C6E0C"/>
    <w:rsid w:val="009C70E7"/>
    <w:rsid w:val="009C71D0"/>
    <w:rsid w:val="009C776B"/>
    <w:rsid w:val="009C779A"/>
    <w:rsid w:val="009C794A"/>
    <w:rsid w:val="009C7AC8"/>
    <w:rsid w:val="009C7B7F"/>
    <w:rsid w:val="009D03A8"/>
    <w:rsid w:val="009D04BE"/>
    <w:rsid w:val="009D0C27"/>
    <w:rsid w:val="009D119B"/>
    <w:rsid w:val="009D127A"/>
    <w:rsid w:val="009D1562"/>
    <w:rsid w:val="009D162C"/>
    <w:rsid w:val="009D1750"/>
    <w:rsid w:val="009D20B2"/>
    <w:rsid w:val="009D2505"/>
    <w:rsid w:val="009D2557"/>
    <w:rsid w:val="009D290A"/>
    <w:rsid w:val="009D2C17"/>
    <w:rsid w:val="009D2C37"/>
    <w:rsid w:val="009D3097"/>
    <w:rsid w:val="009D320C"/>
    <w:rsid w:val="009D36FE"/>
    <w:rsid w:val="009D3787"/>
    <w:rsid w:val="009D37B5"/>
    <w:rsid w:val="009D390D"/>
    <w:rsid w:val="009D3C31"/>
    <w:rsid w:val="009D3FC7"/>
    <w:rsid w:val="009D45C9"/>
    <w:rsid w:val="009D474D"/>
    <w:rsid w:val="009D4E10"/>
    <w:rsid w:val="009D4E20"/>
    <w:rsid w:val="009D4EB6"/>
    <w:rsid w:val="009D50B1"/>
    <w:rsid w:val="009D54A8"/>
    <w:rsid w:val="009D5579"/>
    <w:rsid w:val="009D56FB"/>
    <w:rsid w:val="009D59B8"/>
    <w:rsid w:val="009D59DF"/>
    <w:rsid w:val="009D5B61"/>
    <w:rsid w:val="009D5F06"/>
    <w:rsid w:val="009D62E6"/>
    <w:rsid w:val="009D6409"/>
    <w:rsid w:val="009D67A4"/>
    <w:rsid w:val="009D6808"/>
    <w:rsid w:val="009D6A5A"/>
    <w:rsid w:val="009D6B13"/>
    <w:rsid w:val="009D6B47"/>
    <w:rsid w:val="009D6C46"/>
    <w:rsid w:val="009D6E70"/>
    <w:rsid w:val="009D7013"/>
    <w:rsid w:val="009D7087"/>
    <w:rsid w:val="009D72E2"/>
    <w:rsid w:val="009D7464"/>
    <w:rsid w:val="009D753A"/>
    <w:rsid w:val="009D762F"/>
    <w:rsid w:val="009D7664"/>
    <w:rsid w:val="009D78D6"/>
    <w:rsid w:val="009D78E0"/>
    <w:rsid w:val="009D7981"/>
    <w:rsid w:val="009D7DB1"/>
    <w:rsid w:val="009E07B6"/>
    <w:rsid w:val="009E0876"/>
    <w:rsid w:val="009E0E6D"/>
    <w:rsid w:val="009E1272"/>
    <w:rsid w:val="009E1457"/>
    <w:rsid w:val="009E1508"/>
    <w:rsid w:val="009E17CC"/>
    <w:rsid w:val="009E17D9"/>
    <w:rsid w:val="009E18E2"/>
    <w:rsid w:val="009E1928"/>
    <w:rsid w:val="009E1957"/>
    <w:rsid w:val="009E1AC6"/>
    <w:rsid w:val="009E1C08"/>
    <w:rsid w:val="009E1C2D"/>
    <w:rsid w:val="009E1C82"/>
    <w:rsid w:val="009E1F4B"/>
    <w:rsid w:val="009E208A"/>
    <w:rsid w:val="009E20A2"/>
    <w:rsid w:val="009E20FD"/>
    <w:rsid w:val="009E240D"/>
    <w:rsid w:val="009E2C83"/>
    <w:rsid w:val="009E2C8F"/>
    <w:rsid w:val="009E2E64"/>
    <w:rsid w:val="009E3351"/>
    <w:rsid w:val="009E3370"/>
    <w:rsid w:val="009E33BA"/>
    <w:rsid w:val="009E354E"/>
    <w:rsid w:val="009E35A0"/>
    <w:rsid w:val="009E371D"/>
    <w:rsid w:val="009E381B"/>
    <w:rsid w:val="009E38E3"/>
    <w:rsid w:val="009E38F8"/>
    <w:rsid w:val="009E3A3B"/>
    <w:rsid w:val="009E3B91"/>
    <w:rsid w:val="009E3C4A"/>
    <w:rsid w:val="009E3F11"/>
    <w:rsid w:val="009E41B9"/>
    <w:rsid w:val="009E4280"/>
    <w:rsid w:val="009E4297"/>
    <w:rsid w:val="009E43F2"/>
    <w:rsid w:val="009E469E"/>
    <w:rsid w:val="009E4AB9"/>
    <w:rsid w:val="009E4C47"/>
    <w:rsid w:val="009E4C87"/>
    <w:rsid w:val="009E4CDE"/>
    <w:rsid w:val="009E4D25"/>
    <w:rsid w:val="009E4F14"/>
    <w:rsid w:val="009E4F9A"/>
    <w:rsid w:val="009E4FD1"/>
    <w:rsid w:val="009E50B9"/>
    <w:rsid w:val="009E5502"/>
    <w:rsid w:val="009E5A75"/>
    <w:rsid w:val="009E5C07"/>
    <w:rsid w:val="009E5C1A"/>
    <w:rsid w:val="009E5D99"/>
    <w:rsid w:val="009E5EDB"/>
    <w:rsid w:val="009E6255"/>
    <w:rsid w:val="009E62B9"/>
    <w:rsid w:val="009E6576"/>
    <w:rsid w:val="009E6696"/>
    <w:rsid w:val="009E69B8"/>
    <w:rsid w:val="009E6D3D"/>
    <w:rsid w:val="009E6EFE"/>
    <w:rsid w:val="009E6F01"/>
    <w:rsid w:val="009E6FE2"/>
    <w:rsid w:val="009E723F"/>
    <w:rsid w:val="009E7653"/>
    <w:rsid w:val="009E78E3"/>
    <w:rsid w:val="009E7A1B"/>
    <w:rsid w:val="009E7ACB"/>
    <w:rsid w:val="009E7C40"/>
    <w:rsid w:val="009E7D7D"/>
    <w:rsid w:val="009E7DBA"/>
    <w:rsid w:val="009F0192"/>
    <w:rsid w:val="009F0398"/>
    <w:rsid w:val="009F03AD"/>
    <w:rsid w:val="009F053D"/>
    <w:rsid w:val="009F053F"/>
    <w:rsid w:val="009F0D4D"/>
    <w:rsid w:val="009F0E51"/>
    <w:rsid w:val="009F1137"/>
    <w:rsid w:val="009F11C2"/>
    <w:rsid w:val="009F1445"/>
    <w:rsid w:val="009F1639"/>
    <w:rsid w:val="009F1684"/>
    <w:rsid w:val="009F1695"/>
    <w:rsid w:val="009F1866"/>
    <w:rsid w:val="009F20E7"/>
    <w:rsid w:val="009F2131"/>
    <w:rsid w:val="009F21DA"/>
    <w:rsid w:val="009F23D6"/>
    <w:rsid w:val="009F26CF"/>
    <w:rsid w:val="009F2808"/>
    <w:rsid w:val="009F287E"/>
    <w:rsid w:val="009F2AA9"/>
    <w:rsid w:val="009F2AB3"/>
    <w:rsid w:val="009F2CEB"/>
    <w:rsid w:val="009F2FCA"/>
    <w:rsid w:val="009F3183"/>
    <w:rsid w:val="009F31ED"/>
    <w:rsid w:val="009F37CA"/>
    <w:rsid w:val="009F3B17"/>
    <w:rsid w:val="009F3BB9"/>
    <w:rsid w:val="009F3CD8"/>
    <w:rsid w:val="009F3E94"/>
    <w:rsid w:val="009F3F24"/>
    <w:rsid w:val="009F3FE4"/>
    <w:rsid w:val="009F4320"/>
    <w:rsid w:val="009F4505"/>
    <w:rsid w:val="009F4664"/>
    <w:rsid w:val="009F47DC"/>
    <w:rsid w:val="009F4887"/>
    <w:rsid w:val="009F4925"/>
    <w:rsid w:val="009F495A"/>
    <w:rsid w:val="009F4A6C"/>
    <w:rsid w:val="009F4E6C"/>
    <w:rsid w:val="009F5118"/>
    <w:rsid w:val="009F53F7"/>
    <w:rsid w:val="009F553C"/>
    <w:rsid w:val="009F5668"/>
    <w:rsid w:val="009F5670"/>
    <w:rsid w:val="009F59F7"/>
    <w:rsid w:val="009F5ACF"/>
    <w:rsid w:val="009F5BA1"/>
    <w:rsid w:val="009F5E09"/>
    <w:rsid w:val="009F608A"/>
    <w:rsid w:val="009F61EC"/>
    <w:rsid w:val="009F62D1"/>
    <w:rsid w:val="009F62E8"/>
    <w:rsid w:val="009F634B"/>
    <w:rsid w:val="009F660A"/>
    <w:rsid w:val="009F67CD"/>
    <w:rsid w:val="009F6826"/>
    <w:rsid w:val="009F6AD4"/>
    <w:rsid w:val="009F6B14"/>
    <w:rsid w:val="009F6B1B"/>
    <w:rsid w:val="009F6BE2"/>
    <w:rsid w:val="009F6C30"/>
    <w:rsid w:val="009F6D0C"/>
    <w:rsid w:val="009F702D"/>
    <w:rsid w:val="009F70F7"/>
    <w:rsid w:val="009F7359"/>
    <w:rsid w:val="009F73AC"/>
    <w:rsid w:val="009F73BA"/>
    <w:rsid w:val="009F7752"/>
    <w:rsid w:val="009F7768"/>
    <w:rsid w:val="009F77E7"/>
    <w:rsid w:val="009F7A16"/>
    <w:rsid w:val="009F7B8E"/>
    <w:rsid w:val="009F7F9D"/>
    <w:rsid w:val="00A00701"/>
    <w:rsid w:val="00A00764"/>
    <w:rsid w:val="00A0083B"/>
    <w:rsid w:val="00A00901"/>
    <w:rsid w:val="00A00A89"/>
    <w:rsid w:val="00A00C61"/>
    <w:rsid w:val="00A00E90"/>
    <w:rsid w:val="00A0105E"/>
    <w:rsid w:val="00A01077"/>
    <w:rsid w:val="00A015BD"/>
    <w:rsid w:val="00A016FD"/>
    <w:rsid w:val="00A01865"/>
    <w:rsid w:val="00A01874"/>
    <w:rsid w:val="00A01D88"/>
    <w:rsid w:val="00A01ECA"/>
    <w:rsid w:val="00A01F15"/>
    <w:rsid w:val="00A02011"/>
    <w:rsid w:val="00A02542"/>
    <w:rsid w:val="00A025D9"/>
    <w:rsid w:val="00A026C3"/>
    <w:rsid w:val="00A027F7"/>
    <w:rsid w:val="00A02F0C"/>
    <w:rsid w:val="00A0332F"/>
    <w:rsid w:val="00A03440"/>
    <w:rsid w:val="00A037E4"/>
    <w:rsid w:val="00A03802"/>
    <w:rsid w:val="00A0381F"/>
    <w:rsid w:val="00A038A2"/>
    <w:rsid w:val="00A03A33"/>
    <w:rsid w:val="00A03C3A"/>
    <w:rsid w:val="00A03F2A"/>
    <w:rsid w:val="00A041B1"/>
    <w:rsid w:val="00A0429B"/>
    <w:rsid w:val="00A0456F"/>
    <w:rsid w:val="00A045D2"/>
    <w:rsid w:val="00A0494D"/>
    <w:rsid w:val="00A04A3D"/>
    <w:rsid w:val="00A04A5D"/>
    <w:rsid w:val="00A04C6D"/>
    <w:rsid w:val="00A04E31"/>
    <w:rsid w:val="00A04EAB"/>
    <w:rsid w:val="00A04EE1"/>
    <w:rsid w:val="00A0596C"/>
    <w:rsid w:val="00A05A78"/>
    <w:rsid w:val="00A05D64"/>
    <w:rsid w:val="00A05FA2"/>
    <w:rsid w:val="00A0614E"/>
    <w:rsid w:val="00A062F8"/>
    <w:rsid w:val="00A0642D"/>
    <w:rsid w:val="00A06598"/>
    <w:rsid w:val="00A065BC"/>
    <w:rsid w:val="00A066D9"/>
    <w:rsid w:val="00A0692D"/>
    <w:rsid w:val="00A06B91"/>
    <w:rsid w:val="00A06C3C"/>
    <w:rsid w:val="00A06C85"/>
    <w:rsid w:val="00A06D88"/>
    <w:rsid w:val="00A06E62"/>
    <w:rsid w:val="00A06E95"/>
    <w:rsid w:val="00A070AD"/>
    <w:rsid w:val="00A070F4"/>
    <w:rsid w:val="00A072DF"/>
    <w:rsid w:val="00A07370"/>
    <w:rsid w:val="00A07570"/>
    <w:rsid w:val="00A076C5"/>
    <w:rsid w:val="00A0791E"/>
    <w:rsid w:val="00A07967"/>
    <w:rsid w:val="00A07D91"/>
    <w:rsid w:val="00A10635"/>
    <w:rsid w:val="00A1090C"/>
    <w:rsid w:val="00A10A31"/>
    <w:rsid w:val="00A10A6F"/>
    <w:rsid w:val="00A10C7D"/>
    <w:rsid w:val="00A10E6A"/>
    <w:rsid w:val="00A112A7"/>
    <w:rsid w:val="00A117DD"/>
    <w:rsid w:val="00A11A9F"/>
    <w:rsid w:val="00A11AD1"/>
    <w:rsid w:val="00A11D28"/>
    <w:rsid w:val="00A11D9D"/>
    <w:rsid w:val="00A11FD2"/>
    <w:rsid w:val="00A12038"/>
    <w:rsid w:val="00A12463"/>
    <w:rsid w:val="00A1291D"/>
    <w:rsid w:val="00A12B1D"/>
    <w:rsid w:val="00A12D2A"/>
    <w:rsid w:val="00A12DB1"/>
    <w:rsid w:val="00A12E45"/>
    <w:rsid w:val="00A1308B"/>
    <w:rsid w:val="00A130C5"/>
    <w:rsid w:val="00A13103"/>
    <w:rsid w:val="00A13226"/>
    <w:rsid w:val="00A132DD"/>
    <w:rsid w:val="00A1343A"/>
    <w:rsid w:val="00A13450"/>
    <w:rsid w:val="00A1388F"/>
    <w:rsid w:val="00A13A6F"/>
    <w:rsid w:val="00A14053"/>
    <w:rsid w:val="00A141A3"/>
    <w:rsid w:val="00A14407"/>
    <w:rsid w:val="00A14444"/>
    <w:rsid w:val="00A146A1"/>
    <w:rsid w:val="00A148AB"/>
    <w:rsid w:val="00A149D7"/>
    <w:rsid w:val="00A14BC2"/>
    <w:rsid w:val="00A14BEE"/>
    <w:rsid w:val="00A14D39"/>
    <w:rsid w:val="00A14D67"/>
    <w:rsid w:val="00A152C9"/>
    <w:rsid w:val="00A15445"/>
    <w:rsid w:val="00A15772"/>
    <w:rsid w:val="00A15B81"/>
    <w:rsid w:val="00A15C60"/>
    <w:rsid w:val="00A15CE7"/>
    <w:rsid w:val="00A15D4F"/>
    <w:rsid w:val="00A15DBC"/>
    <w:rsid w:val="00A16144"/>
    <w:rsid w:val="00A161A3"/>
    <w:rsid w:val="00A165A4"/>
    <w:rsid w:val="00A16959"/>
    <w:rsid w:val="00A16B29"/>
    <w:rsid w:val="00A16F92"/>
    <w:rsid w:val="00A170E2"/>
    <w:rsid w:val="00A17586"/>
    <w:rsid w:val="00A178FE"/>
    <w:rsid w:val="00A17E9B"/>
    <w:rsid w:val="00A17EC2"/>
    <w:rsid w:val="00A17FB9"/>
    <w:rsid w:val="00A20223"/>
    <w:rsid w:val="00A20374"/>
    <w:rsid w:val="00A20381"/>
    <w:rsid w:val="00A2056B"/>
    <w:rsid w:val="00A20587"/>
    <w:rsid w:val="00A20740"/>
    <w:rsid w:val="00A2093E"/>
    <w:rsid w:val="00A20A02"/>
    <w:rsid w:val="00A20A22"/>
    <w:rsid w:val="00A20B2B"/>
    <w:rsid w:val="00A20DA9"/>
    <w:rsid w:val="00A20DDD"/>
    <w:rsid w:val="00A21270"/>
    <w:rsid w:val="00A21433"/>
    <w:rsid w:val="00A215A8"/>
    <w:rsid w:val="00A216A2"/>
    <w:rsid w:val="00A21B22"/>
    <w:rsid w:val="00A21D0C"/>
    <w:rsid w:val="00A21E06"/>
    <w:rsid w:val="00A21FBC"/>
    <w:rsid w:val="00A22015"/>
    <w:rsid w:val="00A2211D"/>
    <w:rsid w:val="00A2218A"/>
    <w:rsid w:val="00A22680"/>
    <w:rsid w:val="00A227D2"/>
    <w:rsid w:val="00A22903"/>
    <w:rsid w:val="00A233D8"/>
    <w:rsid w:val="00A23436"/>
    <w:rsid w:val="00A234F0"/>
    <w:rsid w:val="00A23998"/>
    <w:rsid w:val="00A23A81"/>
    <w:rsid w:val="00A23D21"/>
    <w:rsid w:val="00A23EA3"/>
    <w:rsid w:val="00A2402C"/>
    <w:rsid w:val="00A24778"/>
    <w:rsid w:val="00A24A02"/>
    <w:rsid w:val="00A24D15"/>
    <w:rsid w:val="00A24D48"/>
    <w:rsid w:val="00A24DDE"/>
    <w:rsid w:val="00A24E3F"/>
    <w:rsid w:val="00A25052"/>
    <w:rsid w:val="00A2511E"/>
    <w:rsid w:val="00A25467"/>
    <w:rsid w:val="00A255CF"/>
    <w:rsid w:val="00A2562E"/>
    <w:rsid w:val="00A256FE"/>
    <w:rsid w:val="00A257C4"/>
    <w:rsid w:val="00A25972"/>
    <w:rsid w:val="00A25C8F"/>
    <w:rsid w:val="00A25D37"/>
    <w:rsid w:val="00A25DCC"/>
    <w:rsid w:val="00A2633C"/>
    <w:rsid w:val="00A264B4"/>
    <w:rsid w:val="00A2668A"/>
    <w:rsid w:val="00A2687E"/>
    <w:rsid w:val="00A2697C"/>
    <w:rsid w:val="00A26CB5"/>
    <w:rsid w:val="00A26E98"/>
    <w:rsid w:val="00A26F08"/>
    <w:rsid w:val="00A270AB"/>
    <w:rsid w:val="00A27306"/>
    <w:rsid w:val="00A27509"/>
    <w:rsid w:val="00A275B0"/>
    <w:rsid w:val="00A2776E"/>
    <w:rsid w:val="00A278CD"/>
    <w:rsid w:val="00A278FF"/>
    <w:rsid w:val="00A27B2C"/>
    <w:rsid w:val="00A27EAB"/>
    <w:rsid w:val="00A27ED6"/>
    <w:rsid w:val="00A27FC7"/>
    <w:rsid w:val="00A27FDB"/>
    <w:rsid w:val="00A3062C"/>
    <w:rsid w:val="00A30B67"/>
    <w:rsid w:val="00A30DF9"/>
    <w:rsid w:val="00A3114E"/>
    <w:rsid w:val="00A312F3"/>
    <w:rsid w:val="00A3145C"/>
    <w:rsid w:val="00A31731"/>
    <w:rsid w:val="00A3176C"/>
    <w:rsid w:val="00A317DB"/>
    <w:rsid w:val="00A3233D"/>
    <w:rsid w:val="00A32CC4"/>
    <w:rsid w:val="00A32FB4"/>
    <w:rsid w:val="00A33103"/>
    <w:rsid w:val="00A331BF"/>
    <w:rsid w:val="00A331FE"/>
    <w:rsid w:val="00A334E5"/>
    <w:rsid w:val="00A337BE"/>
    <w:rsid w:val="00A339D7"/>
    <w:rsid w:val="00A33F80"/>
    <w:rsid w:val="00A344F3"/>
    <w:rsid w:val="00A34544"/>
    <w:rsid w:val="00A34CC1"/>
    <w:rsid w:val="00A34D0C"/>
    <w:rsid w:val="00A34D1A"/>
    <w:rsid w:val="00A34D20"/>
    <w:rsid w:val="00A34F27"/>
    <w:rsid w:val="00A34F29"/>
    <w:rsid w:val="00A35303"/>
    <w:rsid w:val="00A3541A"/>
    <w:rsid w:val="00A3597F"/>
    <w:rsid w:val="00A359E3"/>
    <w:rsid w:val="00A35C13"/>
    <w:rsid w:val="00A35CE3"/>
    <w:rsid w:val="00A3625E"/>
    <w:rsid w:val="00A36580"/>
    <w:rsid w:val="00A366EE"/>
    <w:rsid w:val="00A3685E"/>
    <w:rsid w:val="00A369F6"/>
    <w:rsid w:val="00A36C0D"/>
    <w:rsid w:val="00A3749D"/>
    <w:rsid w:val="00A37683"/>
    <w:rsid w:val="00A37DC3"/>
    <w:rsid w:val="00A37EB1"/>
    <w:rsid w:val="00A40055"/>
    <w:rsid w:val="00A401C5"/>
    <w:rsid w:val="00A40377"/>
    <w:rsid w:val="00A40700"/>
    <w:rsid w:val="00A408BB"/>
    <w:rsid w:val="00A40C6A"/>
    <w:rsid w:val="00A40F0F"/>
    <w:rsid w:val="00A40F81"/>
    <w:rsid w:val="00A4101A"/>
    <w:rsid w:val="00A411DC"/>
    <w:rsid w:val="00A4150E"/>
    <w:rsid w:val="00A417A4"/>
    <w:rsid w:val="00A417B9"/>
    <w:rsid w:val="00A41963"/>
    <w:rsid w:val="00A41A51"/>
    <w:rsid w:val="00A41B45"/>
    <w:rsid w:val="00A41BB7"/>
    <w:rsid w:val="00A41D4E"/>
    <w:rsid w:val="00A41DF1"/>
    <w:rsid w:val="00A41F93"/>
    <w:rsid w:val="00A420C7"/>
    <w:rsid w:val="00A42279"/>
    <w:rsid w:val="00A4242D"/>
    <w:rsid w:val="00A424CC"/>
    <w:rsid w:val="00A42684"/>
    <w:rsid w:val="00A42A1A"/>
    <w:rsid w:val="00A42DD7"/>
    <w:rsid w:val="00A42E19"/>
    <w:rsid w:val="00A43018"/>
    <w:rsid w:val="00A430C4"/>
    <w:rsid w:val="00A4327F"/>
    <w:rsid w:val="00A43325"/>
    <w:rsid w:val="00A43384"/>
    <w:rsid w:val="00A4338E"/>
    <w:rsid w:val="00A43463"/>
    <w:rsid w:val="00A43B1B"/>
    <w:rsid w:val="00A43D29"/>
    <w:rsid w:val="00A43D72"/>
    <w:rsid w:val="00A43FD6"/>
    <w:rsid w:val="00A442CC"/>
    <w:rsid w:val="00A442D2"/>
    <w:rsid w:val="00A44509"/>
    <w:rsid w:val="00A44520"/>
    <w:rsid w:val="00A446A4"/>
    <w:rsid w:val="00A44BE3"/>
    <w:rsid w:val="00A44E43"/>
    <w:rsid w:val="00A44F26"/>
    <w:rsid w:val="00A44FD0"/>
    <w:rsid w:val="00A450DB"/>
    <w:rsid w:val="00A45608"/>
    <w:rsid w:val="00A45951"/>
    <w:rsid w:val="00A45A9E"/>
    <w:rsid w:val="00A45E73"/>
    <w:rsid w:val="00A4646A"/>
    <w:rsid w:val="00A46889"/>
    <w:rsid w:val="00A46BE9"/>
    <w:rsid w:val="00A46D17"/>
    <w:rsid w:val="00A46E7B"/>
    <w:rsid w:val="00A46F49"/>
    <w:rsid w:val="00A46F63"/>
    <w:rsid w:val="00A46F99"/>
    <w:rsid w:val="00A472E7"/>
    <w:rsid w:val="00A47446"/>
    <w:rsid w:val="00A47503"/>
    <w:rsid w:val="00A47588"/>
    <w:rsid w:val="00A47595"/>
    <w:rsid w:val="00A475E3"/>
    <w:rsid w:val="00A477AF"/>
    <w:rsid w:val="00A478E1"/>
    <w:rsid w:val="00A47943"/>
    <w:rsid w:val="00A47E4B"/>
    <w:rsid w:val="00A47EBE"/>
    <w:rsid w:val="00A47F8D"/>
    <w:rsid w:val="00A503FB"/>
    <w:rsid w:val="00A504FA"/>
    <w:rsid w:val="00A50661"/>
    <w:rsid w:val="00A5094A"/>
    <w:rsid w:val="00A50DE5"/>
    <w:rsid w:val="00A50F5C"/>
    <w:rsid w:val="00A5101E"/>
    <w:rsid w:val="00A519D8"/>
    <w:rsid w:val="00A51B33"/>
    <w:rsid w:val="00A51CBA"/>
    <w:rsid w:val="00A51E65"/>
    <w:rsid w:val="00A51F5E"/>
    <w:rsid w:val="00A51FAA"/>
    <w:rsid w:val="00A52662"/>
    <w:rsid w:val="00A52692"/>
    <w:rsid w:val="00A5287F"/>
    <w:rsid w:val="00A5291A"/>
    <w:rsid w:val="00A529D1"/>
    <w:rsid w:val="00A52C5E"/>
    <w:rsid w:val="00A52C9D"/>
    <w:rsid w:val="00A52CE6"/>
    <w:rsid w:val="00A53411"/>
    <w:rsid w:val="00A5347E"/>
    <w:rsid w:val="00A53501"/>
    <w:rsid w:val="00A535E8"/>
    <w:rsid w:val="00A5361B"/>
    <w:rsid w:val="00A53953"/>
    <w:rsid w:val="00A539AD"/>
    <w:rsid w:val="00A53C23"/>
    <w:rsid w:val="00A53CE8"/>
    <w:rsid w:val="00A54110"/>
    <w:rsid w:val="00A54120"/>
    <w:rsid w:val="00A54141"/>
    <w:rsid w:val="00A54504"/>
    <w:rsid w:val="00A545D4"/>
    <w:rsid w:val="00A54634"/>
    <w:rsid w:val="00A546F3"/>
    <w:rsid w:val="00A5477B"/>
    <w:rsid w:val="00A54896"/>
    <w:rsid w:val="00A54B23"/>
    <w:rsid w:val="00A54D97"/>
    <w:rsid w:val="00A5558A"/>
    <w:rsid w:val="00A55601"/>
    <w:rsid w:val="00A55A33"/>
    <w:rsid w:val="00A55BD1"/>
    <w:rsid w:val="00A55E31"/>
    <w:rsid w:val="00A55EE3"/>
    <w:rsid w:val="00A567E7"/>
    <w:rsid w:val="00A56811"/>
    <w:rsid w:val="00A56998"/>
    <w:rsid w:val="00A56B4F"/>
    <w:rsid w:val="00A56BF0"/>
    <w:rsid w:val="00A56D9E"/>
    <w:rsid w:val="00A56F5C"/>
    <w:rsid w:val="00A5709A"/>
    <w:rsid w:val="00A574D6"/>
    <w:rsid w:val="00A575B1"/>
    <w:rsid w:val="00A578B7"/>
    <w:rsid w:val="00A579E5"/>
    <w:rsid w:val="00A57A9F"/>
    <w:rsid w:val="00A57D69"/>
    <w:rsid w:val="00A57D7A"/>
    <w:rsid w:val="00A57DC9"/>
    <w:rsid w:val="00A6056E"/>
    <w:rsid w:val="00A6077C"/>
    <w:rsid w:val="00A60786"/>
    <w:rsid w:val="00A608E6"/>
    <w:rsid w:val="00A60B6C"/>
    <w:rsid w:val="00A60DE9"/>
    <w:rsid w:val="00A6129C"/>
    <w:rsid w:val="00A61365"/>
    <w:rsid w:val="00A613B3"/>
    <w:rsid w:val="00A614C9"/>
    <w:rsid w:val="00A61851"/>
    <w:rsid w:val="00A61944"/>
    <w:rsid w:val="00A61CAC"/>
    <w:rsid w:val="00A61CBE"/>
    <w:rsid w:val="00A61F9E"/>
    <w:rsid w:val="00A62206"/>
    <w:rsid w:val="00A62314"/>
    <w:rsid w:val="00A62491"/>
    <w:rsid w:val="00A62989"/>
    <w:rsid w:val="00A62A99"/>
    <w:rsid w:val="00A62AA4"/>
    <w:rsid w:val="00A62E3B"/>
    <w:rsid w:val="00A62F51"/>
    <w:rsid w:val="00A62FB9"/>
    <w:rsid w:val="00A6323B"/>
    <w:rsid w:val="00A63655"/>
    <w:rsid w:val="00A6385F"/>
    <w:rsid w:val="00A63A97"/>
    <w:rsid w:val="00A63B1A"/>
    <w:rsid w:val="00A63D87"/>
    <w:rsid w:val="00A63E49"/>
    <w:rsid w:val="00A63FB8"/>
    <w:rsid w:val="00A64442"/>
    <w:rsid w:val="00A64782"/>
    <w:rsid w:val="00A64B18"/>
    <w:rsid w:val="00A656E7"/>
    <w:rsid w:val="00A65887"/>
    <w:rsid w:val="00A65BB7"/>
    <w:rsid w:val="00A65C44"/>
    <w:rsid w:val="00A65C9B"/>
    <w:rsid w:val="00A65D20"/>
    <w:rsid w:val="00A65E91"/>
    <w:rsid w:val="00A660D6"/>
    <w:rsid w:val="00A664AD"/>
    <w:rsid w:val="00A666C8"/>
    <w:rsid w:val="00A66F43"/>
    <w:rsid w:val="00A66F95"/>
    <w:rsid w:val="00A67398"/>
    <w:rsid w:val="00A67575"/>
    <w:rsid w:val="00A675AD"/>
    <w:rsid w:val="00A678E0"/>
    <w:rsid w:val="00A67AA6"/>
    <w:rsid w:val="00A67AB4"/>
    <w:rsid w:val="00A67B61"/>
    <w:rsid w:val="00A67E24"/>
    <w:rsid w:val="00A70122"/>
    <w:rsid w:val="00A70136"/>
    <w:rsid w:val="00A70604"/>
    <w:rsid w:val="00A70800"/>
    <w:rsid w:val="00A709D4"/>
    <w:rsid w:val="00A70C2E"/>
    <w:rsid w:val="00A70E8B"/>
    <w:rsid w:val="00A70FA0"/>
    <w:rsid w:val="00A71043"/>
    <w:rsid w:val="00A71585"/>
    <w:rsid w:val="00A71629"/>
    <w:rsid w:val="00A717EF"/>
    <w:rsid w:val="00A7183C"/>
    <w:rsid w:val="00A718B1"/>
    <w:rsid w:val="00A71A54"/>
    <w:rsid w:val="00A71D17"/>
    <w:rsid w:val="00A71E2D"/>
    <w:rsid w:val="00A71F56"/>
    <w:rsid w:val="00A7216D"/>
    <w:rsid w:val="00A72604"/>
    <w:rsid w:val="00A729A2"/>
    <w:rsid w:val="00A73145"/>
    <w:rsid w:val="00A731FA"/>
    <w:rsid w:val="00A7340A"/>
    <w:rsid w:val="00A7354C"/>
    <w:rsid w:val="00A73583"/>
    <w:rsid w:val="00A736EB"/>
    <w:rsid w:val="00A73B14"/>
    <w:rsid w:val="00A73B65"/>
    <w:rsid w:val="00A74026"/>
    <w:rsid w:val="00A741D5"/>
    <w:rsid w:val="00A742A5"/>
    <w:rsid w:val="00A7458E"/>
    <w:rsid w:val="00A74773"/>
    <w:rsid w:val="00A74827"/>
    <w:rsid w:val="00A7485A"/>
    <w:rsid w:val="00A74B10"/>
    <w:rsid w:val="00A74B9A"/>
    <w:rsid w:val="00A74CB1"/>
    <w:rsid w:val="00A74DE5"/>
    <w:rsid w:val="00A74E8B"/>
    <w:rsid w:val="00A74EBB"/>
    <w:rsid w:val="00A7566F"/>
    <w:rsid w:val="00A75AA4"/>
    <w:rsid w:val="00A75C23"/>
    <w:rsid w:val="00A75D2E"/>
    <w:rsid w:val="00A75FE4"/>
    <w:rsid w:val="00A76085"/>
    <w:rsid w:val="00A762B5"/>
    <w:rsid w:val="00A7643E"/>
    <w:rsid w:val="00A76732"/>
    <w:rsid w:val="00A76863"/>
    <w:rsid w:val="00A76ADD"/>
    <w:rsid w:val="00A76E9B"/>
    <w:rsid w:val="00A7704F"/>
    <w:rsid w:val="00A7720E"/>
    <w:rsid w:val="00A77534"/>
    <w:rsid w:val="00A77709"/>
    <w:rsid w:val="00A77756"/>
    <w:rsid w:val="00A77793"/>
    <w:rsid w:val="00A778B1"/>
    <w:rsid w:val="00A77DFE"/>
    <w:rsid w:val="00A8013A"/>
    <w:rsid w:val="00A8060C"/>
    <w:rsid w:val="00A80643"/>
    <w:rsid w:val="00A80644"/>
    <w:rsid w:val="00A8071E"/>
    <w:rsid w:val="00A80E9B"/>
    <w:rsid w:val="00A80EFA"/>
    <w:rsid w:val="00A814A5"/>
    <w:rsid w:val="00A81A36"/>
    <w:rsid w:val="00A81BEB"/>
    <w:rsid w:val="00A81CA9"/>
    <w:rsid w:val="00A81F33"/>
    <w:rsid w:val="00A821E8"/>
    <w:rsid w:val="00A82262"/>
    <w:rsid w:val="00A82540"/>
    <w:rsid w:val="00A82548"/>
    <w:rsid w:val="00A82594"/>
    <w:rsid w:val="00A82669"/>
    <w:rsid w:val="00A827A9"/>
    <w:rsid w:val="00A82A89"/>
    <w:rsid w:val="00A82BB7"/>
    <w:rsid w:val="00A82C11"/>
    <w:rsid w:val="00A82CF2"/>
    <w:rsid w:val="00A82DBD"/>
    <w:rsid w:val="00A82E7D"/>
    <w:rsid w:val="00A830DF"/>
    <w:rsid w:val="00A83275"/>
    <w:rsid w:val="00A839FC"/>
    <w:rsid w:val="00A83D29"/>
    <w:rsid w:val="00A843D3"/>
    <w:rsid w:val="00A843F9"/>
    <w:rsid w:val="00A846F0"/>
    <w:rsid w:val="00A84825"/>
    <w:rsid w:val="00A84AD5"/>
    <w:rsid w:val="00A84B91"/>
    <w:rsid w:val="00A84C53"/>
    <w:rsid w:val="00A84C94"/>
    <w:rsid w:val="00A84CF9"/>
    <w:rsid w:val="00A852D9"/>
    <w:rsid w:val="00A85586"/>
    <w:rsid w:val="00A85B73"/>
    <w:rsid w:val="00A86064"/>
    <w:rsid w:val="00A86284"/>
    <w:rsid w:val="00A8635C"/>
    <w:rsid w:val="00A864E1"/>
    <w:rsid w:val="00A86664"/>
    <w:rsid w:val="00A868C7"/>
    <w:rsid w:val="00A86BF5"/>
    <w:rsid w:val="00A86C16"/>
    <w:rsid w:val="00A86E6A"/>
    <w:rsid w:val="00A8702A"/>
    <w:rsid w:val="00A8735D"/>
    <w:rsid w:val="00A87543"/>
    <w:rsid w:val="00A87710"/>
    <w:rsid w:val="00A87728"/>
    <w:rsid w:val="00A879A5"/>
    <w:rsid w:val="00A87ACE"/>
    <w:rsid w:val="00A87B76"/>
    <w:rsid w:val="00A87C5A"/>
    <w:rsid w:val="00A87CF6"/>
    <w:rsid w:val="00A87D28"/>
    <w:rsid w:val="00A900F6"/>
    <w:rsid w:val="00A9015B"/>
    <w:rsid w:val="00A901FC"/>
    <w:rsid w:val="00A90394"/>
    <w:rsid w:val="00A9043B"/>
    <w:rsid w:val="00A904EF"/>
    <w:rsid w:val="00A90526"/>
    <w:rsid w:val="00A9054F"/>
    <w:rsid w:val="00A91291"/>
    <w:rsid w:val="00A917D5"/>
    <w:rsid w:val="00A91823"/>
    <w:rsid w:val="00A91D7D"/>
    <w:rsid w:val="00A91DE4"/>
    <w:rsid w:val="00A928DE"/>
    <w:rsid w:val="00A92AEF"/>
    <w:rsid w:val="00A92D6E"/>
    <w:rsid w:val="00A92E0A"/>
    <w:rsid w:val="00A92F2E"/>
    <w:rsid w:val="00A9316F"/>
    <w:rsid w:val="00A93226"/>
    <w:rsid w:val="00A9333D"/>
    <w:rsid w:val="00A936F7"/>
    <w:rsid w:val="00A937BF"/>
    <w:rsid w:val="00A937FD"/>
    <w:rsid w:val="00A9381C"/>
    <w:rsid w:val="00A9388C"/>
    <w:rsid w:val="00A939CC"/>
    <w:rsid w:val="00A93E37"/>
    <w:rsid w:val="00A93E9B"/>
    <w:rsid w:val="00A93F22"/>
    <w:rsid w:val="00A93F60"/>
    <w:rsid w:val="00A9458B"/>
    <w:rsid w:val="00A945E1"/>
    <w:rsid w:val="00A94676"/>
    <w:rsid w:val="00A946B4"/>
    <w:rsid w:val="00A94724"/>
    <w:rsid w:val="00A9473F"/>
    <w:rsid w:val="00A9478F"/>
    <w:rsid w:val="00A94AE7"/>
    <w:rsid w:val="00A94C89"/>
    <w:rsid w:val="00A952CC"/>
    <w:rsid w:val="00A9531B"/>
    <w:rsid w:val="00A95369"/>
    <w:rsid w:val="00A95693"/>
    <w:rsid w:val="00A959AF"/>
    <w:rsid w:val="00A95BC8"/>
    <w:rsid w:val="00A95D6C"/>
    <w:rsid w:val="00A95DD9"/>
    <w:rsid w:val="00A95E3D"/>
    <w:rsid w:val="00A95EDE"/>
    <w:rsid w:val="00A95F4B"/>
    <w:rsid w:val="00A9600E"/>
    <w:rsid w:val="00A96300"/>
    <w:rsid w:val="00A9654D"/>
    <w:rsid w:val="00A967CC"/>
    <w:rsid w:val="00A96982"/>
    <w:rsid w:val="00A96A03"/>
    <w:rsid w:val="00A96B8B"/>
    <w:rsid w:val="00A96DF9"/>
    <w:rsid w:val="00A96E88"/>
    <w:rsid w:val="00A96F99"/>
    <w:rsid w:val="00A970ED"/>
    <w:rsid w:val="00A975EC"/>
    <w:rsid w:val="00A9795A"/>
    <w:rsid w:val="00A97E6D"/>
    <w:rsid w:val="00A97F06"/>
    <w:rsid w:val="00AA026F"/>
    <w:rsid w:val="00AA05C7"/>
    <w:rsid w:val="00AA08D7"/>
    <w:rsid w:val="00AA0928"/>
    <w:rsid w:val="00AA0B30"/>
    <w:rsid w:val="00AA0EF2"/>
    <w:rsid w:val="00AA106D"/>
    <w:rsid w:val="00AA16FC"/>
    <w:rsid w:val="00AA1D51"/>
    <w:rsid w:val="00AA1DC7"/>
    <w:rsid w:val="00AA1E66"/>
    <w:rsid w:val="00AA1EC1"/>
    <w:rsid w:val="00AA2697"/>
    <w:rsid w:val="00AA27B4"/>
    <w:rsid w:val="00AA2830"/>
    <w:rsid w:val="00AA2F89"/>
    <w:rsid w:val="00AA39C0"/>
    <w:rsid w:val="00AA3EFA"/>
    <w:rsid w:val="00AA429B"/>
    <w:rsid w:val="00AA4449"/>
    <w:rsid w:val="00AA459B"/>
    <w:rsid w:val="00AA495C"/>
    <w:rsid w:val="00AA4D20"/>
    <w:rsid w:val="00AA51FB"/>
    <w:rsid w:val="00AA5266"/>
    <w:rsid w:val="00AA5331"/>
    <w:rsid w:val="00AA53E2"/>
    <w:rsid w:val="00AA548C"/>
    <w:rsid w:val="00AA549B"/>
    <w:rsid w:val="00AA54A8"/>
    <w:rsid w:val="00AA5520"/>
    <w:rsid w:val="00AA562E"/>
    <w:rsid w:val="00AA5719"/>
    <w:rsid w:val="00AA5BA7"/>
    <w:rsid w:val="00AA5FDA"/>
    <w:rsid w:val="00AA5FDB"/>
    <w:rsid w:val="00AA60AF"/>
    <w:rsid w:val="00AA6123"/>
    <w:rsid w:val="00AA615C"/>
    <w:rsid w:val="00AA67B6"/>
    <w:rsid w:val="00AA6E71"/>
    <w:rsid w:val="00AA730D"/>
    <w:rsid w:val="00AA76FD"/>
    <w:rsid w:val="00AA78D3"/>
    <w:rsid w:val="00AA7965"/>
    <w:rsid w:val="00AA7A7B"/>
    <w:rsid w:val="00AA7D8D"/>
    <w:rsid w:val="00AA7DDF"/>
    <w:rsid w:val="00AB00EA"/>
    <w:rsid w:val="00AB0444"/>
    <w:rsid w:val="00AB0596"/>
    <w:rsid w:val="00AB0943"/>
    <w:rsid w:val="00AB09CF"/>
    <w:rsid w:val="00AB09F9"/>
    <w:rsid w:val="00AB0BD6"/>
    <w:rsid w:val="00AB0BFD"/>
    <w:rsid w:val="00AB0F76"/>
    <w:rsid w:val="00AB0FE1"/>
    <w:rsid w:val="00AB11C2"/>
    <w:rsid w:val="00AB151E"/>
    <w:rsid w:val="00AB1526"/>
    <w:rsid w:val="00AB170B"/>
    <w:rsid w:val="00AB19DC"/>
    <w:rsid w:val="00AB19FD"/>
    <w:rsid w:val="00AB1B8F"/>
    <w:rsid w:val="00AB1BC5"/>
    <w:rsid w:val="00AB2022"/>
    <w:rsid w:val="00AB2233"/>
    <w:rsid w:val="00AB2721"/>
    <w:rsid w:val="00AB2895"/>
    <w:rsid w:val="00AB2AD3"/>
    <w:rsid w:val="00AB2B08"/>
    <w:rsid w:val="00AB2D0D"/>
    <w:rsid w:val="00AB2FDD"/>
    <w:rsid w:val="00AB3018"/>
    <w:rsid w:val="00AB319A"/>
    <w:rsid w:val="00AB3225"/>
    <w:rsid w:val="00AB37E4"/>
    <w:rsid w:val="00AB3DFA"/>
    <w:rsid w:val="00AB40C0"/>
    <w:rsid w:val="00AB433B"/>
    <w:rsid w:val="00AB4374"/>
    <w:rsid w:val="00AB4397"/>
    <w:rsid w:val="00AB446A"/>
    <w:rsid w:val="00AB4BC6"/>
    <w:rsid w:val="00AB4DE0"/>
    <w:rsid w:val="00AB4F36"/>
    <w:rsid w:val="00AB4F80"/>
    <w:rsid w:val="00AB50F9"/>
    <w:rsid w:val="00AB51A6"/>
    <w:rsid w:val="00AB549A"/>
    <w:rsid w:val="00AB56B5"/>
    <w:rsid w:val="00AB5780"/>
    <w:rsid w:val="00AB57C8"/>
    <w:rsid w:val="00AB5ABB"/>
    <w:rsid w:val="00AB5B8B"/>
    <w:rsid w:val="00AB5DD5"/>
    <w:rsid w:val="00AB5E98"/>
    <w:rsid w:val="00AB626F"/>
    <w:rsid w:val="00AB6601"/>
    <w:rsid w:val="00AB66A9"/>
    <w:rsid w:val="00AB6AAC"/>
    <w:rsid w:val="00AB6E13"/>
    <w:rsid w:val="00AB6F92"/>
    <w:rsid w:val="00AB7494"/>
    <w:rsid w:val="00AB7C28"/>
    <w:rsid w:val="00AB7C36"/>
    <w:rsid w:val="00AB7E09"/>
    <w:rsid w:val="00AB7E43"/>
    <w:rsid w:val="00AB7F75"/>
    <w:rsid w:val="00AC02F8"/>
    <w:rsid w:val="00AC0761"/>
    <w:rsid w:val="00AC08F3"/>
    <w:rsid w:val="00AC0A05"/>
    <w:rsid w:val="00AC0A36"/>
    <w:rsid w:val="00AC0B7C"/>
    <w:rsid w:val="00AC0C8A"/>
    <w:rsid w:val="00AC0D31"/>
    <w:rsid w:val="00AC10CE"/>
    <w:rsid w:val="00AC121B"/>
    <w:rsid w:val="00AC12DF"/>
    <w:rsid w:val="00AC12E1"/>
    <w:rsid w:val="00AC161D"/>
    <w:rsid w:val="00AC1770"/>
    <w:rsid w:val="00AC1A93"/>
    <w:rsid w:val="00AC1DE4"/>
    <w:rsid w:val="00AC1E79"/>
    <w:rsid w:val="00AC2056"/>
    <w:rsid w:val="00AC2502"/>
    <w:rsid w:val="00AC2652"/>
    <w:rsid w:val="00AC2768"/>
    <w:rsid w:val="00AC27C8"/>
    <w:rsid w:val="00AC2865"/>
    <w:rsid w:val="00AC2B25"/>
    <w:rsid w:val="00AC2B9E"/>
    <w:rsid w:val="00AC2D88"/>
    <w:rsid w:val="00AC2F79"/>
    <w:rsid w:val="00AC302D"/>
    <w:rsid w:val="00AC3203"/>
    <w:rsid w:val="00AC3410"/>
    <w:rsid w:val="00AC34A2"/>
    <w:rsid w:val="00AC3688"/>
    <w:rsid w:val="00AC3982"/>
    <w:rsid w:val="00AC3A1C"/>
    <w:rsid w:val="00AC3DDB"/>
    <w:rsid w:val="00AC3F4D"/>
    <w:rsid w:val="00AC41B7"/>
    <w:rsid w:val="00AC42E7"/>
    <w:rsid w:val="00AC43A8"/>
    <w:rsid w:val="00AC4405"/>
    <w:rsid w:val="00AC44B9"/>
    <w:rsid w:val="00AC4780"/>
    <w:rsid w:val="00AC4B8B"/>
    <w:rsid w:val="00AC5193"/>
    <w:rsid w:val="00AC5261"/>
    <w:rsid w:val="00AC54FE"/>
    <w:rsid w:val="00AC56D5"/>
    <w:rsid w:val="00AC5C12"/>
    <w:rsid w:val="00AC60AD"/>
    <w:rsid w:val="00AC6289"/>
    <w:rsid w:val="00AC62FF"/>
    <w:rsid w:val="00AC6407"/>
    <w:rsid w:val="00AC6467"/>
    <w:rsid w:val="00AC64D7"/>
    <w:rsid w:val="00AC670A"/>
    <w:rsid w:val="00AC6811"/>
    <w:rsid w:val="00AC695B"/>
    <w:rsid w:val="00AC69F8"/>
    <w:rsid w:val="00AC6D61"/>
    <w:rsid w:val="00AC6F16"/>
    <w:rsid w:val="00AC7215"/>
    <w:rsid w:val="00AC742C"/>
    <w:rsid w:val="00AC7460"/>
    <w:rsid w:val="00AC7910"/>
    <w:rsid w:val="00AC7956"/>
    <w:rsid w:val="00AC797A"/>
    <w:rsid w:val="00AC7ACC"/>
    <w:rsid w:val="00AC7C4E"/>
    <w:rsid w:val="00AC7EB4"/>
    <w:rsid w:val="00AC7F09"/>
    <w:rsid w:val="00AD006E"/>
    <w:rsid w:val="00AD00BE"/>
    <w:rsid w:val="00AD01A2"/>
    <w:rsid w:val="00AD01A5"/>
    <w:rsid w:val="00AD0C11"/>
    <w:rsid w:val="00AD0C98"/>
    <w:rsid w:val="00AD1644"/>
    <w:rsid w:val="00AD1976"/>
    <w:rsid w:val="00AD1E2B"/>
    <w:rsid w:val="00AD1E8A"/>
    <w:rsid w:val="00AD1F94"/>
    <w:rsid w:val="00AD2223"/>
    <w:rsid w:val="00AD248D"/>
    <w:rsid w:val="00AD2768"/>
    <w:rsid w:val="00AD2BBE"/>
    <w:rsid w:val="00AD2D8D"/>
    <w:rsid w:val="00AD31A7"/>
    <w:rsid w:val="00AD330C"/>
    <w:rsid w:val="00AD36D5"/>
    <w:rsid w:val="00AD370F"/>
    <w:rsid w:val="00AD40FA"/>
    <w:rsid w:val="00AD43CE"/>
    <w:rsid w:val="00AD4464"/>
    <w:rsid w:val="00AD44DA"/>
    <w:rsid w:val="00AD5114"/>
    <w:rsid w:val="00AD537C"/>
    <w:rsid w:val="00AD53BB"/>
    <w:rsid w:val="00AD5716"/>
    <w:rsid w:val="00AD5765"/>
    <w:rsid w:val="00AD5B9B"/>
    <w:rsid w:val="00AD60CC"/>
    <w:rsid w:val="00AD61D3"/>
    <w:rsid w:val="00AD644C"/>
    <w:rsid w:val="00AD6802"/>
    <w:rsid w:val="00AD68E8"/>
    <w:rsid w:val="00AD6CBA"/>
    <w:rsid w:val="00AD7249"/>
    <w:rsid w:val="00AD72D5"/>
    <w:rsid w:val="00AD7340"/>
    <w:rsid w:val="00AD749F"/>
    <w:rsid w:val="00AD781F"/>
    <w:rsid w:val="00AD7A8C"/>
    <w:rsid w:val="00AD7EEB"/>
    <w:rsid w:val="00AE01C5"/>
    <w:rsid w:val="00AE035A"/>
    <w:rsid w:val="00AE07E4"/>
    <w:rsid w:val="00AE0E29"/>
    <w:rsid w:val="00AE111B"/>
    <w:rsid w:val="00AE1254"/>
    <w:rsid w:val="00AE1747"/>
    <w:rsid w:val="00AE1767"/>
    <w:rsid w:val="00AE186F"/>
    <w:rsid w:val="00AE1940"/>
    <w:rsid w:val="00AE1BB8"/>
    <w:rsid w:val="00AE1D47"/>
    <w:rsid w:val="00AE214D"/>
    <w:rsid w:val="00AE221E"/>
    <w:rsid w:val="00AE223D"/>
    <w:rsid w:val="00AE24C5"/>
    <w:rsid w:val="00AE25A5"/>
    <w:rsid w:val="00AE29F8"/>
    <w:rsid w:val="00AE2A56"/>
    <w:rsid w:val="00AE3174"/>
    <w:rsid w:val="00AE3350"/>
    <w:rsid w:val="00AE35FA"/>
    <w:rsid w:val="00AE36A1"/>
    <w:rsid w:val="00AE38AA"/>
    <w:rsid w:val="00AE3B2D"/>
    <w:rsid w:val="00AE3BE8"/>
    <w:rsid w:val="00AE3F80"/>
    <w:rsid w:val="00AE3FD8"/>
    <w:rsid w:val="00AE4384"/>
    <w:rsid w:val="00AE44D1"/>
    <w:rsid w:val="00AE4676"/>
    <w:rsid w:val="00AE46EF"/>
    <w:rsid w:val="00AE473A"/>
    <w:rsid w:val="00AE47BC"/>
    <w:rsid w:val="00AE47FD"/>
    <w:rsid w:val="00AE49CD"/>
    <w:rsid w:val="00AE4A62"/>
    <w:rsid w:val="00AE4A6E"/>
    <w:rsid w:val="00AE4D47"/>
    <w:rsid w:val="00AE4EF8"/>
    <w:rsid w:val="00AE5094"/>
    <w:rsid w:val="00AE51F0"/>
    <w:rsid w:val="00AE539C"/>
    <w:rsid w:val="00AE567D"/>
    <w:rsid w:val="00AE5727"/>
    <w:rsid w:val="00AE5889"/>
    <w:rsid w:val="00AE59BD"/>
    <w:rsid w:val="00AE5C85"/>
    <w:rsid w:val="00AE5E78"/>
    <w:rsid w:val="00AE5FF4"/>
    <w:rsid w:val="00AE6174"/>
    <w:rsid w:val="00AE618F"/>
    <w:rsid w:val="00AE622E"/>
    <w:rsid w:val="00AE62FB"/>
    <w:rsid w:val="00AE6300"/>
    <w:rsid w:val="00AE6412"/>
    <w:rsid w:val="00AE64D4"/>
    <w:rsid w:val="00AE654E"/>
    <w:rsid w:val="00AE6708"/>
    <w:rsid w:val="00AE6868"/>
    <w:rsid w:val="00AE6A0F"/>
    <w:rsid w:val="00AE6ABD"/>
    <w:rsid w:val="00AE6AC7"/>
    <w:rsid w:val="00AE6C73"/>
    <w:rsid w:val="00AE6D70"/>
    <w:rsid w:val="00AE6E3B"/>
    <w:rsid w:val="00AE6E85"/>
    <w:rsid w:val="00AE6FB0"/>
    <w:rsid w:val="00AE70C3"/>
    <w:rsid w:val="00AE7111"/>
    <w:rsid w:val="00AE71CD"/>
    <w:rsid w:val="00AE72F8"/>
    <w:rsid w:val="00AE741B"/>
    <w:rsid w:val="00AE74FF"/>
    <w:rsid w:val="00AE7567"/>
    <w:rsid w:val="00AE76C4"/>
    <w:rsid w:val="00AE76D4"/>
    <w:rsid w:val="00AE771F"/>
    <w:rsid w:val="00AE7902"/>
    <w:rsid w:val="00AE7920"/>
    <w:rsid w:val="00AF00F9"/>
    <w:rsid w:val="00AF01B7"/>
    <w:rsid w:val="00AF0617"/>
    <w:rsid w:val="00AF072B"/>
    <w:rsid w:val="00AF093B"/>
    <w:rsid w:val="00AF0BEF"/>
    <w:rsid w:val="00AF0CA9"/>
    <w:rsid w:val="00AF0F8D"/>
    <w:rsid w:val="00AF1251"/>
    <w:rsid w:val="00AF14E7"/>
    <w:rsid w:val="00AF151F"/>
    <w:rsid w:val="00AF176B"/>
    <w:rsid w:val="00AF1ABC"/>
    <w:rsid w:val="00AF1E13"/>
    <w:rsid w:val="00AF1F14"/>
    <w:rsid w:val="00AF201A"/>
    <w:rsid w:val="00AF2021"/>
    <w:rsid w:val="00AF20C0"/>
    <w:rsid w:val="00AF2194"/>
    <w:rsid w:val="00AF21B2"/>
    <w:rsid w:val="00AF26A8"/>
    <w:rsid w:val="00AF27F7"/>
    <w:rsid w:val="00AF2B82"/>
    <w:rsid w:val="00AF2BAD"/>
    <w:rsid w:val="00AF2BB1"/>
    <w:rsid w:val="00AF2BE1"/>
    <w:rsid w:val="00AF2E5A"/>
    <w:rsid w:val="00AF302B"/>
    <w:rsid w:val="00AF3055"/>
    <w:rsid w:val="00AF32D3"/>
    <w:rsid w:val="00AF33FE"/>
    <w:rsid w:val="00AF346D"/>
    <w:rsid w:val="00AF35AF"/>
    <w:rsid w:val="00AF38C5"/>
    <w:rsid w:val="00AF3CB4"/>
    <w:rsid w:val="00AF3DC8"/>
    <w:rsid w:val="00AF3E34"/>
    <w:rsid w:val="00AF449D"/>
    <w:rsid w:val="00AF47D4"/>
    <w:rsid w:val="00AF484D"/>
    <w:rsid w:val="00AF4936"/>
    <w:rsid w:val="00AF4A23"/>
    <w:rsid w:val="00AF4BC5"/>
    <w:rsid w:val="00AF4C92"/>
    <w:rsid w:val="00AF4EC9"/>
    <w:rsid w:val="00AF52E5"/>
    <w:rsid w:val="00AF5512"/>
    <w:rsid w:val="00AF5BCF"/>
    <w:rsid w:val="00AF5E1A"/>
    <w:rsid w:val="00AF5EAA"/>
    <w:rsid w:val="00AF5EAE"/>
    <w:rsid w:val="00AF616E"/>
    <w:rsid w:val="00AF625B"/>
    <w:rsid w:val="00AF649C"/>
    <w:rsid w:val="00AF6566"/>
    <w:rsid w:val="00AF65D7"/>
    <w:rsid w:val="00AF660F"/>
    <w:rsid w:val="00AF66C8"/>
    <w:rsid w:val="00AF6ACE"/>
    <w:rsid w:val="00AF6EC8"/>
    <w:rsid w:val="00AF6F94"/>
    <w:rsid w:val="00AF717F"/>
    <w:rsid w:val="00AF7187"/>
    <w:rsid w:val="00AF722C"/>
    <w:rsid w:val="00AF758C"/>
    <w:rsid w:val="00AF771B"/>
    <w:rsid w:val="00AF7758"/>
    <w:rsid w:val="00AF784B"/>
    <w:rsid w:val="00AF78DB"/>
    <w:rsid w:val="00AF7C61"/>
    <w:rsid w:val="00AF7E9C"/>
    <w:rsid w:val="00AF7F3B"/>
    <w:rsid w:val="00B00048"/>
    <w:rsid w:val="00B00324"/>
    <w:rsid w:val="00B003B5"/>
    <w:rsid w:val="00B004B2"/>
    <w:rsid w:val="00B00986"/>
    <w:rsid w:val="00B00E8B"/>
    <w:rsid w:val="00B00F88"/>
    <w:rsid w:val="00B0108F"/>
    <w:rsid w:val="00B010A4"/>
    <w:rsid w:val="00B01188"/>
    <w:rsid w:val="00B016AD"/>
    <w:rsid w:val="00B017F0"/>
    <w:rsid w:val="00B01DE5"/>
    <w:rsid w:val="00B01F94"/>
    <w:rsid w:val="00B0211F"/>
    <w:rsid w:val="00B02204"/>
    <w:rsid w:val="00B02603"/>
    <w:rsid w:val="00B029C8"/>
    <w:rsid w:val="00B02ABB"/>
    <w:rsid w:val="00B02DF5"/>
    <w:rsid w:val="00B02EE6"/>
    <w:rsid w:val="00B03317"/>
    <w:rsid w:val="00B03799"/>
    <w:rsid w:val="00B03A6D"/>
    <w:rsid w:val="00B03B87"/>
    <w:rsid w:val="00B03B9E"/>
    <w:rsid w:val="00B03D2A"/>
    <w:rsid w:val="00B03D6A"/>
    <w:rsid w:val="00B040D7"/>
    <w:rsid w:val="00B04153"/>
    <w:rsid w:val="00B048ED"/>
    <w:rsid w:val="00B049D7"/>
    <w:rsid w:val="00B05248"/>
    <w:rsid w:val="00B052C7"/>
    <w:rsid w:val="00B05439"/>
    <w:rsid w:val="00B0548D"/>
    <w:rsid w:val="00B055C0"/>
    <w:rsid w:val="00B055D0"/>
    <w:rsid w:val="00B05634"/>
    <w:rsid w:val="00B05673"/>
    <w:rsid w:val="00B05820"/>
    <w:rsid w:val="00B05A88"/>
    <w:rsid w:val="00B05B26"/>
    <w:rsid w:val="00B05B70"/>
    <w:rsid w:val="00B05E30"/>
    <w:rsid w:val="00B05E3D"/>
    <w:rsid w:val="00B060B5"/>
    <w:rsid w:val="00B06387"/>
    <w:rsid w:val="00B066B5"/>
    <w:rsid w:val="00B069D0"/>
    <w:rsid w:val="00B07326"/>
    <w:rsid w:val="00B07652"/>
    <w:rsid w:val="00B0769D"/>
    <w:rsid w:val="00B0775C"/>
    <w:rsid w:val="00B0778E"/>
    <w:rsid w:val="00B07B2D"/>
    <w:rsid w:val="00B07D1D"/>
    <w:rsid w:val="00B07D4D"/>
    <w:rsid w:val="00B07E77"/>
    <w:rsid w:val="00B07F2A"/>
    <w:rsid w:val="00B07FB3"/>
    <w:rsid w:val="00B100E3"/>
    <w:rsid w:val="00B1021C"/>
    <w:rsid w:val="00B105FD"/>
    <w:rsid w:val="00B10646"/>
    <w:rsid w:val="00B106B5"/>
    <w:rsid w:val="00B10807"/>
    <w:rsid w:val="00B10960"/>
    <w:rsid w:val="00B109C9"/>
    <w:rsid w:val="00B10C09"/>
    <w:rsid w:val="00B10CE6"/>
    <w:rsid w:val="00B10EC0"/>
    <w:rsid w:val="00B11025"/>
    <w:rsid w:val="00B11035"/>
    <w:rsid w:val="00B110D1"/>
    <w:rsid w:val="00B113BF"/>
    <w:rsid w:val="00B11843"/>
    <w:rsid w:val="00B11887"/>
    <w:rsid w:val="00B11DF4"/>
    <w:rsid w:val="00B11EBE"/>
    <w:rsid w:val="00B11F98"/>
    <w:rsid w:val="00B1200A"/>
    <w:rsid w:val="00B122F8"/>
    <w:rsid w:val="00B1230E"/>
    <w:rsid w:val="00B12559"/>
    <w:rsid w:val="00B12668"/>
    <w:rsid w:val="00B12886"/>
    <w:rsid w:val="00B129D0"/>
    <w:rsid w:val="00B12D4A"/>
    <w:rsid w:val="00B12D6B"/>
    <w:rsid w:val="00B12F30"/>
    <w:rsid w:val="00B13376"/>
    <w:rsid w:val="00B134FE"/>
    <w:rsid w:val="00B1374B"/>
    <w:rsid w:val="00B13A57"/>
    <w:rsid w:val="00B13A97"/>
    <w:rsid w:val="00B13AAA"/>
    <w:rsid w:val="00B13BDA"/>
    <w:rsid w:val="00B13C01"/>
    <w:rsid w:val="00B13C10"/>
    <w:rsid w:val="00B13D10"/>
    <w:rsid w:val="00B1402A"/>
    <w:rsid w:val="00B1403A"/>
    <w:rsid w:val="00B144FD"/>
    <w:rsid w:val="00B145AA"/>
    <w:rsid w:val="00B147AE"/>
    <w:rsid w:val="00B14863"/>
    <w:rsid w:val="00B14AE4"/>
    <w:rsid w:val="00B14C97"/>
    <w:rsid w:val="00B15023"/>
    <w:rsid w:val="00B154E9"/>
    <w:rsid w:val="00B155C5"/>
    <w:rsid w:val="00B157C0"/>
    <w:rsid w:val="00B157F6"/>
    <w:rsid w:val="00B15890"/>
    <w:rsid w:val="00B15D23"/>
    <w:rsid w:val="00B15D95"/>
    <w:rsid w:val="00B16042"/>
    <w:rsid w:val="00B16102"/>
    <w:rsid w:val="00B161D6"/>
    <w:rsid w:val="00B16355"/>
    <w:rsid w:val="00B16739"/>
    <w:rsid w:val="00B16798"/>
    <w:rsid w:val="00B167F2"/>
    <w:rsid w:val="00B1685B"/>
    <w:rsid w:val="00B16C5B"/>
    <w:rsid w:val="00B16D51"/>
    <w:rsid w:val="00B16F74"/>
    <w:rsid w:val="00B170EF"/>
    <w:rsid w:val="00B17129"/>
    <w:rsid w:val="00B171BA"/>
    <w:rsid w:val="00B17804"/>
    <w:rsid w:val="00B20471"/>
    <w:rsid w:val="00B20936"/>
    <w:rsid w:val="00B20F1B"/>
    <w:rsid w:val="00B21222"/>
    <w:rsid w:val="00B212C9"/>
    <w:rsid w:val="00B214C0"/>
    <w:rsid w:val="00B2152C"/>
    <w:rsid w:val="00B216D9"/>
    <w:rsid w:val="00B2184B"/>
    <w:rsid w:val="00B21AFD"/>
    <w:rsid w:val="00B21D6F"/>
    <w:rsid w:val="00B22154"/>
    <w:rsid w:val="00B2228F"/>
    <w:rsid w:val="00B222F2"/>
    <w:rsid w:val="00B2246A"/>
    <w:rsid w:val="00B2250C"/>
    <w:rsid w:val="00B22BC7"/>
    <w:rsid w:val="00B22BDF"/>
    <w:rsid w:val="00B22DAB"/>
    <w:rsid w:val="00B231C5"/>
    <w:rsid w:val="00B235F3"/>
    <w:rsid w:val="00B2365B"/>
    <w:rsid w:val="00B23674"/>
    <w:rsid w:val="00B2371C"/>
    <w:rsid w:val="00B2374F"/>
    <w:rsid w:val="00B2377E"/>
    <w:rsid w:val="00B23815"/>
    <w:rsid w:val="00B23A4B"/>
    <w:rsid w:val="00B23ACF"/>
    <w:rsid w:val="00B23C0F"/>
    <w:rsid w:val="00B24066"/>
    <w:rsid w:val="00B242C0"/>
    <w:rsid w:val="00B24492"/>
    <w:rsid w:val="00B24881"/>
    <w:rsid w:val="00B24A29"/>
    <w:rsid w:val="00B24B18"/>
    <w:rsid w:val="00B24C08"/>
    <w:rsid w:val="00B24CFB"/>
    <w:rsid w:val="00B24F33"/>
    <w:rsid w:val="00B24FAC"/>
    <w:rsid w:val="00B2516C"/>
    <w:rsid w:val="00B25544"/>
    <w:rsid w:val="00B257F7"/>
    <w:rsid w:val="00B25809"/>
    <w:rsid w:val="00B2580F"/>
    <w:rsid w:val="00B2597C"/>
    <w:rsid w:val="00B25D0E"/>
    <w:rsid w:val="00B25D59"/>
    <w:rsid w:val="00B25DBC"/>
    <w:rsid w:val="00B2603A"/>
    <w:rsid w:val="00B26066"/>
    <w:rsid w:val="00B26269"/>
    <w:rsid w:val="00B26321"/>
    <w:rsid w:val="00B26A79"/>
    <w:rsid w:val="00B26F62"/>
    <w:rsid w:val="00B270B7"/>
    <w:rsid w:val="00B27160"/>
    <w:rsid w:val="00B272F9"/>
    <w:rsid w:val="00B27456"/>
    <w:rsid w:val="00B276DF"/>
    <w:rsid w:val="00B27881"/>
    <w:rsid w:val="00B27B89"/>
    <w:rsid w:val="00B27F84"/>
    <w:rsid w:val="00B27F98"/>
    <w:rsid w:val="00B27FE2"/>
    <w:rsid w:val="00B30058"/>
    <w:rsid w:val="00B3030C"/>
    <w:rsid w:val="00B30754"/>
    <w:rsid w:val="00B3093E"/>
    <w:rsid w:val="00B30AB1"/>
    <w:rsid w:val="00B30E1D"/>
    <w:rsid w:val="00B30EF3"/>
    <w:rsid w:val="00B31142"/>
    <w:rsid w:val="00B31328"/>
    <w:rsid w:val="00B3193C"/>
    <w:rsid w:val="00B31CF5"/>
    <w:rsid w:val="00B31EC6"/>
    <w:rsid w:val="00B31F18"/>
    <w:rsid w:val="00B3217D"/>
    <w:rsid w:val="00B321B7"/>
    <w:rsid w:val="00B3236C"/>
    <w:rsid w:val="00B32374"/>
    <w:rsid w:val="00B32428"/>
    <w:rsid w:val="00B32669"/>
    <w:rsid w:val="00B32938"/>
    <w:rsid w:val="00B329A2"/>
    <w:rsid w:val="00B32D51"/>
    <w:rsid w:val="00B32E9D"/>
    <w:rsid w:val="00B32F76"/>
    <w:rsid w:val="00B330F5"/>
    <w:rsid w:val="00B3318B"/>
    <w:rsid w:val="00B3318E"/>
    <w:rsid w:val="00B3324E"/>
    <w:rsid w:val="00B332A0"/>
    <w:rsid w:val="00B33504"/>
    <w:rsid w:val="00B3351C"/>
    <w:rsid w:val="00B3354B"/>
    <w:rsid w:val="00B337DA"/>
    <w:rsid w:val="00B33878"/>
    <w:rsid w:val="00B3391B"/>
    <w:rsid w:val="00B33C6E"/>
    <w:rsid w:val="00B33D14"/>
    <w:rsid w:val="00B33D87"/>
    <w:rsid w:val="00B33DA8"/>
    <w:rsid w:val="00B3451A"/>
    <w:rsid w:val="00B345EB"/>
    <w:rsid w:val="00B34914"/>
    <w:rsid w:val="00B34C36"/>
    <w:rsid w:val="00B34EB7"/>
    <w:rsid w:val="00B34EC9"/>
    <w:rsid w:val="00B34ED4"/>
    <w:rsid w:val="00B350B9"/>
    <w:rsid w:val="00B3514E"/>
    <w:rsid w:val="00B352B3"/>
    <w:rsid w:val="00B3540B"/>
    <w:rsid w:val="00B3555A"/>
    <w:rsid w:val="00B35877"/>
    <w:rsid w:val="00B35A0D"/>
    <w:rsid w:val="00B35D29"/>
    <w:rsid w:val="00B35DBA"/>
    <w:rsid w:val="00B36220"/>
    <w:rsid w:val="00B36458"/>
    <w:rsid w:val="00B36689"/>
    <w:rsid w:val="00B366CF"/>
    <w:rsid w:val="00B36C30"/>
    <w:rsid w:val="00B36E13"/>
    <w:rsid w:val="00B36FB1"/>
    <w:rsid w:val="00B372BA"/>
    <w:rsid w:val="00B37553"/>
    <w:rsid w:val="00B375FB"/>
    <w:rsid w:val="00B3782B"/>
    <w:rsid w:val="00B37AD1"/>
    <w:rsid w:val="00B37B07"/>
    <w:rsid w:val="00B37B99"/>
    <w:rsid w:val="00B37E84"/>
    <w:rsid w:val="00B37FC4"/>
    <w:rsid w:val="00B403FE"/>
    <w:rsid w:val="00B40A57"/>
    <w:rsid w:val="00B40AA6"/>
    <w:rsid w:val="00B40B02"/>
    <w:rsid w:val="00B40D24"/>
    <w:rsid w:val="00B40D48"/>
    <w:rsid w:val="00B41540"/>
    <w:rsid w:val="00B41713"/>
    <w:rsid w:val="00B41761"/>
    <w:rsid w:val="00B41947"/>
    <w:rsid w:val="00B41A0B"/>
    <w:rsid w:val="00B41BE3"/>
    <w:rsid w:val="00B41CEF"/>
    <w:rsid w:val="00B41D87"/>
    <w:rsid w:val="00B4210B"/>
    <w:rsid w:val="00B423C2"/>
    <w:rsid w:val="00B42473"/>
    <w:rsid w:val="00B428F2"/>
    <w:rsid w:val="00B429C9"/>
    <w:rsid w:val="00B429CE"/>
    <w:rsid w:val="00B42ACA"/>
    <w:rsid w:val="00B42C0D"/>
    <w:rsid w:val="00B42D35"/>
    <w:rsid w:val="00B42E5C"/>
    <w:rsid w:val="00B431E5"/>
    <w:rsid w:val="00B43231"/>
    <w:rsid w:val="00B43863"/>
    <w:rsid w:val="00B439D4"/>
    <w:rsid w:val="00B43CD4"/>
    <w:rsid w:val="00B43CF1"/>
    <w:rsid w:val="00B43CFD"/>
    <w:rsid w:val="00B43E93"/>
    <w:rsid w:val="00B440B7"/>
    <w:rsid w:val="00B4415C"/>
    <w:rsid w:val="00B44174"/>
    <w:rsid w:val="00B441C5"/>
    <w:rsid w:val="00B442ED"/>
    <w:rsid w:val="00B4473A"/>
    <w:rsid w:val="00B448DD"/>
    <w:rsid w:val="00B44A71"/>
    <w:rsid w:val="00B44B2A"/>
    <w:rsid w:val="00B44E9B"/>
    <w:rsid w:val="00B459B5"/>
    <w:rsid w:val="00B459E6"/>
    <w:rsid w:val="00B45A15"/>
    <w:rsid w:val="00B45C60"/>
    <w:rsid w:val="00B45C94"/>
    <w:rsid w:val="00B45DE2"/>
    <w:rsid w:val="00B462CA"/>
    <w:rsid w:val="00B46664"/>
    <w:rsid w:val="00B46744"/>
    <w:rsid w:val="00B4698B"/>
    <w:rsid w:val="00B469C9"/>
    <w:rsid w:val="00B46A6A"/>
    <w:rsid w:val="00B46A87"/>
    <w:rsid w:val="00B46BCD"/>
    <w:rsid w:val="00B46C04"/>
    <w:rsid w:val="00B46E7F"/>
    <w:rsid w:val="00B46EA8"/>
    <w:rsid w:val="00B46FF9"/>
    <w:rsid w:val="00B47056"/>
    <w:rsid w:val="00B4706B"/>
    <w:rsid w:val="00B471D8"/>
    <w:rsid w:val="00B4736E"/>
    <w:rsid w:val="00B4739F"/>
    <w:rsid w:val="00B475BE"/>
    <w:rsid w:val="00B47909"/>
    <w:rsid w:val="00B47930"/>
    <w:rsid w:val="00B47F7A"/>
    <w:rsid w:val="00B501D0"/>
    <w:rsid w:val="00B503D2"/>
    <w:rsid w:val="00B5052B"/>
    <w:rsid w:val="00B507FE"/>
    <w:rsid w:val="00B508FF"/>
    <w:rsid w:val="00B50C19"/>
    <w:rsid w:val="00B50F64"/>
    <w:rsid w:val="00B51063"/>
    <w:rsid w:val="00B5116C"/>
    <w:rsid w:val="00B512C6"/>
    <w:rsid w:val="00B51425"/>
    <w:rsid w:val="00B5149A"/>
    <w:rsid w:val="00B514FB"/>
    <w:rsid w:val="00B517C6"/>
    <w:rsid w:val="00B51A7F"/>
    <w:rsid w:val="00B51ABD"/>
    <w:rsid w:val="00B51D5F"/>
    <w:rsid w:val="00B520C4"/>
    <w:rsid w:val="00B52257"/>
    <w:rsid w:val="00B523CF"/>
    <w:rsid w:val="00B524A9"/>
    <w:rsid w:val="00B52955"/>
    <w:rsid w:val="00B529F7"/>
    <w:rsid w:val="00B52A13"/>
    <w:rsid w:val="00B52AFA"/>
    <w:rsid w:val="00B52C1B"/>
    <w:rsid w:val="00B52D88"/>
    <w:rsid w:val="00B52F15"/>
    <w:rsid w:val="00B5328B"/>
    <w:rsid w:val="00B533B4"/>
    <w:rsid w:val="00B536F9"/>
    <w:rsid w:val="00B53A1E"/>
    <w:rsid w:val="00B53B9C"/>
    <w:rsid w:val="00B53C2F"/>
    <w:rsid w:val="00B5406D"/>
    <w:rsid w:val="00B5461E"/>
    <w:rsid w:val="00B549A7"/>
    <w:rsid w:val="00B54C24"/>
    <w:rsid w:val="00B54C39"/>
    <w:rsid w:val="00B5519D"/>
    <w:rsid w:val="00B5530D"/>
    <w:rsid w:val="00B553AB"/>
    <w:rsid w:val="00B557B9"/>
    <w:rsid w:val="00B55805"/>
    <w:rsid w:val="00B55854"/>
    <w:rsid w:val="00B5591C"/>
    <w:rsid w:val="00B5597A"/>
    <w:rsid w:val="00B561B8"/>
    <w:rsid w:val="00B561BF"/>
    <w:rsid w:val="00B563E7"/>
    <w:rsid w:val="00B5644E"/>
    <w:rsid w:val="00B5660D"/>
    <w:rsid w:val="00B56683"/>
    <w:rsid w:val="00B568A0"/>
    <w:rsid w:val="00B56998"/>
    <w:rsid w:val="00B569D3"/>
    <w:rsid w:val="00B57117"/>
    <w:rsid w:val="00B57B75"/>
    <w:rsid w:val="00B57C82"/>
    <w:rsid w:val="00B57D00"/>
    <w:rsid w:val="00B57D52"/>
    <w:rsid w:val="00B57EFD"/>
    <w:rsid w:val="00B60117"/>
    <w:rsid w:val="00B60706"/>
    <w:rsid w:val="00B61070"/>
    <w:rsid w:val="00B61186"/>
    <w:rsid w:val="00B6154B"/>
    <w:rsid w:val="00B616EC"/>
    <w:rsid w:val="00B61849"/>
    <w:rsid w:val="00B61C4C"/>
    <w:rsid w:val="00B6271F"/>
    <w:rsid w:val="00B62773"/>
    <w:rsid w:val="00B629AC"/>
    <w:rsid w:val="00B62D31"/>
    <w:rsid w:val="00B6306A"/>
    <w:rsid w:val="00B6327D"/>
    <w:rsid w:val="00B634FC"/>
    <w:rsid w:val="00B63503"/>
    <w:rsid w:val="00B637C1"/>
    <w:rsid w:val="00B6389A"/>
    <w:rsid w:val="00B63E0F"/>
    <w:rsid w:val="00B6402D"/>
    <w:rsid w:val="00B649FC"/>
    <w:rsid w:val="00B64A34"/>
    <w:rsid w:val="00B64E0B"/>
    <w:rsid w:val="00B64E84"/>
    <w:rsid w:val="00B64EFE"/>
    <w:rsid w:val="00B6533B"/>
    <w:rsid w:val="00B65A02"/>
    <w:rsid w:val="00B65AEA"/>
    <w:rsid w:val="00B66005"/>
    <w:rsid w:val="00B661E7"/>
    <w:rsid w:val="00B663E7"/>
    <w:rsid w:val="00B66637"/>
    <w:rsid w:val="00B6669C"/>
    <w:rsid w:val="00B66CEF"/>
    <w:rsid w:val="00B66DE5"/>
    <w:rsid w:val="00B66E07"/>
    <w:rsid w:val="00B66F5A"/>
    <w:rsid w:val="00B6729A"/>
    <w:rsid w:val="00B67425"/>
    <w:rsid w:val="00B6788C"/>
    <w:rsid w:val="00B6794D"/>
    <w:rsid w:val="00B67E47"/>
    <w:rsid w:val="00B67EB9"/>
    <w:rsid w:val="00B67FFB"/>
    <w:rsid w:val="00B701A4"/>
    <w:rsid w:val="00B70234"/>
    <w:rsid w:val="00B704D9"/>
    <w:rsid w:val="00B706E1"/>
    <w:rsid w:val="00B7089D"/>
    <w:rsid w:val="00B70AF2"/>
    <w:rsid w:val="00B70B00"/>
    <w:rsid w:val="00B70B5E"/>
    <w:rsid w:val="00B70BAA"/>
    <w:rsid w:val="00B70DD0"/>
    <w:rsid w:val="00B70FC1"/>
    <w:rsid w:val="00B71226"/>
    <w:rsid w:val="00B7148B"/>
    <w:rsid w:val="00B714DA"/>
    <w:rsid w:val="00B717BA"/>
    <w:rsid w:val="00B71BF3"/>
    <w:rsid w:val="00B71C23"/>
    <w:rsid w:val="00B71E89"/>
    <w:rsid w:val="00B71EEF"/>
    <w:rsid w:val="00B72198"/>
    <w:rsid w:val="00B72303"/>
    <w:rsid w:val="00B7276F"/>
    <w:rsid w:val="00B72999"/>
    <w:rsid w:val="00B72AFC"/>
    <w:rsid w:val="00B72B2C"/>
    <w:rsid w:val="00B72B78"/>
    <w:rsid w:val="00B72F2A"/>
    <w:rsid w:val="00B7346C"/>
    <w:rsid w:val="00B73788"/>
    <w:rsid w:val="00B738AC"/>
    <w:rsid w:val="00B73960"/>
    <w:rsid w:val="00B73A23"/>
    <w:rsid w:val="00B74180"/>
    <w:rsid w:val="00B74386"/>
    <w:rsid w:val="00B748FE"/>
    <w:rsid w:val="00B7490A"/>
    <w:rsid w:val="00B74A9F"/>
    <w:rsid w:val="00B74BFF"/>
    <w:rsid w:val="00B75051"/>
    <w:rsid w:val="00B750CE"/>
    <w:rsid w:val="00B751B8"/>
    <w:rsid w:val="00B7550B"/>
    <w:rsid w:val="00B7556F"/>
    <w:rsid w:val="00B75590"/>
    <w:rsid w:val="00B756D1"/>
    <w:rsid w:val="00B75AA2"/>
    <w:rsid w:val="00B75AC2"/>
    <w:rsid w:val="00B764E4"/>
    <w:rsid w:val="00B7655F"/>
    <w:rsid w:val="00B7684C"/>
    <w:rsid w:val="00B7685C"/>
    <w:rsid w:val="00B7698A"/>
    <w:rsid w:val="00B76EC5"/>
    <w:rsid w:val="00B77031"/>
    <w:rsid w:val="00B77397"/>
    <w:rsid w:val="00B7743A"/>
    <w:rsid w:val="00B7766D"/>
    <w:rsid w:val="00B776FC"/>
    <w:rsid w:val="00B77718"/>
    <w:rsid w:val="00B777D5"/>
    <w:rsid w:val="00B778A5"/>
    <w:rsid w:val="00B77B22"/>
    <w:rsid w:val="00B77BEE"/>
    <w:rsid w:val="00B77E39"/>
    <w:rsid w:val="00B80085"/>
    <w:rsid w:val="00B80219"/>
    <w:rsid w:val="00B80229"/>
    <w:rsid w:val="00B80348"/>
    <w:rsid w:val="00B80611"/>
    <w:rsid w:val="00B80628"/>
    <w:rsid w:val="00B8083A"/>
    <w:rsid w:val="00B808AB"/>
    <w:rsid w:val="00B80D62"/>
    <w:rsid w:val="00B80DF5"/>
    <w:rsid w:val="00B8138A"/>
    <w:rsid w:val="00B813C9"/>
    <w:rsid w:val="00B8159B"/>
    <w:rsid w:val="00B815B6"/>
    <w:rsid w:val="00B819A5"/>
    <w:rsid w:val="00B81D1A"/>
    <w:rsid w:val="00B82119"/>
    <w:rsid w:val="00B824C1"/>
    <w:rsid w:val="00B826F9"/>
    <w:rsid w:val="00B82817"/>
    <w:rsid w:val="00B82A18"/>
    <w:rsid w:val="00B82B1D"/>
    <w:rsid w:val="00B834A6"/>
    <w:rsid w:val="00B836A5"/>
    <w:rsid w:val="00B83850"/>
    <w:rsid w:val="00B83A26"/>
    <w:rsid w:val="00B83BC3"/>
    <w:rsid w:val="00B83CDB"/>
    <w:rsid w:val="00B83E10"/>
    <w:rsid w:val="00B83EFF"/>
    <w:rsid w:val="00B83F62"/>
    <w:rsid w:val="00B83F95"/>
    <w:rsid w:val="00B841EA"/>
    <w:rsid w:val="00B84238"/>
    <w:rsid w:val="00B8425F"/>
    <w:rsid w:val="00B8439D"/>
    <w:rsid w:val="00B8450B"/>
    <w:rsid w:val="00B84767"/>
    <w:rsid w:val="00B84995"/>
    <w:rsid w:val="00B849F7"/>
    <w:rsid w:val="00B84C7A"/>
    <w:rsid w:val="00B84D62"/>
    <w:rsid w:val="00B84ED3"/>
    <w:rsid w:val="00B850C5"/>
    <w:rsid w:val="00B85111"/>
    <w:rsid w:val="00B853CB"/>
    <w:rsid w:val="00B85492"/>
    <w:rsid w:val="00B85A5F"/>
    <w:rsid w:val="00B85BD1"/>
    <w:rsid w:val="00B85E32"/>
    <w:rsid w:val="00B8605C"/>
    <w:rsid w:val="00B86231"/>
    <w:rsid w:val="00B862D4"/>
    <w:rsid w:val="00B86311"/>
    <w:rsid w:val="00B86A17"/>
    <w:rsid w:val="00B86BB8"/>
    <w:rsid w:val="00B86CFF"/>
    <w:rsid w:val="00B86DFE"/>
    <w:rsid w:val="00B87031"/>
    <w:rsid w:val="00B87245"/>
    <w:rsid w:val="00B87301"/>
    <w:rsid w:val="00B8799F"/>
    <w:rsid w:val="00B87D2E"/>
    <w:rsid w:val="00B87E38"/>
    <w:rsid w:val="00B90399"/>
    <w:rsid w:val="00B904A4"/>
    <w:rsid w:val="00B9062F"/>
    <w:rsid w:val="00B907ED"/>
    <w:rsid w:val="00B90B4E"/>
    <w:rsid w:val="00B90BCF"/>
    <w:rsid w:val="00B90EB5"/>
    <w:rsid w:val="00B90F8D"/>
    <w:rsid w:val="00B910BB"/>
    <w:rsid w:val="00B911B2"/>
    <w:rsid w:val="00B91243"/>
    <w:rsid w:val="00B913D9"/>
    <w:rsid w:val="00B91563"/>
    <w:rsid w:val="00B916CC"/>
    <w:rsid w:val="00B9175C"/>
    <w:rsid w:val="00B917EE"/>
    <w:rsid w:val="00B91892"/>
    <w:rsid w:val="00B919F2"/>
    <w:rsid w:val="00B91BCD"/>
    <w:rsid w:val="00B91DBE"/>
    <w:rsid w:val="00B92126"/>
    <w:rsid w:val="00B9224C"/>
    <w:rsid w:val="00B9230D"/>
    <w:rsid w:val="00B928D5"/>
    <w:rsid w:val="00B93546"/>
    <w:rsid w:val="00B9355D"/>
    <w:rsid w:val="00B93596"/>
    <w:rsid w:val="00B93692"/>
    <w:rsid w:val="00B93748"/>
    <w:rsid w:val="00B93ACB"/>
    <w:rsid w:val="00B93B82"/>
    <w:rsid w:val="00B93E84"/>
    <w:rsid w:val="00B940BC"/>
    <w:rsid w:val="00B941A1"/>
    <w:rsid w:val="00B94478"/>
    <w:rsid w:val="00B94604"/>
    <w:rsid w:val="00B9479E"/>
    <w:rsid w:val="00B947C5"/>
    <w:rsid w:val="00B94ACE"/>
    <w:rsid w:val="00B94C6C"/>
    <w:rsid w:val="00B95047"/>
    <w:rsid w:val="00B9526A"/>
    <w:rsid w:val="00B953A2"/>
    <w:rsid w:val="00B9543E"/>
    <w:rsid w:val="00B95444"/>
    <w:rsid w:val="00B9580F"/>
    <w:rsid w:val="00B95885"/>
    <w:rsid w:val="00B9594E"/>
    <w:rsid w:val="00B960E7"/>
    <w:rsid w:val="00B9619D"/>
    <w:rsid w:val="00B96365"/>
    <w:rsid w:val="00B9636C"/>
    <w:rsid w:val="00B9641B"/>
    <w:rsid w:val="00B9644D"/>
    <w:rsid w:val="00B9651F"/>
    <w:rsid w:val="00B96916"/>
    <w:rsid w:val="00B96A4A"/>
    <w:rsid w:val="00B96D6B"/>
    <w:rsid w:val="00B96F04"/>
    <w:rsid w:val="00B96F79"/>
    <w:rsid w:val="00B97095"/>
    <w:rsid w:val="00B970DA"/>
    <w:rsid w:val="00B975A5"/>
    <w:rsid w:val="00B97B3B"/>
    <w:rsid w:val="00B97EB0"/>
    <w:rsid w:val="00B97FCA"/>
    <w:rsid w:val="00BA00E3"/>
    <w:rsid w:val="00BA052E"/>
    <w:rsid w:val="00BA068E"/>
    <w:rsid w:val="00BA07AF"/>
    <w:rsid w:val="00BA0BDB"/>
    <w:rsid w:val="00BA0E6C"/>
    <w:rsid w:val="00BA0EBD"/>
    <w:rsid w:val="00BA10F4"/>
    <w:rsid w:val="00BA11FC"/>
    <w:rsid w:val="00BA1409"/>
    <w:rsid w:val="00BA1498"/>
    <w:rsid w:val="00BA14A3"/>
    <w:rsid w:val="00BA157D"/>
    <w:rsid w:val="00BA16FA"/>
    <w:rsid w:val="00BA1A29"/>
    <w:rsid w:val="00BA1B70"/>
    <w:rsid w:val="00BA1B9D"/>
    <w:rsid w:val="00BA1C8E"/>
    <w:rsid w:val="00BA23A0"/>
    <w:rsid w:val="00BA2480"/>
    <w:rsid w:val="00BA2754"/>
    <w:rsid w:val="00BA276C"/>
    <w:rsid w:val="00BA27E7"/>
    <w:rsid w:val="00BA2BCF"/>
    <w:rsid w:val="00BA2F8C"/>
    <w:rsid w:val="00BA2FD4"/>
    <w:rsid w:val="00BA3009"/>
    <w:rsid w:val="00BA3016"/>
    <w:rsid w:val="00BA355E"/>
    <w:rsid w:val="00BA36B2"/>
    <w:rsid w:val="00BA36DD"/>
    <w:rsid w:val="00BA3E0E"/>
    <w:rsid w:val="00BA403B"/>
    <w:rsid w:val="00BA4118"/>
    <w:rsid w:val="00BA458E"/>
    <w:rsid w:val="00BA4B9E"/>
    <w:rsid w:val="00BA50AF"/>
    <w:rsid w:val="00BA50D7"/>
    <w:rsid w:val="00BA5180"/>
    <w:rsid w:val="00BA53A5"/>
    <w:rsid w:val="00BA54CE"/>
    <w:rsid w:val="00BA574D"/>
    <w:rsid w:val="00BA5A35"/>
    <w:rsid w:val="00BA5AD3"/>
    <w:rsid w:val="00BA5C23"/>
    <w:rsid w:val="00BA5EA6"/>
    <w:rsid w:val="00BA6211"/>
    <w:rsid w:val="00BA630B"/>
    <w:rsid w:val="00BA66A8"/>
    <w:rsid w:val="00BA67D4"/>
    <w:rsid w:val="00BA6937"/>
    <w:rsid w:val="00BA6CA6"/>
    <w:rsid w:val="00BA6D41"/>
    <w:rsid w:val="00BA719D"/>
    <w:rsid w:val="00BA74DC"/>
    <w:rsid w:val="00BA74E8"/>
    <w:rsid w:val="00BA7546"/>
    <w:rsid w:val="00BA7547"/>
    <w:rsid w:val="00BA7627"/>
    <w:rsid w:val="00BA7882"/>
    <w:rsid w:val="00BA7910"/>
    <w:rsid w:val="00BA7E41"/>
    <w:rsid w:val="00BA7E83"/>
    <w:rsid w:val="00BB014D"/>
    <w:rsid w:val="00BB037A"/>
    <w:rsid w:val="00BB04E4"/>
    <w:rsid w:val="00BB0552"/>
    <w:rsid w:val="00BB05CA"/>
    <w:rsid w:val="00BB0740"/>
    <w:rsid w:val="00BB092D"/>
    <w:rsid w:val="00BB09EA"/>
    <w:rsid w:val="00BB0B80"/>
    <w:rsid w:val="00BB0F7D"/>
    <w:rsid w:val="00BB1773"/>
    <w:rsid w:val="00BB1AA6"/>
    <w:rsid w:val="00BB1E78"/>
    <w:rsid w:val="00BB1EB2"/>
    <w:rsid w:val="00BB1FF6"/>
    <w:rsid w:val="00BB246D"/>
    <w:rsid w:val="00BB2672"/>
    <w:rsid w:val="00BB2787"/>
    <w:rsid w:val="00BB2B2D"/>
    <w:rsid w:val="00BB2EBD"/>
    <w:rsid w:val="00BB2EF6"/>
    <w:rsid w:val="00BB30EA"/>
    <w:rsid w:val="00BB311A"/>
    <w:rsid w:val="00BB3337"/>
    <w:rsid w:val="00BB33F6"/>
    <w:rsid w:val="00BB3902"/>
    <w:rsid w:val="00BB3959"/>
    <w:rsid w:val="00BB3A39"/>
    <w:rsid w:val="00BB3BE8"/>
    <w:rsid w:val="00BB3CBE"/>
    <w:rsid w:val="00BB3DF4"/>
    <w:rsid w:val="00BB3E37"/>
    <w:rsid w:val="00BB3EF0"/>
    <w:rsid w:val="00BB3FE1"/>
    <w:rsid w:val="00BB4033"/>
    <w:rsid w:val="00BB4041"/>
    <w:rsid w:val="00BB40EC"/>
    <w:rsid w:val="00BB41E6"/>
    <w:rsid w:val="00BB4781"/>
    <w:rsid w:val="00BB4939"/>
    <w:rsid w:val="00BB4A9B"/>
    <w:rsid w:val="00BB4BC2"/>
    <w:rsid w:val="00BB4E0F"/>
    <w:rsid w:val="00BB4E63"/>
    <w:rsid w:val="00BB51B6"/>
    <w:rsid w:val="00BB5556"/>
    <w:rsid w:val="00BB55F4"/>
    <w:rsid w:val="00BB563B"/>
    <w:rsid w:val="00BB5685"/>
    <w:rsid w:val="00BB58FA"/>
    <w:rsid w:val="00BB5B7F"/>
    <w:rsid w:val="00BB5D35"/>
    <w:rsid w:val="00BB5D56"/>
    <w:rsid w:val="00BB5E65"/>
    <w:rsid w:val="00BB5E87"/>
    <w:rsid w:val="00BB5FD9"/>
    <w:rsid w:val="00BB6175"/>
    <w:rsid w:val="00BB6588"/>
    <w:rsid w:val="00BB658C"/>
    <w:rsid w:val="00BB663B"/>
    <w:rsid w:val="00BB6793"/>
    <w:rsid w:val="00BB685D"/>
    <w:rsid w:val="00BB698B"/>
    <w:rsid w:val="00BB69AD"/>
    <w:rsid w:val="00BB6EFE"/>
    <w:rsid w:val="00BB6F74"/>
    <w:rsid w:val="00BB6FCE"/>
    <w:rsid w:val="00BB70EB"/>
    <w:rsid w:val="00BB7200"/>
    <w:rsid w:val="00BB72F8"/>
    <w:rsid w:val="00BB74F2"/>
    <w:rsid w:val="00BB75A8"/>
    <w:rsid w:val="00BB78BF"/>
    <w:rsid w:val="00BB78DB"/>
    <w:rsid w:val="00BB79BB"/>
    <w:rsid w:val="00BB7B57"/>
    <w:rsid w:val="00BB7C29"/>
    <w:rsid w:val="00BC0040"/>
    <w:rsid w:val="00BC05E3"/>
    <w:rsid w:val="00BC0910"/>
    <w:rsid w:val="00BC09CA"/>
    <w:rsid w:val="00BC0C42"/>
    <w:rsid w:val="00BC0CE9"/>
    <w:rsid w:val="00BC0D36"/>
    <w:rsid w:val="00BC0EE3"/>
    <w:rsid w:val="00BC105E"/>
    <w:rsid w:val="00BC10E4"/>
    <w:rsid w:val="00BC10F5"/>
    <w:rsid w:val="00BC1246"/>
    <w:rsid w:val="00BC1342"/>
    <w:rsid w:val="00BC13C1"/>
    <w:rsid w:val="00BC1453"/>
    <w:rsid w:val="00BC151B"/>
    <w:rsid w:val="00BC1530"/>
    <w:rsid w:val="00BC1682"/>
    <w:rsid w:val="00BC1742"/>
    <w:rsid w:val="00BC1837"/>
    <w:rsid w:val="00BC1A0E"/>
    <w:rsid w:val="00BC1C56"/>
    <w:rsid w:val="00BC1DC9"/>
    <w:rsid w:val="00BC21EF"/>
    <w:rsid w:val="00BC26A4"/>
    <w:rsid w:val="00BC26DD"/>
    <w:rsid w:val="00BC27DA"/>
    <w:rsid w:val="00BC2DC4"/>
    <w:rsid w:val="00BC2E05"/>
    <w:rsid w:val="00BC2F00"/>
    <w:rsid w:val="00BC2F5E"/>
    <w:rsid w:val="00BC3063"/>
    <w:rsid w:val="00BC31EB"/>
    <w:rsid w:val="00BC3278"/>
    <w:rsid w:val="00BC36BE"/>
    <w:rsid w:val="00BC3D9C"/>
    <w:rsid w:val="00BC3E92"/>
    <w:rsid w:val="00BC3EF7"/>
    <w:rsid w:val="00BC3FFD"/>
    <w:rsid w:val="00BC416F"/>
    <w:rsid w:val="00BC42A7"/>
    <w:rsid w:val="00BC4A4C"/>
    <w:rsid w:val="00BC4A78"/>
    <w:rsid w:val="00BC4AB9"/>
    <w:rsid w:val="00BC4DF8"/>
    <w:rsid w:val="00BC5262"/>
    <w:rsid w:val="00BC535B"/>
    <w:rsid w:val="00BC5374"/>
    <w:rsid w:val="00BC5546"/>
    <w:rsid w:val="00BC5713"/>
    <w:rsid w:val="00BC58A6"/>
    <w:rsid w:val="00BC5A16"/>
    <w:rsid w:val="00BC5A49"/>
    <w:rsid w:val="00BC6447"/>
    <w:rsid w:val="00BC6BCE"/>
    <w:rsid w:val="00BC7037"/>
    <w:rsid w:val="00BC707D"/>
    <w:rsid w:val="00BC7157"/>
    <w:rsid w:val="00BC7379"/>
    <w:rsid w:val="00BC7394"/>
    <w:rsid w:val="00BC762C"/>
    <w:rsid w:val="00BC7746"/>
    <w:rsid w:val="00BC77F7"/>
    <w:rsid w:val="00BC7990"/>
    <w:rsid w:val="00BC79C7"/>
    <w:rsid w:val="00BC7F29"/>
    <w:rsid w:val="00BD0D1B"/>
    <w:rsid w:val="00BD0E44"/>
    <w:rsid w:val="00BD0E45"/>
    <w:rsid w:val="00BD109B"/>
    <w:rsid w:val="00BD1393"/>
    <w:rsid w:val="00BD14A5"/>
    <w:rsid w:val="00BD1630"/>
    <w:rsid w:val="00BD18F7"/>
    <w:rsid w:val="00BD192E"/>
    <w:rsid w:val="00BD1955"/>
    <w:rsid w:val="00BD1CD9"/>
    <w:rsid w:val="00BD1D3B"/>
    <w:rsid w:val="00BD1FF3"/>
    <w:rsid w:val="00BD21B8"/>
    <w:rsid w:val="00BD228F"/>
    <w:rsid w:val="00BD22F2"/>
    <w:rsid w:val="00BD2323"/>
    <w:rsid w:val="00BD2560"/>
    <w:rsid w:val="00BD26A8"/>
    <w:rsid w:val="00BD280B"/>
    <w:rsid w:val="00BD2AEF"/>
    <w:rsid w:val="00BD2B26"/>
    <w:rsid w:val="00BD2BDF"/>
    <w:rsid w:val="00BD2C72"/>
    <w:rsid w:val="00BD313C"/>
    <w:rsid w:val="00BD3253"/>
    <w:rsid w:val="00BD3649"/>
    <w:rsid w:val="00BD3756"/>
    <w:rsid w:val="00BD3801"/>
    <w:rsid w:val="00BD3984"/>
    <w:rsid w:val="00BD3B74"/>
    <w:rsid w:val="00BD3B75"/>
    <w:rsid w:val="00BD3DE6"/>
    <w:rsid w:val="00BD3E34"/>
    <w:rsid w:val="00BD3F64"/>
    <w:rsid w:val="00BD41D6"/>
    <w:rsid w:val="00BD41DC"/>
    <w:rsid w:val="00BD42C1"/>
    <w:rsid w:val="00BD4435"/>
    <w:rsid w:val="00BD4595"/>
    <w:rsid w:val="00BD46DB"/>
    <w:rsid w:val="00BD4883"/>
    <w:rsid w:val="00BD4B36"/>
    <w:rsid w:val="00BD4B5F"/>
    <w:rsid w:val="00BD4BC6"/>
    <w:rsid w:val="00BD4E2C"/>
    <w:rsid w:val="00BD4ECD"/>
    <w:rsid w:val="00BD514B"/>
    <w:rsid w:val="00BD5496"/>
    <w:rsid w:val="00BD55DC"/>
    <w:rsid w:val="00BD5768"/>
    <w:rsid w:val="00BD59E7"/>
    <w:rsid w:val="00BD5B4D"/>
    <w:rsid w:val="00BD5D45"/>
    <w:rsid w:val="00BD5DF2"/>
    <w:rsid w:val="00BD5ED8"/>
    <w:rsid w:val="00BD5F33"/>
    <w:rsid w:val="00BD5F6C"/>
    <w:rsid w:val="00BD63C8"/>
    <w:rsid w:val="00BD63E4"/>
    <w:rsid w:val="00BD66C7"/>
    <w:rsid w:val="00BD674F"/>
    <w:rsid w:val="00BD679A"/>
    <w:rsid w:val="00BD6F83"/>
    <w:rsid w:val="00BD6FA7"/>
    <w:rsid w:val="00BD710D"/>
    <w:rsid w:val="00BD7166"/>
    <w:rsid w:val="00BD73D0"/>
    <w:rsid w:val="00BD7611"/>
    <w:rsid w:val="00BD7734"/>
    <w:rsid w:val="00BD774E"/>
    <w:rsid w:val="00BD775E"/>
    <w:rsid w:val="00BD7819"/>
    <w:rsid w:val="00BD78F9"/>
    <w:rsid w:val="00BD7A41"/>
    <w:rsid w:val="00BD7AF1"/>
    <w:rsid w:val="00BD7E2C"/>
    <w:rsid w:val="00BD7EB9"/>
    <w:rsid w:val="00BE00A0"/>
    <w:rsid w:val="00BE00B7"/>
    <w:rsid w:val="00BE09D6"/>
    <w:rsid w:val="00BE0B68"/>
    <w:rsid w:val="00BE0E89"/>
    <w:rsid w:val="00BE0EDF"/>
    <w:rsid w:val="00BE107D"/>
    <w:rsid w:val="00BE1466"/>
    <w:rsid w:val="00BE1609"/>
    <w:rsid w:val="00BE1632"/>
    <w:rsid w:val="00BE1729"/>
    <w:rsid w:val="00BE17BE"/>
    <w:rsid w:val="00BE190D"/>
    <w:rsid w:val="00BE190F"/>
    <w:rsid w:val="00BE1972"/>
    <w:rsid w:val="00BE19C9"/>
    <w:rsid w:val="00BE19CA"/>
    <w:rsid w:val="00BE19FD"/>
    <w:rsid w:val="00BE19FF"/>
    <w:rsid w:val="00BE1AEC"/>
    <w:rsid w:val="00BE1CB8"/>
    <w:rsid w:val="00BE1FAE"/>
    <w:rsid w:val="00BE2036"/>
    <w:rsid w:val="00BE213A"/>
    <w:rsid w:val="00BE2281"/>
    <w:rsid w:val="00BE282D"/>
    <w:rsid w:val="00BE294D"/>
    <w:rsid w:val="00BE2980"/>
    <w:rsid w:val="00BE2A00"/>
    <w:rsid w:val="00BE2B34"/>
    <w:rsid w:val="00BE2D80"/>
    <w:rsid w:val="00BE3359"/>
    <w:rsid w:val="00BE3770"/>
    <w:rsid w:val="00BE3872"/>
    <w:rsid w:val="00BE3C44"/>
    <w:rsid w:val="00BE3DA1"/>
    <w:rsid w:val="00BE4566"/>
    <w:rsid w:val="00BE4C46"/>
    <w:rsid w:val="00BE4DA0"/>
    <w:rsid w:val="00BE52EE"/>
    <w:rsid w:val="00BE5570"/>
    <w:rsid w:val="00BE563C"/>
    <w:rsid w:val="00BE563D"/>
    <w:rsid w:val="00BE564D"/>
    <w:rsid w:val="00BE5A9D"/>
    <w:rsid w:val="00BE5AC7"/>
    <w:rsid w:val="00BE5C51"/>
    <w:rsid w:val="00BE5E19"/>
    <w:rsid w:val="00BE5E4D"/>
    <w:rsid w:val="00BE5FCE"/>
    <w:rsid w:val="00BE607C"/>
    <w:rsid w:val="00BE60A6"/>
    <w:rsid w:val="00BE60BD"/>
    <w:rsid w:val="00BE61DC"/>
    <w:rsid w:val="00BE628B"/>
    <w:rsid w:val="00BE628F"/>
    <w:rsid w:val="00BE6363"/>
    <w:rsid w:val="00BE63DF"/>
    <w:rsid w:val="00BE66D6"/>
    <w:rsid w:val="00BE68EB"/>
    <w:rsid w:val="00BE6953"/>
    <w:rsid w:val="00BE69F4"/>
    <w:rsid w:val="00BE6C17"/>
    <w:rsid w:val="00BE6C5A"/>
    <w:rsid w:val="00BE6E71"/>
    <w:rsid w:val="00BE7199"/>
    <w:rsid w:val="00BE71F4"/>
    <w:rsid w:val="00BE7203"/>
    <w:rsid w:val="00BE771A"/>
    <w:rsid w:val="00BE773B"/>
    <w:rsid w:val="00BE7888"/>
    <w:rsid w:val="00BE7979"/>
    <w:rsid w:val="00BF0211"/>
    <w:rsid w:val="00BF031C"/>
    <w:rsid w:val="00BF0824"/>
    <w:rsid w:val="00BF09AD"/>
    <w:rsid w:val="00BF0C05"/>
    <w:rsid w:val="00BF10A5"/>
    <w:rsid w:val="00BF1129"/>
    <w:rsid w:val="00BF1229"/>
    <w:rsid w:val="00BF12FA"/>
    <w:rsid w:val="00BF14B2"/>
    <w:rsid w:val="00BF1879"/>
    <w:rsid w:val="00BF1902"/>
    <w:rsid w:val="00BF1ED2"/>
    <w:rsid w:val="00BF204B"/>
    <w:rsid w:val="00BF21CE"/>
    <w:rsid w:val="00BF2685"/>
    <w:rsid w:val="00BF2B8E"/>
    <w:rsid w:val="00BF2C04"/>
    <w:rsid w:val="00BF2E40"/>
    <w:rsid w:val="00BF3086"/>
    <w:rsid w:val="00BF31D0"/>
    <w:rsid w:val="00BF37DD"/>
    <w:rsid w:val="00BF3AEB"/>
    <w:rsid w:val="00BF3FEA"/>
    <w:rsid w:val="00BF40DA"/>
    <w:rsid w:val="00BF435F"/>
    <w:rsid w:val="00BF439C"/>
    <w:rsid w:val="00BF4800"/>
    <w:rsid w:val="00BF4884"/>
    <w:rsid w:val="00BF49D9"/>
    <w:rsid w:val="00BF4BB2"/>
    <w:rsid w:val="00BF4CCD"/>
    <w:rsid w:val="00BF4D0A"/>
    <w:rsid w:val="00BF5098"/>
    <w:rsid w:val="00BF5464"/>
    <w:rsid w:val="00BF57DD"/>
    <w:rsid w:val="00BF57E4"/>
    <w:rsid w:val="00BF57F1"/>
    <w:rsid w:val="00BF5936"/>
    <w:rsid w:val="00BF5B5A"/>
    <w:rsid w:val="00BF5C4B"/>
    <w:rsid w:val="00BF5D06"/>
    <w:rsid w:val="00BF5D4D"/>
    <w:rsid w:val="00BF614B"/>
    <w:rsid w:val="00BF61DD"/>
    <w:rsid w:val="00BF6A63"/>
    <w:rsid w:val="00BF7528"/>
    <w:rsid w:val="00BF758F"/>
    <w:rsid w:val="00BF7607"/>
    <w:rsid w:val="00BF76B6"/>
    <w:rsid w:val="00BF7761"/>
    <w:rsid w:val="00BF7A7D"/>
    <w:rsid w:val="00BF7B7D"/>
    <w:rsid w:val="00C00084"/>
    <w:rsid w:val="00C00EF5"/>
    <w:rsid w:val="00C0167C"/>
    <w:rsid w:val="00C01806"/>
    <w:rsid w:val="00C0181D"/>
    <w:rsid w:val="00C01841"/>
    <w:rsid w:val="00C01A3D"/>
    <w:rsid w:val="00C01B83"/>
    <w:rsid w:val="00C020B5"/>
    <w:rsid w:val="00C021FA"/>
    <w:rsid w:val="00C025B5"/>
    <w:rsid w:val="00C029DD"/>
    <w:rsid w:val="00C02E67"/>
    <w:rsid w:val="00C033AE"/>
    <w:rsid w:val="00C03724"/>
    <w:rsid w:val="00C03872"/>
    <w:rsid w:val="00C03A22"/>
    <w:rsid w:val="00C03B88"/>
    <w:rsid w:val="00C03D7D"/>
    <w:rsid w:val="00C03DC9"/>
    <w:rsid w:val="00C03EF4"/>
    <w:rsid w:val="00C04605"/>
    <w:rsid w:val="00C047F3"/>
    <w:rsid w:val="00C049C5"/>
    <w:rsid w:val="00C04B5B"/>
    <w:rsid w:val="00C04DD0"/>
    <w:rsid w:val="00C04EF9"/>
    <w:rsid w:val="00C0507E"/>
    <w:rsid w:val="00C0537F"/>
    <w:rsid w:val="00C05673"/>
    <w:rsid w:val="00C059BC"/>
    <w:rsid w:val="00C05F7F"/>
    <w:rsid w:val="00C06302"/>
    <w:rsid w:val="00C0691F"/>
    <w:rsid w:val="00C06BF2"/>
    <w:rsid w:val="00C06DAB"/>
    <w:rsid w:val="00C06DB0"/>
    <w:rsid w:val="00C07011"/>
    <w:rsid w:val="00C070B3"/>
    <w:rsid w:val="00C07240"/>
    <w:rsid w:val="00C075C8"/>
    <w:rsid w:val="00C07696"/>
    <w:rsid w:val="00C077C3"/>
    <w:rsid w:val="00C07957"/>
    <w:rsid w:val="00C07B1A"/>
    <w:rsid w:val="00C07B64"/>
    <w:rsid w:val="00C07CC0"/>
    <w:rsid w:val="00C07D3D"/>
    <w:rsid w:val="00C102CD"/>
    <w:rsid w:val="00C10483"/>
    <w:rsid w:val="00C105C1"/>
    <w:rsid w:val="00C105C7"/>
    <w:rsid w:val="00C106D3"/>
    <w:rsid w:val="00C107F7"/>
    <w:rsid w:val="00C1087D"/>
    <w:rsid w:val="00C109A5"/>
    <w:rsid w:val="00C10B65"/>
    <w:rsid w:val="00C10BCF"/>
    <w:rsid w:val="00C10C0C"/>
    <w:rsid w:val="00C10D0E"/>
    <w:rsid w:val="00C10E22"/>
    <w:rsid w:val="00C10E35"/>
    <w:rsid w:val="00C111BB"/>
    <w:rsid w:val="00C113CF"/>
    <w:rsid w:val="00C1157E"/>
    <w:rsid w:val="00C115F5"/>
    <w:rsid w:val="00C11739"/>
    <w:rsid w:val="00C117AE"/>
    <w:rsid w:val="00C118D8"/>
    <w:rsid w:val="00C11D7E"/>
    <w:rsid w:val="00C12129"/>
    <w:rsid w:val="00C1216C"/>
    <w:rsid w:val="00C122F5"/>
    <w:rsid w:val="00C1261A"/>
    <w:rsid w:val="00C129E0"/>
    <w:rsid w:val="00C12BBF"/>
    <w:rsid w:val="00C12E6F"/>
    <w:rsid w:val="00C13110"/>
    <w:rsid w:val="00C134DC"/>
    <w:rsid w:val="00C1352A"/>
    <w:rsid w:val="00C138CF"/>
    <w:rsid w:val="00C13C86"/>
    <w:rsid w:val="00C13E1E"/>
    <w:rsid w:val="00C140D7"/>
    <w:rsid w:val="00C142FE"/>
    <w:rsid w:val="00C146FA"/>
    <w:rsid w:val="00C1482B"/>
    <w:rsid w:val="00C14A28"/>
    <w:rsid w:val="00C14C0F"/>
    <w:rsid w:val="00C14C10"/>
    <w:rsid w:val="00C14E51"/>
    <w:rsid w:val="00C14F46"/>
    <w:rsid w:val="00C153F1"/>
    <w:rsid w:val="00C1545D"/>
    <w:rsid w:val="00C15556"/>
    <w:rsid w:val="00C15C31"/>
    <w:rsid w:val="00C15CDE"/>
    <w:rsid w:val="00C15E51"/>
    <w:rsid w:val="00C15EDE"/>
    <w:rsid w:val="00C16016"/>
    <w:rsid w:val="00C1644D"/>
    <w:rsid w:val="00C1647C"/>
    <w:rsid w:val="00C16566"/>
    <w:rsid w:val="00C165A3"/>
    <w:rsid w:val="00C1672F"/>
    <w:rsid w:val="00C16739"/>
    <w:rsid w:val="00C169B8"/>
    <w:rsid w:val="00C16AB2"/>
    <w:rsid w:val="00C16CB5"/>
    <w:rsid w:val="00C16F56"/>
    <w:rsid w:val="00C17007"/>
    <w:rsid w:val="00C174C4"/>
    <w:rsid w:val="00C1758A"/>
    <w:rsid w:val="00C176AB"/>
    <w:rsid w:val="00C17733"/>
    <w:rsid w:val="00C17920"/>
    <w:rsid w:val="00C17927"/>
    <w:rsid w:val="00C17AF0"/>
    <w:rsid w:val="00C17C98"/>
    <w:rsid w:val="00C17CCD"/>
    <w:rsid w:val="00C17CE0"/>
    <w:rsid w:val="00C20150"/>
    <w:rsid w:val="00C203A6"/>
    <w:rsid w:val="00C204A6"/>
    <w:rsid w:val="00C20717"/>
    <w:rsid w:val="00C20844"/>
    <w:rsid w:val="00C2097B"/>
    <w:rsid w:val="00C20A49"/>
    <w:rsid w:val="00C20B5D"/>
    <w:rsid w:val="00C20C1C"/>
    <w:rsid w:val="00C20EA9"/>
    <w:rsid w:val="00C20FF1"/>
    <w:rsid w:val="00C21454"/>
    <w:rsid w:val="00C215E2"/>
    <w:rsid w:val="00C2169C"/>
    <w:rsid w:val="00C216E9"/>
    <w:rsid w:val="00C21825"/>
    <w:rsid w:val="00C21B12"/>
    <w:rsid w:val="00C21BA5"/>
    <w:rsid w:val="00C220F3"/>
    <w:rsid w:val="00C22312"/>
    <w:rsid w:val="00C22695"/>
    <w:rsid w:val="00C228E5"/>
    <w:rsid w:val="00C22ADA"/>
    <w:rsid w:val="00C22CCE"/>
    <w:rsid w:val="00C22F3F"/>
    <w:rsid w:val="00C22FF5"/>
    <w:rsid w:val="00C230E2"/>
    <w:rsid w:val="00C235B1"/>
    <w:rsid w:val="00C236FF"/>
    <w:rsid w:val="00C237AE"/>
    <w:rsid w:val="00C23B1B"/>
    <w:rsid w:val="00C23B2C"/>
    <w:rsid w:val="00C23B78"/>
    <w:rsid w:val="00C23E7A"/>
    <w:rsid w:val="00C23FCF"/>
    <w:rsid w:val="00C2428A"/>
    <w:rsid w:val="00C2434E"/>
    <w:rsid w:val="00C2447B"/>
    <w:rsid w:val="00C245A2"/>
    <w:rsid w:val="00C248D6"/>
    <w:rsid w:val="00C24E3E"/>
    <w:rsid w:val="00C25032"/>
    <w:rsid w:val="00C255DA"/>
    <w:rsid w:val="00C25809"/>
    <w:rsid w:val="00C25A3B"/>
    <w:rsid w:val="00C25ADD"/>
    <w:rsid w:val="00C25D87"/>
    <w:rsid w:val="00C25E71"/>
    <w:rsid w:val="00C2637C"/>
    <w:rsid w:val="00C26619"/>
    <w:rsid w:val="00C2662C"/>
    <w:rsid w:val="00C268A1"/>
    <w:rsid w:val="00C269AB"/>
    <w:rsid w:val="00C26EFD"/>
    <w:rsid w:val="00C26FC0"/>
    <w:rsid w:val="00C26FD6"/>
    <w:rsid w:val="00C272DE"/>
    <w:rsid w:val="00C27366"/>
    <w:rsid w:val="00C27452"/>
    <w:rsid w:val="00C275CF"/>
    <w:rsid w:val="00C277C7"/>
    <w:rsid w:val="00C27B02"/>
    <w:rsid w:val="00C27F43"/>
    <w:rsid w:val="00C3002E"/>
    <w:rsid w:val="00C30065"/>
    <w:rsid w:val="00C303A4"/>
    <w:rsid w:val="00C3069E"/>
    <w:rsid w:val="00C30ED2"/>
    <w:rsid w:val="00C3108D"/>
    <w:rsid w:val="00C31135"/>
    <w:rsid w:val="00C3117B"/>
    <w:rsid w:val="00C312B4"/>
    <w:rsid w:val="00C31632"/>
    <w:rsid w:val="00C3185F"/>
    <w:rsid w:val="00C31B69"/>
    <w:rsid w:val="00C31E62"/>
    <w:rsid w:val="00C31E8B"/>
    <w:rsid w:val="00C31F57"/>
    <w:rsid w:val="00C321B6"/>
    <w:rsid w:val="00C324A3"/>
    <w:rsid w:val="00C326BE"/>
    <w:rsid w:val="00C32744"/>
    <w:rsid w:val="00C32782"/>
    <w:rsid w:val="00C3284E"/>
    <w:rsid w:val="00C32B46"/>
    <w:rsid w:val="00C32F17"/>
    <w:rsid w:val="00C32F47"/>
    <w:rsid w:val="00C3348D"/>
    <w:rsid w:val="00C335FD"/>
    <w:rsid w:val="00C342A3"/>
    <w:rsid w:val="00C347D0"/>
    <w:rsid w:val="00C34B37"/>
    <w:rsid w:val="00C34C46"/>
    <w:rsid w:val="00C3524C"/>
    <w:rsid w:val="00C35298"/>
    <w:rsid w:val="00C352DB"/>
    <w:rsid w:val="00C355B4"/>
    <w:rsid w:val="00C355E6"/>
    <w:rsid w:val="00C3596D"/>
    <w:rsid w:val="00C35C15"/>
    <w:rsid w:val="00C35CD1"/>
    <w:rsid w:val="00C36078"/>
    <w:rsid w:val="00C3618B"/>
    <w:rsid w:val="00C3632F"/>
    <w:rsid w:val="00C36523"/>
    <w:rsid w:val="00C3682B"/>
    <w:rsid w:val="00C368D5"/>
    <w:rsid w:val="00C369F9"/>
    <w:rsid w:val="00C36AC9"/>
    <w:rsid w:val="00C36F4E"/>
    <w:rsid w:val="00C37125"/>
    <w:rsid w:val="00C3720B"/>
    <w:rsid w:val="00C37241"/>
    <w:rsid w:val="00C3737A"/>
    <w:rsid w:val="00C374D6"/>
    <w:rsid w:val="00C3763A"/>
    <w:rsid w:val="00C3771E"/>
    <w:rsid w:val="00C37742"/>
    <w:rsid w:val="00C37881"/>
    <w:rsid w:val="00C37944"/>
    <w:rsid w:val="00C37D23"/>
    <w:rsid w:val="00C403AA"/>
    <w:rsid w:val="00C40665"/>
    <w:rsid w:val="00C408BA"/>
    <w:rsid w:val="00C4091A"/>
    <w:rsid w:val="00C40953"/>
    <w:rsid w:val="00C40A00"/>
    <w:rsid w:val="00C40B27"/>
    <w:rsid w:val="00C40CAD"/>
    <w:rsid w:val="00C40CFC"/>
    <w:rsid w:val="00C40D86"/>
    <w:rsid w:val="00C41340"/>
    <w:rsid w:val="00C4153C"/>
    <w:rsid w:val="00C416D5"/>
    <w:rsid w:val="00C418F1"/>
    <w:rsid w:val="00C41C62"/>
    <w:rsid w:val="00C41EB7"/>
    <w:rsid w:val="00C41EDB"/>
    <w:rsid w:val="00C4268F"/>
    <w:rsid w:val="00C42BBE"/>
    <w:rsid w:val="00C43187"/>
    <w:rsid w:val="00C43554"/>
    <w:rsid w:val="00C43691"/>
    <w:rsid w:val="00C43A0B"/>
    <w:rsid w:val="00C43B94"/>
    <w:rsid w:val="00C43BDA"/>
    <w:rsid w:val="00C43D4D"/>
    <w:rsid w:val="00C43E1F"/>
    <w:rsid w:val="00C44345"/>
    <w:rsid w:val="00C446FF"/>
    <w:rsid w:val="00C44723"/>
    <w:rsid w:val="00C44737"/>
    <w:rsid w:val="00C4475E"/>
    <w:rsid w:val="00C44901"/>
    <w:rsid w:val="00C44A28"/>
    <w:rsid w:val="00C44AAC"/>
    <w:rsid w:val="00C44BDB"/>
    <w:rsid w:val="00C44D5D"/>
    <w:rsid w:val="00C44DF0"/>
    <w:rsid w:val="00C45061"/>
    <w:rsid w:val="00C452B6"/>
    <w:rsid w:val="00C45365"/>
    <w:rsid w:val="00C455D2"/>
    <w:rsid w:val="00C45615"/>
    <w:rsid w:val="00C45B05"/>
    <w:rsid w:val="00C45E10"/>
    <w:rsid w:val="00C46080"/>
    <w:rsid w:val="00C460B4"/>
    <w:rsid w:val="00C461BD"/>
    <w:rsid w:val="00C461D3"/>
    <w:rsid w:val="00C461F9"/>
    <w:rsid w:val="00C46275"/>
    <w:rsid w:val="00C46299"/>
    <w:rsid w:val="00C46301"/>
    <w:rsid w:val="00C46363"/>
    <w:rsid w:val="00C467DE"/>
    <w:rsid w:val="00C46A26"/>
    <w:rsid w:val="00C46BB4"/>
    <w:rsid w:val="00C470E9"/>
    <w:rsid w:val="00C4710A"/>
    <w:rsid w:val="00C4728A"/>
    <w:rsid w:val="00C472E6"/>
    <w:rsid w:val="00C4735E"/>
    <w:rsid w:val="00C47A13"/>
    <w:rsid w:val="00C47B8C"/>
    <w:rsid w:val="00C47C10"/>
    <w:rsid w:val="00C47CE8"/>
    <w:rsid w:val="00C50060"/>
    <w:rsid w:val="00C50252"/>
    <w:rsid w:val="00C5051E"/>
    <w:rsid w:val="00C5070E"/>
    <w:rsid w:val="00C5084C"/>
    <w:rsid w:val="00C508F4"/>
    <w:rsid w:val="00C50B13"/>
    <w:rsid w:val="00C50E9D"/>
    <w:rsid w:val="00C515F0"/>
    <w:rsid w:val="00C518FC"/>
    <w:rsid w:val="00C520E0"/>
    <w:rsid w:val="00C522CC"/>
    <w:rsid w:val="00C522ED"/>
    <w:rsid w:val="00C524CA"/>
    <w:rsid w:val="00C526FD"/>
    <w:rsid w:val="00C5280F"/>
    <w:rsid w:val="00C528C1"/>
    <w:rsid w:val="00C52B46"/>
    <w:rsid w:val="00C52CE7"/>
    <w:rsid w:val="00C52D91"/>
    <w:rsid w:val="00C5330B"/>
    <w:rsid w:val="00C535D0"/>
    <w:rsid w:val="00C5376F"/>
    <w:rsid w:val="00C53ADA"/>
    <w:rsid w:val="00C53AE7"/>
    <w:rsid w:val="00C53C01"/>
    <w:rsid w:val="00C53ECE"/>
    <w:rsid w:val="00C53EFB"/>
    <w:rsid w:val="00C54012"/>
    <w:rsid w:val="00C54053"/>
    <w:rsid w:val="00C540A5"/>
    <w:rsid w:val="00C541F5"/>
    <w:rsid w:val="00C5422B"/>
    <w:rsid w:val="00C5455C"/>
    <w:rsid w:val="00C5461D"/>
    <w:rsid w:val="00C54633"/>
    <w:rsid w:val="00C546CB"/>
    <w:rsid w:val="00C5472C"/>
    <w:rsid w:val="00C547CF"/>
    <w:rsid w:val="00C5495A"/>
    <w:rsid w:val="00C54E0E"/>
    <w:rsid w:val="00C5507B"/>
    <w:rsid w:val="00C55237"/>
    <w:rsid w:val="00C55254"/>
    <w:rsid w:val="00C55719"/>
    <w:rsid w:val="00C5583E"/>
    <w:rsid w:val="00C55851"/>
    <w:rsid w:val="00C55A87"/>
    <w:rsid w:val="00C55CD0"/>
    <w:rsid w:val="00C55D2F"/>
    <w:rsid w:val="00C55DA6"/>
    <w:rsid w:val="00C55E97"/>
    <w:rsid w:val="00C55F04"/>
    <w:rsid w:val="00C5605F"/>
    <w:rsid w:val="00C56221"/>
    <w:rsid w:val="00C567A4"/>
    <w:rsid w:val="00C56C94"/>
    <w:rsid w:val="00C56D65"/>
    <w:rsid w:val="00C56E6F"/>
    <w:rsid w:val="00C573DB"/>
    <w:rsid w:val="00C5755E"/>
    <w:rsid w:val="00C57663"/>
    <w:rsid w:val="00C5775F"/>
    <w:rsid w:val="00C5784C"/>
    <w:rsid w:val="00C57905"/>
    <w:rsid w:val="00C57AA1"/>
    <w:rsid w:val="00C57B94"/>
    <w:rsid w:val="00C57CBA"/>
    <w:rsid w:val="00C57F2D"/>
    <w:rsid w:val="00C600F5"/>
    <w:rsid w:val="00C601C1"/>
    <w:rsid w:val="00C603CB"/>
    <w:rsid w:val="00C6055A"/>
    <w:rsid w:val="00C6056B"/>
    <w:rsid w:val="00C60665"/>
    <w:rsid w:val="00C607B3"/>
    <w:rsid w:val="00C61286"/>
    <w:rsid w:val="00C6141B"/>
    <w:rsid w:val="00C614FC"/>
    <w:rsid w:val="00C61724"/>
    <w:rsid w:val="00C617AF"/>
    <w:rsid w:val="00C61ED4"/>
    <w:rsid w:val="00C61F4B"/>
    <w:rsid w:val="00C6200E"/>
    <w:rsid w:val="00C62672"/>
    <w:rsid w:val="00C6289E"/>
    <w:rsid w:val="00C629A8"/>
    <w:rsid w:val="00C62BC7"/>
    <w:rsid w:val="00C62D73"/>
    <w:rsid w:val="00C63471"/>
    <w:rsid w:val="00C634FD"/>
    <w:rsid w:val="00C63747"/>
    <w:rsid w:val="00C63752"/>
    <w:rsid w:val="00C638E9"/>
    <w:rsid w:val="00C63A29"/>
    <w:rsid w:val="00C63CAE"/>
    <w:rsid w:val="00C63FB9"/>
    <w:rsid w:val="00C649DF"/>
    <w:rsid w:val="00C64BDE"/>
    <w:rsid w:val="00C64E8B"/>
    <w:rsid w:val="00C64F08"/>
    <w:rsid w:val="00C653BC"/>
    <w:rsid w:val="00C653E1"/>
    <w:rsid w:val="00C65577"/>
    <w:rsid w:val="00C6558C"/>
    <w:rsid w:val="00C65709"/>
    <w:rsid w:val="00C6579B"/>
    <w:rsid w:val="00C657B0"/>
    <w:rsid w:val="00C6592A"/>
    <w:rsid w:val="00C65973"/>
    <w:rsid w:val="00C65AE2"/>
    <w:rsid w:val="00C65E20"/>
    <w:rsid w:val="00C660E4"/>
    <w:rsid w:val="00C66161"/>
    <w:rsid w:val="00C664B1"/>
    <w:rsid w:val="00C665A3"/>
    <w:rsid w:val="00C6698D"/>
    <w:rsid w:val="00C669F4"/>
    <w:rsid w:val="00C66B8D"/>
    <w:rsid w:val="00C66BA5"/>
    <w:rsid w:val="00C66C8E"/>
    <w:rsid w:val="00C66EC2"/>
    <w:rsid w:val="00C66ECE"/>
    <w:rsid w:val="00C66FF4"/>
    <w:rsid w:val="00C67079"/>
    <w:rsid w:val="00C6714B"/>
    <w:rsid w:val="00C6718A"/>
    <w:rsid w:val="00C67215"/>
    <w:rsid w:val="00C6728C"/>
    <w:rsid w:val="00C672C2"/>
    <w:rsid w:val="00C676F0"/>
    <w:rsid w:val="00C67A31"/>
    <w:rsid w:val="00C67A3A"/>
    <w:rsid w:val="00C67D6F"/>
    <w:rsid w:val="00C67FA1"/>
    <w:rsid w:val="00C705F9"/>
    <w:rsid w:val="00C706ED"/>
    <w:rsid w:val="00C70914"/>
    <w:rsid w:val="00C7091D"/>
    <w:rsid w:val="00C70940"/>
    <w:rsid w:val="00C7095B"/>
    <w:rsid w:val="00C70A0D"/>
    <w:rsid w:val="00C70D6B"/>
    <w:rsid w:val="00C70DCD"/>
    <w:rsid w:val="00C70E05"/>
    <w:rsid w:val="00C70F09"/>
    <w:rsid w:val="00C71056"/>
    <w:rsid w:val="00C7127C"/>
    <w:rsid w:val="00C7129C"/>
    <w:rsid w:val="00C714CC"/>
    <w:rsid w:val="00C71743"/>
    <w:rsid w:val="00C7192F"/>
    <w:rsid w:val="00C71BD5"/>
    <w:rsid w:val="00C71C04"/>
    <w:rsid w:val="00C71D7A"/>
    <w:rsid w:val="00C71D98"/>
    <w:rsid w:val="00C71E24"/>
    <w:rsid w:val="00C72083"/>
    <w:rsid w:val="00C720F6"/>
    <w:rsid w:val="00C722DA"/>
    <w:rsid w:val="00C72A87"/>
    <w:rsid w:val="00C72AA3"/>
    <w:rsid w:val="00C72DD5"/>
    <w:rsid w:val="00C72E41"/>
    <w:rsid w:val="00C72E97"/>
    <w:rsid w:val="00C7311D"/>
    <w:rsid w:val="00C73127"/>
    <w:rsid w:val="00C73205"/>
    <w:rsid w:val="00C7320B"/>
    <w:rsid w:val="00C7356A"/>
    <w:rsid w:val="00C73B5C"/>
    <w:rsid w:val="00C73BE1"/>
    <w:rsid w:val="00C73E62"/>
    <w:rsid w:val="00C73EE7"/>
    <w:rsid w:val="00C74213"/>
    <w:rsid w:val="00C74377"/>
    <w:rsid w:val="00C7437B"/>
    <w:rsid w:val="00C74434"/>
    <w:rsid w:val="00C745CD"/>
    <w:rsid w:val="00C7465D"/>
    <w:rsid w:val="00C74A7F"/>
    <w:rsid w:val="00C7546C"/>
    <w:rsid w:val="00C754DD"/>
    <w:rsid w:val="00C75614"/>
    <w:rsid w:val="00C7573E"/>
    <w:rsid w:val="00C757C2"/>
    <w:rsid w:val="00C758E2"/>
    <w:rsid w:val="00C75AD8"/>
    <w:rsid w:val="00C75BB8"/>
    <w:rsid w:val="00C75C37"/>
    <w:rsid w:val="00C75FC8"/>
    <w:rsid w:val="00C76071"/>
    <w:rsid w:val="00C760E9"/>
    <w:rsid w:val="00C76188"/>
    <w:rsid w:val="00C761D8"/>
    <w:rsid w:val="00C76319"/>
    <w:rsid w:val="00C76609"/>
    <w:rsid w:val="00C766E6"/>
    <w:rsid w:val="00C76754"/>
    <w:rsid w:val="00C768E8"/>
    <w:rsid w:val="00C7690D"/>
    <w:rsid w:val="00C76FC9"/>
    <w:rsid w:val="00C77048"/>
    <w:rsid w:val="00C77096"/>
    <w:rsid w:val="00C77463"/>
    <w:rsid w:val="00C7756F"/>
    <w:rsid w:val="00C775B1"/>
    <w:rsid w:val="00C7764F"/>
    <w:rsid w:val="00C776E9"/>
    <w:rsid w:val="00C77736"/>
    <w:rsid w:val="00C77B31"/>
    <w:rsid w:val="00C77C3D"/>
    <w:rsid w:val="00C77CDB"/>
    <w:rsid w:val="00C77EFC"/>
    <w:rsid w:val="00C8017F"/>
    <w:rsid w:val="00C80A0D"/>
    <w:rsid w:val="00C80A16"/>
    <w:rsid w:val="00C80CF9"/>
    <w:rsid w:val="00C80D9B"/>
    <w:rsid w:val="00C81003"/>
    <w:rsid w:val="00C81B1D"/>
    <w:rsid w:val="00C81E28"/>
    <w:rsid w:val="00C8209B"/>
    <w:rsid w:val="00C820A2"/>
    <w:rsid w:val="00C8219E"/>
    <w:rsid w:val="00C8230C"/>
    <w:rsid w:val="00C823FF"/>
    <w:rsid w:val="00C82460"/>
    <w:rsid w:val="00C824C8"/>
    <w:rsid w:val="00C82F9F"/>
    <w:rsid w:val="00C8349D"/>
    <w:rsid w:val="00C834FE"/>
    <w:rsid w:val="00C8351C"/>
    <w:rsid w:val="00C8382E"/>
    <w:rsid w:val="00C83B19"/>
    <w:rsid w:val="00C83BB2"/>
    <w:rsid w:val="00C83E79"/>
    <w:rsid w:val="00C840BB"/>
    <w:rsid w:val="00C840C9"/>
    <w:rsid w:val="00C84574"/>
    <w:rsid w:val="00C84C7B"/>
    <w:rsid w:val="00C84CC9"/>
    <w:rsid w:val="00C84FC0"/>
    <w:rsid w:val="00C85005"/>
    <w:rsid w:val="00C85153"/>
    <w:rsid w:val="00C851F0"/>
    <w:rsid w:val="00C85277"/>
    <w:rsid w:val="00C85416"/>
    <w:rsid w:val="00C85976"/>
    <w:rsid w:val="00C85AC1"/>
    <w:rsid w:val="00C85E79"/>
    <w:rsid w:val="00C85FCE"/>
    <w:rsid w:val="00C86092"/>
    <w:rsid w:val="00C86456"/>
    <w:rsid w:val="00C864F7"/>
    <w:rsid w:val="00C8693E"/>
    <w:rsid w:val="00C86A8D"/>
    <w:rsid w:val="00C86F66"/>
    <w:rsid w:val="00C8733A"/>
    <w:rsid w:val="00C873DA"/>
    <w:rsid w:val="00C874C7"/>
    <w:rsid w:val="00C876AC"/>
    <w:rsid w:val="00C8770E"/>
    <w:rsid w:val="00C87E22"/>
    <w:rsid w:val="00C87F25"/>
    <w:rsid w:val="00C87FE3"/>
    <w:rsid w:val="00C9013C"/>
    <w:rsid w:val="00C90176"/>
    <w:rsid w:val="00C902E0"/>
    <w:rsid w:val="00C9043B"/>
    <w:rsid w:val="00C90458"/>
    <w:rsid w:val="00C9068F"/>
    <w:rsid w:val="00C906E4"/>
    <w:rsid w:val="00C9071C"/>
    <w:rsid w:val="00C909A5"/>
    <w:rsid w:val="00C909E8"/>
    <w:rsid w:val="00C90A80"/>
    <w:rsid w:val="00C90A9B"/>
    <w:rsid w:val="00C90B38"/>
    <w:rsid w:val="00C90B65"/>
    <w:rsid w:val="00C90C25"/>
    <w:rsid w:val="00C90D2E"/>
    <w:rsid w:val="00C91030"/>
    <w:rsid w:val="00C9163C"/>
    <w:rsid w:val="00C918F9"/>
    <w:rsid w:val="00C91B31"/>
    <w:rsid w:val="00C91D65"/>
    <w:rsid w:val="00C91F72"/>
    <w:rsid w:val="00C921AD"/>
    <w:rsid w:val="00C9247C"/>
    <w:rsid w:val="00C925F5"/>
    <w:rsid w:val="00C92720"/>
    <w:rsid w:val="00C92D94"/>
    <w:rsid w:val="00C92E59"/>
    <w:rsid w:val="00C92EC9"/>
    <w:rsid w:val="00C93415"/>
    <w:rsid w:val="00C93795"/>
    <w:rsid w:val="00C938A3"/>
    <w:rsid w:val="00C93E82"/>
    <w:rsid w:val="00C93FE8"/>
    <w:rsid w:val="00C940D6"/>
    <w:rsid w:val="00C9454F"/>
    <w:rsid w:val="00C94888"/>
    <w:rsid w:val="00C94C6F"/>
    <w:rsid w:val="00C94C7F"/>
    <w:rsid w:val="00C94EEA"/>
    <w:rsid w:val="00C95732"/>
    <w:rsid w:val="00C95901"/>
    <w:rsid w:val="00C9597A"/>
    <w:rsid w:val="00C95AA4"/>
    <w:rsid w:val="00C95B37"/>
    <w:rsid w:val="00C95CFF"/>
    <w:rsid w:val="00C95EE8"/>
    <w:rsid w:val="00C960A2"/>
    <w:rsid w:val="00C96166"/>
    <w:rsid w:val="00C96277"/>
    <w:rsid w:val="00C96CD4"/>
    <w:rsid w:val="00C96DF8"/>
    <w:rsid w:val="00C96E4D"/>
    <w:rsid w:val="00C96EB7"/>
    <w:rsid w:val="00C96EF3"/>
    <w:rsid w:val="00C970FB"/>
    <w:rsid w:val="00C974DE"/>
    <w:rsid w:val="00C97B29"/>
    <w:rsid w:val="00C97C25"/>
    <w:rsid w:val="00C97D06"/>
    <w:rsid w:val="00CA012A"/>
    <w:rsid w:val="00CA01E1"/>
    <w:rsid w:val="00CA01F5"/>
    <w:rsid w:val="00CA06C8"/>
    <w:rsid w:val="00CA0828"/>
    <w:rsid w:val="00CA0A48"/>
    <w:rsid w:val="00CA0BD6"/>
    <w:rsid w:val="00CA0BE1"/>
    <w:rsid w:val="00CA0D2B"/>
    <w:rsid w:val="00CA0E6A"/>
    <w:rsid w:val="00CA0F7F"/>
    <w:rsid w:val="00CA100E"/>
    <w:rsid w:val="00CA102C"/>
    <w:rsid w:val="00CA1343"/>
    <w:rsid w:val="00CA166C"/>
    <w:rsid w:val="00CA16CF"/>
    <w:rsid w:val="00CA1CEE"/>
    <w:rsid w:val="00CA20CE"/>
    <w:rsid w:val="00CA2254"/>
    <w:rsid w:val="00CA228A"/>
    <w:rsid w:val="00CA2415"/>
    <w:rsid w:val="00CA2451"/>
    <w:rsid w:val="00CA2591"/>
    <w:rsid w:val="00CA2623"/>
    <w:rsid w:val="00CA28C0"/>
    <w:rsid w:val="00CA2A19"/>
    <w:rsid w:val="00CA2A6C"/>
    <w:rsid w:val="00CA2CB6"/>
    <w:rsid w:val="00CA30FC"/>
    <w:rsid w:val="00CA314A"/>
    <w:rsid w:val="00CA31C7"/>
    <w:rsid w:val="00CA31D4"/>
    <w:rsid w:val="00CA33AD"/>
    <w:rsid w:val="00CA3C31"/>
    <w:rsid w:val="00CA3D15"/>
    <w:rsid w:val="00CA3F57"/>
    <w:rsid w:val="00CA3F97"/>
    <w:rsid w:val="00CA4120"/>
    <w:rsid w:val="00CA4197"/>
    <w:rsid w:val="00CA42BA"/>
    <w:rsid w:val="00CA461A"/>
    <w:rsid w:val="00CA4847"/>
    <w:rsid w:val="00CA4878"/>
    <w:rsid w:val="00CA4AEA"/>
    <w:rsid w:val="00CA4D02"/>
    <w:rsid w:val="00CA4EF0"/>
    <w:rsid w:val="00CA4F3B"/>
    <w:rsid w:val="00CA50E2"/>
    <w:rsid w:val="00CA5247"/>
    <w:rsid w:val="00CA55C0"/>
    <w:rsid w:val="00CA56DF"/>
    <w:rsid w:val="00CA57CB"/>
    <w:rsid w:val="00CA5880"/>
    <w:rsid w:val="00CA59BD"/>
    <w:rsid w:val="00CA5B6F"/>
    <w:rsid w:val="00CA5BDB"/>
    <w:rsid w:val="00CA5D82"/>
    <w:rsid w:val="00CA664C"/>
    <w:rsid w:val="00CA67FC"/>
    <w:rsid w:val="00CA6C5F"/>
    <w:rsid w:val="00CA6F8A"/>
    <w:rsid w:val="00CA7003"/>
    <w:rsid w:val="00CA70DC"/>
    <w:rsid w:val="00CA71C5"/>
    <w:rsid w:val="00CA7297"/>
    <w:rsid w:val="00CA796C"/>
    <w:rsid w:val="00CA798E"/>
    <w:rsid w:val="00CA7AE0"/>
    <w:rsid w:val="00CB014F"/>
    <w:rsid w:val="00CB0450"/>
    <w:rsid w:val="00CB0452"/>
    <w:rsid w:val="00CB09C7"/>
    <w:rsid w:val="00CB0B20"/>
    <w:rsid w:val="00CB0BAB"/>
    <w:rsid w:val="00CB0E69"/>
    <w:rsid w:val="00CB0ED9"/>
    <w:rsid w:val="00CB0F41"/>
    <w:rsid w:val="00CB0F5D"/>
    <w:rsid w:val="00CB0F7A"/>
    <w:rsid w:val="00CB0FD3"/>
    <w:rsid w:val="00CB1154"/>
    <w:rsid w:val="00CB1333"/>
    <w:rsid w:val="00CB13F4"/>
    <w:rsid w:val="00CB14E0"/>
    <w:rsid w:val="00CB153C"/>
    <w:rsid w:val="00CB17A3"/>
    <w:rsid w:val="00CB184B"/>
    <w:rsid w:val="00CB193E"/>
    <w:rsid w:val="00CB1981"/>
    <w:rsid w:val="00CB1A91"/>
    <w:rsid w:val="00CB1B2F"/>
    <w:rsid w:val="00CB1BC7"/>
    <w:rsid w:val="00CB1FD8"/>
    <w:rsid w:val="00CB20A9"/>
    <w:rsid w:val="00CB20E8"/>
    <w:rsid w:val="00CB2125"/>
    <w:rsid w:val="00CB29C9"/>
    <w:rsid w:val="00CB2FCB"/>
    <w:rsid w:val="00CB3153"/>
    <w:rsid w:val="00CB35C6"/>
    <w:rsid w:val="00CB36A8"/>
    <w:rsid w:val="00CB377F"/>
    <w:rsid w:val="00CB378E"/>
    <w:rsid w:val="00CB390D"/>
    <w:rsid w:val="00CB39A0"/>
    <w:rsid w:val="00CB3BF8"/>
    <w:rsid w:val="00CB3CA7"/>
    <w:rsid w:val="00CB3CF5"/>
    <w:rsid w:val="00CB3E1B"/>
    <w:rsid w:val="00CB3EB1"/>
    <w:rsid w:val="00CB4073"/>
    <w:rsid w:val="00CB4178"/>
    <w:rsid w:val="00CB434C"/>
    <w:rsid w:val="00CB4942"/>
    <w:rsid w:val="00CB49BB"/>
    <w:rsid w:val="00CB4BDB"/>
    <w:rsid w:val="00CB4F5E"/>
    <w:rsid w:val="00CB508C"/>
    <w:rsid w:val="00CB5294"/>
    <w:rsid w:val="00CB5747"/>
    <w:rsid w:val="00CB575A"/>
    <w:rsid w:val="00CB5AB8"/>
    <w:rsid w:val="00CB5CDF"/>
    <w:rsid w:val="00CB5D01"/>
    <w:rsid w:val="00CB5E62"/>
    <w:rsid w:val="00CB602C"/>
    <w:rsid w:val="00CB6548"/>
    <w:rsid w:val="00CB66A5"/>
    <w:rsid w:val="00CB6A67"/>
    <w:rsid w:val="00CB6A7C"/>
    <w:rsid w:val="00CB6BD8"/>
    <w:rsid w:val="00CB7297"/>
    <w:rsid w:val="00CB7707"/>
    <w:rsid w:val="00CB777B"/>
    <w:rsid w:val="00CB7933"/>
    <w:rsid w:val="00CB7A25"/>
    <w:rsid w:val="00CB7A35"/>
    <w:rsid w:val="00CB7E5C"/>
    <w:rsid w:val="00CB7F7A"/>
    <w:rsid w:val="00CB7FBE"/>
    <w:rsid w:val="00CC0005"/>
    <w:rsid w:val="00CC009B"/>
    <w:rsid w:val="00CC0289"/>
    <w:rsid w:val="00CC028F"/>
    <w:rsid w:val="00CC040A"/>
    <w:rsid w:val="00CC0521"/>
    <w:rsid w:val="00CC053D"/>
    <w:rsid w:val="00CC07DA"/>
    <w:rsid w:val="00CC0A2D"/>
    <w:rsid w:val="00CC10FA"/>
    <w:rsid w:val="00CC114C"/>
    <w:rsid w:val="00CC172F"/>
    <w:rsid w:val="00CC177E"/>
    <w:rsid w:val="00CC1816"/>
    <w:rsid w:val="00CC1860"/>
    <w:rsid w:val="00CC1BD5"/>
    <w:rsid w:val="00CC1BFA"/>
    <w:rsid w:val="00CC21F7"/>
    <w:rsid w:val="00CC257D"/>
    <w:rsid w:val="00CC29DC"/>
    <w:rsid w:val="00CC2D22"/>
    <w:rsid w:val="00CC2E02"/>
    <w:rsid w:val="00CC2E72"/>
    <w:rsid w:val="00CC32DA"/>
    <w:rsid w:val="00CC34CD"/>
    <w:rsid w:val="00CC36B2"/>
    <w:rsid w:val="00CC3754"/>
    <w:rsid w:val="00CC3DDE"/>
    <w:rsid w:val="00CC3E30"/>
    <w:rsid w:val="00CC3F6E"/>
    <w:rsid w:val="00CC40C7"/>
    <w:rsid w:val="00CC429A"/>
    <w:rsid w:val="00CC430A"/>
    <w:rsid w:val="00CC460A"/>
    <w:rsid w:val="00CC4647"/>
    <w:rsid w:val="00CC46E8"/>
    <w:rsid w:val="00CC48A5"/>
    <w:rsid w:val="00CC48B1"/>
    <w:rsid w:val="00CC4953"/>
    <w:rsid w:val="00CC4986"/>
    <w:rsid w:val="00CC4A7F"/>
    <w:rsid w:val="00CC4BBE"/>
    <w:rsid w:val="00CC4CA2"/>
    <w:rsid w:val="00CC4CBD"/>
    <w:rsid w:val="00CC4F48"/>
    <w:rsid w:val="00CC5171"/>
    <w:rsid w:val="00CC52F6"/>
    <w:rsid w:val="00CC56B8"/>
    <w:rsid w:val="00CC5D22"/>
    <w:rsid w:val="00CC6283"/>
    <w:rsid w:val="00CC6469"/>
    <w:rsid w:val="00CC6474"/>
    <w:rsid w:val="00CC68DF"/>
    <w:rsid w:val="00CC6964"/>
    <w:rsid w:val="00CC6C9D"/>
    <w:rsid w:val="00CC6F70"/>
    <w:rsid w:val="00CC70D4"/>
    <w:rsid w:val="00CC7217"/>
    <w:rsid w:val="00CC7286"/>
    <w:rsid w:val="00CC73D3"/>
    <w:rsid w:val="00CC787E"/>
    <w:rsid w:val="00CC7ACA"/>
    <w:rsid w:val="00CC7BA8"/>
    <w:rsid w:val="00CC7C61"/>
    <w:rsid w:val="00CC7D5A"/>
    <w:rsid w:val="00CD002B"/>
    <w:rsid w:val="00CD02CF"/>
    <w:rsid w:val="00CD0975"/>
    <w:rsid w:val="00CD0B08"/>
    <w:rsid w:val="00CD0BFF"/>
    <w:rsid w:val="00CD0CF5"/>
    <w:rsid w:val="00CD0F15"/>
    <w:rsid w:val="00CD0FC5"/>
    <w:rsid w:val="00CD11B0"/>
    <w:rsid w:val="00CD1237"/>
    <w:rsid w:val="00CD13CD"/>
    <w:rsid w:val="00CD1609"/>
    <w:rsid w:val="00CD1900"/>
    <w:rsid w:val="00CD1BD0"/>
    <w:rsid w:val="00CD1CDC"/>
    <w:rsid w:val="00CD23F7"/>
    <w:rsid w:val="00CD282C"/>
    <w:rsid w:val="00CD2D51"/>
    <w:rsid w:val="00CD2F17"/>
    <w:rsid w:val="00CD3602"/>
    <w:rsid w:val="00CD375B"/>
    <w:rsid w:val="00CD386E"/>
    <w:rsid w:val="00CD392F"/>
    <w:rsid w:val="00CD3B83"/>
    <w:rsid w:val="00CD4021"/>
    <w:rsid w:val="00CD406A"/>
    <w:rsid w:val="00CD432E"/>
    <w:rsid w:val="00CD45FA"/>
    <w:rsid w:val="00CD47A5"/>
    <w:rsid w:val="00CD47BE"/>
    <w:rsid w:val="00CD4A04"/>
    <w:rsid w:val="00CD4ABC"/>
    <w:rsid w:val="00CD4AEA"/>
    <w:rsid w:val="00CD4E8E"/>
    <w:rsid w:val="00CD5510"/>
    <w:rsid w:val="00CD5D96"/>
    <w:rsid w:val="00CD5E26"/>
    <w:rsid w:val="00CD609F"/>
    <w:rsid w:val="00CD614A"/>
    <w:rsid w:val="00CD622F"/>
    <w:rsid w:val="00CD64C4"/>
    <w:rsid w:val="00CD6878"/>
    <w:rsid w:val="00CD6A9B"/>
    <w:rsid w:val="00CD6D10"/>
    <w:rsid w:val="00CD6DF4"/>
    <w:rsid w:val="00CD6E49"/>
    <w:rsid w:val="00CD6EF8"/>
    <w:rsid w:val="00CD7286"/>
    <w:rsid w:val="00CD73FC"/>
    <w:rsid w:val="00CD764D"/>
    <w:rsid w:val="00CD7725"/>
    <w:rsid w:val="00CD78F5"/>
    <w:rsid w:val="00CD7A16"/>
    <w:rsid w:val="00CD7BA6"/>
    <w:rsid w:val="00CD7C22"/>
    <w:rsid w:val="00CD7CEF"/>
    <w:rsid w:val="00CD7D88"/>
    <w:rsid w:val="00CE0261"/>
    <w:rsid w:val="00CE047A"/>
    <w:rsid w:val="00CE0540"/>
    <w:rsid w:val="00CE0593"/>
    <w:rsid w:val="00CE0C50"/>
    <w:rsid w:val="00CE14FD"/>
    <w:rsid w:val="00CE1509"/>
    <w:rsid w:val="00CE15E2"/>
    <w:rsid w:val="00CE165A"/>
    <w:rsid w:val="00CE1795"/>
    <w:rsid w:val="00CE17A0"/>
    <w:rsid w:val="00CE19B0"/>
    <w:rsid w:val="00CE1BF7"/>
    <w:rsid w:val="00CE1C4C"/>
    <w:rsid w:val="00CE1D61"/>
    <w:rsid w:val="00CE21EF"/>
    <w:rsid w:val="00CE229A"/>
    <w:rsid w:val="00CE234C"/>
    <w:rsid w:val="00CE257D"/>
    <w:rsid w:val="00CE263E"/>
    <w:rsid w:val="00CE2716"/>
    <w:rsid w:val="00CE28EC"/>
    <w:rsid w:val="00CE2C71"/>
    <w:rsid w:val="00CE2ED0"/>
    <w:rsid w:val="00CE3293"/>
    <w:rsid w:val="00CE32B8"/>
    <w:rsid w:val="00CE330F"/>
    <w:rsid w:val="00CE382D"/>
    <w:rsid w:val="00CE39F0"/>
    <w:rsid w:val="00CE3FFC"/>
    <w:rsid w:val="00CE4012"/>
    <w:rsid w:val="00CE40E4"/>
    <w:rsid w:val="00CE4110"/>
    <w:rsid w:val="00CE484E"/>
    <w:rsid w:val="00CE4B5F"/>
    <w:rsid w:val="00CE4BB3"/>
    <w:rsid w:val="00CE4BEB"/>
    <w:rsid w:val="00CE51D3"/>
    <w:rsid w:val="00CE522D"/>
    <w:rsid w:val="00CE5323"/>
    <w:rsid w:val="00CE57F1"/>
    <w:rsid w:val="00CE592A"/>
    <w:rsid w:val="00CE59FE"/>
    <w:rsid w:val="00CE5B87"/>
    <w:rsid w:val="00CE5C40"/>
    <w:rsid w:val="00CE5FA7"/>
    <w:rsid w:val="00CE5FD6"/>
    <w:rsid w:val="00CE6337"/>
    <w:rsid w:val="00CE637D"/>
    <w:rsid w:val="00CE6442"/>
    <w:rsid w:val="00CE67FF"/>
    <w:rsid w:val="00CE696E"/>
    <w:rsid w:val="00CE70C6"/>
    <w:rsid w:val="00CE7129"/>
    <w:rsid w:val="00CE7172"/>
    <w:rsid w:val="00CE71C7"/>
    <w:rsid w:val="00CE73BB"/>
    <w:rsid w:val="00CE755B"/>
    <w:rsid w:val="00CE78A9"/>
    <w:rsid w:val="00CE7964"/>
    <w:rsid w:val="00CE79C1"/>
    <w:rsid w:val="00CE7F7C"/>
    <w:rsid w:val="00CF0056"/>
    <w:rsid w:val="00CF0442"/>
    <w:rsid w:val="00CF044F"/>
    <w:rsid w:val="00CF0470"/>
    <w:rsid w:val="00CF0483"/>
    <w:rsid w:val="00CF058D"/>
    <w:rsid w:val="00CF08DE"/>
    <w:rsid w:val="00CF090F"/>
    <w:rsid w:val="00CF0CA5"/>
    <w:rsid w:val="00CF0D08"/>
    <w:rsid w:val="00CF0E53"/>
    <w:rsid w:val="00CF123E"/>
    <w:rsid w:val="00CF1289"/>
    <w:rsid w:val="00CF15F0"/>
    <w:rsid w:val="00CF1702"/>
    <w:rsid w:val="00CF193D"/>
    <w:rsid w:val="00CF1B87"/>
    <w:rsid w:val="00CF1E1C"/>
    <w:rsid w:val="00CF2104"/>
    <w:rsid w:val="00CF22A6"/>
    <w:rsid w:val="00CF252F"/>
    <w:rsid w:val="00CF29BC"/>
    <w:rsid w:val="00CF2AAF"/>
    <w:rsid w:val="00CF2E36"/>
    <w:rsid w:val="00CF30AE"/>
    <w:rsid w:val="00CF3249"/>
    <w:rsid w:val="00CF3288"/>
    <w:rsid w:val="00CF3392"/>
    <w:rsid w:val="00CF33F7"/>
    <w:rsid w:val="00CF379F"/>
    <w:rsid w:val="00CF3928"/>
    <w:rsid w:val="00CF3986"/>
    <w:rsid w:val="00CF3E13"/>
    <w:rsid w:val="00CF42F7"/>
    <w:rsid w:val="00CF45CF"/>
    <w:rsid w:val="00CF47B3"/>
    <w:rsid w:val="00CF485F"/>
    <w:rsid w:val="00CF49DC"/>
    <w:rsid w:val="00CF4BB4"/>
    <w:rsid w:val="00CF4C72"/>
    <w:rsid w:val="00CF4EA8"/>
    <w:rsid w:val="00CF569C"/>
    <w:rsid w:val="00CF5817"/>
    <w:rsid w:val="00CF588F"/>
    <w:rsid w:val="00CF5D9A"/>
    <w:rsid w:val="00CF6065"/>
    <w:rsid w:val="00CF6974"/>
    <w:rsid w:val="00CF6ABF"/>
    <w:rsid w:val="00CF7032"/>
    <w:rsid w:val="00CF703B"/>
    <w:rsid w:val="00CF7072"/>
    <w:rsid w:val="00CF729E"/>
    <w:rsid w:val="00CF7788"/>
    <w:rsid w:val="00CF7B67"/>
    <w:rsid w:val="00CF7B9A"/>
    <w:rsid w:val="00CF7CC9"/>
    <w:rsid w:val="00CF7DD3"/>
    <w:rsid w:val="00CF7DFA"/>
    <w:rsid w:val="00CF7E51"/>
    <w:rsid w:val="00D00270"/>
    <w:rsid w:val="00D00527"/>
    <w:rsid w:val="00D0077C"/>
    <w:rsid w:val="00D007AC"/>
    <w:rsid w:val="00D00988"/>
    <w:rsid w:val="00D00A17"/>
    <w:rsid w:val="00D00E8D"/>
    <w:rsid w:val="00D010A8"/>
    <w:rsid w:val="00D0149E"/>
    <w:rsid w:val="00D01501"/>
    <w:rsid w:val="00D0151A"/>
    <w:rsid w:val="00D01753"/>
    <w:rsid w:val="00D01E42"/>
    <w:rsid w:val="00D02057"/>
    <w:rsid w:val="00D02117"/>
    <w:rsid w:val="00D021D9"/>
    <w:rsid w:val="00D0234F"/>
    <w:rsid w:val="00D0245F"/>
    <w:rsid w:val="00D0255C"/>
    <w:rsid w:val="00D025A9"/>
    <w:rsid w:val="00D02621"/>
    <w:rsid w:val="00D02739"/>
    <w:rsid w:val="00D02D36"/>
    <w:rsid w:val="00D02D44"/>
    <w:rsid w:val="00D0320B"/>
    <w:rsid w:val="00D0344E"/>
    <w:rsid w:val="00D03C54"/>
    <w:rsid w:val="00D03E8D"/>
    <w:rsid w:val="00D03EF2"/>
    <w:rsid w:val="00D03F83"/>
    <w:rsid w:val="00D0412D"/>
    <w:rsid w:val="00D041C1"/>
    <w:rsid w:val="00D046EE"/>
    <w:rsid w:val="00D04804"/>
    <w:rsid w:val="00D04A41"/>
    <w:rsid w:val="00D04A67"/>
    <w:rsid w:val="00D04BBC"/>
    <w:rsid w:val="00D04CF7"/>
    <w:rsid w:val="00D05374"/>
    <w:rsid w:val="00D05A12"/>
    <w:rsid w:val="00D05A38"/>
    <w:rsid w:val="00D05ABF"/>
    <w:rsid w:val="00D05BF9"/>
    <w:rsid w:val="00D05E0F"/>
    <w:rsid w:val="00D06421"/>
    <w:rsid w:val="00D06464"/>
    <w:rsid w:val="00D065B8"/>
    <w:rsid w:val="00D06624"/>
    <w:rsid w:val="00D066E1"/>
    <w:rsid w:val="00D068AB"/>
    <w:rsid w:val="00D068E4"/>
    <w:rsid w:val="00D06A11"/>
    <w:rsid w:val="00D06A92"/>
    <w:rsid w:val="00D06BF8"/>
    <w:rsid w:val="00D06CD6"/>
    <w:rsid w:val="00D06D43"/>
    <w:rsid w:val="00D06E9A"/>
    <w:rsid w:val="00D07022"/>
    <w:rsid w:val="00D07296"/>
    <w:rsid w:val="00D0738B"/>
    <w:rsid w:val="00D073A1"/>
    <w:rsid w:val="00D078B6"/>
    <w:rsid w:val="00D07A63"/>
    <w:rsid w:val="00D07B32"/>
    <w:rsid w:val="00D07D49"/>
    <w:rsid w:val="00D07E7B"/>
    <w:rsid w:val="00D103AE"/>
    <w:rsid w:val="00D103CD"/>
    <w:rsid w:val="00D1069F"/>
    <w:rsid w:val="00D107B1"/>
    <w:rsid w:val="00D1086B"/>
    <w:rsid w:val="00D10975"/>
    <w:rsid w:val="00D10D4D"/>
    <w:rsid w:val="00D114A4"/>
    <w:rsid w:val="00D115D0"/>
    <w:rsid w:val="00D11718"/>
    <w:rsid w:val="00D11923"/>
    <w:rsid w:val="00D119D2"/>
    <w:rsid w:val="00D11B9C"/>
    <w:rsid w:val="00D11C62"/>
    <w:rsid w:val="00D11C90"/>
    <w:rsid w:val="00D120E3"/>
    <w:rsid w:val="00D125AB"/>
    <w:rsid w:val="00D128DD"/>
    <w:rsid w:val="00D12A0A"/>
    <w:rsid w:val="00D12F3D"/>
    <w:rsid w:val="00D12F8D"/>
    <w:rsid w:val="00D12FE4"/>
    <w:rsid w:val="00D13026"/>
    <w:rsid w:val="00D13736"/>
    <w:rsid w:val="00D1376B"/>
    <w:rsid w:val="00D13886"/>
    <w:rsid w:val="00D13903"/>
    <w:rsid w:val="00D13969"/>
    <w:rsid w:val="00D13BBD"/>
    <w:rsid w:val="00D140BC"/>
    <w:rsid w:val="00D14224"/>
    <w:rsid w:val="00D14285"/>
    <w:rsid w:val="00D142CF"/>
    <w:rsid w:val="00D147C5"/>
    <w:rsid w:val="00D14971"/>
    <w:rsid w:val="00D14BB0"/>
    <w:rsid w:val="00D14DC4"/>
    <w:rsid w:val="00D14F2E"/>
    <w:rsid w:val="00D15043"/>
    <w:rsid w:val="00D15263"/>
    <w:rsid w:val="00D15406"/>
    <w:rsid w:val="00D1562A"/>
    <w:rsid w:val="00D1574B"/>
    <w:rsid w:val="00D15E0E"/>
    <w:rsid w:val="00D15FB0"/>
    <w:rsid w:val="00D1607A"/>
    <w:rsid w:val="00D160BC"/>
    <w:rsid w:val="00D1615F"/>
    <w:rsid w:val="00D16235"/>
    <w:rsid w:val="00D164D9"/>
    <w:rsid w:val="00D168A4"/>
    <w:rsid w:val="00D169B7"/>
    <w:rsid w:val="00D16A21"/>
    <w:rsid w:val="00D16BB7"/>
    <w:rsid w:val="00D16D89"/>
    <w:rsid w:val="00D16E3B"/>
    <w:rsid w:val="00D16F9A"/>
    <w:rsid w:val="00D1710C"/>
    <w:rsid w:val="00D1776D"/>
    <w:rsid w:val="00D17890"/>
    <w:rsid w:val="00D17A4D"/>
    <w:rsid w:val="00D17BD4"/>
    <w:rsid w:val="00D17E54"/>
    <w:rsid w:val="00D20327"/>
    <w:rsid w:val="00D203C5"/>
    <w:rsid w:val="00D20417"/>
    <w:rsid w:val="00D205A8"/>
    <w:rsid w:val="00D20782"/>
    <w:rsid w:val="00D20798"/>
    <w:rsid w:val="00D208E6"/>
    <w:rsid w:val="00D209D5"/>
    <w:rsid w:val="00D209EE"/>
    <w:rsid w:val="00D209F7"/>
    <w:rsid w:val="00D20A09"/>
    <w:rsid w:val="00D20B79"/>
    <w:rsid w:val="00D20F61"/>
    <w:rsid w:val="00D2150F"/>
    <w:rsid w:val="00D21520"/>
    <w:rsid w:val="00D2168B"/>
    <w:rsid w:val="00D21731"/>
    <w:rsid w:val="00D21A80"/>
    <w:rsid w:val="00D21A8B"/>
    <w:rsid w:val="00D21E23"/>
    <w:rsid w:val="00D21F36"/>
    <w:rsid w:val="00D2240D"/>
    <w:rsid w:val="00D2260B"/>
    <w:rsid w:val="00D2296F"/>
    <w:rsid w:val="00D22A79"/>
    <w:rsid w:val="00D22B1D"/>
    <w:rsid w:val="00D22DE2"/>
    <w:rsid w:val="00D22FFB"/>
    <w:rsid w:val="00D2342E"/>
    <w:rsid w:val="00D234F2"/>
    <w:rsid w:val="00D23649"/>
    <w:rsid w:val="00D236E1"/>
    <w:rsid w:val="00D238D2"/>
    <w:rsid w:val="00D238FA"/>
    <w:rsid w:val="00D23AE0"/>
    <w:rsid w:val="00D23C50"/>
    <w:rsid w:val="00D23F59"/>
    <w:rsid w:val="00D24016"/>
    <w:rsid w:val="00D24378"/>
    <w:rsid w:val="00D24612"/>
    <w:rsid w:val="00D2466F"/>
    <w:rsid w:val="00D246E7"/>
    <w:rsid w:val="00D247CB"/>
    <w:rsid w:val="00D248C8"/>
    <w:rsid w:val="00D24B80"/>
    <w:rsid w:val="00D24BE3"/>
    <w:rsid w:val="00D251BA"/>
    <w:rsid w:val="00D25DA2"/>
    <w:rsid w:val="00D262DD"/>
    <w:rsid w:val="00D263AF"/>
    <w:rsid w:val="00D26466"/>
    <w:rsid w:val="00D26536"/>
    <w:rsid w:val="00D26664"/>
    <w:rsid w:val="00D2678A"/>
    <w:rsid w:val="00D26856"/>
    <w:rsid w:val="00D268CB"/>
    <w:rsid w:val="00D26E82"/>
    <w:rsid w:val="00D270C8"/>
    <w:rsid w:val="00D270DC"/>
    <w:rsid w:val="00D2710F"/>
    <w:rsid w:val="00D276B2"/>
    <w:rsid w:val="00D27734"/>
    <w:rsid w:val="00D27A40"/>
    <w:rsid w:val="00D27A55"/>
    <w:rsid w:val="00D27B0A"/>
    <w:rsid w:val="00D27DC2"/>
    <w:rsid w:val="00D27E47"/>
    <w:rsid w:val="00D27F48"/>
    <w:rsid w:val="00D27F68"/>
    <w:rsid w:val="00D3002C"/>
    <w:rsid w:val="00D301A2"/>
    <w:rsid w:val="00D304F1"/>
    <w:rsid w:val="00D305C4"/>
    <w:rsid w:val="00D305D3"/>
    <w:rsid w:val="00D3071E"/>
    <w:rsid w:val="00D30734"/>
    <w:rsid w:val="00D3083F"/>
    <w:rsid w:val="00D30EDA"/>
    <w:rsid w:val="00D312BB"/>
    <w:rsid w:val="00D31457"/>
    <w:rsid w:val="00D314E8"/>
    <w:rsid w:val="00D31653"/>
    <w:rsid w:val="00D31913"/>
    <w:rsid w:val="00D31A26"/>
    <w:rsid w:val="00D31A7D"/>
    <w:rsid w:val="00D31BA8"/>
    <w:rsid w:val="00D31D1B"/>
    <w:rsid w:val="00D31FB0"/>
    <w:rsid w:val="00D3217F"/>
    <w:rsid w:val="00D321B3"/>
    <w:rsid w:val="00D32344"/>
    <w:rsid w:val="00D3236C"/>
    <w:rsid w:val="00D324DF"/>
    <w:rsid w:val="00D32586"/>
    <w:rsid w:val="00D32690"/>
    <w:rsid w:val="00D3288C"/>
    <w:rsid w:val="00D32AE8"/>
    <w:rsid w:val="00D32C73"/>
    <w:rsid w:val="00D32D88"/>
    <w:rsid w:val="00D3300A"/>
    <w:rsid w:val="00D33064"/>
    <w:rsid w:val="00D33313"/>
    <w:rsid w:val="00D333D8"/>
    <w:rsid w:val="00D3343B"/>
    <w:rsid w:val="00D337E8"/>
    <w:rsid w:val="00D33CDA"/>
    <w:rsid w:val="00D33F6E"/>
    <w:rsid w:val="00D34002"/>
    <w:rsid w:val="00D3403D"/>
    <w:rsid w:val="00D3409F"/>
    <w:rsid w:val="00D3422C"/>
    <w:rsid w:val="00D3441E"/>
    <w:rsid w:val="00D34960"/>
    <w:rsid w:val="00D34DD8"/>
    <w:rsid w:val="00D34E21"/>
    <w:rsid w:val="00D34F57"/>
    <w:rsid w:val="00D35256"/>
    <w:rsid w:val="00D35326"/>
    <w:rsid w:val="00D3554A"/>
    <w:rsid w:val="00D35683"/>
    <w:rsid w:val="00D359EA"/>
    <w:rsid w:val="00D35BF8"/>
    <w:rsid w:val="00D36094"/>
    <w:rsid w:val="00D3658F"/>
    <w:rsid w:val="00D36845"/>
    <w:rsid w:val="00D36962"/>
    <w:rsid w:val="00D36C93"/>
    <w:rsid w:val="00D36DB4"/>
    <w:rsid w:val="00D37023"/>
    <w:rsid w:val="00D37119"/>
    <w:rsid w:val="00D37162"/>
    <w:rsid w:val="00D3737D"/>
    <w:rsid w:val="00D37791"/>
    <w:rsid w:val="00D3782A"/>
    <w:rsid w:val="00D37999"/>
    <w:rsid w:val="00D379CB"/>
    <w:rsid w:val="00D37BC4"/>
    <w:rsid w:val="00D37CB1"/>
    <w:rsid w:val="00D37FEE"/>
    <w:rsid w:val="00D4020D"/>
    <w:rsid w:val="00D4041F"/>
    <w:rsid w:val="00D40432"/>
    <w:rsid w:val="00D404A0"/>
    <w:rsid w:val="00D405E9"/>
    <w:rsid w:val="00D4085F"/>
    <w:rsid w:val="00D40905"/>
    <w:rsid w:val="00D40BA3"/>
    <w:rsid w:val="00D40E5E"/>
    <w:rsid w:val="00D40EF8"/>
    <w:rsid w:val="00D410E5"/>
    <w:rsid w:val="00D4121F"/>
    <w:rsid w:val="00D412A5"/>
    <w:rsid w:val="00D415F8"/>
    <w:rsid w:val="00D41739"/>
    <w:rsid w:val="00D41A44"/>
    <w:rsid w:val="00D41A9D"/>
    <w:rsid w:val="00D41AD0"/>
    <w:rsid w:val="00D41D24"/>
    <w:rsid w:val="00D41D7A"/>
    <w:rsid w:val="00D41DC6"/>
    <w:rsid w:val="00D4201D"/>
    <w:rsid w:val="00D42223"/>
    <w:rsid w:val="00D42543"/>
    <w:rsid w:val="00D4258B"/>
    <w:rsid w:val="00D42AFA"/>
    <w:rsid w:val="00D42C7B"/>
    <w:rsid w:val="00D431F3"/>
    <w:rsid w:val="00D43463"/>
    <w:rsid w:val="00D435C8"/>
    <w:rsid w:val="00D437FB"/>
    <w:rsid w:val="00D43968"/>
    <w:rsid w:val="00D439E5"/>
    <w:rsid w:val="00D43B76"/>
    <w:rsid w:val="00D43F96"/>
    <w:rsid w:val="00D44005"/>
    <w:rsid w:val="00D44045"/>
    <w:rsid w:val="00D441AB"/>
    <w:rsid w:val="00D44483"/>
    <w:rsid w:val="00D4470B"/>
    <w:rsid w:val="00D44748"/>
    <w:rsid w:val="00D4478D"/>
    <w:rsid w:val="00D44D28"/>
    <w:rsid w:val="00D44D87"/>
    <w:rsid w:val="00D44DCB"/>
    <w:rsid w:val="00D44E20"/>
    <w:rsid w:val="00D45034"/>
    <w:rsid w:val="00D450EA"/>
    <w:rsid w:val="00D45252"/>
    <w:rsid w:val="00D4541E"/>
    <w:rsid w:val="00D45483"/>
    <w:rsid w:val="00D456FA"/>
    <w:rsid w:val="00D45897"/>
    <w:rsid w:val="00D459F5"/>
    <w:rsid w:val="00D45B81"/>
    <w:rsid w:val="00D45D6C"/>
    <w:rsid w:val="00D45DDB"/>
    <w:rsid w:val="00D45E1B"/>
    <w:rsid w:val="00D46033"/>
    <w:rsid w:val="00D461EE"/>
    <w:rsid w:val="00D464E3"/>
    <w:rsid w:val="00D466E4"/>
    <w:rsid w:val="00D4678B"/>
    <w:rsid w:val="00D4679E"/>
    <w:rsid w:val="00D46FB9"/>
    <w:rsid w:val="00D4701E"/>
    <w:rsid w:val="00D4704B"/>
    <w:rsid w:val="00D4743A"/>
    <w:rsid w:val="00D478C9"/>
    <w:rsid w:val="00D479D0"/>
    <w:rsid w:val="00D47C88"/>
    <w:rsid w:val="00D47D89"/>
    <w:rsid w:val="00D50558"/>
    <w:rsid w:val="00D50987"/>
    <w:rsid w:val="00D50A5B"/>
    <w:rsid w:val="00D50EF1"/>
    <w:rsid w:val="00D50F61"/>
    <w:rsid w:val="00D5143E"/>
    <w:rsid w:val="00D51635"/>
    <w:rsid w:val="00D516D0"/>
    <w:rsid w:val="00D519FE"/>
    <w:rsid w:val="00D51A16"/>
    <w:rsid w:val="00D51A88"/>
    <w:rsid w:val="00D51FB2"/>
    <w:rsid w:val="00D521F4"/>
    <w:rsid w:val="00D52370"/>
    <w:rsid w:val="00D524B6"/>
    <w:rsid w:val="00D52A02"/>
    <w:rsid w:val="00D52B3A"/>
    <w:rsid w:val="00D52DE6"/>
    <w:rsid w:val="00D530E1"/>
    <w:rsid w:val="00D53397"/>
    <w:rsid w:val="00D534CF"/>
    <w:rsid w:val="00D53806"/>
    <w:rsid w:val="00D53B0C"/>
    <w:rsid w:val="00D53EFA"/>
    <w:rsid w:val="00D5435C"/>
    <w:rsid w:val="00D54441"/>
    <w:rsid w:val="00D54B18"/>
    <w:rsid w:val="00D551C6"/>
    <w:rsid w:val="00D55336"/>
    <w:rsid w:val="00D5542F"/>
    <w:rsid w:val="00D555DE"/>
    <w:rsid w:val="00D556AF"/>
    <w:rsid w:val="00D55A1F"/>
    <w:rsid w:val="00D55A8E"/>
    <w:rsid w:val="00D55B5A"/>
    <w:rsid w:val="00D55D49"/>
    <w:rsid w:val="00D55D82"/>
    <w:rsid w:val="00D56303"/>
    <w:rsid w:val="00D5636C"/>
    <w:rsid w:val="00D563F9"/>
    <w:rsid w:val="00D5642F"/>
    <w:rsid w:val="00D56713"/>
    <w:rsid w:val="00D567D9"/>
    <w:rsid w:val="00D56BE2"/>
    <w:rsid w:val="00D56FD0"/>
    <w:rsid w:val="00D570E8"/>
    <w:rsid w:val="00D57127"/>
    <w:rsid w:val="00D575C7"/>
    <w:rsid w:val="00D575DC"/>
    <w:rsid w:val="00D57612"/>
    <w:rsid w:val="00D57A96"/>
    <w:rsid w:val="00D57B31"/>
    <w:rsid w:val="00D57B78"/>
    <w:rsid w:val="00D601F7"/>
    <w:rsid w:val="00D602D6"/>
    <w:rsid w:val="00D60446"/>
    <w:rsid w:val="00D60549"/>
    <w:rsid w:val="00D60690"/>
    <w:rsid w:val="00D606C7"/>
    <w:rsid w:val="00D609E1"/>
    <w:rsid w:val="00D60F7D"/>
    <w:rsid w:val="00D61024"/>
    <w:rsid w:val="00D6118A"/>
    <w:rsid w:val="00D611BE"/>
    <w:rsid w:val="00D61872"/>
    <w:rsid w:val="00D619C9"/>
    <w:rsid w:val="00D61B4B"/>
    <w:rsid w:val="00D61D16"/>
    <w:rsid w:val="00D6206B"/>
    <w:rsid w:val="00D62297"/>
    <w:rsid w:val="00D623E5"/>
    <w:rsid w:val="00D6274D"/>
    <w:rsid w:val="00D6278E"/>
    <w:rsid w:val="00D628CD"/>
    <w:rsid w:val="00D6296B"/>
    <w:rsid w:val="00D62997"/>
    <w:rsid w:val="00D62B24"/>
    <w:rsid w:val="00D62C7C"/>
    <w:rsid w:val="00D62E90"/>
    <w:rsid w:val="00D63097"/>
    <w:rsid w:val="00D63635"/>
    <w:rsid w:val="00D63AC5"/>
    <w:rsid w:val="00D63B21"/>
    <w:rsid w:val="00D63C25"/>
    <w:rsid w:val="00D63D1D"/>
    <w:rsid w:val="00D640DB"/>
    <w:rsid w:val="00D64159"/>
    <w:rsid w:val="00D641C9"/>
    <w:rsid w:val="00D641D8"/>
    <w:rsid w:val="00D6429C"/>
    <w:rsid w:val="00D6451D"/>
    <w:rsid w:val="00D646E7"/>
    <w:rsid w:val="00D647D7"/>
    <w:rsid w:val="00D64AA0"/>
    <w:rsid w:val="00D64C9B"/>
    <w:rsid w:val="00D64D20"/>
    <w:rsid w:val="00D64DD5"/>
    <w:rsid w:val="00D6501B"/>
    <w:rsid w:val="00D6514B"/>
    <w:rsid w:val="00D65151"/>
    <w:rsid w:val="00D651ED"/>
    <w:rsid w:val="00D65324"/>
    <w:rsid w:val="00D6546B"/>
    <w:rsid w:val="00D65D62"/>
    <w:rsid w:val="00D65F0E"/>
    <w:rsid w:val="00D65F97"/>
    <w:rsid w:val="00D664E8"/>
    <w:rsid w:val="00D6661B"/>
    <w:rsid w:val="00D66661"/>
    <w:rsid w:val="00D6686B"/>
    <w:rsid w:val="00D66DBD"/>
    <w:rsid w:val="00D66DE7"/>
    <w:rsid w:val="00D671B0"/>
    <w:rsid w:val="00D67237"/>
    <w:rsid w:val="00D674DC"/>
    <w:rsid w:val="00D67637"/>
    <w:rsid w:val="00D67920"/>
    <w:rsid w:val="00D67B94"/>
    <w:rsid w:val="00D67BAE"/>
    <w:rsid w:val="00D70436"/>
    <w:rsid w:val="00D70712"/>
    <w:rsid w:val="00D7073F"/>
    <w:rsid w:val="00D70953"/>
    <w:rsid w:val="00D70F4A"/>
    <w:rsid w:val="00D70FDE"/>
    <w:rsid w:val="00D7117E"/>
    <w:rsid w:val="00D71373"/>
    <w:rsid w:val="00D71424"/>
    <w:rsid w:val="00D71447"/>
    <w:rsid w:val="00D715B7"/>
    <w:rsid w:val="00D715D4"/>
    <w:rsid w:val="00D717F5"/>
    <w:rsid w:val="00D71B2E"/>
    <w:rsid w:val="00D71D2B"/>
    <w:rsid w:val="00D71F5F"/>
    <w:rsid w:val="00D7203B"/>
    <w:rsid w:val="00D72181"/>
    <w:rsid w:val="00D72286"/>
    <w:rsid w:val="00D723B6"/>
    <w:rsid w:val="00D723BA"/>
    <w:rsid w:val="00D724E1"/>
    <w:rsid w:val="00D724FE"/>
    <w:rsid w:val="00D7256E"/>
    <w:rsid w:val="00D72582"/>
    <w:rsid w:val="00D725A3"/>
    <w:rsid w:val="00D72629"/>
    <w:rsid w:val="00D72665"/>
    <w:rsid w:val="00D72B10"/>
    <w:rsid w:val="00D72B33"/>
    <w:rsid w:val="00D72D60"/>
    <w:rsid w:val="00D72E3A"/>
    <w:rsid w:val="00D731F9"/>
    <w:rsid w:val="00D73311"/>
    <w:rsid w:val="00D73681"/>
    <w:rsid w:val="00D736E3"/>
    <w:rsid w:val="00D73903"/>
    <w:rsid w:val="00D739E5"/>
    <w:rsid w:val="00D73D36"/>
    <w:rsid w:val="00D74264"/>
    <w:rsid w:val="00D74809"/>
    <w:rsid w:val="00D74984"/>
    <w:rsid w:val="00D751D1"/>
    <w:rsid w:val="00D75471"/>
    <w:rsid w:val="00D754E7"/>
    <w:rsid w:val="00D7574C"/>
    <w:rsid w:val="00D759E7"/>
    <w:rsid w:val="00D75E68"/>
    <w:rsid w:val="00D75F19"/>
    <w:rsid w:val="00D75F75"/>
    <w:rsid w:val="00D76670"/>
    <w:rsid w:val="00D7691C"/>
    <w:rsid w:val="00D76E63"/>
    <w:rsid w:val="00D76ECC"/>
    <w:rsid w:val="00D76EE0"/>
    <w:rsid w:val="00D775CE"/>
    <w:rsid w:val="00D77773"/>
    <w:rsid w:val="00D77A2F"/>
    <w:rsid w:val="00D77A9F"/>
    <w:rsid w:val="00D77B82"/>
    <w:rsid w:val="00D800CC"/>
    <w:rsid w:val="00D80204"/>
    <w:rsid w:val="00D80482"/>
    <w:rsid w:val="00D80BD8"/>
    <w:rsid w:val="00D80DF4"/>
    <w:rsid w:val="00D80F80"/>
    <w:rsid w:val="00D8131E"/>
    <w:rsid w:val="00D8145C"/>
    <w:rsid w:val="00D815C1"/>
    <w:rsid w:val="00D8174E"/>
    <w:rsid w:val="00D81A2F"/>
    <w:rsid w:val="00D82A52"/>
    <w:rsid w:val="00D82E5A"/>
    <w:rsid w:val="00D8312C"/>
    <w:rsid w:val="00D83280"/>
    <w:rsid w:val="00D83295"/>
    <w:rsid w:val="00D83337"/>
    <w:rsid w:val="00D833F8"/>
    <w:rsid w:val="00D836C2"/>
    <w:rsid w:val="00D8384C"/>
    <w:rsid w:val="00D83CD4"/>
    <w:rsid w:val="00D83CFE"/>
    <w:rsid w:val="00D83E03"/>
    <w:rsid w:val="00D83EDE"/>
    <w:rsid w:val="00D83EFB"/>
    <w:rsid w:val="00D842A0"/>
    <w:rsid w:val="00D842D6"/>
    <w:rsid w:val="00D843B5"/>
    <w:rsid w:val="00D845B9"/>
    <w:rsid w:val="00D847A7"/>
    <w:rsid w:val="00D84E34"/>
    <w:rsid w:val="00D84FA9"/>
    <w:rsid w:val="00D85008"/>
    <w:rsid w:val="00D8513A"/>
    <w:rsid w:val="00D85406"/>
    <w:rsid w:val="00D855AA"/>
    <w:rsid w:val="00D85644"/>
    <w:rsid w:val="00D856A6"/>
    <w:rsid w:val="00D857CD"/>
    <w:rsid w:val="00D858B7"/>
    <w:rsid w:val="00D85C85"/>
    <w:rsid w:val="00D85C90"/>
    <w:rsid w:val="00D86355"/>
    <w:rsid w:val="00D86667"/>
    <w:rsid w:val="00D86861"/>
    <w:rsid w:val="00D86938"/>
    <w:rsid w:val="00D86994"/>
    <w:rsid w:val="00D86D1C"/>
    <w:rsid w:val="00D86E45"/>
    <w:rsid w:val="00D86F62"/>
    <w:rsid w:val="00D8712D"/>
    <w:rsid w:val="00D87233"/>
    <w:rsid w:val="00D872E3"/>
    <w:rsid w:val="00D874C4"/>
    <w:rsid w:val="00D876D1"/>
    <w:rsid w:val="00D877EA"/>
    <w:rsid w:val="00D879B4"/>
    <w:rsid w:val="00D87CA7"/>
    <w:rsid w:val="00D87D40"/>
    <w:rsid w:val="00D87E4C"/>
    <w:rsid w:val="00D900B6"/>
    <w:rsid w:val="00D9035C"/>
    <w:rsid w:val="00D90605"/>
    <w:rsid w:val="00D907FA"/>
    <w:rsid w:val="00D9099E"/>
    <w:rsid w:val="00D90A7B"/>
    <w:rsid w:val="00D90ABD"/>
    <w:rsid w:val="00D90B46"/>
    <w:rsid w:val="00D90E4E"/>
    <w:rsid w:val="00D90F98"/>
    <w:rsid w:val="00D913CB"/>
    <w:rsid w:val="00D914FF"/>
    <w:rsid w:val="00D91569"/>
    <w:rsid w:val="00D916E7"/>
    <w:rsid w:val="00D91AA2"/>
    <w:rsid w:val="00D91E02"/>
    <w:rsid w:val="00D92604"/>
    <w:rsid w:val="00D9275C"/>
    <w:rsid w:val="00D929BA"/>
    <w:rsid w:val="00D92A38"/>
    <w:rsid w:val="00D92B83"/>
    <w:rsid w:val="00D92BAF"/>
    <w:rsid w:val="00D92CF4"/>
    <w:rsid w:val="00D92D03"/>
    <w:rsid w:val="00D92DF0"/>
    <w:rsid w:val="00D92FB1"/>
    <w:rsid w:val="00D931B1"/>
    <w:rsid w:val="00D931C7"/>
    <w:rsid w:val="00D9328A"/>
    <w:rsid w:val="00D93416"/>
    <w:rsid w:val="00D9345F"/>
    <w:rsid w:val="00D93713"/>
    <w:rsid w:val="00D93897"/>
    <w:rsid w:val="00D938BF"/>
    <w:rsid w:val="00D9398F"/>
    <w:rsid w:val="00D94D89"/>
    <w:rsid w:val="00D94FE6"/>
    <w:rsid w:val="00D950F0"/>
    <w:rsid w:val="00D9537B"/>
    <w:rsid w:val="00D953A5"/>
    <w:rsid w:val="00D9557B"/>
    <w:rsid w:val="00D95797"/>
    <w:rsid w:val="00D95806"/>
    <w:rsid w:val="00D959E8"/>
    <w:rsid w:val="00D95A40"/>
    <w:rsid w:val="00D95FCC"/>
    <w:rsid w:val="00D9635B"/>
    <w:rsid w:val="00D96388"/>
    <w:rsid w:val="00D963FF"/>
    <w:rsid w:val="00D96608"/>
    <w:rsid w:val="00D9684A"/>
    <w:rsid w:val="00D96CE6"/>
    <w:rsid w:val="00D96D66"/>
    <w:rsid w:val="00D97079"/>
    <w:rsid w:val="00D97282"/>
    <w:rsid w:val="00D972F9"/>
    <w:rsid w:val="00D97327"/>
    <w:rsid w:val="00D9732C"/>
    <w:rsid w:val="00D974EE"/>
    <w:rsid w:val="00D97678"/>
    <w:rsid w:val="00D9774F"/>
    <w:rsid w:val="00D978BF"/>
    <w:rsid w:val="00D9796F"/>
    <w:rsid w:val="00D979B6"/>
    <w:rsid w:val="00D97B5D"/>
    <w:rsid w:val="00DA0005"/>
    <w:rsid w:val="00DA0046"/>
    <w:rsid w:val="00DA00C4"/>
    <w:rsid w:val="00DA018C"/>
    <w:rsid w:val="00DA03B5"/>
    <w:rsid w:val="00DA100C"/>
    <w:rsid w:val="00DA1059"/>
    <w:rsid w:val="00DA13B8"/>
    <w:rsid w:val="00DA176B"/>
    <w:rsid w:val="00DA1822"/>
    <w:rsid w:val="00DA19F1"/>
    <w:rsid w:val="00DA1C3B"/>
    <w:rsid w:val="00DA1D52"/>
    <w:rsid w:val="00DA1E06"/>
    <w:rsid w:val="00DA1E63"/>
    <w:rsid w:val="00DA2167"/>
    <w:rsid w:val="00DA2366"/>
    <w:rsid w:val="00DA249B"/>
    <w:rsid w:val="00DA24D4"/>
    <w:rsid w:val="00DA2508"/>
    <w:rsid w:val="00DA2669"/>
    <w:rsid w:val="00DA26BF"/>
    <w:rsid w:val="00DA2709"/>
    <w:rsid w:val="00DA27D1"/>
    <w:rsid w:val="00DA295A"/>
    <w:rsid w:val="00DA29B4"/>
    <w:rsid w:val="00DA2E6F"/>
    <w:rsid w:val="00DA2EB5"/>
    <w:rsid w:val="00DA2F01"/>
    <w:rsid w:val="00DA30F3"/>
    <w:rsid w:val="00DA3298"/>
    <w:rsid w:val="00DA35B4"/>
    <w:rsid w:val="00DA3823"/>
    <w:rsid w:val="00DA3D63"/>
    <w:rsid w:val="00DA3DC8"/>
    <w:rsid w:val="00DA3E10"/>
    <w:rsid w:val="00DA3E24"/>
    <w:rsid w:val="00DA3FD8"/>
    <w:rsid w:val="00DA4235"/>
    <w:rsid w:val="00DA42BB"/>
    <w:rsid w:val="00DA4A95"/>
    <w:rsid w:val="00DA4F61"/>
    <w:rsid w:val="00DA4FFE"/>
    <w:rsid w:val="00DA54C5"/>
    <w:rsid w:val="00DA582D"/>
    <w:rsid w:val="00DA5A27"/>
    <w:rsid w:val="00DA5AA8"/>
    <w:rsid w:val="00DA5D64"/>
    <w:rsid w:val="00DA5EAC"/>
    <w:rsid w:val="00DA6B51"/>
    <w:rsid w:val="00DA6D51"/>
    <w:rsid w:val="00DA6EAD"/>
    <w:rsid w:val="00DA6EF4"/>
    <w:rsid w:val="00DA70C1"/>
    <w:rsid w:val="00DA70F7"/>
    <w:rsid w:val="00DA773B"/>
    <w:rsid w:val="00DA773C"/>
    <w:rsid w:val="00DA7907"/>
    <w:rsid w:val="00DA79F5"/>
    <w:rsid w:val="00DA7A00"/>
    <w:rsid w:val="00DA7FA5"/>
    <w:rsid w:val="00DB0500"/>
    <w:rsid w:val="00DB0A78"/>
    <w:rsid w:val="00DB0BA8"/>
    <w:rsid w:val="00DB0D93"/>
    <w:rsid w:val="00DB102E"/>
    <w:rsid w:val="00DB108A"/>
    <w:rsid w:val="00DB10D5"/>
    <w:rsid w:val="00DB1262"/>
    <w:rsid w:val="00DB1285"/>
    <w:rsid w:val="00DB154A"/>
    <w:rsid w:val="00DB169A"/>
    <w:rsid w:val="00DB1716"/>
    <w:rsid w:val="00DB18C6"/>
    <w:rsid w:val="00DB19AB"/>
    <w:rsid w:val="00DB1C77"/>
    <w:rsid w:val="00DB1DB7"/>
    <w:rsid w:val="00DB1F5F"/>
    <w:rsid w:val="00DB2381"/>
    <w:rsid w:val="00DB263E"/>
    <w:rsid w:val="00DB2686"/>
    <w:rsid w:val="00DB2753"/>
    <w:rsid w:val="00DB2861"/>
    <w:rsid w:val="00DB28BB"/>
    <w:rsid w:val="00DB2CE9"/>
    <w:rsid w:val="00DB3221"/>
    <w:rsid w:val="00DB34A7"/>
    <w:rsid w:val="00DB3A5B"/>
    <w:rsid w:val="00DB4059"/>
    <w:rsid w:val="00DB438F"/>
    <w:rsid w:val="00DB43F3"/>
    <w:rsid w:val="00DB445B"/>
    <w:rsid w:val="00DB4A0D"/>
    <w:rsid w:val="00DB4BBE"/>
    <w:rsid w:val="00DB4F33"/>
    <w:rsid w:val="00DB4FF4"/>
    <w:rsid w:val="00DB5175"/>
    <w:rsid w:val="00DB54D0"/>
    <w:rsid w:val="00DB5660"/>
    <w:rsid w:val="00DB57C4"/>
    <w:rsid w:val="00DB5B41"/>
    <w:rsid w:val="00DB5C67"/>
    <w:rsid w:val="00DB5EC5"/>
    <w:rsid w:val="00DB635C"/>
    <w:rsid w:val="00DB645E"/>
    <w:rsid w:val="00DB6530"/>
    <w:rsid w:val="00DB6C46"/>
    <w:rsid w:val="00DB6CAD"/>
    <w:rsid w:val="00DB6E61"/>
    <w:rsid w:val="00DB6F1F"/>
    <w:rsid w:val="00DB73A9"/>
    <w:rsid w:val="00DB745F"/>
    <w:rsid w:val="00DB79BB"/>
    <w:rsid w:val="00DB7B6D"/>
    <w:rsid w:val="00DB7C0C"/>
    <w:rsid w:val="00DB7E14"/>
    <w:rsid w:val="00DC0093"/>
    <w:rsid w:val="00DC026C"/>
    <w:rsid w:val="00DC0438"/>
    <w:rsid w:val="00DC0A2C"/>
    <w:rsid w:val="00DC0B90"/>
    <w:rsid w:val="00DC0B93"/>
    <w:rsid w:val="00DC110B"/>
    <w:rsid w:val="00DC111A"/>
    <w:rsid w:val="00DC1290"/>
    <w:rsid w:val="00DC140A"/>
    <w:rsid w:val="00DC145A"/>
    <w:rsid w:val="00DC18B2"/>
    <w:rsid w:val="00DC18DA"/>
    <w:rsid w:val="00DC1962"/>
    <w:rsid w:val="00DC1B3E"/>
    <w:rsid w:val="00DC1BD7"/>
    <w:rsid w:val="00DC1CF8"/>
    <w:rsid w:val="00DC1CFA"/>
    <w:rsid w:val="00DC2752"/>
    <w:rsid w:val="00DC2BD0"/>
    <w:rsid w:val="00DC3105"/>
    <w:rsid w:val="00DC32DC"/>
    <w:rsid w:val="00DC38CC"/>
    <w:rsid w:val="00DC3A60"/>
    <w:rsid w:val="00DC3CF8"/>
    <w:rsid w:val="00DC3D0B"/>
    <w:rsid w:val="00DC401F"/>
    <w:rsid w:val="00DC4133"/>
    <w:rsid w:val="00DC4418"/>
    <w:rsid w:val="00DC4439"/>
    <w:rsid w:val="00DC4610"/>
    <w:rsid w:val="00DC4639"/>
    <w:rsid w:val="00DC49AB"/>
    <w:rsid w:val="00DC4FF6"/>
    <w:rsid w:val="00DC50EA"/>
    <w:rsid w:val="00DC53F9"/>
    <w:rsid w:val="00DC5498"/>
    <w:rsid w:val="00DC54FB"/>
    <w:rsid w:val="00DC5879"/>
    <w:rsid w:val="00DC593A"/>
    <w:rsid w:val="00DC5B66"/>
    <w:rsid w:val="00DC5CC2"/>
    <w:rsid w:val="00DC5D6F"/>
    <w:rsid w:val="00DC5E2C"/>
    <w:rsid w:val="00DC5F32"/>
    <w:rsid w:val="00DC609C"/>
    <w:rsid w:val="00DC63A0"/>
    <w:rsid w:val="00DC63AC"/>
    <w:rsid w:val="00DC6782"/>
    <w:rsid w:val="00DC67DB"/>
    <w:rsid w:val="00DC6B74"/>
    <w:rsid w:val="00DC6CE0"/>
    <w:rsid w:val="00DC6D69"/>
    <w:rsid w:val="00DC6EAA"/>
    <w:rsid w:val="00DC7133"/>
    <w:rsid w:val="00DC71F5"/>
    <w:rsid w:val="00DC7201"/>
    <w:rsid w:val="00DC720C"/>
    <w:rsid w:val="00DC730E"/>
    <w:rsid w:val="00DC749C"/>
    <w:rsid w:val="00DC7A7D"/>
    <w:rsid w:val="00DC7E06"/>
    <w:rsid w:val="00DC7E69"/>
    <w:rsid w:val="00DC7F3B"/>
    <w:rsid w:val="00DC7F51"/>
    <w:rsid w:val="00DD0075"/>
    <w:rsid w:val="00DD0470"/>
    <w:rsid w:val="00DD04C0"/>
    <w:rsid w:val="00DD04F5"/>
    <w:rsid w:val="00DD04FA"/>
    <w:rsid w:val="00DD0510"/>
    <w:rsid w:val="00DD05BE"/>
    <w:rsid w:val="00DD07AA"/>
    <w:rsid w:val="00DD085B"/>
    <w:rsid w:val="00DD0AB8"/>
    <w:rsid w:val="00DD0B6F"/>
    <w:rsid w:val="00DD1154"/>
    <w:rsid w:val="00DD1338"/>
    <w:rsid w:val="00DD1348"/>
    <w:rsid w:val="00DD1373"/>
    <w:rsid w:val="00DD14B6"/>
    <w:rsid w:val="00DD165F"/>
    <w:rsid w:val="00DD1938"/>
    <w:rsid w:val="00DD19A7"/>
    <w:rsid w:val="00DD1DD2"/>
    <w:rsid w:val="00DD1F10"/>
    <w:rsid w:val="00DD2059"/>
    <w:rsid w:val="00DD255E"/>
    <w:rsid w:val="00DD287E"/>
    <w:rsid w:val="00DD2B39"/>
    <w:rsid w:val="00DD2CE5"/>
    <w:rsid w:val="00DD2E84"/>
    <w:rsid w:val="00DD360C"/>
    <w:rsid w:val="00DD390C"/>
    <w:rsid w:val="00DD3B76"/>
    <w:rsid w:val="00DD3DB8"/>
    <w:rsid w:val="00DD3E4D"/>
    <w:rsid w:val="00DD4014"/>
    <w:rsid w:val="00DD4166"/>
    <w:rsid w:val="00DD489D"/>
    <w:rsid w:val="00DD48E8"/>
    <w:rsid w:val="00DD4CBD"/>
    <w:rsid w:val="00DD4E48"/>
    <w:rsid w:val="00DD4EC8"/>
    <w:rsid w:val="00DD4F32"/>
    <w:rsid w:val="00DD50EA"/>
    <w:rsid w:val="00DD515C"/>
    <w:rsid w:val="00DD5165"/>
    <w:rsid w:val="00DD5570"/>
    <w:rsid w:val="00DD572F"/>
    <w:rsid w:val="00DD5939"/>
    <w:rsid w:val="00DD5C77"/>
    <w:rsid w:val="00DD5E1B"/>
    <w:rsid w:val="00DD610B"/>
    <w:rsid w:val="00DD618F"/>
    <w:rsid w:val="00DD61A2"/>
    <w:rsid w:val="00DD6371"/>
    <w:rsid w:val="00DD685E"/>
    <w:rsid w:val="00DD6863"/>
    <w:rsid w:val="00DD6931"/>
    <w:rsid w:val="00DD69BA"/>
    <w:rsid w:val="00DD69F6"/>
    <w:rsid w:val="00DD69FA"/>
    <w:rsid w:val="00DD6A72"/>
    <w:rsid w:val="00DD6ADA"/>
    <w:rsid w:val="00DD6E4F"/>
    <w:rsid w:val="00DD6E93"/>
    <w:rsid w:val="00DD6E98"/>
    <w:rsid w:val="00DD6F15"/>
    <w:rsid w:val="00DD7040"/>
    <w:rsid w:val="00DD7552"/>
    <w:rsid w:val="00DD759F"/>
    <w:rsid w:val="00DD79B2"/>
    <w:rsid w:val="00DD79E4"/>
    <w:rsid w:val="00DD7BDF"/>
    <w:rsid w:val="00DE0127"/>
    <w:rsid w:val="00DE0242"/>
    <w:rsid w:val="00DE05BD"/>
    <w:rsid w:val="00DE0805"/>
    <w:rsid w:val="00DE09D1"/>
    <w:rsid w:val="00DE09D7"/>
    <w:rsid w:val="00DE105F"/>
    <w:rsid w:val="00DE1158"/>
    <w:rsid w:val="00DE11C5"/>
    <w:rsid w:val="00DE12BF"/>
    <w:rsid w:val="00DE1319"/>
    <w:rsid w:val="00DE15E7"/>
    <w:rsid w:val="00DE1668"/>
    <w:rsid w:val="00DE1826"/>
    <w:rsid w:val="00DE1841"/>
    <w:rsid w:val="00DE1AB7"/>
    <w:rsid w:val="00DE1B4F"/>
    <w:rsid w:val="00DE1BD0"/>
    <w:rsid w:val="00DE1E55"/>
    <w:rsid w:val="00DE21C9"/>
    <w:rsid w:val="00DE2266"/>
    <w:rsid w:val="00DE27C3"/>
    <w:rsid w:val="00DE27C8"/>
    <w:rsid w:val="00DE2872"/>
    <w:rsid w:val="00DE28F6"/>
    <w:rsid w:val="00DE29F0"/>
    <w:rsid w:val="00DE2DF2"/>
    <w:rsid w:val="00DE313E"/>
    <w:rsid w:val="00DE31A8"/>
    <w:rsid w:val="00DE3206"/>
    <w:rsid w:val="00DE36C8"/>
    <w:rsid w:val="00DE374F"/>
    <w:rsid w:val="00DE3ABB"/>
    <w:rsid w:val="00DE3BDA"/>
    <w:rsid w:val="00DE3D96"/>
    <w:rsid w:val="00DE3E82"/>
    <w:rsid w:val="00DE3F55"/>
    <w:rsid w:val="00DE41E1"/>
    <w:rsid w:val="00DE422F"/>
    <w:rsid w:val="00DE4521"/>
    <w:rsid w:val="00DE4705"/>
    <w:rsid w:val="00DE48C2"/>
    <w:rsid w:val="00DE4CBC"/>
    <w:rsid w:val="00DE501F"/>
    <w:rsid w:val="00DE5032"/>
    <w:rsid w:val="00DE507C"/>
    <w:rsid w:val="00DE51B8"/>
    <w:rsid w:val="00DE54C2"/>
    <w:rsid w:val="00DE5575"/>
    <w:rsid w:val="00DE583E"/>
    <w:rsid w:val="00DE594C"/>
    <w:rsid w:val="00DE5CE6"/>
    <w:rsid w:val="00DE5D21"/>
    <w:rsid w:val="00DE5DCF"/>
    <w:rsid w:val="00DE5F5A"/>
    <w:rsid w:val="00DE602F"/>
    <w:rsid w:val="00DE6070"/>
    <w:rsid w:val="00DE60B0"/>
    <w:rsid w:val="00DE6195"/>
    <w:rsid w:val="00DE625C"/>
    <w:rsid w:val="00DE68C4"/>
    <w:rsid w:val="00DE69D6"/>
    <w:rsid w:val="00DE6B18"/>
    <w:rsid w:val="00DE6C45"/>
    <w:rsid w:val="00DE6EFB"/>
    <w:rsid w:val="00DE709D"/>
    <w:rsid w:val="00DE72F6"/>
    <w:rsid w:val="00DE7358"/>
    <w:rsid w:val="00DE736B"/>
    <w:rsid w:val="00DE7397"/>
    <w:rsid w:val="00DE757F"/>
    <w:rsid w:val="00DE7587"/>
    <w:rsid w:val="00DE7936"/>
    <w:rsid w:val="00DE795B"/>
    <w:rsid w:val="00DE7A0C"/>
    <w:rsid w:val="00DE7D25"/>
    <w:rsid w:val="00DE7D2F"/>
    <w:rsid w:val="00DE7E91"/>
    <w:rsid w:val="00DE7EDC"/>
    <w:rsid w:val="00DE7F2E"/>
    <w:rsid w:val="00DF00E1"/>
    <w:rsid w:val="00DF0879"/>
    <w:rsid w:val="00DF08AD"/>
    <w:rsid w:val="00DF0ACB"/>
    <w:rsid w:val="00DF0D4D"/>
    <w:rsid w:val="00DF1017"/>
    <w:rsid w:val="00DF1293"/>
    <w:rsid w:val="00DF15EE"/>
    <w:rsid w:val="00DF170C"/>
    <w:rsid w:val="00DF19A9"/>
    <w:rsid w:val="00DF1E23"/>
    <w:rsid w:val="00DF1FB0"/>
    <w:rsid w:val="00DF2633"/>
    <w:rsid w:val="00DF2913"/>
    <w:rsid w:val="00DF294A"/>
    <w:rsid w:val="00DF2CD3"/>
    <w:rsid w:val="00DF31CC"/>
    <w:rsid w:val="00DF33CB"/>
    <w:rsid w:val="00DF3725"/>
    <w:rsid w:val="00DF39F1"/>
    <w:rsid w:val="00DF3C50"/>
    <w:rsid w:val="00DF3CC8"/>
    <w:rsid w:val="00DF41FD"/>
    <w:rsid w:val="00DF4437"/>
    <w:rsid w:val="00DF4454"/>
    <w:rsid w:val="00DF4526"/>
    <w:rsid w:val="00DF4674"/>
    <w:rsid w:val="00DF46D7"/>
    <w:rsid w:val="00DF4AA2"/>
    <w:rsid w:val="00DF4DDE"/>
    <w:rsid w:val="00DF4DFD"/>
    <w:rsid w:val="00DF523D"/>
    <w:rsid w:val="00DF5350"/>
    <w:rsid w:val="00DF5602"/>
    <w:rsid w:val="00DF56ED"/>
    <w:rsid w:val="00DF5CB8"/>
    <w:rsid w:val="00DF5E59"/>
    <w:rsid w:val="00DF5E7A"/>
    <w:rsid w:val="00DF60CD"/>
    <w:rsid w:val="00DF6203"/>
    <w:rsid w:val="00DF63A9"/>
    <w:rsid w:val="00DF6417"/>
    <w:rsid w:val="00DF65B2"/>
    <w:rsid w:val="00DF6674"/>
    <w:rsid w:val="00DF6698"/>
    <w:rsid w:val="00DF6CD7"/>
    <w:rsid w:val="00DF6F14"/>
    <w:rsid w:val="00DF702B"/>
    <w:rsid w:val="00DF7101"/>
    <w:rsid w:val="00DF7672"/>
    <w:rsid w:val="00DF7A5C"/>
    <w:rsid w:val="00DF7CFD"/>
    <w:rsid w:val="00DF7DAC"/>
    <w:rsid w:val="00DF7F55"/>
    <w:rsid w:val="00E0007B"/>
    <w:rsid w:val="00E000BA"/>
    <w:rsid w:val="00E00190"/>
    <w:rsid w:val="00E00718"/>
    <w:rsid w:val="00E007BD"/>
    <w:rsid w:val="00E00988"/>
    <w:rsid w:val="00E00C71"/>
    <w:rsid w:val="00E00D03"/>
    <w:rsid w:val="00E00D07"/>
    <w:rsid w:val="00E00E25"/>
    <w:rsid w:val="00E00EDC"/>
    <w:rsid w:val="00E01691"/>
    <w:rsid w:val="00E016EF"/>
    <w:rsid w:val="00E01758"/>
    <w:rsid w:val="00E01BBA"/>
    <w:rsid w:val="00E01EFF"/>
    <w:rsid w:val="00E0209D"/>
    <w:rsid w:val="00E02102"/>
    <w:rsid w:val="00E0238F"/>
    <w:rsid w:val="00E02549"/>
    <w:rsid w:val="00E02B43"/>
    <w:rsid w:val="00E02B71"/>
    <w:rsid w:val="00E02E8A"/>
    <w:rsid w:val="00E02F8E"/>
    <w:rsid w:val="00E02FBB"/>
    <w:rsid w:val="00E03258"/>
    <w:rsid w:val="00E0342A"/>
    <w:rsid w:val="00E03568"/>
    <w:rsid w:val="00E036AB"/>
    <w:rsid w:val="00E039A3"/>
    <w:rsid w:val="00E03ED9"/>
    <w:rsid w:val="00E04044"/>
    <w:rsid w:val="00E04181"/>
    <w:rsid w:val="00E04392"/>
    <w:rsid w:val="00E04640"/>
    <w:rsid w:val="00E0470B"/>
    <w:rsid w:val="00E04950"/>
    <w:rsid w:val="00E04DF4"/>
    <w:rsid w:val="00E04FEB"/>
    <w:rsid w:val="00E051A2"/>
    <w:rsid w:val="00E052A1"/>
    <w:rsid w:val="00E05490"/>
    <w:rsid w:val="00E0569A"/>
    <w:rsid w:val="00E0585E"/>
    <w:rsid w:val="00E05877"/>
    <w:rsid w:val="00E05BBA"/>
    <w:rsid w:val="00E05EDE"/>
    <w:rsid w:val="00E060B8"/>
    <w:rsid w:val="00E0642D"/>
    <w:rsid w:val="00E0656C"/>
    <w:rsid w:val="00E06773"/>
    <w:rsid w:val="00E067FA"/>
    <w:rsid w:val="00E068A1"/>
    <w:rsid w:val="00E069E6"/>
    <w:rsid w:val="00E06FFF"/>
    <w:rsid w:val="00E071A8"/>
    <w:rsid w:val="00E0745B"/>
    <w:rsid w:val="00E0758E"/>
    <w:rsid w:val="00E07833"/>
    <w:rsid w:val="00E079F9"/>
    <w:rsid w:val="00E07DEA"/>
    <w:rsid w:val="00E100D4"/>
    <w:rsid w:val="00E101BC"/>
    <w:rsid w:val="00E101E5"/>
    <w:rsid w:val="00E104CE"/>
    <w:rsid w:val="00E10763"/>
    <w:rsid w:val="00E10BE7"/>
    <w:rsid w:val="00E10E19"/>
    <w:rsid w:val="00E1172A"/>
    <w:rsid w:val="00E11ABA"/>
    <w:rsid w:val="00E11AD8"/>
    <w:rsid w:val="00E11B90"/>
    <w:rsid w:val="00E11DFD"/>
    <w:rsid w:val="00E128A6"/>
    <w:rsid w:val="00E12F93"/>
    <w:rsid w:val="00E130A7"/>
    <w:rsid w:val="00E1325A"/>
    <w:rsid w:val="00E132EF"/>
    <w:rsid w:val="00E13617"/>
    <w:rsid w:val="00E1363F"/>
    <w:rsid w:val="00E13B92"/>
    <w:rsid w:val="00E13D6A"/>
    <w:rsid w:val="00E13EDC"/>
    <w:rsid w:val="00E14042"/>
    <w:rsid w:val="00E14149"/>
    <w:rsid w:val="00E14161"/>
    <w:rsid w:val="00E1417D"/>
    <w:rsid w:val="00E1423A"/>
    <w:rsid w:val="00E1429A"/>
    <w:rsid w:val="00E14321"/>
    <w:rsid w:val="00E14B16"/>
    <w:rsid w:val="00E14B17"/>
    <w:rsid w:val="00E14E38"/>
    <w:rsid w:val="00E153AB"/>
    <w:rsid w:val="00E158A6"/>
    <w:rsid w:val="00E159EE"/>
    <w:rsid w:val="00E15C4D"/>
    <w:rsid w:val="00E15D25"/>
    <w:rsid w:val="00E15D94"/>
    <w:rsid w:val="00E16080"/>
    <w:rsid w:val="00E164AD"/>
    <w:rsid w:val="00E167B7"/>
    <w:rsid w:val="00E1694F"/>
    <w:rsid w:val="00E169E3"/>
    <w:rsid w:val="00E16A91"/>
    <w:rsid w:val="00E16B9F"/>
    <w:rsid w:val="00E16EE8"/>
    <w:rsid w:val="00E16EF3"/>
    <w:rsid w:val="00E16FC1"/>
    <w:rsid w:val="00E17146"/>
    <w:rsid w:val="00E1736C"/>
    <w:rsid w:val="00E17490"/>
    <w:rsid w:val="00E17689"/>
    <w:rsid w:val="00E17761"/>
    <w:rsid w:val="00E17A62"/>
    <w:rsid w:val="00E17BDE"/>
    <w:rsid w:val="00E20092"/>
    <w:rsid w:val="00E200FB"/>
    <w:rsid w:val="00E2023A"/>
    <w:rsid w:val="00E20747"/>
    <w:rsid w:val="00E2091B"/>
    <w:rsid w:val="00E2093B"/>
    <w:rsid w:val="00E20946"/>
    <w:rsid w:val="00E21244"/>
    <w:rsid w:val="00E21A07"/>
    <w:rsid w:val="00E21CFB"/>
    <w:rsid w:val="00E21EA8"/>
    <w:rsid w:val="00E221B2"/>
    <w:rsid w:val="00E2280E"/>
    <w:rsid w:val="00E2282D"/>
    <w:rsid w:val="00E231A5"/>
    <w:rsid w:val="00E233BE"/>
    <w:rsid w:val="00E2350C"/>
    <w:rsid w:val="00E2388B"/>
    <w:rsid w:val="00E23B66"/>
    <w:rsid w:val="00E23C30"/>
    <w:rsid w:val="00E23CD7"/>
    <w:rsid w:val="00E23D7B"/>
    <w:rsid w:val="00E24493"/>
    <w:rsid w:val="00E24568"/>
    <w:rsid w:val="00E245A0"/>
    <w:rsid w:val="00E24BD4"/>
    <w:rsid w:val="00E24C45"/>
    <w:rsid w:val="00E24C9C"/>
    <w:rsid w:val="00E24D92"/>
    <w:rsid w:val="00E24D9E"/>
    <w:rsid w:val="00E25122"/>
    <w:rsid w:val="00E25398"/>
    <w:rsid w:val="00E25578"/>
    <w:rsid w:val="00E2557A"/>
    <w:rsid w:val="00E25580"/>
    <w:rsid w:val="00E2559E"/>
    <w:rsid w:val="00E25600"/>
    <w:rsid w:val="00E25A2F"/>
    <w:rsid w:val="00E25C88"/>
    <w:rsid w:val="00E265E3"/>
    <w:rsid w:val="00E268E0"/>
    <w:rsid w:val="00E26AA5"/>
    <w:rsid w:val="00E26E9A"/>
    <w:rsid w:val="00E26EDC"/>
    <w:rsid w:val="00E270D2"/>
    <w:rsid w:val="00E2714E"/>
    <w:rsid w:val="00E27529"/>
    <w:rsid w:val="00E27781"/>
    <w:rsid w:val="00E279A9"/>
    <w:rsid w:val="00E279DE"/>
    <w:rsid w:val="00E27BD7"/>
    <w:rsid w:val="00E27C52"/>
    <w:rsid w:val="00E27CC6"/>
    <w:rsid w:val="00E3005E"/>
    <w:rsid w:val="00E300B9"/>
    <w:rsid w:val="00E3033C"/>
    <w:rsid w:val="00E303DF"/>
    <w:rsid w:val="00E305B7"/>
    <w:rsid w:val="00E307A3"/>
    <w:rsid w:val="00E30AF4"/>
    <w:rsid w:val="00E30C20"/>
    <w:rsid w:val="00E30CDB"/>
    <w:rsid w:val="00E30CE9"/>
    <w:rsid w:val="00E30D40"/>
    <w:rsid w:val="00E30D96"/>
    <w:rsid w:val="00E30EA0"/>
    <w:rsid w:val="00E30F6B"/>
    <w:rsid w:val="00E311E2"/>
    <w:rsid w:val="00E3125E"/>
    <w:rsid w:val="00E312B2"/>
    <w:rsid w:val="00E3145A"/>
    <w:rsid w:val="00E3168C"/>
    <w:rsid w:val="00E316E4"/>
    <w:rsid w:val="00E3174D"/>
    <w:rsid w:val="00E3183D"/>
    <w:rsid w:val="00E3198D"/>
    <w:rsid w:val="00E31A54"/>
    <w:rsid w:val="00E31ADE"/>
    <w:rsid w:val="00E31BAD"/>
    <w:rsid w:val="00E31CB8"/>
    <w:rsid w:val="00E31DF5"/>
    <w:rsid w:val="00E3216A"/>
    <w:rsid w:val="00E322B7"/>
    <w:rsid w:val="00E32654"/>
    <w:rsid w:val="00E32C01"/>
    <w:rsid w:val="00E32DB4"/>
    <w:rsid w:val="00E32E91"/>
    <w:rsid w:val="00E32F2D"/>
    <w:rsid w:val="00E33787"/>
    <w:rsid w:val="00E33D0A"/>
    <w:rsid w:val="00E33D0B"/>
    <w:rsid w:val="00E33D65"/>
    <w:rsid w:val="00E33E2A"/>
    <w:rsid w:val="00E33F83"/>
    <w:rsid w:val="00E33FEB"/>
    <w:rsid w:val="00E34012"/>
    <w:rsid w:val="00E342BC"/>
    <w:rsid w:val="00E34703"/>
    <w:rsid w:val="00E34875"/>
    <w:rsid w:val="00E349E2"/>
    <w:rsid w:val="00E34A2F"/>
    <w:rsid w:val="00E34C96"/>
    <w:rsid w:val="00E3534D"/>
    <w:rsid w:val="00E353CC"/>
    <w:rsid w:val="00E35457"/>
    <w:rsid w:val="00E3554D"/>
    <w:rsid w:val="00E355C6"/>
    <w:rsid w:val="00E35652"/>
    <w:rsid w:val="00E356A4"/>
    <w:rsid w:val="00E35A0F"/>
    <w:rsid w:val="00E35BBA"/>
    <w:rsid w:val="00E3621F"/>
    <w:rsid w:val="00E36B2B"/>
    <w:rsid w:val="00E36B8D"/>
    <w:rsid w:val="00E36D15"/>
    <w:rsid w:val="00E3718F"/>
    <w:rsid w:val="00E37227"/>
    <w:rsid w:val="00E372A9"/>
    <w:rsid w:val="00E37332"/>
    <w:rsid w:val="00E37338"/>
    <w:rsid w:val="00E37496"/>
    <w:rsid w:val="00E3755B"/>
    <w:rsid w:val="00E376F9"/>
    <w:rsid w:val="00E37884"/>
    <w:rsid w:val="00E37D01"/>
    <w:rsid w:val="00E37FC1"/>
    <w:rsid w:val="00E403EE"/>
    <w:rsid w:val="00E40432"/>
    <w:rsid w:val="00E40ABB"/>
    <w:rsid w:val="00E40BC4"/>
    <w:rsid w:val="00E40C26"/>
    <w:rsid w:val="00E40EE7"/>
    <w:rsid w:val="00E40F05"/>
    <w:rsid w:val="00E40FBE"/>
    <w:rsid w:val="00E41A68"/>
    <w:rsid w:val="00E41BDD"/>
    <w:rsid w:val="00E41DA9"/>
    <w:rsid w:val="00E41DF4"/>
    <w:rsid w:val="00E41EB0"/>
    <w:rsid w:val="00E41F40"/>
    <w:rsid w:val="00E42776"/>
    <w:rsid w:val="00E42A57"/>
    <w:rsid w:val="00E42B5D"/>
    <w:rsid w:val="00E42B71"/>
    <w:rsid w:val="00E42C68"/>
    <w:rsid w:val="00E42CAA"/>
    <w:rsid w:val="00E42E90"/>
    <w:rsid w:val="00E430A1"/>
    <w:rsid w:val="00E43225"/>
    <w:rsid w:val="00E434DA"/>
    <w:rsid w:val="00E43AA0"/>
    <w:rsid w:val="00E43ACA"/>
    <w:rsid w:val="00E43E25"/>
    <w:rsid w:val="00E43E3B"/>
    <w:rsid w:val="00E43F93"/>
    <w:rsid w:val="00E4473B"/>
    <w:rsid w:val="00E44932"/>
    <w:rsid w:val="00E449E2"/>
    <w:rsid w:val="00E44B81"/>
    <w:rsid w:val="00E44CBD"/>
    <w:rsid w:val="00E45057"/>
    <w:rsid w:val="00E45096"/>
    <w:rsid w:val="00E4532F"/>
    <w:rsid w:val="00E4594F"/>
    <w:rsid w:val="00E45A89"/>
    <w:rsid w:val="00E45F39"/>
    <w:rsid w:val="00E46130"/>
    <w:rsid w:val="00E463CF"/>
    <w:rsid w:val="00E464DB"/>
    <w:rsid w:val="00E46561"/>
    <w:rsid w:val="00E4656D"/>
    <w:rsid w:val="00E467D3"/>
    <w:rsid w:val="00E46A27"/>
    <w:rsid w:val="00E46AD9"/>
    <w:rsid w:val="00E46D0A"/>
    <w:rsid w:val="00E46D46"/>
    <w:rsid w:val="00E46EAF"/>
    <w:rsid w:val="00E46F01"/>
    <w:rsid w:val="00E47018"/>
    <w:rsid w:val="00E471BD"/>
    <w:rsid w:val="00E472B9"/>
    <w:rsid w:val="00E474F1"/>
    <w:rsid w:val="00E4776F"/>
    <w:rsid w:val="00E477BC"/>
    <w:rsid w:val="00E4786D"/>
    <w:rsid w:val="00E47CE8"/>
    <w:rsid w:val="00E502AA"/>
    <w:rsid w:val="00E50449"/>
    <w:rsid w:val="00E5047F"/>
    <w:rsid w:val="00E50551"/>
    <w:rsid w:val="00E50C92"/>
    <w:rsid w:val="00E5101A"/>
    <w:rsid w:val="00E510EE"/>
    <w:rsid w:val="00E51354"/>
    <w:rsid w:val="00E51359"/>
    <w:rsid w:val="00E51420"/>
    <w:rsid w:val="00E51601"/>
    <w:rsid w:val="00E518D4"/>
    <w:rsid w:val="00E51C1F"/>
    <w:rsid w:val="00E51D7F"/>
    <w:rsid w:val="00E51DA7"/>
    <w:rsid w:val="00E52125"/>
    <w:rsid w:val="00E52285"/>
    <w:rsid w:val="00E527EC"/>
    <w:rsid w:val="00E528B9"/>
    <w:rsid w:val="00E52EB9"/>
    <w:rsid w:val="00E52F52"/>
    <w:rsid w:val="00E53188"/>
    <w:rsid w:val="00E53471"/>
    <w:rsid w:val="00E53A55"/>
    <w:rsid w:val="00E53C53"/>
    <w:rsid w:val="00E53D76"/>
    <w:rsid w:val="00E53E90"/>
    <w:rsid w:val="00E53F41"/>
    <w:rsid w:val="00E54028"/>
    <w:rsid w:val="00E54082"/>
    <w:rsid w:val="00E545E2"/>
    <w:rsid w:val="00E54666"/>
    <w:rsid w:val="00E54725"/>
    <w:rsid w:val="00E5477A"/>
    <w:rsid w:val="00E5479C"/>
    <w:rsid w:val="00E54825"/>
    <w:rsid w:val="00E54831"/>
    <w:rsid w:val="00E54E13"/>
    <w:rsid w:val="00E54F78"/>
    <w:rsid w:val="00E5510F"/>
    <w:rsid w:val="00E551B1"/>
    <w:rsid w:val="00E55ACF"/>
    <w:rsid w:val="00E55CC1"/>
    <w:rsid w:val="00E55D45"/>
    <w:rsid w:val="00E55DD7"/>
    <w:rsid w:val="00E55E5D"/>
    <w:rsid w:val="00E55FB8"/>
    <w:rsid w:val="00E56156"/>
    <w:rsid w:val="00E568C4"/>
    <w:rsid w:val="00E56B45"/>
    <w:rsid w:val="00E56B82"/>
    <w:rsid w:val="00E56CA5"/>
    <w:rsid w:val="00E56CD4"/>
    <w:rsid w:val="00E56E21"/>
    <w:rsid w:val="00E56F23"/>
    <w:rsid w:val="00E56F92"/>
    <w:rsid w:val="00E572B6"/>
    <w:rsid w:val="00E57352"/>
    <w:rsid w:val="00E5742C"/>
    <w:rsid w:val="00E575F9"/>
    <w:rsid w:val="00E57933"/>
    <w:rsid w:val="00E579CB"/>
    <w:rsid w:val="00E57E98"/>
    <w:rsid w:val="00E57EA9"/>
    <w:rsid w:val="00E600B6"/>
    <w:rsid w:val="00E603CF"/>
    <w:rsid w:val="00E606A7"/>
    <w:rsid w:val="00E60762"/>
    <w:rsid w:val="00E608CA"/>
    <w:rsid w:val="00E60B1E"/>
    <w:rsid w:val="00E60C4F"/>
    <w:rsid w:val="00E60D1F"/>
    <w:rsid w:val="00E60DC0"/>
    <w:rsid w:val="00E6129E"/>
    <w:rsid w:val="00E61332"/>
    <w:rsid w:val="00E61423"/>
    <w:rsid w:val="00E614A3"/>
    <w:rsid w:val="00E617A3"/>
    <w:rsid w:val="00E61A72"/>
    <w:rsid w:val="00E61AE8"/>
    <w:rsid w:val="00E61F7D"/>
    <w:rsid w:val="00E623DA"/>
    <w:rsid w:val="00E624F5"/>
    <w:rsid w:val="00E626D7"/>
    <w:rsid w:val="00E62800"/>
    <w:rsid w:val="00E629C4"/>
    <w:rsid w:val="00E632A7"/>
    <w:rsid w:val="00E632B4"/>
    <w:rsid w:val="00E6360E"/>
    <w:rsid w:val="00E6387E"/>
    <w:rsid w:val="00E639E8"/>
    <w:rsid w:val="00E63BC8"/>
    <w:rsid w:val="00E63C6D"/>
    <w:rsid w:val="00E643B9"/>
    <w:rsid w:val="00E643BC"/>
    <w:rsid w:val="00E64429"/>
    <w:rsid w:val="00E64732"/>
    <w:rsid w:val="00E64DE6"/>
    <w:rsid w:val="00E64ED3"/>
    <w:rsid w:val="00E65116"/>
    <w:rsid w:val="00E65160"/>
    <w:rsid w:val="00E6517E"/>
    <w:rsid w:val="00E65411"/>
    <w:rsid w:val="00E655EE"/>
    <w:rsid w:val="00E656AD"/>
    <w:rsid w:val="00E65726"/>
    <w:rsid w:val="00E65A84"/>
    <w:rsid w:val="00E65D4D"/>
    <w:rsid w:val="00E66427"/>
    <w:rsid w:val="00E669DD"/>
    <w:rsid w:val="00E66AEB"/>
    <w:rsid w:val="00E66EA8"/>
    <w:rsid w:val="00E671DF"/>
    <w:rsid w:val="00E67289"/>
    <w:rsid w:val="00E674B5"/>
    <w:rsid w:val="00E6789C"/>
    <w:rsid w:val="00E67AB3"/>
    <w:rsid w:val="00E67B8A"/>
    <w:rsid w:val="00E67C15"/>
    <w:rsid w:val="00E67C81"/>
    <w:rsid w:val="00E67E9F"/>
    <w:rsid w:val="00E7046E"/>
    <w:rsid w:val="00E7083F"/>
    <w:rsid w:val="00E709D3"/>
    <w:rsid w:val="00E70A9E"/>
    <w:rsid w:val="00E70BB7"/>
    <w:rsid w:val="00E710FD"/>
    <w:rsid w:val="00E711E6"/>
    <w:rsid w:val="00E71BC4"/>
    <w:rsid w:val="00E71CD8"/>
    <w:rsid w:val="00E71D0C"/>
    <w:rsid w:val="00E71ECA"/>
    <w:rsid w:val="00E725CA"/>
    <w:rsid w:val="00E726BA"/>
    <w:rsid w:val="00E726EE"/>
    <w:rsid w:val="00E726EF"/>
    <w:rsid w:val="00E728BF"/>
    <w:rsid w:val="00E72AA6"/>
    <w:rsid w:val="00E72D29"/>
    <w:rsid w:val="00E72D38"/>
    <w:rsid w:val="00E72F04"/>
    <w:rsid w:val="00E7303F"/>
    <w:rsid w:val="00E7309A"/>
    <w:rsid w:val="00E730B5"/>
    <w:rsid w:val="00E73512"/>
    <w:rsid w:val="00E7363E"/>
    <w:rsid w:val="00E7371D"/>
    <w:rsid w:val="00E737B3"/>
    <w:rsid w:val="00E738D0"/>
    <w:rsid w:val="00E73A03"/>
    <w:rsid w:val="00E74070"/>
    <w:rsid w:val="00E741C6"/>
    <w:rsid w:val="00E7443C"/>
    <w:rsid w:val="00E7453D"/>
    <w:rsid w:val="00E746A6"/>
    <w:rsid w:val="00E747E4"/>
    <w:rsid w:val="00E747EA"/>
    <w:rsid w:val="00E74DE6"/>
    <w:rsid w:val="00E74E85"/>
    <w:rsid w:val="00E74F3F"/>
    <w:rsid w:val="00E7510F"/>
    <w:rsid w:val="00E7527F"/>
    <w:rsid w:val="00E7542A"/>
    <w:rsid w:val="00E75490"/>
    <w:rsid w:val="00E754A0"/>
    <w:rsid w:val="00E754FE"/>
    <w:rsid w:val="00E75C72"/>
    <w:rsid w:val="00E75D74"/>
    <w:rsid w:val="00E76130"/>
    <w:rsid w:val="00E76337"/>
    <w:rsid w:val="00E76769"/>
    <w:rsid w:val="00E76995"/>
    <w:rsid w:val="00E769E5"/>
    <w:rsid w:val="00E76D71"/>
    <w:rsid w:val="00E777C2"/>
    <w:rsid w:val="00E77C21"/>
    <w:rsid w:val="00E77D00"/>
    <w:rsid w:val="00E77DCB"/>
    <w:rsid w:val="00E80491"/>
    <w:rsid w:val="00E80695"/>
    <w:rsid w:val="00E80B93"/>
    <w:rsid w:val="00E80CBA"/>
    <w:rsid w:val="00E80DC0"/>
    <w:rsid w:val="00E810F9"/>
    <w:rsid w:val="00E812D5"/>
    <w:rsid w:val="00E812F0"/>
    <w:rsid w:val="00E8131C"/>
    <w:rsid w:val="00E813A1"/>
    <w:rsid w:val="00E81912"/>
    <w:rsid w:val="00E81A31"/>
    <w:rsid w:val="00E81A6C"/>
    <w:rsid w:val="00E81FB6"/>
    <w:rsid w:val="00E8238E"/>
    <w:rsid w:val="00E82600"/>
    <w:rsid w:val="00E828B3"/>
    <w:rsid w:val="00E82F57"/>
    <w:rsid w:val="00E8326A"/>
    <w:rsid w:val="00E83272"/>
    <w:rsid w:val="00E83329"/>
    <w:rsid w:val="00E835FE"/>
    <w:rsid w:val="00E83938"/>
    <w:rsid w:val="00E83988"/>
    <w:rsid w:val="00E83A13"/>
    <w:rsid w:val="00E83AD5"/>
    <w:rsid w:val="00E83B7F"/>
    <w:rsid w:val="00E83BE1"/>
    <w:rsid w:val="00E83E56"/>
    <w:rsid w:val="00E8407D"/>
    <w:rsid w:val="00E84472"/>
    <w:rsid w:val="00E844F7"/>
    <w:rsid w:val="00E845B6"/>
    <w:rsid w:val="00E84A9E"/>
    <w:rsid w:val="00E84BE0"/>
    <w:rsid w:val="00E84D6B"/>
    <w:rsid w:val="00E84D72"/>
    <w:rsid w:val="00E85261"/>
    <w:rsid w:val="00E8526A"/>
    <w:rsid w:val="00E85344"/>
    <w:rsid w:val="00E856FF"/>
    <w:rsid w:val="00E857C6"/>
    <w:rsid w:val="00E85C7C"/>
    <w:rsid w:val="00E85D55"/>
    <w:rsid w:val="00E86367"/>
    <w:rsid w:val="00E86467"/>
    <w:rsid w:val="00E869E8"/>
    <w:rsid w:val="00E86BA1"/>
    <w:rsid w:val="00E86D03"/>
    <w:rsid w:val="00E86EE5"/>
    <w:rsid w:val="00E871F3"/>
    <w:rsid w:val="00E8727C"/>
    <w:rsid w:val="00E87311"/>
    <w:rsid w:val="00E87544"/>
    <w:rsid w:val="00E879B4"/>
    <w:rsid w:val="00E87ABF"/>
    <w:rsid w:val="00E87B16"/>
    <w:rsid w:val="00E87C56"/>
    <w:rsid w:val="00E87E8F"/>
    <w:rsid w:val="00E90149"/>
    <w:rsid w:val="00E901A3"/>
    <w:rsid w:val="00E901AD"/>
    <w:rsid w:val="00E90243"/>
    <w:rsid w:val="00E90256"/>
    <w:rsid w:val="00E90475"/>
    <w:rsid w:val="00E9057F"/>
    <w:rsid w:val="00E90815"/>
    <w:rsid w:val="00E90F54"/>
    <w:rsid w:val="00E90F56"/>
    <w:rsid w:val="00E91334"/>
    <w:rsid w:val="00E91381"/>
    <w:rsid w:val="00E91647"/>
    <w:rsid w:val="00E916BD"/>
    <w:rsid w:val="00E91ACA"/>
    <w:rsid w:val="00E91B01"/>
    <w:rsid w:val="00E91C64"/>
    <w:rsid w:val="00E91D32"/>
    <w:rsid w:val="00E922A6"/>
    <w:rsid w:val="00E923AF"/>
    <w:rsid w:val="00E924D3"/>
    <w:rsid w:val="00E927C8"/>
    <w:rsid w:val="00E92B52"/>
    <w:rsid w:val="00E92D83"/>
    <w:rsid w:val="00E92E95"/>
    <w:rsid w:val="00E92E9B"/>
    <w:rsid w:val="00E92EC9"/>
    <w:rsid w:val="00E93008"/>
    <w:rsid w:val="00E93129"/>
    <w:rsid w:val="00E93889"/>
    <w:rsid w:val="00E93BC6"/>
    <w:rsid w:val="00E93D63"/>
    <w:rsid w:val="00E93EE8"/>
    <w:rsid w:val="00E93F01"/>
    <w:rsid w:val="00E9409F"/>
    <w:rsid w:val="00E94129"/>
    <w:rsid w:val="00E94216"/>
    <w:rsid w:val="00E9439F"/>
    <w:rsid w:val="00E944E2"/>
    <w:rsid w:val="00E945F5"/>
    <w:rsid w:val="00E94BAE"/>
    <w:rsid w:val="00E94D3B"/>
    <w:rsid w:val="00E94FE2"/>
    <w:rsid w:val="00E9502D"/>
    <w:rsid w:val="00E950BC"/>
    <w:rsid w:val="00E95436"/>
    <w:rsid w:val="00E9567E"/>
    <w:rsid w:val="00E9570E"/>
    <w:rsid w:val="00E95919"/>
    <w:rsid w:val="00E95BE4"/>
    <w:rsid w:val="00E96057"/>
    <w:rsid w:val="00E9610D"/>
    <w:rsid w:val="00E96271"/>
    <w:rsid w:val="00E9650C"/>
    <w:rsid w:val="00E9656C"/>
    <w:rsid w:val="00E965BF"/>
    <w:rsid w:val="00E96813"/>
    <w:rsid w:val="00E968F2"/>
    <w:rsid w:val="00E9691E"/>
    <w:rsid w:val="00E96D39"/>
    <w:rsid w:val="00E96E13"/>
    <w:rsid w:val="00E97325"/>
    <w:rsid w:val="00E97684"/>
    <w:rsid w:val="00E97D95"/>
    <w:rsid w:val="00E97F34"/>
    <w:rsid w:val="00E97F81"/>
    <w:rsid w:val="00EA01A5"/>
    <w:rsid w:val="00EA01AB"/>
    <w:rsid w:val="00EA03CF"/>
    <w:rsid w:val="00EA0490"/>
    <w:rsid w:val="00EA078E"/>
    <w:rsid w:val="00EA0CC3"/>
    <w:rsid w:val="00EA0CEE"/>
    <w:rsid w:val="00EA13D7"/>
    <w:rsid w:val="00EA14B9"/>
    <w:rsid w:val="00EA165F"/>
    <w:rsid w:val="00EA193E"/>
    <w:rsid w:val="00EA195F"/>
    <w:rsid w:val="00EA1C43"/>
    <w:rsid w:val="00EA1C47"/>
    <w:rsid w:val="00EA1C91"/>
    <w:rsid w:val="00EA1E6B"/>
    <w:rsid w:val="00EA1EDF"/>
    <w:rsid w:val="00EA2088"/>
    <w:rsid w:val="00EA218A"/>
    <w:rsid w:val="00EA21B3"/>
    <w:rsid w:val="00EA2248"/>
    <w:rsid w:val="00EA22BD"/>
    <w:rsid w:val="00EA22C4"/>
    <w:rsid w:val="00EA2320"/>
    <w:rsid w:val="00EA24C1"/>
    <w:rsid w:val="00EA2547"/>
    <w:rsid w:val="00EA258B"/>
    <w:rsid w:val="00EA2987"/>
    <w:rsid w:val="00EA2AD7"/>
    <w:rsid w:val="00EA2DB7"/>
    <w:rsid w:val="00EA327C"/>
    <w:rsid w:val="00EA35CC"/>
    <w:rsid w:val="00EA371E"/>
    <w:rsid w:val="00EA37E3"/>
    <w:rsid w:val="00EA3903"/>
    <w:rsid w:val="00EA3A36"/>
    <w:rsid w:val="00EA3CE1"/>
    <w:rsid w:val="00EA3DA1"/>
    <w:rsid w:val="00EA3DFD"/>
    <w:rsid w:val="00EA401C"/>
    <w:rsid w:val="00EA40AE"/>
    <w:rsid w:val="00EA40DB"/>
    <w:rsid w:val="00EA42F6"/>
    <w:rsid w:val="00EA4E1D"/>
    <w:rsid w:val="00EA4F6A"/>
    <w:rsid w:val="00EA5478"/>
    <w:rsid w:val="00EA5583"/>
    <w:rsid w:val="00EA5713"/>
    <w:rsid w:val="00EA585A"/>
    <w:rsid w:val="00EA5C7A"/>
    <w:rsid w:val="00EA623D"/>
    <w:rsid w:val="00EA632A"/>
    <w:rsid w:val="00EA652E"/>
    <w:rsid w:val="00EA65A1"/>
    <w:rsid w:val="00EA660C"/>
    <w:rsid w:val="00EA6E4E"/>
    <w:rsid w:val="00EA6E6D"/>
    <w:rsid w:val="00EA713A"/>
    <w:rsid w:val="00EA71EA"/>
    <w:rsid w:val="00EA7281"/>
    <w:rsid w:val="00EA737D"/>
    <w:rsid w:val="00EA743A"/>
    <w:rsid w:val="00EA744E"/>
    <w:rsid w:val="00EA751C"/>
    <w:rsid w:val="00EA7641"/>
    <w:rsid w:val="00EA77B0"/>
    <w:rsid w:val="00EA788E"/>
    <w:rsid w:val="00EA796A"/>
    <w:rsid w:val="00EA7ECE"/>
    <w:rsid w:val="00EA7EE7"/>
    <w:rsid w:val="00EB024A"/>
    <w:rsid w:val="00EB045C"/>
    <w:rsid w:val="00EB0481"/>
    <w:rsid w:val="00EB0548"/>
    <w:rsid w:val="00EB05E9"/>
    <w:rsid w:val="00EB065C"/>
    <w:rsid w:val="00EB088C"/>
    <w:rsid w:val="00EB0959"/>
    <w:rsid w:val="00EB098F"/>
    <w:rsid w:val="00EB0AD4"/>
    <w:rsid w:val="00EB0BD0"/>
    <w:rsid w:val="00EB0D3A"/>
    <w:rsid w:val="00EB0D53"/>
    <w:rsid w:val="00EB0E89"/>
    <w:rsid w:val="00EB1050"/>
    <w:rsid w:val="00EB11ED"/>
    <w:rsid w:val="00EB122E"/>
    <w:rsid w:val="00EB1320"/>
    <w:rsid w:val="00EB1596"/>
    <w:rsid w:val="00EB196F"/>
    <w:rsid w:val="00EB1AB2"/>
    <w:rsid w:val="00EB1B89"/>
    <w:rsid w:val="00EB1E1D"/>
    <w:rsid w:val="00EB221D"/>
    <w:rsid w:val="00EB22B7"/>
    <w:rsid w:val="00EB2572"/>
    <w:rsid w:val="00EB2A4C"/>
    <w:rsid w:val="00EB2DF7"/>
    <w:rsid w:val="00EB333D"/>
    <w:rsid w:val="00EB33FF"/>
    <w:rsid w:val="00EB3476"/>
    <w:rsid w:val="00EB3D0C"/>
    <w:rsid w:val="00EB3D2C"/>
    <w:rsid w:val="00EB3E37"/>
    <w:rsid w:val="00EB3EAB"/>
    <w:rsid w:val="00EB3F92"/>
    <w:rsid w:val="00EB4259"/>
    <w:rsid w:val="00EB43EA"/>
    <w:rsid w:val="00EB45D1"/>
    <w:rsid w:val="00EB4633"/>
    <w:rsid w:val="00EB4C50"/>
    <w:rsid w:val="00EB514B"/>
    <w:rsid w:val="00EB5584"/>
    <w:rsid w:val="00EB5A09"/>
    <w:rsid w:val="00EB5AA7"/>
    <w:rsid w:val="00EB5C4E"/>
    <w:rsid w:val="00EB5CE4"/>
    <w:rsid w:val="00EB5FA5"/>
    <w:rsid w:val="00EB6214"/>
    <w:rsid w:val="00EB6347"/>
    <w:rsid w:val="00EB63CD"/>
    <w:rsid w:val="00EB6447"/>
    <w:rsid w:val="00EB6613"/>
    <w:rsid w:val="00EB6976"/>
    <w:rsid w:val="00EB6A86"/>
    <w:rsid w:val="00EB6C24"/>
    <w:rsid w:val="00EB6D93"/>
    <w:rsid w:val="00EB76D4"/>
    <w:rsid w:val="00EB76FB"/>
    <w:rsid w:val="00EB7935"/>
    <w:rsid w:val="00EB7A70"/>
    <w:rsid w:val="00EB7AA5"/>
    <w:rsid w:val="00EB7D2E"/>
    <w:rsid w:val="00EB7EAD"/>
    <w:rsid w:val="00EC0051"/>
    <w:rsid w:val="00EC005A"/>
    <w:rsid w:val="00EC007B"/>
    <w:rsid w:val="00EC00A2"/>
    <w:rsid w:val="00EC015F"/>
    <w:rsid w:val="00EC0575"/>
    <w:rsid w:val="00EC08B8"/>
    <w:rsid w:val="00EC0B59"/>
    <w:rsid w:val="00EC0B72"/>
    <w:rsid w:val="00EC0CE4"/>
    <w:rsid w:val="00EC0E6F"/>
    <w:rsid w:val="00EC1276"/>
    <w:rsid w:val="00EC1779"/>
    <w:rsid w:val="00EC180B"/>
    <w:rsid w:val="00EC1834"/>
    <w:rsid w:val="00EC18A7"/>
    <w:rsid w:val="00EC1CE4"/>
    <w:rsid w:val="00EC1E58"/>
    <w:rsid w:val="00EC1E81"/>
    <w:rsid w:val="00EC20AC"/>
    <w:rsid w:val="00EC21FE"/>
    <w:rsid w:val="00EC2220"/>
    <w:rsid w:val="00EC225A"/>
    <w:rsid w:val="00EC24EC"/>
    <w:rsid w:val="00EC25BE"/>
    <w:rsid w:val="00EC26A2"/>
    <w:rsid w:val="00EC274E"/>
    <w:rsid w:val="00EC282A"/>
    <w:rsid w:val="00EC2951"/>
    <w:rsid w:val="00EC2AB1"/>
    <w:rsid w:val="00EC2AFC"/>
    <w:rsid w:val="00EC2FEA"/>
    <w:rsid w:val="00EC30E0"/>
    <w:rsid w:val="00EC316C"/>
    <w:rsid w:val="00EC34EA"/>
    <w:rsid w:val="00EC36C4"/>
    <w:rsid w:val="00EC374E"/>
    <w:rsid w:val="00EC3E66"/>
    <w:rsid w:val="00EC3F72"/>
    <w:rsid w:val="00EC3FAB"/>
    <w:rsid w:val="00EC4055"/>
    <w:rsid w:val="00EC405F"/>
    <w:rsid w:val="00EC4410"/>
    <w:rsid w:val="00EC4679"/>
    <w:rsid w:val="00EC4732"/>
    <w:rsid w:val="00EC4959"/>
    <w:rsid w:val="00EC4AB2"/>
    <w:rsid w:val="00EC4AC7"/>
    <w:rsid w:val="00EC4C2C"/>
    <w:rsid w:val="00EC4C9D"/>
    <w:rsid w:val="00EC4CFC"/>
    <w:rsid w:val="00EC4D33"/>
    <w:rsid w:val="00EC512C"/>
    <w:rsid w:val="00EC54D6"/>
    <w:rsid w:val="00EC5681"/>
    <w:rsid w:val="00EC5847"/>
    <w:rsid w:val="00EC5A55"/>
    <w:rsid w:val="00EC5B49"/>
    <w:rsid w:val="00EC5D15"/>
    <w:rsid w:val="00EC625F"/>
    <w:rsid w:val="00EC62EF"/>
    <w:rsid w:val="00EC62F6"/>
    <w:rsid w:val="00EC6398"/>
    <w:rsid w:val="00EC6728"/>
    <w:rsid w:val="00EC6BD2"/>
    <w:rsid w:val="00EC6BF8"/>
    <w:rsid w:val="00EC6D22"/>
    <w:rsid w:val="00EC70B8"/>
    <w:rsid w:val="00EC7164"/>
    <w:rsid w:val="00EC729C"/>
    <w:rsid w:val="00EC729E"/>
    <w:rsid w:val="00EC72AE"/>
    <w:rsid w:val="00EC737D"/>
    <w:rsid w:val="00EC73EA"/>
    <w:rsid w:val="00EC75BA"/>
    <w:rsid w:val="00EC7AB8"/>
    <w:rsid w:val="00EC7AC5"/>
    <w:rsid w:val="00EC7B7D"/>
    <w:rsid w:val="00EC7CBB"/>
    <w:rsid w:val="00ED0027"/>
    <w:rsid w:val="00ED00FA"/>
    <w:rsid w:val="00ED0136"/>
    <w:rsid w:val="00ED019B"/>
    <w:rsid w:val="00ED02AC"/>
    <w:rsid w:val="00ED061A"/>
    <w:rsid w:val="00ED0670"/>
    <w:rsid w:val="00ED0734"/>
    <w:rsid w:val="00ED0814"/>
    <w:rsid w:val="00ED08C9"/>
    <w:rsid w:val="00ED0A99"/>
    <w:rsid w:val="00ED0C21"/>
    <w:rsid w:val="00ED0D9B"/>
    <w:rsid w:val="00ED109B"/>
    <w:rsid w:val="00ED1106"/>
    <w:rsid w:val="00ED11A1"/>
    <w:rsid w:val="00ED1424"/>
    <w:rsid w:val="00ED14FB"/>
    <w:rsid w:val="00ED15AF"/>
    <w:rsid w:val="00ED16FB"/>
    <w:rsid w:val="00ED190C"/>
    <w:rsid w:val="00ED1DB4"/>
    <w:rsid w:val="00ED206C"/>
    <w:rsid w:val="00ED235B"/>
    <w:rsid w:val="00ED235D"/>
    <w:rsid w:val="00ED2402"/>
    <w:rsid w:val="00ED259A"/>
    <w:rsid w:val="00ED277C"/>
    <w:rsid w:val="00ED27AA"/>
    <w:rsid w:val="00ED2AD2"/>
    <w:rsid w:val="00ED2AE2"/>
    <w:rsid w:val="00ED2CC6"/>
    <w:rsid w:val="00ED3032"/>
    <w:rsid w:val="00ED305D"/>
    <w:rsid w:val="00ED3438"/>
    <w:rsid w:val="00ED3542"/>
    <w:rsid w:val="00ED35BC"/>
    <w:rsid w:val="00ED36CE"/>
    <w:rsid w:val="00ED36E3"/>
    <w:rsid w:val="00ED3772"/>
    <w:rsid w:val="00ED380B"/>
    <w:rsid w:val="00ED3818"/>
    <w:rsid w:val="00ED39C8"/>
    <w:rsid w:val="00ED40B2"/>
    <w:rsid w:val="00ED42E4"/>
    <w:rsid w:val="00ED46F4"/>
    <w:rsid w:val="00ED4731"/>
    <w:rsid w:val="00ED4777"/>
    <w:rsid w:val="00ED4D9A"/>
    <w:rsid w:val="00ED522A"/>
    <w:rsid w:val="00ED54D7"/>
    <w:rsid w:val="00ED597F"/>
    <w:rsid w:val="00ED599C"/>
    <w:rsid w:val="00ED5BE1"/>
    <w:rsid w:val="00ED5C76"/>
    <w:rsid w:val="00ED5D16"/>
    <w:rsid w:val="00ED5E65"/>
    <w:rsid w:val="00ED6255"/>
    <w:rsid w:val="00ED636A"/>
    <w:rsid w:val="00ED64D6"/>
    <w:rsid w:val="00ED674D"/>
    <w:rsid w:val="00ED68A3"/>
    <w:rsid w:val="00ED6AC1"/>
    <w:rsid w:val="00ED6D4C"/>
    <w:rsid w:val="00ED6F44"/>
    <w:rsid w:val="00ED74CF"/>
    <w:rsid w:val="00ED79B8"/>
    <w:rsid w:val="00ED7D9F"/>
    <w:rsid w:val="00ED7E1E"/>
    <w:rsid w:val="00EE00C1"/>
    <w:rsid w:val="00EE035B"/>
    <w:rsid w:val="00EE041B"/>
    <w:rsid w:val="00EE04E2"/>
    <w:rsid w:val="00EE04E8"/>
    <w:rsid w:val="00EE0645"/>
    <w:rsid w:val="00EE06BD"/>
    <w:rsid w:val="00EE0772"/>
    <w:rsid w:val="00EE084C"/>
    <w:rsid w:val="00EE0995"/>
    <w:rsid w:val="00EE09B9"/>
    <w:rsid w:val="00EE0A78"/>
    <w:rsid w:val="00EE0B79"/>
    <w:rsid w:val="00EE0DEB"/>
    <w:rsid w:val="00EE0EEC"/>
    <w:rsid w:val="00EE1026"/>
    <w:rsid w:val="00EE111E"/>
    <w:rsid w:val="00EE1130"/>
    <w:rsid w:val="00EE123B"/>
    <w:rsid w:val="00EE125B"/>
    <w:rsid w:val="00EE143A"/>
    <w:rsid w:val="00EE187E"/>
    <w:rsid w:val="00EE1889"/>
    <w:rsid w:val="00EE1A92"/>
    <w:rsid w:val="00EE1CBB"/>
    <w:rsid w:val="00EE1CD6"/>
    <w:rsid w:val="00EE1EA0"/>
    <w:rsid w:val="00EE1F47"/>
    <w:rsid w:val="00EE20C4"/>
    <w:rsid w:val="00EE21A4"/>
    <w:rsid w:val="00EE22CD"/>
    <w:rsid w:val="00EE22D2"/>
    <w:rsid w:val="00EE2315"/>
    <w:rsid w:val="00EE25BF"/>
    <w:rsid w:val="00EE27AB"/>
    <w:rsid w:val="00EE2CC0"/>
    <w:rsid w:val="00EE2D0A"/>
    <w:rsid w:val="00EE2EE9"/>
    <w:rsid w:val="00EE2FDB"/>
    <w:rsid w:val="00EE30CA"/>
    <w:rsid w:val="00EE3119"/>
    <w:rsid w:val="00EE3140"/>
    <w:rsid w:val="00EE344A"/>
    <w:rsid w:val="00EE344D"/>
    <w:rsid w:val="00EE355F"/>
    <w:rsid w:val="00EE3790"/>
    <w:rsid w:val="00EE379E"/>
    <w:rsid w:val="00EE3AF4"/>
    <w:rsid w:val="00EE3C9E"/>
    <w:rsid w:val="00EE3D1B"/>
    <w:rsid w:val="00EE4794"/>
    <w:rsid w:val="00EE4963"/>
    <w:rsid w:val="00EE49DC"/>
    <w:rsid w:val="00EE4AFB"/>
    <w:rsid w:val="00EE4F0C"/>
    <w:rsid w:val="00EE4FFF"/>
    <w:rsid w:val="00EE5046"/>
    <w:rsid w:val="00EE52EC"/>
    <w:rsid w:val="00EE55AA"/>
    <w:rsid w:val="00EE5683"/>
    <w:rsid w:val="00EE57E1"/>
    <w:rsid w:val="00EE5904"/>
    <w:rsid w:val="00EE5B26"/>
    <w:rsid w:val="00EE5BD2"/>
    <w:rsid w:val="00EE5ED2"/>
    <w:rsid w:val="00EE5F1F"/>
    <w:rsid w:val="00EE63E7"/>
    <w:rsid w:val="00EE6419"/>
    <w:rsid w:val="00EE64E6"/>
    <w:rsid w:val="00EE66C6"/>
    <w:rsid w:val="00EE68F7"/>
    <w:rsid w:val="00EE6BD3"/>
    <w:rsid w:val="00EE6EE0"/>
    <w:rsid w:val="00EE7BFA"/>
    <w:rsid w:val="00EE7CBC"/>
    <w:rsid w:val="00EE7E2E"/>
    <w:rsid w:val="00EE7EA3"/>
    <w:rsid w:val="00EE7EF0"/>
    <w:rsid w:val="00EF0131"/>
    <w:rsid w:val="00EF014F"/>
    <w:rsid w:val="00EF0227"/>
    <w:rsid w:val="00EF03E3"/>
    <w:rsid w:val="00EF05BB"/>
    <w:rsid w:val="00EF07B7"/>
    <w:rsid w:val="00EF08CA"/>
    <w:rsid w:val="00EF0A8E"/>
    <w:rsid w:val="00EF0CB2"/>
    <w:rsid w:val="00EF0D61"/>
    <w:rsid w:val="00EF0DBE"/>
    <w:rsid w:val="00EF0E2F"/>
    <w:rsid w:val="00EF0FBE"/>
    <w:rsid w:val="00EF10B7"/>
    <w:rsid w:val="00EF1212"/>
    <w:rsid w:val="00EF126A"/>
    <w:rsid w:val="00EF1339"/>
    <w:rsid w:val="00EF13B7"/>
    <w:rsid w:val="00EF1797"/>
    <w:rsid w:val="00EF17B9"/>
    <w:rsid w:val="00EF1981"/>
    <w:rsid w:val="00EF19CB"/>
    <w:rsid w:val="00EF1ABB"/>
    <w:rsid w:val="00EF1CB5"/>
    <w:rsid w:val="00EF1CFE"/>
    <w:rsid w:val="00EF1D82"/>
    <w:rsid w:val="00EF1FD1"/>
    <w:rsid w:val="00EF20A8"/>
    <w:rsid w:val="00EF211C"/>
    <w:rsid w:val="00EF21C5"/>
    <w:rsid w:val="00EF278D"/>
    <w:rsid w:val="00EF27D4"/>
    <w:rsid w:val="00EF2949"/>
    <w:rsid w:val="00EF29D8"/>
    <w:rsid w:val="00EF2A2D"/>
    <w:rsid w:val="00EF2A4C"/>
    <w:rsid w:val="00EF2A67"/>
    <w:rsid w:val="00EF2AD7"/>
    <w:rsid w:val="00EF2C52"/>
    <w:rsid w:val="00EF2D4E"/>
    <w:rsid w:val="00EF3452"/>
    <w:rsid w:val="00EF35B4"/>
    <w:rsid w:val="00EF35F1"/>
    <w:rsid w:val="00EF380F"/>
    <w:rsid w:val="00EF38FC"/>
    <w:rsid w:val="00EF3A47"/>
    <w:rsid w:val="00EF3B4E"/>
    <w:rsid w:val="00EF3C8B"/>
    <w:rsid w:val="00EF3CE0"/>
    <w:rsid w:val="00EF3DF6"/>
    <w:rsid w:val="00EF3EB3"/>
    <w:rsid w:val="00EF445E"/>
    <w:rsid w:val="00EF44ED"/>
    <w:rsid w:val="00EF4893"/>
    <w:rsid w:val="00EF4B5C"/>
    <w:rsid w:val="00EF4BD8"/>
    <w:rsid w:val="00EF4C23"/>
    <w:rsid w:val="00EF4DBD"/>
    <w:rsid w:val="00EF4DCB"/>
    <w:rsid w:val="00EF539F"/>
    <w:rsid w:val="00EF53AD"/>
    <w:rsid w:val="00EF5412"/>
    <w:rsid w:val="00EF5BDC"/>
    <w:rsid w:val="00EF6739"/>
    <w:rsid w:val="00EF68E2"/>
    <w:rsid w:val="00EF68EF"/>
    <w:rsid w:val="00EF6B64"/>
    <w:rsid w:val="00EF6BB8"/>
    <w:rsid w:val="00EF6DA6"/>
    <w:rsid w:val="00EF6DFD"/>
    <w:rsid w:val="00EF6F96"/>
    <w:rsid w:val="00EF714D"/>
    <w:rsid w:val="00EF7303"/>
    <w:rsid w:val="00EF744F"/>
    <w:rsid w:val="00EF7462"/>
    <w:rsid w:val="00EF750B"/>
    <w:rsid w:val="00EF75CB"/>
    <w:rsid w:val="00EF76D1"/>
    <w:rsid w:val="00EF7A91"/>
    <w:rsid w:val="00EF7CBB"/>
    <w:rsid w:val="00EF7CDD"/>
    <w:rsid w:val="00EF7F6C"/>
    <w:rsid w:val="00F0031A"/>
    <w:rsid w:val="00F0063E"/>
    <w:rsid w:val="00F00805"/>
    <w:rsid w:val="00F0096A"/>
    <w:rsid w:val="00F009F2"/>
    <w:rsid w:val="00F00A53"/>
    <w:rsid w:val="00F00BDF"/>
    <w:rsid w:val="00F015A4"/>
    <w:rsid w:val="00F015F1"/>
    <w:rsid w:val="00F0165F"/>
    <w:rsid w:val="00F01911"/>
    <w:rsid w:val="00F01BC9"/>
    <w:rsid w:val="00F01CD2"/>
    <w:rsid w:val="00F01DFE"/>
    <w:rsid w:val="00F01E1A"/>
    <w:rsid w:val="00F01FA9"/>
    <w:rsid w:val="00F02701"/>
    <w:rsid w:val="00F02BE8"/>
    <w:rsid w:val="00F02DDC"/>
    <w:rsid w:val="00F0314B"/>
    <w:rsid w:val="00F031EB"/>
    <w:rsid w:val="00F035FF"/>
    <w:rsid w:val="00F037D1"/>
    <w:rsid w:val="00F03AF6"/>
    <w:rsid w:val="00F03BA1"/>
    <w:rsid w:val="00F03BFC"/>
    <w:rsid w:val="00F03CFE"/>
    <w:rsid w:val="00F03E6C"/>
    <w:rsid w:val="00F042CE"/>
    <w:rsid w:val="00F04BF0"/>
    <w:rsid w:val="00F04BF1"/>
    <w:rsid w:val="00F04C81"/>
    <w:rsid w:val="00F04F7E"/>
    <w:rsid w:val="00F052BF"/>
    <w:rsid w:val="00F05578"/>
    <w:rsid w:val="00F056B4"/>
    <w:rsid w:val="00F05760"/>
    <w:rsid w:val="00F0583E"/>
    <w:rsid w:val="00F05977"/>
    <w:rsid w:val="00F05A97"/>
    <w:rsid w:val="00F063AB"/>
    <w:rsid w:val="00F068A8"/>
    <w:rsid w:val="00F06B09"/>
    <w:rsid w:val="00F07473"/>
    <w:rsid w:val="00F0775E"/>
    <w:rsid w:val="00F0791F"/>
    <w:rsid w:val="00F07B7D"/>
    <w:rsid w:val="00F07F44"/>
    <w:rsid w:val="00F07FDD"/>
    <w:rsid w:val="00F1004A"/>
    <w:rsid w:val="00F10253"/>
    <w:rsid w:val="00F10358"/>
    <w:rsid w:val="00F10638"/>
    <w:rsid w:val="00F10670"/>
    <w:rsid w:val="00F10844"/>
    <w:rsid w:val="00F10917"/>
    <w:rsid w:val="00F10A1B"/>
    <w:rsid w:val="00F10B52"/>
    <w:rsid w:val="00F10BA3"/>
    <w:rsid w:val="00F11376"/>
    <w:rsid w:val="00F11423"/>
    <w:rsid w:val="00F114C1"/>
    <w:rsid w:val="00F115CF"/>
    <w:rsid w:val="00F115F7"/>
    <w:rsid w:val="00F1175C"/>
    <w:rsid w:val="00F11892"/>
    <w:rsid w:val="00F11AB2"/>
    <w:rsid w:val="00F11B58"/>
    <w:rsid w:val="00F11C3D"/>
    <w:rsid w:val="00F12415"/>
    <w:rsid w:val="00F128F0"/>
    <w:rsid w:val="00F12ACD"/>
    <w:rsid w:val="00F12AD6"/>
    <w:rsid w:val="00F130CF"/>
    <w:rsid w:val="00F13290"/>
    <w:rsid w:val="00F138BC"/>
    <w:rsid w:val="00F138CE"/>
    <w:rsid w:val="00F13930"/>
    <w:rsid w:val="00F13B2E"/>
    <w:rsid w:val="00F140C7"/>
    <w:rsid w:val="00F1434B"/>
    <w:rsid w:val="00F14537"/>
    <w:rsid w:val="00F151DF"/>
    <w:rsid w:val="00F153BD"/>
    <w:rsid w:val="00F1550E"/>
    <w:rsid w:val="00F155EC"/>
    <w:rsid w:val="00F15647"/>
    <w:rsid w:val="00F15746"/>
    <w:rsid w:val="00F15A6D"/>
    <w:rsid w:val="00F15AB0"/>
    <w:rsid w:val="00F15FB9"/>
    <w:rsid w:val="00F162DE"/>
    <w:rsid w:val="00F162FC"/>
    <w:rsid w:val="00F16479"/>
    <w:rsid w:val="00F165B9"/>
    <w:rsid w:val="00F1669D"/>
    <w:rsid w:val="00F1674A"/>
    <w:rsid w:val="00F1690D"/>
    <w:rsid w:val="00F16AF4"/>
    <w:rsid w:val="00F16AF7"/>
    <w:rsid w:val="00F16C11"/>
    <w:rsid w:val="00F17086"/>
    <w:rsid w:val="00F170D7"/>
    <w:rsid w:val="00F17131"/>
    <w:rsid w:val="00F172B1"/>
    <w:rsid w:val="00F17549"/>
    <w:rsid w:val="00F175F6"/>
    <w:rsid w:val="00F17878"/>
    <w:rsid w:val="00F179C3"/>
    <w:rsid w:val="00F17A0E"/>
    <w:rsid w:val="00F17A77"/>
    <w:rsid w:val="00F17B04"/>
    <w:rsid w:val="00F17DFD"/>
    <w:rsid w:val="00F17EB1"/>
    <w:rsid w:val="00F17FF2"/>
    <w:rsid w:val="00F2001F"/>
    <w:rsid w:val="00F201AC"/>
    <w:rsid w:val="00F20275"/>
    <w:rsid w:val="00F204FA"/>
    <w:rsid w:val="00F204FD"/>
    <w:rsid w:val="00F20AF6"/>
    <w:rsid w:val="00F20D05"/>
    <w:rsid w:val="00F20D0B"/>
    <w:rsid w:val="00F20E3A"/>
    <w:rsid w:val="00F210B4"/>
    <w:rsid w:val="00F21306"/>
    <w:rsid w:val="00F21429"/>
    <w:rsid w:val="00F215CF"/>
    <w:rsid w:val="00F218E8"/>
    <w:rsid w:val="00F21B48"/>
    <w:rsid w:val="00F21B66"/>
    <w:rsid w:val="00F21EA9"/>
    <w:rsid w:val="00F22091"/>
    <w:rsid w:val="00F220E9"/>
    <w:rsid w:val="00F223BB"/>
    <w:rsid w:val="00F2252F"/>
    <w:rsid w:val="00F2272F"/>
    <w:rsid w:val="00F22D80"/>
    <w:rsid w:val="00F22E38"/>
    <w:rsid w:val="00F22F78"/>
    <w:rsid w:val="00F2318A"/>
    <w:rsid w:val="00F233D5"/>
    <w:rsid w:val="00F234D7"/>
    <w:rsid w:val="00F2371E"/>
    <w:rsid w:val="00F2377C"/>
    <w:rsid w:val="00F23D60"/>
    <w:rsid w:val="00F23DB4"/>
    <w:rsid w:val="00F23E3B"/>
    <w:rsid w:val="00F24072"/>
    <w:rsid w:val="00F241E6"/>
    <w:rsid w:val="00F242A1"/>
    <w:rsid w:val="00F24792"/>
    <w:rsid w:val="00F24A4E"/>
    <w:rsid w:val="00F24B26"/>
    <w:rsid w:val="00F24C5F"/>
    <w:rsid w:val="00F25212"/>
    <w:rsid w:val="00F25225"/>
    <w:rsid w:val="00F25269"/>
    <w:rsid w:val="00F252E6"/>
    <w:rsid w:val="00F25338"/>
    <w:rsid w:val="00F25373"/>
    <w:rsid w:val="00F25380"/>
    <w:rsid w:val="00F25614"/>
    <w:rsid w:val="00F256BF"/>
    <w:rsid w:val="00F25743"/>
    <w:rsid w:val="00F257BC"/>
    <w:rsid w:val="00F25972"/>
    <w:rsid w:val="00F25991"/>
    <w:rsid w:val="00F25A33"/>
    <w:rsid w:val="00F25DDE"/>
    <w:rsid w:val="00F25DE3"/>
    <w:rsid w:val="00F26621"/>
    <w:rsid w:val="00F2679D"/>
    <w:rsid w:val="00F26851"/>
    <w:rsid w:val="00F269C9"/>
    <w:rsid w:val="00F26A3A"/>
    <w:rsid w:val="00F26B68"/>
    <w:rsid w:val="00F26D9F"/>
    <w:rsid w:val="00F26E4F"/>
    <w:rsid w:val="00F26EF8"/>
    <w:rsid w:val="00F27020"/>
    <w:rsid w:val="00F2713C"/>
    <w:rsid w:val="00F2767D"/>
    <w:rsid w:val="00F2770B"/>
    <w:rsid w:val="00F2782A"/>
    <w:rsid w:val="00F27D8A"/>
    <w:rsid w:val="00F30021"/>
    <w:rsid w:val="00F3041D"/>
    <w:rsid w:val="00F307C6"/>
    <w:rsid w:val="00F308E3"/>
    <w:rsid w:val="00F309A3"/>
    <w:rsid w:val="00F30CC7"/>
    <w:rsid w:val="00F30D6E"/>
    <w:rsid w:val="00F30D91"/>
    <w:rsid w:val="00F30ECA"/>
    <w:rsid w:val="00F310AD"/>
    <w:rsid w:val="00F310F9"/>
    <w:rsid w:val="00F31162"/>
    <w:rsid w:val="00F313E5"/>
    <w:rsid w:val="00F31A65"/>
    <w:rsid w:val="00F31C01"/>
    <w:rsid w:val="00F31DA5"/>
    <w:rsid w:val="00F320CB"/>
    <w:rsid w:val="00F32292"/>
    <w:rsid w:val="00F32337"/>
    <w:rsid w:val="00F3240E"/>
    <w:rsid w:val="00F326F8"/>
    <w:rsid w:val="00F32709"/>
    <w:rsid w:val="00F32754"/>
    <w:rsid w:val="00F32A93"/>
    <w:rsid w:val="00F32E63"/>
    <w:rsid w:val="00F32F65"/>
    <w:rsid w:val="00F331AE"/>
    <w:rsid w:val="00F3320F"/>
    <w:rsid w:val="00F33302"/>
    <w:rsid w:val="00F336CD"/>
    <w:rsid w:val="00F337A8"/>
    <w:rsid w:val="00F3439C"/>
    <w:rsid w:val="00F347FB"/>
    <w:rsid w:val="00F348E7"/>
    <w:rsid w:val="00F34A8B"/>
    <w:rsid w:val="00F34AAF"/>
    <w:rsid w:val="00F34B11"/>
    <w:rsid w:val="00F34F11"/>
    <w:rsid w:val="00F35117"/>
    <w:rsid w:val="00F355B7"/>
    <w:rsid w:val="00F356B2"/>
    <w:rsid w:val="00F356DD"/>
    <w:rsid w:val="00F35976"/>
    <w:rsid w:val="00F359B7"/>
    <w:rsid w:val="00F35B8A"/>
    <w:rsid w:val="00F35DB9"/>
    <w:rsid w:val="00F35F5D"/>
    <w:rsid w:val="00F3630F"/>
    <w:rsid w:val="00F36952"/>
    <w:rsid w:val="00F36A2F"/>
    <w:rsid w:val="00F36B37"/>
    <w:rsid w:val="00F36DE6"/>
    <w:rsid w:val="00F3719D"/>
    <w:rsid w:val="00F37205"/>
    <w:rsid w:val="00F37658"/>
    <w:rsid w:val="00F3790F"/>
    <w:rsid w:val="00F37AAB"/>
    <w:rsid w:val="00F37C26"/>
    <w:rsid w:val="00F37C9F"/>
    <w:rsid w:val="00F37CD7"/>
    <w:rsid w:val="00F37DBE"/>
    <w:rsid w:val="00F37F8F"/>
    <w:rsid w:val="00F401AD"/>
    <w:rsid w:val="00F40448"/>
    <w:rsid w:val="00F4053F"/>
    <w:rsid w:val="00F405E4"/>
    <w:rsid w:val="00F40725"/>
    <w:rsid w:val="00F4085F"/>
    <w:rsid w:val="00F409CB"/>
    <w:rsid w:val="00F409DA"/>
    <w:rsid w:val="00F40CF6"/>
    <w:rsid w:val="00F40EB4"/>
    <w:rsid w:val="00F40F80"/>
    <w:rsid w:val="00F40F93"/>
    <w:rsid w:val="00F41125"/>
    <w:rsid w:val="00F41157"/>
    <w:rsid w:val="00F411D0"/>
    <w:rsid w:val="00F411D4"/>
    <w:rsid w:val="00F4125E"/>
    <w:rsid w:val="00F413A3"/>
    <w:rsid w:val="00F41587"/>
    <w:rsid w:val="00F41EC4"/>
    <w:rsid w:val="00F420F2"/>
    <w:rsid w:val="00F4239E"/>
    <w:rsid w:val="00F423A2"/>
    <w:rsid w:val="00F42890"/>
    <w:rsid w:val="00F4289B"/>
    <w:rsid w:val="00F428A5"/>
    <w:rsid w:val="00F429C1"/>
    <w:rsid w:val="00F42B56"/>
    <w:rsid w:val="00F42BB5"/>
    <w:rsid w:val="00F42CF4"/>
    <w:rsid w:val="00F42EB6"/>
    <w:rsid w:val="00F42EE6"/>
    <w:rsid w:val="00F42EF3"/>
    <w:rsid w:val="00F4348B"/>
    <w:rsid w:val="00F43C97"/>
    <w:rsid w:val="00F43EC1"/>
    <w:rsid w:val="00F43EE7"/>
    <w:rsid w:val="00F44051"/>
    <w:rsid w:val="00F44165"/>
    <w:rsid w:val="00F442BF"/>
    <w:rsid w:val="00F44500"/>
    <w:rsid w:val="00F445A8"/>
    <w:rsid w:val="00F448CA"/>
    <w:rsid w:val="00F4495F"/>
    <w:rsid w:val="00F449C9"/>
    <w:rsid w:val="00F449F6"/>
    <w:rsid w:val="00F44AD9"/>
    <w:rsid w:val="00F44D3B"/>
    <w:rsid w:val="00F44E51"/>
    <w:rsid w:val="00F44E86"/>
    <w:rsid w:val="00F45006"/>
    <w:rsid w:val="00F45198"/>
    <w:rsid w:val="00F45567"/>
    <w:rsid w:val="00F456C7"/>
    <w:rsid w:val="00F45EFD"/>
    <w:rsid w:val="00F469DF"/>
    <w:rsid w:val="00F46A42"/>
    <w:rsid w:val="00F46D45"/>
    <w:rsid w:val="00F46EA7"/>
    <w:rsid w:val="00F46F88"/>
    <w:rsid w:val="00F46FAD"/>
    <w:rsid w:val="00F46FAE"/>
    <w:rsid w:val="00F46FF6"/>
    <w:rsid w:val="00F4705D"/>
    <w:rsid w:val="00F470C4"/>
    <w:rsid w:val="00F47414"/>
    <w:rsid w:val="00F474C4"/>
    <w:rsid w:val="00F4751D"/>
    <w:rsid w:val="00F47F4B"/>
    <w:rsid w:val="00F50009"/>
    <w:rsid w:val="00F500F4"/>
    <w:rsid w:val="00F5020E"/>
    <w:rsid w:val="00F502F5"/>
    <w:rsid w:val="00F507B3"/>
    <w:rsid w:val="00F50838"/>
    <w:rsid w:val="00F50A59"/>
    <w:rsid w:val="00F50AF0"/>
    <w:rsid w:val="00F50C5F"/>
    <w:rsid w:val="00F50DA2"/>
    <w:rsid w:val="00F51835"/>
    <w:rsid w:val="00F51C36"/>
    <w:rsid w:val="00F51DEC"/>
    <w:rsid w:val="00F51E7F"/>
    <w:rsid w:val="00F52078"/>
    <w:rsid w:val="00F52165"/>
    <w:rsid w:val="00F5234C"/>
    <w:rsid w:val="00F52425"/>
    <w:rsid w:val="00F52677"/>
    <w:rsid w:val="00F52906"/>
    <w:rsid w:val="00F52CB1"/>
    <w:rsid w:val="00F5306F"/>
    <w:rsid w:val="00F53083"/>
    <w:rsid w:val="00F534C0"/>
    <w:rsid w:val="00F53703"/>
    <w:rsid w:val="00F53C35"/>
    <w:rsid w:val="00F5407F"/>
    <w:rsid w:val="00F54370"/>
    <w:rsid w:val="00F547A6"/>
    <w:rsid w:val="00F54990"/>
    <w:rsid w:val="00F54ABD"/>
    <w:rsid w:val="00F54B15"/>
    <w:rsid w:val="00F54C21"/>
    <w:rsid w:val="00F54FA7"/>
    <w:rsid w:val="00F55171"/>
    <w:rsid w:val="00F5532D"/>
    <w:rsid w:val="00F5534A"/>
    <w:rsid w:val="00F55A38"/>
    <w:rsid w:val="00F562CE"/>
    <w:rsid w:val="00F56450"/>
    <w:rsid w:val="00F564F6"/>
    <w:rsid w:val="00F5681F"/>
    <w:rsid w:val="00F56857"/>
    <w:rsid w:val="00F569AF"/>
    <w:rsid w:val="00F56AA6"/>
    <w:rsid w:val="00F56CB1"/>
    <w:rsid w:val="00F56F39"/>
    <w:rsid w:val="00F56F5A"/>
    <w:rsid w:val="00F57002"/>
    <w:rsid w:val="00F57057"/>
    <w:rsid w:val="00F5717B"/>
    <w:rsid w:val="00F57486"/>
    <w:rsid w:val="00F57772"/>
    <w:rsid w:val="00F577EE"/>
    <w:rsid w:val="00F57D47"/>
    <w:rsid w:val="00F60364"/>
    <w:rsid w:val="00F6044C"/>
    <w:rsid w:val="00F604AD"/>
    <w:rsid w:val="00F6052A"/>
    <w:rsid w:val="00F607A4"/>
    <w:rsid w:val="00F60814"/>
    <w:rsid w:val="00F608DD"/>
    <w:rsid w:val="00F60B50"/>
    <w:rsid w:val="00F60D7A"/>
    <w:rsid w:val="00F60D87"/>
    <w:rsid w:val="00F60E4B"/>
    <w:rsid w:val="00F60EAD"/>
    <w:rsid w:val="00F611CC"/>
    <w:rsid w:val="00F612ED"/>
    <w:rsid w:val="00F617FA"/>
    <w:rsid w:val="00F61833"/>
    <w:rsid w:val="00F61870"/>
    <w:rsid w:val="00F61AA1"/>
    <w:rsid w:val="00F61B48"/>
    <w:rsid w:val="00F61BF3"/>
    <w:rsid w:val="00F61E11"/>
    <w:rsid w:val="00F61E2F"/>
    <w:rsid w:val="00F62399"/>
    <w:rsid w:val="00F623A0"/>
    <w:rsid w:val="00F62416"/>
    <w:rsid w:val="00F6270B"/>
    <w:rsid w:val="00F62DD8"/>
    <w:rsid w:val="00F62E2A"/>
    <w:rsid w:val="00F63493"/>
    <w:rsid w:val="00F63505"/>
    <w:rsid w:val="00F6359E"/>
    <w:rsid w:val="00F635C4"/>
    <w:rsid w:val="00F635F5"/>
    <w:rsid w:val="00F6369E"/>
    <w:rsid w:val="00F63A47"/>
    <w:rsid w:val="00F63E35"/>
    <w:rsid w:val="00F643BE"/>
    <w:rsid w:val="00F6441C"/>
    <w:rsid w:val="00F648F5"/>
    <w:rsid w:val="00F648F9"/>
    <w:rsid w:val="00F64950"/>
    <w:rsid w:val="00F64C89"/>
    <w:rsid w:val="00F64CD2"/>
    <w:rsid w:val="00F64DC1"/>
    <w:rsid w:val="00F64FB2"/>
    <w:rsid w:val="00F6514E"/>
    <w:rsid w:val="00F6539F"/>
    <w:rsid w:val="00F65444"/>
    <w:rsid w:val="00F654A0"/>
    <w:rsid w:val="00F654BE"/>
    <w:rsid w:val="00F65795"/>
    <w:rsid w:val="00F6584D"/>
    <w:rsid w:val="00F65890"/>
    <w:rsid w:val="00F6596C"/>
    <w:rsid w:val="00F65F7A"/>
    <w:rsid w:val="00F6604E"/>
    <w:rsid w:val="00F66374"/>
    <w:rsid w:val="00F6641D"/>
    <w:rsid w:val="00F66761"/>
    <w:rsid w:val="00F667B1"/>
    <w:rsid w:val="00F668CB"/>
    <w:rsid w:val="00F66935"/>
    <w:rsid w:val="00F671E8"/>
    <w:rsid w:val="00F672EF"/>
    <w:rsid w:val="00F67364"/>
    <w:rsid w:val="00F67457"/>
    <w:rsid w:val="00F6773E"/>
    <w:rsid w:val="00F677A8"/>
    <w:rsid w:val="00F677D1"/>
    <w:rsid w:val="00F67C9B"/>
    <w:rsid w:val="00F67D8B"/>
    <w:rsid w:val="00F67F30"/>
    <w:rsid w:val="00F7014D"/>
    <w:rsid w:val="00F701E6"/>
    <w:rsid w:val="00F702DE"/>
    <w:rsid w:val="00F703BC"/>
    <w:rsid w:val="00F7046D"/>
    <w:rsid w:val="00F706F0"/>
    <w:rsid w:val="00F706F4"/>
    <w:rsid w:val="00F70703"/>
    <w:rsid w:val="00F70ABA"/>
    <w:rsid w:val="00F70C14"/>
    <w:rsid w:val="00F70C34"/>
    <w:rsid w:val="00F70F6F"/>
    <w:rsid w:val="00F71145"/>
    <w:rsid w:val="00F7166C"/>
    <w:rsid w:val="00F71847"/>
    <w:rsid w:val="00F71AD5"/>
    <w:rsid w:val="00F71D66"/>
    <w:rsid w:val="00F71D9B"/>
    <w:rsid w:val="00F72036"/>
    <w:rsid w:val="00F72118"/>
    <w:rsid w:val="00F7217E"/>
    <w:rsid w:val="00F72311"/>
    <w:rsid w:val="00F723DA"/>
    <w:rsid w:val="00F72523"/>
    <w:rsid w:val="00F7255F"/>
    <w:rsid w:val="00F725D6"/>
    <w:rsid w:val="00F7268B"/>
    <w:rsid w:val="00F72743"/>
    <w:rsid w:val="00F728AE"/>
    <w:rsid w:val="00F72961"/>
    <w:rsid w:val="00F72EB9"/>
    <w:rsid w:val="00F731BA"/>
    <w:rsid w:val="00F73293"/>
    <w:rsid w:val="00F7353A"/>
    <w:rsid w:val="00F73545"/>
    <w:rsid w:val="00F735E1"/>
    <w:rsid w:val="00F73760"/>
    <w:rsid w:val="00F73998"/>
    <w:rsid w:val="00F73A70"/>
    <w:rsid w:val="00F73B68"/>
    <w:rsid w:val="00F73FD5"/>
    <w:rsid w:val="00F7401E"/>
    <w:rsid w:val="00F741AD"/>
    <w:rsid w:val="00F741EC"/>
    <w:rsid w:val="00F7422B"/>
    <w:rsid w:val="00F742E6"/>
    <w:rsid w:val="00F745F5"/>
    <w:rsid w:val="00F74929"/>
    <w:rsid w:val="00F7517B"/>
    <w:rsid w:val="00F75516"/>
    <w:rsid w:val="00F7558F"/>
    <w:rsid w:val="00F75634"/>
    <w:rsid w:val="00F75C12"/>
    <w:rsid w:val="00F75DC7"/>
    <w:rsid w:val="00F75E70"/>
    <w:rsid w:val="00F75E89"/>
    <w:rsid w:val="00F75F9B"/>
    <w:rsid w:val="00F762B1"/>
    <w:rsid w:val="00F76392"/>
    <w:rsid w:val="00F76591"/>
    <w:rsid w:val="00F76AAB"/>
    <w:rsid w:val="00F770B3"/>
    <w:rsid w:val="00F7733E"/>
    <w:rsid w:val="00F77382"/>
    <w:rsid w:val="00F774F0"/>
    <w:rsid w:val="00F77607"/>
    <w:rsid w:val="00F77748"/>
    <w:rsid w:val="00F777A0"/>
    <w:rsid w:val="00F779A2"/>
    <w:rsid w:val="00F77B9C"/>
    <w:rsid w:val="00F77D14"/>
    <w:rsid w:val="00F77E25"/>
    <w:rsid w:val="00F77ED2"/>
    <w:rsid w:val="00F77F3D"/>
    <w:rsid w:val="00F77F5D"/>
    <w:rsid w:val="00F80032"/>
    <w:rsid w:val="00F802F5"/>
    <w:rsid w:val="00F8044C"/>
    <w:rsid w:val="00F804CB"/>
    <w:rsid w:val="00F80849"/>
    <w:rsid w:val="00F80C17"/>
    <w:rsid w:val="00F80DE4"/>
    <w:rsid w:val="00F80F7C"/>
    <w:rsid w:val="00F81076"/>
    <w:rsid w:val="00F81288"/>
    <w:rsid w:val="00F8139C"/>
    <w:rsid w:val="00F8161E"/>
    <w:rsid w:val="00F8170F"/>
    <w:rsid w:val="00F8173E"/>
    <w:rsid w:val="00F81848"/>
    <w:rsid w:val="00F819E6"/>
    <w:rsid w:val="00F81BB3"/>
    <w:rsid w:val="00F820E3"/>
    <w:rsid w:val="00F82118"/>
    <w:rsid w:val="00F8227C"/>
    <w:rsid w:val="00F822F2"/>
    <w:rsid w:val="00F824CC"/>
    <w:rsid w:val="00F8284C"/>
    <w:rsid w:val="00F828DD"/>
    <w:rsid w:val="00F82937"/>
    <w:rsid w:val="00F82A1B"/>
    <w:rsid w:val="00F82A55"/>
    <w:rsid w:val="00F82CCF"/>
    <w:rsid w:val="00F837AF"/>
    <w:rsid w:val="00F83C29"/>
    <w:rsid w:val="00F83C36"/>
    <w:rsid w:val="00F83EFE"/>
    <w:rsid w:val="00F84149"/>
    <w:rsid w:val="00F841F3"/>
    <w:rsid w:val="00F84587"/>
    <w:rsid w:val="00F84F3E"/>
    <w:rsid w:val="00F8514C"/>
    <w:rsid w:val="00F851D4"/>
    <w:rsid w:val="00F85448"/>
    <w:rsid w:val="00F854DF"/>
    <w:rsid w:val="00F855ED"/>
    <w:rsid w:val="00F85C72"/>
    <w:rsid w:val="00F863E6"/>
    <w:rsid w:val="00F866F4"/>
    <w:rsid w:val="00F86CDC"/>
    <w:rsid w:val="00F86ECE"/>
    <w:rsid w:val="00F86F53"/>
    <w:rsid w:val="00F870F4"/>
    <w:rsid w:val="00F8719E"/>
    <w:rsid w:val="00F872DA"/>
    <w:rsid w:val="00F87307"/>
    <w:rsid w:val="00F87365"/>
    <w:rsid w:val="00F875B1"/>
    <w:rsid w:val="00F87DBD"/>
    <w:rsid w:val="00F9005C"/>
    <w:rsid w:val="00F9008D"/>
    <w:rsid w:val="00F9017D"/>
    <w:rsid w:val="00F90193"/>
    <w:rsid w:val="00F9027F"/>
    <w:rsid w:val="00F908A3"/>
    <w:rsid w:val="00F90919"/>
    <w:rsid w:val="00F9097E"/>
    <w:rsid w:val="00F90B1B"/>
    <w:rsid w:val="00F90F2E"/>
    <w:rsid w:val="00F9101B"/>
    <w:rsid w:val="00F912B5"/>
    <w:rsid w:val="00F913CA"/>
    <w:rsid w:val="00F9143E"/>
    <w:rsid w:val="00F914CB"/>
    <w:rsid w:val="00F91C19"/>
    <w:rsid w:val="00F91E43"/>
    <w:rsid w:val="00F91FA9"/>
    <w:rsid w:val="00F924D5"/>
    <w:rsid w:val="00F925F8"/>
    <w:rsid w:val="00F92635"/>
    <w:rsid w:val="00F92C85"/>
    <w:rsid w:val="00F92CD0"/>
    <w:rsid w:val="00F92E21"/>
    <w:rsid w:val="00F92ED7"/>
    <w:rsid w:val="00F92F16"/>
    <w:rsid w:val="00F93182"/>
    <w:rsid w:val="00F9321D"/>
    <w:rsid w:val="00F93302"/>
    <w:rsid w:val="00F93424"/>
    <w:rsid w:val="00F93517"/>
    <w:rsid w:val="00F93866"/>
    <w:rsid w:val="00F93A3A"/>
    <w:rsid w:val="00F93A3C"/>
    <w:rsid w:val="00F93B62"/>
    <w:rsid w:val="00F94104"/>
    <w:rsid w:val="00F94360"/>
    <w:rsid w:val="00F943E6"/>
    <w:rsid w:val="00F943E7"/>
    <w:rsid w:val="00F948FE"/>
    <w:rsid w:val="00F94AF2"/>
    <w:rsid w:val="00F94AFA"/>
    <w:rsid w:val="00F94B32"/>
    <w:rsid w:val="00F94EA9"/>
    <w:rsid w:val="00F95568"/>
    <w:rsid w:val="00F9572A"/>
    <w:rsid w:val="00F9592A"/>
    <w:rsid w:val="00F95C72"/>
    <w:rsid w:val="00F95D39"/>
    <w:rsid w:val="00F95FED"/>
    <w:rsid w:val="00F95FF6"/>
    <w:rsid w:val="00F961A2"/>
    <w:rsid w:val="00F96272"/>
    <w:rsid w:val="00F96376"/>
    <w:rsid w:val="00F969EB"/>
    <w:rsid w:val="00F96FF0"/>
    <w:rsid w:val="00F97815"/>
    <w:rsid w:val="00F9796F"/>
    <w:rsid w:val="00F97AA4"/>
    <w:rsid w:val="00F97C04"/>
    <w:rsid w:val="00F97DA4"/>
    <w:rsid w:val="00F97EA4"/>
    <w:rsid w:val="00F97F25"/>
    <w:rsid w:val="00FA0284"/>
    <w:rsid w:val="00FA0309"/>
    <w:rsid w:val="00FA0533"/>
    <w:rsid w:val="00FA054E"/>
    <w:rsid w:val="00FA0E4D"/>
    <w:rsid w:val="00FA0E90"/>
    <w:rsid w:val="00FA1171"/>
    <w:rsid w:val="00FA17AC"/>
    <w:rsid w:val="00FA1911"/>
    <w:rsid w:val="00FA195A"/>
    <w:rsid w:val="00FA198A"/>
    <w:rsid w:val="00FA1CE9"/>
    <w:rsid w:val="00FA1E0F"/>
    <w:rsid w:val="00FA1ED2"/>
    <w:rsid w:val="00FA1F83"/>
    <w:rsid w:val="00FA23C4"/>
    <w:rsid w:val="00FA262B"/>
    <w:rsid w:val="00FA285E"/>
    <w:rsid w:val="00FA2A09"/>
    <w:rsid w:val="00FA2FA9"/>
    <w:rsid w:val="00FA31A5"/>
    <w:rsid w:val="00FA321B"/>
    <w:rsid w:val="00FA32D1"/>
    <w:rsid w:val="00FA34A4"/>
    <w:rsid w:val="00FA34AA"/>
    <w:rsid w:val="00FA34EB"/>
    <w:rsid w:val="00FA382E"/>
    <w:rsid w:val="00FA3BEA"/>
    <w:rsid w:val="00FA3C4F"/>
    <w:rsid w:val="00FA40D9"/>
    <w:rsid w:val="00FA41A2"/>
    <w:rsid w:val="00FA41B6"/>
    <w:rsid w:val="00FA41FF"/>
    <w:rsid w:val="00FA422D"/>
    <w:rsid w:val="00FA4238"/>
    <w:rsid w:val="00FA42A9"/>
    <w:rsid w:val="00FA4330"/>
    <w:rsid w:val="00FA4915"/>
    <w:rsid w:val="00FA4D3A"/>
    <w:rsid w:val="00FA4EE8"/>
    <w:rsid w:val="00FA4FFF"/>
    <w:rsid w:val="00FA50F3"/>
    <w:rsid w:val="00FA520B"/>
    <w:rsid w:val="00FA5465"/>
    <w:rsid w:val="00FA5736"/>
    <w:rsid w:val="00FA5D56"/>
    <w:rsid w:val="00FA5F2B"/>
    <w:rsid w:val="00FA6043"/>
    <w:rsid w:val="00FA656E"/>
    <w:rsid w:val="00FA6586"/>
    <w:rsid w:val="00FA6904"/>
    <w:rsid w:val="00FA6BF6"/>
    <w:rsid w:val="00FA70B5"/>
    <w:rsid w:val="00FA7532"/>
    <w:rsid w:val="00FA758F"/>
    <w:rsid w:val="00FA759E"/>
    <w:rsid w:val="00FA7641"/>
    <w:rsid w:val="00FA7660"/>
    <w:rsid w:val="00FA76FF"/>
    <w:rsid w:val="00FA78A9"/>
    <w:rsid w:val="00FA78B6"/>
    <w:rsid w:val="00FA78C6"/>
    <w:rsid w:val="00FA7E96"/>
    <w:rsid w:val="00FA7F37"/>
    <w:rsid w:val="00FB0170"/>
    <w:rsid w:val="00FB0330"/>
    <w:rsid w:val="00FB0708"/>
    <w:rsid w:val="00FB0BB9"/>
    <w:rsid w:val="00FB0BD9"/>
    <w:rsid w:val="00FB0D0D"/>
    <w:rsid w:val="00FB0DA9"/>
    <w:rsid w:val="00FB0DAF"/>
    <w:rsid w:val="00FB1159"/>
    <w:rsid w:val="00FB12C4"/>
    <w:rsid w:val="00FB1316"/>
    <w:rsid w:val="00FB13B1"/>
    <w:rsid w:val="00FB167C"/>
    <w:rsid w:val="00FB1D65"/>
    <w:rsid w:val="00FB1E1B"/>
    <w:rsid w:val="00FB1E24"/>
    <w:rsid w:val="00FB24EA"/>
    <w:rsid w:val="00FB275E"/>
    <w:rsid w:val="00FB2B30"/>
    <w:rsid w:val="00FB2CCA"/>
    <w:rsid w:val="00FB2EAE"/>
    <w:rsid w:val="00FB3012"/>
    <w:rsid w:val="00FB3146"/>
    <w:rsid w:val="00FB3551"/>
    <w:rsid w:val="00FB35BB"/>
    <w:rsid w:val="00FB384B"/>
    <w:rsid w:val="00FB3A54"/>
    <w:rsid w:val="00FB3BA8"/>
    <w:rsid w:val="00FB3E5F"/>
    <w:rsid w:val="00FB3E64"/>
    <w:rsid w:val="00FB40BF"/>
    <w:rsid w:val="00FB4220"/>
    <w:rsid w:val="00FB42B0"/>
    <w:rsid w:val="00FB4420"/>
    <w:rsid w:val="00FB468F"/>
    <w:rsid w:val="00FB4707"/>
    <w:rsid w:val="00FB495C"/>
    <w:rsid w:val="00FB4AD8"/>
    <w:rsid w:val="00FB4AF4"/>
    <w:rsid w:val="00FB4AFA"/>
    <w:rsid w:val="00FB4B08"/>
    <w:rsid w:val="00FB4BFD"/>
    <w:rsid w:val="00FB50CC"/>
    <w:rsid w:val="00FB5185"/>
    <w:rsid w:val="00FB52BE"/>
    <w:rsid w:val="00FB532B"/>
    <w:rsid w:val="00FB5922"/>
    <w:rsid w:val="00FB5AF9"/>
    <w:rsid w:val="00FB5B03"/>
    <w:rsid w:val="00FB5E13"/>
    <w:rsid w:val="00FB5E39"/>
    <w:rsid w:val="00FB6185"/>
    <w:rsid w:val="00FB66F9"/>
    <w:rsid w:val="00FB681E"/>
    <w:rsid w:val="00FB68F8"/>
    <w:rsid w:val="00FB6AE6"/>
    <w:rsid w:val="00FB6D0E"/>
    <w:rsid w:val="00FB6DEA"/>
    <w:rsid w:val="00FB7239"/>
    <w:rsid w:val="00FB7260"/>
    <w:rsid w:val="00FB7A11"/>
    <w:rsid w:val="00FB7BCB"/>
    <w:rsid w:val="00FB7EC4"/>
    <w:rsid w:val="00FC00B6"/>
    <w:rsid w:val="00FC0296"/>
    <w:rsid w:val="00FC0360"/>
    <w:rsid w:val="00FC05F5"/>
    <w:rsid w:val="00FC0A7A"/>
    <w:rsid w:val="00FC0B78"/>
    <w:rsid w:val="00FC0C13"/>
    <w:rsid w:val="00FC0C9E"/>
    <w:rsid w:val="00FC0E19"/>
    <w:rsid w:val="00FC0E54"/>
    <w:rsid w:val="00FC0EC4"/>
    <w:rsid w:val="00FC114F"/>
    <w:rsid w:val="00FC18B6"/>
    <w:rsid w:val="00FC1B49"/>
    <w:rsid w:val="00FC1C11"/>
    <w:rsid w:val="00FC1C4D"/>
    <w:rsid w:val="00FC1EA7"/>
    <w:rsid w:val="00FC1EFB"/>
    <w:rsid w:val="00FC1F8C"/>
    <w:rsid w:val="00FC2761"/>
    <w:rsid w:val="00FC27DF"/>
    <w:rsid w:val="00FC2A5B"/>
    <w:rsid w:val="00FC2D16"/>
    <w:rsid w:val="00FC2D57"/>
    <w:rsid w:val="00FC2E76"/>
    <w:rsid w:val="00FC2FBC"/>
    <w:rsid w:val="00FC30C4"/>
    <w:rsid w:val="00FC33B2"/>
    <w:rsid w:val="00FC349F"/>
    <w:rsid w:val="00FC3509"/>
    <w:rsid w:val="00FC350C"/>
    <w:rsid w:val="00FC3726"/>
    <w:rsid w:val="00FC3D25"/>
    <w:rsid w:val="00FC40BD"/>
    <w:rsid w:val="00FC4403"/>
    <w:rsid w:val="00FC4417"/>
    <w:rsid w:val="00FC4481"/>
    <w:rsid w:val="00FC4494"/>
    <w:rsid w:val="00FC4707"/>
    <w:rsid w:val="00FC4EB6"/>
    <w:rsid w:val="00FC5450"/>
    <w:rsid w:val="00FC54BF"/>
    <w:rsid w:val="00FC5733"/>
    <w:rsid w:val="00FC594C"/>
    <w:rsid w:val="00FC5C32"/>
    <w:rsid w:val="00FC5DC0"/>
    <w:rsid w:val="00FC5E95"/>
    <w:rsid w:val="00FC6037"/>
    <w:rsid w:val="00FC6055"/>
    <w:rsid w:val="00FC610C"/>
    <w:rsid w:val="00FC6297"/>
    <w:rsid w:val="00FC6402"/>
    <w:rsid w:val="00FC6438"/>
    <w:rsid w:val="00FC6EF0"/>
    <w:rsid w:val="00FC7306"/>
    <w:rsid w:val="00FC7354"/>
    <w:rsid w:val="00FC7385"/>
    <w:rsid w:val="00FC7521"/>
    <w:rsid w:val="00FC759D"/>
    <w:rsid w:val="00FC7713"/>
    <w:rsid w:val="00FC7722"/>
    <w:rsid w:val="00FC7922"/>
    <w:rsid w:val="00FC7A7B"/>
    <w:rsid w:val="00FC7AC2"/>
    <w:rsid w:val="00FC7D44"/>
    <w:rsid w:val="00FC7D79"/>
    <w:rsid w:val="00FC7D7E"/>
    <w:rsid w:val="00FC7E01"/>
    <w:rsid w:val="00FC7ECC"/>
    <w:rsid w:val="00FC7F54"/>
    <w:rsid w:val="00FD0000"/>
    <w:rsid w:val="00FD002B"/>
    <w:rsid w:val="00FD014B"/>
    <w:rsid w:val="00FD03AA"/>
    <w:rsid w:val="00FD0DBC"/>
    <w:rsid w:val="00FD0E41"/>
    <w:rsid w:val="00FD0FD0"/>
    <w:rsid w:val="00FD11A3"/>
    <w:rsid w:val="00FD1650"/>
    <w:rsid w:val="00FD1756"/>
    <w:rsid w:val="00FD20E4"/>
    <w:rsid w:val="00FD2111"/>
    <w:rsid w:val="00FD237C"/>
    <w:rsid w:val="00FD2663"/>
    <w:rsid w:val="00FD26B3"/>
    <w:rsid w:val="00FD29AF"/>
    <w:rsid w:val="00FD2AEA"/>
    <w:rsid w:val="00FD2AEE"/>
    <w:rsid w:val="00FD2C3F"/>
    <w:rsid w:val="00FD2D1F"/>
    <w:rsid w:val="00FD2E36"/>
    <w:rsid w:val="00FD2E9E"/>
    <w:rsid w:val="00FD2FAC"/>
    <w:rsid w:val="00FD3134"/>
    <w:rsid w:val="00FD3470"/>
    <w:rsid w:val="00FD35D6"/>
    <w:rsid w:val="00FD36B2"/>
    <w:rsid w:val="00FD3762"/>
    <w:rsid w:val="00FD37AC"/>
    <w:rsid w:val="00FD38FE"/>
    <w:rsid w:val="00FD3D79"/>
    <w:rsid w:val="00FD3E27"/>
    <w:rsid w:val="00FD3F48"/>
    <w:rsid w:val="00FD4105"/>
    <w:rsid w:val="00FD44CB"/>
    <w:rsid w:val="00FD47C8"/>
    <w:rsid w:val="00FD47E5"/>
    <w:rsid w:val="00FD4AD0"/>
    <w:rsid w:val="00FD4B31"/>
    <w:rsid w:val="00FD53A5"/>
    <w:rsid w:val="00FD542D"/>
    <w:rsid w:val="00FD5503"/>
    <w:rsid w:val="00FD572C"/>
    <w:rsid w:val="00FD59F4"/>
    <w:rsid w:val="00FD5B24"/>
    <w:rsid w:val="00FD5F4F"/>
    <w:rsid w:val="00FD606F"/>
    <w:rsid w:val="00FD61EF"/>
    <w:rsid w:val="00FD6585"/>
    <w:rsid w:val="00FD6967"/>
    <w:rsid w:val="00FD69B1"/>
    <w:rsid w:val="00FD6D7D"/>
    <w:rsid w:val="00FD6D96"/>
    <w:rsid w:val="00FD6EB2"/>
    <w:rsid w:val="00FD6FDA"/>
    <w:rsid w:val="00FD76C9"/>
    <w:rsid w:val="00FD7998"/>
    <w:rsid w:val="00FD7A98"/>
    <w:rsid w:val="00FD7EF3"/>
    <w:rsid w:val="00FD7F72"/>
    <w:rsid w:val="00FD7FE1"/>
    <w:rsid w:val="00FE00AC"/>
    <w:rsid w:val="00FE0207"/>
    <w:rsid w:val="00FE02F4"/>
    <w:rsid w:val="00FE071D"/>
    <w:rsid w:val="00FE0797"/>
    <w:rsid w:val="00FE0883"/>
    <w:rsid w:val="00FE0B31"/>
    <w:rsid w:val="00FE0D58"/>
    <w:rsid w:val="00FE1279"/>
    <w:rsid w:val="00FE12AF"/>
    <w:rsid w:val="00FE17CD"/>
    <w:rsid w:val="00FE1B4F"/>
    <w:rsid w:val="00FE1BBB"/>
    <w:rsid w:val="00FE1E37"/>
    <w:rsid w:val="00FE20D5"/>
    <w:rsid w:val="00FE2158"/>
    <w:rsid w:val="00FE23A6"/>
    <w:rsid w:val="00FE23BC"/>
    <w:rsid w:val="00FE24ED"/>
    <w:rsid w:val="00FE25AE"/>
    <w:rsid w:val="00FE26C8"/>
    <w:rsid w:val="00FE2B14"/>
    <w:rsid w:val="00FE2BC0"/>
    <w:rsid w:val="00FE2C27"/>
    <w:rsid w:val="00FE3321"/>
    <w:rsid w:val="00FE3381"/>
    <w:rsid w:val="00FE35BF"/>
    <w:rsid w:val="00FE38E8"/>
    <w:rsid w:val="00FE3941"/>
    <w:rsid w:val="00FE3A81"/>
    <w:rsid w:val="00FE3BAF"/>
    <w:rsid w:val="00FE3DDD"/>
    <w:rsid w:val="00FE3E8C"/>
    <w:rsid w:val="00FE44E9"/>
    <w:rsid w:val="00FE46A3"/>
    <w:rsid w:val="00FE4780"/>
    <w:rsid w:val="00FE47DA"/>
    <w:rsid w:val="00FE49C4"/>
    <w:rsid w:val="00FE4B56"/>
    <w:rsid w:val="00FE4C44"/>
    <w:rsid w:val="00FE4E9E"/>
    <w:rsid w:val="00FE504B"/>
    <w:rsid w:val="00FE51B5"/>
    <w:rsid w:val="00FE5278"/>
    <w:rsid w:val="00FE574D"/>
    <w:rsid w:val="00FE5882"/>
    <w:rsid w:val="00FE5B67"/>
    <w:rsid w:val="00FE5C77"/>
    <w:rsid w:val="00FE5CFB"/>
    <w:rsid w:val="00FE5DD4"/>
    <w:rsid w:val="00FE6011"/>
    <w:rsid w:val="00FE6044"/>
    <w:rsid w:val="00FE609A"/>
    <w:rsid w:val="00FE6165"/>
    <w:rsid w:val="00FE61AA"/>
    <w:rsid w:val="00FE62FD"/>
    <w:rsid w:val="00FE6666"/>
    <w:rsid w:val="00FE6743"/>
    <w:rsid w:val="00FE6FD1"/>
    <w:rsid w:val="00FE6FF3"/>
    <w:rsid w:val="00FE70A4"/>
    <w:rsid w:val="00FE718E"/>
    <w:rsid w:val="00FE71B1"/>
    <w:rsid w:val="00FE78ED"/>
    <w:rsid w:val="00FE7A1C"/>
    <w:rsid w:val="00FE7B23"/>
    <w:rsid w:val="00FE7BA3"/>
    <w:rsid w:val="00FE7D3B"/>
    <w:rsid w:val="00FF0037"/>
    <w:rsid w:val="00FF01C1"/>
    <w:rsid w:val="00FF02F7"/>
    <w:rsid w:val="00FF068B"/>
    <w:rsid w:val="00FF0C0D"/>
    <w:rsid w:val="00FF11BC"/>
    <w:rsid w:val="00FF13B7"/>
    <w:rsid w:val="00FF14FA"/>
    <w:rsid w:val="00FF1661"/>
    <w:rsid w:val="00FF1DC9"/>
    <w:rsid w:val="00FF1E71"/>
    <w:rsid w:val="00FF1FC4"/>
    <w:rsid w:val="00FF21BE"/>
    <w:rsid w:val="00FF2324"/>
    <w:rsid w:val="00FF232C"/>
    <w:rsid w:val="00FF27B6"/>
    <w:rsid w:val="00FF2AB5"/>
    <w:rsid w:val="00FF2B0A"/>
    <w:rsid w:val="00FF2C2B"/>
    <w:rsid w:val="00FF2D86"/>
    <w:rsid w:val="00FF2E6F"/>
    <w:rsid w:val="00FF2E71"/>
    <w:rsid w:val="00FF2E77"/>
    <w:rsid w:val="00FF2F09"/>
    <w:rsid w:val="00FF323A"/>
    <w:rsid w:val="00FF32CA"/>
    <w:rsid w:val="00FF331D"/>
    <w:rsid w:val="00FF3367"/>
    <w:rsid w:val="00FF34B6"/>
    <w:rsid w:val="00FF3905"/>
    <w:rsid w:val="00FF3A4C"/>
    <w:rsid w:val="00FF40CA"/>
    <w:rsid w:val="00FF428C"/>
    <w:rsid w:val="00FF474D"/>
    <w:rsid w:val="00FF48D1"/>
    <w:rsid w:val="00FF524E"/>
    <w:rsid w:val="00FF52F5"/>
    <w:rsid w:val="00FF5453"/>
    <w:rsid w:val="00FF552A"/>
    <w:rsid w:val="00FF5786"/>
    <w:rsid w:val="00FF5A2D"/>
    <w:rsid w:val="00FF5A92"/>
    <w:rsid w:val="00FF5CA4"/>
    <w:rsid w:val="00FF5FE1"/>
    <w:rsid w:val="00FF61A7"/>
    <w:rsid w:val="00FF6439"/>
    <w:rsid w:val="00FF64DC"/>
    <w:rsid w:val="00FF6546"/>
    <w:rsid w:val="00FF699D"/>
    <w:rsid w:val="00FF69E6"/>
    <w:rsid w:val="00FF69EA"/>
    <w:rsid w:val="00FF6CBD"/>
    <w:rsid w:val="00FF6CC8"/>
    <w:rsid w:val="00FF6D01"/>
    <w:rsid w:val="00FF7008"/>
    <w:rsid w:val="00FF70B2"/>
    <w:rsid w:val="00FF72B1"/>
    <w:rsid w:val="00FF7553"/>
    <w:rsid w:val="00FF765A"/>
    <w:rsid w:val="00FF7779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1009A9"/>
  <w15:docId w15:val="{3341232F-2708-415F-8758-B461FD55E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308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Char Char Char,BT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,Body Char Char Char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link w:val="BodyText3Char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link w:val="MacroTextChar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tabs>
        <w:tab w:val="num" w:pos="747"/>
      </w:tabs>
      <w:spacing w:after="20"/>
      <w:ind w:left="747" w:hanging="567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11D47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character" w:customStyle="1" w:styleId="AccPolicysubheadChar">
    <w:name w:val="Acc Policy sub head Char"/>
    <w:link w:val="AccPolicysubhead"/>
    <w:rsid w:val="00311D47"/>
    <w:rPr>
      <w:rFonts w:cs="Univers 45 Light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C1DF1"/>
    <w:pPr>
      <w:ind w:right="0"/>
    </w:pPr>
    <w:rPr>
      <w:i w:val="0"/>
      <w:iCs w:val="0"/>
      <w:color w:val="auto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6C1DF1"/>
    <w:rPr>
      <w:rFonts w:cs="Univers 45 Light"/>
      <w:i w:val="0"/>
      <w:iCs w:val="0"/>
      <w:color w:val="000000"/>
      <w:sz w:val="22"/>
      <w:szCs w:val="22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71">
    <w:name w:val="EmailStyle2271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8D3843"/>
    <w:rPr>
      <w:i/>
      <w:iCs/>
    </w:rPr>
  </w:style>
  <w:style w:type="paragraph" w:styleId="Revision">
    <w:name w:val="Revision"/>
    <w:hidden/>
    <w:uiPriority w:val="99"/>
    <w:semiHidden/>
    <w:rsid w:val="00CF4EA8"/>
    <w:rPr>
      <w:sz w:val="22"/>
      <w:lang w:val="en-GB" w:bidi="ar-SA"/>
    </w:rPr>
  </w:style>
  <w:style w:type="character" w:styleId="Hyperlink">
    <w:name w:val="Hyperlink"/>
    <w:uiPriority w:val="99"/>
    <w:unhideWhenUsed/>
    <w:rsid w:val="002A3DDE"/>
    <w:rPr>
      <w:color w:val="0000FF"/>
      <w:u w:val="single"/>
    </w:rPr>
  </w:style>
  <w:style w:type="paragraph" w:customStyle="1" w:styleId="3">
    <w:name w:val="µÒÃÒ§3ªèÍ§"/>
    <w:basedOn w:val="Normal"/>
    <w:uiPriority w:val="99"/>
    <w:rsid w:val="00C653E1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NormalWeb">
    <w:name w:val="Normal (Web)"/>
    <w:basedOn w:val="Normal"/>
    <w:uiPriority w:val="99"/>
    <w:unhideWhenUsed/>
    <w:rsid w:val="00AB7E09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Heading4Char">
    <w:name w:val="Heading 4 Char"/>
    <w:link w:val="Heading4"/>
    <w:rsid w:val="00A21E06"/>
    <w:rPr>
      <w:sz w:val="22"/>
      <w:lang w:val="en-GB" w:bidi="ar-SA"/>
    </w:rPr>
  </w:style>
  <w:style w:type="character" w:customStyle="1" w:styleId="Heading5Char">
    <w:name w:val="Heading 5 Char"/>
    <w:link w:val="Heading5"/>
    <w:rsid w:val="00A21E06"/>
    <w:rPr>
      <w:sz w:val="22"/>
      <w:lang w:val="en-GB" w:bidi="ar-SA"/>
    </w:rPr>
  </w:style>
  <w:style w:type="character" w:customStyle="1" w:styleId="Heading6Char">
    <w:name w:val="Heading 6 Char"/>
    <w:link w:val="Heading6"/>
    <w:rsid w:val="00A21E06"/>
    <w:rPr>
      <w:sz w:val="22"/>
      <w:lang w:val="en-GB" w:bidi="ar-SA"/>
    </w:rPr>
  </w:style>
  <w:style w:type="character" w:customStyle="1" w:styleId="Heading7Char">
    <w:name w:val="Heading 7 Char"/>
    <w:link w:val="Heading7"/>
    <w:rsid w:val="00A21E06"/>
    <w:rPr>
      <w:sz w:val="22"/>
      <w:lang w:val="en-GB" w:bidi="ar-SA"/>
    </w:rPr>
  </w:style>
  <w:style w:type="character" w:customStyle="1" w:styleId="Heading8Char">
    <w:name w:val="Heading 8 Char"/>
    <w:link w:val="Heading8"/>
    <w:rsid w:val="00A21E06"/>
    <w:rPr>
      <w:sz w:val="22"/>
      <w:lang w:val="en-GB" w:bidi="ar-SA"/>
    </w:rPr>
  </w:style>
  <w:style w:type="character" w:customStyle="1" w:styleId="Heading9Char">
    <w:name w:val="Heading 9 Char"/>
    <w:link w:val="Heading9"/>
    <w:rsid w:val="00A21E06"/>
    <w:rPr>
      <w:sz w:val="22"/>
      <w:lang w:val="en-GB" w:bidi="ar-SA"/>
    </w:rPr>
  </w:style>
  <w:style w:type="character" w:styleId="FollowedHyperlink">
    <w:name w:val="FollowedHyperlink"/>
    <w:uiPriority w:val="99"/>
    <w:semiHidden/>
    <w:unhideWhenUsed/>
    <w:rsid w:val="00A21E06"/>
    <w:rPr>
      <w:color w:val="800080"/>
      <w:u w:val="single"/>
    </w:rPr>
  </w:style>
  <w:style w:type="character" w:customStyle="1" w:styleId="FootnoteTextChar">
    <w:name w:val="Footnote Text Char"/>
    <w:aliases w:val="ft Char"/>
    <w:link w:val="FootnoteText"/>
    <w:semiHidden/>
    <w:locked/>
    <w:rsid w:val="00A21E06"/>
    <w:rPr>
      <w:sz w:val="18"/>
      <w:lang w:val="en-GB" w:bidi="ar-SA"/>
    </w:rPr>
  </w:style>
  <w:style w:type="character" w:customStyle="1" w:styleId="FootnoteTextChar1">
    <w:name w:val="Footnote Text Char1"/>
    <w:aliases w:val="ft Char1"/>
    <w:semiHidden/>
    <w:rsid w:val="00A21E06"/>
    <w:rPr>
      <w:lang w:val="en-GB" w:bidi="ar-SA"/>
    </w:rPr>
  </w:style>
  <w:style w:type="character" w:customStyle="1" w:styleId="CommentTextChar">
    <w:name w:val="Comment Text Char"/>
    <w:link w:val="CommentText"/>
    <w:uiPriority w:val="99"/>
    <w:rsid w:val="00A21E06"/>
    <w:rPr>
      <w:lang w:val="en-GB" w:bidi="ar-SA"/>
    </w:rPr>
  </w:style>
  <w:style w:type="character" w:customStyle="1" w:styleId="HeaderChar">
    <w:name w:val="Header Char"/>
    <w:link w:val="Header"/>
    <w:rsid w:val="00A21E06"/>
    <w:rPr>
      <w:i/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A21E06"/>
    <w:rPr>
      <w:rFonts w:ascii="Courier New" w:hAnsi="Courier New"/>
      <w:lang w:val="en-AU" w:bidi="ar-SA"/>
    </w:rPr>
  </w:style>
  <w:style w:type="character" w:customStyle="1" w:styleId="SignatureChar">
    <w:name w:val="Signature Char"/>
    <w:link w:val="Signature"/>
    <w:rsid w:val="00A21E06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locked/>
    <w:rsid w:val="00A21E06"/>
    <w:rPr>
      <w:sz w:val="22"/>
      <w:lang w:val="en-GB" w:bidi="ar-SA"/>
    </w:rPr>
  </w:style>
  <w:style w:type="character" w:customStyle="1" w:styleId="BodyTextIndentChar1">
    <w:name w:val="Body Text Indent Char1"/>
    <w:aliases w:val="i Char1"/>
    <w:rsid w:val="00A21E06"/>
    <w:rPr>
      <w:sz w:val="22"/>
      <w:lang w:val="en-GB" w:bidi="ar-SA"/>
    </w:rPr>
  </w:style>
  <w:style w:type="character" w:customStyle="1" w:styleId="BodyText2Char">
    <w:name w:val="Body Text 2 Char"/>
    <w:link w:val="BodyText2"/>
    <w:rsid w:val="00A21E06"/>
    <w:rPr>
      <w:sz w:val="22"/>
      <w:lang w:val="en-GB" w:bidi="ar-SA"/>
    </w:rPr>
  </w:style>
  <w:style w:type="character" w:customStyle="1" w:styleId="BodyText3Char">
    <w:name w:val="Body Text 3 Char"/>
    <w:link w:val="BodyText3"/>
    <w:rsid w:val="00A21E06"/>
    <w:rPr>
      <w:sz w:val="18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A21E06"/>
    <w:rPr>
      <w:rFonts w:ascii="Tahoma" w:hAnsi="Tahoma" w:cs="Tahoma"/>
      <w:shd w:val="clear" w:color="auto" w:fill="000080"/>
      <w:lang w:val="en-GB" w:bidi="ar-SA"/>
    </w:rPr>
  </w:style>
  <w:style w:type="character" w:customStyle="1" w:styleId="CommentSubjectChar">
    <w:name w:val="Comment Subject Char"/>
    <w:link w:val="CommentSubject"/>
    <w:rsid w:val="00A21E06"/>
    <w:rPr>
      <w:b/>
      <w:bCs/>
      <w:lang w:val="en-GB" w:bidi="ar-SA"/>
    </w:rPr>
  </w:style>
  <w:style w:type="character" w:customStyle="1" w:styleId="BalloonTextChar">
    <w:name w:val="Balloon Text Char"/>
    <w:link w:val="BalloonText"/>
    <w:semiHidden/>
    <w:rsid w:val="00A21E06"/>
    <w:rPr>
      <w:rFonts w:ascii="Tahoma" w:hAnsi="Tahoma" w:cs="Tahoma"/>
      <w:sz w:val="16"/>
      <w:szCs w:val="16"/>
      <w:lang w:val="en-GB" w:bidi="ar-SA"/>
    </w:rPr>
  </w:style>
  <w:style w:type="numbering" w:customStyle="1" w:styleId="Style1">
    <w:name w:val="Style1"/>
    <w:uiPriority w:val="99"/>
    <w:rsid w:val="009A77E3"/>
    <w:pPr>
      <w:numPr>
        <w:numId w:val="2"/>
      </w:numPr>
    </w:pPr>
  </w:style>
  <w:style w:type="paragraph" w:customStyle="1" w:styleId="RNormal">
    <w:name w:val="RNormal"/>
    <w:basedOn w:val="Normal"/>
    <w:uiPriority w:val="99"/>
    <w:rsid w:val="00B26A79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¢éÍ¤ÇÒÁ"/>
    <w:basedOn w:val="Normal"/>
    <w:uiPriority w:val="99"/>
    <w:rsid w:val="005E66E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1Char1">
    <w:name w:val="Heading 1 Char1"/>
    <w:rsid w:val="006B5B79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a0">
    <w:name w:val="Åº"/>
    <w:basedOn w:val="Normal"/>
    <w:uiPriority w:val="99"/>
    <w:rsid w:val="00DD637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character" w:customStyle="1" w:styleId="AccPolicyHeadingChar">
    <w:name w:val="Acc Policy Heading Char"/>
    <w:uiPriority w:val="99"/>
    <w:rsid w:val="00C1647C"/>
    <w:rPr>
      <w:rFonts w:ascii="Angsana New" w:hAnsi="Angsana New" w:cs="Angsana New"/>
      <w:sz w:val="30"/>
      <w:szCs w:val="30"/>
      <w:lang w:val="en-GB"/>
    </w:rPr>
  </w:style>
  <w:style w:type="paragraph" w:styleId="Index7">
    <w:name w:val="index 7"/>
    <w:basedOn w:val="Normal"/>
    <w:next w:val="Normal"/>
    <w:uiPriority w:val="99"/>
    <w:semiHidden/>
    <w:rsid w:val="006336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D1710C"/>
    <w:rPr>
      <w:sz w:val="22"/>
      <w:lang w:val="en-GB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3529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435290"/>
    <w:rPr>
      <w:sz w:val="16"/>
      <w:szCs w:val="16"/>
      <w:lang w:val="en-GB" w:bidi="ar-SA"/>
    </w:rPr>
  </w:style>
  <w:style w:type="character" w:customStyle="1" w:styleId="apple-converted-space">
    <w:name w:val="apple-converted-space"/>
    <w:rsid w:val="008E4D2D"/>
  </w:style>
  <w:style w:type="paragraph" w:styleId="Title">
    <w:name w:val="Title"/>
    <w:basedOn w:val="Normal"/>
    <w:next w:val="Normal"/>
    <w:link w:val="TitleChar"/>
    <w:qFormat/>
    <w:rsid w:val="0054048A"/>
    <w:pPr>
      <w:spacing w:before="240" w:after="60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4048A"/>
    <w:rPr>
      <w:rFonts w:ascii="Calibri Light" w:eastAsia="Times New Roman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84715F"/>
    <w:rPr>
      <w:color w:val="808080"/>
    </w:rPr>
  </w:style>
  <w:style w:type="character" w:customStyle="1" w:styleId="EmailStyle2261">
    <w:name w:val="EmailStyle2261"/>
    <w:semiHidden/>
    <w:rsid w:val="0084715F"/>
    <w:rPr>
      <w:rFonts w:ascii="Arial" w:hAnsi="Arial" w:cs="Arial" w:hint="default"/>
      <w:color w:val="auto"/>
      <w:sz w:val="20"/>
      <w:szCs w:val="20"/>
    </w:rPr>
  </w:style>
  <w:style w:type="table" w:styleId="Table3Deffects2">
    <w:name w:val="Table 3D effects 2"/>
    <w:basedOn w:val="TableNormal"/>
    <w:unhideWhenUsed/>
    <w:rsid w:val="0084715F"/>
    <w:pPr>
      <w:spacing w:line="260" w:lineRule="atLeast"/>
    </w:p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DF0D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Consolas" w:hAnsi="Consolas" w:cs="Angsana New"/>
      <w:sz w:val="20"/>
      <w:szCs w:val="25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DF0D4D"/>
    <w:rPr>
      <w:rFonts w:ascii="Consolas" w:hAnsi="Consolas" w:cs="Angsana New"/>
      <w:szCs w:val="25"/>
    </w:rPr>
  </w:style>
  <w:style w:type="character" w:customStyle="1" w:styleId="HeaderChar1">
    <w:name w:val="Header Char1"/>
    <w:rsid w:val="00933EA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933EAE"/>
    <w:rPr>
      <w:rFonts w:ascii="Arial" w:eastAsia="Times New Roman" w:hAnsi="Arial" w:cs="Times New Roman"/>
      <w:sz w:val="18"/>
      <w:szCs w:val="18"/>
    </w:rPr>
  </w:style>
  <w:style w:type="paragraph" w:customStyle="1" w:styleId="T">
    <w:name w:val="Å§ª×Í T"/>
    <w:basedOn w:val="Normal"/>
    <w:uiPriority w:val="99"/>
    <w:rsid w:val="00933EAE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styleId="NoSpacing">
    <w:name w:val="No Spacing"/>
    <w:uiPriority w:val="1"/>
    <w:qFormat/>
    <w:rsid w:val="00E64429"/>
    <w:rPr>
      <w:sz w:val="22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4A4210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4A4210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A4210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4A421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4A421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4A4210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1134"/>
        <w:tab w:val="num" w:pos="414"/>
      </w:tabs>
      <w:spacing w:before="0" w:after="90" w:line="240" w:lineRule="auto"/>
      <w:ind w:left="414" w:hanging="360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4A4210"/>
    <w:rPr>
      <w:rFonts w:ascii="Arial" w:hAnsi="Arial"/>
      <w:sz w:val="18"/>
      <w:szCs w:val="18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rsid w:val="004A4210"/>
    <w:rPr>
      <w:rFonts w:ascii="Arial" w:hAnsi="Arial"/>
      <w:sz w:val="18"/>
      <w:szCs w:val="18"/>
      <w:lang w:val="en-GB" w:bidi="ar-SA"/>
    </w:rPr>
  </w:style>
  <w:style w:type="character" w:styleId="Strong">
    <w:name w:val="Strong"/>
    <w:uiPriority w:val="99"/>
    <w:qFormat/>
    <w:rsid w:val="004A42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A4210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4A421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4A4210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A42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A4210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4A4210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4A42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A4210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A4210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4A421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4A421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4A42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a1">
    <w:name w:val="???????"/>
    <w:basedOn w:val="Normal"/>
    <w:uiPriority w:val="99"/>
    <w:rsid w:val="004A421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a2">
    <w:name w:val="??"/>
    <w:basedOn w:val="Normal"/>
    <w:uiPriority w:val="99"/>
    <w:rsid w:val="004A4210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3">
    <w:name w:val="ºÇ¡"/>
    <w:basedOn w:val="Normal"/>
    <w:uiPriority w:val="99"/>
    <w:rsid w:val="004A4210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4A4210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4A4210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4">
    <w:name w:val="???"/>
    <w:basedOn w:val="Normal"/>
    <w:uiPriority w:val="99"/>
    <w:rsid w:val="004A4210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4A4210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5">
    <w:name w:val="ลบ"/>
    <w:basedOn w:val="Normal"/>
    <w:uiPriority w:val="99"/>
    <w:rsid w:val="004A4210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4A4210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4A4210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BodyTextIndent2Char">
    <w:name w:val="Body Text Indent 2 Char"/>
    <w:link w:val="BodyTextIndent2"/>
    <w:uiPriority w:val="99"/>
    <w:rsid w:val="004A4210"/>
    <w:rPr>
      <w:rFonts w:cs="EucrosiaUPC"/>
      <w:sz w:val="30"/>
      <w:szCs w:val="30"/>
    </w:rPr>
  </w:style>
  <w:style w:type="character" w:customStyle="1" w:styleId="shorttext1">
    <w:name w:val="short_text1"/>
    <w:uiPriority w:val="99"/>
    <w:rsid w:val="004A4210"/>
    <w:rPr>
      <w:rFonts w:cs="Times New Roman"/>
      <w:sz w:val="29"/>
      <w:szCs w:val="29"/>
    </w:rPr>
  </w:style>
  <w:style w:type="character" w:customStyle="1" w:styleId="hps">
    <w:name w:val="hps"/>
    <w:uiPriority w:val="99"/>
    <w:rsid w:val="004A4210"/>
    <w:rPr>
      <w:rFonts w:cs="Times New Roman"/>
    </w:rPr>
  </w:style>
  <w:style w:type="character" w:customStyle="1" w:styleId="gt-icon-text1">
    <w:name w:val="gt-icon-text1"/>
    <w:uiPriority w:val="99"/>
    <w:rsid w:val="004A4210"/>
    <w:rPr>
      <w:rFonts w:cs="Times New Roman"/>
    </w:rPr>
  </w:style>
  <w:style w:type="character" w:customStyle="1" w:styleId="shorttext">
    <w:name w:val="short_text"/>
    <w:uiPriority w:val="99"/>
    <w:rsid w:val="004A4210"/>
    <w:rPr>
      <w:rFonts w:cs="Times New Roman"/>
    </w:rPr>
  </w:style>
  <w:style w:type="character" w:customStyle="1" w:styleId="longtext">
    <w:name w:val="long_text"/>
    <w:uiPriority w:val="99"/>
    <w:rsid w:val="004A421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A4210"/>
    <w:pPr>
      <w:spacing w:line="240" w:lineRule="auto"/>
    </w:pPr>
    <w:rPr>
      <w:rFonts w:ascii="Consolas" w:hAnsi="Consolas" w:cs="Angsana New"/>
      <w:sz w:val="21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4A4210"/>
    <w:rPr>
      <w:rFonts w:ascii="Consolas" w:hAnsi="Consolas" w:cs="Angsana New"/>
      <w:sz w:val="21"/>
      <w:szCs w:val="26"/>
    </w:rPr>
  </w:style>
  <w:style w:type="character" w:customStyle="1" w:styleId="alt-edited">
    <w:name w:val="alt-edited"/>
    <w:rsid w:val="004A4210"/>
  </w:style>
  <w:style w:type="table" w:styleId="TableGridLight">
    <w:name w:val="Grid Table Light"/>
    <w:basedOn w:val="TableNormal"/>
    <w:uiPriority w:val="40"/>
    <w:rsid w:val="004A421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C873DA"/>
  </w:style>
  <w:style w:type="character" w:customStyle="1" w:styleId="Heading2Char1">
    <w:name w:val="Heading 2 Char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C873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C873D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C873D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basedOn w:val="BodyTextChar1"/>
    <w:rsid w:val="00C873D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C873D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basedOn w:val="DefaultParagraphFont"/>
    <w:rsid w:val="00C873D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C873D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C873D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C873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basedOn w:val="DefaultParagraphFont"/>
    <w:rsid w:val="00C873D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C873D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873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873DA"/>
  </w:style>
  <w:style w:type="character" w:customStyle="1" w:styleId="st1">
    <w:name w:val="st1"/>
    <w:basedOn w:val="DefaultParagraphFont"/>
    <w:rsid w:val="00C873DA"/>
  </w:style>
  <w:style w:type="character" w:customStyle="1" w:styleId="alt-edited1">
    <w:name w:val="alt-edited1"/>
    <w:basedOn w:val="DefaultParagraphFont"/>
    <w:rsid w:val="00C873DA"/>
    <w:rPr>
      <w:color w:val="4D90F0"/>
    </w:rPr>
  </w:style>
  <w:style w:type="table" w:customStyle="1" w:styleId="TableGridLight1">
    <w:name w:val="Table Grid Light1"/>
    <w:basedOn w:val="TableNormal"/>
    <w:uiPriority w:val="40"/>
    <w:rsid w:val="00C873D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C873D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C873D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C873D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3">
    <w:name w:val="Pa3"/>
    <w:basedOn w:val="Normal"/>
    <w:next w:val="Normal"/>
    <w:uiPriority w:val="99"/>
    <w:rsid w:val="00C873D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TableParagraph">
    <w:name w:val="Table Paragraph"/>
    <w:basedOn w:val="Normal"/>
    <w:uiPriority w:val="1"/>
    <w:qFormat/>
    <w:rsid w:val="00C873DA"/>
    <w:pPr>
      <w:widowControl w:val="0"/>
      <w:spacing w:line="240" w:lineRule="auto"/>
    </w:pPr>
    <w:rPr>
      <w:rFonts w:ascii="Calibri" w:eastAsia="Calibri" w:hAnsi="Calibri" w:cs="Cordia New"/>
      <w:szCs w:val="22"/>
      <w:lang w:val="en-US"/>
    </w:rPr>
  </w:style>
  <w:style w:type="paragraph" w:customStyle="1" w:styleId="Pa20">
    <w:name w:val="Pa20"/>
    <w:basedOn w:val="Default"/>
    <w:next w:val="Default"/>
    <w:uiPriority w:val="99"/>
    <w:rsid w:val="00C873D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C873D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8743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A79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961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637C1"/>
    <w:rPr>
      <w:sz w:val="22"/>
      <w:lang w:val="en-GB" w:bidi="ar-SA"/>
    </w:rPr>
  </w:style>
  <w:style w:type="table" w:customStyle="1" w:styleId="TableGrid5">
    <w:name w:val="Table Grid5"/>
    <w:basedOn w:val="TableNormal"/>
    <w:next w:val="TableGrid"/>
    <w:uiPriority w:val="39"/>
    <w:rsid w:val="009637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B3F92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EB3F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EB3F92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7266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F01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F924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4B1D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CE4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EF6BB8"/>
  </w:style>
  <w:style w:type="table" w:customStyle="1" w:styleId="TableGrid15">
    <w:name w:val="Table Grid15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EF6BB8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EF6BB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EF6BB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EF6BB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EF6BB8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EF6BB8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F6BB8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  <w:lang w:val="en-US" w:bidi="th-TH"/>
    </w:rPr>
  </w:style>
  <w:style w:type="table" w:customStyle="1" w:styleId="TableGrid17">
    <w:name w:val="Table Grid17"/>
    <w:basedOn w:val="TableNormal"/>
    <w:next w:val="TableGrid"/>
    <w:uiPriority w:val="39"/>
    <w:rsid w:val="00570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7B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CF30AE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0">
    <w:name w:val="Table Grid20"/>
    <w:basedOn w:val="TableNormal"/>
    <w:next w:val="TableGrid"/>
    <w:uiPriority w:val="39"/>
    <w:rsid w:val="008D3B6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F322686AEEF9D4990E828E112342773" ma:contentTypeVersion="11" ma:contentTypeDescription="สร้างเอกสารใหม่" ma:contentTypeScope="" ma:versionID="649cbe7a384e618e1f1987078fac7686">
  <xsd:schema xmlns:xsd="http://www.w3.org/2001/XMLSchema" xmlns:xs="http://www.w3.org/2001/XMLSchema" xmlns:p="http://schemas.microsoft.com/office/2006/metadata/properties" xmlns:ns2="f580531f-5d17-487b-8b86-9b50adc1e30f" xmlns:ns3="99ca6baf-1e7f-4468-9c07-d4ecf0da4d36" targetNamespace="http://schemas.microsoft.com/office/2006/metadata/properties" ma:root="true" ma:fieldsID="9cd7179e5ffe88167695136cdaa7260d" ns2:_="" ns3:_="">
    <xsd:import namespace="f580531f-5d17-487b-8b86-9b50adc1e30f"/>
    <xsd:import namespace="99ca6baf-1e7f-4468-9c07-d4ecf0da4d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80531f-5d17-487b-8b86-9b50adc1e3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a6baf-1e7f-4468-9c07-d4ecf0da4d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DD372B-DC54-442F-9750-970D6A707B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96C7A9-8B21-4706-B6E0-AC10E29086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078D66-425F-43D3-9314-2B9CAC7B6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80531f-5d17-487b-8b86-9b50adc1e30f"/>
    <ds:schemaRef ds:uri="99ca6baf-1e7f-4468-9c07-d4ecf0da4d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FC204B-6D71-4BE9-9F96-A959DA7FEB3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53</Pages>
  <Words>19399</Words>
  <Characters>110578</Characters>
  <Application>Microsoft Office Word</Application>
  <DocSecurity>0</DocSecurity>
  <Lines>921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129718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- DPP</dc:creator>
  <cp:keywords/>
  <dc:description/>
  <cp:lastModifiedBy>Somjai, Nigonyanont</cp:lastModifiedBy>
  <cp:revision>3</cp:revision>
  <cp:lastPrinted>2023-02-15T12:00:00Z</cp:lastPrinted>
  <dcterms:created xsi:type="dcterms:W3CDTF">2023-02-16T06:58:00Z</dcterms:created>
  <dcterms:modified xsi:type="dcterms:W3CDTF">2023-02-16T07:00:00Z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MSIP_Label_66d2e1c0-6637-486d-a383-0177dcc02b99_Enabled">
    <vt:lpwstr>true</vt:lpwstr>
  </property>
  <property fmtid="{D5CDD505-2E9C-101B-9397-08002B2CF9AE}" pid="5" name="MSIP_Label_66d2e1c0-6637-486d-a383-0177dcc02b99_SetDate">
    <vt:lpwstr>2022-01-13T07:36:39Z</vt:lpwstr>
  </property>
  <property fmtid="{D5CDD505-2E9C-101B-9397-08002B2CF9AE}" pid="6" name="MSIP_Label_66d2e1c0-6637-486d-a383-0177dcc02b99_Method">
    <vt:lpwstr>Standard</vt:lpwstr>
  </property>
  <property fmtid="{D5CDD505-2E9C-101B-9397-08002B2CF9AE}" pid="7" name="MSIP_Label_66d2e1c0-6637-486d-a383-0177dcc02b99_Name">
    <vt:lpwstr>Public</vt:lpwstr>
  </property>
  <property fmtid="{D5CDD505-2E9C-101B-9397-08002B2CF9AE}" pid="8" name="MSIP_Label_66d2e1c0-6637-486d-a383-0177dcc02b99_SiteId">
    <vt:lpwstr>6345207c-7bd2-49f1-920e-a5aa88e4c1c0</vt:lpwstr>
  </property>
  <property fmtid="{D5CDD505-2E9C-101B-9397-08002B2CF9AE}" pid="9" name="MSIP_Label_66d2e1c0-6637-486d-a383-0177dcc02b99_ActionId">
    <vt:lpwstr>056586b8-6521-42c9-a648-a97a7edd77c1</vt:lpwstr>
  </property>
  <property fmtid="{D5CDD505-2E9C-101B-9397-08002B2CF9AE}" pid="10" name="MSIP_Label_66d2e1c0-6637-486d-a383-0177dcc02b99_ContentBits">
    <vt:lpwstr>0</vt:lpwstr>
  </property>
  <property fmtid="{D5CDD505-2E9C-101B-9397-08002B2CF9AE}" pid="11" name="ContentTypeId">
    <vt:lpwstr>0x010100DF322686AEEF9D4990E828E112342773</vt:lpwstr>
  </property>
</Properties>
</file>