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693C0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CA54166" w14:textId="02D969F3" w:rsidR="00FF4314" w:rsidRDefault="00812542" w:rsidP="00FC13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C210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p w14:paraId="568310F8" w14:textId="0216E4CB" w:rsidR="00812542" w:rsidRPr="006B6495" w:rsidRDefault="009C33E0" w:rsidP="00FC13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0" w:name="_Hlk129784674"/>
      <w:r w:rsidRPr="009C33E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611EB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26C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bookmarkEnd w:id="0"/>
      <w:r w:rsidR="00EA76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9C33E0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5F1AA8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720" w:left="1152" w:header="720" w:footer="720" w:gutter="0"/>
          <w:pgNumType w:start="0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04E9A2D0" w:rsidR="0064070A" w:rsidRDefault="0064070A" w:rsidP="0064070A">
      <w:pPr>
        <w:rPr>
          <w:sz w:val="32"/>
          <w:szCs w:val="32"/>
        </w:rPr>
      </w:pPr>
    </w:p>
    <w:p w14:paraId="1217C421" w14:textId="77777777" w:rsidR="00827A88" w:rsidRPr="00173600" w:rsidRDefault="00827A88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D4E064" w14:textId="36040DAB" w:rsidR="00611EB4" w:rsidRPr="00E049BA" w:rsidRDefault="00611EB4" w:rsidP="00611EB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="00C83188" w:rsidRPr="00C83188">
        <w:rPr>
          <w:rFonts w:ascii="Angsana New" w:hAnsi="Angsana New"/>
          <w:sz w:val="30"/>
          <w:szCs w:val="30"/>
        </w:rPr>
        <w:t xml:space="preserve"> </w:t>
      </w:r>
      <w:r w:rsidR="00C83188" w:rsidRPr="00C83188">
        <w:rPr>
          <w:rFonts w:ascii="Angsana New" w:hAnsi="Angsana New"/>
          <w:sz w:val="30"/>
          <w:szCs w:val="30"/>
          <w:cs/>
        </w:rPr>
        <w:t>มีนาคม</w:t>
      </w:r>
      <w:r w:rsidR="00EA7672">
        <w:rPr>
          <w:rFonts w:ascii="Angsana New" w:hAnsi="Angsana New" w:hint="cs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>เสร็จ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C83188">
        <w:rPr>
          <w:rFonts w:ascii="Angsana New" w:hAnsi="Angsana New" w:hint="cs"/>
          <w:spacing w:val="-4"/>
          <w:sz w:val="30"/>
          <w:szCs w:val="30"/>
          <w:cs/>
        </w:rPr>
        <w:t>สาม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="00C83188" w:rsidRPr="00C83188">
        <w:rPr>
          <w:rFonts w:ascii="Angsana New" w:hAnsi="Angsana New"/>
          <w:sz w:val="30"/>
          <w:szCs w:val="30"/>
        </w:rPr>
        <w:t xml:space="preserve"> </w:t>
      </w:r>
      <w:r w:rsidR="00C83188" w:rsidRPr="00C83188">
        <w:rPr>
          <w:rFonts w:ascii="Angsana New" w:hAnsi="Angsana New"/>
          <w:sz w:val="30"/>
          <w:szCs w:val="30"/>
          <w:cs/>
        </w:rPr>
        <w:t>มีนาคม</w:t>
      </w:r>
      <w:r w:rsidR="00EA7672">
        <w:rPr>
          <w:rFonts w:ascii="Angsana New" w:hAnsi="Angsana New" w:hint="cs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 xml:space="preserve">การเงินระหว่างกาลเหล่านี้ตามมาตรฐานการบัญชี ฉบับที่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B7249">
        <w:rPr>
          <w:rFonts w:ascii="Angsana New" w:hAnsi="Angsana New"/>
          <w:sz w:val="30"/>
          <w:szCs w:val="30"/>
          <w:cs/>
        </w:rPr>
        <w:br/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169D87DF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5F1AA8">
          <w:footerReference w:type="default" r:id="rId13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EA32DB0" w14:textId="77777777" w:rsidR="00847E53" w:rsidRPr="00804EB4" w:rsidRDefault="00847E53" w:rsidP="0086788A">
      <w:pPr>
        <w:pStyle w:val="FSBlank"/>
        <w:rPr>
          <w:sz w:val="30"/>
          <w:szCs w:val="30"/>
        </w:rPr>
      </w:pPr>
    </w:p>
    <w:p w14:paraId="751C880F" w14:textId="1E96C514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10B22362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9C33E0" w:rsidRPr="009C33E0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65D643DA" w:rsidR="005F4458" w:rsidRDefault="009C33E0" w:rsidP="008D08B1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9C33E0">
        <w:rPr>
          <w:rFonts w:ascii="Angsana New" w:hAnsi="Angsana New" w:cs="Angsana New"/>
          <w:lang w:val="en-US"/>
        </w:rPr>
        <w:t>28</w:t>
      </w:r>
      <w:r w:rsidR="000D66DD">
        <w:rPr>
          <w:rFonts w:ascii="Angsana New" w:hAnsi="Angsana New" w:cs="Angsana New"/>
          <w:lang w:val="en-US"/>
        </w:rPr>
        <w:t xml:space="preserve"> </w:t>
      </w:r>
      <w:r w:rsidR="00F61E2C" w:rsidRPr="00F61E2C">
        <w:rPr>
          <w:rFonts w:ascii="Angsana New" w:hAnsi="Angsana New" w:cs="Angsana New"/>
          <w:cs/>
          <w:lang w:val="en-US"/>
        </w:rPr>
        <w:t>เมษายน</w:t>
      </w:r>
      <w:r w:rsidR="000D66DD">
        <w:rPr>
          <w:rFonts w:ascii="Angsana New" w:hAnsi="Angsana New" w:cs="Angsana New" w:hint="cs"/>
          <w:cs/>
          <w:lang w:val="en-US"/>
        </w:rPr>
        <w:t xml:space="preserve"> </w:t>
      </w:r>
      <w:r w:rsidRPr="009C33E0">
        <w:rPr>
          <w:rFonts w:ascii="Angsana New" w:hAnsi="Angsana New" w:cs="Angsana New"/>
          <w:lang w:val="en-US"/>
        </w:rPr>
        <w:t>2566</w:t>
      </w:r>
    </w:p>
    <w:p w14:paraId="67F5DE0E" w14:textId="5E54B373" w:rsidR="00B1562F" w:rsidRDefault="00B1562F" w:rsidP="008D08B1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00A59912" w14:textId="451E0EB9" w:rsidR="00B531CF" w:rsidRDefault="00B531CF" w:rsidP="004D0040">
      <w:pPr>
        <w:pStyle w:val="FSBlank"/>
        <w:rPr>
          <w:sz w:val="30"/>
          <w:szCs w:val="30"/>
        </w:rPr>
      </w:pPr>
    </w:p>
    <w:sectPr w:rsidR="00B531CF" w:rsidSect="007C3D64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CFDC" w14:textId="77777777" w:rsidR="00764C04" w:rsidRDefault="00764C04">
      <w:r>
        <w:separator/>
      </w:r>
    </w:p>
  </w:endnote>
  <w:endnote w:type="continuationSeparator" w:id="0">
    <w:p w14:paraId="0C28CA28" w14:textId="77777777" w:rsidR="00764C04" w:rsidRDefault="00764C04">
      <w:r>
        <w:continuationSeparator/>
      </w:r>
    </w:p>
  </w:endnote>
  <w:endnote w:type="continuationNotice" w:id="1">
    <w:p w14:paraId="1472792A" w14:textId="77777777" w:rsidR="00764C04" w:rsidRDefault="00764C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11F206D5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9C33E0" w:rsidRPr="009C33E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41468163" w:rsidR="00FC13B3" w:rsidRPr="00DA5F86" w:rsidRDefault="009C33E0">
    <w:pPr>
      <w:pStyle w:val="Footer"/>
      <w:jc w:val="center"/>
      <w:rPr>
        <w:rFonts w:ascii="Angsana New" w:hAnsi="Angsana New"/>
        <w:sz w:val="30"/>
        <w:szCs w:val="30"/>
      </w:rPr>
    </w:pPr>
    <w:r w:rsidRPr="009C33E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895A1" w14:textId="77777777" w:rsidR="00764C04" w:rsidRDefault="00764C04">
      <w:r>
        <w:separator/>
      </w:r>
    </w:p>
  </w:footnote>
  <w:footnote w:type="continuationSeparator" w:id="0">
    <w:p w14:paraId="1E4FB47E" w14:textId="77777777" w:rsidR="00764C04" w:rsidRDefault="00764C04">
      <w:r>
        <w:continuationSeparator/>
      </w:r>
    </w:p>
  </w:footnote>
  <w:footnote w:type="continuationNotice" w:id="1">
    <w:p w14:paraId="159BE422" w14:textId="77777777" w:rsidR="00764C04" w:rsidRDefault="00764C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09D27F0" w14:textId="395538F9" w:rsidR="00FC13B3" w:rsidRPr="00A86E49" w:rsidRDefault="00A00D29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31</w:t>
    </w:r>
    <w:r w:rsidRPr="00C96944">
      <w:rPr>
        <w:rFonts w:ascii="Angsana New" w:hAnsi="Angsana New"/>
        <w:b/>
        <w:bCs/>
        <w:sz w:val="32"/>
        <w:szCs w:val="32"/>
      </w:rPr>
      <w:t xml:space="preserve"> </w:t>
    </w:r>
    <w:r w:rsidRPr="00C9694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43C" w14:textId="7F2650F5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7BFCBB5D" w14:textId="29ACE270" w:rsidR="00B1562F" w:rsidRDefault="00B1562F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68779BB5" w14:textId="4F9D515C" w:rsidR="00B1562F" w:rsidRDefault="00B1562F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614711C2" w14:textId="77777777" w:rsidR="00B1562F" w:rsidRPr="00AB510F" w:rsidRDefault="00B1562F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78C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80A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7A8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62F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DA6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1B4866-0080-4974-ADB2-6B106D238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342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2021-10-21T15:48:00Z</cp:lastPrinted>
  <dcterms:created xsi:type="dcterms:W3CDTF">2023-04-24T08:24:00Z</dcterms:created>
  <dcterms:modified xsi:type="dcterms:W3CDTF">2023-04-24T08:27:00Z</dcterms:modified>
</cp:coreProperties>
</file>