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4DB586F7" w:rsidR="003364AC" w:rsidRPr="0008263F" w:rsidRDefault="009C33E0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6324CFDC" w:rsidR="003364AC" w:rsidRPr="00D94F60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6B8D4CD8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1695B99B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5F80714F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47A7376D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364AC" w:rsidRPr="0008263F" w14:paraId="08E528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44FB59D0" w:rsidR="003364AC" w:rsidRPr="00FD22F8" w:rsidRDefault="009C33E0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82D039" w14:textId="77777777" w:rsidR="003364AC" w:rsidRPr="0008263F" w:rsidRDefault="003364AC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77777777" w:rsidR="003364AC" w:rsidRPr="003772AA" w:rsidRDefault="003364AC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64AC" w:rsidRPr="0008263F" w14:paraId="5D6FC5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72F5F50A" w:rsidR="003364AC" w:rsidRPr="0008263F" w:rsidRDefault="009C33E0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AE2C02" w14:textId="77777777" w:rsidR="003364AC" w:rsidRPr="0008263F" w:rsidRDefault="003364AC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77777777" w:rsidR="003364AC" w:rsidRPr="003664C6" w:rsidRDefault="003364AC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364AC" w:rsidRPr="0008263F" w14:paraId="795A95E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1FF2848D" w:rsidR="003364AC" w:rsidRDefault="009C33E0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779A34" w14:textId="77777777" w:rsidR="003364AC" w:rsidRPr="0008263F" w:rsidRDefault="003364AC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77777777" w:rsidR="003364AC" w:rsidRPr="00DB5F19" w:rsidRDefault="003364AC" w:rsidP="001B71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364AC" w:rsidRPr="0008263F" w14:paraId="0FC4B02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77777777" w:rsidR="003364AC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77777777" w:rsidR="003364AC" w:rsidRPr="00DB5F19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4D4CD5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364AC" w:rsidRPr="0008263F" w14:paraId="1270E89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64AC" w:rsidRPr="0008263F" w14:paraId="26B9EC6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lastRenderedPageBreak/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389A426D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Pr="006F159D">
        <w:rPr>
          <w:rFonts w:ascii="Angsana New" w:hAnsi="Angsana New" w:hint="cs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9C33E0" w:rsidRPr="009C33E0">
        <w:rPr>
          <w:rFonts w:ascii="Angsana New" w:hAnsi="Angsana New"/>
          <w:sz w:val="30"/>
          <w:szCs w:val="30"/>
        </w:rPr>
        <w:t>2566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060A002F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</w:t>
      </w:r>
      <w:r w:rsidRPr="006F159D">
        <w:rPr>
          <w:rFonts w:ascii="Angsana New" w:hAnsi="Angsana New"/>
          <w:sz w:val="30"/>
          <w:szCs w:val="30"/>
        </w:rPr>
        <w:t>CTJ Holdings</w:t>
      </w:r>
      <w:r w:rsidR="009C33E0" w:rsidRPr="009C33E0">
        <w:rPr>
          <w:rFonts w:ascii="Angsana New" w:hAnsi="Angsana New"/>
          <w:sz w:val="30"/>
          <w:szCs w:val="30"/>
        </w:rPr>
        <w:t>2</w:t>
      </w:r>
      <w:r w:rsidRPr="006F159D">
        <w:rPr>
          <w:rFonts w:ascii="Angsana New" w:hAnsi="Angsana New"/>
          <w:sz w:val="30"/>
          <w:szCs w:val="30"/>
        </w:rPr>
        <w:t>, Ltd. (</w:t>
      </w:r>
      <w:r w:rsidRPr="006F159D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9C33E0" w:rsidRPr="009C33E0">
        <w:rPr>
          <w:rFonts w:ascii="Angsana New" w:hAnsi="Angsana New"/>
          <w:sz w:val="30"/>
          <w:szCs w:val="30"/>
        </w:rPr>
        <w:t>42</w:t>
      </w:r>
      <w:r w:rsidRPr="006F159D">
        <w:rPr>
          <w:rFonts w:ascii="Angsana New" w:hAnsi="Angsana New"/>
          <w:sz w:val="30"/>
          <w:szCs w:val="30"/>
        </w:rPr>
        <w:t>.</w:t>
      </w:r>
      <w:r w:rsidR="009C33E0" w:rsidRPr="009C33E0">
        <w:rPr>
          <w:rFonts w:ascii="Angsana New" w:hAnsi="Angsana New"/>
          <w:sz w:val="30"/>
          <w:szCs w:val="30"/>
        </w:rPr>
        <w:t>25</w:t>
      </w:r>
      <w:r w:rsidRPr="006F159D">
        <w:rPr>
          <w:rFonts w:ascii="Angsana New" w:hAnsi="Angsana New"/>
          <w:sz w:val="30"/>
          <w:szCs w:val="30"/>
        </w:rPr>
        <w:t xml:space="preserve">) </w:t>
      </w:r>
      <w:r w:rsidRPr="006F159D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4BF22985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2565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23D2CA5" w14:textId="53B6AD57" w:rsidR="003364AC" w:rsidRDefault="003364AC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2565</w:t>
      </w:r>
    </w:p>
    <w:p w14:paraId="7FE66A8A" w14:textId="77777777" w:rsidR="003364AC" w:rsidRPr="00AD05E4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5921D9B" w14:textId="77777777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74250E07" w14:textId="09CECC26" w:rsidR="003364AC" w:rsidRPr="00DD3A60" w:rsidRDefault="003364AC" w:rsidP="00DD3A60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รายการที่สำคัญกับบุคคลหรือกิจการที่เกี่ยวข้องกันสำหรับ</w:t>
      </w:r>
      <w:r w:rsidRPr="00DD3A60">
        <w:rPr>
          <w:rFonts w:hint="cs"/>
          <w:cs/>
        </w:rPr>
        <w:t>งวดสามเดือน</w:t>
      </w:r>
      <w:r w:rsidRPr="00DD3A60">
        <w:rPr>
          <w:cs/>
        </w:rPr>
        <w:t xml:space="preserve">สิ้นสุดวันที่ </w:t>
      </w:r>
      <w:r w:rsidR="009C33E0" w:rsidRPr="009C33E0">
        <w:t>31</w:t>
      </w:r>
      <w:r w:rsidRPr="00DD3A60">
        <w:t xml:space="preserve"> </w:t>
      </w:r>
      <w:r w:rsidRPr="00DD3A60">
        <w:rPr>
          <w:rFonts w:hint="cs"/>
          <w:cs/>
        </w:rPr>
        <w:t>มีนาคม</w:t>
      </w:r>
      <w:r>
        <w:rPr>
          <w:rFonts w:hint="cs"/>
          <w:cs/>
        </w:rPr>
        <w:t xml:space="preserve"> </w:t>
      </w:r>
      <w:r w:rsidRPr="00DD3A60">
        <w:rPr>
          <w:cs/>
        </w:rPr>
        <w:t>สรุปได้ดังนี้</w:t>
      </w:r>
    </w:p>
    <w:p w14:paraId="4C980705" w14:textId="77777777" w:rsidR="003364AC" w:rsidRPr="00515333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3364AC" w:rsidRPr="00D5409B" w14:paraId="7F5E87F6" w14:textId="77777777" w:rsidTr="00B33005">
        <w:trPr>
          <w:tblHeader/>
        </w:trPr>
        <w:tc>
          <w:tcPr>
            <w:tcW w:w="6290" w:type="dxa"/>
          </w:tcPr>
          <w:p w14:paraId="7F523AFB" w14:textId="3F2EBF4B" w:rsidR="003364AC" w:rsidRPr="00D5409B" w:rsidRDefault="003364AC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C33E0" w:rsidRPr="009C33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823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823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4" w:type="dxa"/>
          </w:tcPr>
          <w:p w14:paraId="10ADAC2B" w14:textId="2D10461B" w:rsidR="003364AC" w:rsidRPr="00D5409B" w:rsidRDefault="009C33E0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1B2A032" w14:textId="77777777" w:rsidR="003364AC" w:rsidRPr="00D5409B" w:rsidRDefault="003364AC" w:rsidP="0051533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B88F4E" w14:textId="109C65EA" w:rsidR="003364AC" w:rsidRPr="00D5409B" w:rsidRDefault="009C33E0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364AC" w:rsidRPr="00D5409B" w14:paraId="361E3C71" w14:textId="77777777" w:rsidTr="00B33005">
        <w:trPr>
          <w:tblHeader/>
        </w:trPr>
        <w:tc>
          <w:tcPr>
            <w:tcW w:w="6290" w:type="dxa"/>
          </w:tcPr>
          <w:p w14:paraId="6892E678" w14:textId="77777777" w:rsidR="003364AC" w:rsidRPr="00D5409B" w:rsidRDefault="003364AC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66A07E68" w14:textId="77777777" w:rsidR="003364AC" w:rsidRPr="00D5409B" w:rsidRDefault="003364AC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37579F" w14:paraId="34230590" w14:textId="77777777" w:rsidTr="00B33005">
        <w:tc>
          <w:tcPr>
            <w:tcW w:w="6290" w:type="dxa"/>
          </w:tcPr>
          <w:p w14:paraId="41017AAA" w14:textId="77777777" w:rsidR="003364AC" w:rsidRPr="0037579F" w:rsidRDefault="003364AC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70CBADC3" w14:textId="77777777" w:rsidR="003364AC" w:rsidRPr="0037579F" w:rsidRDefault="003364AC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60228" w14:textId="77777777" w:rsidR="003364AC" w:rsidRPr="0037579F" w:rsidRDefault="003364AC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1D9D29" w14:textId="77777777" w:rsidR="003364AC" w:rsidRPr="0037579F" w:rsidRDefault="003364AC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4AC" w:rsidRPr="0037579F" w14:paraId="25AA99C4" w14:textId="77777777" w:rsidTr="00B33005">
        <w:tc>
          <w:tcPr>
            <w:tcW w:w="6290" w:type="dxa"/>
          </w:tcPr>
          <w:p w14:paraId="3E992CB8" w14:textId="77777777" w:rsidR="003364AC" w:rsidRPr="0037579F" w:rsidRDefault="003364AC" w:rsidP="001B06D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15556CA8" w14:textId="19A4A2BE" w:rsidR="003364AC" w:rsidRPr="00FF4314" w:rsidRDefault="009C33E0" w:rsidP="001B0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36" w:type="dxa"/>
          </w:tcPr>
          <w:p w14:paraId="09362C65" w14:textId="77777777" w:rsidR="003364AC" w:rsidRPr="00FF4314" w:rsidRDefault="003364AC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E51DD7A" w14:textId="46FF2B1D" w:rsidR="003364AC" w:rsidRPr="00FF4314" w:rsidRDefault="009C33E0" w:rsidP="00B5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t>460</w:t>
            </w:r>
            <w:r w:rsidR="003364AC" w:rsidRPr="00AB38FE">
              <w:t>,</w:t>
            </w:r>
            <w:r w:rsidRPr="009C33E0">
              <w:t>560</w:t>
            </w:r>
          </w:p>
        </w:tc>
      </w:tr>
      <w:tr w:rsidR="003364AC" w:rsidRPr="0037579F" w14:paraId="10C8AD24" w14:textId="77777777" w:rsidTr="00B33005">
        <w:tc>
          <w:tcPr>
            <w:tcW w:w="6290" w:type="dxa"/>
          </w:tcPr>
          <w:p w14:paraId="1CD9C534" w14:textId="77777777" w:rsidR="003364AC" w:rsidRPr="0037579F" w:rsidRDefault="003364AC" w:rsidP="001B06D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696F1CED" w14:textId="22E8FE79" w:rsidR="003364AC" w:rsidRPr="00FF4314" w:rsidRDefault="009C33E0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6" w:type="dxa"/>
          </w:tcPr>
          <w:p w14:paraId="66B5A369" w14:textId="77777777" w:rsidR="003364AC" w:rsidRPr="00FF4314" w:rsidRDefault="003364AC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14AE1E3" w14:textId="3D0DC4D2" w:rsidR="003364AC" w:rsidRPr="00FF4314" w:rsidRDefault="009C33E0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t>3</w:t>
            </w:r>
            <w:r w:rsidR="003364AC" w:rsidRPr="00AB38FE">
              <w:t>,</w:t>
            </w:r>
            <w:r w:rsidRPr="009C33E0">
              <w:t>044</w:t>
            </w:r>
          </w:p>
        </w:tc>
      </w:tr>
      <w:tr w:rsidR="003364AC" w:rsidRPr="0037579F" w14:paraId="537DA1D7" w14:textId="77777777" w:rsidTr="00B33005">
        <w:tc>
          <w:tcPr>
            <w:tcW w:w="6290" w:type="dxa"/>
          </w:tcPr>
          <w:p w14:paraId="7DA6F23A" w14:textId="77777777" w:rsidR="003364AC" w:rsidRPr="0037579F" w:rsidRDefault="003364AC" w:rsidP="001B06D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08A78519" w14:textId="6544A15D" w:rsidR="003364AC" w:rsidRPr="00FF4314" w:rsidRDefault="009C33E0" w:rsidP="001B0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36" w:type="dxa"/>
          </w:tcPr>
          <w:p w14:paraId="1DA9C476" w14:textId="77777777" w:rsidR="003364AC" w:rsidRPr="00FF4314" w:rsidRDefault="003364AC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4E29512" w14:textId="5D020E6B" w:rsidR="003364AC" w:rsidRPr="00FF4314" w:rsidRDefault="009C33E0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t>1</w:t>
            </w:r>
            <w:r w:rsidR="003364AC" w:rsidRPr="00AB38FE">
              <w:t>,</w:t>
            </w:r>
            <w:r w:rsidRPr="009C33E0">
              <w:t>583</w:t>
            </w:r>
          </w:p>
        </w:tc>
      </w:tr>
      <w:tr w:rsidR="003364AC" w:rsidRPr="00515333" w14:paraId="5F727436" w14:textId="77777777" w:rsidTr="00B33005">
        <w:tc>
          <w:tcPr>
            <w:tcW w:w="6290" w:type="dxa"/>
          </w:tcPr>
          <w:p w14:paraId="15B687D4" w14:textId="77777777" w:rsidR="003364AC" w:rsidRPr="00515333" w:rsidRDefault="003364AC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168597E0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02745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28F5310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37579F" w14:paraId="1A76EFAE" w14:textId="77777777" w:rsidTr="00FF4314">
        <w:trPr>
          <w:trHeight w:val="281"/>
        </w:trPr>
        <w:tc>
          <w:tcPr>
            <w:tcW w:w="6290" w:type="dxa"/>
          </w:tcPr>
          <w:p w14:paraId="44E12EEF" w14:textId="77777777" w:rsidR="003364AC" w:rsidRPr="0037579F" w:rsidRDefault="003364AC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0DD24F35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56990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41F93D4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37579F" w14:paraId="2575D872" w14:textId="77777777" w:rsidTr="00B33005">
        <w:tc>
          <w:tcPr>
            <w:tcW w:w="6290" w:type="dxa"/>
          </w:tcPr>
          <w:p w14:paraId="5FD59A82" w14:textId="77777777" w:rsidR="003364AC" w:rsidRPr="0037579F" w:rsidRDefault="003364AC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20956530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7B4DC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5C22E45" w14:textId="77777777" w:rsidR="003364AC" w:rsidRPr="00FF4314" w:rsidRDefault="003364AC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37579F" w14:paraId="65AF88B6" w14:textId="77777777" w:rsidTr="00B33005">
        <w:tc>
          <w:tcPr>
            <w:tcW w:w="6290" w:type="dxa"/>
          </w:tcPr>
          <w:p w14:paraId="34FD5CEA" w14:textId="77777777" w:rsidR="003364AC" w:rsidRPr="0037579F" w:rsidRDefault="003364AC" w:rsidP="001B06D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76E24C21" w14:textId="3AA9955A" w:rsidR="003364AC" w:rsidRPr="00FF4314" w:rsidRDefault="009C33E0" w:rsidP="001B0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36" w:type="dxa"/>
          </w:tcPr>
          <w:p w14:paraId="628F86FF" w14:textId="77777777" w:rsidR="003364AC" w:rsidRPr="00FF4314" w:rsidRDefault="003364AC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3ACBF7" w14:textId="25991EB6" w:rsidR="003364AC" w:rsidRPr="00FF4314" w:rsidRDefault="009C33E0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t>7</w:t>
            </w:r>
            <w:r w:rsidR="003364AC" w:rsidRPr="00B378B7">
              <w:t>,</w:t>
            </w:r>
            <w:r w:rsidRPr="009C33E0">
              <w:t>970</w:t>
            </w:r>
          </w:p>
        </w:tc>
      </w:tr>
      <w:tr w:rsidR="003364AC" w:rsidRPr="0037579F" w14:paraId="034BDE1E" w14:textId="77777777" w:rsidTr="00B33005">
        <w:tc>
          <w:tcPr>
            <w:tcW w:w="6290" w:type="dxa"/>
          </w:tcPr>
          <w:p w14:paraId="1A1CA0FC" w14:textId="77777777" w:rsidR="003364AC" w:rsidRPr="0037579F" w:rsidRDefault="003364AC" w:rsidP="001B06D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5758A87B" w14:textId="475BCE70" w:rsidR="003364AC" w:rsidRPr="00FF4314" w:rsidRDefault="009C33E0" w:rsidP="001B0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7F4454B7" w14:textId="77777777" w:rsidR="003364AC" w:rsidRPr="00FF4314" w:rsidRDefault="003364AC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B72EF1B" w14:textId="069E8B40" w:rsidR="003364AC" w:rsidRPr="00FF4314" w:rsidRDefault="009C33E0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t>203</w:t>
            </w:r>
          </w:p>
        </w:tc>
      </w:tr>
      <w:tr w:rsidR="003364AC" w:rsidRPr="0037579F" w14:paraId="59B04FB5" w14:textId="77777777" w:rsidTr="00B33005">
        <w:tc>
          <w:tcPr>
            <w:tcW w:w="6290" w:type="dxa"/>
          </w:tcPr>
          <w:p w14:paraId="1094C964" w14:textId="77777777" w:rsidR="003364AC" w:rsidRPr="0037579F" w:rsidRDefault="003364AC" w:rsidP="001B06D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6FEC66A" w14:textId="5D3C5684" w:rsidR="003364AC" w:rsidRPr="00FF4314" w:rsidRDefault="009C33E0" w:rsidP="001B0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36" w:type="dxa"/>
          </w:tcPr>
          <w:p w14:paraId="670EAD1E" w14:textId="77777777" w:rsidR="003364AC" w:rsidRPr="00FF4314" w:rsidRDefault="003364AC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9144538" w14:textId="58B1A085" w:rsidR="003364AC" w:rsidRPr="00BF2F20" w:rsidRDefault="009C33E0" w:rsidP="001B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b/>
                <w:bCs/>
              </w:rPr>
              <w:t>8</w:t>
            </w:r>
            <w:r w:rsidR="003364AC" w:rsidRPr="00BF2F20">
              <w:rPr>
                <w:b/>
                <w:bCs/>
              </w:rPr>
              <w:t>,</w:t>
            </w:r>
            <w:r w:rsidRPr="009C33E0">
              <w:rPr>
                <w:b/>
                <w:bCs/>
              </w:rPr>
              <w:t>173</w:t>
            </w:r>
          </w:p>
        </w:tc>
      </w:tr>
    </w:tbl>
    <w:p w14:paraId="5BEEAED7" w14:textId="77777777" w:rsidR="003364AC" w:rsidRDefault="003364AC" w:rsidP="00E863B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EB65102" w14:textId="77777777" w:rsidR="003364AC" w:rsidRPr="00515333" w:rsidRDefault="003364AC" w:rsidP="00E863B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34EB0F0" w14:textId="77777777" w:rsidR="003364AC" w:rsidRPr="00FF4314" w:rsidRDefault="003364AC" w:rsidP="00BF1098">
      <w:pPr>
        <w:pStyle w:val="FSBlank"/>
        <w:rPr>
          <w:rFonts w:asciiTheme="majorBidi" w:hAnsiTheme="majorBidi" w:cstheme="majorBidi"/>
          <w:sz w:val="4"/>
          <w:szCs w:val="4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6"/>
        <w:gridCol w:w="1312"/>
      </w:tblGrid>
      <w:tr w:rsidR="003364AC" w:rsidRPr="0021502C" w14:paraId="023E58F1" w14:textId="77777777" w:rsidTr="00515333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0F5C9578" w:rsidR="003364AC" w:rsidRPr="00D94F60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C823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 w:rsidRPr="00C823CF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1A39ECF" w14:textId="77777777" w:rsidR="003364AC" w:rsidRPr="0021502C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D1037ED" w14:textId="1B33EDEF" w:rsidR="003364AC" w:rsidRPr="00D94F60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515333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013EB490" w:rsidR="003364AC" w:rsidRPr="0021502C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4B08F4B" w14:textId="77777777" w:rsidR="003364AC" w:rsidRPr="0021502C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475F2EF" w14:textId="1E0BD8C6" w:rsidR="003364AC" w:rsidRPr="0021502C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21502C" w14:paraId="405D6FB7" w14:textId="77777777" w:rsidTr="00515333">
        <w:trPr>
          <w:cantSplit/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515333">
        <w:trPr>
          <w:cantSplit/>
        </w:trPr>
        <w:tc>
          <w:tcPr>
            <w:tcW w:w="6273" w:type="dxa"/>
          </w:tcPr>
          <w:p w14:paraId="5B939127" w14:textId="77777777" w:rsidR="003364AC" w:rsidRPr="0021502C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364AC" w:rsidRPr="0021502C" w14:paraId="3EB24E63" w14:textId="77777777" w:rsidTr="00515333">
        <w:tc>
          <w:tcPr>
            <w:tcW w:w="6273" w:type="dxa"/>
            <w:vAlign w:val="bottom"/>
          </w:tcPr>
          <w:p w14:paraId="3EEF241A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53E777BE" w:rsidR="003364AC" w:rsidRPr="0021502C" w:rsidRDefault="009C33E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451</w:t>
            </w:r>
            <w:r w:rsidR="003364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C33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236" w:type="dxa"/>
            <w:vAlign w:val="bottom"/>
          </w:tcPr>
          <w:p w14:paraId="3DCAA11E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2193D07F" w14:textId="5BB4C900" w:rsidR="003364AC" w:rsidRPr="0021502C" w:rsidRDefault="009C33E0" w:rsidP="00B54BD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423</w:t>
            </w:r>
            <w:r w:rsidR="003364AC" w:rsidRPr="001B0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  <w:tr w:rsidR="003364AC" w:rsidRPr="00515333" w14:paraId="1070ECE5" w14:textId="77777777" w:rsidTr="00515333">
        <w:trPr>
          <w:trHeight w:val="26"/>
        </w:trPr>
        <w:tc>
          <w:tcPr>
            <w:tcW w:w="6273" w:type="dxa"/>
          </w:tcPr>
          <w:p w14:paraId="5975F2EC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F5221A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329F52C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7BAF5586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364AC" w:rsidRPr="0021502C" w14:paraId="0F1078BE" w14:textId="77777777" w:rsidTr="00515333">
        <w:trPr>
          <w:trHeight w:val="56"/>
        </w:trPr>
        <w:tc>
          <w:tcPr>
            <w:tcW w:w="6273" w:type="dxa"/>
            <w:vAlign w:val="bottom"/>
          </w:tcPr>
          <w:p w14:paraId="573CD74B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541C4ABC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6BFD1D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5DA342D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21502C" w14:paraId="011227C0" w14:textId="77777777" w:rsidTr="00515333">
        <w:tc>
          <w:tcPr>
            <w:tcW w:w="6273" w:type="dxa"/>
            <w:vAlign w:val="bottom"/>
          </w:tcPr>
          <w:p w14:paraId="05F4D510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9E7798" w14:textId="286FC366" w:rsidR="003364AC" w:rsidRPr="0021502C" w:rsidRDefault="009C33E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</w:t>
            </w:r>
            <w:r w:rsidR="003364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C33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236" w:type="dxa"/>
            <w:vAlign w:val="bottom"/>
          </w:tcPr>
          <w:p w14:paraId="065EBF37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7BDA4EE8" w14:textId="5D8D0181" w:rsidR="003364AC" w:rsidRPr="0021502C" w:rsidRDefault="009C33E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3364AC" w:rsidRPr="001B0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</w:tr>
    </w:tbl>
    <w:p w14:paraId="308BA1D4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7CC1AE1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C301F69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D31F682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0CA9A57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78FCF87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319324E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8ABA004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B26B6D0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73FF89E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C31A1F0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71E342E" w14:textId="77777777" w:rsidR="003364AC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CC480D5" w14:textId="77777777" w:rsidR="003364AC" w:rsidRPr="00FF4314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98F4718" w14:textId="77777777" w:rsidR="003364AC" w:rsidRPr="00B5291A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5291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58A723C8" w14:textId="77777777" w:rsidR="003364AC" w:rsidRPr="00FF4314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21502C" w14:paraId="41950614" w14:textId="77777777" w:rsidTr="00416556">
        <w:tc>
          <w:tcPr>
            <w:tcW w:w="5346" w:type="dxa"/>
            <w:shd w:val="clear" w:color="auto" w:fill="auto"/>
          </w:tcPr>
          <w:p w14:paraId="1F14951D" w14:textId="77777777" w:rsidR="003364AC" w:rsidRPr="0021502C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shd w:val="clear" w:color="auto" w:fill="auto"/>
          </w:tcPr>
          <w:p w14:paraId="73A92AC3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3BDA61A4" w14:textId="042B9230" w:rsidR="003364AC" w:rsidRPr="0021502C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D61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 w:rsidRPr="00D61819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43E0B282" w14:textId="77777777" w:rsidR="003364AC" w:rsidRPr="0021502C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14:paraId="1E2D0E94" w14:textId="441BFA5C" w:rsidR="003364AC" w:rsidRPr="0021502C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21502C" w14:paraId="29842BE2" w14:textId="77777777" w:rsidTr="00416556">
        <w:tc>
          <w:tcPr>
            <w:tcW w:w="5346" w:type="dxa"/>
            <w:shd w:val="clear" w:color="auto" w:fill="auto"/>
          </w:tcPr>
          <w:p w14:paraId="0D16FD98" w14:textId="77777777" w:rsidR="003364AC" w:rsidRPr="0021502C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460B58E8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2" w:type="dxa"/>
            <w:shd w:val="clear" w:color="auto" w:fill="auto"/>
          </w:tcPr>
          <w:p w14:paraId="3C5E87F6" w14:textId="0293B990" w:rsidR="003364AC" w:rsidRPr="0021502C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192AD61" w14:textId="77777777" w:rsidR="003364AC" w:rsidRPr="0021502C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14:paraId="431220E1" w14:textId="2B860E5E" w:rsidR="003364AC" w:rsidRPr="0021502C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21502C" w14:paraId="19F3647C" w14:textId="77777777" w:rsidTr="00416556">
        <w:tc>
          <w:tcPr>
            <w:tcW w:w="5346" w:type="dxa"/>
            <w:shd w:val="clear" w:color="auto" w:fill="auto"/>
          </w:tcPr>
          <w:p w14:paraId="4E945644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9" w:type="dxa"/>
            <w:shd w:val="clear" w:color="auto" w:fill="auto"/>
          </w:tcPr>
          <w:p w14:paraId="2BBE4E63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6" w:type="dxa"/>
            <w:gridSpan w:val="4"/>
            <w:shd w:val="clear" w:color="auto" w:fill="auto"/>
          </w:tcPr>
          <w:p w14:paraId="3ED20415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21502C" w14:paraId="778CB012" w14:textId="77777777" w:rsidTr="00416556">
        <w:tc>
          <w:tcPr>
            <w:tcW w:w="5346" w:type="dxa"/>
            <w:shd w:val="clear" w:color="auto" w:fill="auto"/>
          </w:tcPr>
          <w:p w14:paraId="2962AE22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9" w:type="dxa"/>
            <w:shd w:val="clear" w:color="auto" w:fill="auto"/>
          </w:tcPr>
          <w:p w14:paraId="49BF13F6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26D9464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E299DF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1035B5D0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64AC" w:rsidRPr="0021502C" w14:paraId="0B0F444E" w14:textId="77777777" w:rsidTr="00416556">
        <w:tc>
          <w:tcPr>
            <w:tcW w:w="5346" w:type="dxa"/>
            <w:shd w:val="clear" w:color="auto" w:fill="auto"/>
          </w:tcPr>
          <w:p w14:paraId="6B4BA121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F715783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A37256A" w14:textId="0C7223C9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="00336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331C5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4FB9195F" w14:textId="5994237E" w:rsidR="003364AC" w:rsidRPr="0021502C" w:rsidRDefault="009C33E0" w:rsidP="00B54BD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7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  <w:r w:rsidR="003364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</w:tr>
      <w:tr w:rsidR="003364AC" w:rsidRPr="00422193" w14:paraId="6B475777" w14:textId="77777777" w:rsidTr="00416556">
        <w:tc>
          <w:tcPr>
            <w:tcW w:w="5346" w:type="dxa"/>
            <w:shd w:val="clear" w:color="auto" w:fill="auto"/>
          </w:tcPr>
          <w:p w14:paraId="63BC224D" w14:textId="77777777" w:rsidR="003364AC" w:rsidRPr="0021502C" w:rsidRDefault="003364AC" w:rsidP="0041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437CC621" w14:textId="239EDD4A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7E2" w14:textId="7C685222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A00F0C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E372C" w14:textId="07170BC5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  <w:tr w:rsidR="003364AC" w:rsidRPr="00515333" w14:paraId="5C5E0433" w14:textId="77777777" w:rsidTr="00416556">
        <w:tc>
          <w:tcPr>
            <w:tcW w:w="5346" w:type="dxa"/>
            <w:shd w:val="clear" w:color="auto" w:fill="auto"/>
          </w:tcPr>
          <w:p w14:paraId="2AF3712F" w14:textId="77777777" w:rsidR="003364AC" w:rsidRPr="00515333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9" w:type="dxa"/>
            <w:shd w:val="clear" w:color="auto" w:fill="auto"/>
          </w:tcPr>
          <w:p w14:paraId="5849E2C7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58DC9CE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83B1B0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16447C37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364AC" w:rsidRPr="00422193" w14:paraId="3E046693" w14:textId="77777777" w:rsidTr="00416556">
        <w:tc>
          <w:tcPr>
            <w:tcW w:w="5346" w:type="dxa"/>
            <w:shd w:val="clear" w:color="auto" w:fill="auto"/>
          </w:tcPr>
          <w:p w14:paraId="1DD3F78A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9" w:type="dxa"/>
            <w:shd w:val="clear" w:color="auto" w:fill="auto"/>
          </w:tcPr>
          <w:p w14:paraId="67CC28E5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E49C923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B6056E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54FB0BE6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4AC" w:rsidRPr="00422193" w14:paraId="4C081FD4" w14:textId="77777777" w:rsidTr="00416556">
        <w:tc>
          <w:tcPr>
            <w:tcW w:w="5346" w:type="dxa"/>
            <w:shd w:val="clear" w:color="auto" w:fill="auto"/>
          </w:tcPr>
          <w:p w14:paraId="49DFDE15" w14:textId="77777777" w:rsidR="003364AC" w:rsidRPr="0021502C" w:rsidRDefault="003364AC" w:rsidP="0041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9" w:type="dxa"/>
            <w:shd w:val="clear" w:color="auto" w:fill="auto"/>
          </w:tcPr>
          <w:p w14:paraId="2C57ACD0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3A8D7198" w14:textId="415D7D1A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6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336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B9960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7247EAD0" w14:textId="03112CA2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963</w:t>
            </w:r>
            <w:r w:rsidR="003364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829</w:t>
            </w:r>
          </w:p>
        </w:tc>
      </w:tr>
      <w:tr w:rsidR="003364AC" w:rsidRPr="00422193" w14:paraId="7E3BD073" w14:textId="77777777" w:rsidTr="00416556">
        <w:tc>
          <w:tcPr>
            <w:tcW w:w="5346" w:type="dxa"/>
            <w:shd w:val="clear" w:color="auto" w:fill="auto"/>
          </w:tcPr>
          <w:p w14:paraId="6EB9E201" w14:textId="77777777" w:rsidR="003364AC" w:rsidRPr="0021502C" w:rsidRDefault="003364AC" w:rsidP="0041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9" w:type="dxa"/>
            <w:shd w:val="clear" w:color="auto" w:fill="auto"/>
          </w:tcPr>
          <w:p w14:paraId="6C201FF8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777649B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5B5D5C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0E195E1A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4AC" w:rsidRPr="00422193" w14:paraId="4C5EF14E" w14:textId="77777777" w:rsidTr="00416556">
        <w:tc>
          <w:tcPr>
            <w:tcW w:w="5346" w:type="dxa"/>
            <w:shd w:val="clear" w:color="auto" w:fill="auto"/>
          </w:tcPr>
          <w:p w14:paraId="57B8D725" w14:textId="5E8A86F7" w:rsidR="003364AC" w:rsidRPr="0021502C" w:rsidRDefault="003364AC" w:rsidP="0041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C33E0" w:rsidRPr="009C33E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9" w:type="dxa"/>
            <w:shd w:val="clear" w:color="auto" w:fill="auto"/>
          </w:tcPr>
          <w:p w14:paraId="69227A95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AC5A5A8" w14:textId="7D9DD706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36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0FDB7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8C22DAB" w14:textId="573D1733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364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</w:p>
        </w:tc>
      </w:tr>
      <w:tr w:rsidR="003364AC" w:rsidRPr="00422193" w14:paraId="7AFE8B1E" w14:textId="77777777" w:rsidTr="00416556">
        <w:tc>
          <w:tcPr>
            <w:tcW w:w="5346" w:type="dxa"/>
            <w:shd w:val="clear" w:color="auto" w:fill="auto"/>
          </w:tcPr>
          <w:p w14:paraId="715C24A9" w14:textId="77777777" w:rsidR="003364AC" w:rsidRPr="0021502C" w:rsidRDefault="003364AC" w:rsidP="0041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6F753BD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6CAE" w14:textId="0FE98A74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D9FBCC" w14:textId="77777777" w:rsidR="003364AC" w:rsidRPr="0021502C" w:rsidRDefault="003364AC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7781" w14:textId="5E154252" w:rsidR="003364AC" w:rsidRPr="0021502C" w:rsidRDefault="009C33E0" w:rsidP="0041655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966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051</w:t>
            </w:r>
          </w:p>
        </w:tc>
      </w:tr>
      <w:tr w:rsidR="003364AC" w:rsidRPr="00515333" w14:paraId="7C3F79FC" w14:textId="77777777" w:rsidTr="00416556">
        <w:tc>
          <w:tcPr>
            <w:tcW w:w="5346" w:type="dxa"/>
            <w:shd w:val="clear" w:color="auto" w:fill="auto"/>
          </w:tcPr>
          <w:p w14:paraId="122BF676" w14:textId="77777777" w:rsidR="003364AC" w:rsidRPr="00515333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</w:tcPr>
          <w:p w14:paraId="3B9ACA62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3C52F050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D9F751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8F1B87D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364AC" w:rsidRPr="00422193" w14:paraId="54D04DC1" w14:textId="77777777" w:rsidTr="00416556">
        <w:tc>
          <w:tcPr>
            <w:tcW w:w="5346" w:type="dxa"/>
            <w:shd w:val="clear" w:color="auto" w:fill="auto"/>
          </w:tcPr>
          <w:p w14:paraId="2A37ABF0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9" w:type="dxa"/>
            <w:shd w:val="clear" w:color="auto" w:fill="auto"/>
          </w:tcPr>
          <w:p w14:paraId="34CBE58A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14:paraId="0D31A053" w14:textId="0FBC9C62" w:rsidR="003364AC" w:rsidRPr="0021502C" w:rsidRDefault="009C33E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044AD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0DB7875A" w14:textId="7E114D94" w:rsidR="003364AC" w:rsidRPr="0021502C" w:rsidRDefault="009C33E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389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14:paraId="5643B895" w14:textId="77777777" w:rsidR="003364AC" w:rsidRPr="00FF4314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F0D134D" w14:textId="3F4745BC" w:rsidR="003364AC" w:rsidRPr="00B5291A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9C33E0" w:rsidRPr="009C33E0">
        <w:rPr>
          <w:rFonts w:asciiTheme="majorBidi" w:hAnsiTheme="majorBidi" w:cstheme="majorBidi"/>
          <w:sz w:val="30"/>
          <w:szCs w:val="30"/>
        </w:rPr>
        <w:t>31</w:t>
      </w:r>
      <w:r w:rsidRPr="0047080D">
        <w:rPr>
          <w:rFonts w:asciiTheme="majorBidi" w:hAnsiTheme="majorBidi" w:cstheme="majorBidi"/>
          <w:sz w:val="30"/>
          <w:szCs w:val="30"/>
        </w:rPr>
        <w:t xml:space="preserve"> </w:t>
      </w:r>
      <w:r w:rsidRPr="0047080D">
        <w:rPr>
          <w:rFonts w:asciiTheme="majorBidi" w:hAnsiTheme="majorBidi"/>
          <w:sz w:val="30"/>
          <w:szCs w:val="30"/>
          <w:cs/>
        </w:rPr>
        <w:t>มีนาคม</w:t>
      </w:r>
      <w:r>
        <w:rPr>
          <w:rFonts w:asciiTheme="majorBidi" w:hAnsiTheme="majorBidi"/>
          <w:sz w:val="30"/>
          <w:szCs w:val="30"/>
        </w:rPr>
        <w:t xml:space="preserve"> </w:t>
      </w:r>
      <w:r w:rsidR="009C33E0" w:rsidRPr="009C33E0">
        <w:rPr>
          <w:rFonts w:asciiTheme="majorBidi" w:hAnsiTheme="majorBidi" w:cstheme="majorBidi"/>
          <w:sz w:val="30"/>
          <w:szCs w:val="30"/>
        </w:rPr>
        <w:t>2566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C33E0" w:rsidRPr="009C33E0">
        <w:rPr>
          <w:rFonts w:asciiTheme="majorBidi" w:hAnsiTheme="majorBidi" w:cstheme="majorBidi"/>
          <w:sz w:val="30"/>
          <w:szCs w:val="30"/>
        </w:rPr>
        <w:t>31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sz w:val="30"/>
          <w:szCs w:val="30"/>
        </w:rPr>
        <w:t>2565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33AA75BF" w14:textId="77777777" w:rsidR="003364AC" w:rsidRPr="00FF4314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2"/>
          <w:szCs w:val="12"/>
          <w:cs/>
        </w:rPr>
      </w:pPr>
    </w:p>
    <w:p w14:paraId="2D73F522" w14:textId="77777777" w:rsidR="003364AC" w:rsidRPr="00B5291A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291A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FF4314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E32B5D9" w14:textId="626C5CFB" w:rsidR="003364AC" w:rsidRDefault="003364AC" w:rsidP="00F41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9C33E0" w:rsidRPr="009C33E0">
        <w:rPr>
          <w:rFonts w:asciiTheme="majorBidi" w:hAnsiTheme="majorBidi" w:cstheme="majorBidi"/>
          <w:sz w:val="30"/>
          <w:szCs w:val="30"/>
        </w:rPr>
        <w:t>31</w:t>
      </w:r>
      <w:r w:rsidRPr="0047080D">
        <w:rPr>
          <w:rFonts w:asciiTheme="majorBidi" w:hAnsiTheme="majorBidi" w:cstheme="majorBidi"/>
          <w:sz w:val="30"/>
          <w:szCs w:val="30"/>
        </w:rPr>
        <w:t xml:space="preserve"> </w:t>
      </w:r>
      <w:r w:rsidRPr="0047080D">
        <w:rPr>
          <w:rFonts w:asciiTheme="majorBidi" w:hAnsiTheme="majorBidi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33E0" w:rsidRPr="009C33E0">
        <w:rPr>
          <w:rFonts w:asciiTheme="majorBidi" w:hAnsiTheme="majorBidi" w:cstheme="majorBidi"/>
          <w:sz w:val="30"/>
          <w:szCs w:val="30"/>
        </w:rPr>
        <w:t>2566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9C33E0" w:rsidRPr="009C33E0">
        <w:rPr>
          <w:rFonts w:asciiTheme="majorBidi" w:hAnsiTheme="majorBidi" w:cstheme="majorBidi"/>
          <w:sz w:val="30"/>
          <w:szCs w:val="30"/>
        </w:rPr>
        <w:t>190</w:t>
      </w:r>
      <w:r>
        <w:rPr>
          <w:rFonts w:asciiTheme="majorBidi" w:hAnsiTheme="majorBidi" w:cstheme="majorBidi"/>
          <w:sz w:val="30"/>
          <w:szCs w:val="30"/>
        </w:rPr>
        <w:t>.</w:t>
      </w:r>
      <w:r w:rsidR="009C33E0" w:rsidRPr="009C33E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Pr="00A345D5">
        <w:rPr>
          <w:rFonts w:asciiTheme="majorBidi" w:hAnsiTheme="majorBidi" w:cstheme="majorBidi" w:hint="cs"/>
          <w:sz w:val="30"/>
          <w:szCs w:val="30"/>
          <w:cs/>
        </w:rPr>
        <w:t>าท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2</w:t>
      </w:r>
      <w:r w:rsidRPr="00416556">
        <w:rPr>
          <w:rFonts w:ascii="Angsana New" w:hAnsi="Angsana New"/>
          <w:i/>
          <w:iCs/>
          <w:sz w:val="30"/>
          <w:szCs w:val="30"/>
        </w:rPr>
        <w:t>,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078</w:t>
      </w:r>
      <w:r w:rsidRPr="00416556">
        <w:rPr>
          <w:rFonts w:ascii="Angsana New" w:hAnsi="Angsana New"/>
          <w:i/>
          <w:iCs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9C33E0" w:rsidRPr="009C33E0">
        <w:rPr>
          <w:rFonts w:asciiTheme="majorBidi" w:hAnsiTheme="majorBidi" w:cstheme="majorBidi"/>
          <w:sz w:val="30"/>
          <w:szCs w:val="30"/>
        </w:rPr>
        <w:t>188</w:t>
      </w:r>
      <w:r>
        <w:rPr>
          <w:rFonts w:asciiTheme="majorBidi" w:hAnsiTheme="majorBidi" w:cstheme="majorBidi"/>
          <w:sz w:val="30"/>
          <w:szCs w:val="30"/>
        </w:rPr>
        <w:t>.</w:t>
      </w:r>
      <w:r w:rsidR="009C33E0" w:rsidRPr="009C33E0">
        <w:rPr>
          <w:rFonts w:asciiTheme="majorBidi" w:hAnsiTheme="majorBidi" w:cstheme="majorBidi"/>
          <w:sz w:val="30"/>
          <w:szCs w:val="30"/>
        </w:rPr>
        <w:t>5</w:t>
      </w:r>
      <w:r w:rsidRPr="00A345D5">
        <w:rPr>
          <w:rFonts w:asciiTheme="majorBidi" w:hAnsiTheme="majorBidi" w:cstheme="majorBidi"/>
          <w:sz w:val="30"/>
          <w:szCs w:val="30"/>
        </w:rPr>
        <w:t xml:space="preserve"> </w:t>
      </w:r>
      <w:r w:rsidRPr="00A345D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2</w:t>
      </w:r>
      <w:r w:rsidRPr="00416556">
        <w:rPr>
          <w:rFonts w:ascii="Angsana New" w:hAnsi="Angsana New"/>
          <w:i/>
          <w:iCs/>
          <w:sz w:val="30"/>
          <w:szCs w:val="30"/>
        </w:rPr>
        <w:t>,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063</w:t>
      </w:r>
      <w:r w:rsidRPr="00416556">
        <w:rPr>
          <w:rFonts w:ascii="Angsana New" w:hAnsi="Angsana New"/>
          <w:i/>
          <w:iCs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1</w:t>
      </w:r>
      <w:r w:rsidRPr="00FF7288"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</w:t>
      </w:r>
      <w:r>
        <w:rPr>
          <w:rFonts w:asciiTheme="majorBidi" w:hAnsiTheme="majorBidi" w:cstheme="majorBidi" w:hint="cs"/>
          <w:sz w:val="30"/>
          <w:szCs w:val="30"/>
          <w:cs/>
        </w:rPr>
        <w:t>สถาบันการเงินซึ่งเป็น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ผู้รับโอนไม่สามารถเรียกเก็บหนี้จากลูกหนี้ที่บร</w:t>
      </w:r>
      <w:r>
        <w:rPr>
          <w:rFonts w:asciiTheme="majorBidi" w:hAnsiTheme="majorBidi" w:cstheme="majorBidi" w:hint="cs"/>
          <w:sz w:val="30"/>
          <w:szCs w:val="30"/>
          <w:cs/>
        </w:rPr>
        <w:t>ิ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ษัทโอนสิทธิได้</w:t>
      </w:r>
      <w:r>
        <w:rPr>
          <w:rFonts w:asciiTheme="majorBidi" w:hAnsiTheme="majorBidi" w:cstheme="majorBidi" w:hint="cs"/>
          <w:sz w:val="30"/>
          <w:szCs w:val="30"/>
          <w:cs/>
        </w:rPr>
        <w:t>สถาบันการเงินดังกล่าว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ก็ไม่สามารถเรียกเก็บหนี้จากบริษัทได้อีกในภายหลัง</w:t>
      </w:r>
    </w:p>
    <w:p w14:paraId="6A7720F1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37B8F4" w14:textId="77777777" w:rsidR="003364AC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2FBF6F10" w14:textId="77777777" w:rsidR="003364AC" w:rsidRPr="006F159D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3364AC" w:rsidRPr="00422193" w14:paraId="43C804F2" w14:textId="77777777" w:rsidTr="001C187C">
        <w:tc>
          <w:tcPr>
            <w:tcW w:w="6300" w:type="dxa"/>
          </w:tcPr>
          <w:p w14:paraId="5E148D8E" w14:textId="77777777" w:rsidR="003364AC" w:rsidRPr="00DE07C8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5876B22" w14:textId="63CA0508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235D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 w:rsidRPr="00235D7C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725DC6E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864314" w14:textId="417721BF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22193" w14:paraId="368E31C8" w14:textId="77777777" w:rsidTr="001C187C">
        <w:tc>
          <w:tcPr>
            <w:tcW w:w="6300" w:type="dxa"/>
          </w:tcPr>
          <w:p w14:paraId="6B7297F8" w14:textId="77777777" w:rsidR="003364A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3D000E" w14:textId="7FB9F60B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37CF6A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11CBD12" w14:textId="39ED0760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F17C44" w14:paraId="6D4C04C2" w14:textId="77777777" w:rsidTr="001C187C">
        <w:tc>
          <w:tcPr>
            <w:tcW w:w="6300" w:type="dxa"/>
          </w:tcPr>
          <w:p w14:paraId="0818A21F" w14:textId="77777777" w:rsidR="003364AC" w:rsidRPr="00A345D5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34103849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F17C44" w14:paraId="7A1E6868" w14:textId="77777777" w:rsidTr="001C187C">
        <w:tc>
          <w:tcPr>
            <w:tcW w:w="6300" w:type="dxa"/>
          </w:tcPr>
          <w:p w14:paraId="185F882E" w14:textId="77777777" w:rsidR="003364AC" w:rsidRPr="008B589C" w:rsidRDefault="003364AC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3F8106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8E72C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E97AF2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2E9F3BD" w14:textId="77777777" w:rsidTr="001C187C">
        <w:tc>
          <w:tcPr>
            <w:tcW w:w="6300" w:type="dxa"/>
          </w:tcPr>
          <w:p w14:paraId="7B985D75" w14:textId="77777777" w:rsidR="003364AC" w:rsidRPr="008B589C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1F463F2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07E92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9349FF8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C2015E3" w14:textId="77777777" w:rsidTr="001C187C">
        <w:trPr>
          <w:cantSplit/>
        </w:trPr>
        <w:tc>
          <w:tcPr>
            <w:tcW w:w="6300" w:type="dxa"/>
          </w:tcPr>
          <w:p w14:paraId="1438833D" w14:textId="77777777" w:rsidR="003364AC" w:rsidRPr="00096CAA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70F6C16" w14:textId="175461C3" w:rsidR="003364AC" w:rsidRPr="002B1215" w:rsidRDefault="009C33E0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995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5B2794A" w14:textId="77777777" w:rsidR="003364AC" w:rsidRPr="00656B08" w:rsidRDefault="003364AC" w:rsidP="009F4393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AE3B193" w14:textId="308B310B" w:rsidR="003364AC" w:rsidRPr="00656B08" w:rsidRDefault="009C33E0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615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5F49C39" w14:textId="77777777" w:rsidR="003364AC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1A332A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0CE028" w14:textId="0F957DF2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9C33E0" w:rsidRPr="009C33E0">
        <w:rPr>
          <w:rFonts w:ascii="Angsana New" w:hAnsi="Angsana New"/>
          <w:spacing w:val="-2"/>
          <w:sz w:val="30"/>
          <w:szCs w:val="30"/>
        </w:rPr>
        <w:t>31</w:t>
      </w:r>
      <w:r w:rsidRPr="00235D7C">
        <w:rPr>
          <w:rFonts w:ascii="Angsana New" w:hAnsi="Angsana New"/>
          <w:spacing w:val="-2"/>
          <w:sz w:val="30"/>
          <w:szCs w:val="30"/>
        </w:rPr>
        <w:t xml:space="preserve"> </w:t>
      </w:r>
      <w:r w:rsidRPr="00235D7C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pacing w:val="-2"/>
          <w:sz w:val="30"/>
          <w:szCs w:val="30"/>
        </w:rPr>
        <w:t>2566</w:t>
      </w:r>
      <w:r w:rsidRPr="006F159D">
        <w:rPr>
          <w:rFonts w:ascii="Angsana New" w:hAnsi="Angsana New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C33E0" w:rsidRPr="009C33E0">
        <w:rPr>
          <w:rFonts w:asciiTheme="majorBidi" w:hAnsiTheme="majorBidi" w:cstheme="majorBidi"/>
          <w:spacing w:val="-2"/>
          <w:sz w:val="30"/>
          <w:szCs w:val="30"/>
        </w:rPr>
        <w:t>995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ล้านบาทมีกำหนดชำระคืน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br/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9C33E0" w:rsidRPr="009C33E0">
        <w:rPr>
          <w:rFonts w:asciiTheme="majorBidi" w:hAnsiTheme="majorBidi" w:cstheme="majorBidi"/>
          <w:spacing w:val="-2"/>
          <w:sz w:val="30"/>
          <w:szCs w:val="30"/>
        </w:rPr>
        <w:t>1</w:t>
      </w:r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="009C33E0" w:rsidRPr="009C33E0">
        <w:rPr>
          <w:rFonts w:asciiTheme="majorBidi" w:hAnsiTheme="majorBidi" w:cstheme="majorBidi"/>
          <w:spacing w:val="-2"/>
          <w:sz w:val="30"/>
          <w:szCs w:val="30"/>
        </w:rPr>
        <w:t>83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9C33E0" w:rsidRPr="009C33E0">
        <w:rPr>
          <w:rFonts w:asciiTheme="majorBidi" w:hAnsiTheme="majorBidi" w:cstheme="majorBidi"/>
          <w:spacing w:val="-2"/>
          <w:sz w:val="30"/>
          <w:szCs w:val="30"/>
        </w:rPr>
        <w:t>2</w:t>
      </w:r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="009C33E0" w:rsidRPr="009C33E0">
        <w:rPr>
          <w:rFonts w:asciiTheme="majorBidi" w:hAnsiTheme="majorBidi" w:cstheme="majorBidi"/>
          <w:spacing w:val="-2"/>
          <w:sz w:val="30"/>
          <w:szCs w:val="30"/>
        </w:rPr>
        <w:t>43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08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 xml:space="preserve"> - 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05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7F9ACC3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657030" w14:textId="5467051D" w:rsidR="003364AC" w:rsidRPr="006F159D" w:rsidRDefault="003364AC" w:rsidP="006E5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9C33E0" w:rsidRPr="009C33E0">
        <w:rPr>
          <w:rFonts w:ascii="Angsana New" w:hAnsi="Angsana New"/>
          <w:spacing w:val="-2"/>
          <w:sz w:val="30"/>
          <w:szCs w:val="30"/>
        </w:rPr>
        <w:t>31</w:t>
      </w:r>
      <w:r w:rsidRPr="00A160CF">
        <w:rPr>
          <w:rFonts w:ascii="Angsana New" w:hAnsi="Angsana New"/>
          <w:spacing w:val="-2"/>
          <w:sz w:val="30"/>
          <w:szCs w:val="30"/>
        </w:rPr>
        <w:t xml:space="preserve"> </w:t>
      </w:r>
      <w:r w:rsidRPr="00A160CF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pacing w:val="-2"/>
          <w:sz w:val="30"/>
          <w:szCs w:val="30"/>
        </w:rPr>
        <w:t>2566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9C33E0" w:rsidRPr="009C33E0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="009C33E0" w:rsidRPr="009C33E0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9C33E0" w:rsidRPr="009C33E0">
        <w:rPr>
          <w:rFonts w:asciiTheme="majorBidi" w:hAnsiTheme="majorBidi" w:cstheme="majorBidi"/>
          <w:sz w:val="30"/>
          <w:szCs w:val="30"/>
        </w:rPr>
        <w:t>367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Pr="00274BD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747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8D8F85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7C7AFFE" w14:textId="77777777" w:rsidR="003364AC" w:rsidRPr="00FA472A" w:rsidRDefault="003364AC" w:rsidP="00CE607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02B7727A" w14:textId="77777777" w:rsidR="003364AC" w:rsidRDefault="003364AC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54"/>
        <w:gridCol w:w="1171"/>
        <w:gridCol w:w="260"/>
        <w:gridCol w:w="1171"/>
        <w:gridCol w:w="333"/>
        <w:gridCol w:w="1171"/>
        <w:gridCol w:w="260"/>
        <w:gridCol w:w="1350"/>
      </w:tblGrid>
      <w:tr w:rsidR="003364AC" w:rsidRPr="00F479F6" w14:paraId="34771A8A" w14:textId="77777777" w:rsidTr="000D6F5C">
        <w:trPr>
          <w:tblHeader/>
        </w:trPr>
        <w:tc>
          <w:tcPr>
            <w:tcW w:w="4725" w:type="dxa"/>
            <w:gridSpan w:val="2"/>
          </w:tcPr>
          <w:p w14:paraId="52AF6592" w14:textId="4D18DBCF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4BB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C33E0" w:rsidRPr="009C33E0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>31</w:t>
            </w:r>
            <w:r w:rsidRPr="003F4BB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0" w:type="dxa"/>
          </w:tcPr>
          <w:p w14:paraId="2DD8752C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13EF60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6BD32045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D89F493" w14:textId="6A18DDDD" w:rsidR="003364AC" w:rsidRPr="00F479F6" w:rsidRDefault="009C33E0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50786878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4C9EDB" w14:textId="5C8D7467" w:rsidR="003364AC" w:rsidRPr="00F479F6" w:rsidRDefault="009C33E0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3364AC" w:rsidRPr="00D94F60" w14:paraId="3B29DD8A" w14:textId="77777777" w:rsidTr="000D6F5C">
        <w:trPr>
          <w:tblHeader/>
        </w:trPr>
        <w:tc>
          <w:tcPr>
            <w:tcW w:w="3554" w:type="dxa"/>
          </w:tcPr>
          <w:p w14:paraId="5841F7F3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75D1FA9E" w14:textId="77777777" w:rsidR="003364AC" w:rsidRPr="00D94F60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13887B55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75F03023" w14:textId="77777777" w:rsidR="003364AC" w:rsidRPr="00D94F60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1A739AC4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shd w:val="clear" w:color="auto" w:fill="auto"/>
          </w:tcPr>
          <w:p w14:paraId="600501FB" w14:textId="77777777" w:rsidR="003364AC" w:rsidRPr="00D94F60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F479F6" w14:paraId="5770D978" w14:textId="77777777" w:rsidTr="000D6F5C">
        <w:tc>
          <w:tcPr>
            <w:tcW w:w="3554" w:type="dxa"/>
          </w:tcPr>
          <w:p w14:paraId="5024CB6D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716" w:type="dxa"/>
            <w:gridSpan w:val="7"/>
          </w:tcPr>
          <w:p w14:paraId="2E9CFBB3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364AC" w:rsidRPr="00F479F6" w14:paraId="6D96F072" w14:textId="77777777" w:rsidTr="000D6F5C">
        <w:tc>
          <w:tcPr>
            <w:tcW w:w="3554" w:type="dxa"/>
          </w:tcPr>
          <w:p w14:paraId="1F53A976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716" w:type="dxa"/>
            <w:gridSpan w:val="7"/>
          </w:tcPr>
          <w:p w14:paraId="6798D7AD" w14:textId="77777777" w:rsidR="003364AC" w:rsidRPr="00F479F6" w:rsidRDefault="003364AC" w:rsidP="000D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364AC" w:rsidRPr="00F479F6" w14:paraId="4FA1FDE5" w14:textId="77777777" w:rsidTr="000D6F5C">
        <w:tc>
          <w:tcPr>
            <w:tcW w:w="3554" w:type="dxa"/>
          </w:tcPr>
          <w:p w14:paraId="52933522" w14:textId="77777777" w:rsidR="003364AC" w:rsidRPr="00F479F6" w:rsidRDefault="003364AC" w:rsidP="006151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746A2C98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14:paraId="283DBBDB" w14:textId="77777777" w:rsidR="003364AC" w:rsidRPr="00F479F6" w:rsidRDefault="003364AC" w:rsidP="00615180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635C851E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" w:type="dxa"/>
            <w:vAlign w:val="bottom"/>
          </w:tcPr>
          <w:p w14:paraId="6F6BB174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1839C04" w14:textId="5D6C89E2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60" w:type="dxa"/>
            <w:vAlign w:val="bottom"/>
          </w:tcPr>
          <w:p w14:paraId="0104F616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661590C" w14:textId="4FDB4CA3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3364AC" w:rsidRPr="00F479F6" w14:paraId="6787ACF6" w14:textId="77777777" w:rsidTr="000D6F5C">
        <w:tc>
          <w:tcPr>
            <w:tcW w:w="3554" w:type="dxa"/>
          </w:tcPr>
          <w:p w14:paraId="14962C03" w14:textId="77777777" w:rsidR="003364AC" w:rsidRPr="00F479F6" w:rsidRDefault="003364AC" w:rsidP="006151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1" w:type="dxa"/>
            <w:vAlign w:val="bottom"/>
          </w:tcPr>
          <w:p w14:paraId="60231F31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3E708C2B" w14:textId="77777777" w:rsidR="003364AC" w:rsidRPr="00F479F6" w:rsidRDefault="003364AC" w:rsidP="00615180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7EBE20A3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5EF7174E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46028C" w14:textId="4CEA5337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60" w:type="dxa"/>
            <w:vAlign w:val="bottom"/>
          </w:tcPr>
          <w:p w14:paraId="40DC8E53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84CDB58" w14:textId="1EFDD992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3364AC" w:rsidRPr="00F479F6" w14:paraId="2F29B5A3" w14:textId="77777777" w:rsidTr="000D6F5C">
        <w:tc>
          <w:tcPr>
            <w:tcW w:w="3554" w:type="dxa"/>
          </w:tcPr>
          <w:p w14:paraId="5B034C15" w14:textId="77777777" w:rsidR="003364AC" w:rsidRPr="00F479F6" w:rsidRDefault="003364AC" w:rsidP="006151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1" w:type="dxa"/>
            <w:vAlign w:val="bottom"/>
          </w:tcPr>
          <w:p w14:paraId="288A9EFE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6902362F" w14:textId="77777777" w:rsidR="003364AC" w:rsidRPr="00F479F6" w:rsidRDefault="003364AC" w:rsidP="00615180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14E5A6F5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4942BE79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920E03" w14:textId="71B2EEEF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260" w:type="dxa"/>
            <w:vAlign w:val="bottom"/>
          </w:tcPr>
          <w:p w14:paraId="1E304BB4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DD4FE39" w14:textId="5F795DF4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3364AC" w:rsidRPr="001B272C" w14:paraId="1536C17F" w14:textId="77777777" w:rsidTr="000D6F5C">
        <w:tc>
          <w:tcPr>
            <w:tcW w:w="3554" w:type="dxa"/>
          </w:tcPr>
          <w:p w14:paraId="6E29FB63" w14:textId="77777777" w:rsidR="003364AC" w:rsidRPr="001B272C" w:rsidRDefault="003364AC" w:rsidP="006151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72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272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1" w:type="dxa"/>
          </w:tcPr>
          <w:p w14:paraId="5B9E089D" w14:textId="77777777" w:rsidR="003364AC" w:rsidRPr="001B272C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8BD4E6B" w14:textId="77777777" w:rsidR="003364AC" w:rsidRPr="001B272C" w:rsidRDefault="003364AC" w:rsidP="00615180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1764179" w14:textId="77777777" w:rsidR="003364AC" w:rsidRPr="001B272C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60BAC0A8" w14:textId="77777777" w:rsidR="003364AC" w:rsidRPr="001B272C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77DD70D" w14:textId="527E951D" w:rsidR="003364AC" w:rsidRPr="001B272C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60" w:type="dxa"/>
          </w:tcPr>
          <w:p w14:paraId="31B00EC0" w14:textId="77777777" w:rsidR="003364AC" w:rsidRPr="001B272C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32AD7F" w14:textId="79938DBD" w:rsidR="003364AC" w:rsidRPr="001B272C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3364AC" w:rsidRPr="00F479F6" w14:paraId="340E3CD9" w14:textId="77777777" w:rsidTr="000D6F5C">
        <w:tc>
          <w:tcPr>
            <w:tcW w:w="3554" w:type="dxa"/>
            <w:vAlign w:val="bottom"/>
          </w:tcPr>
          <w:p w14:paraId="70A9EF3D" w14:textId="77777777" w:rsidR="003364AC" w:rsidRPr="00F479F6" w:rsidRDefault="003364AC" w:rsidP="006151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1" w:type="dxa"/>
            <w:vAlign w:val="bottom"/>
          </w:tcPr>
          <w:p w14:paraId="424BE9A7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54F741F" w14:textId="77777777" w:rsidR="003364AC" w:rsidRPr="00F479F6" w:rsidRDefault="003364AC" w:rsidP="00615180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0426BBE8" w14:textId="77777777" w:rsidR="003364AC" w:rsidRPr="00F479F6" w:rsidRDefault="003364AC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5D036375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B77D6" w14:textId="3E43BD97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60" w:type="dxa"/>
            <w:vAlign w:val="bottom"/>
          </w:tcPr>
          <w:p w14:paraId="61014201" w14:textId="77777777" w:rsidR="003364AC" w:rsidRPr="00F479F6" w:rsidRDefault="003364AC" w:rsidP="006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E0479" w14:textId="0FB00332" w:rsidR="003364AC" w:rsidRPr="00F479F6" w:rsidRDefault="009C33E0" w:rsidP="00615180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  <w:r w:rsidR="00336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</w:tr>
    </w:tbl>
    <w:p w14:paraId="21410EBA" w14:textId="77777777" w:rsidR="003364AC" w:rsidRDefault="003364AC" w:rsidP="00B34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57DEAA65" w14:textId="77777777" w:rsidR="003364AC" w:rsidRPr="001B71D9" w:rsidRDefault="003364AC" w:rsidP="001B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  <w:sectPr w:rsidR="003364AC" w:rsidRPr="001B71D9" w:rsidSect="003364A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720" w:left="1152" w:header="720" w:footer="720" w:gutter="0"/>
          <w:pgNumType w:start="10"/>
          <w:cols w:space="720"/>
          <w:docGrid w:linePitch="272"/>
        </w:sect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143BC0B5" w14:textId="77777777" w:rsidR="003364AC" w:rsidRPr="00166199" w:rsidRDefault="003364AC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77777777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3364AC" w:rsidRPr="00293947" w14:paraId="16D9E78F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7E78E801" w14:textId="77777777" w:rsidR="003364AC" w:rsidRPr="00426768" w:rsidRDefault="003364AC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7F695D5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62C26D0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64AC" w:rsidRPr="00293947" w14:paraId="1FE8AF67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4095254D" w14:textId="1041640B" w:rsidR="003364AC" w:rsidRPr="00426768" w:rsidRDefault="003364AC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C33E0" w:rsidRPr="009C33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3D12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D12EA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C33E0" w:rsidRPr="009C33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551" w:type="dxa"/>
          </w:tcPr>
          <w:p w14:paraId="34C4D856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AC1B2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9AA50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6BA9D31" w14:textId="77777777" w:rsidR="003364AC" w:rsidRPr="00426768" w:rsidRDefault="003364AC" w:rsidP="001C187C">
            <w:pPr>
              <w:pStyle w:val="NoSpacin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202D46DB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404022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8D417D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6BA291DA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6C24BB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6E048BB" w14:textId="5CE4B49D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0468742" w14:textId="6D0831F6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3364AC" w:rsidRPr="00426768" w:rsidRDefault="003364AC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01D30AC5" w14:textId="66A153E2" w:rsidR="003364AC" w:rsidRPr="00426768" w:rsidRDefault="003364AC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03AEED1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64AC" w:rsidRPr="00293947" w14:paraId="7F2CF338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3C9DD66A" w14:textId="77777777" w:rsidR="003364AC" w:rsidRPr="00426768" w:rsidRDefault="003364AC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0E376BB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3364AC" w:rsidRPr="00293947" w14:paraId="223847FC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7A7BA912" w14:textId="77777777" w:rsidR="003364AC" w:rsidRPr="00426768" w:rsidRDefault="003364A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75120FF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0FAB338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CBA525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2F6D6F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62A25E88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A11713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A30C403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5E9150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7C4EB67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4EA793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293947" w14:paraId="42D0621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642E59B3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613408FC" w14:textId="08EDD693" w:rsidR="003364AC" w:rsidRPr="00426768" w:rsidRDefault="009C33E0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36" w:type="dxa"/>
          </w:tcPr>
          <w:p w14:paraId="24498709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3CE35CB" w14:textId="249CECCD" w:rsidR="003364AC" w:rsidRPr="00426768" w:rsidRDefault="009C33E0" w:rsidP="001C187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982</w:t>
            </w:r>
          </w:p>
        </w:tc>
        <w:tc>
          <w:tcPr>
            <w:tcW w:w="236" w:type="dxa"/>
          </w:tcPr>
          <w:p w14:paraId="08F2783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58FA12FE" w14:textId="652E1E5C" w:rsidR="003364AC" w:rsidRPr="00426768" w:rsidRDefault="009C33E0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64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36" w:type="dxa"/>
          </w:tcPr>
          <w:p w14:paraId="0CB78BA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4E598" w14:textId="77777777" w:rsidR="003364AC" w:rsidRPr="00426768" w:rsidRDefault="003364AC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3FA87EA" w14:textId="4C5C46F2" w:rsidR="003364AC" w:rsidRPr="009504DC" w:rsidRDefault="009C33E0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64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36" w:type="dxa"/>
          </w:tcPr>
          <w:p w14:paraId="3D3CCF1C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0E23A5D" w14:textId="77777777" w:rsidR="003364AC" w:rsidRPr="00426768" w:rsidRDefault="003364AC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2C9802" w14:textId="1308ECF4" w:rsidR="003364AC" w:rsidRPr="00426768" w:rsidRDefault="009C33E0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64A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302</w:t>
            </w:r>
          </w:p>
        </w:tc>
      </w:tr>
      <w:tr w:rsidR="003364AC" w:rsidRPr="00293947" w14:paraId="5647455B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4F4FCC45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435C4A95" w14:textId="79FEB0B6" w:rsidR="003364AC" w:rsidRPr="00505C0C" w:rsidRDefault="009C33E0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  <w:r w:rsidR="003364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36" w:type="dxa"/>
          </w:tcPr>
          <w:p w14:paraId="46A615F6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6CA5646B" w14:textId="77777777" w:rsidR="003364AC" w:rsidRPr="00426768" w:rsidRDefault="003364AC" w:rsidP="001C18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0A45D9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5265BBD" w14:textId="13C77C62" w:rsidR="003364AC" w:rsidRPr="00426768" w:rsidRDefault="009C33E0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  <w:r w:rsidR="003364A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36" w:type="dxa"/>
          </w:tcPr>
          <w:p w14:paraId="6B9A4D8E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99E300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406C5D7" w14:textId="59F1E0A1" w:rsidR="003364AC" w:rsidRPr="009504DC" w:rsidRDefault="009C33E0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  <w:r w:rsidR="003364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36" w:type="dxa"/>
          </w:tcPr>
          <w:p w14:paraId="62E08C04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B685729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81B9C47" w14:textId="49BB8E59" w:rsidR="003364AC" w:rsidRPr="00426768" w:rsidRDefault="009C33E0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  <w:r w:rsidR="003364A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</w:tr>
      <w:tr w:rsidR="003364AC" w:rsidRPr="00293947" w14:paraId="0D48BA4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73C8DC0" w14:textId="77777777" w:rsidR="003364AC" w:rsidRPr="00426768" w:rsidRDefault="003364AC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1E74AB76" w:rsidR="003364AC" w:rsidRPr="00426768" w:rsidRDefault="009C33E0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127</w:t>
            </w:r>
            <w:r w:rsidR="003364A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982</w:t>
            </w:r>
          </w:p>
        </w:tc>
        <w:tc>
          <w:tcPr>
            <w:tcW w:w="236" w:type="dxa"/>
          </w:tcPr>
          <w:p w14:paraId="392FF0AE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110AF" w14:textId="1BD5F89F" w:rsidR="003364AC" w:rsidRPr="00367B7E" w:rsidRDefault="009C33E0" w:rsidP="001C187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982</w:t>
            </w:r>
          </w:p>
        </w:tc>
        <w:tc>
          <w:tcPr>
            <w:tcW w:w="236" w:type="dxa"/>
          </w:tcPr>
          <w:p w14:paraId="185A02B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B532" w14:textId="40D29DEF" w:rsidR="003364AC" w:rsidRPr="00426768" w:rsidRDefault="009C33E0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128</w:t>
            </w:r>
            <w:r w:rsidR="003364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964</w:t>
            </w:r>
          </w:p>
        </w:tc>
        <w:tc>
          <w:tcPr>
            <w:tcW w:w="236" w:type="dxa"/>
          </w:tcPr>
          <w:p w14:paraId="1E5F234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D8DB51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53B6C6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3BA6110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02AA51D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5AF3D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1C187C" w14:paraId="4E33CA03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3A1DDF80" w14:textId="77777777" w:rsidR="003364AC" w:rsidRPr="001C187C" w:rsidRDefault="003364AC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2713F875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442F7ADE" w14:textId="77777777" w:rsidR="003364AC" w:rsidRPr="001C187C" w:rsidRDefault="003364AC" w:rsidP="001C187C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6C8972BC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70037933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504D90BD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AB67C33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C78CB0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506949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40E415B9" w14:textId="77777777" w:rsidR="003364AC" w:rsidRPr="001C187C" w:rsidRDefault="003364A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9222BF5" w14:textId="77777777" w:rsidR="003364AC" w:rsidRPr="001C187C" w:rsidRDefault="003364A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EFD0FFF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5B9A1B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364AC" w:rsidRPr="00293947" w14:paraId="49214A0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3D9A484" w14:textId="77777777" w:rsidR="003364AC" w:rsidRPr="00426768" w:rsidRDefault="003364A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3F89241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B3B1CF1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5D20A10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5D8F0B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E975B59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F98280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44149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BA808C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866A099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42BFECD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18FEA6E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293947" w14:paraId="60658A9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1D213CF1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1F2BB9F3" w14:textId="7D0DE929" w:rsidR="003364AC" w:rsidRPr="00426768" w:rsidRDefault="003364AC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6B89754B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365AC2B" w14:textId="071B5F1A" w:rsidR="003364AC" w:rsidRPr="00426768" w:rsidRDefault="003364AC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3E8AB31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6A04EEB7" w14:textId="306D5BDB" w:rsidR="003364AC" w:rsidRPr="00426768" w:rsidRDefault="003364AC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A46C443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E419C0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9DE2EB2" w14:textId="6990C7AE" w:rsidR="003364AC" w:rsidRPr="00426768" w:rsidRDefault="003364AC" w:rsidP="001C187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6BB238C1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383901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55887FA" w14:textId="0292A760" w:rsidR="003364AC" w:rsidRPr="00426768" w:rsidRDefault="003364AC" w:rsidP="001C187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3364AC" w:rsidRPr="00293947" w14:paraId="43ABA29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281A32F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325E18FE" w14:textId="139B6510" w:rsidR="003364AC" w:rsidRPr="00426768" w:rsidRDefault="003364AC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EF196B9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53017DD" w14:textId="77777777" w:rsidR="003364AC" w:rsidRPr="00426768" w:rsidRDefault="003364AC" w:rsidP="001C18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1105F43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7C236F6B" w14:textId="267B8EF4" w:rsidR="003364AC" w:rsidRPr="00426768" w:rsidRDefault="003364AC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7676532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46105F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D9E77B6" w14:textId="30965827" w:rsidR="003364AC" w:rsidRPr="00426768" w:rsidRDefault="003364AC" w:rsidP="001C187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23636C31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83A5CEE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0AC7906" w14:textId="02E27070" w:rsidR="003364AC" w:rsidRPr="00426768" w:rsidRDefault="003364AC" w:rsidP="001C187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3364AC" w:rsidRPr="00293947" w14:paraId="54F091AD" w14:textId="77777777" w:rsidTr="00293947">
        <w:trPr>
          <w:trHeight w:val="254"/>
          <w:tblHeader/>
        </w:trPr>
        <w:tc>
          <w:tcPr>
            <w:tcW w:w="5670" w:type="dxa"/>
            <w:vAlign w:val="bottom"/>
          </w:tcPr>
          <w:p w14:paraId="2A89324E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5C54EEFD" w:rsidR="003364AC" w:rsidRPr="00921F53" w:rsidRDefault="003364AC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1BD9AD2" w14:textId="77777777" w:rsidR="003364AC" w:rsidRPr="00921F53" w:rsidRDefault="003364A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92628" w14:textId="5771447F" w:rsidR="003364AC" w:rsidRPr="00921F53" w:rsidRDefault="003364AC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869AB64" w14:textId="77777777" w:rsidR="003364AC" w:rsidRPr="00921F53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F384" w14:textId="7E848C67" w:rsidR="003364AC" w:rsidRPr="00921F53" w:rsidRDefault="003364AC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9C33E0"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9C33E0" w:rsidRPr="009C3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8EB072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7DB10B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AE41A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08F45FE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CEE16E0" w14:textId="77777777" w:rsidR="003364AC" w:rsidRPr="00426768" w:rsidRDefault="003364AC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2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7C3D64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38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992"/>
      </w:tblGrid>
      <w:tr w:rsidR="003364AC" w:rsidRPr="00286A31" w14:paraId="3E7F86A9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00A6D910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08" w:type="dxa"/>
            <w:gridSpan w:val="5"/>
          </w:tcPr>
          <w:p w14:paraId="1BE1F110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55" w:type="dxa"/>
            <w:gridSpan w:val="7"/>
          </w:tcPr>
          <w:p w14:paraId="3288A06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3364AC" w:rsidRPr="00286A31" w14:paraId="49D20EF9" w14:textId="77777777" w:rsidTr="00286A31">
        <w:trPr>
          <w:trHeight w:val="261"/>
          <w:tblHeader/>
        </w:trPr>
        <w:tc>
          <w:tcPr>
            <w:tcW w:w="4770" w:type="dxa"/>
            <w:vAlign w:val="bottom"/>
            <w:hideMark/>
          </w:tcPr>
          <w:p w14:paraId="3D5DCE0C" w14:textId="4764AB83" w:rsidR="003364AC" w:rsidRPr="00286A31" w:rsidRDefault="003364AC" w:rsidP="00286A31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C33E0" w:rsidRPr="009C33E0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C33E0" w:rsidRPr="009C33E0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438" w:type="dxa"/>
          </w:tcPr>
          <w:p w14:paraId="52B6753B" w14:textId="77777777" w:rsidR="003364AC" w:rsidRPr="00286A31" w:rsidRDefault="003364AC" w:rsidP="00286A31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  <w:p w14:paraId="3CBC2E3A" w14:textId="77777777" w:rsidR="003364AC" w:rsidRPr="00286A31" w:rsidRDefault="003364AC" w:rsidP="00286A31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เครื่องมือ</w:t>
            </w:r>
          </w:p>
          <w:p w14:paraId="1A464016" w14:textId="77777777" w:rsidR="003364AC" w:rsidRPr="00286A31" w:rsidRDefault="003364AC" w:rsidP="00286A31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ที่ใช้ใน</w:t>
            </w:r>
          </w:p>
          <w:p w14:paraId="14155DBE" w14:textId="77777777" w:rsidR="003364AC" w:rsidRPr="00286A31" w:rsidRDefault="003364AC" w:rsidP="00286A31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14:paraId="12B9FC05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40615ED" w14:textId="77777777" w:rsidR="003364AC" w:rsidRPr="00286A31" w:rsidRDefault="003364AC" w:rsidP="00286A31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เครื่องมือ</w:t>
            </w:r>
          </w:p>
          <w:p w14:paraId="7883CADC" w14:textId="77777777" w:rsidR="003364AC" w:rsidRPr="00286A31" w:rsidRDefault="003364AC" w:rsidP="00286A31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0A48BD" w14:textId="77777777" w:rsidR="003364AC" w:rsidRPr="00286A31" w:rsidRDefault="003364AC" w:rsidP="00286A31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14:paraId="6C956D5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3B91D950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  <w:hideMark/>
          </w:tcPr>
          <w:p w14:paraId="654A9905" w14:textId="773E63DE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 w:bidi="ar-SA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ระดับ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 w:bidi="ar-SA"/>
              </w:rPr>
              <w:t xml:space="preserve">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  <w:hideMark/>
          </w:tcPr>
          <w:p w14:paraId="3567D3CC" w14:textId="795EE266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 w:bidi="ar-SA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ระดับ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 w:bidi="ar-SA"/>
              </w:rPr>
              <w:t xml:space="preserve">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F83762B" w14:textId="7B88E944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ระดับ</w:t>
            </w: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1594B54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  <w:hideMark/>
          </w:tcPr>
          <w:p w14:paraId="79ABAB28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364AC" w:rsidRPr="00286A31" w14:paraId="1349CC1D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1A954099" w14:textId="77777777" w:rsidR="003364AC" w:rsidRPr="00286A31" w:rsidRDefault="003364AC" w:rsidP="00286A31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3"/>
          </w:tcPr>
          <w:p w14:paraId="6ADBF4C3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 w:hint="cs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3364AC" w:rsidRPr="00286A31" w14:paraId="69161C5A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11281DF9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286A31">
              <w:rPr>
                <w:rFonts w:ascii="Angsana New" w:eastAsia="MS Mincho" w:hAnsi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</w:tcPr>
          <w:p w14:paraId="4B129E17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447C0E2" w14:textId="77777777" w:rsidR="003364AC" w:rsidRPr="00286A31" w:rsidRDefault="003364AC" w:rsidP="00286A3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BF607C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1BE572B4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C6E2E65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9F6ABB6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2648D9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D7075C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F1546C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40A979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B25290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61C7E0E9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104A91D3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17C8F910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438" w:type="dxa"/>
          </w:tcPr>
          <w:p w14:paraId="14079123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  <w:p w14:paraId="0157B9A5" w14:textId="396EF023" w:rsidR="003364AC" w:rsidRPr="00286A31" w:rsidRDefault="003364AC" w:rsidP="00E1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      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519</w:t>
            </w:r>
          </w:p>
        </w:tc>
        <w:tc>
          <w:tcPr>
            <w:tcW w:w="270" w:type="dxa"/>
          </w:tcPr>
          <w:p w14:paraId="1D799ED3" w14:textId="77777777" w:rsidR="003364AC" w:rsidRPr="00286A31" w:rsidRDefault="003364AC" w:rsidP="00286A31">
            <w:pPr>
              <w:spacing w:line="240" w:lineRule="auto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DCEBAC0" w14:textId="473C5708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367</w:t>
            </w:r>
          </w:p>
        </w:tc>
        <w:tc>
          <w:tcPr>
            <w:tcW w:w="236" w:type="dxa"/>
          </w:tcPr>
          <w:p w14:paraId="5EDF42A2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60C3225" w14:textId="45692FB4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886</w:t>
            </w:r>
          </w:p>
        </w:tc>
        <w:tc>
          <w:tcPr>
            <w:tcW w:w="237" w:type="dxa"/>
          </w:tcPr>
          <w:p w14:paraId="0CEC817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6830A69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D751886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03AA2B4" w14:textId="61B26DBD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886</w:t>
            </w:r>
          </w:p>
        </w:tc>
        <w:tc>
          <w:tcPr>
            <w:tcW w:w="270" w:type="dxa"/>
          </w:tcPr>
          <w:p w14:paraId="64807495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0563E1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D5783D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472C3A2" w14:textId="41C9F513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886</w:t>
            </w:r>
          </w:p>
        </w:tc>
      </w:tr>
      <w:tr w:rsidR="003364AC" w:rsidRPr="00286A31" w14:paraId="0C88A0F7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4C0C3A4A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C24F517" w14:textId="12A9C90B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  <w:tc>
          <w:tcPr>
            <w:tcW w:w="270" w:type="dxa"/>
          </w:tcPr>
          <w:p w14:paraId="00DB1C6C" w14:textId="77777777" w:rsidR="003364AC" w:rsidRPr="00286A31" w:rsidRDefault="003364AC" w:rsidP="00286A3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DDFD06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F40CC50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3EAE51D" w14:textId="69CF92F9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4"/>
                <w:szCs w:val="24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  <w:tc>
          <w:tcPr>
            <w:tcW w:w="237" w:type="dxa"/>
          </w:tcPr>
          <w:p w14:paraId="25647163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195EB35E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113CCCD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</w:tcPr>
          <w:p w14:paraId="4FA4C264" w14:textId="5562C67D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  <w:tc>
          <w:tcPr>
            <w:tcW w:w="270" w:type="dxa"/>
          </w:tcPr>
          <w:p w14:paraId="7EC26212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95463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671994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A4D24C6" w14:textId="5E562D1A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</w:tr>
      <w:tr w:rsidR="003364AC" w:rsidRPr="00286A31" w14:paraId="69DAFDAF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7093DFD2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286A3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สิ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น</w:t>
            </w:r>
            <w:r w:rsidRPr="00286A3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3FE6F0D" w14:textId="4386433D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19</w:t>
            </w:r>
            <w:r w:rsidR="003364AC"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090</w:t>
            </w:r>
          </w:p>
        </w:tc>
        <w:tc>
          <w:tcPr>
            <w:tcW w:w="270" w:type="dxa"/>
          </w:tcPr>
          <w:p w14:paraId="02F737FE" w14:textId="77777777" w:rsidR="003364AC" w:rsidRPr="00286A31" w:rsidRDefault="003364AC" w:rsidP="00286A31">
            <w:pPr>
              <w:spacing w:line="240" w:lineRule="auto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BBEE6" w14:textId="33BC53E9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</w:t>
            </w:r>
            <w:r w:rsidR="003364AC"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236" w:type="dxa"/>
          </w:tcPr>
          <w:p w14:paraId="66475D2A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ACDFC68" w14:textId="28CF790C" w:rsidR="003364AC" w:rsidRPr="00286A31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23</w:t>
            </w:r>
            <w:r w:rsidR="003364AC" w:rsidRPr="00286A31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,</w:t>
            </w: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457</w:t>
            </w:r>
          </w:p>
        </w:tc>
        <w:tc>
          <w:tcPr>
            <w:tcW w:w="237" w:type="dxa"/>
          </w:tcPr>
          <w:p w14:paraId="2B590E0E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127CF49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5EC140D1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6E06F96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B25A947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DBF630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8070C4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5730D88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37F14A53" w14:textId="77777777" w:rsidTr="00286A31">
        <w:trPr>
          <w:trHeight w:hRule="exact" w:val="216"/>
          <w:tblHeader/>
        </w:trPr>
        <w:tc>
          <w:tcPr>
            <w:tcW w:w="4770" w:type="dxa"/>
            <w:vAlign w:val="bottom"/>
          </w:tcPr>
          <w:p w14:paraId="11431644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sz w:val="2"/>
                <w:szCs w:val="2"/>
                <w:cs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55B9F390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270" w:type="dxa"/>
          </w:tcPr>
          <w:p w14:paraId="59C1B261" w14:textId="77777777" w:rsidR="003364AC" w:rsidRPr="00286A31" w:rsidRDefault="003364AC" w:rsidP="00286A31">
            <w:pPr>
              <w:spacing w:line="240" w:lineRule="auto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E50F9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"/>
                <w:szCs w:val="2"/>
                <w:cs/>
                <w:lang w:val="en-GB"/>
              </w:rPr>
            </w:pPr>
          </w:p>
        </w:tc>
        <w:tc>
          <w:tcPr>
            <w:tcW w:w="236" w:type="dxa"/>
          </w:tcPr>
          <w:p w14:paraId="4C95458A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599A5DD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</w:rPr>
            </w:pPr>
          </w:p>
        </w:tc>
        <w:tc>
          <w:tcPr>
            <w:tcW w:w="237" w:type="dxa"/>
          </w:tcPr>
          <w:p w14:paraId="427CC3E3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73A292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"/>
                <w:szCs w:val="2"/>
                <w:cs/>
                <w:lang w:val="en-GB"/>
              </w:rPr>
            </w:pPr>
          </w:p>
        </w:tc>
        <w:tc>
          <w:tcPr>
            <w:tcW w:w="236" w:type="dxa"/>
          </w:tcPr>
          <w:p w14:paraId="3A30A357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6F71472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FD8636E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2B6B6348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51CC7F6C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D4129E7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20081E16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3EBD2FF7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</w:tcPr>
          <w:p w14:paraId="7AE5DA16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EEC8982" w14:textId="77777777" w:rsidR="003364AC" w:rsidRPr="00286A31" w:rsidRDefault="003364AC" w:rsidP="00286A3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3642275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38AC15D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1D28E4FA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4E51CA4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2488A6E8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977D844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5B07534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8D3731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8B0A78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1D9C39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FF0FA6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01C61731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7276F01B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57E62BE6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438" w:type="dxa"/>
          </w:tcPr>
          <w:p w14:paraId="342F0C91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  <w:p w14:paraId="0C01F3BD" w14:textId="4E262F71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   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218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41F06410" w14:textId="77777777" w:rsidR="003364AC" w:rsidRPr="00286A31" w:rsidRDefault="003364AC" w:rsidP="00286A3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E3BA1D0" w14:textId="54D8F58C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440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10BB86E7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532F356" w14:textId="7C9E1FAC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7" w:type="dxa"/>
          </w:tcPr>
          <w:p w14:paraId="0EADCC30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3C7F0BC7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0F3AFED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FB100BF" w14:textId="6E34C77E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54767DB8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C1EFFB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205EDB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3E3B5E5" w14:textId="294E9B92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</w:tr>
      <w:tr w:rsidR="003364AC" w:rsidRPr="00286A31" w14:paraId="57181865" w14:textId="77777777" w:rsidTr="00286A31">
        <w:trPr>
          <w:trHeight w:val="254"/>
          <w:tblHeader/>
        </w:trPr>
        <w:tc>
          <w:tcPr>
            <w:tcW w:w="4770" w:type="dxa"/>
            <w:vAlign w:val="bottom"/>
          </w:tcPr>
          <w:p w14:paraId="2774762A" w14:textId="77777777" w:rsidR="003364AC" w:rsidRPr="00286A31" w:rsidRDefault="003364AC" w:rsidP="00286A31">
            <w:pPr>
              <w:ind w:right="-90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9E5E80D" w14:textId="58EA184A" w:rsidR="003364AC" w:rsidRPr="00286A31" w:rsidRDefault="003364AC" w:rsidP="0048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44040D72" w14:textId="77777777" w:rsidR="003364AC" w:rsidRPr="00286A31" w:rsidRDefault="003364AC" w:rsidP="00286A3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849645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B85B652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3B05F26" w14:textId="0C6CCDF8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7" w:type="dxa"/>
          </w:tcPr>
          <w:p w14:paraId="303F1C48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002CCA15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1512586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11971BB" w14:textId="6A49F6EB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382CD1F3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F27E7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2A8D7A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A8262E0" w14:textId="3795F2B8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</w:tr>
      <w:tr w:rsidR="003364AC" w:rsidRPr="00286A31" w14:paraId="625C1053" w14:textId="77777777" w:rsidTr="00286A31">
        <w:trPr>
          <w:trHeight w:val="261"/>
          <w:tblHeader/>
        </w:trPr>
        <w:tc>
          <w:tcPr>
            <w:tcW w:w="4770" w:type="dxa"/>
            <w:vAlign w:val="bottom"/>
          </w:tcPr>
          <w:p w14:paraId="526CBF8B" w14:textId="77777777" w:rsidR="003364AC" w:rsidRPr="00286A31" w:rsidRDefault="003364AC" w:rsidP="00286A31">
            <w:pPr>
              <w:ind w:left="-19" w:right="-90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30FD2412" w14:textId="5F7CC6A8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40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169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7A5D8194" w14:textId="77777777" w:rsidR="003364AC" w:rsidRPr="00286A31" w:rsidRDefault="003364AC" w:rsidP="00286A31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1100F" w14:textId="3DD7BA24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440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0B12150D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E421A" w14:textId="72DBE912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40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609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7" w:type="dxa"/>
          </w:tcPr>
          <w:p w14:paraId="50FAC9FE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023FA5A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F4829CF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E78BF3E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94D8D96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3D61B8" w14:textId="77777777" w:rsidR="003364AC" w:rsidRPr="00286A31" w:rsidRDefault="003364AC" w:rsidP="00286A31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DAD2D1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5D68940" w14:textId="77777777" w:rsidR="003364AC" w:rsidRPr="00286A31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E8622D">
          <w:headerReference w:type="default" r:id="rId17"/>
          <w:footerReference w:type="default" r:id="rId18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57B28709" w14:textId="77777777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lastRenderedPageBreak/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>
        <w:rPr>
          <w:rFonts w:hint="cs"/>
          <w:cs/>
        </w:rPr>
        <w:t>งบแสดงฐานะการเงิน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DC26B11" w14:textId="77777777" w:rsidR="003364AC" w:rsidRPr="00D301A8" w:rsidRDefault="003364AC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6925ABE" w14:textId="77777777" w:rsidR="003364AC" w:rsidRPr="006F159D" w:rsidRDefault="003364AC" w:rsidP="003153C0">
      <w:pPr>
        <w:pStyle w:val="FSBlank"/>
        <w:rPr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3364AC" w:rsidRPr="00484F1E" w14:paraId="64A56BF1" w14:textId="77777777" w:rsidTr="006D4B2C">
        <w:trPr>
          <w:tblHeader/>
        </w:trPr>
        <w:tc>
          <w:tcPr>
            <w:tcW w:w="6696" w:type="dxa"/>
          </w:tcPr>
          <w:p w14:paraId="47B016B2" w14:textId="77777777" w:rsidR="003364AC" w:rsidRPr="00484F1E" w:rsidRDefault="003364AC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3852D" w14:textId="7B2151F5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CC2D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 w:rsidRPr="00CC2DE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9F8F960" w14:textId="77777777" w:rsidR="003364AC" w:rsidRPr="00484F1E" w:rsidRDefault="003364AC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F838C2D" w14:textId="1385C885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84F1E" w14:paraId="188B05BD" w14:textId="77777777" w:rsidTr="006D4B2C">
        <w:trPr>
          <w:tblHeader/>
        </w:trPr>
        <w:tc>
          <w:tcPr>
            <w:tcW w:w="6696" w:type="dxa"/>
          </w:tcPr>
          <w:p w14:paraId="392AF556" w14:textId="77777777" w:rsidR="003364AC" w:rsidRPr="00484F1E" w:rsidRDefault="003364AC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2B697" w14:textId="45767C25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8F38A3C" w14:textId="77777777" w:rsidR="003364AC" w:rsidRPr="00484F1E" w:rsidRDefault="003364AC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20AEF4C" w14:textId="3415604B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364AC" w:rsidRPr="00484F1E" w14:paraId="10E698DB" w14:textId="77777777" w:rsidTr="006D4B2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2867CFF2" w14:textId="77777777" w:rsidR="003364AC" w:rsidRPr="00484F1E" w:rsidRDefault="003364AC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1A137CE" w14:textId="77777777" w:rsidR="003364AC" w:rsidRPr="00484F1E" w:rsidRDefault="003364AC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484F1E" w14:paraId="2ABE31B3" w14:textId="77777777" w:rsidTr="006D4B2C">
        <w:tc>
          <w:tcPr>
            <w:tcW w:w="6696" w:type="dxa"/>
          </w:tcPr>
          <w:p w14:paraId="7982B3D1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263943DA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CBD76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E2D4BB4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4AC" w:rsidRPr="00484F1E" w14:paraId="3236C5B3" w14:textId="77777777" w:rsidTr="006D4B2C">
        <w:tc>
          <w:tcPr>
            <w:tcW w:w="6696" w:type="dxa"/>
          </w:tcPr>
          <w:p w14:paraId="5D857CDD" w14:textId="77777777" w:rsidR="003364AC" w:rsidRPr="00484F1E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5140625" w14:textId="524D5F63" w:rsidR="003364AC" w:rsidRPr="00484F1E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36" w:type="dxa"/>
          </w:tcPr>
          <w:p w14:paraId="4C3CADCE" w14:textId="77777777" w:rsidR="003364AC" w:rsidRPr="00484F1E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EE4950C" w14:textId="534B16FC" w:rsidR="003364AC" w:rsidRPr="00484F1E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3364AC" w:rsidRPr="00484F1E" w14:paraId="324F02FC" w14:textId="77777777" w:rsidTr="006D4B2C">
        <w:tc>
          <w:tcPr>
            <w:tcW w:w="6696" w:type="dxa"/>
          </w:tcPr>
          <w:p w14:paraId="7A4B43C8" w14:textId="77777777" w:rsidR="003364AC" w:rsidRPr="00484F1E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4551B" w14:textId="3F77B135" w:rsidR="003364AC" w:rsidRPr="00484F1E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13</w:t>
            </w:r>
            <w:r w:rsidR="003364AC">
              <w:rPr>
                <w:rFonts w:ascii="Angsana New" w:hAnsi="Angsana New"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14:paraId="6DF1B39D" w14:textId="77777777" w:rsidR="003364AC" w:rsidRPr="00484F1E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C8480D3" w14:textId="4664DC0E" w:rsidR="003364AC" w:rsidRPr="00484F1E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13</w:t>
            </w:r>
            <w:r w:rsidR="003364AC">
              <w:rPr>
                <w:rFonts w:ascii="Angsana New" w:hAnsi="Angsana New"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3364AC" w:rsidRPr="00484F1E" w14:paraId="7125F7EC" w14:textId="77777777" w:rsidTr="006D4B2C">
        <w:tc>
          <w:tcPr>
            <w:tcW w:w="6696" w:type="dxa"/>
          </w:tcPr>
          <w:p w14:paraId="1C32396B" w14:textId="77777777" w:rsidR="003364AC" w:rsidRPr="00484F1E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1765E" w14:textId="04865A09" w:rsidR="003364AC" w:rsidRPr="00484F1E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364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36" w:type="dxa"/>
          </w:tcPr>
          <w:p w14:paraId="77B6CC56" w14:textId="77777777" w:rsidR="003364AC" w:rsidRPr="00484F1E" w:rsidRDefault="003364AC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C9F76E" w14:textId="04738933" w:rsidR="003364AC" w:rsidRPr="00484F1E" w:rsidRDefault="009C33E0" w:rsidP="0028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364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</w:p>
        </w:tc>
      </w:tr>
    </w:tbl>
    <w:p w14:paraId="58A50514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4DC0C348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77107406" w14:textId="77777777" w:rsidR="003364AC" w:rsidRPr="006F159D" w:rsidRDefault="003364AC" w:rsidP="005B3986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lastRenderedPageBreak/>
        <w:t>สัญญา</w:t>
      </w:r>
      <w:r w:rsidRPr="006F159D">
        <w:rPr>
          <w:b/>
          <w:bCs/>
          <w:i/>
          <w:iCs/>
          <w:sz w:val="30"/>
          <w:szCs w:val="30"/>
          <w:cs/>
        </w:rPr>
        <w:t>สำคัญกับกิจการที่ไม่เกี่ยวข้องกัน</w:t>
      </w:r>
    </w:p>
    <w:p w14:paraId="4D400656" w14:textId="77777777" w:rsidR="003364AC" w:rsidRPr="006F159D" w:rsidRDefault="003364AC" w:rsidP="005B3986">
      <w:pPr>
        <w:pStyle w:val="FSBlank"/>
        <w:rPr>
          <w:sz w:val="30"/>
          <w:szCs w:val="30"/>
        </w:rPr>
      </w:pPr>
    </w:p>
    <w:p w14:paraId="2C3FEA55" w14:textId="77777777" w:rsidR="003364AC" w:rsidRPr="006F159D" w:rsidRDefault="003364AC" w:rsidP="005B3986">
      <w:pPr>
        <w:pStyle w:val="FSBlank"/>
        <w:rPr>
          <w:sz w:val="30"/>
          <w:szCs w:val="30"/>
          <w:u w:val="single"/>
        </w:rPr>
      </w:pPr>
      <w:r w:rsidRPr="006F159D">
        <w:rPr>
          <w:sz w:val="30"/>
          <w:szCs w:val="30"/>
          <w:u w:val="single"/>
          <w:cs/>
        </w:rPr>
        <w:t>สัญญาป้องกันความเสี่ยง</w:t>
      </w:r>
    </w:p>
    <w:p w14:paraId="2B0D9798" w14:textId="77777777" w:rsidR="003364AC" w:rsidRPr="006F159D" w:rsidRDefault="003364AC" w:rsidP="005B3986">
      <w:pPr>
        <w:pStyle w:val="FSBlank"/>
        <w:rPr>
          <w:sz w:val="30"/>
          <w:szCs w:val="30"/>
        </w:rPr>
      </w:pPr>
    </w:p>
    <w:p w14:paraId="437D7E75" w14:textId="77777777" w:rsidR="003364AC" w:rsidRDefault="003364AC" w:rsidP="005B3986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proofErr w:type="spellStart"/>
      <w:r>
        <w:rPr>
          <w:sz w:val="30"/>
          <w:szCs w:val="30"/>
        </w:rPr>
        <w:t>Triland</w:t>
      </w:r>
      <w:proofErr w:type="spellEnd"/>
      <w:r>
        <w:rPr>
          <w:sz w:val="30"/>
          <w:szCs w:val="30"/>
        </w:rPr>
        <w:t xml:space="preserve">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406918FC" w14:textId="77777777" w:rsidR="003364AC" w:rsidRDefault="003364AC" w:rsidP="005B3986">
      <w:pPr>
        <w:pStyle w:val="FSBlank"/>
        <w:rPr>
          <w:sz w:val="30"/>
          <w:szCs w:val="30"/>
        </w:rPr>
      </w:pPr>
    </w:p>
    <w:p w14:paraId="1AF04428" w14:textId="77777777" w:rsidR="003364AC" w:rsidRPr="001B71D9" w:rsidRDefault="003364AC" w:rsidP="001B71D9">
      <w:pPr>
        <w:pStyle w:val="FSBlank"/>
        <w:rPr>
          <w:sz w:val="30"/>
          <w:szCs w:val="30"/>
          <w:u w:val="single"/>
        </w:rPr>
      </w:pPr>
      <w:r w:rsidRPr="001B71D9">
        <w:rPr>
          <w:sz w:val="30"/>
          <w:szCs w:val="30"/>
          <w:u w:val="single"/>
          <w:cs/>
        </w:rPr>
        <w:t>ข้อตกลงซื้อขายทองแดง</w:t>
      </w:r>
    </w:p>
    <w:p w14:paraId="0E736663" w14:textId="77777777" w:rsidR="003364AC" w:rsidRPr="001B71D9" w:rsidRDefault="003364AC" w:rsidP="001B71D9">
      <w:pPr>
        <w:pStyle w:val="FSBlank"/>
        <w:rPr>
          <w:sz w:val="30"/>
          <w:szCs w:val="30"/>
        </w:rPr>
      </w:pPr>
    </w:p>
    <w:p w14:paraId="7C2B8BC0" w14:textId="77777777" w:rsidR="003364AC" w:rsidRPr="006F159D" w:rsidRDefault="003364AC" w:rsidP="001B71D9">
      <w:pPr>
        <w:pStyle w:val="FSBlank"/>
        <w:rPr>
          <w:sz w:val="30"/>
          <w:szCs w:val="30"/>
        </w:rPr>
      </w:pPr>
      <w:r w:rsidRPr="001B71D9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p w14:paraId="2D9D2FE6" w14:textId="77777777" w:rsidR="003364AC" w:rsidRPr="006A1257" w:rsidRDefault="003364AC" w:rsidP="006A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02435ACF" w14:textId="77777777" w:rsidR="003364AC" w:rsidRPr="001B71D9" w:rsidRDefault="003364AC" w:rsidP="001B71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1B71D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CFF58EA" w14:textId="77777777" w:rsidR="003364AC" w:rsidRPr="001B71D9" w:rsidRDefault="003364AC" w:rsidP="001B71D9">
      <w:pPr>
        <w:pStyle w:val="FSBlank"/>
        <w:rPr>
          <w:sz w:val="30"/>
          <w:szCs w:val="30"/>
        </w:rPr>
      </w:pPr>
    </w:p>
    <w:p w14:paraId="5D04169F" w14:textId="0001D3D0" w:rsidR="003364AC" w:rsidRDefault="003364AC" w:rsidP="000F306F">
      <w:pPr>
        <w:pStyle w:val="FSBlank"/>
        <w:rPr>
          <w:sz w:val="30"/>
          <w:szCs w:val="30"/>
        </w:rPr>
      </w:pPr>
      <w:r w:rsidRPr="001B71D9">
        <w:rPr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9C33E0" w:rsidRPr="009C33E0">
        <w:rPr>
          <w:sz w:val="30"/>
          <w:szCs w:val="30"/>
        </w:rPr>
        <w:t>28</w:t>
      </w:r>
      <w:r w:rsidRPr="001B71D9">
        <w:rPr>
          <w:sz w:val="30"/>
          <w:szCs w:val="30"/>
          <w:cs/>
        </w:rPr>
        <w:t xml:space="preserve"> เมษายน </w:t>
      </w:r>
      <w:r w:rsidR="009C33E0" w:rsidRPr="009C33E0">
        <w:rPr>
          <w:sz w:val="30"/>
          <w:szCs w:val="30"/>
        </w:rPr>
        <w:t>2566</w:t>
      </w:r>
      <w:r w:rsidRPr="001B71D9">
        <w:rPr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9C33E0" w:rsidRPr="009C33E0">
        <w:rPr>
          <w:sz w:val="30"/>
          <w:szCs w:val="30"/>
        </w:rPr>
        <w:t>2</w:t>
      </w:r>
      <w:r w:rsidRPr="001B71D9">
        <w:rPr>
          <w:sz w:val="30"/>
          <w:szCs w:val="30"/>
          <w:cs/>
        </w:rPr>
        <w:t>.</w:t>
      </w:r>
      <w:r w:rsidR="009C33E0" w:rsidRPr="009C33E0">
        <w:rPr>
          <w:sz w:val="30"/>
          <w:szCs w:val="30"/>
        </w:rPr>
        <w:t>75</w:t>
      </w:r>
      <w:r w:rsidRPr="001B71D9">
        <w:rPr>
          <w:sz w:val="30"/>
          <w:szCs w:val="30"/>
          <w:cs/>
        </w:rPr>
        <w:t xml:space="preserve"> บาท เป็นจำนวนเงินรวมทั้งสิ้น </w:t>
      </w:r>
      <w:r w:rsidR="009C33E0" w:rsidRPr="009C33E0">
        <w:rPr>
          <w:sz w:val="30"/>
          <w:szCs w:val="30"/>
        </w:rPr>
        <w:t>132</w:t>
      </w:r>
      <w:r w:rsidRPr="001B71D9">
        <w:rPr>
          <w:sz w:val="30"/>
          <w:szCs w:val="30"/>
          <w:cs/>
        </w:rPr>
        <w:t xml:space="preserve"> ล้านบาท เงินปันผลดังกล่าวจะจ่ายให้แก่</w:t>
      </w:r>
      <w:r w:rsidR="000F306F">
        <w:rPr>
          <w:sz w:val="30"/>
          <w:szCs w:val="30"/>
          <w:cs/>
        </w:rPr>
        <w:br/>
      </w:r>
      <w:r w:rsidRPr="001B71D9">
        <w:rPr>
          <w:sz w:val="30"/>
          <w:szCs w:val="30"/>
          <w:cs/>
        </w:rPr>
        <w:t xml:space="preserve">ผู้ถือหุ้นสามัญของบริษัทในระหว่างปี </w:t>
      </w:r>
      <w:r w:rsidR="009C33E0" w:rsidRPr="009C33E0">
        <w:rPr>
          <w:sz w:val="30"/>
          <w:szCs w:val="30"/>
        </w:rPr>
        <w:t>2566</w:t>
      </w:r>
    </w:p>
    <w:p w14:paraId="00A59912" w14:textId="451E0EB9" w:rsidR="00B531CF" w:rsidRDefault="00B531CF" w:rsidP="004D0040">
      <w:pPr>
        <w:pStyle w:val="FSBlank"/>
        <w:rPr>
          <w:sz w:val="30"/>
          <w:szCs w:val="30"/>
        </w:rPr>
      </w:pPr>
    </w:p>
    <w:sectPr w:rsidR="00B531CF" w:rsidSect="007C3D64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CFDC" w14:textId="77777777" w:rsidR="00764C04" w:rsidRDefault="00764C04">
      <w:r>
        <w:separator/>
      </w:r>
    </w:p>
  </w:endnote>
  <w:endnote w:type="continuationSeparator" w:id="0">
    <w:p w14:paraId="0C28CA28" w14:textId="77777777" w:rsidR="00764C04" w:rsidRDefault="00764C04">
      <w:r>
        <w:continuationSeparator/>
      </w:r>
    </w:p>
  </w:endnote>
  <w:endnote w:type="continuationNotice" w:id="1">
    <w:p w14:paraId="1472792A" w14:textId="77777777" w:rsidR="00764C04" w:rsidRDefault="00764C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3853" w14:textId="28931D17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6F49" w14:textId="72449E19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347" w14:textId="60C7FCEE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895A1" w14:textId="77777777" w:rsidR="00764C04" w:rsidRDefault="00764C04">
      <w:r>
        <w:separator/>
      </w:r>
    </w:p>
  </w:footnote>
  <w:footnote w:type="continuationSeparator" w:id="0">
    <w:p w14:paraId="1E4FB47E" w14:textId="77777777" w:rsidR="00764C04" w:rsidRDefault="00764C04">
      <w:r>
        <w:continuationSeparator/>
      </w:r>
    </w:p>
  </w:footnote>
  <w:footnote w:type="continuationNotice" w:id="1">
    <w:p w14:paraId="159BE422" w14:textId="77777777" w:rsidR="00764C04" w:rsidRDefault="00764C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0" w:name="_Hlk68857696"/>
    <w:bookmarkStart w:id="1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F26424F" w14:textId="17F6B39D" w:rsidR="003364AC" w:rsidRPr="00A86E49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0"/>
  <w:bookmarkEnd w:id="1"/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53BE" w14:textId="77777777" w:rsidR="003364AC" w:rsidRPr="00A81676" w:rsidRDefault="003364AC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D5D7957" w14:textId="77777777" w:rsidR="003364AC" w:rsidRPr="006C5D17" w:rsidRDefault="003364AC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604C5DC" w14:textId="6CAC1DA0" w:rsidR="003364AC" w:rsidRDefault="003364AC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31</w:t>
    </w:r>
    <w:r w:rsidRPr="00CC2DE7">
      <w:rPr>
        <w:rFonts w:ascii="Angsana New" w:hAnsi="Angsana New"/>
        <w:b/>
        <w:bCs/>
        <w:sz w:val="32"/>
        <w:szCs w:val="32"/>
      </w:rPr>
      <w:t xml:space="preserve"> </w:t>
    </w:r>
    <w:r w:rsidRPr="00CC2DE7">
      <w:rPr>
        <w:rFonts w:ascii="Angsana New" w:hAnsi="Angsana New"/>
        <w:b/>
        <w:bCs/>
        <w:sz w:val="32"/>
        <w:szCs w:val="32"/>
        <w:cs/>
      </w:rPr>
      <w:t>มีนาคม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0277F29" w14:textId="77777777" w:rsidR="003364AC" w:rsidRPr="00AB510F" w:rsidRDefault="003364AC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09D27F0" w14:textId="395538F9" w:rsidR="00FC13B3" w:rsidRPr="00A86E49" w:rsidRDefault="00A00D29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31</w:t>
    </w:r>
    <w:r w:rsidRPr="00C96944">
      <w:rPr>
        <w:rFonts w:ascii="Angsana New" w:hAnsi="Angsana New"/>
        <w:b/>
        <w:bCs/>
        <w:sz w:val="32"/>
        <w:szCs w:val="32"/>
      </w:rPr>
      <w:t xml:space="preserve"> </w:t>
    </w:r>
    <w:r w:rsidRPr="00C9694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AE9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05C3ED2" w14:textId="50EB6925" w:rsidR="00FC13B3" w:rsidRDefault="00A00D29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31</w:t>
    </w:r>
    <w:r w:rsidRPr="00CC2DE7">
      <w:rPr>
        <w:rFonts w:ascii="Angsana New" w:hAnsi="Angsana New"/>
        <w:b/>
        <w:bCs/>
        <w:sz w:val="32"/>
        <w:szCs w:val="32"/>
      </w:rPr>
      <w:t xml:space="preserve"> </w:t>
    </w:r>
    <w:r w:rsidRPr="00CC2DE7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DE2D43C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78C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80A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7A8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2C3B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DA6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1B4866-0080-4974-ADB2-6B106D238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10</Pages>
  <Words>1711</Words>
  <Characters>7395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6</cp:revision>
  <cp:lastPrinted>2021-10-21T15:48:00Z</cp:lastPrinted>
  <dcterms:created xsi:type="dcterms:W3CDTF">2023-04-24T08:24:00Z</dcterms:created>
  <dcterms:modified xsi:type="dcterms:W3CDTF">2023-04-24T08:26:00Z</dcterms:modified>
</cp:coreProperties>
</file>