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154612" w14:textId="77777777" w:rsidR="00F35EBD" w:rsidRPr="006E64D9" w:rsidRDefault="00F35EBD" w:rsidP="00F35EBD">
      <w:pPr>
        <w:pStyle w:val="BlockText"/>
        <w:spacing w:before="0" w:line="240" w:lineRule="atLeast"/>
        <w:ind w:left="0" w:right="-43" w:firstLine="0"/>
        <w:jc w:val="center"/>
        <w:rPr>
          <w:rFonts w:ascii="Angsana New" w:hAnsi="Angsana New" w:cs="Angsana New"/>
          <w:b/>
          <w:bCs/>
          <w:sz w:val="50"/>
          <w:szCs w:val="50"/>
          <w:lang w:val="en-US"/>
        </w:rPr>
      </w:pPr>
    </w:p>
    <w:p w14:paraId="4D2E047E" w14:textId="77777777" w:rsidR="00F35EBD" w:rsidRPr="00D36B78" w:rsidRDefault="00F35EBD" w:rsidP="00F35EBD">
      <w:pPr>
        <w:pStyle w:val="BlockText"/>
        <w:spacing w:before="0" w:line="240" w:lineRule="atLeast"/>
        <w:ind w:left="0" w:right="-43" w:firstLine="0"/>
        <w:jc w:val="center"/>
        <w:rPr>
          <w:rFonts w:ascii="Angsana New" w:hAnsi="Angsana New" w:cs="Angsana New"/>
          <w:b/>
          <w:bCs/>
          <w:sz w:val="52"/>
          <w:szCs w:val="52"/>
          <w:cs/>
        </w:rPr>
      </w:pPr>
    </w:p>
    <w:p w14:paraId="796F3B73" w14:textId="740FB3EE" w:rsidR="00F35EBD" w:rsidRDefault="00F35EBD" w:rsidP="00F35EBD">
      <w:pPr>
        <w:pStyle w:val="BlockText"/>
        <w:spacing w:before="0" w:line="240" w:lineRule="atLeast"/>
        <w:ind w:left="0" w:right="-43" w:firstLine="0"/>
        <w:jc w:val="center"/>
        <w:rPr>
          <w:rFonts w:ascii="Angsana New" w:hAnsi="Angsana New" w:cs="Angsana New"/>
          <w:b/>
          <w:bCs/>
          <w:sz w:val="52"/>
          <w:szCs w:val="52"/>
        </w:rPr>
      </w:pPr>
    </w:p>
    <w:p w14:paraId="3B489746" w14:textId="77777777" w:rsidR="00F35EBD" w:rsidRPr="00D36B78" w:rsidRDefault="00F35EBD" w:rsidP="00F35EBD">
      <w:pPr>
        <w:pStyle w:val="BlockText"/>
        <w:spacing w:before="0" w:line="240" w:lineRule="atLeast"/>
        <w:ind w:left="0" w:right="-43" w:firstLine="0"/>
        <w:jc w:val="center"/>
        <w:rPr>
          <w:rFonts w:ascii="Angsana New" w:hAnsi="Angsana New" w:cs="Angsana New"/>
          <w:b/>
          <w:bCs/>
          <w:sz w:val="52"/>
          <w:szCs w:val="52"/>
          <w:cs/>
        </w:rPr>
      </w:pPr>
    </w:p>
    <w:p w14:paraId="360C51B4" w14:textId="38780445" w:rsidR="00F35EBD" w:rsidRPr="00D36B78" w:rsidRDefault="004E23EF" w:rsidP="004133C1">
      <w:pPr>
        <w:pStyle w:val="BlockText"/>
        <w:tabs>
          <w:tab w:val="center" w:pos="4824"/>
        </w:tabs>
        <w:spacing w:before="0" w:line="240" w:lineRule="atLeast"/>
        <w:ind w:left="0" w:right="-43" w:firstLine="0"/>
        <w:rPr>
          <w:rFonts w:ascii="Angsana New" w:hAnsi="Angsana New" w:cs="Angsana New"/>
          <w:b/>
          <w:bCs/>
          <w:sz w:val="52"/>
          <w:szCs w:val="52"/>
          <w:cs/>
        </w:rPr>
      </w:pPr>
      <w:r>
        <w:rPr>
          <w:rFonts w:ascii="Angsana New" w:hAnsi="Angsana New" w:cs="Angsana New" w:hint="cs"/>
          <w:b/>
          <w:bCs/>
          <w:sz w:val="52"/>
          <w:szCs w:val="52"/>
          <w:cs/>
        </w:rPr>
        <w:t xml:space="preserve"> </w:t>
      </w:r>
      <w:r w:rsidR="00A21FD9">
        <w:rPr>
          <w:rFonts w:ascii="Angsana New" w:hAnsi="Angsana New" w:cs="Angsana New"/>
          <w:b/>
          <w:bCs/>
          <w:sz w:val="52"/>
          <w:szCs w:val="52"/>
          <w:cs/>
        </w:rPr>
        <w:tab/>
      </w:r>
    </w:p>
    <w:p w14:paraId="11A74554" w14:textId="77777777" w:rsidR="00F35EBD" w:rsidRPr="00D36B78" w:rsidRDefault="00F35EBD" w:rsidP="00F35EBD">
      <w:pPr>
        <w:pStyle w:val="BlockText"/>
        <w:spacing w:before="0" w:line="240" w:lineRule="atLeast"/>
        <w:ind w:left="0" w:right="-43" w:firstLine="0"/>
        <w:jc w:val="center"/>
        <w:rPr>
          <w:rFonts w:ascii="Angsana New" w:hAnsi="Angsana New" w:cs="Angsana New"/>
          <w:b/>
          <w:bCs/>
          <w:sz w:val="52"/>
          <w:szCs w:val="52"/>
          <w:cs/>
        </w:rPr>
      </w:pPr>
      <w:r w:rsidRPr="00D36B78">
        <w:rPr>
          <w:rFonts w:ascii="Angsana New" w:hAnsi="Angsana New" w:cs="Angsana New"/>
          <w:b/>
          <w:bCs/>
          <w:sz w:val="52"/>
          <w:szCs w:val="52"/>
          <w:cs/>
        </w:rPr>
        <w:t>บริษัท เสริมสุข จำกัด (มหาชน) และบริษัทย่อย</w:t>
      </w:r>
    </w:p>
    <w:p w14:paraId="591B604F" w14:textId="77777777" w:rsidR="00F35EBD" w:rsidRPr="00D36B78" w:rsidRDefault="00F35EBD" w:rsidP="00F35EBD">
      <w:pPr>
        <w:ind w:right="-43"/>
        <w:jc w:val="center"/>
        <w:rPr>
          <w:rFonts w:ascii="Angsana New" w:hAnsi="Angsana New"/>
          <w:b/>
          <w:bCs/>
          <w:sz w:val="32"/>
          <w:szCs w:val="32"/>
          <w:cs/>
        </w:rPr>
      </w:pPr>
    </w:p>
    <w:p w14:paraId="792179AC" w14:textId="77777777" w:rsidR="00746737" w:rsidRPr="00356084" w:rsidRDefault="00746737" w:rsidP="00746737">
      <w:pPr>
        <w:pStyle w:val="Title"/>
        <w:ind w:left="0" w:right="-40"/>
        <w:rPr>
          <w:rFonts w:ascii="Angsana New" w:hAnsi="Angsana New" w:cs="Angsana New"/>
          <w:sz w:val="32"/>
          <w:szCs w:val="32"/>
          <w:u w:val="none"/>
        </w:rPr>
      </w:pPr>
      <w:r w:rsidRPr="00356084">
        <w:rPr>
          <w:rFonts w:ascii="Angsana New" w:hAnsi="Angsana New" w:cs="Angsana New"/>
          <w:sz w:val="32"/>
          <w:szCs w:val="32"/>
          <w:u w:val="none"/>
          <w:cs/>
        </w:rPr>
        <w:t>งบการเงินระหว่าง</w:t>
      </w:r>
      <w:r w:rsidRPr="00E5629D">
        <w:rPr>
          <w:rFonts w:ascii="Angsana New" w:hAnsi="Angsana New" w:cs="Angsana New"/>
          <w:sz w:val="32"/>
          <w:szCs w:val="32"/>
          <w:u w:val="none"/>
          <w:cs/>
        </w:rPr>
        <w:t>กาลแบบย่อ</w:t>
      </w:r>
      <w:r w:rsidRPr="00356084">
        <w:rPr>
          <w:rFonts w:ascii="Angsana New" w:hAnsi="Angsana New" w:cs="Angsana New"/>
          <w:sz w:val="32"/>
          <w:szCs w:val="32"/>
          <w:u w:val="none"/>
          <w:cs/>
        </w:rPr>
        <w:t xml:space="preserve"> </w:t>
      </w:r>
    </w:p>
    <w:p w14:paraId="1445B865" w14:textId="5F55A904" w:rsidR="00746737" w:rsidRDefault="00746737" w:rsidP="00746737">
      <w:pPr>
        <w:pStyle w:val="Title"/>
        <w:ind w:left="0" w:right="-40"/>
        <w:rPr>
          <w:rFonts w:ascii="Angsana New" w:hAnsi="Angsana New" w:cs="Angsana New"/>
          <w:sz w:val="32"/>
          <w:szCs w:val="32"/>
          <w:u w:val="none"/>
        </w:rPr>
      </w:pPr>
      <w:r w:rsidRPr="007F1257">
        <w:rPr>
          <w:rFonts w:ascii="Angsana New" w:hAnsi="Angsana New" w:cs="Angsana New"/>
          <w:sz w:val="32"/>
          <w:szCs w:val="32"/>
          <w:u w:val="none"/>
          <w:cs/>
        </w:rPr>
        <w:t>สำหรับงวดสาม</w:t>
      </w:r>
      <w:r w:rsidRPr="001C4E04">
        <w:rPr>
          <w:rFonts w:ascii="Angsana New" w:hAnsi="Angsana New" w:cs="Angsana New"/>
          <w:sz w:val="32"/>
          <w:szCs w:val="32"/>
          <w:u w:val="none"/>
          <w:cs/>
        </w:rPr>
        <w:t>เดือน</w:t>
      </w:r>
      <w:r>
        <w:rPr>
          <w:rFonts w:ascii="Angsana New" w:hAnsi="Angsana New" w:cs="Angsana New" w:hint="cs"/>
          <w:sz w:val="32"/>
          <w:szCs w:val="32"/>
          <w:u w:val="none"/>
          <w:cs/>
        </w:rPr>
        <w:t>และหกเดือน</w:t>
      </w:r>
      <w:r w:rsidRPr="001C4E04">
        <w:rPr>
          <w:rFonts w:ascii="Angsana New" w:hAnsi="Angsana New" w:cs="Angsana New"/>
          <w:sz w:val="32"/>
          <w:szCs w:val="32"/>
          <w:u w:val="none"/>
          <w:cs/>
        </w:rPr>
        <w:t xml:space="preserve">สิ้นสุดวันที่ </w:t>
      </w:r>
      <w:r>
        <w:rPr>
          <w:rFonts w:ascii="Angsana New" w:hAnsi="Angsana New" w:cs="Angsana New"/>
          <w:sz w:val="32"/>
          <w:szCs w:val="32"/>
          <w:u w:val="none"/>
        </w:rPr>
        <w:t>31</w:t>
      </w:r>
      <w:r>
        <w:rPr>
          <w:rFonts w:ascii="Angsana New" w:hAnsi="Angsana New" w:cs="Angsana New"/>
          <w:sz w:val="32"/>
          <w:szCs w:val="32"/>
          <w:u w:val="none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u w:val="none"/>
          <w:cs/>
        </w:rPr>
        <w:t>มีน</w:t>
      </w:r>
      <w:r>
        <w:rPr>
          <w:rFonts w:ascii="Angsana New" w:hAnsi="Angsana New" w:cs="Angsana New"/>
          <w:sz w:val="32"/>
          <w:szCs w:val="32"/>
          <w:u w:val="none"/>
          <w:cs/>
        </w:rPr>
        <w:t>าคม</w:t>
      </w:r>
      <w:r>
        <w:rPr>
          <w:rFonts w:ascii="Angsana New" w:hAnsi="Angsana New" w:cs="Angsana New" w:hint="cs"/>
          <w:sz w:val="32"/>
          <w:szCs w:val="32"/>
          <w:u w:val="none"/>
          <w:cs/>
        </w:rPr>
        <w:t xml:space="preserve"> </w:t>
      </w:r>
      <w:r>
        <w:rPr>
          <w:rFonts w:ascii="Angsana New" w:hAnsi="Angsana New" w:cs="Angsana New"/>
          <w:sz w:val="32"/>
          <w:szCs w:val="32"/>
          <w:u w:val="none"/>
        </w:rPr>
        <w:t>256</w:t>
      </w:r>
      <w:r w:rsidR="00E22E5F">
        <w:rPr>
          <w:rFonts w:ascii="Angsana New" w:hAnsi="Angsana New" w:cs="Angsana New"/>
          <w:sz w:val="32"/>
          <w:szCs w:val="32"/>
          <w:u w:val="none"/>
        </w:rPr>
        <w:t>6</w:t>
      </w:r>
    </w:p>
    <w:p w14:paraId="4450B0F5" w14:textId="51BFA660" w:rsidR="00F35EBD" w:rsidRPr="00D36B78" w:rsidRDefault="00746737" w:rsidP="00746737">
      <w:pPr>
        <w:pStyle w:val="Title"/>
        <w:ind w:left="0" w:right="-40"/>
        <w:rPr>
          <w:rFonts w:ascii="Angsana New" w:hAnsi="Angsana New" w:cs="Angsana New"/>
          <w:sz w:val="32"/>
          <w:szCs w:val="32"/>
          <w:u w:val="none"/>
        </w:rPr>
      </w:pPr>
      <w:r w:rsidRPr="00D36B78">
        <w:rPr>
          <w:rFonts w:ascii="Angsana New" w:hAnsi="Angsana New" w:cs="Angsana New"/>
          <w:sz w:val="32"/>
          <w:szCs w:val="32"/>
          <w:u w:val="none"/>
          <w:cs/>
        </w:rPr>
        <w:t>และ</w:t>
      </w:r>
    </w:p>
    <w:p w14:paraId="66A18556" w14:textId="77777777" w:rsidR="00F35EBD" w:rsidRPr="00D36B78" w:rsidRDefault="001126F0" w:rsidP="00F35EBD">
      <w:pPr>
        <w:pStyle w:val="Title"/>
        <w:ind w:left="0" w:right="-40"/>
        <w:rPr>
          <w:rFonts w:ascii="Angsana New" w:hAnsi="Angsana New" w:cs="Angsana New"/>
          <w:b/>
          <w:bCs/>
          <w:sz w:val="32"/>
          <w:szCs w:val="32"/>
        </w:rPr>
      </w:pPr>
      <w:r w:rsidRPr="001126F0">
        <w:rPr>
          <w:rFonts w:ascii="Angsana New" w:hAnsi="Angsana New" w:cs="Angsana New"/>
          <w:sz w:val="32"/>
          <w:szCs w:val="32"/>
          <w:u w:val="none"/>
          <w:cs/>
        </w:rPr>
        <w:t>รายงานการสอบทานของผู้สอบบัญชีรับอนุญาต</w:t>
      </w:r>
    </w:p>
    <w:p w14:paraId="313D40E4" w14:textId="77777777" w:rsidR="00F35EBD" w:rsidRDefault="00F35EBD" w:rsidP="004C766E">
      <w:pPr>
        <w:pStyle w:val="IndexHeading1"/>
        <w:spacing w:after="0" w:line="240" w:lineRule="auto"/>
        <w:ind w:left="1260" w:right="-43" w:hanging="1260"/>
        <w:jc w:val="thaiDistribute"/>
        <w:outlineLvl w:val="0"/>
        <w:rPr>
          <w:rFonts w:ascii="Angsana New" w:hAnsi="Angsana New" w:cs="Angsana New"/>
          <w:b w:val="0"/>
          <w:bCs/>
          <w:sz w:val="30"/>
          <w:szCs w:val="30"/>
          <w:lang w:val="en-US" w:bidi="th-TH"/>
        </w:rPr>
      </w:pPr>
    </w:p>
    <w:p w14:paraId="0887B9B5" w14:textId="77777777" w:rsidR="00D871B3" w:rsidRDefault="00D871B3" w:rsidP="004C766E">
      <w:pPr>
        <w:pStyle w:val="IndexHeading1"/>
        <w:spacing w:after="0" w:line="240" w:lineRule="auto"/>
        <w:ind w:left="1260" w:right="-43" w:hanging="1260"/>
        <w:jc w:val="thaiDistribute"/>
        <w:outlineLvl w:val="0"/>
        <w:rPr>
          <w:rFonts w:ascii="Angsana New" w:hAnsi="Angsana New" w:cs="Angsana New"/>
          <w:b w:val="0"/>
          <w:bCs/>
          <w:sz w:val="30"/>
          <w:szCs w:val="30"/>
          <w:lang w:val="en-US" w:bidi="th-TH"/>
        </w:rPr>
      </w:pPr>
    </w:p>
    <w:p w14:paraId="5D852861" w14:textId="13B7AD80" w:rsidR="00D871B3" w:rsidRPr="00E80C83" w:rsidRDefault="00D871B3" w:rsidP="004C766E">
      <w:pPr>
        <w:pStyle w:val="IndexHeading1"/>
        <w:spacing w:after="0" w:line="240" w:lineRule="auto"/>
        <w:ind w:left="1260" w:right="-43" w:hanging="1260"/>
        <w:jc w:val="thaiDistribute"/>
        <w:outlineLvl w:val="0"/>
        <w:rPr>
          <w:rFonts w:ascii="Angsana New" w:hAnsi="Angsana New" w:cs="Angsana New"/>
          <w:b w:val="0"/>
          <w:bCs/>
          <w:sz w:val="30"/>
          <w:szCs w:val="30"/>
          <w:cs/>
          <w:lang w:val="en-US" w:bidi="th-TH"/>
        </w:rPr>
        <w:sectPr w:rsidR="00D871B3" w:rsidRPr="00E80C83" w:rsidSect="009D43C4">
          <w:headerReference w:type="even" r:id="rId11"/>
          <w:headerReference w:type="default" r:id="rId12"/>
          <w:footerReference w:type="default" r:id="rId13"/>
          <w:headerReference w:type="first" r:id="rId14"/>
          <w:footerReference w:type="first" r:id="rId15"/>
          <w:pgSz w:w="11909" w:h="16834" w:code="9"/>
          <w:pgMar w:top="691" w:right="1152" w:bottom="576" w:left="1152" w:header="720" w:footer="720" w:gutter="0"/>
          <w:paperSrc w:first="15" w:other="15"/>
          <w:pgNumType w:start="0"/>
          <w:cols w:space="720"/>
          <w:docGrid w:linePitch="245"/>
        </w:sectPr>
      </w:pPr>
    </w:p>
    <w:p w14:paraId="586AFFE8" w14:textId="77777777" w:rsidR="00F35EBD" w:rsidRPr="00D36B78" w:rsidRDefault="00F35EBD" w:rsidP="00F35EBD">
      <w:pPr>
        <w:pStyle w:val="Heading5"/>
        <w:spacing w:line="240" w:lineRule="auto"/>
        <w:ind w:right="-40"/>
        <w:jc w:val="thaiDistribute"/>
        <w:rPr>
          <w:rFonts w:ascii="Angsana New" w:hAnsi="Angsana New"/>
        </w:rPr>
      </w:pPr>
    </w:p>
    <w:p w14:paraId="1BE84BFD" w14:textId="77777777" w:rsidR="00F35EBD" w:rsidRPr="00D36B78" w:rsidRDefault="00F35EBD" w:rsidP="00F35EBD">
      <w:pPr>
        <w:pStyle w:val="Heading5"/>
        <w:spacing w:line="240" w:lineRule="auto"/>
        <w:ind w:right="-40"/>
        <w:jc w:val="thaiDistribute"/>
        <w:rPr>
          <w:rFonts w:ascii="Angsana New" w:hAnsi="Angsana New"/>
        </w:rPr>
      </w:pPr>
    </w:p>
    <w:p w14:paraId="39B7E12F" w14:textId="77777777" w:rsidR="00F35EBD" w:rsidRPr="00D36B78" w:rsidRDefault="00F35EBD" w:rsidP="00F35EBD">
      <w:pPr>
        <w:pStyle w:val="Heading5"/>
        <w:spacing w:line="240" w:lineRule="auto"/>
        <w:ind w:right="-40"/>
        <w:jc w:val="thaiDistribute"/>
        <w:rPr>
          <w:rFonts w:ascii="Angsana New" w:hAnsi="Angsana New"/>
        </w:rPr>
      </w:pPr>
    </w:p>
    <w:p w14:paraId="6730E823" w14:textId="77777777" w:rsidR="00F35EBD" w:rsidRPr="00D36B78" w:rsidRDefault="00F35EBD" w:rsidP="00F35EBD">
      <w:pPr>
        <w:pStyle w:val="Heading5"/>
        <w:spacing w:line="240" w:lineRule="auto"/>
        <w:ind w:right="-40"/>
        <w:jc w:val="thaiDistribute"/>
        <w:rPr>
          <w:rFonts w:ascii="Angsana New" w:hAnsi="Angsana New"/>
        </w:rPr>
      </w:pPr>
    </w:p>
    <w:p w14:paraId="5A466AAB" w14:textId="77777777" w:rsidR="00F35EBD" w:rsidRPr="00D36B78" w:rsidRDefault="00F35EBD" w:rsidP="00F35EBD">
      <w:pPr>
        <w:pStyle w:val="Heading5"/>
        <w:spacing w:line="240" w:lineRule="auto"/>
        <w:ind w:right="-40"/>
        <w:jc w:val="thaiDistribute"/>
        <w:rPr>
          <w:rFonts w:ascii="Angsana New" w:hAnsi="Angsana New"/>
        </w:rPr>
      </w:pPr>
    </w:p>
    <w:p w14:paraId="5A7707CC" w14:textId="77777777" w:rsidR="00F35EBD" w:rsidRPr="00D36B78" w:rsidRDefault="00F35EBD" w:rsidP="00F35EBD">
      <w:pPr>
        <w:pStyle w:val="Heading5"/>
        <w:spacing w:line="240" w:lineRule="auto"/>
        <w:ind w:right="-40"/>
        <w:jc w:val="thaiDistribute"/>
        <w:rPr>
          <w:rFonts w:ascii="Angsana New" w:hAnsi="Angsana New"/>
        </w:rPr>
      </w:pPr>
    </w:p>
    <w:p w14:paraId="2373099C" w14:textId="77777777" w:rsidR="00F35EBD" w:rsidRPr="00D36B78" w:rsidRDefault="00F35EBD" w:rsidP="00F35EBD">
      <w:pPr>
        <w:pStyle w:val="Heading5"/>
        <w:spacing w:line="240" w:lineRule="auto"/>
        <w:ind w:right="-40"/>
        <w:jc w:val="thaiDistribute"/>
        <w:rPr>
          <w:rFonts w:ascii="Angsana New" w:hAnsi="Angsana New"/>
        </w:rPr>
      </w:pPr>
      <w:r w:rsidRPr="00D36B78">
        <w:rPr>
          <w:rFonts w:ascii="Angsana New" w:hAnsi="Angsana New"/>
          <w:cs/>
        </w:rPr>
        <w:t>รายงาน</w:t>
      </w:r>
      <w:r w:rsidRPr="00D36B78">
        <w:rPr>
          <w:rFonts w:ascii="Angsana New" w:hAnsi="Angsana New"/>
          <w:cs/>
          <w:lang w:val="th-TH"/>
        </w:rPr>
        <w:t>การสอบทาน</w:t>
      </w:r>
      <w:r w:rsidRPr="00D36B78">
        <w:rPr>
          <w:rFonts w:ascii="Angsana New" w:hAnsi="Angsana New"/>
          <w:cs/>
        </w:rPr>
        <w:t>ข้อมูลทางการเงินระหว่างกาล</w:t>
      </w:r>
      <w:r w:rsidRPr="00D36B78">
        <w:rPr>
          <w:rFonts w:ascii="Angsana New" w:hAnsi="Angsana New"/>
          <w:cs/>
          <w:lang w:val="th-TH"/>
        </w:rPr>
        <w:t>โดย</w:t>
      </w:r>
      <w:r w:rsidRPr="00D36B78">
        <w:rPr>
          <w:rFonts w:ascii="Angsana New" w:hAnsi="Angsana New"/>
          <w:cs/>
        </w:rPr>
        <w:t>ผู้สอบบัญชีรับอนุญาต</w:t>
      </w:r>
    </w:p>
    <w:p w14:paraId="0F4459C0" w14:textId="77777777" w:rsidR="00F35EBD" w:rsidRPr="00D36B78" w:rsidRDefault="00F35EBD" w:rsidP="00F35E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C33D771" w14:textId="77777777" w:rsidR="00F35EBD" w:rsidRPr="00D36B78" w:rsidRDefault="00F35EBD" w:rsidP="00F35E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0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D36B78">
        <w:rPr>
          <w:rFonts w:ascii="Angsana New" w:hAnsi="Angsana New"/>
          <w:b/>
          <w:bCs/>
          <w:sz w:val="30"/>
          <w:szCs w:val="30"/>
          <w:cs/>
        </w:rPr>
        <w:t xml:space="preserve">เสนอ </w:t>
      </w:r>
      <w:r w:rsidRPr="00D36B78">
        <w:rPr>
          <w:rFonts w:ascii="Angsana New" w:hAnsi="Angsana New"/>
          <w:b/>
          <w:bCs/>
          <w:sz w:val="30"/>
          <w:szCs w:val="30"/>
          <w:cs/>
          <w:lang w:val="th-TH"/>
        </w:rPr>
        <w:t>คณะกรรมการบริษัท</w:t>
      </w:r>
      <w:r w:rsidRPr="00D36B78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Pr="00D36B78">
        <w:rPr>
          <w:rFonts w:ascii="Angsana New" w:hAnsi="Angsana New"/>
          <w:b/>
          <w:bCs/>
          <w:sz w:val="30"/>
          <w:szCs w:val="30"/>
          <w:cs/>
          <w:lang w:val="th-TH"/>
        </w:rPr>
        <w:t>เสริมสุข จำกัด (มหาชน)</w:t>
      </w:r>
    </w:p>
    <w:p w14:paraId="7BDCE8D5" w14:textId="77777777" w:rsidR="00F35EBD" w:rsidRPr="00D36B78" w:rsidRDefault="00F35EBD" w:rsidP="00F35E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64DD2AF6" w14:textId="111AA3C5" w:rsidR="00B70FCC" w:rsidRPr="00707E6A" w:rsidRDefault="00B70FCC" w:rsidP="00B70F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930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707E6A">
        <w:rPr>
          <w:rFonts w:ascii="Angsana New" w:hAnsi="Angsana New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 w:rsidRPr="00707E6A">
        <w:rPr>
          <w:rFonts w:ascii="Angsana New" w:hAnsi="Angsana New"/>
          <w:color w:val="FFFFFF"/>
          <w:sz w:val="30"/>
          <w:szCs w:val="30"/>
        </w:rPr>
        <w:t>.</w:t>
      </w:r>
      <w:r w:rsidRPr="00707E6A">
        <w:rPr>
          <w:rFonts w:ascii="Angsana New" w:hAnsi="Angsana New"/>
          <w:sz w:val="30"/>
          <w:szCs w:val="30"/>
          <w:cs/>
        </w:rPr>
        <w:t>ณ</w:t>
      </w:r>
      <w:r w:rsidRPr="00707E6A">
        <w:rPr>
          <w:rFonts w:ascii="Angsana New" w:hAnsi="Angsana New"/>
          <w:color w:val="FFFFFF"/>
          <w:sz w:val="30"/>
          <w:szCs w:val="30"/>
        </w:rPr>
        <w:t>.</w:t>
      </w:r>
      <w:r w:rsidRPr="00707E6A">
        <w:rPr>
          <w:rFonts w:ascii="Angsana New" w:hAnsi="Angsana New"/>
          <w:sz w:val="30"/>
          <w:szCs w:val="30"/>
          <w:cs/>
        </w:rPr>
        <w:t>วันที่</w:t>
      </w:r>
      <w:r w:rsidRPr="00707E6A">
        <w:rPr>
          <w:rFonts w:ascii="Angsana New" w:hAnsi="Angsana New"/>
          <w:color w:val="FFFFFF"/>
          <w:sz w:val="30"/>
          <w:szCs w:val="30"/>
        </w:rPr>
        <w:t>.</w:t>
      </w:r>
      <w:r w:rsidR="00E30ABC" w:rsidRPr="00707E6A">
        <w:rPr>
          <w:rFonts w:ascii="Angsana New" w:hAnsi="Angsana New"/>
          <w:sz w:val="30"/>
          <w:szCs w:val="30"/>
        </w:rPr>
        <w:t>31</w:t>
      </w:r>
      <w:r w:rsidR="00463958" w:rsidRPr="00707E6A">
        <w:rPr>
          <w:rFonts w:ascii="Angsana New" w:hAnsi="Angsana New"/>
          <w:sz w:val="30"/>
          <w:szCs w:val="30"/>
        </w:rPr>
        <w:t xml:space="preserve"> </w:t>
      </w:r>
      <w:r w:rsidR="00463958" w:rsidRPr="00707E6A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300242" w:rsidRPr="00707E6A">
        <w:rPr>
          <w:rFonts w:ascii="Angsana New" w:hAnsi="Angsana New"/>
          <w:sz w:val="30"/>
          <w:szCs w:val="30"/>
        </w:rPr>
        <w:t>256</w:t>
      </w:r>
      <w:r w:rsidR="00E22E5F">
        <w:rPr>
          <w:rFonts w:ascii="Angsana New" w:hAnsi="Angsana New"/>
          <w:sz w:val="30"/>
          <w:szCs w:val="30"/>
        </w:rPr>
        <w:t>6</w:t>
      </w:r>
      <w:r w:rsidR="00300242" w:rsidRPr="00707E6A">
        <w:rPr>
          <w:rFonts w:ascii="Angsana New" w:hAnsi="Angsana New" w:hint="cs"/>
          <w:sz w:val="30"/>
          <w:szCs w:val="30"/>
          <w:cs/>
        </w:rPr>
        <w:t xml:space="preserve"> </w:t>
      </w:r>
      <w:r w:rsidRPr="00707E6A">
        <w:rPr>
          <w:rFonts w:ascii="Angsana New" w:hAnsi="Angsana New"/>
          <w:sz w:val="30"/>
          <w:szCs w:val="30"/>
          <w:cs/>
        </w:rPr>
        <w:t>งบกำไร</w:t>
      </w:r>
      <w:r w:rsidRPr="00707E6A">
        <w:rPr>
          <w:rFonts w:ascii="Angsana New" w:hAnsi="Angsana New"/>
          <w:spacing w:val="-4"/>
          <w:sz w:val="30"/>
          <w:szCs w:val="30"/>
          <w:cs/>
        </w:rPr>
        <w:t>ขาดทุนเบ็ดเสร็จรวม</w:t>
      </w:r>
      <w:r w:rsidR="00481170" w:rsidRPr="00707E6A">
        <w:rPr>
          <w:rFonts w:ascii="Angsana New" w:hAnsi="Angsana New" w:hint="cs"/>
          <w:spacing w:val="-4"/>
          <w:sz w:val="30"/>
          <w:szCs w:val="30"/>
          <w:cs/>
        </w:rPr>
        <w:t>และ</w:t>
      </w:r>
      <w:r w:rsidRPr="00707E6A">
        <w:rPr>
          <w:rFonts w:ascii="Angsana New" w:hAnsi="Angsana New"/>
          <w:spacing w:val="-4"/>
          <w:sz w:val="30"/>
          <w:szCs w:val="30"/>
          <w:cs/>
        </w:rPr>
        <w:t>งบกำไรขาดทุนเบ็ดเสร็จเฉพาะกิจการ</w:t>
      </w:r>
      <w:r w:rsidR="00211E7D" w:rsidRPr="00707E6A">
        <w:rPr>
          <w:rFonts w:ascii="Angsana New" w:hAnsi="Angsana New" w:hint="cs"/>
          <w:spacing w:val="-4"/>
          <w:sz w:val="30"/>
          <w:szCs w:val="30"/>
          <w:cs/>
        </w:rPr>
        <w:t xml:space="preserve">สำหรับงวดสามเดือนและหกเดือนสิ้นสุดวันที่ </w:t>
      </w:r>
      <w:r w:rsidR="00211E7D" w:rsidRPr="00707E6A">
        <w:rPr>
          <w:rFonts w:ascii="Angsana New" w:hAnsi="Angsana New"/>
          <w:spacing w:val="-4"/>
          <w:sz w:val="30"/>
          <w:szCs w:val="30"/>
        </w:rPr>
        <w:t xml:space="preserve">31 </w:t>
      </w:r>
      <w:r w:rsidR="00211E7D" w:rsidRPr="00707E6A">
        <w:rPr>
          <w:rFonts w:ascii="Angsana New" w:hAnsi="Angsana New" w:hint="cs"/>
          <w:spacing w:val="-4"/>
          <w:sz w:val="30"/>
          <w:szCs w:val="30"/>
          <w:cs/>
        </w:rPr>
        <w:t xml:space="preserve">มีนาคม </w:t>
      </w:r>
      <w:r w:rsidR="00211E7D" w:rsidRPr="00707E6A">
        <w:rPr>
          <w:rFonts w:ascii="Angsana New" w:hAnsi="Angsana New"/>
          <w:spacing w:val="-4"/>
          <w:sz w:val="30"/>
          <w:szCs w:val="30"/>
        </w:rPr>
        <w:t>256</w:t>
      </w:r>
      <w:r w:rsidR="00E22E5F">
        <w:rPr>
          <w:rFonts w:ascii="Angsana New" w:hAnsi="Angsana New"/>
          <w:spacing w:val="-4"/>
          <w:sz w:val="30"/>
          <w:szCs w:val="30"/>
        </w:rPr>
        <w:t>6</w:t>
      </w:r>
      <w:r w:rsidR="00406097" w:rsidRPr="00707E6A">
        <w:rPr>
          <w:rFonts w:ascii="Angsana New" w:hAnsi="Angsana New"/>
          <w:sz w:val="30"/>
          <w:szCs w:val="30"/>
        </w:rPr>
        <w:t xml:space="preserve"> </w:t>
      </w:r>
      <w:r w:rsidR="00406097" w:rsidRPr="00707E6A">
        <w:rPr>
          <w:rFonts w:ascii="Angsana New" w:hAnsi="Angsana New"/>
          <w:sz w:val="30"/>
          <w:szCs w:val="30"/>
          <w:cs/>
        </w:rPr>
        <w:t>งบแสดง</w:t>
      </w:r>
      <w:r w:rsidRPr="00707E6A">
        <w:rPr>
          <w:rFonts w:ascii="Angsana New" w:hAnsi="Angsana New"/>
          <w:sz w:val="30"/>
          <w:szCs w:val="30"/>
          <w:cs/>
        </w:rPr>
        <w:t>เปลี่ยนแปลงส่วนของผู้ถือหุ้นรวมและงบแสดงการเปลี่ยนแปลงส่วนของผู้ถือหุ้นเฉพาะกิจการ</w:t>
      </w:r>
      <w:r w:rsidRPr="00707E6A">
        <w:rPr>
          <w:rFonts w:ascii="Angsana New" w:hAnsi="Angsana New"/>
          <w:sz w:val="30"/>
          <w:szCs w:val="30"/>
        </w:rPr>
        <w:t xml:space="preserve"> </w:t>
      </w:r>
      <w:r w:rsidRPr="00707E6A">
        <w:rPr>
          <w:rFonts w:ascii="Angsana New" w:hAnsi="Angsana New"/>
          <w:sz w:val="30"/>
          <w:szCs w:val="30"/>
          <w:cs/>
        </w:rPr>
        <w:t>และ</w:t>
      </w:r>
      <w:r w:rsidR="00707E6A">
        <w:rPr>
          <w:rFonts w:ascii="Angsana New" w:hAnsi="Angsana New"/>
          <w:sz w:val="30"/>
          <w:szCs w:val="30"/>
        </w:rPr>
        <w:br/>
      </w:r>
      <w:r w:rsidRPr="00707E6A">
        <w:rPr>
          <w:rFonts w:ascii="Angsana New" w:hAnsi="Angsana New"/>
          <w:sz w:val="30"/>
          <w:szCs w:val="30"/>
          <w:cs/>
        </w:rPr>
        <w:t>งบกระแสเงินสดรวมและงบกระแสเงินสดเฉพาะกิจการ</w:t>
      </w:r>
      <w:r w:rsidR="00707E6A" w:rsidRPr="00707E6A">
        <w:rPr>
          <w:rFonts w:ascii="Angsana New" w:hAnsi="Angsana New"/>
          <w:sz w:val="30"/>
          <w:szCs w:val="30"/>
        </w:rPr>
        <w:t xml:space="preserve"> </w:t>
      </w:r>
      <w:r w:rsidR="000D64D0" w:rsidRPr="00707E6A">
        <w:rPr>
          <w:rFonts w:ascii="Angsana New" w:hAnsi="Angsana New"/>
          <w:sz w:val="30"/>
          <w:szCs w:val="30"/>
          <w:cs/>
        </w:rPr>
        <w:t>สำหรับงวด</w:t>
      </w:r>
      <w:r w:rsidR="00463958" w:rsidRPr="00707E6A">
        <w:rPr>
          <w:rFonts w:ascii="Angsana New" w:hAnsi="Angsana New" w:hint="cs"/>
          <w:sz w:val="30"/>
          <w:szCs w:val="30"/>
          <w:cs/>
        </w:rPr>
        <w:t>หกเดือน</w:t>
      </w:r>
      <w:r w:rsidR="000D64D0" w:rsidRPr="00707E6A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0D64D0" w:rsidRPr="00707E6A">
        <w:rPr>
          <w:rFonts w:ascii="Angsana New" w:hAnsi="Angsana New"/>
          <w:sz w:val="30"/>
          <w:szCs w:val="30"/>
        </w:rPr>
        <w:t>31</w:t>
      </w:r>
      <w:r w:rsidR="000D64D0" w:rsidRPr="00707E6A">
        <w:rPr>
          <w:rFonts w:ascii="Angsana New" w:hAnsi="Angsana New"/>
          <w:sz w:val="30"/>
          <w:szCs w:val="30"/>
          <w:cs/>
        </w:rPr>
        <w:t xml:space="preserve"> </w:t>
      </w:r>
      <w:r w:rsidR="00463958" w:rsidRPr="00707E6A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0D64D0" w:rsidRPr="00707E6A">
        <w:rPr>
          <w:rFonts w:ascii="Angsana New" w:hAnsi="Angsana New"/>
          <w:sz w:val="30"/>
          <w:szCs w:val="30"/>
        </w:rPr>
        <w:t>256</w:t>
      </w:r>
      <w:r w:rsidR="00E22E5F">
        <w:rPr>
          <w:rFonts w:ascii="Angsana New" w:hAnsi="Angsana New"/>
          <w:sz w:val="30"/>
          <w:szCs w:val="30"/>
        </w:rPr>
        <w:t>6</w:t>
      </w:r>
      <w:r w:rsidR="00406097" w:rsidRPr="00707E6A">
        <w:rPr>
          <w:rFonts w:ascii="Angsana New" w:hAnsi="Angsana New"/>
          <w:sz w:val="30"/>
          <w:szCs w:val="30"/>
        </w:rPr>
        <w:t xml:space="preserve"> </w:t>
      </w:r>
      <w:r w:rsidRPr="00707E6A">
        <w:rPr>
          <w:rFonts w:ascii="Angsana New" w:hAnsi="Angsana New"/>
          <w:sz w:val="30"/>
          <w:szCs w:val="30"/>
          <w:cs/>
        </w:rPr>
        <w:t>และหมายเหตุประกอบงบการเงินแบบย่อ (ข้อมูลทางการเงินระหว่างกาล) ของบริษัท เสริมสุข จำกัด (มหาชน) และบริษัทย่อย</w:t>
      </w:r>
      <w:r w:rsidRPr="00707E6A">
        <w:rPr>
          <w:rFonts w:ascii="Angsana New" w:hAnsi="Angsana New"/>
          <w:color w:val="FFFFFF"/>
          <w:sz w:val="30"/>
          <w:szCs w:val="30"/>
        </w:rPr>
        <w:t>.</w:t>
      </w:r>
      <w:r w:rsidRPr="00707E6A">
        <w:rPr>
          <w:rFonts w:ascii="Angsana New" w:hAnsi="Angsana New"/>
          <w:sz w:val="30"/>
          <w:szCs w:val="30"/>
          <w:cs/>
        </w:rPr>
        <w:t>และ</w:t>
      </w:r>
      <w:r w:rsidR="00707E6A">
        <w:rPr>
          <w:rFonts w:ascii="Angsana New" w:hAnsi="Angsana New"/>
          <w:sz w:val="30"/>
          <w:szCs w:val="30"/>
        </w:rPr>
        <w:br/>
      </w:r>
      <w:r w:rsidRPr="00707E6A">
        <w:rPr>
          <w:rFonts w:ascii="Angsana New" w:hAnsi="Angsana New"/>
          <w:sz w:val="30"/>
          <w:szCs w:val="30"/>
          <w:cs/>
        </w:rPr>
        <w:t xml:space="preserve">ของเฉพาะบริษัท เสริมสุข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707E6A">
        <w:rPr>
          <w:rFonts w:ascii="Angsana New" w:hAnsi="Angsana New"/>
          <w:sz w:val="30"/>
          <w:szCs w:val="30"/>
        </w:rPr>
        <w:t>34</w:t>
      </w:r>
      <w:r w:rsidRPr="00707E6A">
        <w:rPr>
          <w:rFonts w:ascii="Angsana New" w:hAnsi="Angsana New"/>
          <w:sz w:val="30"/>
          <w:szCs w:val="30"/>
          <w:cs/>
        </w:rPr>
        <w:t xml:space="preserve"> เรื่อง</w:t>
      </w:r>
      <w:r w:rsidR="001B0969">
        <w:rPr>
          <w:rFonts w:ascii="Angsana New" w:hAnsi="Angsana New"/>
          <w:sz w:val="30"/>
          <w:szCs w:val="30"/>
        </w:rPr>
        <w:t xml:space="preserve"> </w:t>
      </w:r>
      <w:r w:rsidR="002809A1" w:rsidRPr="00707E6A">
        <w:rPr>
          <w:rFonts w:ascii="Angsana New" w:hAnsi="Angsana New" w:hint="cs"/>
          <w:sz w:val="30"/>
          <w:szCs w:val="30"/>
          <w:cs/>
        </w:rPr>
        <w:t>การรายงานทาง</w:t>
      </w:r>
      <w:r w:rsidRPr="00707E6A">
        <w:rPr>
          <w:rFonts w:ascii="Angsana New" w:hAnsi="Angsana New"/>
          <w:sz w:val="30"/>
          <w:szCs w:val="30"/>
          <w:cs/>
        </w:rPr>
        <w:t xml:space="preserve">การเงินระหว่างกาล </w:t>
      </w:r>
      <w:r w:rsidR="006F60ED">
        <w:rPr>
          <w:rFonts w:ascii="Angsana New" w:hAnsi="Angsana New"/>
          <w:sz w:val="30"/>
          <w:szCs w:val="30"/>
        </w:rPr>
        <w:br/>
      </w:r>
      <w:r w:rsidRPr="00707E6A">
        <w:rPr>
          <w:rFonts w:ascii="Angsana New" w:hAnsi="Angsana New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13C61BAD" w14:textId="77777777" w:rsidR="00B70FCC" w:rsidRPr="00D36B78" w:rsidRDefault="00B70FCC" w:rsidP="00B70F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32207C70" w14:textId="77777777" w:rsidR="00B70FCC" w:rsidRPr="00D36B78" w:rsidRDefault="00B70FCC" w:rsidP="00B70FC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D36B78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23529E32" w14:textId="77777777" w:rsidR="00B70FCC" w:rsidRPr="00D36B78" w:rsidRDefault="00B70FCC" w:rsidP="00B70FCC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338B9EE9" w14:textId="0639CE46" w:rsidR="00B70FCC" w:rsidRDefault="00B70FCC" w:rsidP="00B70FC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D36B78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D36B78">
        <w:rPr>
          <w:rFonts w:ascii="Angsana New" w:hAnsi="Angsana New"/>
          <w:sz w:val="30"/>
          <w:szCs w:val="30"/>
        </w:rPr>
        <w:t xml:space="preserve"> </w:t>
      </w:r>
      <w:r w:rsidRPr="00D36B78">
        <w:rPr>
          <w:rFonts w:ascii="Angsana New" w:hAnsi="Angsana New"/>
          <w:sz w:val="30"/>
          <w:szCs w:val="30"/>
          <w:cs/>
        </w:rPr>
        <w:t>รหัส</w:t>
      </w:r>
      <w:r w:rsidRPr="00D36B78">
        <w:rPr>
          <w:rFonts w:ascii="Angsana New" w:hAnsi="Angsana New"/>
          <w:sz w:val="30"/>
          <w:szCs w:val="30"/>
        </w:rPr>
        <w:t xml:space="preserve"> 2410 “</w:t>
      </w:r>
      <w:r w:rsidRPr="00D36B78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D36B78">
        <w:rPr>
          <w:rFonts w:ascii="Angsana New" w:hAnsi="Angsana New"/>
          <w:sz w:val="30"/>
          <w:szCs w:val="30"/>
        </w:rPr>
        <w:t>”</w:t>
      </w:r>
      <w:r w:rsidRPr="00D36B78">
        <w:rPr>
          <w:rFonts w:ascii="Angsana New" w:hAnsi="Angsana New"/>
          <w:sz w:val="30"/>
          <w:szCs w:val="30"/>
          <w:cs/>
        </w:rPr>
        <w:t xml:space="preserve"> การสอบทานดังกล่าว</w:t>
      </w:r>
      <w:r w:rsidRPr="00D36B78">
        <w:rPr>
          <w:rFonts w:ascii="Angsana New" w:hAnsi="Angsana New"/>
          <w:spacing w:val="-8"/>
          <w:sz w:val="30"/>
          <w:szCs w:val="30"/>
          <w:cs/>
        </w:rPr>
        <w:t>ประกอบด้วย</w:t>
      </w:r>
      <w:r w:rsidRPr="00D36B78">
        <w:rPr>
          <w:rFonts w:ascii="Angsana New" w:hAnsi="Angsana New"/>
          <w:spacing w:val="-24"/>
          <w:sz w:val="30"/>
          <w:szCs w:val="30"/>
        </w:rPr>
        <w:t xml:space="preserve"> </w:t>
      </w:r>
      <w:r w:rsidRPr="00D36B78">
        <w:rPr>
          <w:rFonts w:ascii="Angsana New" w:hAnsi="Angsana New"/>
          <w:spacing w:val="-8"/>
          <w:sz w:val="30"/>
          <w:szCs w:val="30"/>
          <w:cs/>
        </w:rPr>
        <w:t>การ</w:t>
      </w:r>
      <w:r w:rsidRPr="00D36B78">
        <w:rPr>
          <w:rFonts w:ascii="Angsana New" w:hAnsi="Angsana New"/>
          <w:sz w:val="30"/>
          <w:szCs w:val="30"/>
          <w:cs/>
        </w:rPr>
        <w:t>ใช้วิธีการสอบถามบุคลากรซึ่งส่วนใหญ่เป็นผู้รับผิดชอบด้านการเงินและบัญชี</w:t>
      </w:r>
      <w:r w:rsidR="001C0A14">
        <w:rPr>
          <w:rFonts w:ascii="Angsana New" w:hAnsi="Angsana New"/>
          <w:sz w:val="30"/>
          <w:szCs w:val="30"/>
        </w:rPr>
        <w:t xml:space="preserve"> </w:t>
      </w:r>
      <w:r w:rsidRPr="00D36B78">
        <w:rPr>
          <w:rFonts w:ascii="Angsana New" w:hAnsi="Angsana New"/>
          <w:sz w:val="30"/>
          <w:szCs w:val="30"/>
          <w:cs/>
        </w:rPr>
        <w:t>และการวิเคราะห์เปรียบเทียบและวิธีการสอบทานอื่น</w:t>
      </w:r>
      <w:r w:rsidRPr="00D36B78">
        <w:rPr>
          <w:rFonts w:ascii="Angsana New" w:hAnsi="Angsana New"/>
          <w:sz w:val="30"/>
          <w:szCs w:val="30"/>
        </w:rPr>
        <w:t xml:space="preserve"> </w:t>
      </w:r>
      <w:r w:rsidRPr="00D36B78">
        <w:rPr>
          <w:rFonts w:ascii="Angsana New" w:hAnsi="Angsana New"/>
          <w:sz w:val="30"/>
          <w:szCs w:val="30"/>
          <w:cs/>
        </w:rPr>
        <w:t>การสอบทานนี้มีขอบเขตจำกัด</w:t>
      </w:r>
      <w:r w:rsidRPr="00D36B78">
        <w:rPr>
          <w:rFonts w:ascii="Angsana New" w:hAnsi="Angsana New"/>
          <w:sz w:val="30"/>
          <w:szCs w:val="30"/>
          <w:cs/>
        </w:rPr>
        <w:br w:type="textWrapping" w:clear="all"/>
        <w:t>กว่าการตรวจสอบตามมาตรฐานการสอบบัญชี</w:t>
      </w:r>
      <w:r w:rsidR="001C0A14">
        <w:rPr>
          <w:rFonts w:ascii="Angsana New" w:hAnsi="Angsana New"/>
          <w:sz w:val="30"/>
          <w:szCs w:val="30"/>
        </w:rPr>
        <w:t xml:space="preserve"> </w:t>
      </w:r>
      <w:r w:rsidRPr="00D36B78">
        <w:rPr>
          <w:rFonts w:ascii="Angsana New" w:hAnsi="Angsana New"/>
          <w:sz w:val="30"/>
          <w:szCs w:val="30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D36B78">
        <w:rPr>
          <w:rFonts w:ascii="Angsana New" w:hAnsi="Angsana New"/>
          <w:sz w:val="30"/>
          <w:szCs w:val="30"/>
        </w:rPr>
        <w:t xml:space="preserve"> </w:t>
      </w:r>
      <w:r w:rsidRPr="00D36B78">
        <w:rPr>
          <w:rFonts w:ascii="Angsana New" w:hAnsi="Angsana New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72AB040E" w14:textId="25C788DF" w:rsidR="00E62058" w:rsidRDefault="00E62058" w:rsidP="00B70FC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2DA892F" w14:textId="77777777" w:rsidR="00E62058" w:rsidRDefault="00E62058" w:rsidP="00B70FC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E5C13B5" w14:textId="77777777" w:rsidR="00B70FCC" w:rsidRDefault="00B70FCC" w:rsidP="00B70FC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  <w:sectPr w:rsidR="00B70FCC" w:rsidSect="0047456A">
          <w:footerReference w:type="default" r:id="rId16"/>
          <w:headerReference w:type="first" r:id="rId17"/>
          <w:footerReference w:type="first" r:id="rId18"/>
          <w:pgSz w:w="11909" w:h="16834" w:code="9"/>
          <w:pgMar w:top="691" w:right="1152" w:bottom="576" w:left="1152" w:header="720" w:footer="720" w:gutter="0"/>
          <w:paperSrc w:first="15" w:other="15"/>
          <w:cols w:space="720"/>
          <w:docGrid w:linePitch="245"/>
        </w:sectPr>
      </w:pPr>
    </w:p>
    <w:p w14:paraId="08BFB276" w14:textId="77777777" w:rsidR="00B70FCC" w:rsidRPr="00D36B78" w:rsidRDefault="00B70FCC" w:rsidP="00B70FC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D36B78">
        <w:rPr>
          <w:rFonts w:ascii="Angsana New" w:hAnsi="Angsana New"/>
          <w:i/>
          <w:iCs/>
          <w:sz w:val="30"/>
          <w:szCs w:val="30"/>
          <w:cs/>
        </w:rPr>
        <w:lastRenderedPageBreak/>
        <w:t>ข้อสรุป</w:t>
      </w:r>
    </w:p>
    <w:p w14:paraId="3D2E01A1" w14:textId="77777777" w:rsidR="00B70FCC" w:rsidRPr="00D36B78" w:rsidRDefault="00B70FCC" w:rsidP="00B70FCC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29015023" w14:textId="77777777" w:rsidR="00B70FCC" w:rsidRPr="00D36B78" w:rsidRDefault="00B70FCC" w:rsidP="00B70FC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FF0B06">
        <w:rPr>
          <w:rFonts w:ascii="Angsana New" w:hAnsi="Angsana New"/>
          <w:spacing w:val="-8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Pr="00FF0B06">
        <w:rPr>
          <w:rFonts w:ascii="Angsana New" w:hAnsi="Angsana New"/>
          <w:spacing w:val="-8"/>
          <w:sz w:val="30"/>
          <w:szCs w:val="30"/>
        </w:rPr>
        <w:t>34</w:t>
      </w:r>
      <w:r>
        <w:rPr>
          <w:rFonts w:ascii="Angsana New" w:hAnsi="Angsana New"/>
          <w:sz w:val="30"/>
          <w:szCs w:val="30"/>
        </w:rPr>
        <w:br/>
      </w:r>
      <w:r w:rsidR="002809A1">
        <w:rPr>
          <w:rFonts w:ascii="Angsana New" w:hAnsi="Angsana New"/>
          <w:sz w:val="30"/>
          <w:szCs w:val="30"/>
          <w:cs/>
        </w:rPr>
        <w:t xml:space="preserve">เรื่อง </w:t>
      </w:r>
      <w:r w:rsidR="002809A1">
        <w:rPr>
          <w:rFonts w:ascii="Angsana New" w:hAnsi="Angsana New" w:hint="cs"/>
          <w:sz w:val="30"/>
          <w:szCs w:val="30"/>
          <w:cs/>
        </w:rPr>
        <w:t>การรายงานทาง</w:t>
      </w:r>
      <w:r w:rsidRPr="00D36B78">
        <w:rPr>
          <w:rFonts w:ascii="Angsana New" w:hAnsi="Angsana New"/>
          <w:sz w:val="30"/>
          <w:szCs w:val="30"/>
          <w:cs/>
        </w:rPr>
        <w:t>การเงินระหว่างกาล ในสาระสำคัญจากการสอบทานของข้าพเจ้า</w:t>
      </w:r>
    </w:p>
    <w:p w14:paraId="326C0F9B" w14:textId="77777777" w:rsidR="00B70FCC" w:rsidRPr="00D36B78" w:rsidRDefault="00B70FCC" w:rsidP="00B70FC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D36B78">
        <w:rPr>
          <w:rFonts w:ascii="Angsana New" w:hAnsi="Angsana New"/>
          <w:i/>
          <w:iCs/>
          <w:sz w:val="30"/>
          <w:szCs w:val="30"/>
        </w:rPr>
        <w:t xml:space="preserve"> </w:t>
      </w:r>
    </w:p>
    <w:p w14:paraId="769F6C52" w14:textId="77777777" w:rsidR="00B70FCC" w:rsidRDefault="00B70FCC" w:rsidP="00B70FCC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5D0B7CC6" w14:textId="77777777" w:rsidR="00B70FCC" w:rsidRPr="00D36B78" w:rsidRDefault="00B70FCC" w:rsidP="00B70FCC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1CBEA2DB" w14:textId="77777777" w:rsidR="00B70FCC" w:rsidRPr="00D36B78" w:rsidRDefault="00B70FCC" w:rsidP="00B70FCC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587A66C0" w14:textId="77777777" w:rsidR="00B70FCC" w:rsidRPr="00D36B78" w:rsidRDefault="00B70FCC" w:rsidP="00B70FCC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6AC4C09E" w14:textId="269CB2DE" w:rsidR="00B70FCC" w:rsidRPr="001F657A" w:rsidRDefault="00B70FCC" w:rsidP="00B70FCC">
      <w:pPr>
        <w:spacing w:line="240" w:lineRule="auto"/>
        <w:rPr>
          <w:rFonts w:ascii="Angsana New" w:hAnsi="Angsana New"/>
          <w:sz w:val="30"/>
          <w:szCs w:val="30"/>
        </w:rPr>
      </w:pPr>
      <w:r w:rsidRPr="001F657A">
        <w:rPr>
          <w:rFonts w:ascii="Angsana New" w:hAnsi="Angsana New"/>
          <w:sz w:val="30"/>
          <w:szCs w:val="30"/>
          <w:cs/>
        </w:rPr>
        <w:t>(</w:t>
      </w:r>
      <w:r w:rsidR="001F657A" w:rsidRPr="001F657A">
        <w:rPr>
          <w:rFonts w:ascii="Angsana New" w:hAnsi="Angsana New"/>
          <w:sz w:val="30"/>
          <w:szCs w:val="30"/>
          <w:cs/>
        </w:rPr>
        <w:t>ยุวนุช</w:t>
      </w:r>
      <w:r w:rsidR="001F657A" w:rsidRPr="001F657A">
        <w:rPr>
          <w:rFonts w:ascii="Angsana New" w:hAnsi="Angsana New" w:hint="cs"/>
          <w:sz w:val="30"/>
          <w:szCs w:val="30"/>
          <w:cs/>
        </w:rPr>
        <w:t xml:space="preserve"> </w:t>
      </w:r>
      <w:r w:rsidR="001F657A" w:rsidRPr="001F657A">
        <w:rPr>
          <w:rFonts w:ascii="Angsana New" w:hAnsi="Angsana New"/>
          <w:sz w:val="30"/>
          <w:szCs w:val="30"/>
          <w:cs/>
        </w:rPr>
        <w:t>เทพทรงวัจจ</w:t>
      </w:r>
      <w:r w:rsidRPr="001F657A">
        <w:rPr>
          <w:rFonts w:ascii="Angsana New" w:hAnsi="Angsana New"/>
          <w:sz w:val="30"/>
          <w:szCs w:val="30"/>
          <w:cs/>
        </w:rPr>
        <w:t>)</w:t>
      </w:r>
    </w:p>
    <w:p w14:paraId="191E6AAE" w14:textId="77777777" w:rsidR="00B70FCC" w:rsidRPr="001F657A" w:rsidRDefault="00B70FCC" w:rsidP="00B70FCC">
      <w:pPr>
        <w:spacing w:line="240" w:lineRule="auto"/>
        <w:rPr>
          <w:rFonts w:ascii="Angsana New" w:hAnsi="Angsana New"/>
          <w:sz w:val="30"/>
          <w:szCs w:val="30"/>
        </w:rPr>
      </w:pPr>
      <w:r w:rsidRPr="001F657A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3EEF63A9" w14:textId="3623E06E" w:rsidR="00B70FCC" w:rsidRPr="00D36B78" w:rsidRDefault="00B70FCC" w:rsidP="00B70FCC">
      <w:pPr>
        <w:spacing w:line="240" w:lineRule="auto"/>
        <w:rPr>
          <w:rFonts w:ascii="Angsana New" w:hAnsi="Angsana New"/>
          <w:sz w:val="30"/>
          <w:szCs w:val="30"/>
          <w:shd w:val="clear" w:color="auto" w:fill="E0E0E0"/>
        </w:rPr>
      </w:pPr>
      <w:r w:rsidRPr="001F657A">
        <w:rPr>
          <w:rFonts w:ascii="Angsana New" w:hAnsi="Angsana New"/>
          <w:sz w:val="30"/>
          <w:szCs w:val="30"/>
          <w:cs/>
        </w:rPr>
        <w:t>เลขทะเบียน</w:t>
      </w:r>
      <w:r w:rsidR="001F657A" w:rsidRPr="001F657A">
        <w:rPr>
          <w:rFonts w:ascii="Angsana New" w:hAnsi="Angsana New"/>
          <w:sz w:val="30"/>
          <w:szCs w:val="30"/>
        </w:rPr>
        <w:t xml:space="preserve"> 5371</w:t>
      </w:r>
    </w:p>
    <w:p w14:paraId="00CF2B0E" w14:textId="77777777" w:rsidR="00B70FCC" w:rsidRPr="00D36B78" w:rsidRDefault="00B70FCC" w:rsidP="00B70FCC">
      <w:pPr>
        <w:spacing w:line="240" w:lineRule="auto"/>
        <w:rPr>
          <w:rFonts w:ascii="Angsana New" w:hAnsi="Angsana New"/>
          <w:sz w:val="30"/>
          <w:szCs w:val="30"/>
        </w:rPr>
      </w:pPr>
    </w:p>
    <w:p w14:paraId="26B377B4" w14:textId="77777777" w:rsidR="00B70FCC" w:rsidRPr="00D36B78" w:rsidRDefault="00B70FCC" w:rsidP="00B70FCC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D36B78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4E03F009" w14:textId="77777777" w:rsidR="00B70FCC" w:rsidRPr="00D36B78" w:rsidRDefault="00B70FCC" w:rsidP="00B70FCC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D36B78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64A06265" w14:textId="06871824" w:rsidR="003803C6" w:rsidRPr="00D36B78" w:rsidRDefault="006F6C62" w:rsidP="003803C6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 xml:space="preserve">11 </w:t>
      </w:r>
      <w:r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="00E22E5F">
        <w:rPr>
          <w:rFonts w:ascii="Angsana New" w:hAnsi="Angsana New"/>
          <w:sz w:val="30"/>
          <w:szCs w:val="30"/>
        </w:rPr>
        <w:t>2566</w:t>
      </w:r>
    </w:p>
    <w:p w14:paraId="436AD272" w14:textId="77777777" w:rsidR="006E07AE" w:rsidRPr="00D36B78" w:rsidRDefault="006E07AE" w:rsidP="006E07AE">
      <w:pPr>
        <w:rPr>
          <w:rFonts w:ascii="Angsana New" w:hAnsi="Angsana New"/>
          <w:sz w:val="30"/>
          <w:szCs w:val="30"/>
        </w:rPr>
      </w:pPr>
    </w:p>
    <w:p w14:paraId="74184730" w14:textId="77777777" w:rsidR="006E07AE" w:rsidRPr="00D36B78" w:rsidRDefault="006E07AE" w:rsidP="006E07AE">
      <w:pPr>
        <w:rPr>
          <w:rFonts w:ascii="Angsana New" w:hAnsi="Angsana New"/>
          <w:sz w:val="30"/>
          <w:szCs w:val="30"/>
        </w:rPr>
      </w:pPr>
    </w:p>
    <w:p w14:paraId="626FEC3B" w14:textId="77777777" w:rsidR="006E07AE" w:rsidRPr="00D36B78" w:rsidRDefault="006E07AE" w:rsidP="006E07AE">
      <w:pPr>
        <w:rPr>
          <w:rFonts w:ascii="Angsana New" w:hAnsi="Angsana New"/>
          <w:sz w:val="30"/>
          <w:szCs w:val="30"/>
        </w:rPr>
      </w:pPr>
    </w:p>
    <w:p w14:paraId="7AC66D92" w14:textId="77777777" w:rsidR="006E07AE" w:rsidRPr="00D36B78" w:rsidRDefault="006E07AE" w:rsidP="006E07AE">
      <w:pPr>
        <w:rPr>
          <w:rFonts w:ascii="Angsana New" w:hAnsi="Angsana New"/>
          <w:sz w:val="30"/>
          <w:szCs w:val="30"/>
        </w:rPr>
      </w:pPr>
    </w:p>
    <w:p w14:paraId="29666796" w14:textId="77777777" w:rsidR="006E07AE" w:rsidRPr="00D36B78" w:rsidRDefault="006E07AE" w:rsidP="006E07AE">
      <w:pPr>
        <w:rPr>
          <w:rFonts w:ascii="Angsana New" w:hAnsi="Angsana New"/>
          <w:sz w:val="30"/>
          <w:szCs w:val="30"/>
        </w:rPr>
      </w:pPr>
    </w:p>
    <w:sectPr w:rsidR="006E07AE" w:rsidRPr="00D36B78" w:rsidSect="00D871B3">
      <w:headerReference w:type="default" r:id="rId19"/>
      <w:footerReference w:type="even" r:id="rId20"/>
      <w:footerReference w:type="default" r:id="rId21"/>
      <w:footerReference w:type="first" r:id="rId22"/>
      <w:pgSz w:w="11909" w:h="16834" w:code="9"/>
      <w:pgMar w:top="691" w:right="1152" w:bottom="576" w:left="1152" w:header="720" w:footer="720" w:gutter="0"/>
      <w:paperSrc w:first="15" w:other="15"/>
      <w:pgNumType w:start="2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DEB1B6" w14:textId="77777777" w:rsidR="00E72F48" w:rsidRDefault="00E72F48" w:rsidP="004956B4">
      <w:r>
        <w:separator/>
      </w:r>
    </w:p>
  </w:endnote>
  <w:endnote w:type="continuationSeparator" w:id="0">
    <w:p w14:paraId="33E85296" w14:textId="77777777" w:rsidR="00E72F48" w:rsidRDefault="00E72F48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FFA860" w14:textId="77777777" w:rsidR="003E6E6E" w:rsidRPr="00E31D6D" w:rsidRDefault="003E6E6E" w:rsidP="00E31D6D">
    <w:pPr>
      <w:pStyle w:val="Footer"/>
      <w:tabs>
        <w:tab w:val="clear" w:pos="4678"/>
      </w:tabs>
      <w:rPr>
        <w:caps/>
        <w:noProof/>
        <w:color w:val="5B9BD5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1E910A" w14:textId="77777777" w:rsidR="003E6E6E" w:rsidRPr="00E31D6D" w:rsidRDefault="003E6E6E" w:rsidP="00E31D6D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9090"/>
      </w:tabs>
      <w:ind w:right="360"/>
      <w:jc w:val="center"/>
      <w:rPr>
        <w:rFonts w:ascii="Angsana New" w:hAnsi="Angsana New"/>
        <w:i/>
        <w:iCs/>
        <w:sz w:val="30"/>
        <w:szCs w:val="30"/>
        <w:lang w:val="pt-BR"/>
      </w:rPr>
    </w:pPr>
    <w:r w:rsidRPr="00E31D6D">
      <w:rPr>
        <w:rStyle w:val="PageNumber"/>
        <w:rFonts w:ascii="Angsana New" w:hAnsi="Angsana New" w:cs="Angsana New"/>
        <w:sz w:val="30"/>
        <w:szCs w:val="30"/>
      </w:rPr>
      <w:t>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32D81D" w14:textId="77777777" w:rsidR="003E6E6E" w:rsidRPr="00D36B78" w:rsidRDefault="003E6E6E" w:rsidP="00E80C07">
    <w:pPr>
      <w:jc w:val="center"/>
      <w:rPr>
        <w:rFonts w:ascii="Angsana New" w:hAnsi="Angsana New"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38B3A7" w14:textId="77777777" w:rsidR="003E6E6E" w:rsidRPr="00E31D6D" w:rsidRDefault="003E6E6E" w:rsidP="00E31D6D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9090"/>
      </w:tabs>
      <w:ind w:right="360"/>
      <w:jc w:val="center"/>
      <w:rPr>
        <w:rFonts w:ascii="Angsana New" w:hAnsi="Angsana New"/>
        <w:i/>
        <w:iCs/>
        <w:sz w:val="30"/>
        <w:szCs w:val="30"/>
        <w:lang w:val="pt-BR"/>
      </w:rPr>
    </w:pPr>
    <w:r w:rsidRPr="00E31D6D">
      <w:rPr>
        <w:rStyle w:val="PageNumber"/>
        <w:rFonts w:ascii="Angsana New" w:hAnsi="Angsana New" w:cs="Angsana New"/>
        <w:sz w:val="30"/>
        <w:szCs w:val="30"/>
      </w:rPr>
      <w:t>1</w:t>
    </w:r>
    <w:r>
      <w:rPr>
        <w:rStyle w:val="PageNumber"/>
        <w:rFonts w:ascii="Angsana New" w:hAnsi="Angsana New" w:cs="Angsana New"/>
        <w:sz w:val="30"/>
        <w:szCs w:val="30"/>
      </w:rPr>
      <w:t>3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03A237" w14:textId="77777777" w:rsidR="003E6E6E" w:rsidRPr="0047456A" w:rsidRDefault="003E6E6E" w:rsidP="0047456A">
    <w:pPr>
      <w:pStyle w:val="Footer"/>
      <w:jc w:val="center"/>
      <w:rPr>
        <w:rFonts w:ascii="Angsana New" w:hAnsi="Angsana New"/>
        <w:sz w:val="30"/>
        <w:szCs w:val="30"/>
      </w:rPr>
    </w:pPr>
    <w:r w:rsidRPr="0047456A">
      <w:rPr>
        <w:rFonts w:ascii="Angsana New" w:hAnsi="Angsana New"/>
        <w:sz w:val="30"/>
        <w:szCs w:val="30"/>
      </w:rPr>
      <w:fldChar w:fldCharType="begin"/>
    </w:r>
    <w:r w:rsidRPr="0047456A">
      <w:rPr>
        <w:rFonts w:ascii="Angsana New" w:hAnsi="Angsana New"/>
        <w:sz w:val="30"/>
        <w:szCs w:val="30"/>
      </w:rPr>
      <w:instrText xml:space="preserve"> PAGE   \* MERGEFORMAT </w:instrText>
    </w:r>
    <w:r w:rsidRPr="0047456A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32</w:t>
    </w:r>
    <w:r w:rsidRPr="0047456A">
      <w:rPr>
        <w:rFonts w:ascii="Angsana New" w:hAnsi="Angsana New"/>
        <w:noProof/>
        <w:sz w:val="30"/>
        <w:szCs w:val="30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0CF2F4" w14:textId="77777777" w:rsidR="003E6E6E" w:rsidRDefault="003E6E6E" w:rsidP="00375896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decimal" w:pos="4860"/>
      </w:tabs>
    </w:pPr>
    <w:r>
      <w:tab/>
    </w:r>
    <w:r w:rsidRPr="003C6472">
      <w:rPr>
        <w:rFonts w:ascii="Angsana New" w:hAnsi="Angsana New"/>
        <w:sz w:val="30"/>
        <w:szCs w:val="30"/>
      </w:rPr>
      <w:fldChar w:fldCharType="begin"/>
    </w:r>
    <w:r w:rsidRPr="003C6472">
      <w:rPr>
        <w:rFonts w:ascii="Angsana New" w:hAnsi="Angsana New"/>
        <w:sz w:val="30"/>
        <w:szCs w:val="30"/>
      </w:rPr>
      <w:instrText xml:space="preserve"> PAGE   \* MERGEFORMAT </w:instrText>
    </w:r>
    <w:r w:rsidRPr="003C6472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31</w:t>
    </w:r>
    <w:r w:rsidRPr="003C6472">
      <w:rPr>
        <w:rFonts w:ascii="Angsana New" w:hAnsi="Angsana New"/>
        <w:sz w:val="30"/>
        <w:szCs w:val="30"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ABBAFD" w14:textId="77777777" w:rsidR="003E6E6E" w:rsidRPr="00907A32" w:rsidRDefault="003E6E6E" w:rsidP="00036FFD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  <w:lang w:val="pt-BR"/>
      </w:rPr>
    </w:pPr>
    <w:r w:rsidRPr="003D799D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3D799D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3D799D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27</w:t>
    </w:r>
    <w:r w:rsidRPr="003D799D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0C314D96" w14:textId="77777777" w:rsidR="003E6E6E" w:rsidRPr="00907A32" w:rsidRDefault="003E6E6E" w:rsidP="00CE3A28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13770"/>
      </w:tabs>
      <w:ind w:right="360"/>
      <w:rPr>
        <w:rFonts w:ascii="Angsana New" w:hAnsi="Angsana New"/>
        <w:i/>
        <w:iCs/>
        <w:sz w:val="30"/>
        <w:szCs w:val="30"/>
        <w:lang w:val="pt-BR"/>
      </w:rPr>
    </w:pPr>
    <w:r>
      <w:rPr>
        <w:rFonts w:ascii="Angsana New" w:hAnsi="Angsana New"/>
        <w:i/>
        <w:iCs/>
        <w:sz w:val="30"/>
        <w:szCs w:val="30"/>
        <w:cs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321E46" w14:textId="77777777" w:rsidR="00E72F48" w:rsidRDefault="00E72F48" w:rsidP="004956B4">
      <w:r>
        <w:separator/>
      </w:r>
    </w:p>
  </w:footnote>
  <w:footnote w:type="continuationSeparator" w:id="0">
    <w:p w14:paraId="7C8C3BD7" w14:textId="77777777" w:rsidR="00E72F48" w:rsidRDefault="00E72F48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DF5CB5" w14:textId="312BD413" w:rsidR="003E6E6E" w:rsidRPr="009B072F" w:rsidRDefault="003E6E6E" w:rsidP="00F52F8C">
    <w:pPr>
      <w:pStyle w:val="Header"/>
      <w:ind w:left="450" w:hanging="450"/>
      <w:rPr>
        <w:rFonts w:ascii="Angsana New" w:hAnsi="Angsana New"/>
        <w:b/>
        <w:bCs/>
        <w:sz w:val="32"/>
        <w:szCs w:val="32"/>
      </w:rPr>
    </w:pPr>
    <w:r w:rsidRPr="009B072F">
      <w:rPr>
        <w:rFonts w:ascii="Angsana New" w:hAnsi="Angsana New"/>
        <w:b/>
        <w:bCs/>
        <w:sz w:val="32"/>
        <w:szCs w:val="32"/>
        <w:cs/>
      </w:rPr>
      <w:t>บริษัท เสริมสุข จำกัด (มหาชน) และบริษัทย่อย</w:t>
    </w:r>
  </w:p>
  <w:p w14:paraId="40F45782" w14:textId="77777777" w:rsidR="003E6E6E" w:rsidRPr="009B072F" w:rsidRDefault="003E6E6E" w:rsidP="00F52F8C">
    <w:pPr>
      <w:pStyle w:val="Header"/>
      <w:rPr>
        <w:rFonts w:ascii="Angsana New" w:hAnsi="Angsana New"/>
        <w:b/>
        <w:bCs/>
        <w:sz w:val="32"/>
        <w:szCs w:val="32"/>
      </w:rPr>
    </w:pPr>
    <w:r w:rsidRPr="009B072F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78CDE233" w14:textId="315FB5A4" w:rsidR="003E6E6E" w:rsidRPr="0047456A" w:rsidRDefault="003E6E6E" w:rsidP="00905E43">
    <w:pPr>
      <w:pStyle w:val="Header"/>
      <w:tabs>
        <w:tab w:val="clear" w:pos="454"/>
        <w:tab w:val="clear" w:pos="6322"/>
        <w:tab w:val="clear" w:pos="9072"/>
        <w:tab w:val="left" w:pos="0"/>
        <w:tab w:val="left" w:pos="450"/>
      </w:tabs>
      <w:ind w:left="450" w:hanging="450"/>
      <w:rPr>
        <w:rFonts w:ascii="Angsana New" w:hAnsi="Angsana New"/>
        <w:b/>
        <w:bCs/>
        <w:sz w:val="32"/>
        <w:szCs w:val="32"/>
      </w:rPr>
    </w:pPr>
    <w:r w:rsidRPr="00C70EC6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 xml:space="preserve">งวดสามเดือนสิ้นสุดวันที่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2564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47456A">
      <w:rPr>
        <w:rFonts w:ascii="Angsana New" w:hAnsi="Angsana New"/>
        <w:b/>
        <w:bCs/>
        <w:sz w:val="32"/>
        <w:szCs w:val="32"/>
        <w:cs/>
      </w:rPr>
      <w:t>(ไม่ได้ตรวจสอบ)</w:t>
    </w:r>
    <w:r>
      <w:rPr>
        <w:rFonts w:ascii="Angsana New" w:hAnsi="Angsana New"/>
        <w:b/>
        <w:bCs/>
        <w:sz w:val="32"/>
        <w:szCs w:val="32"/>
        <w:cs/>
      </w:rPr>
      <w:tab/>
    </w:r>
  </w:p>
  <w:p w14:paraId="531F35DF" w14:textId="6F628240" w:rsidR="003E6E6E" w:rsidRDefault="003E6E6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DEA4B4" w14:textId="1A18FB72" w:rsidR="003E6E6E" w:rsidRDefault="003E6E6E">
    <w:pPr>
      <w:pStyle w:val="Header"/>
    </w:pPr>
  </w:p>
  <w:p w14:paraId="4B72F3EB" w14:textId="14045E5B" w:rsidR="00E22E5F" w:rsidRDefault="00E22E5F">
    <w:pPr>
      <w:pStyle w:val="Header"/>
    </w:pPr>
  </w:p>
  <w:p w14:paraId="06A496B0" w14:textId="7335984E" w:rsidR="00E22E5F" w:rsidRDefault="00E22E5F">
    <w:pPr>
      <w:pStyle w:val="Header"/>
    </w:pPr>
  </w:p>
  <w:p w14:paraId="6A20D548" w14:textId="77777777" w:rsidR="00E22E5F" w:rsidRDefault="00E22E5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08C58C" w14:textId="77777777" w:rsidR="003E6E6E" w:rsidRPr="00C70EC6" w:rsidRDefault="003E6E6E" w:rsidP="00550AD0">
    <w:pPr>
      <w:pStyle w:val="Header"/>
      <w:rPr>
        <w:rFonts w:ascii="Angsana New" w:hAnsi="Angsana New"/>
        <w:b/>
        <w:bCs/>
        <w:sz w:val="32"/>
        <w:szCs w:val="32"/>
      </w:rPr>
    </w:pPr>
    <w:r w:rsidRPr="00C70EC6">
      <w:rPr>
        <w:rFonts w:ascii="Angsana New" w:hAnsi="Angsana New"/>
        <w:b/>
        <w:bCs/>
        <w:sz w:val="32"/>
        <w:szCs w:val="32"/>
        <w:cs/>
      </w:rPr>
      <w:t>บริษัท เสริมสุข จำกัด (มหาชน) และบริษัทย่อย</w:t>
    </w:r>
  </w:p>
  <w:p w14:paraId="778F8FF4" w14:textId="77777777" w:rsidR="003E6E6E" w:rsidRPr="00C70EC6" w:rsidRDefault="003E6E6E" w:rsidP="00550AD0">
    <w:pPr>
      <w:pStyle w:val="Header"/>
      <w:rPr>
        <w:rFonts w:ascii="Angsana New" w:hAnsi="Angsana New"/>
        <w:b/>
        <w:bCs/>
        <w:sz w:val="32"/>
        <w:szCs w:val="32"/>
      </w:rPr>
    </w:pPr>
    <w:r w:rsidRPr="00C70EC6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</w:p>
  <w:p w14:paraId="59928CD5" w14:textId="77777777" w:rsidR="003E6E6E" w:rsidRDefault="003E6E6E" w:rsidP="00550AD0">
    <w:pPr>
      <w:pStyle w:val="Header"/>
      <w:rPr>
        <w:rFonts w:ascii="Angsana New" w:hAnsi="Angsana New"/>
        <w:b/>
        <w:bCs/>
        <w:sz w:val="32"/>
        <w:szCs w:val="32"/>
      </w:rPr>
    </w:pPr>
    <w:r w:rsidRPr="00C70EC6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 xml:space="preserve">งวดสามเดือนและหกเดือนและหกเดือนสิ้นสุดวันที่ 30 มิถุนายน </w:t>
    </w:r>
    <w:r>
      <w:rPr>
        <w:rFonts w:ascii="Angsana New" w:hAnsi="Angsana New"/>
        <w:b/>
        <w:bCs/>
        <w:sz w:val="32"/>
        <w:szCs w:val="32"/>
      </w:rPr>
      <w:t>255</w:t>
    </w:r>
    <w:r>
      <w:rPr>
        <w:rFonts w:ascii="Angsana New" w:hAnsi="Angsana New" w:hint="cs"/>
        <w:b/>
        <w:bCs/>
        <w:sz w:val="32"/>
        <w:szCs w:val="32"/>
        <w:cs/>
      </w:rPr>
      <w:t>4</w:t>
    </w:r>
    <w:r>
      <w:rPr>
        <w:rFonts w:ascii="Angsana New" w:hAnsi="Angsana New"/>
        <w:b/>
        <w:bCs/>
        <w:sz w:val="32"/>
        <w:szCs w:val="32"/>
        <w:cs/>
      </w:rPr>
      <w:t xml:space="preserve"> (ไม่ได้ตรวจสอบ)</w:t>
    </w:r>
  </w:p>
  <w:p w14:paraId="6631B7B2" w14:textId="77777777" w:rsidR="003E6E6E" w:rsidRDefault="003E6E6E" w:rsidP="00550AD0">
    <w:pPr>
      <w:pStyle w:val="Header"/>
      <w:rPr>
        <w:rFonts w:ascii="Angsana New" w:hAnsi="Angsana New"/>
        <w:b/>
        <w:bCs/>
        <w:sz w:val="32"/>
        <w:szCs w:val="32"/>
        <w:cs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1554ED" w14:textId="77777777" w:rsidR="003E6E6E" w:rsidRPr="009B072F" w:rsidRDefault="003E6E6E" w:rsidP="00E80C07">
    <w:pPr>
      <w:pStyle w:val="Header"/>
      <w:ind w:left="450" w:hanging="450"/>
      <w:rPr>
        <w:rFonts w:ascii="Angsana New" w:hAnsi="Angsana New"/>
        <w:b/>
        <w:bCs/>
        <w:sz w:val="32"/>
        <w:szCs w:val="32"/>
      </w:rPr>
    </w:pPr>
    <w:r w:rsidRPr="009B072F">
      <w:rPr>
        <w:rFonts w:ascii="Angsana New" w:hAnsi="Angsana New"/>
        <w:b/>
        <w:bCs/>
        <w:sz w:val="32"/>
        <w:szCs w:val="32"/>
        <w:cs/>
      </w:rPr>
      <w:t>บริษัท เสริมสุข จำกัด (มหาชน) และบริษัทย่อย</w:t>
    </w:r>
  </w:p>
  <w:p w14:paraId="0567BDD3" w14:textId="77777777" w:rsidR="003E6E6E" w:rsidRPr="009B072F" w:rsidRDefault="003E6E6E" w:rsidP="00E80C07">
    <w:pPr>
      <w:pStyle w:val="Header"/>
      <w:rPr>
        <w:rFonts w:ascii="Angsana New" w:hAnsi="Angsana New"/>
        <w:b/>
        <w:bCs/>
        <w:sz w:val="32"/>
        <w:szCs w:val="32"/>
      </w:rPr>
    </w:pPr>
    <w:r w:rsidRPr="009B072F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77EA0431" w14:textId="6DE5E155" w:rsidR="003E6E6E" w:rsidRDefault="003E6E6E" w:rsidP="00B46D6D">
    <w:pPr>
      <w:pStyle w:val="Header"/>
      <w:tabs>
        <w:tab w:val="clear" w:pos="454"/>
        <w:tab w:val="left" w:pos="0"/>
        <w:tab w:val="left" w:pos="450"/>
      </w:tabs>
      <w:ind w:left="450" w:hanging="450"/>
      <w:rPr>
        <w:rFonts w:ascii="Angsana New" w:hAnsi="Angsana New"/>
        <w:b/>
        <w:bCs/>
        <w:sz w:val="32"/>
        <w:szCs w:val="32"/>
      </w:rPr>
    </w:pPr>
    <w:r w:rsidRPr="00C70EC6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 xml:space="preserve">งวดสามเดือนและหกเดือนสิ้นสุดวันที่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>
      <w:rPr>
        <w:rFonts w:ascii="Angsana New" w:hAnsi="Angsana New"/>
        <w:b/>
        <w:bCs/>
        <w:sz w:val="32"/>
        <w:szCs w:val="32"/>
      </w:rPr>
      <w:t>256</w:t>
    </w:r>
    <w:r w:rsidR="00E22E5F">
      <w:rPr>
        <w:rFonts w:ascii="Angsana New" w:hAnsi="Angsana New"/>
        <w:b/>
        <w:bCs/>
        <w:sz w:val="32"/>
        <w:szCs w:val="32"/>
      </w:rPr>
      <w:t>6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>(ไม่ได้ตรวจสอบ)</w:t>
    </w:r>
  </w:p>
  <w:p w14:paraId="67AFC302" w14:textId="77777777" w:rsidR="003E6E6E" w:rsidRDefault="003E6E6E" w:rsidP="00550AD0">
    <w:pPr>
      <w:pStyle w:val="Header"/>
      <w:rPr>
        <w:rFonts w:ascii="Angsana New" w:hAnsi="Angsana New"/>
        <w:b/>
        <w:bCs/>
        <w:sz w:val="32"/>
        <w:szCs w:val="32"/>
        <w:cs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181206" w14:textId="02C21822" w:rsidR="003E6E6E" w:rsidRPr="00D871B3" w:rsidRDefault="003E6E6E" w:rsidP="00D871B3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6B248D44" w14:textId="744C5D64" w:rsidR="00D871B3" w:rsidRPr="00D871B3" w:rsidRDefault="00D871B3" w:rsidP="00D871B3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30A7C7A1" w14:textId="2FA24089" w:rsidR="00D871B3" w:rsidRPr="00D871B3" w:rsidRDefault="00D871B3" w:rsidP="00D871B3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7E928176" w14:textId="557D86D3" w:rsidR="00D871B3" w:rsidRPr="00D871B3" w:rsidRDefault="00D871B3" w:rsidP="00D871B3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A36B51"/>
    <w:multiLevelType w:val="hybridMultilevel"/>
    <w:tmpl w:val="442A600E"/>
    <w:lvl w:ilvl="0" w:tplc="2478582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4176868"/>
    <w:multiLevelType w:val="hybridMultilevel"/>
    <w:tmpl w:val="C2E43A5A"/>
    <w:lvl w:ilvl="0" w:tplc="B7C6D090">
      <w:start w:val="2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08306B"/>
    <w:multiLevelType w:val="hybridMultilevel"/>
    <w:tmpl w:val="5100E8FA"/>
    <w:lvl w:ilvl="0" w:tplc="F79476E8">
      <w:start w:val="7"/>
      <w:numFmt w:val="decimal"/>
      <w:lvlText w:val="%1"/>
      <w:lvlJc w:val="left"/>
      <w:pPr>
        <w:ind w:left="54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194" w:hanging="360"/>
      </w:pPr>
    </w:lvl>
    <w:lvl w:ilvl="2" w:tplc="0409001B" w:tentative="1">
      <w:start w:val="1"/>
      <w:numFmt w:val="lowerRoman"/>
      <w:lvlText w:val="%3."/>
      <w:lvlJc w:val="right"/>
      <w:pPr>
        <w:ind w:left="1914" w:hanging="180"/>
      </w:pPr>
    </w:lvl>
    <w:lvl w:ilvl="3" w:tplc="0409000F" w:tentative="1">
      <w:start w:val="1"/>
      <w:numFmt w:val="decimal"/>
      <w:lvlText w:val="%4."/>
      <w:lvlJc w:val="left"/>
      <w:pPr>
        <w:ind w:left="2634" w:hanging="360"/>
      </w:pPr>
    </w:lvl>
    <w:lvl w:ilvl="4" w:tplc="04090019" w:tentative="1">
      <w:start w:val="1"/>
      <w:numFmt w:val="lowerLetter"/>
      <w:lvlText w:val="%5."/>
      <w:lvlJc w:val="left"/>
      <w:pPr>
        <w:ind w:left="3354" w:hanging="360"/>
      </w:pPr>
    </w:lvl>
    <w:lvl w:ilvl="5" w:tplc="0409001B" w:tentative="1">
      <w:start w:val="1"/>
      <w:numFmt w:val="lowerRoman"/>
      <w:lvlText w:val="%6."/>
      <w:lvlJc w:val="right"/>
      <w:pPr>
        <w:ind w:left="4074" w:hanging="180"/>
      </w:pPr>
    </w:lvl>
    <w:lvl w:ilvl="6" w:tplc="0409000F" w:tentative="1">
      <w:start w:val="1"/>
      <w:numFmt w:val="decimal"/>
      <w:lvlText w:val="%7."/>
      <w:lvlJc w:val="left"/>
      <w:pPr>
        <w:ind w:left="4794" w:hanging="360"/>
      </w:pPr>
    </w:lvl>
    <w:lvl w:ilvl="7" w:tplc="04090019" w:tentative="1">
      <w:start w:val="1"/>
      <w:numFmt w:val="lowerLetter"/>
      <w:lvlText w:val="%8."/>
      <w:lvlJc w:val="left"/>
      <w:pPr>
        <w:ind w:left="5514" w:hanging="360"/>
      </w:pPr>
    </w:lvl>
    <w:lvl w:ilvl="8" w:tplc="0409001B" w:tentative="1">
      <w:start w:val="1"/>
      <w:numFmt w:val="lowerRoman"/>
      <w:lvlText w:val="%9."/>
      <w:lvlJc w:val="right"/>
      <w:pPr>
        <w:ind w:left="6234" w:hanging="180"/>
      </w:pPr>
    </w:lvl>
  </w:abstractNum>
  <w:abstractNum w:abstractNumId="4" w15:restartNumberingAfterBreak="0">
    <w:nsid w:val="1C1C0EB8"/>
    <w:multiLevelType w:val="hybridMultilevel"/>
    <w:tmpl w:val="EB4C5B3A"/>
    <w:lvl w:ilvl="0" w:tplc="B53E801A">
      <w:start w:val="1"/>
      <w:numFmt w:val="decimal"/>
      <w:lvlText w:val="(ก.%1)"/>
      <w:lvlJc w:val="left"/>
      <w:pPr>
        <w:ind w:left="108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1DCA79BE"/>
    <w:multiLevelType w:val="hybridMultilevel"/>
    <w:tmpl w:val="6A2A48C2"/>
    <w:lvl w:ilvl="0" w:tplc="7FEA9F86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520605"/>
    <w:multiLevelType w:val="hybridMultilevel"/>
    <w:tmpl w:val="CFF473B0"/>
    <w:lvl w:ilvl="0" w:tplc="A9968416">
      <w:start w:val="8"/>
      <w:numFmt w:val="decimal"/>
      <w:lvlText w:val="%1"/>
      <w:lvlJc w:val="left"/>
      <w:pPr>
        <w:ind w:left="11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 w15:restartNumberingAfterBreak="0">
    <w:nsid w:val="329E24F1"/>
    <w:multiLevelType w:val="hybridMultilevel"/>
    <w:tmpl w:val="4A16AA78"/>
    <w:lvl w:ilvl="0" w:tplc="B2FCECCE">
      <w:start w:val="6"/>
      <w:numFmt w:val="bullet"/>
      <w:lvlText w:val="-"/>
      <w:lvlJc w:val="left"/>
      <w:pPr>
        <w:ind w:left="112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8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9" w15:restartNumberingAfterBreak="0">
    <w:nsid w:val="3F515641"/>
    <w:multiLevelType w:val="hybridMultilevel"/>
    <w:tmpl w:val="935A7376"/>
    <w:lvl w:ilvl="0" w:tplc="9B5A36C6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41410E71"/>
    <w:multiLevelType w:val="hybridMultilevel"/>
    <w:tmpl w:val="984625A0"/>
    <w:lvl w:ilvl="0" w:tplc="F2D20988">
      <w:start w:val="1"/>
      <w:numFmt w:val="decimal"/>
      <w:lvlText w:val="%1"/>
      <w:lvlJc w:val="left"/>
      <w:pPr>
        <w:ind w:left="720" w:hanging="360"/>
      </w:pPr>
      <w:rPr>
        <w:rFonts w:ascii="Angsana New" w:hAnsi="Angsana New" w:hint="default"/>
        <w:b/>
        <w:i w:val="0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4F400EA7"/>
    <w:multiLevelType w:val="hybridMultilevel"/>
    <w:tmpl w:val="A672F9C8"/>
    <w:lvl w:ilvl="0" w:tplc="5E765AD8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CB52DD"/>
    <w:multiLevelType w:val="hybridMultilevel"/>
    <w:tmpl w:val="7F266FD6"/>
    <w:lvl w:ilvl="0" w:tplc="2B9EA2FC">
      <w:start w:val="3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5" w15:restartNumberingAfterBreak="0">
    <w:nsid w:val="5451620E"/>
    <w:multiLevelType w:val="hybridMultilevel"/>
    <w:tmpl w:val="A3428F04"/>
    <w:lvl w:ilvl="0" w:tplc="15B4FE22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2439C7"/>
    <w:multiLevelType w:val="hybridMultilevel"/>
    <w:tmpl w:val="0AC6ADB6"/>
    <w:lvl w:ilvl="0" w:tplc="2478582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8822A7C"/>
    <w:multiLevelType w:val="hybridMultilevel"/>
    <w:tmpl w:val="BA3AF5B2"/>
    <w:lvl w:ilvl="0" w:tplc="E2767248">
      <w:start w:val="8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 w15:restartNumberingAfterBreak="0">
    <w:nsid w:val="59B4281D"/>
    <w:multiLevelType w:val="hybridMultilevel"/>
    <w:tmpl w:val="6D2823C6"/>
    <w:lvl w:ilvl="0" w:tplc="DE668FE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5C950B47"/>
    <w:multiLevelType w:val="hybridMultilevel"/>
    <w:tmpl w:val="A82C4CC0"/>
    <w:lvl w:ilvl="0" w:tplc="DF625238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E236EF"/>
    <w:multiLevelType w:val="hybridMultilevel"/>
    <w:tmpl w:val="35B60F68"/>
    <w:lvl w:ilvl="0" w:tplc="261442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2607EA"/>
    <w:multiLevelType w:val="hybridMultilevel"/>
    <w:tmpl w:val="9016FEF8"/>
    <w:lvl w:ilvl="0" w:tplc="54B4DCBA">
      <w:start w:val="4"/>
      <w:numFmt w:val="decimal"/>
      <w:lvlText w:val="%1"/>
      <w:lvlJc w:val="left"/>
      <w:pPr>
        <w:ind w:left="786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063B64"/>
    <w:multiLevelType w:val="hybridMultilevel"/>
    <w:tmpl w:val="2B605774"/>
    <w:lvl w:ilvl="0" w:tplc="07B4DB1A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5C1C30"/>
    <w:multiLevelType w:val="hybridMultilevel"/>
    <w:tmpl w:val="253A81B2"/>
    <w:lvl w:ilvl="0" w:tplc="A800A456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cs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7A62363"/>
    <w:multiLevelType w:val="hybridMultilevel"/>
    <w:tmpl w:val="A352FF38"/>
    <w:lvl w:ilvl="0" w:tplc="9606DBEA">
      <w:start w:val="1"/>
      <w:numFmt w:val="thaiLetters"/>
      <w:lvlText w:val="(%1)"/>
      <w:lvlJc w:val="left"/>
      <w:pPr>
        <w:ind w:left="1710" w:hanging="360"/>
      </w:pPr>
      <w:rPr>
        <w:rFonts w:hint="default"/>
        <w:color w:val="00000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9BD50A7"/>
    <w:multiLevelType w:val="hybridMultilevel"/>
    <w:tmpl w:val="92FAF4F2"/>
    <w:lvl w:ilvl="0" w:tplc="77F0AE56">
      <w:start w:val="1"/>
      <w:numFmt w:val="decimal"/>
      <w:lvlText w:val="%1"/>
      <w:lvlJc w:val="left"/>
      <w:pPr>
        <w:ind w:left="6292" w:hanging="360"/>
      </w:pPr>
      <w:rPr>
        <w:rFonts w:hint="default"/>
        <w:b w:val="0"/>
        <w:bCs/>
      </w:rPr>
    </w:lvl>
    <w:lvl w:ilvl="1" w:tplc="04090019">
      <w:start w:val="1"/>
      <w:numFmt w:val="lowerLetter"/>
      <w:lvlText w:val="%2."/>
      <w:lvlJc w:val="left"/>
      <w:pPr>
        <w:ind w:left="6382" w:hanging="360"/>
      </w:pPr>
    </w:lvl>
    <w:lvl w:ilvl="2" w:tplc="0409001B" w:tentative="1">
      <w:start w:val="1"/>
      <w:numFmt w:val="lowerRoman"/>
      <w:lvlText w:val="%3."/>
      <w:lvlJc w:val="right"/>
      <w:pPr>
        <w:ind w:left="7102" w:hanging="180"/>
      </w:pPr>
    </w:lvl>
    <w:lvl w:ilvl="3" w:tplc="0409000F" w:tentative="1">
      <w:start w:val="1"/>
      <w:numFmt w:val="decimal"/>
      <w:lvlText w:val="%4."/>
      <w:lvlJc w:val="left"/>
      <w:pPr>
        <w:ind w:left="7822" w:hanging="360"/>
      </w:pPr>
    </w:lvl>
    <w:lvl w:ilvl="4" w:tplc="04090019" w:tentative="1">
      <w:start w:val="1"/>
      <w:numFmt w:val="lowerLetter"/>
      <w:lvlText w:val="%5."/>
      <w:lvlJc w:val="left"/>
      <w:pPr>
        <w:ind w:left="8542" w:hanging="360"/>
      </w:pPr>
    </w:lvl>
    <w:lvl w:ilvl="5" w:tplc="0409001B" w:tentative="1">
      <w:start w:val="1"/>
      <w:numFmt w:val="lowerRoman"/>
      <w:lvlText w:val="%6."/>
      <w:lvlJc w:val="right"/>
      <w:pPr>
        <w:ind w:left="9262" w:hanging="180"/>
      </w:pPr>
    </w:lvl>
    <w:lvl w:ilvl="6" w:tplc="0409000F" w:tentative="1">
      <w:start w:val="1"/>
      <w:numFmt w:val="decimal"/>
      <w:lvlText w:val="%7."/>
      <w:lvlJc w:val="left"/>
      <w:pPr>
        <w:ind w:left="9982" w:hanging="360"/>
      </w:pPr>
    </w:lvl>
    <w:lvl w:ilvl="7" w:tplc="04090019" w:tentative="1">
      <w:start w:val="1"/>
      <w:numFmt w:val="lowerLetter"/>
      <w:lvlText w:val="%8."/>
      <w:lvlJc w:val="left"/>
      <w:pPr>
        <w:ind w:left="10702" w:hanging="360"/>
      </w:pPr>
    </w:lvl>
    <w:lvl w:ilvl="8" w:tplc="0409001B" w:tentative="1">
      <w:start w:val="1"/>
      <w:numFmt w:val="lowerRoman"/>
      <w:lvlText w:val="%9."/>
      <w:lvlJc w:val="right"/>
      <w:pPr>
        <w:ind w:left="11422" w:hanging="180"/>
      </w:pPr>
    </w:lvl>
  </w:abstractNum>
  <w:abstractNum w:abstractNumId="26" w15:restartNumberingAfterBreak="0">
    <w:nsid w:val="75730E92"/>
    <w:multiLevelType w:val="hybridMultilevel"/>
    <w:tmpl w:val="38BAAA84"/>
    <w:lvl w:ilvl="0" w:tplc="07B4DB1A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A73BAD"/>
    <w:multiLevelType w:val="hybridMultilevel"/>
    <w:tmpl w:val="73D2AE96"/>
    <w:lvl w:ilvl="0" w:tplc="F96095B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3B160A10">
      <w:start w:val="1"/>
      <w:numFmt w:val="thaiLetters"/>
      <w:lvlText w:val="(%2)"/>
      <w:lvlJc w:val="left"/>
      <w:pPr>
        <w:ind w:left="1620" w:hanging="54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9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22659639">
    <w:abstractNumId w:val="8"/>
  </w:num>
  <w:num w:numId="2" w16cid:durableId="622346594">
    <w:abstractNumId w:val="14"/>
  </w:num>
  <w:num w:numId="3" w16cid:durableId="1946426834">
    <w:abstractNumId w:val="28"/>
  </w:num>
  <w:num w:numId="4" w16cid:durableId="891774314">
    <w:abstractNumId w:val="25"/>
  </w:num>
  <w:num w:numId="5" w16cid:durableId="1001392611">
    <w:abstractNumId w:val="21"/>
  </w:num>
  <w:num w:numId="6" w16cid:durableId="1015811683">
    <w:abstractNumId w:val="3"/>
  </w:num>
  <w:num w:numId="7" w16cid:durableId="426000292">
    <w:abstractNumId w:val="24"/>
  </w:num>
  <w:num w:numId="8" w16cid:durableId="2084136241">
    <w:abstractNumId w:val="7"/>
  </w:num>
  <w:num w:numId="9" w16cid:durableId="1450394905">
    <w:abstractNumId w:val="10"/>
  </w:num>
  <w:num w:numId="10" w16cid:durableId="846408683">
    <w:abstractNumId w:val="18"/>
  </w:num>
  <w:num w:numId="11" w16cid:durableId="1370178356">
    <w:abstractNumId w:val="17"/>
  </w:num>
  <w:num w:numId="12" w16cid:durableId="780612050">
    <w:abstractNumId w:val="6"/>
  </w:num>
  <w:num w:numId="13" w16cid:durableId="1021932283">
    <w:abstractNumId w:val="5"/>
  </w:num>
  <w:num w:numId="14" w16cid:durableId="891043903">
    <w:abstractNumId w:val="12"/>
  </w:num>
  <w:num w:numId="15" w16cid:durableId="1333799885">
    <w:abstractNumId w:val="19"/>
  </w:num>
  <w:num w:numId="16" w16cid:durableId="613634768">
    <w:abstractNumId w:val="1"/>
  </w:num>
  <w:num w:numId="17" w16cid:durableId="1456561961">
    <w:abstractNumId w:val="2"/>
  </w:num>
  <w:num w:numId="18" w16cid:durableId="1661228733">
    <w:abstractNumId w:val="11"/>
  </w:num>
  <w:num w:numId="19" w16cid:durableId="118693527">
    <w:abstractNumId w:val="4"/>
  </w:num>
  <w:num w:numId="20" w16cid:durableId="1448232023">
    <w:abstractNumId w:val="29"/>
  </w:num>
  <w:num w:numId="21" w16cid:durableId="2067028835">
    <w:abstractNumId w:val="15"/>
  </w:num>
  <w:num w:numId="22" w16cid:durableId="1928923896">
    <w:abstractNumId w:val="20"/>
  </w:num>
  <w:num w:numId="23" w16cid:durableId="392657250">
    <w:abstractNumId w:val="9"/>
  </w:num>
  <w:num w:numId="24" w16cid:durableId="1336765643">
    <w:abstractNumId w:val="0"/>
  </w:num>
  <w:num w:numId="25" w16cid:durableId="1332025243">
    <w:abstractNumId w:val="22"/>
  </w:num>
  <w:num w:numId="26" w16cid:durableId="1745954403">
    <w:abstractNumId w:val="16"/>
  </w:num>
  <w:num w:numId="27" w16cid:durableId="192884599">
    <w:abstractNumId w:val="26"/>
  </w:num>
  <w:num w:numId="28" w16cid:durableId="649139822">
    <w:abstractNumId w:val="14"/>
  </w:num>
  <w:num w:numId="29" w16cid:durableId="857889305">
    <w:abstractNumId w:val="23"/>
  </w:num>
  <w:num w:numId="30" w16cid:durableId="378363030">
    <w:abstractNumId w:val="13"/>
  </w:num>
  <w:num w:numId="31" w16cid:durableId="280191053">
    <w:abstractNumId w:val="2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rawingGridVerticalSpacing w:val="187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＀＀噦噦Ɉ̄᠀;䩦噦噦弾Ȧ怀鉦᳍㘾○$$圛圜㠀ȣ!＀＀噦噧ɐȀ᠀즚噦噧큜ȴ/怀尀輳㘾⛇̳̳圜圝㠀ȣ!＀＀噦噧ʓ̀᠀;㰀噦噧큜_x000a_ɯ怀頀&quot;᳍㘾⫒$$圝圞㠀ȣ!＀＀噦噦ʙȀ᠀즙噦噦큜ɽ2怀憚#죌䱧⯎ͻͻ圞圦㠀ȣ!＀＀噧噧ˢ̄᠀&gt;疚噧噧弾ʻ怀휳&amp;က㘾〡圦圧㠀ȣ!＀＀噦噧˥Ȁ᠀_x000a_볍噦噧큜ˈ,怀鐀'烍㘾ㄍ̍̍圧在㠀ȣ!＀＀噦噦̖̀᠀8ᶙ噦噦큜̀怀놚*က㘾㓲在圩㠀ȣ!＀＀噧噦̪Ȁ᠀볍噧噦큜̎*怀湦+嬴㘾㗞˲˲圩圯㠀ȣ!＀＀噦噦̀͜᠀6ࠀ噦噦큜̿怀⸹.ู燇ꖖ㦨圯地㠀ȣ!＀＀ูͨ耀 耀ู"/>
  </w:docVars>
  <w:rsids>
    <w:rsidRoot w:val="00127299"/>
    <w:rsid w:val="00000130"/>
    <w:rsid w:val="0000031C"/>
    <w:rsid w:val="000003C4"/>
    <w:rsid w:val="000006F3"/>
    <w:rsid w:val="00000CAC"/>
    <w:rsid w:val="00000D11"/>
    <w:rsid w:val="000010EA"/>
    <w:rsid w:val="000014D6"/>
    <w:rsid w:val="000017A8"/>
    <w:rsid w:val="000019C7"/>
    <w:rsid w:val="000019E4"/>
    <w:rsid w:val="00001E34"/>
    <w:rsid w:val="000020B3"/>
    <w:rsid w:val="00002159"/>
    <w:rsid w:val="000022DE"/>
    <w:rsid w:val="00002354"/>
    <w:rsid w:val="0000249C"/>
    <w:rsid w:val="000024DF"/>
    <w:rsid w:val="00002750"/>
    <w:rsid w:val="00002A90"/>
    <w:rsid w:val="00002B92"/>
    <w:rsid w:val="00002FAD"/>
    <w:rsid w:val="000039E8"/>
    <w:rsid w:val="00003D69"/>
    <w:rsid w:val="00004537"/>
    <w:rsid w:val="000047E3"/>
    <w:rsid w:val="00004995"/>
    <w:rsid w:val="00004B3E"/>
    <w:rsid w:val="00004D8D"/>
    <w:rsid w:val="00004E81"/>
    <w:rsid w:val="000056A6"/>
    <w:rsid w:val="0000575B"/>
    <w:rsid w:val="00005C4A"/>
    <w:rsid w:val="000065DC"/>
    <w:rsid w:val="00006750"/>
    <w:rsid w:val="00006C27"/>
    <w:rsid w:val="00007791"/>
    <w:rsid w:val="000077D3"/>
    <w:rsid w:val="00007A87"/>
    <w:rsid w:val="00007C1C"/>
    <w:rsid w:val="000101C4"/>
    <w:rsid w:val="00010663"/>
    <w:rsid w:val="000110CF"/>
    <w:rsid w:val="0001120F"/>
    <w:rsid w:val="00011380"/>
    <w:rsid w:val="000118E9"/>
    <w:rsid w:val="000119AB"/>
    <w:rsid w:val="00011A9F"/>
    <w:rsid w:val="00011ED5"/>
    <w:rsid w:val="000124DD"/>
    <w:rsid w:val="0001283B"/>
    <w:rsid w:val="00012C38"/>
    <w:rsid w:val="00013521"/>
    <w:rsid w:val="000135B6"/>
    <w:rsid w:val="000136E3"/>
    <w:rsid w:val="000139C6"/>
    <w:rsid w:val="00013A4F"/>
    <w:rsid w:val="00013B9C"/>
    <w:rsid w:val="00013C69"/>
    <w:rsid w:val="00013E01"/>
    <w:rsid w:val="00013E4D"/>
    <w:rsid w:val="00013ED5"/>
    <w:rsid w:val="0001402F"/>
    <w:rsid w:val="00014446"/>
    <w:rsid w:val="000145D6"/>
    <w:rsid w:val="000146FD"/>
    <w:rsid w:val="000149CE"/>
    <w:rsid w:val="00014EEE"/>
    <w:rsid w:val="00014F52"/>
    <w:rsid w:val="00015528"/>
    <w:rsid w:val="00015962"/>
    <w:rsid w:val="00015B56"/>
    <w:rsid w:val="00016071"/>
    <w:rsid w:val="0001622F"/>
    <w:rsid w:val="00016586"/>
    <w:rsid w:val="00016789"/>
    <w:rsid w:val="000167E8"/>
    <w:rsid w:val="000167EA"/>
    <w:rsid w:val="00016845"/>
    <w:rsid w:val="0001698B"/>
    <w:rsid w:val="00016B90"/>
    <w:rsid w:val="00017199"/>
    <w:rsid w:val="000176A6"/>
    <w:rsid w:val="000176AF"/>
    <w:rsid w:val="00017707"/>
    <w:rsid w:val="00017739"/>
    <w:rsid w:val="00017AAB"/>
    <w:rsid w:val="000200D1"/>
    <w:rsid w:val="00020220"/>
    <w:rsid w:val="000205C9"/>
    <w:rsid w:val="00020EBB"/>
    <w:rsid w:val="000210C1"/>
    <w:rsid w:val="0002120F"/>
    <w:rsid w:val="00021210"/>
    <w:rsid w:val="000213F2"/>
    <w:rsid w:val="00021713"/>
    <w:rsid w:val="000217F9"/>
    <w:rsid w:val="00021A9E"/>
    <w:rsid w:val="00021B44"/>
    <w:rsid w:val="00021C1A"/>
    <w:rsid w:val="00021E09"/>
    <w:rsid w:val="00021E20"/>
    <w:rsid w:val="00021F42"/>
    <w:rsid w:val="000221F0"/>
    <w:rsid w:val="000228EA"/>
    <w:rsid w:val="00022D3B"/>
    <w:rsid w:val="00022D62"/>
    <w:rsid w:val="0002371F"/>
    <w:rsid w:val="00023765"/>
    <w:rsid w:val="00023ACA"/>
    <w:rsid w:val="00023E11"/>
    <w:rsid w:val="0002441F"/>
    <w:rsid w:val="0002445D"/>
    <w:rsid w:val="00024520"/>
    <w:rsid w:val="00024541"/>
    <w:rsid w:val="00024872"/>
    <w:rsid w:val="0002497B"/>
    <w:rsid w:val="00024FD0"/>
    <w:rsid w:val="000251C5"/>
    <w:rsid w:val="000256FA"/>
    <w:rsid w:val="000257EC"/>
    <w:rsid w:val="0002586B"/>
    <w:rsid w:val="00025A8E"/>
    <w:rsid w:val="00026079"/>
    <w:rsid w:val="00026275"/>
    <w:rsid w:val="000262CA"/>
    <w:rsid w:val="00026482"/>
    <w:rsid w:val="0002667F"/>
    <w:rsid w:val="000268A4"/>
    <w:rsid w:val="00026EF3"/>
    <w:rsid w:val="0002713C"/>
    <w:rsid w:val="0002744B"/>
    <w:rsid w:val="00027808"/>
    <w:rsid w:val="00027C98"/>
    <w:rsid w:val="00027DE5"/>
    <w:rsid w:val="00027EE7"/>
    <w:rsid w:val="00027FAB"/>
    <w:rsid w:val="00030246"/>
    <w:rsid w:val="000302E6"/>
    <w:rsid w:val="0003075D"/>
    <w:rsid w:val="00030A73"/>
    <w:rsid w:val="000311EE"/>
    <w:rsid w:val="000311F7"/>
    <w:rsid w:val="0003173F"/>
    <w:rsid w:val="00031C7B"/>
    <w:rsid w:val="00032092"/>
    <w:rsid w:val="000320C5"/>
    <w:rsid w:val="000325D8"/>
    <w:rsid w:val="00032E92"/>
    <w:rsid w:val="0003328B"/>
    <w:rsid w:val="0003333C"/>
    <w:rsid w:val="000336D9"/>
    <w:rsid w:val="000337A7"/>
    <w:rsid w:val="00033890"/>
    <w:rsid w:val="000339B8"/>
    <w:rsid w:val="00033A6C"/>
    <w:rsid w:val="00033C33"/>
    <w:rsid w:val="00033D46"/>
    <w:rsid w:val="0003413D"/>
    <w:rsid w:val="000343A7"/>
    <w:rsid w:val="000346A4"/>
    <w:rsid w:val="00034910"/>
    <w:rsid w:val="00034AFA"/>
    <w:rsid w:val="000350F7"/>
    <w:rsid w:val="000354A8"/>
    <w:rsid w:val="00035623"/>
    <w:rsid w:val="00035793"/>
    <w:rsid w:val="00035AA5"/>
    <w:rsid w:val="00035BD2"/>
    <w:rsid w:val="00035D45"/>
    <w:rsid w:val="00035EC0"/>
    <w:rsid w:val="00036FFD"/>
    <w:rsid w:val="000372E2"/>
    <w:rsid w:val="00037439"/>
    <w:rsid w:val="000375FC"/>
    <w:rsid w:val="000377D5"/>
    <w:rsid w:val="00037B04"/>
    <w:rsid w:val="00037CED"/>
    <w:rsid w:val="00037EC7"/>
    <w:rsid w:val="00037FB8"/>
    <w:rsid w:val="0004002E"/>
    <w:rsid w:val="0004009E"/>
    <w:rsid w:val="0004027E"/>
    <w:rsid w:val="000409D3"/>
    <w:rsid w:val="00040A86"/>
    <w:rsid w:val="00040AAF"/>
    <w:rsid w:val="00040C36"/>
    <w:rsid w:val="000412D2"/>
    <w:rsid w:val="000412DA"/>
    <w:rsid w:val="000414CB"/>
    <w:rsid w:val="00041642"/>
    <w:rsid w:val="0004172A"/>
    <w:rsid w:val="000418C5"/>
    <w:rsid w:val="000419AF"/>
    <w:rsid w:val="00041DB2"/>
    <w:rsid w:val="000422FB"/>
    <w:rsid w:val="00042453"/>
    <w:rsid w:val="00042747"/>
    <w:rsid w:val="0004283B"/>
    <w:rsid w:val="0004286C"/>
    <w:rsid w:val="00042AA7"/>
    <w:rsid w:val="00042BB1"/>
    <w:rsid w:val="00042E53"/>
    <w:rsid w:val="00043284"/>
    <w:rsid w:val="000432DD"/>
    <w:rsid w:val="0004342C"/>
    <w:rsid w:val="000438CD"/>
    <w:rsid w:val="000439D8"/>
    <w:rsid w:val="00043D22"/>
    <w:rsid w:val="00043E57"/>
    <w:rsid w:val="0004410A"/>
    <w:rsid w:val="0004424B"/>
    <w:rsid w:val="00044319"/>
    <w:rsid w:val="00044545"/>
    <w:rsid w:val="00044643"/>
    <w:rsid w:val="000449CB"/>
    <w:rsid w:val="00044CDE"/>
    <w:rsid w:val="00045815"/>
    <w:rsid w:val="00045C4B"/>
    <w:rsid w:val="0004613D"/>
    <w:rsid w:val="00046490"/>
    <w:rsid w:val="00046511"/>
    <w:rsid w:val="0004693B"/>
    <w:rsid w:val="0004693D"/>
    <w:rsid w:val="00046A1D"/>
    <w:rsid w:val="00046AFE"/>
    <w:rsid w:val="00046E1C"/>
    <w:rsid w:val="000470BC"/>
    <w:rsid w:val="00047A50"/>
    <w:rsid w:val="00047A87"/>
    <w:rsid w:val="00047ABA"/>
    <w:rsid w:val="00047E37"/>
    <w:rsid w:val="0005024B"/>
    <w:rsid w:val="0005056A"/>
    <w:rsid w:val="0005056D"/>
    <w:rsid w:val="00050644"/>
    <w:rsid w:val="000508D6"/>
    <w:rsid w:val="00050A51"/>
    <w:rsid w:val="00050B1B"/>
    <w:rsid w:val="00050EDF"/>
    <w:rsid w:val="00051468"/>
    <w:rsid w:val="00051932"/>
    <w:rsid w:val="00051D05"/>
    <w:rsid w:val="00052201"/>
    <w:rsid w:val="0005250D"/>
    <w:rsid w:val="00052567"/>
    <w:rsid w:val="00052870"/>
    <w:rsid w:val="00052A3A"/>
    <w:rsid w:val="00053168"/>
    <w:rsid w:val="0005317C"/>
    <w:rsid w:val="00053BE3"/>
    <w:rsid w:val="0005400D"/>
    <w:rsid w:val="00054C24"/>
    <w:rsid w:val="00054E4D"/>
    <w:rsid w:val="000552E9"/>
    <w:rsid w:val="000558A5"/>
    <w:rsid w:val="00055960"/>
    <w:rsid w:val="00055D63"/>
    <w:rsid w:val="0005619C"/>
    <w:rsid w:val="000563DD"/>
    <w:rsid w:val="00056B25"/>
    <w:rsid w:val="00056BA3"/>
    <w:rsid w:val="00056BAE"/>
    <w:rsid w:val="00056FF1"/>
    <w:rsid w:val="00057126"/>
    <w:rsid w:val="000574DA"/>
    <w:rsid w:val="000578B9"/>
    <w:rsid w:val="00057AF4"/>
    <w:rsid w:val="00057C86"/>
    <w:rsid w:val="00057F2F"/>
    <w:rsid w:val="000600D0"/>
    <w:rsid w:val="000601D4"/>
    <w:rsid w:val="0006029F"/>
    <w:rsid w:val="00060403"/>
    <w:rsid w:val="0006054B"/>
    <w:rsid w:val="000606F8"/>
    <w:rsid w:val="000609F6"/>
    <w:rsid w:val="00060AFC"/>
    <w:rsid w:val="00060B2A"/>
    <w:rsid w:val="00060C07"/>
    <w:rsid w:val="000613AC"/>
    <w:rsid w:val="00061642"/>
    <w:rsid w:val="000616A9"/>
    <w:rsid w:val="000619AA"/>
    <w:rsid w:val="00061C46"/>
    <w:rsid w:val="000622B0"/>
    <w:rsid w:val="0006246B"/>
    <w:rsid w:val="0006283F"/>
    <w:rsid w:val="00062C6D"/>
    <w:rsid w:val="00062FD4"/>
    <w:rsid w:val="0006335C"/>
    <w:rsid w:val="00063361"/>
    <w:rsid w:val="00063BB8"/>
    <w:rsid w:val="00063DEB"/>
    <w:rsid w:val="00064063"/>
    <w:rsid w:val="000646A7"/>
    <w:rsid w:val="00064795"/>
    <w:rsid w:val="000649B4"/>
    <w:rsid w:val="000649EE"/>
    <w:rsid w:val="00064BE2"/>
    <w:rsid w:val="00065107"/>
    <w:rsid w:val="000656E1"/>
    <w:rsid w:val="000658D8"/>
    <w:rsid w:val="000658DE"/>
    <w:rsid w:val="00065BCD"/>
    <w:rsid w:val="00065C80"/>
    <w:rsid w:val="00065D53"/>
    <w:rsid w:val="00065EE6"/>
    <w:rsid w:val="00065F7D"/>
    <w:rsid w:val="00065FC7"/>
    <w:rsid w:val="000663C4"/>
    <w:rsid w:val="00066737"/>
    <w:rsid w:val="000669A7"/>
    <w:rsid w:val="00066A9D"/>
    <w:rsid w:val="00066B77"/>
    <w:rsid w:val="00066BC8"/>
    <w:rsid w:val="00066BE5"/>
    <w:rsid w:val="00066CB5"/>
    <w:rsid w:val="0006713A"/>
    <w:rsid w:val="00067B88"/>
    <w:rsid w:val="00067D22"/>
    <w:rsid w:val="0007005B"/>
    <w:rsid w:val="00070131"/>
    <w:rsid w:val="00070279"/>
    <w:rsid w:val="0007042E"/>
    <w:rsid w:val="000704F5"/>
    <w:rsid w:val="00070515"/>
    <w:rsid w:val="000705E6"/>
    <w:rsid w:val="00070654"/>
    <w:rsid w:val="0007098E"/>
    <w:rsid w:val="00070A62"/>
    <w:rsid w:val="00070F78"/>
    <w:rsid w:val="000712E5"/>
    <w:rsid w:val="000720B6"/>
    <w:rsid w:val="0007247D"/>
    <w:rsid w:val="00072718"/>
    <w:rsid w:val="000727A8"/>
    <w:rsid w:val="000727BD"/>
    <w:rsid w:val="00072A17"/>
    <w:rsid w:val="00072A3D"/>
    <w:rsid w:val="00072D65"/>
    <w:rsid w:val="00072DB5"/>
    <w:rsid w:val="00072F76"/>
    <w:rsid w:val="000730CF"/>
    <w:rsid w:val="000731B6"/>
    <w:rsid w:val="000731C7"/>
    <w:rsid w:val="00073C0F"/>
    <w:rsid w:val="00073E31"/>
    <w:rsid w:val="00073F06"/>
    <w:rsid w:val="00073F91"/>
    <w:rsid w:val="0007414F"/>
    <w:rsid w:val="000744DA"/>
    <w:rsid w:val="000744FA"/>
    <w:rsid w:val="00074576"/>
    <w:rsid w:val="00074680"/>
    <w:rsid w:val="00074C03"/>
    <w:rsid w:val="00074D60"/>
    <w:rsid w:val="00074FB1"/>
    <w:rsid w:val="0007509B"/>
    <w:rsid w:val="000751B4"/>
    <w:rsid w:val="00075273"/>
    <w:rsid w:val="000754D3"/>
    <w:rsid w:val="000756BC"/>
    <w:rsid w:val="000757A0"/>
    <w:rsid w:val="00075A1C"/>
    <w:rsid w:val="0007630B"/>
    <w:rsid w:val="00076912"/>
    <w:rsid w:val="00076F71"/>
    <w:rsid w:val="000775FE"/>
    <w:rsid w:val="00077941"/>
    <w:rsid w:val="000779D2"/>
    <w:rsid w:val="000803C6"/>
    <w:rsid w:val="00080464"/>
    <w:rsid w:val="00080555"/>
    <w:rsid w:val="000806A5"/>
    <w:rsid w:val="00080736"/>
    <w:rsid w:val="00080998"/>
    <w:rsid w:val="00080CAC"/>
    <w:rsid w:val="00080E2D"/>
    <w:rsid w:val="00081195"/>
    <w:rsid w:val="00081715"/>
    <w:rsid w:val="00081CC6"/>
    <w:rsid w:val="00081DCF"/>
    <w:rsid w:val="000822A2"/>
    <w:rsid w:val="0008233C"/>
    <w:rsid w:val="000824EB"/>
    <w:rsid w:val="00082510"/>
    <w:rsid w:val="0008281E"/>
    <w:rsid w:val="00082853"/>
    <w:rsid w:val="00082957"/>
    <w:rsid w:val="00082D85"/>
    <w:rsid w:val="00082EDC"/>
    <w:rsid w:val="00082F02"/>
    <w:rsid w:val="00083534"/>
    <w:rsid w:val="0008356D"/>
    <w:rsid w:val="0008388B"/>
    <w:rsid w:val="00083BAF"/>
    <w:rsid w:val="00083BC5"/>
    <w:rsid w:val="00083BFA"/>
    <w:rsid w:val="00083F31"/>
    <w:rsid w:val="00084234"/>
    <w:rsid w:val="000844BF"/>
    <w:rsid w:val="00084805"/>
    <w:rsid w:val="00084823"/>
    <w:rsid w:val="0008506C"/>
    <w:rsid w:val="00085329"/>
    <w:rsid w:val="00085D6B"/>
    <w:rsid w:val="00085F28"/>
    <w:rsid w:val="00085FA2"/>
    <w:rsid w:val="000860E3"/>
    <w:rsid w:val="00086106"/>
    <w:rsid w:val="0008618C"/>
    <w:rsid w:val="00086241"/>
    <w:rsid w:val="00086581"/>
    <w:rsid w:val="00086B9D"/>
    <w:rsid w:val="00086C57"/>
    <w:rsid w:val="0008797A"/>
    <w:rsid w:val="00087C83"/>
    <w:rsid w:val="00087C9A"/>
    <w:rsid w:val="00090298"/>
    <w:rsid w:val="0009051F"/>
    <w:rsid w:val="000910C6"/>
    <w:rsid w:val="00091125"/>
    <w:rsid w:val="00091828"/>
    <w:rsid w:val="00091D9A"/>
    <w:rsid w:val="00091E62"/>
    <w:rsid w:val="00091EBB"/>
    <w:rsid w:val="00091FEA"/>
    <w:rsid w:val="00092CD3"/>
    <w:rsid w:val="00092E4A"/>
    <w:rsid w:val="00092EE3"/>
    <w:rsid w:val="00093053"/>
    <w:rsid w:val="00093330"/>
    <w:rsid w:val="000933BE"/>
    <w:rsid w:val="00093404"/>
    <w:rsid w:val="0009353C"/>
    <w:rsid w:val="00093785"/>
    <w:rsid w:val="000938AF"/>
    <w:rsid w:val="00093BDF"/>
    <w:rsid w:val="00094199"/>
    <w:rsid w:val="00094202"/>
    <w:rsid w:val="0009448C"/>
    <w:rsid w:val="00094548"/>
    <w:rsid w:val="00095168"/>
    <w:rsid w:val="000951B3"/>
    <w:rsid w:val="00095521"/>
    <w:rsid w:val="00095695"/>
    <w:rsid w:val="00095755"/>
    <w:rsid w:val="000961C0"/>
    <w:rsid w:val="000966C6"/>
    <w:rsid w:val="000966DD"/>
    <w:rsid w:val="00096B37"/>
    <w:rsid w:val="00096D73"/>
    <w:rsid w:val="00096DF5"/>
    <w:rsid w:val="000973E8"/>
    <w:rsid w:val="00097415"/>
    <w:rsid w:val="000974DB"/>
    <w:rsid w:val="0009756E"/>
    <w:rsid w:val="00097D29"/>
    <w:rsid w:val="00097EFB"/>
    <w:rsid w:val="000A041C"/>
    <w:rsid w:val="000A0666"/>
    <w:rsid w:val="000A0AE9"/>
    <w:rsid w:val="000A0B25"/>
    <w:rsid w:val="000A0B9F"/>
    <w:rsid w:val="000A120F"/>
    <w:rsid w:val="000A1275"/>
    <w:rsid w:val="000A1422"/>
    <w:rsid w:val="000A155D"/>
    <w:rsid w:val="000A16DA"/>
    <w:rsid w:val="000A1775"/>
    <w:rsid w:val="000A1895"/>
    <w:rsid w:val="000A1B6A"/>
    <w:rsid w:val="000A1B9F"/>
    <w:rsid w:val="000A1C43"/>
    <w:rsid w:val="000A1DB1"/>
    <w:rsid w:val="000A1DC5"/>
    <w:rsid w:val="000A20AB"/>
    <w:rsid w:val="000A29E5"/>
    <w:rsid w:val="000A2A1D"/>
    <w:rsid w:val="000A2FF4"/>
    <w:rsid w:val="000A35D5"/>
    <w:rsid w:val="000A3AF1"/>
    <w:rsid w:val="000A3CF4"/>
    <w:rsid w:val="000A418E"/>
    <w:rsid w:val="000A4274"/>
    <w:rsid w:val="000A439B"/>
    <w:rsid w:val="000A44A2"/>
    <w:rsid w:val="000A4811"/>
    <w:rsid w:val="000A4A6D"/>
    <w:rsid w:val="000A4BA9"/>
    <w:rsid w:val="000A4C71"/>
    <w:rsid w:val="000A4ECA"/>
    <w:rsid w:val="000A5908"/>
    <w:rsid w:val="000A5A19"/>
    <w:rsid w:val="000A5AF4"/>
    <w:rsid w:val="000A5D56"/>
    <w:rsid w:val="000A6442"/>
    <w:rsid w:val="000A660D"/>
    <w:rsid w:val="000A684D"/>
    <w:rsid w:val="000A693F"/>
    <w:rsid w:val="000A6997"/>
    <w:rsid w:val="000A6C35"/>
    <w:rsid w:val="000A6C3B"/>
    <w:rsid w:val="000A7765"/>
    <w:rsid w:val="000A7C2F"/>
    <w:rsid w:val="000A7D13"/>
    <w:rsid w:val="000B082D"/>
    <w:rsid w:val="000B0CB2"/>
    <w:rsid w:val="000B0E74"/>
    <w:rsid w:val="000B109A"/>
    <w:rsid w:val="000B115B"/>
    <w:rsid w:val="000B1403"/>
    <w:rsid w:val="000B148E"/>
    <w:rsid w:val="000B1B44"/>
    <w:rsid w:val="000B1D27"/>
    <w:rsid w:val="000B26C9"/>
    <w:rsid w:val="000B282D"/>
    <w:rsid w:val="000B28B8"/>
    <w:rsid w:val="000B2D00"/>
    <w:rsid w:val="000B3728"/>
    <w:rsid w:val="000B3843"/>
    <w:rsid w:val="000B39F1"/>
    <w:rsid w:val="000B3A1B"/>
    <w:rsid w:val="000B3B36"/>
    <w:rsid w:val="000B3FF1"/>
    <w:rsid w:val="000B42B3"/>
    <w:rsid w:val="000B42FF"/>
    <w:rsid w:val="000B4368"/>
    <w:rsid w:val="000B43CB"/>
    <w:rsid w:val="000B4A51"/>
    <w:rsid w:val="000B4A55"/>
    <w:rsid w:val="000B506F"/>
    <w:rsid w:val="000B508A"/>
    <w:rsid w:val="000B5334"/>
    <w:rsid w:val="000B55C0"/>
    <w:rsid w:val="000B55C6"/>
    <w:rsid w:val="000B592D"/>
    <w:rsid w:val="000B5CE2"/>
    <w:rsid w:val="000B5DF4"/>
    <w:rsid w:val="000B6925"/>
    <w:rsid w:val="000B6EB2"/>
    <w:rsid w:val="000B74E0"/>
    <w:rsid w:val="000B77D7"/>
    <w:rsid w:val="000B78AD"/>
    <w:rsid w:val="000B7A60"/>
    <w:rsid w:val="000B7B4F"/>
    <w:rsid w:val="000B7FFE"/>
    <w:rsid w:val="000C000D"/>
    <w:rsid w:val="000C0428"/>
    <w:rsid w:val="000C04E8"/>
    <w:rsid w:val="000C0657"/>
    <w:rsid w:val="000C0946"/>
    <w:rsid w:val="000C12AC"/>
    <w:rsid w:val="000C12F1"/>
    <w:rsid w:val="000C1706"/>
    <w:rsid w:val="000C17F9"/>
    <w:rsid w:val="000C1AF2"/>
    <w:rsid w:val="000C260A"/>
    <w:rsid w:val="000C2C6F"/>
    <w:rsid w:val="000C2D51"/>
    <w:rsid w:val="000C2DBA"/>
    <w:rsid w:val="000C34C3"/>
    <w:rsid w:val="000C399C"/>
    <w:rsid w:val="000C3D53"/>
    <w:rsid w:val="000C3DDB"/>
    <w:rsid w:val="000C3E35"/>
    <w:rsid w:val="000C4154"/>
    <w:rsid w:val="000C42D3"/>
    <w:rsid w:val="000C4928"/>
    <w:rsid w:val="000C4A50"/>
    <w:rsid w:val="000C4B3D"/>
    <w:rsid w:val="000C4D6B"/>
    <w:rsid w:val="000C4E30"/>
    <w:rsid w:val="000C513D"/>
    <w:rsid w:val="000C5270"/>
    <w:rsid w:val="000C5841"/>
    <w:rsid w:val="000C5D04"/>
    <w:rsid w:val="000C5F80"/>
    <w:rsid w:val="000C6002"/>
    <w:rsid w:val="000C60FA"/>
    <w:rsid w:val="000C6248"/>
    <w:rsid w:val="000C666D"/>
    <w:rsid w:val="000C684B"/>
    <w:rsid w:val="000C6C03"/>
    <w:rsid w:val="000C6C8B"/>
    <w:rsid w:val="000C6CD8"/>
    <w:rsid w:val="000C6D34"/>
    <w:rsid w:val="000C773B"/>
    <w:rsid w:val="000C7A2F"/>
    <w:rsid w:val="000C7A72"/>
    <w:rsid w:val="000C7C1D"/>
    <w:rsid w:val="000C7D2D"/>
    <w:rsid w:val="000C7E70"/>
    <w:rsid w:val="000D010E"/>
    <w:rsid w:val="000D0113"/>
    <w:rsid w:val="000D0414"/>
    <w:rsid w:val="000D0753"/>
    <w:rsid w:val="000D0947"/>
    <w:rsid w:val="000D0B65"/>
    <w:rsid w:val="000D0FA2"/>
    <w:rsid w:val="000D1095"/>
    <w:rsid w:val="000D111A"/>
    <w:rsid w:val="000D1AB9"/>
    <w:rsid w:val="000D1B71"/>
    <w:rsid w:val="000D1C59"/>
    <w:rsid w:val="000D1C67"/>
    <w:rsid w:val="000D1CEF"/>
    <w:rsid w:val="000D1EEA"/>
    <w:rsid w:val="000D2350"/>
    <w:rsid w:val="000D2530"/>
    <w:rsid w:val="000D2E37"/>
    <w:rsid w:val="000D3039"/>
    <w:rsid w:val="000D383C"/>
    <w:rsid w:val="000D3DC5"/>
    <w:rsid w:val="000D41FB"/>
    <w:rsid w:val="000D42B6"/>
    <w:rsid w:val="000D4B30"/>
    <w:rsid w:val="000D4CBE"/>
    <w:rsid w:val="000D4E70"/>
    <w:rsid w:val="000D50EC"/>
    <w:rsid w:val="000D542F"/>
    <w:rsid w:val="000D54AE"/>
    <w:rsid w:val="000D58E7"/>
    <w:rsid w:val="000D5A22"/>
    <w:rsid w:val="000D5B99"/>
    <w:rsid w:val="000D5D87"/>
    <w:rsid w:val="000D626E"/>
    <w:rsid w:val="000D6443"/>
    <w:rsid w:val="000D64D0"/>
    <w:rsid w:val="000D68BE"/>
    <w:rsid w:val="000D6CAA"/>
    <w:rsid w:val="000D6CD1"/>
    <w:rsid w:val="000D6CF8"/>
    <w:rsid w:val="000D6D2D"/>
    <w:rsid w:val="000D6DD3"/>
    <w:rsid w:val="000D6ECC"/>
    <w:rsid w:val="000D6FAA"/>
    <w:rsid w:val="000D7014"/>
    <w:rsid w:val="000D70CA"/>
    <w:rsid w:val="000D77C7"/>
    <w:rsid w:val="000D79DC"/>
    <w:rsid w:val="000E030A"/>
    <w:rsid w:val="000E03EF"/>
    <w:rsid w:val="000E066E"/>
    <w:rsid w:val="000E0726"/>
    <w:rsid w:val="000E0B79"/>
    <w:rsid w:val="000E1055"/>
    <w:rsid w:val="000E113B"/>
    <w:rsid w:val="000E11D7"/>
    <w:rsid w:val="000E155B"/>
    <w:rsid w:val="000E16DA"/>
    <w:rsid w:val="000E1821"/>
    <w:rsid w:val="000E1A80"/>
    <w:rsid w:val="000E1A92"/>
    <w:rsid w:val="000E1D58"/>
    <w:rsid w:val="000E1E4D"/>
    <w:rsid w:val="000E1EDA"/>
    <w:rsid w:val="000E2091"/>
    <w:rsid w:val="000E2213"/>
    <w:rsid w:val="000E2399"/>
    <w:rsid w:val="000E3204"/>
    <w:rsid w:val="000E34DA"/>
    <w:rsid w:val="000E3653"/>
    <w:rsid w:val="000E3C19"/>
    <w:rsid w:val="000E3E2D"/>
    <w:rsid w:val="000E3FBD"/>
    <w:rsid w:val="000E4063"/>
    <w:rsid w:val="000E406C"/>
    <w:rsid w:val="000E4235"/>
    <w:rsid w:val="000E424E"/>
    <w:rsid w:val="000E4AE8"/>
    <w:rsid w:val="000E4D89"/>
    <w:rsid w:val="000E4FD1"/>
    <w:rsid w:val="000E520E"/>
    <w:rsid w:val="000E5292"/>
    <w:rsid w:val="000E5CB7"/>
    <w:rsid w:val="000E66A6"/>
    <w:rsid w:val="000E66F1"/>
    <w:rsid w:val="000E6A34"/>
    <w:rsid w:val="000E6BE4"/>
    <w:rsid w:val="000E6C52"/>
    <w:rsid w:val="000E6CEA"/>
    <w:rsid w:val="000E70B3"/>
    <w:rsid w:val="000E720F"/>
    <w:rsid w:val="000E74E0"/>
    <w:rsid w:val="000E7715"/>
    <w:rsid w:val="000E7D53"/>
    <w:rsid w:val="000E7E13"/>
    <w:rsid w:val="000E7E2D"/>
    <w:rsid w:val="000E7F16"/>
    <w:rsid w:val="000E7F94"/>
    <w:rsid w:val="000F0208"/>
    <w:rsid w:val="000F0634"/>
    <w:rsid w:val="000F07BA"/>
    <w:rsid w:val="000F08D5"/>
    <w:rsid w:val="000F09C8"/>
    <w:rsid w:val="000F0AB1"/>
    <w:rsid w:val="000F0B06"/>
    <w:rsid w:val="000F152E"/>
    <w:rsid w:val="000F1A4C"/>
    <w:rsid w:val="000F1CC7"/>
    <w:rsid w:val="000F20F7"/>
    <w:rsid w:val="000F2315"/>
    <w:rsid w:val="000F25DA"/>
    <w:rsid w:val="000F27F6"/>
    <w:rsid w:val="000F2890"/>
    <w:rsid w:val="000F35FB"/>
    <w:rsid w:val="000F38E9"/>
    <w:rsid w:val="000F39DE"/>
    <w:rsid w:val="000F3B41"/>
    <w:rsid w:val="000F4792"/>
    <w:rsid w:val="000F496F"/>
    <w:rsid w:val="000F50C7"/>
    <w:rsid w:val="000F53AA"/>
    <w:rsid w:val="000F58FD"/>
    <w:rsid w:val="000F59A1"/>
    <w:rsid w:val="000F5A1C"/>
    <w:rsid w:val="000F6042"/>
    <w:rsid w:val="000F612C"/>
    <w:rsid w:val="000F6219"/>
    <w:rsid w:val="000F6280"/>
    <w:rsid w:val="000F664D"/>
    <w:rsid w:val="000F6973"/>
    <w:rsid w:val="000F6D39"/>
    <w:rsid w:val="000F7082"/>
    <w:rsid w:val="000F7616"/>
    <w:rsid w:val="000F77B1"/>
    <w:rsid w:val="000F7C37"/>
    <w:rsid w:val="000F7DCA"/>
    <w:rsid w:val="000F7F6A"/>
    <w:rsid w:val="0010008B"/>
    <w:rsid w:val="0010012B"/>
    <w:rsid w:val="0010065E"/>
    <w:rsid w:val="00100D9B"/>
    <w:rsid w:val="00100DBB"/>
    <w:rsid w:val="00100E75"/>
    <w:rsid w:val="00101128"/>
    <w:rsid w:val="0010188B"/>
    <w:rsid w:val="00101D7E"/>
    <w:rsid w:val="00101E08"/>
    <w:rsid w:val="00102042"/>
    <w:rsid w:val="00102668"/>
    <w:rsid w:val="00102A12"/>
    <w:rsid w:val="00103019"/>
    <w:rsid w:val="0010305C"/>
    <w:rsid w:val="0010306F"/>
    <w:rsid w:val="001030B2"/>
    <w:rsid w:val="001032E7"/>
    <w:rsid w:val="00103453"/>
    <w:rsid w:val="00103625"/>
    <w:rsid w:val="00103743"/>
    <w:rsid w:val="00103920"/>
    <w:rsid w:val="00103DD9"/>
    <w:rsid w:val="0010401D"/>
    <w:rsid w:val="001042AA"/>
    <w:rsid w:val="00104A46"/>
    <w:rsid w:val="00105057"/>
    <w:rsid w:val="00105094"/>
    <w:rsid w:val="0010554E"/>
    <w:rsid w:val="001056F5"/>
    <w:rsid w:val="00105758"/>
    <w:rsid w:val="00105CB6"/>
    <w:rsid w:val="00105E01"/>
    <w:rsid w:val="00106660"/>
    <w:rsid w:val="00106B21"/>
    <w:rsid w:val="00106EDC"/>
    <w:rsid w:val="00107193"/>
    <w:rsid w:val="001074D4"/>
    <w:rsid w:val="0010750C"/>
    <w:rsid w:val="001077C4"/>
    <w:rsid w:val="00107C76"/>
    <w:rsid w:val="00107CE9"/>
    <w:rsid w:val="00107CFE"/>
    <w:rsid w:val="00110103"/>
    <w:rsid w:val="00110224"/>
    <w:rsid w:val="001104E0"/>
    <w:rsid w:val="001105BD"/>
    <w:rsid w:val="001107D8"/>
    <w:rsid w:val="001109A9"/>
    <w:rsid w:val="00110E1B"/>
    <w:rsid w:val="00111829"/>
    <w:rsid w:val="0011241C"/>
    <w:rsid w:val="001126F0"/>
    <w:rsid w:val="00112D40"/>
    <w:rsid w:val="0011355E"/>
    <w:rsid w:val="0011355F"/>
    <w:rsid w:val="0011372E"/>
    <w:rsid w:val="00113B30"/>
    <w:rsid w:val="00113C2C"/>
    <w:rsid w:val="00113C4E"/>
    <w:rsid w:val="00113CE4"/>
    <w:rsid w:val="0011407B"/>
    <w:rsid w:val="001145AD"/>
    <w:rsid w:val="00114C5D"/>
    <w:rsid w:val="00115BA6"/>
    <w:rsid w:val="00115C31"/>
    <w:rsid w:val="001160B1"/>
    <w:rsid w:val="0011617A"/>
    <w:rsid w:val="0011630E"/>
    <w:rsid w:val="001164A4"/>
    <w:rsid w:val="0011683D"/>
    <w:rsid w:val="00116BB6"/>
    <w:rsid w:val="0011714E"/>
    <w:rsid w:val="0011753D"/>
    <w:rsid w:val="00117B4D"/>
    <w:rsid w:val="00117F8F"/>
    <w:rsid w:val="0012009C"/>
    <w:rsid w:val="00120302"/>
    <w:rsid w:val="0012055B"/>
    <w:rsid w:val="00120577"/>
    <w:rsid w:val="00120A8C"/>
    <w:rsid w:val="0012108A"/>
    <w:rsid w:val="001215BC"/>
    <w:rsid w:val="001216D8"/>
    <w:rsid w:val="00121725"/>
    <w:rsid w:val="00121ABD"/>
    <w:rsid w:val="00121D17"/>
    <w:rsid w:val="00121F80"/>
    <w:rsid w:val="00122346"/>
    <w:rsid w:val="0012235F"/>
    <w:rsid w:val="00122BDD"/>
    <w:rsid w:val="00123645"/>
    <w:rsid w:val="00123B1A"/>
    <w:rsid w:val="00124162"/>
    <w:rsid w:val="0012429C"/>
    <w:rsid w:val="001242C1"/>
    <w:rsid w:val="00124480"/>
    <w:rsid w:val="001245F3"/>
    <w:rsid w:val="00124623"/>
    <w:rsid w:val="00124724"/>
    <w:rsid w:val="00124CEC"/>
    <w:rsid w:val="00124F84"/>
    <w:rsid w:val="00125186"/>
    <w:rsid w:val="001254A8"/>
    <w:rsid w:val="001257FF"/>
    <w:rsid w:val="00125C23"/>
    <w:rsid w:val="00125DE2"/>
    <w:rsid w:val="001261CD"/>
    <w:rsid w:val="00126382"/>
    <w:rsid w:val="00126A12"/>
    <w:rsid w:val="00126C10"/>
    <w:rsid w:val="00126CD8"/>
    <w:rsid w:val="00126EBB"/>
    <w:rsid w:val="00126FEB"/>
    <w:rsid w:val="00127299"/>
    <w:rsid w:val="00127496"/>
    <w:rsid w:val="001274BC"/>
    <w:rsid w:val="0012751C"/>
    <w:rsid w:val="0012753C"/>
    <w:rsid w:val="00127829"/>
    <w:rsid w:val="00127C8C"/>
    <w:rsid w:val="00127CA7"/>
    <w:rsid w:val="001300C1"/>
    <w:rsid w:val="00130305"/>
    <w:rsid w:val="00130916"/>
    <w:rsid w:val="00130989"/>
    <w:rsid w:val="00130E5F"/>
    <w:rsid w:val="00130F68"/>
    <w:rsid w:val="00131590"/>
    <w:rsid w:val="001317E9"/>
    <w:rsid w:val="001319AF"/>
    <w:rsid w:val="00131DD2"/>
    <w:rsid w:val="00132190"/>
    <w:rsid w:val="001323EA"/>
    <w:rsid w:val="00132B3D"/>
    <w:rsid w:val="001337ED"/>
    <w:rsid w:val="00133BC2"/>
    <w:rsid w:val="00133C24"/>
    <w:rsid w:val="00133E26"/>
    <w:rsid w:val="001346B9"/>
    <w:rsid w:val="001349A0"/>
    <w:rsid w:val="00134A52"/>
    <w:rsid w:val="00134B64"/>
    <w:rsid w:val="00134BC2"/>
    <w:rsid w:val="001350A1"/>
    <w:rsid w:val="001352D1"/>
    <w:rsid w:val="001355F5"/>
    <w:rsid w:val="00135613"/>
    <w:rsid w:val="00135B18"/>
    <w:rsid w:val="00135D8D"/>
    <w:rsid w:val="00135E61"/>
    <w:rsid w:val="001360B5"/>
    <w:rsid w:val="00136174"/>
    <w:rsid w:val="0013618E"/>
    <w:rsid w:val="00136367"/>
    <w:rsid w:val="001363A8"/>
    <w:rsid w:val="0013660D"/>
    <w:rsid w:val="00136974"/>
    <w:rsid w:val="00136A30"/>
    <w:rsid w:val="00136A73"/>
    <w:rsid w:val="001374D3"/>
    <w:rsid w:val="00137929"/>
    <w:rsid w:val="001405D1"/>
    <w:rsid w:val="0014099E"/>
    <w:rsid w:val="00140B58"/>
    <w:rsid w:val="00140C2A"/>
    <w:rsid w:val="00140CFA"/>
    <w:rsid w:val="00140FB7"/>
    <w:rsid w:val="001411EF"/>
    <w:rsid w:val="00141250"/>
    <w:rsid w:val="001416B6"/>
    <w:rsid w:val="001417F3"/>
    <w:rsid w:val="001419F5"/>
    <w:rsid w:val="00141A05"/>
    <w:rsid w:val="00141DC8"/>
    <w:rsid w:val="0014215F"/>
    <w:rsid w:val="00142180"/>
    <w:rsid w:val="0014257B"/>
    <w:rsid w:val="00142762"/>
    <w:rsid w:val="00142DD2"/>
    <w:rsid w:val="00143179"/>
    <w:rsid w:val="00143230"/>
    <w:rsid w:val="00143243"/>
    <w:rsid w:val="00143907"/>
    <w:rsid w:val="00143F4D"/>
    <w:rsid w:val="001440FF"/>
    <w:rsid w:val="0014422D"/>
    <w:rsid w:val="00144B23"/>
    <w:rsid w:val="00144C05"/>
    <w:rsid w:val="00144DA2"/>
    <w:rsid w:val="00145086"/>
    <w:rsid w:val="001451E7"/>
    <w:rsid w:val="001459BF"/>
    <w:rsid w:val="00145B65"/>
    <w:rsid w:val="00145CB4"/>
    <w:rsid w:val="001467DF"/>
    <w:rsid w:val="001469DB"/>
    <w:rsid w:val="001472AA"/>
    <w:rsid w:val="001472BD"/>
    <w:rsid w:val="001476C9"/>
    <w:rsid w:val="00147821"/>
    <w:rsid w:val="00147854"/>
    <w:rsid w:val="0014793C"/>
    <w:rsid w:val="00147988"/>
    <w:rsid w:val="00147BA3"/>
    <w:rsid w:val="00147E79"/>
    <w:rsid w:val="00147EBE"/>
    <w:rsid w:val="001502E6"/>
    <w:rsid w:val="0015053F"/>
    <w:rsid w:val="00150A2B"/>
    <w:rsid w:val="00150A47"/>
    <w:rsid w:val="00150A68"/>
    <w:rsid w:val="00150B6F"/>
    <w:rsid w:val="00150C05"/>
    <w:rsid w:val="00150D0C"/>
    <w:rsid w:val="00150D23"/>
    <w:rsid w:val="00151264"/>
    <w:rsid w:val="00151937"/>
    <w:rsid w:val="00151B4C"/>
    <w:rsid w:val="00151E19"/>
    <w:rsid w:val="00151FC3"/>
    <w:rsid w:val="0015208A"/>
    <w:rsid w:val="0015210D"/>
    <w:rsid w:val="0015220B"/>
    <w:rsid w:val="0015220E"/>
    <w:rsid w:val="00152276"/>
    <w:rsid w:val="001523EE"/>
    <w:rsid w:val="001524B5"/>
    <w:rsid w:val="00152528"/>
    <w:rsid w:val="0015259A"/>
    <w:rsid w:val="001527B9"/>
    <w:rsid w:val="00152880"/>
    <w:rsid w:val="00152A3E"/>
    <w:rsid w:val="00152B69"/>
    <w:rsid w:val="0015309D"/>
    <w:rsid w:val="001530BF"/>
    <w:rsid w:val="0015322B"/>
    <w:rsid w:val="00153335"/>
    <w:rsid w:val="0015357F"/>
    <w:rsid w:val="001537FD"/>
    <w:rsid w:val="001538E8"/>
    <w:rsid w:val="00153B72"/>
    <w:rsid w:val="00153C2E"/>
    <w:rsid w:val="00153D09"/>
    <w:rsid w:val="00153D25"/>
    <w:rsid w:val="00153EA3"/>
    <w:rsid w:val="00153EF8"/>
    <w:rsid w:val="00154016"/>
    <w:rsid w:val="001540EB"/>
    <w:rsid w:val="00154421"/>
    <w:rsid w:val="00154505"/>
    <w:rsid w:val="00154506"/>
    <w:rsid w:val="00154693"/>
    <w:rsid w:val="00154696"/>
    <w:rsid w:val="00154855"/>
    <w:rsid w:val="00155048"/>
    <w:rsid w:val="0015524E"/>
    <w:rsid w:val="00155536"/>
    <w:rsid w:val="0015588B"/>
    <w:rsid w:val="001559F5"/>
    <w:rsid w:val="00155CFA"/>
    <w:rsid w:val="001560CB"/>
    <w:rsid w:val="001561C0"/>
    <w:rsid w:val="00156481"/>
    <w:rsid w:val="00156B97"/>
    <w:rsid w:val="00156C81"/>
    <w:rsid w:val="001571A2"/>
    <w:rsid w:val="001574BE"/>
    <w:rsid w:val="0015761F"/>
    <w:rsid w:val="00157F14"/>
    <w:rsid w:val="00160299"/>
    <w:rsid w:val="00160938"/>
    <w:rsid w:val="00160B48"/>
    <w:rsid w:val="00160F70"/>
    <w:rsid w:val="00160F92"/>
    <w:rsid w:val="00160FCF"/>
    <w:rsid w:val="00161A6D"/>
    <w:rsid w:val="00161A84"/>
    <w:rsid w:val="00161AB0"/>
    <w:rsid w:val="00161BFD"/>
    <w:rsid w:val="00161E33"/>
    <w:rsid w:val="001620C9"/>
    <w:rsid w:val="001622D7"/>
    <w:rsid w:val="00162308"/>
    <w:rsid w:val="00162670"/>
    <w:rsid w:val="00162BF7"/>
    <w:rsid w:val="00162D7D"/>
    <w:rsid w:val="00162E3D"/>
    <w:rsid w:val="00162FE8"/>
    <w:rsid w:val="0016311E"/>
    <w:rsid w:val="0016367C"/>
    <w:rsid w:val="00164028"/>
    <w:rsid w:val="001643BB"/>
    <w:rsid w:val="001643F9"/>
    <w:rsid w:val="00164696"/>
    <w:rsid w:val="001646A8"/>
    <w:rsid w:val="00164758"/>
    <w:rsid w:val="00164772"/>
    <w:rsid w:val="00164A6C"/>
    <w:rsid w:val="00164EA4"/>
    <w:rsid w:val="00164FDE"/>
    <w:rsid w:val="00165480"/>
    <w:rsid w:val="00165B15"/>
    <w:rsid w:val="00166089"/>
    <w:rsid w:val="001661CB"/>
    <w:rsid w:val="00166969"/>
    <w:rsid w:val="0016711F"/>
    <w:rsid w:val="00167312"/>
    <w:rsid w:val="001677FF"/>
    <w:rsid w:val="00167A25"/>
    <w:rsid w:val="00167B94"/>
    <w:rsid w:val="00167E4A"/>
    <w:rsid w:val="00170748"/>
    <w:rsid w:val="0017096B"/>
    <w:rsid w:val="00171211"/>
    <w:rsid w:val="001712BA"/>
    <w:rsid w:val="001717D9"/>
    <w:rsid w:val="00171BB4"/>
    <w:rsid w:val="00171D05"/>
    <w:rsid w:val="001720CD"/>
    <w:rsid w:val="001727D1"/>
    <w:rsid w:val="00172840"/>
    <w:rsid w:val="00172B9E"/>
    <w:rsid w:val="00173037"/>
    <w:rsid w:val="00173250"/>
    <w:rsid w:val="001734F8"/>
    <w:rsid w:val="0017358A"/>
    <w:rsid w:val="00173A4A"/>
    <w:rsid w:val="00173AE5"/>
    <w:rsid w:val="0017469C"/>
    <w:rsid w:val="001747C0"/>
    <w:rsid w:val="00174890"/>
    <w:rsid w:val="001749CD"/>
    <w:rsid w:val="00174C78"/>
    <w:rsid w:val="001753AC"/>
    <w:rsid w:val="001753E1"/>
    <w:rsid w:val="00175492"/>
    <w:rsid w:val="00175778"/>
    <w:rsid w:val="00176128"/>
    <w:rsid w:val="001762F1"/>
    <w:rsid w:val="00176312"/>
    <w:rsid w:val="001765B9"/>
    <w:rsid w:val="001765E5"/>
    <w:rsid w:val="001766C3"/>
    <w:rsid w:val="00176711"/>
    <w:rsid w:val="001768F0"/>
    <w:rsid w:val="001777DF"/>
    <w:rsid w:val="00177E40"/>
    <w:rsid w:val="001805DF"/>
    <w:rsid w:val="001808C6"/>
    <w:rsid w:val="00180BDA"/>
    <w:rsid w:val="00180BF0"/>
    <w:rsid w:val="00180EEB"/>
    <w:rsid w:val="00180FD3"/>
    <w:rsid w:val="00180FD5"/>
    <w:rsid w:val="00181251"/>
    <w:rsid w:val="0018159A"/>
    <w:rsid w:val="00181609"/>
    <w:rsid w:val="00181AAC"/>
    <w:rsid w:val="00181BBE"/>
    <w:rsid w:val="00181DDF"/>
    <w:rsid w:val="00182000"/>
    <w:rsid w:val="00182238"/>
    <w:rsid w:val="0018231E"/>
    <w:rsid w:val="00182344"/>
    <w:rsid w:val="00182422"/>
    <w:rsid w:val="001829C5"/>
    <w:rsid w:val="00182A0C"/>
    <w:rsid w:val="00182D55"/>
    <w:rsid w:val="00183138"/>
    <w:rsid w:val="0018316F"/>
    <w:rsid w:val="001833FE"/>
    <w:rsid w:val="00183A2C"/>
    <w:rsid w:val="00183A2D"/>
    <w:rsid w:val="00184104"/>
    <w:rsid w:val="00184127"/>
    <w:rsid w:val="001844E1"/>
    <w:rsid w:val="00184878"/>
    <w:rsid w:val="00184AB6"/>
    <w:rsid w:val="00184AE8"/>
    <w:rsid w:val="00184BC0"/>
    <w:rsid w:val="00184D70"/>
    <w:rsid w:val="00184FD3"/>
    <w:rsid w:val="001851A8"/>
    <w:rsid w:val="0018539B"/>
    <w:rsid w:val="001853F3"/>
    <w:rsid w:val="00185C71"/>
    <w:rsid w:val="0018607E"/>
    <w:rsid w:val="001865EB"/>
    <w:rsid w:val="0018689C"/>
    <w:rsid w:val="00186B0E"/>
    <w:rsid w:val="00186D69"/>
    <w:rsid w:val="001875DC"/>
    <w:rsid w:val="00187630"/>
    <w:rsid w:val="00187892"/>
    <w:rsid w:val="001879BF"/>
    <w:rsid w:val="00187BD2"/>
    <w:rsid w:val="00190289"/>
    <w:rsid w:val="00190300"/>
    <w:rsid w:val="001906F2"/>
    <w:rsid w:val="001908C0"/>
    <w:rsid w:val="00190DEA"/>
    <w:rsid w:val="00191438"/>
    <w:rsid w:val="001916CA"/>
    <w:rsid w:val="001919BF"/>
    <w:rsid w:val="00191B63"/>
    <w:rsid w:val="00191B8A"/>
    <w:rsid w:val="00192018"/>
    <w:rsid w:val="00192190"/>
    <w:rsid w:val="001928BC"/>
    <w:rsid w:val="00192AA6"/>
    <w:rsid w:val="00192CA0"/>
    <w:rsid w:val="00192D1F"/>
    <w:rsid w:val="00192E37"/>
    <w:rsid w:val="00193264"/>
    <w:rsid w:val="001934BF"/>
    <w:rsid w:val="00194039"/>
    <w:rsid w:val="001941DB"/>
    <w:rsid w:val="0019421C"/>
    <w:rsid w:val="001942F0"/>
    <w:rsid w:val="00194490"/>
    <w:rsid w:val="00194757"/>
    <w:rsid w:val="00194BD3"/>
    <w:rsid w:val="00194BF2"/>
    <w:rsid w:val="00194EB5"/>
    <w:rsid w:val="001955F1"/>
    <w:rsid w:val="00195BBD"/>
    <w:rsid w:val="00195CA7"/>
    <w:rsid w:val="00195E4C"/>
    <w:rsid w:val="00195ED5"/>
    <w:rsid w:val="00196172"/>
    <w:rsid w:val="00196E40"/>
    <w:rsid w:val="00196F38"/>
    <w:rsid w:val="00196F74"/>
    <w:rsid w:val="00197AF6"/>
    <w:rsid w:val="00197BFA"/>
    <w:rsid w:val="00197C0F"/>
    <w:rsid w:val="00197E25"/>
    <w:rsid w:val="00197E92"/>
    <w:rsid w:val="00197EC9"/>
    <w:rsid w:val="00197FF4"/>
    <w:rsid w:val="001A0111"/>
    <w:rsid w:val="001A0865"/>
    <w:rsid w:val="001A0F04"/>
    <w:rsid w:val="001A15C7"/>
    <w:rsid w:val="001A160D"/>
    <w:rsid w:val="001A1649"/>
    <w:rsid w:val="001A1825"/>
    <w:rsid w:val="001A1FF6"/>
    <w:rsid w:val="001A2197"/>
    <w:rsid w:val="001A2787"/>
    <w:rsid w:val="001A27FB"/>
    <w:rsid w:val="001A28BD"/>
    <w:rsid w:val="001A2924"/>
    <w:rsid w:val="001A297A"/>
    <w:rsid w:val="001A2DEC"/>
    <w:rsid w:val="001A31DD"/>
    <w:rsid w:val="001A324D"/>
    <w:rsid w:val="001A3305"/>
    <w:rsid w:val="001A3395"/>
    <w:rsid w:val="001A37D0"/>
    <w:rsid w:val="001A382E"/>
    <w:rsid w:val="001A3B06"/>
    <w:rsid w:val="001A3D3F"/>
    <w:rsid w:val="001A3E02"/>
    <w:rsid w:val="001A3F0D"/>
    <w:rsid w:val="001A4079"/>
    <w:rsid w:val="001A495B"/>
    <w:rsid w:val="001A4B20"/>
    <w:rsid w:val="001A4B4E"/>
    <w:rsid w:val="001A507C"/>
    <w:rsid w:val="001A5088"/>
    <w:rsid w:val="001A5867"/>
    <w:rsid w:val="001A595C"/>
    <w:rsid w:val="001A5999"/>
    <w:rsid w:val="001A5DB4"/>
    <w:rsid w:val="001A630F"/>
    <w:rsid w:val="001A652C"/>
    <w:rsid w:val="001A6882"/>
    <w:rsid w:val="001A68E9"/>
    <w:rsid w:val="001A69DB"/>
    <w:rsid w:val="001A6A03"/>
    <w:rsid w:val="001A6E9F"/>
    <w:rsid w:val="001A713D"/>
    <w:rsid w:val="001A7422"/>
    <w:rsid w:val="001A75F9"/>
    <w:rsid w:val="001A7AFB"/>
    <w:rsid w:val="001B064A"/>
    <w:rsid w:val="001B0969"/>
    <w:rsid w:val="001B0ABD"/>
    <w:rsid w:val="001B0CE7"/>
    <w:rsid w:val="001B0E2F"/>
    <w:rsid w:val="001B0EBA"/>
    <w:rsid w:val="001B11D3"/>
    <w:rsid w:val="001B17F5"/>
    <w:rsid w:val="001B1C98"/>
    <w:rsid w:val="001B1D1C"/>
    <w:rsid w:val="001B1EE8"/>
    <w:rsid w:val="001B1F62"/>
    <w:rsid w:val="001B2245"/>
    <w:rsid w:val="001B298C"/>
    <w:rsid w:val="001B2D6E"/>
    <w:rsid w:val="001B2E65"/>
    <w:rsid w:val="001B30CF"/>
    <w:rsid w:val="001B32DD"/>
    <w:rsid w:val="001B355B"/>
    <w:rsid w:val="001B3DA7"/>
    <w:rsid w:val="001B3DAD"/>
    <w:rsid w:val="001B4023"/>
    <w:rsid w:val="001B4171"/>
    <w:rsid w:val="001B425C"/>
    <w:rsid w:val="001B4547"/>
    <w:rsid w:val="001B46BF"/>
    <w:rsid w:val="001B4989"/>
    <w:rsid w:val="001B4D95"/>
    <w:rsid w:val="001B4F1E"/>
    <w:rsid w:val="001B4F61"/>
    <w:rsid w:val="001B5152"/>
    <w:rsid w:val="001B54E8"/>
    <w:rsid w:val="001B559F"/>
    <w:rsid w:val="001B57CB"/>
    <w:rsid w:val="001B58BF"/>
    <w:rsid w:val="001B58E5"/>
    <w:rsid w:val="001B5AD8"/>
    <w:rsid w:val="001B5B9E"/>
    <w:rsid w:val="001B5DB6"/>
    <w:rsid w:val="001B61B3"/>
    <w:rsid w:val="001B6335"/>
    <w:rsid w:val="001B639E"/>
    <w:rsid w:val="001B64CB"/>
    <w:rsid w:val="001B6651"/>
    <w:rsid w:val="001B66C9"/>
    <w:rsid w:val="001B680E"/>
    <w:rsid w:val="001B6A5C"/>
    <w:rsid w:val="001B6D24"/>
    <w:rsid w:val="001B7350"/>
    <w:rsid w:val="001B7444"/>
    <w:rsid w:val="001C00B7"/>
    <w:rsid w:val="001C06C6"/>
    <w:rsid w:val="001C0819"/>
    <w:rsid w:val="001C0974"/>
    <w:rsid w:val="001C0A14"/>
    <w:rsid w:val="001C0A55"/>
    <w:rsid w:val="001C0C16"/>
    <w:rsid w:val="001C1330"/>
    <w:rsid w:val="001C15FC"/>
    <w:rsid w:val="001C16DA"/>
    <w:rsid w:val="001C17AF"/>
    <w:rsid w:val="001C18BC"/>
    <w:rsid w:val="001C19C3"/>
    <w:rsid w:val="001C19EF"/>
    <w:rsid w:val="001C1B3C"/>
    <w:rsid w:val="001C2353"/>
    <w:rsid w:val="001C24E1"/>
    <w:rsid w:val="001C28B2"/>
    <w:rsid w:val="001C2C51"/>
    <w:rsid w:val="001C2D53"/>
    <w:rsid w:val="001C3353"/>
    <w:rsid w:val="001C34A6"/>
    <w:rsid w:val="001C35BA"/>
    <w:rsid w:val="001C3622"/>
    <w:rsid w:val="001C3674"/>
    <w:rsid w:val="001C3945"/>
    <w:rsid w:val="001C3CCF"/>
    <w:rsid w:val="001C3DB1"/>
    <w:rsid w:val="001C3FEE"/>
    <w:rsid w:val="001C4052"/>
    <w:rsid w:val="001C47FD"/>
    <w:rsid w:val="001C4913"/>
    <w:rsid w:val="001C4E04"/>
    <w:rsid w:val="001C4EB3"/>
    <w:rsid w:val="001C52F3"/>
    <w:rsid w:val="001C5434"/>
    <w:rsid w:val="001C5531"/>
    <w:rsid w:val="001C5543"/>
    <w:rsid w:val="001C55FC"/>
    <w:rsid w:val="001C5A9A"/>
    <w:rsid w:val="001C5E1B"/>
    <w:rsid w:val="001C6187"/>
    <w:rsid w:val="001C6218"/>
    <w:rsid w:val="001C6D45"/>
    <w:rsid w:val="001C6F7D"/>
    <w:rsid w:val="001C6F8A"/>
    <w:rsid w:val="001C729A"/>
    <w:rsid w:val="001C7419"/>
    <w:rsid w:val="001C7CB7"/>
    <w:rsid w:val="001C7DDA"/>
    <w:rsid w:val="001D035A"/>
    <w:rsid w:val="001D0465"/>
    <w:rsid w:val="001D0486"/>
    <w:rsid w:val="001D06A6"/>
    <w:rsid w:val="001D09D1"/>
    <w:rsid w:val="001D0D1C"/>
    <w:rsid w:val="001D0FC5"/>
    <w:rsid w:val="001D12FD"/>
    <w:rsid w:val="001D143F"/>
    <w:rsid w:val="001D177F"/>
    <w:rsid w:val="001D1CDA"/>
    <w:rsid w:val="001D1D4E"/>
    <w:rsid w:val="001D1D96"/>
    <w:rsid w:val="001D2534"/>
    <w:rsid w:val="001D29F1"/>
    <w:rsid w:val="001D2AA5"/>
    <w:rsid w:val="001D2D73"/>
    <w:rsid w:val="001D318B"/>
    <w:rsid w:val="001D354A"/>
    <w:rsid w:val="001D3B29"/>
    <w:rsid w:val="001D3EA2"/>
    <w:rsid w:val="001D4291"/>
    <w:rsid w:val="001D45D5"/>
    <w:rsid w:val="001D48A7"/>
    <w:rsid w:val="001D49C4"/>
    <w:rsid w:val="001D49D4"/>
    <w:rsid w:val="001D4A9E"/>
    <w:rsid w:val="001D4D7E"/>
    <w:rsid w:val="001D4DF8"/>
    <w:rsid w:val="001D4ED1"/>
    <w:rsid w:val="001D5064"/>
    <w:rsid w:val="001D54B9"/>
    <w:rsid w:val="001D5755"/>
    <w:rsid w:val="001D59DB"/>
    <w:rsid w:val="001D5FCE"/>
    <w:rsid w:val="001D5FD8"/>
    <w:rsid w:val="001D6087"/>
    <w:rsid w:val="001D61A1"/>
    <w:rsid w:val="001D6331"/>
    <w:rsid w:val="001D6351"/>
    <w:rsid w:val="001D6378"/>
    <w:rsid w:val="001D657E"/>
    <w:rsid w:val="001D6833"/>
    <w:rsid w:val="001D686E"/>
    <w:rsid w:val="001D6954"/>
    <w:rsid w:val="001D6990"/>
    <w:rsid w:val="001D6D85"/>
    <w:rsid w:val="001D7310"/>
    <w:rsid w:val="001D73B3"/>
    <w:rsid w:val="001D73DA"/>
    <w:rsid w:val="001D74B7"/>
    <w:rsid w:val="001D7580"/>
    <w:rsid w:val="001D7728"/>
    <w:rsid w:val="001D7781"/>
    <w:rsid w:val="001D7A16"/>
    <w:rsid w:val="001D7CDB"/>
    <w:rsid w:val="001E00D6"/>
    <w:rsid w:val="001E00F7"/>
    <w:rsid w:val="001E062D"/>
    <w:rsid w:val="001E07B6"/>
    <w:rsid w:val="001E0C38"/>
    <w:rsid w:val="001E126D"/>
    <w:rsid w:val="001E14A5"/>
    <w:rsid w:val="001E1C75"/>
    <w:rsid w:val="001E2171"/>
    <w:rsid w:val="001E225E"/>
    <w:rsid w:val="001E2B35"/>
    <w:rsid w:val="001E2B3B"/>
    <w:rsid w:val="001E2C34"/>
    <w:rsid w:val="001E2DC8"/>
    <w:rsid w:val="001E30E3"/>
    <w:rsid w:val="001E33E9"/>
    <w:rsid w:val="001E3685"/>
    <w:rsid w:val="001E3760"/>
    <w:rsid w:val="001E3A62"/>
    <w:rsid w:val="001E3EF0"/>
    <w:rsid w:val="001E4058"/>
    <w:rsid w:val="001E4332"/>
    <w:rsid w:val="001E46BE"/>
    <w:rsid w:val="001E5223"/>
    <w:rsid w:val="001E5B8B"/>
    <w:rsid w:val="001E5B9B"/>
    <w:rsid w:val="001E5CA3"/>
    <w:rsid w:val="001E5CF3"/>
    <w:rsid w:val="001E62D2"/>
    <w:rsid w:val="001E6484"/>
    <w:rsid w:val="001E663A"/>
    <w:rsid w:val="001E66E6"/>
    <w:rsid w:val="001E6792"/>
    <w:rsid w:val="001E6808"/>
    <w:rsid w:val="001E68F1"/>
    <w:rsid w:val="001E742F"/>
    <w:rsid w:val="001E75DB"/>
    <w:rsid w:val="001E761E"/>
    <w:rsid w:val="001E789C"/>
    <w:rsid w:val="001E7AFD"/>
    <w:rsid w:val="001E7F32"/>
    <w:rsid w:val="001E7F6E"/>
    <w:rsid w:val="001F029F"/>
    <w:rsid w:val="001F078C"/>
    <w:rsid w:val="001F07BB"/>
    <w:rsid w:val="001F08EF"/>
    <w:rsid w:val="001F0A09"/>
    <w:rsid w:val="001F0A42"/>
    <w:rsid w:val="001F0F23"/>
    <w:rsid w:val="001F117D"/>
    <w:rsid w:val="001F1920"/>
    <w:rsid w:val="001F1A1A"/>
    <w:rsid w:val="001F22E2"/>
    <w:rsid w:val="001F23FD"/>
    <w:rsid w:val="001F25E3"/>
    <w:rsid w:val="001F2860"/>
    <w:rsid w:val="001F2F67"/>
    <w:rsid w:val="001F31BB"/>
    <w:rsid w:val="001F352B"/>
    <w:rsid w:val="001F37BA"/>
    <w:rsid w:val="001F3BA0"/>
    <w:rsid w:val="001F412F"/>
    <w:rsid w:val="001F426F"/>
    <w:rsid w:val="001F4524"/>
    <w:rsid w:val="001F482D"/>
    <w:rsid w:val="001F48C5"/>
    <w:rsid w:val="001F51C7"/>
    <w:rsid w:val="001F53B4"/>
    <w:rsid w:val="001F53E7"/>
    <w:rsid w:val="001F5452"/>
    <w:rsid w:val="001F5486"/>
    <w:rsid w:val="001F5521"/>
    <w:rsid w:val="001F5C62"/>
    <w:rsid w:val="001F5F99"/>
    <w:rsid w:val="001F64A6"/>
    <w:rsid w:val="001F657A"/>
    <w:rsid w:val="001F6677"/>
    <w:rsid w:val="001F6861"/>
    <w:rsid w:val="001F720F"/>
    <w:rsid w:val="001F74F5"/>
    <w:rsid w:val="001F76A2"/>
    <w:rsid w:val="001F7BC7"/>
    <w:rsid w:val="00200494"/>
    <w:rsid w:val="002005B2"/>
    <w:rsid w:val="0020063C"/>
    <w:rsid w:val="002006A9"/>
    <w:rsid w:val="00200BEA"/>
    <w:rsid w:val="00200C25"/>
    <w:rsid w:val="00200F34"/>
    <w:rsid w:val="00201199"/>
    <w:rsid w:val="0020149B"/>
    <w:rsid w:val="0020178D"/>
    <w:rsid w:val="00201883"/>
    <w:rsid w:val="002018CA"/>
    <w:rsid w:val="00201C30"/>
    <w:rsid w:val="00201D33"/>
    <w:rsid w:val="00201D49"/>
    <w:rsid w:val="00202369"/>
    <w:rsid w:val="002026A1"/>
    <w:rsid w:val="002026A2"/>
    <w:rsid w:val="002026A4"/>
    <w:rsid w:val="0020296C"/>
    <w:rsid w:val="002034ED"/>
    <w:rsid w:val="0020353C"/>
    <w:rsid w:val="002035B2"/>
    <w:rsid w:val="0020370A"/>
    <w:rsid w:val="00203BE5"/>
    <w:rsid w:val="00204550"/>
    <w:rsid w:val="00204B00"/>
    <w:rsid w:val="00204B6D"/>
    <w:rsid w:val="00204D9D"/>
    <w:rsid w:val="00204F7F"/>
    <w:rsid w:val="0020553A"/>
    <w:rsid w:val="00205660"/>
    <w:rsid w:val="00205B17"/>
    <w:rsid w:val="00205BEB"/>
    <w:rsid w:val="00205D88"/>
    <w:rsid w:val="002060AD"/>
    <w:rsid w:val="00206419"/>
    <w:rsid w:val="00206423"/>
    <w:rsid w:val="00206741"/>
    <w:rsid w:val="00206744"/>
    <w:rsid w:val="00206775"/>
    <w:rsid w:val="00206ABC"/>
    <w:rsid w:val="00206CCD"/>
    <w:rsid w:val="00206E0A"/>
    <w:rsid w:val="00207036"/>
    <w:rsid w:val="00207358"/>
    <w:rsid w:val="00207723"/>
    <w:rsid w:val="00207B67"/>
    <w:rsid w:val="002100C2"/>
    <w:rsid w:val="0021056F"/>
    <w:rsid w:val="002108C0"/>
    <w:rsid w:val="00210C85"/>
    <w:rsid w:val="00210ED3"/>
    <w:rsid w:val="0021142B"/>
    <w:rsid w:val="002117E6"/>
    <w:rsid w:val="002118FC"/>
    <w:rsid w:val="00211981"/>
    <w:rsid w:val="00211E7D"/>
    <w:rsid w:val="00212252"/>
    <w:rsid w:val="00212368"/>
    <w:rsid w:val="002124F0"/>
    <w:rsid w:val="00212790"/>
    <w:rsid w:val="00212945"/>
    <w:rsid w:val="00212ABB"/>
    <w:rsid w:val="00212E84"/>
    <w:rsid w:val="00212F0F"/>
    <w:rsid w:val="00212F3A"/>
    <w:rsid w:val="00213228"/>
    <w:rsid w:val="00213327"/>
    <w:rsid w:val="00213F7A"/>
    <w:rsid w:val="00213FF5"/>
    <w:rsid w:val="0021438A"/>
    <w:rsid w:val="0021471A"/>
    <w:rsid w:val="00214872"/>
    <w:rsid w:val="002148EB"/>
    <w:rsid w:val="0021493A"/>
    <w:rsid w:val="00214D4E"/>
    <w:rsid w:val="00215544"/>
    <w:rsid w:val="002157BA"/>
    <w:rsid w:val="00215C46"/>
    <w:rsid w:val="00215EA4"/>
    <w:rsid w:val="00216231"/>
    <w:rsid w:val="00216305"/>
    <w:rsid w:val="0021715C"/>
    <w:rsid w:val="00217231"/>
    <w:rsid w:val="002173F4"/>
    <w:rsid w:val="002174E8"/>
    <w:rsid w:val="002175D6"/>
    <w:rsid w:val="002178AF"/>
    <w:rsid w:val="00217B16"/>
    <w:rsid w:val="00217C1E"/>
    <w:rsid w:val="00217E10"/>
    <w:rsid w:val="002201B6"/>
    <w:rsid w:val="002202CD"/>
    <w:rsid w:val="00220503"/>
    <w:rsid w:val="002205D1"/>
    <w:rsid w:val="00220626"/>
    <w:rsid w:val="002206D8"/>
    <w:rsid w:val="00220D40"/>
    <w:rsid w:val="00220E71"/>
    <w:rsid w:val="00221191"/>
    <w:rsid w:val="0022128B"/>
    <w:rsid w:val="002214E6"/>
    <w:rsid w:val="00221639"/>
    <w:rsid w:val="0022172A"/>
    <w:rsid w:val="00221929"/>
    <w:rsid w:val="00221DB1"/>
    <w:rsid w:val="002224B6"/>
    <w:rsid w:val="002224F5"/>
    <w:rsid w:val="00222534"/>
    <w:rsid w:val="0022260B"/>
    <w:rsid w:val="00222A21"/>
    <w:rsid w:val="00222A7F"/>
    <w:rsid w:val="00222ED0"/>
    <w:rsid w:val="00223920"/>
    <w:rsid w:val="00224227"/>
    <w:rsid w:val="00224239"/>
    <w:rsid w:val="002243D9"/>
    <w:rsid w:val="002247CA"/>
    <w:rsid w:val="002249B1"/>
    <w:rsid w:val="00224ED1"/>
    <w:rsid w:val="00225043"/>
    <w:rsid w:val="002250D4"/>
    <w:rsid w:val="0022578C"/>
    <w:rsid w:val="002257A6"/>
    <w:rsid w:val="00225A19"/>
    <w:rsid w:val="00225E0F"/>
    <w:rsid w:val="00225E9C"/>
    <w:rsid w:val="00225FC7"/>
    <w:rsid w:val="002265CF"/>
    <w:rsid w:val="002268E4"/>
    <w:rsid w:val="00226BCF"/>
    <w:rsid w:val="00226F80"/>
    <w:rsid w:val="002270A5"/>
    <w:rsid w:val="002270D4"/>
    <w:rsid w:val="002272B5"/>
    <w:rsid w:val="002272BC"/>
    <w:rsid w:val="002273A8"/>
    <w:rsid w:val="002276C3"/>
    <w:rsid w:val="00227A4E"/>
    <w:rsid w:val="00227EF6"/>
    <w:rsid w:val="00227F70"/>
    <w:rsid w:val="00227FE4"/>
    <w:rsid w:val="002305E5"/>
    <w:rsid w:val="00230ABA"/>
    <w:rsid w:val="00230AF4"/>
    <w:rsid w:val="002311AE"/>
    <w:rsid w:val="00231204"/>
    <w:rsid w:val="00231242"/>
    <w:rsid w:val="0023193D"/>
    <w:rsid w:val="00231E04"/>
    <w:rsid w:val="002322AC"/>
    <w:rsid w:val="00232954"/>
    <w:rsid w:val="00232966"/>
    <w:rsid w:val="00232AF9"/>
    <w:rsid w:val="00232E35"/>
    <w:rsid w:val="00232F14"/>
    <w:rsid w:val="00233208"/>
    <w:rsid w:val="0023343B"/>
    <w:rsid w:val="00233594"/>
    <w:rsid w:val="00233665"/>
    <w:rsid w:val="00233ABB"/>
    <w:rsid w:val="00233D29"/>
    <w:rsid w:val="002340AF"/>
    <w:rsid w:val="00234100"/>
    <w:rsid w:val="002347F5"/>
    <w:rsid w:val="00234933"/>
    <w:rsid w:val="00234CFD"/>
    <w:rsid w:val="00234E29"/>
    <w:rsid w:val="0023540B"/>
    <w:rsid w:val="0023558C"/>
    <w:rsid w:val="0023597C"/>
    <w:rsid w:val="00235AE2"/>
    <w:rsid w:val="00235B0A"/>
    <w:rsid w:val="00235E3D"/>
    <w:rsid w:val="00235E43"/>
    <w:rsid w:val="0023625D"/>
    <w:rsid w:val="00236989"/>
    <w:rsid w:val="00236B65"/>
    <w:rsid w:val="00236DE9"/>
    <w:rsid w:val="00236F24"/>
    <w:rsid w:val="00237055"/>
    <w:rsid w:val="00237364"/>
    <w:rsid w:val="00237670"/>
    <w:rsid w:val="002377A9"/>
    <w:rsid w:val="00237B37"/>
    <w:rsid w:val="00237CE8"/>
    <w:rsid w:val="00237E1D"/>
    <w:rsid w:val="00237F9C"/>
    <w:rsid w:val="00240130"/>
    <w:rsid w:val="00240217"/>
    <w:rsid w:val="002403BF"/>
    <w:rsid w:val="0024057D"/>
    <w:rsid w:val="00240791"/>
    <w:rsid w:val="00240C21"/>
    <w:rsid w:val="00240DA5"/>
    <w:rsid w:val="00241504"/>
    <w:rsid w:val="00241682"/>
    <w:rsid w:val="002416D6"/>
    <w:rsid w:val="00241727"/>
    <w:rsid w:val="002417F3"/>
    <w:rsid w:val="002421C8"/>
    <w:rsid w:val="0024254E"/>
    <w:rsid w:val="002425D7"/>
    <w:rsid w:val="00242D61"/>
    <w:rsid w:val="00242E50"/>
    <w:rsid w:val="00243662"/>
    <w:rsid w:val="002436C3"/>
    <w:rsid w:val="00243BF4"/>
    <w:rsid w:val="00243EBF"/>
    <w:rsid w:val="002443EA"/>
    <w:rsid w:val="00244627"/>
    <w:rsid w:val="00244739"/>
    <w:rsid w:val="0024479F"/>
    <w:rsid w:val="00244ACF"/>
    <w:rsid w:val="00244D6C"/>
    <w:rsid w:val="00244FD7"/>
    <w:rsid w:val="002453DC"/>
    <w:rsid w:val="00245535"/>
    <w:rsid w:val="00245A64"/>
    <w:rsid w:val="00245B37"/>
    <w:rsid w:val="00246221"/>
    <w:rsid w:val="0024645F"/>
    <w:rsid w:val="00246493"/>
    <w:rsid w:val="00246662"/>
    <w:rsid w:val="002467CF"/>
    <w:rsid w:val="002469AE"/>
    <w:rsid w:val="00246B1B"/>
    <w:rsid w:val="002470C1"/>
    <w:rsid w:val="00247363"/>
    <w:rsid w:val="002473D1"/>
    <w:rsid w:val="00247CE0"/>
    <w:rsid w:val="00247D4E"/>
    <w:rsid w:val="00247F9F"/>
    <w:rsid w:val="00250388"/>
    <w:rsid w:val="00250449"/>
    <w:rsid w:val="0025087B"/>
    <w:rsid w:val="0025093B"/>
    <w:rsid w:val="00251201"/>
    <w:rsid w:val="00251312"/>
    <w:rsid w:val="00251A3C"/>
    <w:rsid w:val="0025200B"/>
    <w:rsid w:val="002520C5"/>
    <w:rsid w:val="00252109"/>
    <w:rsid w:val="002526D0"/>
    <w:rsid w:val="002527C5"/>
    <w:rsid w:val="00252A35"/>
    <w:rsid w:val="00252A5D"/>
    <w:rsid w:val="00252E59"/>
    <w:rsid w:val="0025315E"/>
    <w:rsid w:val="0025332E"/>
    <w:rsid w:val="002533BD"/>
    <w:rsid w:val="002535DB"/>
    <w:rsid w:val="002537CA"/>
    <w:rsid w:val="00253C0F"/>
    <w:rsid w:val="00254451"/>
    <w:rsid w:val="00254B41"/>
    <w:rsid w:val="00254E80"/>
    <w:rsid w:val="00254F13"/>
    <w:rsid w:val="0025583C"/>
    <w:rsid w:val="0025595E"/>
    <w:rsid w:val="00255F11"/>
    <w:rsid w:val="00256276"/>
    <w:rsid w:val="002562F4"/>
    <w:rsid w:val="002563F8"/>
    <w:rsid w:val="0025642E"/>
    <w:rsid w:val="002565A1"/>
    <w:rsid w:val="00256821"/>
    <w:rsid w:val="00256A01"/>
    <w:rsid w:val="002570C6"/>
    <w:rsid w:val="00257211"/>
    <w:rsid w:val="002572E8"/>
    <w:rsid w:val="0025742A"/>
    <w:rsid w:val="002576CF"/>
    <w:rsid w:val="002578B7"/>
    <w:rsid w:val="00257981"/>
    <w:rsid w:val="00257A35"/>
    <w:rsid w:val="00257E2F"/>
    <w:rsid w:val="00260289"/>
    <w:rsid w:val="002606A4"/>
    <w:rsid w:val="00260E6A"/>
    <w:rsid w:val="00260EF6"/>
    <w:rsid w:val="002611CC"/>
    <w:rsid w:val="00261324"/>
    <w:rsid w:val="0026135B"/>
    <w:rsid w:val="002613B5"/>
    <w:rsid w:val="002616E3"/>
    <w:rsid w:val="00261F1B"/>
    <w:rsid w:val="00262831"/>
    <w:rsid w:val="00262A15"/>
    <w:rsid w:val="00262FFD"/>
    <w:rsid w:val="0026339D"/>
    <w:rsid w:val="0026349A"/>
    <w:rsid w:val="002638D7"/>
    <w:rsid w:val="00263B87"/>
    <w:rsid w:val="00264AE0"/>
    <w:rsid w:val="00264F1F"/>
    <w:rsid w:val="00264F21"/>
    <w:rsid w:val="002659BD"/>
    <w:rsid w:val="00265A63"/>
    <w:rsid w:val="00265C2B"/>
    <w:rsid w:val="00266376"/>
    <w:rsid w:val="0026651A"/>
    <w:rsid w:val="00266A67"/>
    <w:rsid w:val="00266C70"/>
    <w:rsid w:val="00266D0C"/>
    <w:rsid w:val="00267022"/>
    <w:rsid w:val="00267077"/>
    <w:rsid w:val="00267232"/>
    <w:rsid w:val="002672BF"/>
    <w:rsid w:val="00267AE1"/>
    <w:rsid w:val="00267B8C"/>
    <w:rsid w:val="00267ED1"/>
    <w:rsid w:val="002701C3"/>
    <w:rsid w:val="002705FF"/>
    <w:rsid w:val="00270DB8"/>
    <w:rsid w:val="00270ECA"/>
    <w:rsid w:val="002710FC"/>
    <w:rsid w:val="00271550"/>
    <w:rsid w:val="0027188B"/>
    <w:rsid w:val="002718EE"/>
    <w:rsid w:val="00271B33"/>
    <w:rsid w:val="00272060"/>
    <w:rsid w:val="00272084"/>
    <w:rsid w:val="0027208A"/>
    <w:rsid w:val="0027261F"/>
    <w:rsid w:val="00272A3D"/>
    <w:rsid w:val="00272D32"/>
    <w:rsid w:val="002735D2"/>
    <w:rsid w:val="00273D16"/>
    <w:rsid w:val="00274322"/>
    <w:rsid w:val="002749B7"/>
    <w:rsid w:val="00274EE5"/>
    <w:rsid w:val="00275011"/>
    <w:rsid w:val="0027529E"/>
    <w:rsid w:val="002752AE"/>
    <w:rsid w:val="0027537F"/>
    <w:rsid w:val="002755CB"/>
    <w:rsid w:val="0027560D"/>
    <w:rsid w:val="0027572B"/>
    <w:rsid w:val="00275755"/>
    <w:rsid w:val="002757D6"/>
    <w:rsid w:val="00275E7A"/>
    <w:rsid w:val="00275F32"/>
    <w:rsid w:val="00275F65"/>
    <w:rsid w:val="002761C5"/>
    <w:rsid w:val="002761F1"/>
    <w:rsid w:val="0027631E"/>
    <w:rsid w:val="00276CD0"/>
    <w:rsid w:val="002770CE"/>
    <w:rsid w:val="0027727C"/>
    <w:rsid w:val="00277BD7"/>
    <w:rsid w:val="00277C41"/>
    <w:rsid w:val="00277EEC"/>
    <w:rsid w:val="00280126"/>
    <w:rsid w:val="00280140"/>
    <w:rsid w:val="00280535"/>
    <w:rsid w:val="002805F4"/>
    <w:rsid w:val="00280985"/>
    <w:rsid w:val="0028098A"/>
    <w:rsid w:val="002809A1"/>
    <w:rsid w:val="00280AE6"/>
    <w:rsid w:val="00281447"/>
    <w:rsid w:val="002815D0"/>
    <w:rsid w:val="00281682"/>
    <w:rsid w:val="002816B2"/>
    <w:rsid w:val="00281BFA"/>
    <w:rsid w:val="00281EC1"/>
    <w:rsid w:val="00282003"/>
    <w:rsid w:val="002822FC"/>
    <w:rsid w:val="0028234B"/>
    <w:rsid w:val="002824DE"/>
    <w:rsid w:val="002826FF"/>
    <w:rsid w:val="002827CC"/>
    <w:rsid w:val="00282859"/>
    <w:rsid w:val="00282973"/>
    <w:rsid w:val="00282F89"/>
    <w:rsid w:val="00283026"/>
    <w:rsid w:val="00283376"/>
    <w:rsid w:val="002833A1"/>
    <w:rsid w:val="00283765"/>
    <w:rsid w:val="00283DE8"/>
    <w:rsid w:val="0028487F"/>
    <w:rsid w:val="002852F3"/>
    <w:rsid w:val="002853DA"/>
    <w:rsid w:val="0028570F"/>
    <w:rsid w:val="00285823"/>
    <w:rsid w:val="00285B7A"/>
    <w:rsid w:val="00285CDE"/>
    <w:rsid w:val="00285F68"/>
    <w:rsid w:val="002862A4"/>
    <w:rsid w:val="00286694"/>
    <w:rsid w:val="00286747"/>
    <w:rsid w:val="00286976"/>
    <w:rsid w:val="00286E4B"/>
    <w:rsid w:val="00286F97"/>
    <w:rsid w:val="002870FC"/>
    <w:rsid w:val="00287590"/>
    <w:rsid w:val="00287AF3"/>
    <w:rsid w:val="00287F1D"/>
    <w:rsid w:val="002900C0"/>
    <w:rsid w:val="002907AC"/>
    <w:rsid w:val="00290917"/>
    <w:rsid w:val="00291520"/>
    <w:rsid w:val="00291790"/>
    <w:rsid w:val="00291C43"/>
    <w:rsid w:val="002920F3"/>
    <w:rsid w:val="00292489"/>
    <w:rsid w:val="002927CE"/>
    <w:rsid w:val="0029293F"/>
    <w:rsid w:val="00292CE3"/>
    <w:rsid w:val="00292E9E"/>
    <w:rsid w:val="00292F4D"/>
    <w:rsid w:val="0029320F"/>
    <w:rsid w:val="00293260"/>
    <w:rsid w:val="00293476"/>
    <w:rsid w:val="00293613"/>
    <w:rsid w:val="00293942"/>
    <w:rsid w:val="00293CB5"/>
    <w:rsid w:val="002941DF"/>
    <w:rsid w:val="002942F8"/>
    <w:rsid w:val="002943C0"/>
    <w:rsid w:val="00294766"/>
    <w:rsid w:val="00294BB1"/>
    <w:rsid w:val="00294BEA"/>
    <w:rsid w:val="002955A5"/>
    <w:rsid w:val="00295629"/>
    <w:rsid w:val="002957B8"/>
    <w:rsid w:val="00295912"/>
    <w:rsid w:val="00295F99"/>
    <w:rsid w:val="002964D2"/>
    <w:rsid w:val="00296704"/>
    <w:rsid w:val="00296871"/>
    <w:rsid w:val="00296A07"/>
    <w:rsid w:val="00297070"/>
    <w:rsid w:val="002976EE"/>
    <w:rsid w:val="0029775E"/>
    <w:rsid w:val="00297808"/>
    <w:rsid w:val="00297A03"/>
    <w:rsid w:val="00297A41"/>
    <w:rsid w:val="00297B70"/>
    <w:rsid w:val="00297DEA"/>
    <w:rsid w:val="002A0180"/>
    <w:rsid w:val="002A0233"/>
    <w:rsid w:val="002A09D9"/>
    <w:rsid w:val="002A1425"/>
    <w:rsid w:val="002A1906"/>
    <w:rsid w:val="002A1F16"/>
    <w:rsid w:val="002A2152"/>
    <w:rsid w:val="002A21DE"/>
    <w:rsid w:val="002A2264"/>
    <w:rsid w:val="002A22E6"/>
    <w:rsid w:val="002A25FA"/>
    <w:rsid w:val="002A28C0"/>
    <w:rsid w:val="002A2930"/>
    <w:rsid w:val="002A2990"/>
    <w:rsid w:val="002A2E6C"/>
    <w:rsid w:val="002A2FC1"/>
    <w:rsid w:val="002A3172"/>
    <w:rsid w:val="002A3567"/>
    <w:rsid w:val="002A3570"/>
    <w:rsid w:val="002A389E"/>
    <w:rsid w:val="002A3A79"/>
    <w:rsid w:val="002A3B00"/>
    <w:rsid w:val="002A3B4E"/>
    <w:rsid w:val="002A3E5B"/>
    <w:rsid w:val="002A42C6"/>
    <w:rsid w:val="002A471D"/>
    <w:rsid w:val="002A4EB1"/>
    <w:rsid w:val="002A5368"/>
    <w:rsid w:val="002A56BE"/>
    <w:rsid w:val="002A59C9"/>
    <w:rsid w:val="002A5DDC"/>
    <w:rsid w:val="002A60A3"/>
    <w:rsid w:val="002A6151"/>
    <w:rsid w:val="002A66DE"/>
    <w:rsid w:val="002A713D"/>
    <w:rsid w:val="002A7247"/>
    <w:rsid w:val="002A75A7"/>
    <w:rsid w:val="002A7776"/>
    <w:rsid w:val="002A77C6"/>
    <w:rsid w:val="002A7A9A"/>
    <w:rsid w:val="002A7D6A"/>
    <w:rsid w:val="002A7E54"/>
    <w:rsid w:val="002A7ECA"/>
    <w:rsid w:val="002A7ED7"/>
    <w:rsid w:val="002B148C"/>
    <w:rsid w:val="002B158E"/>
    <w:rsid w:val="002B16D7"/>
    <w:rsid w:val="002B196C"/>
    <w:rsid w:val="002B1B2F"/>
    <w:rsid w:val="002B1D3B"/>
    <w:rsid w:val="002B1ECB"/>
    <w:rsid w:val="002B2221"/>
    <w:rsid w:val="002B22AC"/>
    <w:rsid w:val="002B287C"/>
    <w:rsid w:val="002B28AB"/>
    <w:rsid w:val="002B2915"/>
    <w:rsid w:val="002B3030"/>
    <w:rsid w:val="002B3333"/>
    <w:rsid w:val="002B3770"/>
    <w:rsid w:val="002B3D3E"/>
    <w:rsid w:val="002B44F4"/>
    <w:rsid w:val="002B475B"/>
    <w:rsid w:val="002B4875"/>
    <w:rsid w:val="002B4964"/>
    <w:rsid w:val="002B4C0E"/>
    <w:rsid w:val="002B500E"/>
    <w:rsid w:val="002B538F"/>
    <w:rsid w:val="002B56FA"/>
    <w:rsid w:val="002B5796"/>
    <w:rsid w:val="002B586D"/>
    <w:rsid w:val="002B5AAD"/>
    <w:rsid w:val="002B617D"/>
    <w:rsid w:val="002B6334"/>
    <w:rsid w:val="002B659A"/>
    <w:rsid w:val="002B6613"/>
    <w:rsid w:val="002B6932"/>
    <w:rsid w:val="002B6ACD"/>
    <w:rsid w:val="002B6E57"/>
    <w:rsid w:val="002B6F1C"/>
    <w:rsid w:val="002B73CC"/>
    <w:rsid w:val="002B7802"/>
    <w:rsid w:val="002B7C62"/>
    <w:rsid w:val="002B7FFC"/>
    <w:rsid w:val="002C0080"/>
    <w:rsid w:val="002C0149"/>
    <w:rsid w:val="002C017C"/>
    <w:rsid w:val="002C01DF"/>
    <w:rsid w:val="002C01E2"/>
    <w:rsid w:val="002C047F"/>
    <w:rsid w:val="002C0526"/>
    <w:rsid w:val="002C0569"/>
    <w:rsid w:val="002C074C"/>
    <w:rsid w:val="002C0791"/>
    <w:rsid w:val="002C080A"/>
    <w:rsid w:val="002C08B0"/>
    <w:rsid w:val="002C090E"/>
    <w:rsid w:val="002C13BE"/>
    <w:rsid w:val="002C1736"/>
    <w:rsid w:val="002C1C78"/>
    <w:rsid w:val="002C24E9"/>
    <w:rsid w:val="002C2B3A"/>
    <w:rsid w:val="002C3237"/>
    <w:rsid w:val="002C36EB"/>
    <w:rsid w:val="002C381E"/>
    <w:rsid w:val="002C3A1D"/>
    <w:rsid w:val="002C3AF9"/>
    <w:rsid w:val="002C3C06"/>
    <w:rsid w:val="002C3C38"/>
    <w:rsid w:val="002C3CE0"/>
    <w:rsid w:val="002C40ED"/>
    <w:rsid w:val="002C414C"/>
    <w:rsid w:val="002C41B2"/>
    <w:rsid w:val="002C423B"/>
    <w:rsid w:val="002C473C"/>
    <w:rsid w:val="002C4A9C"/>
    <w:rsid w:val="002C4BB6"/>
    <w:rsid w:val="002C4C31"/>
    <w:rsid w:val="002C4DF7"/>
    <w:rsid w:val="002C4E5C"/>
    <w:rsid w:val="002C4EF5"/>
    <w:rsid w:val="002C5854"/>
    <w:rsid w:val="002C5A16"/>
    <w:rsid w:val="002C5B15"/>
    <w:rsid w:val="002C5C8B"/>
    <w:rsid w:val="002C5EB7"/>
    <w:rsid w:val="002C5F70"/>
    <w:rsid w:val="002C6087"/>
    <w:rsid w:val="002C6259"/>
    <w:rsid w:val="002C6572"/>
    <w:rsid w:val="002C65AF"/>
    <w:rsid w:val="002C6701"/>
    <w:rsid w:val="002C6B10"/>
    <w:rsid w:val="002C6BFE"/>
    <w:rsid w:val="002C6E81"/>
    <w:rsid w:val="002C7416"/>
    <w:rsid w:val="002C796A"/>
    <w:rsid w:val="002C79A6"/>
    <w:rsid w:val="002C7A85"/>
    <w:rsid w:val="002C7C09"/>
    <w:rsid w:val="002C7FBB"/>
    <w:rsid w:val="002D043F"/>
    <w:rsid w:val="002D05D6"/>
    <w:rsid w:val="002D083B"/>
    <w:rsid w:val="002D1169"/>
    <w:rsid w:val="002D17D5"/>
    <w:rsid w:val="002D1927"/>
    <w:rsid w:val="002D1980"/>
    <w:rsid w:val="002D1A51"/>
    <w:rsid w:val="002D1EDB"/>
    <w:rsid w:val="002D213A"/>
    <w:rsid w:val="002D2868"/>
    <w:rsid w:val="002D2876"/>
    <w:rsid w:val="002D2926"/>
    <w:rsid w:val="002D2DC3"/>
    <w:rsid w:val="002D3445"/>
    <w:rsid w:val="002D38C5"/>
    <w:rsid w:val="002D3EC2"/>
    <w:rsid w:val="002D3F8B"/>
    <w:rsid w:val="002D4009"/>
    <w:rsid w:val="002D4321"/>
    <w:rsid w:val="002D454D"/>
    <w:rsid w:val="002D48CF"/>
    <w:rsid w:val="002D4A46"/>
    <w:rsid w:val="002D4CCE"/>
    <w:rsid w:val="002D50E9"/>
    <w:rsid w:val="002D51A0"/>
    <w:rsid w:val="002D51F0"/>
    <w:rsid w:val="002D52FD"/>
    <w:rsid w:val="002D58F3"/>
    <w:rsid w:val="002D642B"/>
    <w:rsid w:val="002D667B"/>
    <w:rsid w:val="002D7170"/>
    <w:rsid w:val="002D7230"/>
    <w:rsid w:val="002D74CC"/>
    <w:rsid w:val="002D758A"/>
    <w:rsid w:val="002D759D"/>
    <w:rsid w:val="002D7813"/>
    <w:rsid w:val="002E0137"/>
    <w:rsid w:val="002E0304"/>
    <w:rsid w:val="002E0620"/>
    <w:rsid w:val="002E06A7"/>
    <w:rsid w:val="002E06B4"/>
    <w:rsid w:val="002E0D60"/>
    <w:rsid w:val="002E0DF1"/>
    <w:rsid w:val="002E0E28"/>
    <w:rsid w:val="002E0E9F"/>
    <w:rsid w:val="002E10AB"/>
    <w:rsid w:val="002E10D2"/>
    <w:rsid w:val="002E11B2"/>
    <w:rsid w:val="002E1216"/>
    <w:rsid w:val="002E1370"/>
    <w:rsid w:val="002E1644"/>
    <w:rsid w:val="002E195A"/>
    <w:rsid w:val="002E19F9"/>
    <w:rsid w:val="002E1A57"/>
    <w:rsid w:val="002E1B84"/>
    <w:rsid w:val="002E1D36"/>
    <w:rsid w:val="002E1F53"/>
    <w:rsid w:val="002E2301"/>
    <w:rsid w:val="002E2520"/>
    <w:rsid w:val="002E2783"/>
    <w:rsid w:val="002E2915"/>
    <w:rsid w:val="002E2A3A"/>
    <w:rsid w:val="002E2A82"/>
    <w:rsid w:val="002E2B35"/>
    <w:rsid w:val="002E2BC3"/>
    <w:rsid w:val="002E2D2E"/>
    <w:rsid w:val="002E2F65"/>
    <w:rsid w:val="002E30E6"/>
    <w:rsid w:val="002E31D8"/>
    <w:rsid w:val="002E340A"/>
    <w:rsid w:val="002E39AD"/>
    <w:rsid w:val="002E3A78"/>
    <w:rsid w:val="002E3B7B"/>
    <w:rsid w:val="002E40BF"/>
    <w:rsid w:val="002E4341"/>
    <w:rsid w:val="002E4B00"/>
    <w:rsid w:val="002E4C45"/>
    <w:rsid w:val="002E4DC2"/>
    <w:rsid w:val="002E514E"/>
    <w:rsid w:val="002E595B"/>
    <w:rsid w:val="002E613B"/>
    <w:rsid w:val="002E645D"/>
    <w:rsid w:val="002E679D"/>
    <w:rsid w:val="002E6FB9"/>
    <w:rsid w:val="002E702D"/>
    <w:rsid w:val="002E717C"/>
    <w:rsid w:val="002E75D0"/>
    <w:rsid w:val="002E765B"/>
    <w:rsid w:val="002E776B"/>
    <w:rsid w:val="002E7A2B"/>
    <w:rsid w:val="002E7D2E"/>
    <w:rsid w:val="002F0316"/>
    <w:rsid w:val="002F0CBA"/>
    <w:rsid w:val="002F0F43"/>
    <w:rsid w:val="002F12D3"/>
    <w:rsid w:val="002F1CD1"/>
    <w:rsid w:val="002F1CEC"/>
    <w:rsid w:val="002F20E0"/>
    <w:rsid w:val="002F255F"/>
    <w:rsid w:val="002F2C06"/>
    <w:rsid w:val="002F2FFD"/>
    <w:rsid w:val="002F3004"/>
    <w:rsid w:val="002F3491"/>
    <w:rsid w:val="002F384A"/>
    <w:rsid w:val="002F3A6C"/>
    <w:rsid w:val="002F3B9D"/>
    <w:rsid w:val="002F3C29"/>
    <w:rsid w:val="002F3C8E"/>
    <w:rsid w:val="002F41FD"/>
    <w:rsid w:val="002F4277"/>
    <w:rsid w:val="002F48E1"/>
    <w:rsid w:val="002F498B"/>
    <w:rsid w:val="002F4ACF"/>
    <w:rsid w:val="002F4FAE"/>
    <w:rsid w:val="002F4FEF"/>
    <w:rsid w:val="002F541E"/>
    <w:rsid w:val="002F57DB"/>
    <w:rsid w:val="002F5C52"/>
    <w:rsid w:val="002F5F66"/>
    <w:rsid w:val="002F5F9E"/>
    <w:rsid w:val="002F5FF9"/>
    <w:rsid w:val="002F61BB"/>
    <w:rsid w:val="002F629C"/>
    <w:rsid w:val="002F6366"/>
    <w:rsid w:val="002F63E8"/>
    <w:rsid w:val="002F68D2"/>
    <w:rsid w:val="002F6D72"/>
    <w:rsid w:val="002F6DE7"/>
    <w:rsid w:val="002F6E68"/>
    <w:rsid w:val="002F6EB3"/>
    <w:rsid w:val="002F6FD2"/>
    <w:rsid w:val="002F7344"/>
    <w:rsid w:val="002F749E"/>
    <w:rsid w:val="002F751B"/>
    <w:rsid w:val="002F79CF"/>
    <w:rsid w:val="002F7A26"/>
    <w:rsid w:val="002F7D01"/>
    <w:rsid w:val="00300014"/>
    <w:rsid w:val="003000B9"/>
    <w:rsid w:val="00300121"/>
    <w:rsid w:val="00300242"/>
    <w:rsid w:val="00300609"/>
    <w:rsid w:val="00300BDB"/>
    <w:rsid w:val="00300D67"/>
    <w:rsid w:val="003013F5"/>
    <w:rsid w:val="00301A03"/>
    <w:rsid w:val="00301A71"/>
    <w:rsid w:val="00301DE0"/>
    <w:rsid w:val="00302038"/>
    <w:rsid w:val="0030208F"/>
    <w:rsid w:val="003022D7"/>
    <w:rsid w:val="003029FB"/>
    <w:rsid w:val="00302A0B"/>
    <w:rsid w:val="00302AD6"/>
    <w:rsid w:val="00302AE4"/>
    <w:rsid w:val="00302D45"/>
    <w:rsid w:val="00302D6C"/>
    <w:rsid w:val="00303070"/>
    <w:rsid w:val="003036FB"/>
    <w:rsid w:val="00303B8E"/>
    <w:rsid w:val="00303E7E"/>
    <w:rsid w:val="00303F2B"/>
    <w:rsid w:val="003040AD"/>
    <w:rsid w:val="0030423B"/>
    <w:rsid w:val="003042B7"/>
    <w:rsid w:val="003043BE"/>
    <w:rsid w:val="003043EC"/>
    <w:rsid w:val="0030442D"/>
    <w:rsid w:val="00305033"/>
    <w:rsid w:val="003052CC"/>
    <w:rsid w:val="00305519"/>
    <w:rsid w:val="003057D6"/>
    <w:rsid w:val="00305961"/>
    <w:rsid w:val="00305A77"/>
    <w:rsid w:val="00305D1A"/>
    <w:rsid w:val="00305EFF"/>
    <w:rsid w:val="00306445"/>
    <w:rsid w:val="003065F9"/>
    <w:rsid w:val="003067CF"/>
    <w:rsid w:val="00306CFA"/>
    <w:rsid w:val="003073D9"/>
    <w:rsid w:val="003077D0"/>
    <w:rsid w:val="00307B68"/>
    <w:rsid w:val="00307DBF"/>
    <w:rsid w:val="00307DFC"/>
    <w:rsid w:val="00310003"/>
    <w:rsid w:val="0031006A"/>
    <w:rsid w:val="00310360"/>
    <w:rsid w:val="003104D8"/>
    <w:rsid w:val="0031062C"/>
    <w:rsid w:val="00310931"/>
    <w:rsid w:val="003109CF"/>
    <w:rsid w:val="003109FE"/>
    <w:rsid w:val="00310B2F"/>
    <w:rsid w:val="00310D9A"/>
    <w:rsid w:val="0031116D"/>
    <w:rsid w:val="003115E8"/>
    <w:rsid w:val="003116B7"/>
    <w:rsid w:val="00311703"/>
    <w:rsid w:val="0031198F"/>
    <w:rsid w:val="0031209B"/>
    <w:rsid w:val="00312286"/>
    <w:rsid w:val="00312347"/>
    <w:rsid w:val="00312349"/>
    <w:rsid w:val="0031236C"/>
    <w:rsid w:val="00312876"/>
    <w:rsid w:val="0031296D"/>
    <w:rsid w:val="003129CF"/>
    <w:rsid w:val="00312B5D"/>
    <w:rsid w:val="00312ED9"/>
    <w:rsid w:val="0031333C"/>
    <w:rsid w:val="00313B91"/>
    <w:rsid w:val="00313EC1"/>
    <w:rsid w:val="00314BDB"/>
    <w:rsid w:val="00314F10"/>
    <w:rsid w:val="00314F3F"/>
    <w:rsid w:val="00314FC3"/>
    <w:rsid w:val="00315870"/>
    <w:rsid w:val="003158B3"/>
    <w:rsid w:val="00315991"/>
    <w:rsid w:val="00316331"/>
    <w:rsid w:val="00316F9E"/>
    <w:rsid w:val="00317213"/>
    <w:rsid w:val="0031725E"/>
    <w:rsid w:val="00317580"/>
    <w:rsid w:val="00317668"/>
    <w:rsid w:val="003176FD"/>
    <w:rsid w:val="00317735"/>
    <w:rsid w:val="00317800"/>
    <w:rsid w:val="00317B8E"/>
    <w:rsid w:val="00317E3F"/>
    <w:rsid w:val="00320067"/>
    <w:rsid w:val="00320526"/>
    <w:rsid w:val="00320782"/>
    <w:rsid w:val="00320F6B"/>
    <w:rsid w:val="00320FE3"/>
    <w:rsid w:val="003211BA"/>
    <w:rsid w:val="00321245"/>
    <w:rsid w:val="0032162E"/>
    <w:rsid w:val="003221F2"/>
    <w:rsid w:val="003223A1"/>
    <w:rsid w:val="00322AED"/>
    <w:rsid w:val="00322DE9"/>
    <w:rsid w:val="00323016"/>
    <w:rsid w:val="003235D1"/>
    <w:rsid w:val="003235EA"/>
    <w:rsid w:val="00323734"/>
    <w:rsid w:val="00323D5D"/>
    <w:rsid w:val="00324010"/>
    <w:rsid w:val="003245A3"/>
    <w:rsid w:val="0032481D"/>
    <w:rsid w:val="00324909"/>
    <w:rsid w:val="00325339"/>
    <w:rsid w:val="003254F4"/>
    <w:rsid w:val="003254F7"/>
    <w:rsid w:val="0032561E"/>
    <w:rsid w:val="003257C5"/>
    <w:rsid w:val="00325B33"/>
    <w:rsid w:val="00325B38"/>
    <w:rsid w:val="00325C25"/>
    <w:rsid w:val="0032651B"/>
    <w:rsid w:val="0032679C"/>
    <w:rsid w:val="00326874"/>
    <w:rsid w:val="00326932"/>
    <w:rsid w:val="00326BC2"/>
    <w:rsid w:val="003271F2"/>
    <w:rsid w:val="003273A6"/>
    <w:rsid w:val="003275E0"/>
    <w:rsid w:val="00327A0D"/>
    <w:rsid w:val="003304B8"/>
    <w:rsid w:val="003305D4"/>
    <w:rsid w:val="00330CD1"/>
    <w:rsid w:val="00330E5B"/>
    <w:rsid w:val="003312D2"/>
    <w:rsid w:val="00331328"/>
    <w:rsid w:val="00331436"/>
    <w:rsid w:val="003319FF"/>
    <w:rsid w:val="00331E9D"/>
    <w:rsid w:val="00332275"/>
    <w:rsid w:val="003323CB"/>
    <w:rsid w:val="003325ED"/>
    <w:rsid w:val="00332627"/>
    <w:rsid w:val="00332F63"/>
    <w:rsid w:val="00333126"/>
    <w:rsid w:val="00333703"/>
    <w:rsid w:val="00333A2F"/>
    <w:rsid w:val="00334216"/>
    <w:rsid w:val="0033460D"/>
    <w:rsid w:val="00334AB8"/>
    <w:rsid w:val="00334C48"/>
    <w:rsid w:val="00334E4C"/>
    <w:rsid w:val="003351D6"/>
    <w:rsid w:val="0033536A"/>
    <w:rsid w:val="003359B5"/>
    <w:rsid w:val="00335F55"/>
    <w:rsid w:val="00335FBA"/>
    <w:rsid w:val="0033647F"/>
    <w:rsid w:val="003368B1"/>
    <w:rsid w:val="00336A3B"/>
    <w:rsid w:val="00336A50"/>
    <w:rsid w:val="00336BEE"/>
    <w:rsid w:val="00336E0F"/>
    <w:rsid w:val="00336EFA"/>
    <w:rsid w:val="003374B7"/>
    <w:rsid w:val="00337886"/>
    <w:rsid w:val="003378C0"/>
    <w:rsid w:val="00337BB4"/>
    <w:rsid w:val="00340319"/>
    <w:rsid w:val="00340693"/>
    <w:rsid w:val="0034081A"/>
    <w:rsid w:val="00340C66"/>
    <w:rsid w:val="00340E56"/>
    <w:rsid w:val="00341313"/>
    <w:rsid w:val="0034189D"/>
    <w:rsid w:val="00342083"/>
    <w:rsid w:val="00342096"/>
    <w:rsid w:val="00342580"/>
    <w:rsid w:val="0034283D"/>
    <w:rsid w:val="00342E74"/>
    <w:rsid w:val="00343151"/>
    <w:rsid w:val="00343389"/>
    <w:rsid w:val="0034405D"/>
    <w:rsid w:val="003440E2"/>
    <w:rsid w:val="0034431D"/>
    <w:rsid w:val="00344350"/>
    <w:rsid w:val="003445A4"/>
    <w:rsid w:val="00344669"/>
    <w:rsid w:val="003446BF"/>
    <w:rsid w:val="00344735"/>
    <w:rsid w:val="00344A1E"/>
    <w:rsid w:val="00345026"/>
    <w:rsid w:val="0034580A"/>
    <w:rsid w:val="00345A0C"/>
    <w:rsid w:val="00345A14"/>
    <w:rsid w:val="00345C56"/>
    <w:rsid w:val="003461AA"/>
    <w:rsid w:val="00346907"/>
    <w:rsid w:val="00346AB9"/>
    <w:rsid w:val="00346AF2"/>
    <w:rsid w:val="003475C6"/>
    <w:rsid w:val="003478ED"/>
    <w:rsid w:val="00347F2C"/>
    <w:rsid w:val="003502C8"/>
    <w:rsid w:val="0035033D"/>
    <w:rsid w:val="00350687"/>
    <w:rsid w:val="003507A9"/>
    <w:rsid w:val="003508E1"/>
    <w:rsid w:val="0035091E"/>
    <w:rsid w:val="00350C3B"/>
    <w:rsid w:val="00350DE0"/>
    <w:rsid w:val="00350FA3"/>
    <w:rsid w:val="0035128B"/>
    <w:rsid w:val="00351406"/>
    <w:rsid w:val="003515BC"/>
    <w:rsid w:val="0035176A"/>
    <w:rsid w:val="00351DB3"/>
    <w:rsid w:val="00351EFF"/>
    <w:rsid w:val="003520EF"/>
    <w:rsid w:val="00352109"/>
    <w:rsid w:val="003526F2"/>
    <w:rsid w:val="0035279E"/>
    <w:rsid w:val="00352BC4"/>
    <w:rsid w:val="00352D03"/>
    <w:rsid w:val="00353180"/>
    <w:rsid w:val="0035341A"/>
    <w:rsid w:val="00353570"/>
    <w:rsid w:val="00353788"/>
    <w:rsid w:val="003539F8"/>
    <w:rsid w:val="00353B7A"/>
    <w:rsid w:val="00353DEB"/>
    <w:rsid w:val="003541A3"/>
    <w:rsid w:val="00354218"/>
    <w:rsid w:val="0035454A"/>
    <w:rsid w:val="00354697"/>
    <w:rsid w:val="003559DB"/>
    <w:rsid w:val="00355BAB"/>
    <w:rsid w:val="00355EAD"/>
    <w:rsid w:val="00356479"/>
    <w:rsid w:val="00356509"/>
    <w:rsid w:val="00356871"/>
    <w:rsid w:val="003569DF"/>
    <w:rsid w:val="00356A46"/>
    <w:rsid w:val="003574B1"/>
    <w:rsid w:val="00357A7B"/>
    <w:rsid w:val="00357C07"/>
    <w:rsid w:val="003602DF"/>
    <w:rsid w:val="00360561"/>
    <w:rsid w:val="003607DD"/>
    <w:rsid w:val="0036091D"/>
    <w:rsid w:val="0036099F"/>
    <w:rsid w:val="003614BE"/>
    <w:rsid w:val="00361836"/>
    <w:rsid w:val="00361875"/>
    <w:rsid w:val="00361BDE"/>
    <w:rsid w:val="00361F00"/>
    <w:rsid w:val="0036201C"/>
    <w:rsid w:val="00362103"/>
    <w:rsid w:val="00362219"/>
    <w:rsid w:val="00362566"/>
    <w:rsid w:val="00362D5B"/>
    <w:rsid w:val="00362FAB"/>
    <w:rsid w:val="00363044"/>
    <w:rsid w:val="003631C4"/>
    <w:rsid w:val="0036350A"/>
    <w:rsid w:val="00363BA0"/>
    <w:rsid w:val="00363CC9"/>
    <w:rsid w:val="0036401B"/>
    <w:rsid w:val="0036457B"/>
    <w:rsid w:val="003645D4"/>
    <w:rsid w:val="0036495D"/>
    <w:rsid w:val="00364D11"/>
    <w:rsid w:val="00364ED8"/>
    <w:rsid w:val="00365C44"/>
    <w:rsid w:val="00365DC9"/>
    <w:rsid w:val="00365F9B"/>
    <w:rsid w:val="00366136"/>
    <w:rsid w:val="003661B8"/>
    <w:rsid w:val="00366203"/>
    <w:rsid w:val="00366220"/>
    <w:rsid w:val="00366272"/>
    <w:rsid w:val="0036699E"/>
    <w:rsid w:val="003669B1"/>
    <w:rsid w:val="00366A36"/>
    <w:rsid w:val="00366AD7"/>
    <w:rsid w:val="00366E7F"/>
    <w:rsid w:val="0036700D"/>
    <w:rsid w:val="00367077"/>
    <w:rsid w:val="0036749E"/>
    <w:rsid w:val="003676EE"/>
    <w:rsid w:val="00367780"/>
    <w:rsid w:val="003679D4"/>
    <w:rsid w:val="003679DE"/>
    <w:rsid w:val="00370261"/>
    <w:rsid w:val="003702E3"/>
    <w:rsid w:val="003708A3"/>
    <w:rsid w:val="00370B46"/>
    <w:rsid w:val="00370B94"/>
    <w:rsid w:val="00370BB9"/>
    <w:rsid w:val="00370D6E"/>
    <w:rsid w:val="00371936"/>
    <w:rsid w:val="00371E70"/>
    <w:rsid w:val="003721E1"/>
    <w:rsid w:val="003722B5"/>
    <w:rsid w:val="00372736"/>
    <w:rsid w:val="00372DFF"/>
    <w:rsid w:val="00373294"/>
    <w:rsid w:val="0037331E"/>
    <w:rsid w:val="0037353A"/>
    <w:rsid w:val="003737A2"/>
    <w:rsid w:val="00373CC5"/>
    <w:rsid w:val="00373CCC"/>
    <w:rsid w:val="00373D13"/>
    <w:rsid w:val="00373E89"/>
    <w:rsid w:val="003740A1"/>
    <w:rsid w:val="003743E0"/>
    <w:rsid w:val="00374957"/>
    <w:rsid w:val="00374A94"/>
    <w:rsid w:val="00374EFE"/>
    <w:rsid w:val="00374FCF"/>
    <w:rsid w:val="003750E7"/>
    <w:rsid w:val="00375896"/>
    <w:rsid w:val="00375AE2"/>
    <w:rsid w:val="00375E13"/>
    <w:rsid w:val="00375E41"/>
    <w:rsid w:val="00375F9E"/>
    <w:rsid w:val="003762E5"/>
    <w:rsid w:val="0037656A"/>
    <w:rsid w:val="00376B43"/>
    <w:rsid w:val="00376D3C"/>
    <w:rsid w:val="00376E4E"/>
    <w:rsid w:val="003771BD"/>
    <w:rsid w:val="003778B1"/>
    <w:rsid w:val="00377A05"/>
    <w:rsid w:val="003800A7"/>
    <w:rsid w:val="00380170"/>
    <w:rsid w:val="0038030A"/>
    <w:rsid w:val="003803C6"/>
    <w:rsid w:val="00380EA9"/>
    <w:rsid w:val="003810B0"/>
    <w:rsid w:val="0038112D"/>
    <w:rsid w:val="00381168"/>
    <w:rsid w:val="00381259"/>
    <w:rsid w:val="003812C0"/>
    <w:rsid w:val="003814D8"/>
    <w:rsid w:val="003815AE"/>
    <w:rsid w:val="00381B6F"/>
    <w:rsid w:val="00381BCD"/>
    <w:rsid w:val="00381D06"/>
    <w:rsid w:val="0038203A"/>
    <w:rsid w:val="003821BA"/>
    <w:rsid w:val="00382515"/>
    <w:rsid w:val="0038266E"/>
    <w:rsid w:val="003827D1"/>
    <w:rsid w:val="00382AE1"/>
    <w:rsid w:val="00382BCE"/>
    <w:rsid w:val="00382CD0"/>
    <w:rsid w:val="00382E53"/>
    <w:rsid w:val="003832DD"/>
    <w:rsid w:val="00383360"/>
    <w:rsid w:val="0038341D"/>
    <w:rsid w:val="00383651"/>
    <w:rsid w:val="0038415D"/>
    <w:rsid w:val="003841CF"/>
    <w:rsid w:val="00384A69"/>
    <w:rsid w:val="00384AB3"/>
    <w:rsid w:val="00385062"/>
    <w:rsid w:val="0038527B"/>
    <w:rsid w:val="0038589E"/>
    <w:rsid w:val="00385A6D"/>
    <w:rsid w:val="00385EE0"/>
    <w:rsid w:val="00385F79"/>
    <w:rsid w:val="0038636C"/>
    <w:rsid w:val="003864D3"/>
    <w:rsid w:val="00386920"/>
    <w:rsid w:val="003869F4"/>
    <w:rsid w:val="00387152"/>
    <w:rsid w:val="00387314"/>
    <w:rsid w:val="003877EE"/>
    <w:rsid w:val="00387D97"/>
    <w:rsid w:val="00387E41"/>
    <w:rsid w:val="003901F6"/>
    <w:rsid w:val="003903B8"/>
    <w:rsid w:val="0039051B"/>
    <w:rsid w:val="00390899"/>
    <w:rsid w:val="00390CFB"/>
    <w:rsid w:val="00390D40"/>
    <w:rsid w:val="003910E9"/>
    <w:rsid w:val="003913F7"/>
    <w:rsid w:val="0039168E"/>
    <w:rsid w:val="003917FD"/>
    <w:rsid w:val="00391853"/>
    <w:rsid w:val="00391B85"/>
    <w:rsid w:val="00391C50"/>
    <w:rsid w:val="00391D5F"/>
    <w:rsid w:val="00391D76"/>
    <w:rsid w:val="00391FA3"/>
    <w:rsid w:val="003922AE"/>
    <w:rsid w:val="00392950"/>
    <w:rsid w:val="00392FF4"/>
    <w:rsid w:val="0039323E"/>
    <w:rsid w:val="003934C0"/>
    <w:rsid w:val="00393615"/>
    <w:rsid w:val="003937D8"/>
    <w:rsid w:val="00393A51"/>
    <w:rsid w:val="00393C72"/>
    <w:rsid w:val="00393DD1"/>
    <w:rsid w:val="00394189"/>
    <w:rsid w:val="00394211"/>
    <w:rsid w:val="003942BE"/>
    <w:rsid w:val="003942CA"/>
    <w:rsid w:val="003943ED"/>
    <w:rsid w:val="00394413"/>
    <w:rsid w:val="003944F1"/>
    <w:rsid w:val="0039459C"/>
    <w:rsid w:val="003948D2"/>
    <w:rsid w:val="0039497A"/>
    <w:rsid w:val="00394D64"/>
    <w:rsid w:val="0039505B"/>
    <w:rsid w:val="0039506E"/>
    <w:rsid w:val="00395836"/>
    <w:rsid w:val="003958B2"/>
    <w:rsid w:val="0039590B"/>
    <w:rsid w:val="00395C75"/>
    <w:rsid w:val="00395DE4"/>
    <w:rsid w:val="00396073"/>
    <w:rsid w:val="003960A3"/>
    <w:rsid w:val="00396153"/>
    <w:rsid w:val="00396224"/>
    <w:rsid w:val="00396A60"/>
    <w:rsid w:val="00397004"/>
    <w:rsid w:val="003970DF"/>
    <w:rsid w:val="003974D1"/>
    <w:rsid w:val="003979E6"/>
    <w:rsid w:val="00397F91"/>
    <w:rsid w:val="003A018B"/>
    <w:rsid w:val="003A0408"/>
    <w:rsid w:val="003A08A0"/>
    <w:rsid w:val="003A09EA"/>
    <w:rsid w:val="003A0E37"/>
    <w:rsid w:val="003A122B"/>
    <w:rsid w:val="003A1422"/>
    <w:rsid w:val="003A14DF"/>
    <w:rsid w:val="003A1569"/>
    <w:rsid w:val="003A16C3"/>
    <w:rsid w:val="003A1713"/>
    <w:rsid w:val="003A19B2"/>
    <w:rsid w:val="003A28CB"/>
    <w:rsid w:val="003A2BDF"/>
    <w:rsid w:val="003A2EDF"/>
    <w:rsid w:val="003A3037"/>
    <w:rsid w:val="003A345A"/>
    <w:rsid w:val="003A35E2"/>
    <w:rsid w:val="003A36EC"/>
    <w:rsid w:val="003A3D0C"/>
    <w:rsid w:val="003A3FB3"/>
    <w:rsid w:val="003A427F"/>
    <w:rsid w:val="003A442E"/>
    <w:rsid w:val="003A4DBF"/>
    <w:rsid w:val="003A568D"/>
    <w:rsid w:val="003A5929"/>
    <w:rsid w:val="003A5AC4"/>
    <w:rsid w:val="003A608D"/>
    <w:rsid w:val="003A6294"/>
    <w:rsid w:val="003A63F1"/>
    <w:rsid w:val="003A6D75"/>
    <w:rsid w:val="003A6E7A"/>
    <w:rsid w:val="003A6F50"/>
    <w:rsid w:val="003A7034"/>
    <w:rsid w:val="003A719A"/>
    <w:rsid w:val="003A7381"/>
    <w:rsid w:val="003B0045"/>
    <w:rsid w:val="003B0244"/>
    <w:rsid w:val="003B0989"/>
    <w:rsid w:val="003B09B3"/>
    <w:rsid w:val="003B0EBF"/>
    <w:rsid w:val="003B0F8D"/>
    <w:rsid w:val="003B1087"/>
    <w:rsid w:val="003B1196"/>
    <w:rsid w:val="003B18E3"/>
    <w:rsid w:val="003B1932"/>
    <w:rsid w:val="003B1F43"/>
    <w:rsid w:val="003B22FF"/>
    <w:rsid w:val="003B25F8"/>
    <w:rsid w:val="003B2BF2"/>
    <w:rsid w:val="003B2D8C"/>
    <w:rsid w:val="003B2E87"/>
    <w:rsid w:val="003B324A"/>
    <w:rsid w:val="003B327B"/>
    <w:rsid w:val="003B376F"/>
    <w:rsid w:val="003B3854"/>
    <w:rsid w:val="003B387E"/>
    <w:rsid w:val="003B3C3A"/>
    <w:rsid w:val="003B3F8F"/>
    <w:rsid w:val="003B434A"/>
    <w:rsid w:val="003B4613"/>
    <w:rsid w:val="003B4856"/>
    <w:rsid w:val="003B4B8B"/>
    <w:rsid w:val="003B4E8C"/>
    <w:rsid w:val="003B510B"/>
    <w:rsid w:val="003B51A3"/>
    <w:rsid w:val="003B5332"/>
    <w:rsid w:val="003B53B2"/>
    <w:rsid w:val="003B5983"/>
    <w:rsid w:val="003B5A24"/>
    <w:rsid w:val="003B604A"/>
    <w:rsid w:val="003B61E9"/>
    <w:rsid w:val="003B6F37"/>
    <w:rsid w:val="003B7082"/>
    <w:rsid w:val="003B76E4"/>
    <w:rsid w:val="003B7A5F"/>
    <w:rsid w:val="003B7B51"/>
    <w:rsid w:val="003B7F30"/>
    <w:rsid w:val="003B7FB4"/>
    <w:rsid w:val="003C000E"/>
    <w:rsid w:val="003C02EC"/>
    <w:rsid w:val="003C0304"/>
    <w:rsid w:val="003C03E9"/>
    <w:rsid w:val="003C04BD"/>
    <w:rsid w:val="003C0936"/>
    <w:rsid w:val="003C09E0"/>
    <w:rsid w:val="003C0B30"/>
    <w:rsid w:val="003C0D2D"/>
    <w:rsid w:val="003C0F0F"/>
    <w:rsid w:val="003C1063"/>
    <w:rsid w:val="003C13AD"/>
    <w:rsid w:val="003C14AE"/>
    <w:rsid w:val="003C1609"/>
    <w:rsid w:val="003C1A63"/>
    <w:rsid w:val="003C2180"/>
    <w:rsid w:val="003C23E7"/>
    <w:rsid w:val="003C24EC"/>
    <w:rsid w:val="003C2AA4"/>
    <w:rsid w:val="003C2CCB"/>
    <w:rsid w:val="003C2DD3"/>
    <w:rsid w:val="003C2EB8"/>
    <w:rsid w:val="003C2FCF"/>
    <w:rsid w:val="003C3023"/>
    <w:rsid w:val="003C3340"/>
    <w:rsid w:val="003C33DB"/>
    <w:rsid w:val="003C3590"/>
    <w:rsid w:val="003C3784"/>
    <w:rsid w:val="003C37EA"/>
    <w:rsid w:val="003C3CC7"/>
    <w:rsid w:val="003C3FD6"/>
    <w:rsid w:val="003C40C4"/>
    <w:rsid w:val="003C415C"/>
    <w:rsid w:val="003C47F2"/>
    <w:rsid w:val="003C487C"/>
    <w:rsid w:val="003C4AAE"/>
    <w:rsid w:val="003C4CD3"/>
    <w:rsid w:val="003C4E3E"/>
    <w:rsid w:val="003C4EE7"/>
    <w:rsid w:val="003C50B0"/>
    <w:rsid w:val="003C5247"/>
    <w:rsid w:val="003C5436"/>
    <w:rsid w:val="003C5617"/>
    <w:rsid w:val="003C5891"/>
    <w:rsid w:val="003C5A2A"/>
    <w:rsid w:val="003C5A7E"/>
    <w:rsid w:val="003C5AF3"/>
    <w:rsid w:val="003C5DB2"/>
    <w:rsid w:val="003C60DC"/>
    <w:rsid w:val="003C612C"/>
    <w:rsid w:val="003C6132"/>
    <w:rsid w:val="003C615C"/>
    <w:rsid w:val="003C6240"/>
    <w:rsid w:val="003C6472"/>
    <w:rsid w:val="003C66EF"/>
    <w:rsid w:val="003C6A03"/>
    <w:rsid w:val="003C6D5D"/>
    <w:rsid w:val="003C7187"/>
    <w:rsid w:val="003C725E"/>
    <w:rsid w:val="003C7C9E"/>
    <w:rsid w:val="003C7D47"/>
    <w:rsid w:val="003D011B"/>
    <w:rsid w:val="003D014C"/>
    <w:rsid w:val="003D04D1"/>
    <w:rsid w:val="003D0824"/>
    <w:rsid w:val="003D178A"/>
    <w:rsid w:val="003D1994"/>
    <w:rsid w:val="003D1C75"/>
    <w:rsid w:val="003D2229"/>
    <w:rsid w:val="003D22DA"/>
    <w:rsid w:val="003D24CA"/>
    <w:rsid w:val="003D2626"/>
    <w:rsid w:val="003D2A34"/>
    <w:rsid w:val="003D2E58"/>
    <w:rsid w:val="003D2EBC"/>
    <w:rsid w:val="003D2F2F"/>
    <w:rsid w:val="003D313D"/>
    <w:rsid w:val="003D344E"/>
    <w:rsid w:val="003D37E4"/>
    <w:rsid w:val="003D3C44"/>
    <w:rsid w:val="003D3D16"/>
    <w:rsid w:val="003D4068"/>
    <w:rsid w:val="003D4264"/>
    <w:rsid w:val="003D429A"/>
    <w:rsid w:val="003D5070"/>
    <w:rsid w:val="003D5886"/>
    <w:rsid w:val="003D6BAF"/>
    <w:rsid w:val="003D6C3B"/>
    <w:rsid w:val="003D78F4"/>
    <w:rsid w:val="003D799D"/>
    <w:rsid w:val="003D7A25"/>
    <w:rsid w:val="003D7D4A"/>
    <w:rsid w:val="003E005D"/>
    <w:rsid w:val="003E0289"/>
    <w:rsid w:val="003E030C"/>
    <w:rsid w:val="003E03FE"/>
    <w:rsid w:val="003E05C5"/>
    <w:rsid w:val="003E08B9"/>
    <w:rsid w:val="003E0AE6"/>
    <w:rsid w:val="003E0B8C"/>
    <w:rsid w:val="003E0B9D"/>
    <w:rsid w:val="003E150E"/>
    <w:rsid w:val="003E154A"/>
    <w:rsid w:val="003E176C"/>
    <w:rsid w:val="003E177F"/>
    <w:rsid w:val="003E1BF0"/>
    <w:rsid w:val="003E1D30"/>
    <w:rsid w:val="003E1D45"/>
    <w:rsid w:val="003E1EDD"/>
    <w:rsid w:val="003E200C"/>
    <w:rsid w:val="003E2019"/>
    <w:rsid w:val="003E202E"/>
    <w:rsid w:val="003E245C"/>
    <w:rsid w:val="003E2473"/>
    <w:rsid w:val="003E28A5"/>
    <w:rsid w:val="003E2972"/>
    <w:rsid w:val="003E2D2B"/>
    <w:rsid w:val="003E3048"/>
    <w:rsid w:val="003E3075"/>
    <w:rsid w:val="003E3532"/>
    <w:rsid w:val="003E3803"/>
    <w:rsid w:val="003E3B49"/>
    <w:rsid w:val="003E3CC6"/>
    <w:rsid w:val="003E4008"/>
    <w:rsid w:val="003E4158"/>
    <w:rsid w:val="003E415D"/>
    <w:rsid w:val="003E418B"/>
    <w:rsid w:val="003E428F"/>
    <w:rsid w:val="003E4728"/>
    <w:rsid w:val="003E4836"/>
    <w:rsid w:val="003E4CCA"/>
    <w:rsid w:val="003E4D03"/>
    <w:rsid w:val="003E4D55"/>
    <w:rsid w:val="003E51CC"/>
    <w:rsid w:val="003E578C"/>
    <w:rsid w:val="003E58F8"/>
    <w:rsid w:val="003E5B80"/>
    <w:rsid w:val="003E62C8"/>
    <w:rsid w:val="003E657C"/>
    <w:rsid w:val="003E684F"/>
    <w:rsid w:val="003E6AC2"/>
    <w:rsid w:val="003E6B9C"/>
    <w:rsid w:val="003E6BB1"/>
    <w:rsid w:val="003E6D72"/>
    <w:rsid w:val="003E6E6E"/>
    <w:rsid w:val="003E6F80"/>
    <w:rsid w:val="003E75D8"/>
    <w:rsid w:val="003E75DF"/>
    <w:rsid w:val="003E76DE"/>
    <w:rsid w:val="003E7722"/>
    <w:rsid w:val="003E7EE0"/>
    <w:rsid w:val="003F0373"/>
    <w:rsid w:val="003F0784"/>
    <w:rsid w:val="003F0BA3"/>
    <w:rsid w:val="003F0BB6"/>
    <w:rsid w:val="003F0F06"/>
    <w:rsid w:val="003F0F0F"/>
    <w:rsid w:val="003F13B2"/>
    <w:rsid w:val="003F1979"/>
    <w:rsid w:val="003F1B58"/>
    <w:rsid w:val="003F23C5"/>
    <w:rsid w:val="003F288C"/>
    <w:rsid w:val="003F29C2"/>
    <w:rsid w:val="003F2BF4"/>
    <w:rsid w:val="003F2C26"/>
    <w:rsid w:val="003F2FCE"/>
    <w:rsid w:val="003F3069"/>
    <w:rsid w:val="003F3587"/>
    <w:rsid w:val="003F3A4A"/>
    <w:rsid w:val="003F4691"/>
    <w:rsid w:val="003F49C4"/>
    <w:rsid w:val="003F4DFE"/>
    <w:rsid w:val="003F4E20"/>
    <w:rsid w:val="003F4F40"/>
    <w:rsid w:val="003F5651"/>
    <w:rsid w:val="003F5777"/>
    <w:rsid w:val="003F59CE"/>
    <w:rsid w:val="003F60E5"/>
    <w:rsid w:val="003F66A5"/>
    <w:rsid w:val="003F6758"/>
    <w:rsid w:val="003F68DE"/>
    <w:rsid w:val="003F7A0A"/>
    <w:rsid w:val="004000D9"/>
    <w:rsid w:val="00400265"/>
    <w:rsid w:val="0040054D"/>
    <w:rsid w:val="004006C0"/>
    <w:rsid w:val="00400AFF"/>
    <w:rsid w:val="00400DD7"/>
    <w:rsid w:val="00401741"/>
    <w:rsid w:val="004017E1"/>
    <w:rsid w:val="004017E6"/>
    <w:rsid w:val="004019E2"/>
    <w:rsid w:val="00401EE8"/>
    <w:rsid w:val="004023B1"/>
    <w:rsid w:val="0040244C"/>
    <w:rsid w:val="00402B4E"/>
    <w:rsid w:val="00402D2C"/>
    <w:rsid w:val="004034B0"/>
    <w:rsid w:val="00403526"/>
    <w:rsid w:val="0040353F"/>
    <w:rsid w:val="00403755"/>
    <w:rsid w:val="0040378C"/>
    <w:rsid w:val="00403CDA"/>
    <w:rsid w:val="00403D9E"/>
    <w:rsid w:val="00403DEF"/>
    <w:rsid w:val="00403EC8"/>
    <w:rsid w:val="004042FA"/>
    <w:rsid w:val="004045EB"/>
    <w:rsid w:val="00404E56"/>
    <w:rsid w:val="00404EEB"/>
    <w:rsid w:val="0040510B"/>
    <w:rsid w:val="0040563D"/>
    <w:rsid w:val="0040587B"/>
    <w:rsid w:val="00405AE8"/>
    <w:rsid w:val="00405D84"/>
    <w:rsid w:val="00405DAB"/>
    <w:rsid w:val="00406097"/>
    <w:rsid w:val="00406175"/>
    <w:rsid w:val="00406615"/>
    <w:rsid w:val="004067FF"/>
    <w:rsid w:val="00406BF1"/>
    <w:rsid w:val="004071B1"/>
    <w:rsid w:val="004073DC"/>
    <w:rsid w:val="004075B5"/>
    <w:rsid w:val="0041007D"/>
    <w:rsid w:val="004100ED"/>
    <w:rsid w:val="004105B3"/>
    <w:rsid w:val="00410862"/>
    <w:rsid w:val="00410AEA"/>
    <w:rsid w:val="00410EA8"/>
    <w:rsid w:val="00411337"/>
    <w:rsid w:val="004115DA"/>
    <w:rsid w:val="00411A2B"/>
    <w:rsid w:val="00411B37"/>
    <w:rsid w:val="00411E52"/>
    <w:rsid w:val="004120F8"/>
    <w:rsid w:val="00412448"/>
    <w:rsid w:val="004126C0"/>
    <w:rsid w:val="00412795"/>
    <w:rsid w:val="00412A53"/>
    <w:rsid w:val="00412DB5"/>
    <w:rsid w:val="00413052"/>
    <w:rsid w:val="004130C9"/>
    <w:rsid w:val="004133C1"/>
    <w:rsid w:val="0041369C"/>
    <w:rsid w:val="00413839"/>
    <w:rsid w:val="00413A8F"/>
    <w:rsid w:val="00413B14"/>
    <w:rsid w:val="00413BEB"/>
    <w:rsid w:val="00413C69"/>
    <w:rsid w:val="004143AB"/>
    <w:rsid w:val="0041442B"/>
    <w:rsid w:val="00414946"/>
    <w:rsid w:val="004149D7"/>
    <w:rsid w:val="00414A63"/>
    <w:rsid w:val="00414B4C"/>
    <w:rsid w:val="00414BC4"/>
    <w:rsid w:val="00414C4D"/>
    <w:rsid w:val="00414E53"/>
    <w:rsid w:val="00414E66"/>
    <w:rsid w:val="00414FC6"/>
    <w:rsid w:val="00415292"/>
    <w:rsid w:val="00415745"/>
    <w:rsid w:val="00415A71"/>
    <w:rsid w:val="00415C27"/>
    <w:rsid w:val="004161F3"/>
    <w:rsid w:val="00416869"/>
    <w:rsid w:val="00416954"/>
    <w:rsid w:val="00416CD0"/>
    <w:rsid w:val="0041705B"/>
    <w:rsid w:val="00417236"/>
    <w:rsid w:val="0041740F"/>
    <w:rsid w:val="00417670"/>
    <w:rsid w:val="004178BF"/>
    <w:rsid w:val="00417EFE"/>
    <w:rsid w:val="00420085"/>
    <w:rsid w:val="0042039B"/>
    <w:rsid w:val="0042087B"/>
    <w:rsid w:val="00420DB8"/>
    <w:rsid w:val="00420EC2"/>
    <w:rsid w:val="00421580"/>
    <w:rsid w:val="004218B3"/>
    <w:rsid w:val="00421AE0"/>
    <w:rsid w:val="00421C6A"/>
    <w:rsid w:val="00421E2C"/>
    <w:rsid w:val="00421F03"/>
    <w:rsid w:val="00422003"/>
    <w:rsid w:val="004220DB"/>
    <w:rsid w:val="00422330"/>
    <w:rsid w:val="004223F4"/>
    <w:rsid w:val="00422458"/>
    <w:rsid w:val="004227B6"/>
    <w:rsid w:val="00422E4D"/>
    <w:rsid w:val="0042343D"/>
    <w:rsid w:val="00423460"/>
    <w:rsid w:val="00423925"/>
    <w:rsid w:val="00424564"/>
    <w:rsid w:val="004245F8"/>
    <w:rsid w:val="00424A1B"/>
    <w:rsid w:val="00424A93"/>
    <w:rsid w:val="00425061"/>
    <w:rsid w:val="00425079"/>
    <w:rsid w:val="004252FB"/>
    <w:rsid w:val="0042596E"/>
    <w:rsid w:val="00425AA3"/>
    <w:rsid w:val="00425D48"/>
    <w:rsid w:val="004263F6"/>
    <w:rsid w:val="004266B1"/>
    <w:rsid w:val="00426B8A"/>
    <w:rsid w:val="00426C6A"/>
    <w:rsid w:val="00426E5B"/>
    <w:rsid w:val="00426F9E"/>
    <w:rsid w:val="00427044"/>
    <w:rsid w:val="00427613"/>
    <w:rsid w:val="004276D3"/>
    <w:rsid w:val="004278C7"/>
    <w:rsid w:val="004278D7"/>
    <w:rsid w:val="004278EA"/>
    <w:rsid w:val="00427ACB"/>
    <w:rsid w:val="00427CF3"/>
    <w:rsid w:val="00427D03"/>
    <w:rsid w:val="00427D7E"/>
    <w:rsid w:val="00430042"/>
    <w:rsid w:val="00430132"/>
    <w:rsid w:val="004314EE"/>
    <w:rsid w:val="00431611"/>
    <w:rsid w:val="00431A4B"/>
    <w:rsid w:val="00431AAB"/>
    <w:rsid w:val="00431BA7"/>
    <w:rsid w:val="00431D7E"/>
    <w:rsid w:val="00432218"/>
    <w:rsid w:val="00432406"/>
    <w:rsid w:val="00432822"/>
    <w:rsid w:val="00432967"/>
    <w:rsid w:val="00432A08"/>
    <w:rsid w:val="00432AAE"/>
    <w:rsid w:val="00432CB0"/>
    <w:rsid w:val="0043323E"/>
    <w:rsid w:val="004334F1"/>
    <w:rsid w:val="0043369A"/>
    <w:rsid w:val="00433A29"/>
    <w:rsid w:val="00433BEE"/>
    <w:rsid w:val="00433E1E"/>
    <w:rsid w:val="0043479A"/>
    <w:rsid w:val="00434A9A"/>
    <w:rsid w:val="00434BC9"/>
    <w:rsid w:val="00434E48"/>
    <w:rsid w:val="0043515E"/>
    <w:rsid w:val="004354CF"/>
    <w:rsid w:val="004357A0"/>
    <w:rsid w:val="00435A27"/>
    <w:rsid w:val="00435C9F"/>
    <w:rsid w:val="00435D42"/>
    <w:rsid w:val="00435FCF"/>
    <w:rsid w:val="00436049"/>
    <w:rsid w:val="004362F2"/>
    <w:rsid w:val="00436575"/>
    <w:rsid w:val="00437083"/>
    <w:rsid w:val="0043714A"/>
    <w:rsid w:val="004378BD"/>
    <w:rsid w:val="004379CE"/>
    <w:rsid w:val="00437B65"/>
    <w:rsid w:val="00437C85"/>
    <w:rsid w:val="00437D24"/>
    <w:rsid w:val="00440008"/>
    <w:rsid w:val="00440145"/>
    <w:rsid w:val="004405BF"/>
    <w:rsid w:val="004407C6"/>
    <w:rsid w:val="004407D8"/>
    <w:rsid w:val="0044081C"/>
    <w:rsid w:val="004409BE"/>
    <w:rsid w:val="00440D77"/>
    <w:rsid w:val="00440F36"/>
    <w:rsid w:val="0044127C"/>
    <w:rsid w:val="00441321"/>
    <w:rsid w:val="00441885"/>
    <w:rsid w:val="0044194F"/>
    <w:rsid w:val="00441A51"/>
    <w:rsid w:val="004421AA"/>
    <w:rsid w:val="004422C0"/>
    <w:rsid w:val="004422D7"/>
    <w:rsid w:val="00442BE0"/>
    <w:rsid w:val="00442D9C"/>
    <w:rsid w:val="00442E6D"/>
    <w:rsid w:val="0044329B"/>
    <w:rsid w:val="004432BE"/>
    <w:rsid w:val="004433FE"/>
    <w:rsid w:val="00443712"/>
    <w:rsid w:val="004438C1"/>
    <w:rsid w:val="00443FED"/>
    <w:rsid w:val="00444068"/>
    <w:rsid w:val="00444156"/>
    <w:rsid w:val="00444199"/>
    <w:rsid w:val="00444554"/>
    <w:rsid w:val="00444734"/>
    <w:rsid w:val="00444E0F"/>
    <w:rsid w:val="0044542A"/>
    <w:rsid w:val="004454C0"/>
    <w:rsid w:val="00445660"/>
    <w:rsid w:val="00445694"/>
    <w:rsid w:val="00445A08"/>
    <w:rsid w:val="00445B3A"/>
    <w:rsid w:val="004464C3"/>
    <w:rsid w:val="00446619"/>
    <w:rsid w:val="00446978"/>
    <w:rsid w:val="00446A2C"/>
    <w:rsid w:val="00446FAC"/>
    <w:rsid w:val="00446FF0"/>
    <w:rsid w:val="00447101"/>
    <w:rsid w:val="004478B7"/>
    <w:rsid w:val="004478C5"/>
    <w:rsid w:val="00447A76"/>
    <w:rsid w:val="00447E1E"/>
    <w:rsid w:val="0045015C"/>
    <w:rsid w:val="00450BD6"/>
    <w:rsid w:val="00450C53"/>
    <w:rsid w:val="00450CF6"/>
    <w:rsid w:val="00450D0C"/>
    <w:rsid w:val="004511B6"/>
    <w:rsid w:val="00451325"/>
    <w:rsid w:val="0045140B"/>
    <w:rsid w:val="00451433"/>
    <w:rsid w:val="0045150B"/>
    <w:rsid w:val="00451990"/>
    <w:rsid w:val="004519DB"/>
    <w:rsid w:val="004519DF"/>
    <w:rsid w:val="004529D6"/>
    <w:rsid w:val="00452C6F"/>
    <w:rsid w:val="00452E73"/>
    <w:rsid w:val="00453007"/>
    <w:rsid w:val="00453169"/>
    <w:rsid w:val="00453298"/>
    <w:rsid w:val="00453484"/>
    <w:rsid w:val="00453523"/>
    <w:rsid w:val="00453B2D"/>
    <w:rsid w:val="004540ED"/>
    <w:rsid w:val="0045416F"/>
    <w:rsid w:val="0045444F"/>
    <w:rsid w:val="00454B71"/>
    <w:rsid w:val="00454F72"/>
    <w:rsid w:val="00454FCD"/>
    <w:rsid w:val="004550CC"/>
    <w:rsid w:val="0045536C"/>
    <w:rsid w:val="00455788"/>
    <w:rsid w:val="0045587B"/>
    <w:rsid w:val="00455E5A"/>
    <w:rsid w:val="00456053"/>
    <w:rsid w:val="004562F2"/>
    <w:rsid w:val="00456A93"/>
    <w:rsid w:val="00456C89"/>
    <w:rsid w:val="00456CD3"/>
    <w:rsid w:val="00457225"/>
    <w:rsid w:val="0045726B"/>
    <w:rsid w:val="00457487"/>
    <w:rsid w:val="004575C8"/>
    <w:rsid w:val="00457A02"/>
    <w:rsid w:val="00460BD9"/>
    <w:rsid w:val="00460EA6"/>
    <w:rsid w:val="00461D7D"/>
    <w:rsid w:val="00462214"/>
    <w:rsid w:val="0046226B"/>
    <w:rsid w:val="00462282"/>
    <w:rsid w:val="00462F64"/>
    <w:rsid w:val="004630E2"/>
    <w:rsid w:val="00463958"/>
    <w:rsid w:val="00463A9C"/>
    <w:rsid w:val="00463DB3"/>
    <w:rsid w:val="00463F0D"/>
    <w:rsid w:val="0046407A"/>
    <w:rsid w:val="004642F9"/>
    <w:rsid w:val="00464352"/>
    <w:rsid w:val="004643F2"/>
    <w:rsid w:val="00464C86"/>
    <w:rsid w:val="00464E85"/>
    <w:rsid w:val="004653F5"/>
    <w:rsid w:val="00465482"/>
    <w:rsid w:val="004655D1"/>
    <w:rsid w:val="00465699"/>
    <w:rsid w:val="004657C8"/>
    <w:rsid w:val="00465B16"/>
    <w:rsid w:val="00465C66"/>
    <w:rsid w:val="00465FC0"/>
    <w:rsid w:val="00466032"/>
    <w:rsid w:val="004667EF"/>
    <w:rsid w:val="00466855"/>
    <w:rsid w:val="00466A5B"/>
    <w:rsid w:val="00466DA9"/>
    <w:rsid w:val="00467072"/>
    <w:rsid w:val="0046708D"/>
    <w:rsid w:val="00467183"/>
    <w:rsid w:val="00467420"/>
    <w:rsid w:val="004674B5"/>
    <w:rsid w:val="00467763"/>
    <w:rsid w:val="00467FC0"/>
    <w:rsid w:val="004701BC"/>
    <w:rsid w:val="004701E2"/>
    <w:rsid w:val="00470463"/>
    <w:rsid w:val="004704AB"/>
    <w:rsid w:val="0047081F"/>
    <w:rsid w:val="00470822"/>
    <w:rsid w:val="00470F2B"/>
    <w:rsid w:val="00471343"/>
    <w:rsid w:val="00471AF1"/>
    <w:rsid w:val="00471B79"/>
    <w:rsid w:val="00471C9B"/>
    <w:rsid w:val="00471D52"/>
    <w:rsid w:val="00471EBC"/>
    <w:rsid w:val="004723BC"/>
    <w:rsid w:val="00472779"/>
    <w:rsid w:val="004727FA"/>
    <w:rsid w:val="004728B6"/>
    <w:rsid w:val="00472B9F"/>
    <w:rsid w:val="00472D91"/>
    <w:rsid w:val="00472E2C"/>
    <w:rsid w:val="0047369F"/>
    <w:rsid w:val="004736A8"/>
    <w:rsid w:val="00473929"/>
    <w:rsid w:val="00473AF8"/>
    <w:rsid w:val="00473D37"/>
    <w:rsid w:val="00474207"/>
    <w:rsid w:val="00474310"/>
    <w:rsid w:val="0047434D"/>
    <w:rsid w:val="0047456A"/>
    <w:rsid w:val="004747F6"/>
    <w:rsid w:val="00474B36"/>
    <w:rsid w:val="00474CC5"/>
    <w:rsid w:val="00474CCB"/>
    <w:rsid w:val="00475044"/>
    <w:rsid w:val="0047532B"/>
    <w:rsid w:val="004755FA"/>
    <w:rsid w:val="00475794"/>
    <w:rsid w:val="00475987"/>
    <w:rsid w:val="00475A69"/>
    <w:rsid w:val="00475AEF"/>
    <w:rsid w:val="00475D96"/>
    <w:rsid w:val="00476065"/>
    <w:rsid w:val="00476A4B"/>
    <w:rsid w:val="00476AB5"/>
    <w:rsid w:val="00476BFA"/>
    <w:rsid w:val="00476C5B"/>
    <w:rsid w:val="00476C89"/>
    <w:rsid w:val="00476EC1"/>
    <w:rsid w:val="00476F35"/>
    <w:rsid w:val="004771FD"/>
    <w:rsid w:val="0047788F"/>
    <w:rsid w:val="004778B2"/>
    <w:rsid w:val="00477C25"/>
    <w:rsid w:val="0048000C"/>
    <w:rsid w:val="00480025"/>
    <w:rsid w:val="0048015E"/>
    <w:rsid w:val="00480CCB"/>
    <w:rsid w:val="00480E51"/>
    <w:rsid w:val="00481170"/>
    <w:rsid w:val="0048130D"/>
    <w:rsid w:val="00481699"/>
    <w:rsid w:val="004817C6"/>
    <w:rsid w:val="004818D9"/>
    <w:rsid w:val="00481975"/>
    <w:rsid w:val="00481A1F"/>
    <w:rsid w:val="00481A6C"/>
    <w:rsid w:val="00481B97"/>
    <w:rsid w:val="00481CB2"/>
    <w:rsid w:val="00481D0E"/>
    <w:rsid w:val="0048207C"/>
    <w:rsid w:val="004820D3"/>
    <w:rsid w:val="004822DD"/>
    <w:rsid w:val="004824A9"/>
    <w:rsid w:val="0048251C"/>
    <w:rsid w:val="00482557"/>
    <w:rsid w:val="004829A5"/>
    <w:rsid w:val="00482BE5"/>
    <w:rsid w:val="00482C0C"/>
    <w:rsid w:val="00482D28"/>
    <w:rsid w:val="00482DAE"/>
    <w:rsid w:val="00482F7A"/>
    <w:rsid w:val="004830AE"/>
    <w:rsid w:val="004836ED"/>
    <w:rsid w:val="00483C84"/>
    <w:rsid w:val="00483CA0"/>
    <w:rsid w:val="004842DB"/>
    <w:rsid w:val="00484349"/>
    <w:rsid w:val="004844A9"/>
    <w:rsid w:val="0048473C"/>
    <w:rsid w:val="00484F64"/>
    <w:rsid w:val="00485035"/>
    <w:rsid w:val="00485152"/>
    <w:rsid w:val="004851CA"/>
    <w:rsid w:val="0048531E"/>
    <w:rsid w:val="004855FA"/>
    <w:rsid w:val="0048566F"/>
    <w:rsid w:val="00485A2E"/>
    <w:rsid w:val="00485C9A"/>
    <w:rsid w:val="00485DC4"/>
    <w:rsid w:val="0048621B"/>
    <w:rsid w:val="004864AE"/>
    <w:rsid w:val="004868CF"/>
    <w:rsid w:val="00486C9C"/>
    <w:rsid w:val="0048723A"/>
    <w:rsid w:val="0048751C"/>
    <w:rsid w:val="0048764B"/>
    <w:rsid w:val="004877BA"/>
    <w:rsid w:val="00487822"/>
    <w:rsid w:val="00487BFF"/>
    <w:rsid w:val="00487E94"/>
    <w:rsid w:val="00487E9A"/>
    <w:rsid w:val="00487F27"/>
    <w:rsid w:val="004900DB"/>
    <w:rsid w:val="0049064C"/>
    <w:rsid w:val="004906F0"/>
    <w:rsid w:val="00490786"/>
    <w:rsid w:val="00490842"/>
    <w:rsid w:val="00490964"/>
    <w:rsid w:val="00490973"/>
    <w:rsid w:val="00490A14"/>
    <w:rsid w:val="00490B04"/>
    <w:rsid w:val="00490C0B"/>
    <w:rsid w:val="00490EF6"/>
    <w:rsid w:val="004914D4"/>
    <w:rsid w:val="00491515"/>
    <w:rsid w:val="00491A01"/>
    <w:rsid w:val="00491C6D"/>
    <w:rsid w:val="00491CDF"/>
    <w:rsid w:val="00491FE7"/>
    <w:rsid w:val="00492019"/>
    <w:rsid w:val="004922EC"/>
    <w:rsid w:val="00492583"/>
    <w:rsid w:val="004925D8"/>
    <w:rsid w:val="00492BE7"/>
    <w:rsid w:val="00492BF1"/>
    <w:rsid w:val="00493353"/>
    <w:rsid w:val="0049360E"/>
    <w:rsid w:val="00493B4A"/>
    <w:rsid w:val="00493C94"/>
    <w:rsid w:val="00493D73"/>
    <w:rsid w:val="00493EF6"/>
    <w:rsid w:val="004940C8"/>
    <w:rsid w:val="00494454"/>
    <w:rsid w:val="0049469F"/>
    <w:rsid w:val="004947AF"/>
    <w:rsid w:val="00494A7B"/>
    <w:rsid w:val="00494B18"/>
    <w:rsid w:val="00494BD7"/>
    <w:rsid w:val="00494EB8"/>
    <w:rsid w:val="004951DE"/>
    <w:rsid w:val="004952A0"/>
    <w:rsid w:val="004952BD"/>
    <w:rsid w:val="004956B4"/>
    <w:rsid w:val="00495998"/>
    <w:rsid w:val="00495F30"/>
    <w:rsid w:val="004960AD"/>
    <w:rsid w:val="0049628D"/>
    <w:rsid w:val="004966FA"/>
    <w:rsid w:val="00496746"/>
    <w:rsid w:val="00496891"/>
    <w:rsid w:val="00496E08"/>
    <w:rsid w:val="004974D1"/>
    <w:rsid w:val="0049761A"/>
    <w:rsid w:val="00497E72"/>
    <w:rsid w:val="004A0A84"/>
    <w:rsid w:val="004A0EB1"/>
    <w:rsid w:val="004A13EF"/>
    <w:rsid w:val="004A18D8"/>
    <w:rsid w:val="004A1935"/>
    <w:rsid w:val="004A2445"/>
    <w:rsid w:val="004A25C1"/>
    <w:rsid w:val="004A27BC"/>
    <w:rsid w:val="004A2A27"/>
    <w:rsid w:val="004A2BBA"/>
    <w:rsid w:val="004A2C0D"/>
    <w:rsid w:val="004A2D00"/>
    <w:rsid w:val="004A2D03"/>
    <w:rsid w:val="004A2EEE"/>
    <w:rsid w:val="004A2FE1"/>
    <w:rsid w:val="004A3050"/>
    <w:rsid w:val="004A35E6"/>
    <w:rsid w:val="004A36FA"/>
    <w:rsid w:val="004A3865"/>
    <w:rsid w:val="004A3983"/>
    <w:rsid w:val="004A3B82"/>
    <w:rsid w:val="004A3B8B"/>
    <w:rsid w:val="004A40B9"/>
    <w:rsid w:val="004A4248"/>
    <w:rsid w:val="004A439E"/>
    <w:rsid w:val="004A43A3"/>
    <w:rsid w:val="004A4495"/>
    <w:rsid w:val="004A4701"/>
    <w:rsid w:val="004A4768"/>
    <w:rsid w:val="004A48B7"/>
    <w:rsid w:val="004A4C6F"/>
    <w:rsid w:val="004A4D26"/>
    <w:rsid w:val="004A4DAA"/>
    <w:rsid w:val="004A558D"/>
    <w:rsid w:val="004A5B13"/>
    <w:rsid w:val="004A5C13"/>
    <w:rsid w:val="004A6A2E"/>
    <w:rsid w:val="004A6A4C"/>
    <w:rsid w:val="004A6A7D"/>
    <w:rsid w:val="004A6D4C"/>
    <w:rsid w:val="004A715D"/>
    <w:rsid w:val="004A7568"/>
    <w:rsid w:val="004A76DB"/>
    <w:rsid w:val="004A7A1E"/>
    <w:rsid w:val="004B0060"/>
    <w:rsid w:val="004B053A"/>
    <w:rsid w:val="004B0BFB"/>
    <w:rsid w:val="004B0D4A"/>
    <w:rsid w:val="004B0DFB"/>
    <w:rsid w:val="004B1982"/>
    <w:rsid w:val="004B1C63"/>
    <w:rsid w:val="004B1CA0"/>
    <w:rsid w:val="004B1DDA"/>
    <w:rsid w:val="004B1DDF"/>
    <w:rsid w:val="004B1FA9"/>
    <w:rsid w:val="004B2665"/>
    <w:rsid w:val="004B26F1"/>
    <w:rsid w:val="004B2D3A"/>
    <w:rsid w:val="004B2DF3"/>
    <w:rsid w:val="004B3153"/>
    <w:rsid w:val="004B342B"/>
    <w:rsid w:val="004B3480"/>
    <w:rsid w:val="004B3726"/>
    <w:rsid w:val="004B373B"/>
    <w:rsid w:val="004B376F"/>
    <w:rsid w:val="004B39BE"/>
    <w:rsid w:val="004B3E66"/>
    <w:rsid w:val="004B430F"/>
    <w:rsid w:val="004B439F"/>
    <w:rsid w:val="004B45ED"/>
    <w:rsid w:val="004B4836"/>
    <w:rsid w:val="004B48C7"/>
    <w:rsid w:val="004B49B9"/>
    <w:rsid w:val="004B4A3A"/>
    <w:rsid w:val="004B50A0"/>
    <w:rsid w:val="004B511C"/>
    <w:rsid w:val="004B512B"/>
    <w:rsid w:val="004B5466"/>
    <w:rsid w:val="004B562C"/>
    <w:rsid w:val="004B5638"/>
    <w:rsid w:val="004B5662"/>
    <w:rsid w:val="004B591B"/>
    <w:rsid w:val="004B5B0B"/>
    <w:rsid w:val="004B5CD8"/>
    <w:rsid w:val="004B5EE8"/>
    <w:rsid w:val="004B5F35"/>
    <w:rsid w:val="004B60C8"/>
    <w:rsid w:val="004B6479"/>
    <w:rsid w:val="004B6EED"/>
    <w:rsid w:val="004B7068"/>
    <w:rsid w:val="004B74DB"/>
    <w:rsid w:val="004B7654"/>
    <w:rsid w:val="004B769A"/>
    <w:rsid w:val="004B78A2"/>
    <w:rsid w:val="004B7A5E"/>
    <w:rsid w:val="004B7A91"/>
    <w:rsid w:val="004B7B17"/>
    <w:rsid w:val="004B7FCD"/>
    <w:rsid w:val="004C04F9"/>
    <w:rsid w:val="004C08E6"/>
    <w:rsid w:val="004C0C01"/>
    <w:rsid w:val="004C1367"/>
    <w:rsid w:val="004C150F"/>
    <w:rsid w:val="004C169D"/>
    <w:rsid w:val="004C1763"/>
    <w:rsid w:val="004C1874"/>
    <w:rsid w:val="004C18C3"/>
    <w:rsid w:val="004C1CA0"/>
    <w:rsid w:val="004C1D60"/>
    <w:rsid w:val="004C1D81"/>
    <w:rsid w:val="004C1DA2"/>
    <w:rsid w:val="004C2424"/>
    <w:rsid w:val="004C25E4"/>
    <w:rsid w:val="004C2F16"/>
    <w:rsid w:val="004C32A2"/>
    <w:rsid w:val="004C34A6"/>
    <w:rsid w:val="004C365C"/>
    <w:rsid w:val="004C3AAF"/>
    <w:rsid w:val="004C3BCE"/>
    <w:rsid w:val="004C3EE2"/>
    <w:rsid w:val="004C44E4"/>
    <w:rsid w:val="004C4685"/>
    <w:rsid w:val="004C498E"/>
    <w:rsid w:val="004C4A7A"/>
    <w:rsid w:val="004C4A8B"/>
    <w:rsid w:val="004C4ABF"/>
    <w:rsid w:val="004C4B9F"/>
    <w:rsid w:val="004C5B33"/>
    <w:rsid w:val="004C5C8D"/>
    <w:rsid w:val="004C5F5B"/>
    <w:rsid w:val="004C6040"/>
    <w:rsid w:val="004C6070"/>
    <w:rsid w:val="004C62CF"/>
    <w:rsid w:val="004C6843"/>
    <w:rsid w:val="004C6AE8"/>
    <w:rsid w:val="004C6C05"/>
    <w:rsid w:val="004C6D3E"/>
    <w:rsid w:val="004C6F60"/>
    <w:rsid w:val="004C6FD2"/>
    <w:rsid w:val="004C7086"/>
    <w:rsid w:val="004C713F"/>
    <w:rsid w:val="004C724C"/>
    <w:rsid w:val="004C742C"/>
    <w:rsid w:val="004C766E"/>
    <w:rsid w:val="004C76F6"/>
    <w:rsid w:val="004C7836"/>
    <w:rsid w:val="004D0152"/>
    <w:rsid w:val="004D04D3"/>
    <w:rsid w:val="004D0615"/>
    <w:rsid w:val="004D0723"/>
    <w:rsid w:val="004D089B"/>
    <w:rsid w:val="004D0ACB"/>
    <w:rsid w:val="004D0C92"/>
    <w:rsid w:val="004D0CB1"/>
    <w:rsid w:val="004D1143"/>
    <w:rsid w:val="004D1152"/>
    <w:rsid w:val="004D12C6"/>
    <w:rsid w:val="004D14CB"/>
    <w:rsid w:val="004D150D"/>
    <w:rsid w:val="004D1894"/>
    <w:rsid w:val="004D18AB"/>
    <w:rsid w:val="004D18E3"/>
    <w:rsid w:val="004D1A0C"/>
    <w:rsid w:val="004D1D1E"/>
    <w:rsid w:val="004D1EE6"/>
    <w:rsid w:val="004D21EA"/>
    <w:rsid w:val="004D24C9"/>
    <w:rsid w:val="004D2570"/>
    <w:rsid w:val="004D27CE"/>
    <w:rsid w:val="004D29B5"/>
    <w:rsid w:val="004D2A24"/>
    <w:rsid w:val="004D2A31"/>
    <w:rsid w:val="004D2A9F"/>
    <w:rsid w:val="004D304C"/>
    <w:rsid w:val="004D397D"/>
    <w:rsid w:val="004D3AFE"/>
    <w:rsid w:val="004D3B30"/>
    <w:rsid w:val="004D3B7E"/>
    <w:rsid w:val="004D3BA5"/>
    <w:rsid w:val="004D3DE6"/>
    <w:rsid w:val="004D3EEB"/>
    <w:rsid w:val="004D3FB8"/>
    <w:rsid w:val="004D4092"/>
    <w:rsid w:val="004D4BBC"/>
    <w:rsid w:val="004D4D47"/>
    <w:rsid w:val="004D4DDA"/>
    <w:rsid w:val="004D5169"/>
    <w:rsid w:val="004D55C9"/>
    <w:rsid w:val="004D59BF"/>
    <w:rsid w:val="004D5D72"/>
    <w:rsid w:val="004D6427"/>
    <w:rsid w:val="004D657D"/>
    <w:rsid w:val="004D6B45"/>
    <w:rsid w:val="004D6B5D"/>
    <w:rsid w:val="004D6F95"/>
    <w:rsid w:val="004D6FA7"/>
    <w:rsid w:val="004D7AC0"/>
    <w:rsid w:val="004D7E20"/>
    <w:rsid w:val="004E0293"/>
    <w:rsid w:val="004E0313"/>
    <w:rsid w:val="004E03DC"/>
    <w:rsid w:val="004E0507"/>
    <w:rsid w:val="004E0603"/>
    <w:rsid w:val="004E09C7"/>
    <w:rsid w:val="004E0EDB"/>
    <w:rsid w:val="004E1058"/>
    <w:rsid w:val="004E132E"/>
    <w:rsid w:val="004E1366"/>
    <w:rsid w:val="004E16B7"/>
    <w:rsid w:val="004E1953"/>
    <w:rsid w:val="004E1B44"/>
    <w:rsid w:val="004E1CEF"/>
    <w:rsid w:val="004E1EE7"/>
    <w:rsid w:val="004E224E"/>
    <w:rsid w:val="004E23EF"/>
    <w:rsid w:val="004E27FA"/>
    <w:rsid w:val="004E287E"/>
    <w:rsid w:val="004E2A67"/>
    <w:rsid w:val="004E2B8B"/>
    <w:rsid w:val="004E2BC2"/>
    <w:rsid w:val="004E2CA4"/>
    <w:rsid w:val="004E3034"/>
    <w:rsid w:val="004E3472"/>
    <w:rsid w:val="004E35FA"/>
    <w:rsid w:val="004E38C5"/>
    <w:rsid w:val="004E3A39"/>
    <w:rsid w:val="004E3B72"/>
    <w:rsid w:val="004E3CB7"/>
    <w:rsid w:val="004E3D6A"/>
    <w:rsid w:val="004E3E28"/>
    <w:rsid w:val="004E3F50"/>
    <w:rsid w:val="004E3FE0"/>
    <w:rsid w:val="004E4091"/>
    <w:rsid w:val="004E40BE"/>
    <w:rsid w:val="004E4143"/>
    <w:rsid w:val="004E4387"/>
    <w:rsid w:val="004E4AE8"/>
    <w:rsid w:val="004E4D26"/>
    <w:rsid w:val="004E4E1F"/>
    <w:rsid w:val="004E4F3C"/>
    <w:rsid w:val="004E5164"/>
    <w:rsid w:val="004E5950"/>
    <w:rsid w:val="004E5CB8"/>
    <w:rsid w:val="004E5CE5"/>
    <w:rsid w:val="004E5D31"/>
    <w:rsid w:val="004E6156"/>
    <w:rsid w:val="004E64A2"/>
    <w:rsid w:val="004E6530"/>
    <w:rsid w:val="004E65C5"/>
    <w:rsid w:val="004E6BE4"/>
    <w:rsid w:val="004E6F46"/>
    <w:rsid w:val="004E722A"/>
    <w:rsid w:val="004E72F8"/>
    <w:rsid w:val="004E7522"/>
    <w:rsid w:val="004E76BA"/>
    <w:rsid w:val="004E7BC9"/>
    <w:rsid w:val="004E7D4D"/>
    <w:rsid w:val="004E7D6B"/>
    <w:rsid w:val="004E7E22"/>
    <w:rsid w:val="004F0134"/>
    <w:rsid w:val="004F0390"/>
    <w:rsid w:val="004F0C18"/>
    <w:rsid w:val="004F0CC7"/>
    <w:rsid w:val="004F0EB6"/>
    <w:rsid w:val="004F16B6"/>
    <w:rsid w:val="004F1CCA"/>
    <w:rsid w:val="004F1E2D"/>
    <w:rsid w:val="004F26F9"/>
    <w:rsid w:val="004F273F"/>
    <w:rsid w:val="004F2A88"/>
    <w:rsid w:val="004F2C1E"/>
    <w:rsid w:val="004F2C9F"/>
    <w:rsid w:val="004F2D7B"/>
    <w:rsid w:val="004F30D6"/>
    <w:rsid w:val="004F3141"/>
    <w:rsid w:val="004F3248"/>
    <w:rsid w:val="004F36BF"/>
    <w:rsid w:val="004F3A09"/>
    <w:rsid w:val="004F3A98"/>
    <w:rsid w:val="004F41B0"/>
    <w:rsid w:val="004F4586"/>
    <w:rsid w:val="004F45B7"/>
    <w:rsid w:val="004F4656"/>
    <w:rsid w:val="004F48B1"/>
    <w:rsid w:val="004F5146"/>
    <w:rsid w:val="004F5359"/>
    <w:rsid w:val="004F55C9"/>
    <w:rsid w:val="004F565B"/>
    <w:rsid w:val="004F5895"/>
    <w:rsid w:val="004F5CA1"/>
    <w:rsid w:val="004F5D58"/>
    <w:rsid w:val="004F6172"/>
    <w:rsid w:val="004F6323"/>
    <w:rsid w:val="004F6F67"/>
    <w:rsid w:val="004F76CF"/>
    <w:rsid w:val="004F7C29"/>
    <w:rsid w:val="004F7CA5"/>
    <w:rsid w:val="004F7D98"/>
    <w:rsid w:val="004F7FD1"/>
    <w:rsid w:val="005001BE"/>
    <w:rsid w:val="005004B8"/>
    <w:rsid w:val="00500587"/>
    <w:rsid w:val="00500701"/>
    <w:rsid w:val="0050086A"/>
    <w:rsid w:val="005008CD"/>
    <w:rsid w:val="00500C53"/>
    <w:rsid w:val="00500D88"/>
    <w:rsid w:val="00500F96"/>
    <w:rsid w:val="0050150F"/>
    <w:rsid w:val="0050175C"/>
    <w:rsid w:val="00501914"/>
    <w:rsid w:val="00501976"/>
    <w:rsid w:val="00501AD3"/>
    <w:rsid w:val="00501FD1"/>
    <w:rsid w:val="005020EC"/>
    <w:rsid w:val="0050212F"/>
    <w:rsid w:val="005021AF"/>
    <w:rsid w:val="005022D5"/>
    <w:rsid w:val="005024D0"/>
    <w:rsid w:val="0050296F"/>
    <w:rsid w:val="00502A2E"/>
    <w:rsid w:val="0050300D"/>
    <w:rsid w:val="00503700"/>
    <w:rsid w:val="005039E2"/>
    <w:rsid w:val="00503AD0"/>
    <w:rsid w:val="00503C1F"/>
    <w:rsid w:val="00503C4D"/>
    <w:rsid w:val="00503E81"/>
    <w:rsid w:val="00504677"/>
    <w:rsid w:val="005048F8"/>
    <w:rsid w:val="0050508C"/>
    <w:rsid w:val="0050575B"/>
    <w:rsid w:val="00506CE6"/>
    <w:rsid w:val="00506F9E"/>
    <w:rsid w:val="00507044"/>
    <w:rsid w:val="005071FB"/>
    <w:rsid w:val="00507B8E"/>
    <w:rsid w:val="00507BD5"/>
    <w:rsid w:val="0051009D"/>
    <w:rsid w:val="005100B1"/>
    <w:rsid w:val="0051018C"/>
    <w:rsid w:val="00510AE5"/>
    <w:rsid w:val="005112A5"/>
    <w:rsid w:val="005116F8"/>
    <w:rsid w:val="005117AB"/>
    <w:rsid w:val="005117B2"/>
    <w:rsid w:val="00511896"/>
    <w:rsid w:val="00511AF3"/>
    <w:rsid w:val="00511C7A"/>
    <w:rsid w:val="00511F5A"/>
    <w:rsid w:val="005120AC"/>
    <w:rsid w:val="00512124"/>
    <w:rsid w:val="005124B3"/>
    <w:rsid w:val="00512AA3"/>
    <w:rsid w:val="00512B92"/>
    <w:rsid w:val="0051331E"/>
    <w:rsid w:val="00513414"/>
    <w:rsid w:val="00513584"/>
    <w:rsid w:val="005136BF"/>
    <w:rsid w:val="005137DC"/>
    <w:rsid w:val="00513D0E"/>
    <w:rsid w:val="00513DC6"/>
    <w:rsid w:val="00513EE9"/>
    <w:rsid w:val="00513F80"/>
    <w:rsid w:val="00514464"/>
    <w:rsid w:val="00514776"/>
    <w:rsid w:val="005148AB"/>
    <w:rsid w:val="00514AE9"/>
    <w:rsid w:val="00514FB8"/>
    <w:rsid w:val="0051546E"/>
    <w:rsid w:val="005159C3"/>
    <w:rsid w:val="00515FAC"/>
    <w:rsid w:val="005166AB"/>
    <w:rsid w:val="005167F2"/>
    <w:rsid w:val="0051680B"/>
    <w:rsid w:val="00516C86"/>
    <w:rsid w:val="00516FA0"/>
    <w:rsid w:val="0051737A"/>
    <w:rsid w:val="005173AA"/>
    <w:rsid w:val="005176E9"/>
    <w:rsid w:val="005177A5"/>
    <w:rsid w:val="00517839"/>
    <w:rsid w:val="00520108"/>
    <w:rsid w:val="00520466"/>
    <w:rsid w:val="005210A3"/>
    <w:rsid w:val="005213E6"/>
    <w:rsid w:val="0052147D"/>
    <w:rsid w:val="005214C3"/>
    <w:rsid w:val="005214E3"/>
    <w:rsid w:val="00521837"/>
    <w:rsid w:val="00521934"/>
    <w:rsid w:val="00521984"/>
    <w:rsid w:val="00521BCD"/>
    <w:rsid w:val="00521D3B"/>
    <w:rsid w:val="0052218E"/>
    <w:rsid w:val="005222BA"/>
    <w:rsid w:val="00522397"/>
    <w:rsid w:val="00522536"/>
    <w:rsid w:val="005226A2"/>
    <w:rsid w:val="00522BDA"/>
    <w:rsid w:val="00522C41"/>
    <w:rsid w:val="00522C7E"/>
    <w:rsid w:val="00522E08"/>
    <w:rsid w:val="00522FA9"/>
    <w:rsid w:val="005232CA"/>
    <w:rsid w:val="0052363C"/>
    <w:rsid w:val="00523C96"/>
    <w:rsid w:val="00523EE5"/>
    <w:rsid w:val="00523FA6"/>
    <w:rsid w:val="0052413B"/>
    <w:rsid w:val="0052417C"/>
    <w:rsid w:val="00524228"/>
    <w:rsid w:val="005248EA"/>
    <w:rsid w:val="00524A79"/>
    <w:rsid w:val="00525254"/>
    <w:rsid w:val="00525300"/>
    <w:rsid w:val="00525312"/>
    <w:rsid w:val="00525382"/>
    <w:rsid w:val="0052539F"/>
    <w:rsid w:val="0052571D"/>
    <w:rsid w:val="00525A5E"/>
    <w:rsid w:val="00525F33"/>
    <w:rsid w:val="005261BD"/>
    <w:rsid w:val="0052632B"/>
    <w:rsid w:val="0052639A"/>
    <w:rsid w:val="005263BD"/>
    <w:rsid w:val="00526829"/>
    <w:rsid w:val="0052685F"/>
    <w:rsid w:val="005269E0"/>
    <w:rsid w:val="00526EBA"/>
    <w:rsid w:val="005270E8"/>
    <w:rsid w:val="005271A6"/>
    <w:rsid w:val="00527439"/>
    <w:rsid w:val="005274B8"/>
    <w:rsid w:val="005275CE"/>
    <w:rsid w:val="00527770"/>
    <w:rsid w:val="00527A47"/>
    <w:rsid w:val="005300D7"/>
    <w:rsid w:val="0053017A"/>
    <w:rsid w:val="00530304"/>
    <w:rsid w:val="00530383"/>
    <w:rsid w:val="005303D8"/>
    <w:rsid w:val="00530427"/>
    <w:rsid w:val="00530A28"/>
    <w:rsid w:val="00530DDA"/>
    <w:rsid w:val="00530ED3"/>
    <w:rsid w:val="00530EE3"/>
    <w:rsid w:val="005310A2"/>
    <w:rsid w:val="00531541"/>
    <w:rsid w:val="00531F7B"/>
    <w:rsid w:val="00531FA3"/>
    <w:rsid w:val="00532066"/>
    <w:rsid w:val="005320CF"/>
    <w:rsid w:val="005320EF"/>
    <w:rsid w:val="0053224E"/>
    <w:rsid w:val="005324C8"/>
    <w:rsid w:val="005329C5"/>
    <w:rsid w:val="00532A6B"/>
    <w:rsid w:val="00532C28"/>
    <w:rsid w:val="00532F30"/>
    <w:rsid w:val="00533426"/>
    <w:rsid w:val="005334AD"/>
    <w:rsid w:val="00533A13"/>
    <w:rsid w:val="00533A9E"/>
    <w:rsid w:val="00534175"/>
    <w:rsid w:val="00534214"/>
    <w:rsid w:val="005343C5"/>
    <w:rsid w:val="00534761"/>
    <w:rsid w:val="005347EE"/>
    <w:rsid w:val="00534851"/>
    <w:rsid w:val="00534B62"/>
    <w:rsid w:val="00535A40"/>
    <w:rsid w:val="00535D69"/>
    <w:rsid w:val="00536098"/>
    <w:rsid w:val="00536101"/>
    <w:rsid w:val="0053640B"/>
    <w:rsid w:val="005364DB"/>
    <w:rsid w:val="005364F4"/>
    <w:rsid w:val="005365C1"/>
    <w:rsid w:val="00536BD6"/>
    <w:rsid w:val="00536C67"/>
    <w:rsid w:val="00537510"/>
    <w:rsid w:val="0053755E"/>
    <w:rsid w:val="005375BC"/>
    <w:rsid w:val="00537B8E"/>
    <w:rsid w:val="00537F5F"/>
    <w:rsid w:val="005401BB"/>
    <w:rsid w:val="00540A15"/>
    <w:rsid w:val="00540C1A"/>
    <w:rsid w:val="00540C49"/>
    <w:rsid w:val="00540E58"/>
    <w:rsid w:val="00541113"/>
    <w:rsid w:val="005413BD"/>
    <w:rsid w:val="005416DE"/>
    <w:rsid w:val="00541AD8"/>
    <w:rsid w:val="00541D63"/>
    <w:rsid w:val="005422EE"/>
    <w:rsid w:val="00542C68"/>
    <w:rsid w:val="005432D3"/>
    <w:rsid w:val="0054363E"/>
    <w:rsid w:val="00543834"/>
    <w:rsid w:val="00543875"/>
    <w:rsid w:val="00543AE6"/>
    <w:rsid w:val="00543C6A"/>
    <w:rsid w:val="00543F02"/>
    <w:rsid w:val="00543F08"/>
    <w:rsid w:val="00543F4B"/>
    <w:rsid w:val="0054424D"/>
    <w:rsid w:val="0054450E"/>
    <w:rsid w:val="00544714"/>
    <w:rsid w:val="00544810"/>
    <w:rsid w:val="00544862"/>
    <w:rsid w:val="00544AA2"/>
    <w:rsid w:val="00544BD4"/>
    <w:rsid w:val="005450AF"/>
    <w:rsid w:val="0054516B"/>
    <w:rsid w:val="00545213"/>
    <w:rsid w:val="00545645"/>
    <w:rsid w:val="00545765"/>
    <w:rsid w:val="00545992"/>
    <w:rsid w:val="00545CE7"/>
    <w:rsid w:val="00545EF3"/>
    <w:rsid w:val="00546094"/>
    <w:rsid w:val="005463B4"/>
    <w:rsid w:val="005465B8"/>
    <w:rsid w:val="00546714"/>
    <w:rsid w:val="00546A63"/>
    <w:rsid w:val="00546C8B"/>
    <w:rsid w:val="00546F31"/>
    <w:rsid w:val="00547136"/>
    <w:rsid w:val="00547179"/>
    <w:rsid w:val="00547468"/>
    <w:rsid w:val="005474B6"/>
    <w:rsid w:val="0054779E"/>
    <w:rsid w:val="00547B20"/>
    <w:rsid w:val="00547D37"/>
    <w:rsid w:val="00547E59"/>
    <w:rsid w:val="00550929"/>
    <w:rsid w:val="005509C8"/>
    <w:rsid w:val="00550AD0"/>
    <w:rsid w:val="00551232"/>
    <w:rsid w:val="005515AC"/>
    <w:rsid w:val="005519AF"/>
    <w:rsid w:val="00551DD8"/>
    <w:rsid w:val="00552381"/>
    <w:rsid w:val="00552DBF"/>
    <w:rsid w:val="00552F51"/>
    <w:rsid w:val="00553195"/>
    <w:rsid w:val="0055329F"/>
    <w:rsid w:val="005533CE"/>
    <w:rsid w:val="00553584"/>
    <w:rsid w:val="0055375C"/>
    <w:rsid w:val="00553D4F"/>
    <w:rsid w:val="00553D54"/>
    <w:rsid w:val="00554001"/>
    <w:rsid w:val="0055436F"/>
    <w:rsid w:val="00554522"/>
    <w:rsid w:val="00554915"/>
    <w:rsid w:val="0055499D"/>
    <w:rsid w:val="00554CCF"/>
    <w:rsid w:val="00554E53"/>
    <w:rsid w:val="005551C7"/>
    <w:rsid w:val="005551FE"/>
    <w:rsid w:val="00555231"/>
    <w:rsid w:val="00555241"/>
    <w:rsid w:val="005553DE"/>
    <w:rsid w:val="005556F3"/>
    <w:rsid w:val="00555991"/>
    <w:rsid w:val="0055599F"/>
    <w:rsid w:val="00556045"/>
    <w:rsid w:val="005564EE"/>
    <w:rsid w:val="005565E7"/>
    <w:rsid w:val="0055660F"/>
    <w:rsid w:val="00556893"/>
    <w:rsid w:val="00556AB0"/>
    <w:rsid w:val="00556CE7"/>
    <w:rsid w:val="00556F01"/>
    <w:rsid w:val="005576BC"/>
    <w:rsid w:val="00557F74"/>
    <w:rsid w:val="0056023C"/>
    <w:rsid w:val="00560241"/>
    <w:rsid w:val="0056095B"/>
    <w:rsid w:val="005609A2"/>
    <w:rsid w:val="00560B5F"/>
    <w:rsid w:val="00560EC9"/>
    <w:rsid w:val="00560F6A"/>
    <w:rsid w:val="00561985"/>
    <w:rsid w:val="005619D1"/>
    <w:rsid w:val="00561D46"/>
    <w:rsid w:val="00561D5E"/>
    <w:rsid w:val="00562329"/>
    <w:rsid w:val="00562488"/>
    <w:rsid w:val="005624B5"/>
    <w:rsid w:val="005625A8"/>
    <w:rsid w:val="0056287A"/>
    <w:rsid w:val="00562C09"/>
    <w:rsid w:val="00562CCF"/>
    <w:rsid w:val="0056319E"/>
    <w:rsid w:val="0056392D"/>
    <w:rsid w:val="0056396A"/>
    <w:rsid w:val="00563CD7"/>
    <w:rsid w:val="00564107"/>
    <w:rsid w:val="00564C4B"/>
    <w:rsid w:val="00564FC2"/>
    <w:rsid w:val="00565023"/>
    <w:rsid w:val="0056502B"/>
    <w:rsid w:val="00565073"/>
    <w:rsid w:val="00565287"/>
    <w:rsid w:val="0056547E"/>
    <w:rsid w:val="0056591B"/>
    <w:rsid w:val="00565ED4"/>
    <w:rsid w:val="00566815"/>
    <w:rsid w:val="00566A84"/>
    <w:rsid w:val="00566B7E"/>
    <w:rsid w:val="00566EC6"/>
    <w:rsid w:val="00567361"/>
    <w:rsid w:val="0056769F"/>
    <w:rsid w:val="00567D81"/>
    <w:rsid w:val="0057019F"/>
    <w:rsid w:val="00570407"/>
    <w:rsid w:val="0057049E"/>
    <w:rsid w:val="005704BD"/>
    <w:rsid w:val="00570742"/>
    <w:rsid w:val="00570A25"/>
    <w:rsid w:val="00570C29"/>
    <w:rsid w:val="0057183F"/>
    <w:rsid w:val="00571935"/>
    <w:rsid w:val="00571FBC"/>
    <w:rsid w:val="00572095"/>
    <w:rsid w:val="0057228E"/>
    <w:rsid w:val="00572712"/>
    <w:rsid w:val="00572B29"/>
    <w:rsid w:val="00572B46"/>
    <w:rsid w:val="00572E75"/>
    <w:rsid w:val="0057339A"/>
    <w:rsid w:val="005739D7"/>
    <w:rsid w:val="00573A71"/>
    <w:rsid w:val="00573A7B"/>
    <w:rsid w:val="00573C51"/>
    <w:rsid w:val="00573D83"/>
    <w:rsid w:val="00573D9D"/>
    <w:rsid w:val="00574114"/>
    <w:rsid w:val="00574134"/>
    <w:rsid w:val="00574A36"/>
    <w:rsid w:val="00574C1D"/>
    <w:rsid w:val="00574CA4"/>
    <w:rsid w:val="00575250"/>
    <w:rsid w:val="005754D8"/>
    <w:rsid w:val="0057613C"/>
    <w:rsid w:val="005761C3"/>
    <w:rsid w:val="0057635E"/>
    <w:rsid w:val="005764DD"/>
    <w:rsid w:val="005765ED"/>
    <w:rsid w:val="0057669A"/>
    <w:rsid w:val="005766C1"/>
    <w:rsid w:val="00576755"/>
    <w:rsid w:val="00576A75"/>
    <w:rsid w:val="00576D81"/>
    <w:rsid w:val="00577623"/>
    <w:rsid w:val="00577FE5"/>
    <w:rsid w:val="0058000D"/>
    <w:rsid w:val="0058011C"/>
    <w:rsid w:val="005802FD"/>
    <w:rsid w:val="00580561"/>
    <w:rsid w:val="00580824"/>
    <w:rsid w:val="00580F65"/>
    <w:rsid w:val="00581018"/>
    <w:rsid w:val="005812F8"/>
    <w:rsid w:val="0058153D"/>
    <w:rsid w:val="00581558"/>
    <w:rsid w:val="0058194E"/>
    <w:rsid w:val="00581DD2"/>
    <w:rsid w:val="00581E3F"/>
    <w:rsid w:val="00582899"/>
    <w:rsid w:val="00582F4F"/>
    <w:rsid w:val="00582F89"/>
    <w:rsid w:val="00582FED"/>
    <w:rsid w:val="0058318E"/>
    <w:rsid w:val="005831E7"/>
    <w:rsid w:val="005833CC"/>
    <w:rsid w:val="00583440"/>
    <w:rsid w:val="00583483"/>
    <w:rsid w:val="00583736"/>
    <w:rsid w:val="00583E61"/>
    <w:rsid w:val="00583FB4"/>
    <w:rsid w:val="005848A2"/>
    <w:rsid w:val="005849DC"/>
    <w:rsid w:val="00584B06"/>
    <w:rsid w:val="00584C42"/>
    <w:rsid w:val="00584D7E"/>
    <w:rsid w:val="00584EEC"/>
    <w:rsid w:val="00585400"/>
    <w:rsid w:val="00585428"/>
    <w:rsid w:val="00585800"/>
    <w:rsid w:val="00585BE3"/>
    <w:rsid w:val="00585EBB"/>
    <w:rsid w:val="00586375"/>
    <w:rsid w:val="005863DF"/>
    <w:rsid w:val="00586766"/>
    <w:rsid w:val="005867C4"/>
    <w:rsid w:val="005869E6"/>
    <w:rsid w:val="00586AD4"/>
    <w:rsid w:val="00586B1B"/>
    <w:rsid w:val="00586D11"/>
    <w:rsid w:val="00586E34"/>
    <w:rsid w:val="005871F4"/>
    <w:rsid w:val="00587C23"/>
    <w:rsid w:val="00587FB5"/>
    <w:rsid w:val="005904E5"/>
    <w:rsid w:val="005906BA"/>
    <w:rsid w:val="0059072B"/>
    <w:rsid w:val="00591059"/>
    <w:rsid w:val="0059105D"/>
    <w:rsid w:val="00591240"/>
    <w:rsid w:val="00591359"/>
    <w:rsid w:val="005915D7"/>
    <w:rsid w:val="0059180D"/>
    <w:rsid w:val="005919E5"/>
    <w:rsid w:val="00591D6F"/>
    <w:rsid w:val="00591F7A"/>
    <w:rsid w:val="005925D9"/>
    <w:rsid w:val="00592863"/>
    <w:rsid w:val="00592A31"/>
    <w:rsid w:val="00592B90"/>
    <w:rsid w:val="00592BAC"/>
    <w:rsid w:val="00592EB1"/>
    <w:rsid w:val="00593229"/>
    <w:rsid w:val="00593562"/>
    <w:rsid w:val="00593601"/>
    <w:rsid w:val="00593784"/>
    <w:rsid w:val="005937C5"/>
    <w:rsid w:val="00593BA5"/>
    <w:rsid w:val="00594812"/>
    <w:rsid w:val="00595862"/>
    <w:rsid w:val="00595CBD"/>
    <w:rsid w:val="00595DC4"/>
    <w:rsid w:val="0059601C"/>
    <w:rsid w:val="005960C9"/>
    <w:rsid w:val="00596159"/>
    <w:rsid w:val="005967BB"/>
    <w:rsid w:val="00597267"/>
    <w:rsid w:val="00597720"/>
    <w:rsid w:val="00597B6B"/>
    <w:rsid w:val="00597C09"/>
    <w:rsid w:val="005A0105"/>
    <w:rsid w:val="005A01BB"/>
    <w:rsid w:val="005A0238"/>
    <w:rsid w:val="005A0566"/>
    <w:rsid w:val="005A0720"/>
    <w:rsid w:val="005A09D5"/>
    <w:rsid w:val="005A0CE1"/>
    <w:rsid w:val="005A104F"/>
    <w:rsid w:val="005A13FF"/>
    <w:rsid w:val="005A1416"/>
    <w:rsid w:val="005A20D7"/>
    <w:rsid w:val="005A2133"/>
    <w:rsid w:val="005A2217"/>
    <w:rsid w:val="005A230D"/>
    <w:rsid w:val="005A2839"/>
    <w:rsid w:val="005A284D"/>
    <w:rsid w:val="005A2BD5"/>
    <w:rsid w:val="005A3040"/>
    <w:rsid w:val="005A328E"/>
    <w:rsid w:val="005A349E"/>
    <w:rsid w:val="005A38F7"/>
    <w:rsid w:val="005A3D9C"/>
    <w:rsid w:val="005A3EDF"/>
    <w:rsid w:val="005A40F9"/>
    <w:rsid w:val="005A43DE"/>
    <w:rsid w:val="005A4411"/>
    <w:rsid w:val="005A47F4"/>
    <w:rsid w:val="005A497D"/>
    <w:rsid w:val="005A49BD"/>
    <w:rsid w:val="005A4BED"/>
    <w:rsid w:val="005A4C46"/>
    <w:rsid w:val="005A54F5"/>
    <w:rsid w:val="005A58EF"/>
    <w:rsid w:val="005A5924"/>
    <w:rsid w:val="005A6162"/>
    <w:rsid w:val="005A639B"/>
    <w:rsid w:val="005A645C"/>
    <w:rsid w:val="005A6759"/>
    <w:rsid w:val="005A683B"/>
    <w:rsid w:val="005A68FF"/>
    <w:rsid w:val="005A6ABD"/>
    <w:rsid w:val="005A6E2E"/>
    <w:rsid w:val="005A6FCC"/>
    <w:rsid w:val="005A72ED"/>
    <w:rsid w:val="005A73D9"/>
    <w:rsid w:val="005A76C0"/>
    <w:rsid w:val="005A7EA0"/>
    <w:rsid w:val="005B0492"/>
    <w:rsid w:val="005B0969"/>
    <w:rsid w:val="005B09F3"/>
    <w:rsid w:val="005B0BAF"/>
    <w:rsid w:val="005B0C48"/>
    <w:rsid w:val="005B1058"/>
    <w:rsid w:val="005B14F9"/>
    <w:rsid w:val="005B1737"/>
    <w:rsid w:val="005B17E1"/>
    <w:rsid w:val="005B1B5E"/>
    <w:rsid w:val="005B1B76"/>
    <w:rsid w:val="005B1CF4"/>
    <w:rsid w:val="005B1D3B"/>
    <w:rsid w:val="005B1E45"/>
    <w:rsid w:val="005B1E4E"/>
    <w:rsid w:val="005B1ED3"/>
    <w:rsid w:val="005B206E"/>
    <w:rsid w:val="005B2210"/>
    <w:rsid w:val="005B2764"/>
    <w:rsid w:val="005B3048"/>
    <w:rsid w:val="005B3584"/>
    <w:rsid w:val="005B3824"/>
    <w:rsid w:val="005B3835"/>
    <w:rsid w:val="005B390F"/>
    <w:rsid w:val="005B3953"/>
    <w:rsid w:val="005B3987"/>
    <w:rsid w:val="005B39DA"/>
    <w:rsid w:val="005B3E10"/>
    <w:rsid w:val="005B3FCD"/>
    <w:rsid w:val="005B4270"/>
    <w:rsid w:val="005B447B"/>
    <w:rsid w:val="005B4495"/>
    <w:rsid w:val="005B44B5"/>
    <w:rsid w:val="005B4882"/>
    <w:rsid w:val="005B536F"/>
    <w:rsid w:val="005B56FC"/>
    <w:rsid w:val="005B577C"/>
    <w:rsid w:val="005B59D8"/>
    <w:rsid w:val="005B5BF4"/>
    <w:rsid w:val="005B62D9"/>
    <w:rsid w:val="005B6329"/>
    <w:rsid w:val="005B7287"/>
    <w:rsid w:val="005B7365"/>
    <w:rsid w:val="005B73E3"/>
    <w:rsid w:val="005B76BD"/>
    <w:rsid w:val="005B7BD8"/>
    <w:rsid w:val="005C0217"/>
    <w:rsid w:val="005C03F1"/>
    <w:rsid w:val="005C0BE0"/>
    <w:rsid w:val="005C0D6D"/>
    <w:rsid w:val="005C136D"/>
    <w:rsid w:val="005C186F"/>
    <w:rsid w:val="005C1CB9"/>
    <w:rsid w:val="005C1D37"/>
    <w:rsid w:val="005C1D8B"/>
    <w:rsid w:val="005C2078"/>
    <w:rsid w:val="005C215A"/>
    <w:rsid w:val="005C21AE"/>
    <w:rsid w:val="005C2CC2"/>
    <w:rsid w:val="005C2F4A"/>
    <w:rsid w:val="005C31B6"/>
    <w:rsid w:val="005C3224"/>
    <w:rsid w:val="005C3807"/>
    <w:rsid w:val="005C3E3C"/>
    <w:rsid w:val="005C471F"/>
    <w:rsid w:val="005C4CFF"/>
    <w:rsid w:val="005C4EAC"/>
    <w:rsid w:val="005C4ECE"/>
    <w:rsid w:val="005C4FAC"/>
    <w:rsid w:val="005C58D2"/>
    <w:rsid w:val="005C59DE"/>
    <w:rsid w:val="005C5B21"/>
    <w:rsid w:val="005C5BF2"/>
    <w:rsid w:val="005C5D76"/>
    <w:rsid w:val="005C5FF7"/>
    <w:rsid w:val="005C6045"/>
    <w:rsid w:val="005C6105"/>
    <w:rsid w:val="005C61AB"/>
    <w:rsid w:val="005C6356"/>
    <w:rsid w:val="005C63BC"/>
    <w:rsid w:val="005C63EC"/>
    <w:rsid w:val="005C6433"/>
    <w:rsid w:val="005C6477"/>
    <w:rsid w:val="005C65A2"/>
    <w:rsid w:val="005C6709"/>
    <w:rsid w:val="005C68D0"/>
    <w:rsid w:val="005C6B77"/>
    <w:rsid w:val="005C7537"/>
    <w:rsid w:val="005C7589"/>
    <w:rsid w:val="005C7933"/>
    <w:rsid w:val="005C7D60"/>
    <w:rsid w:val="005C7EDB"/>
    <w:rsid w:val="005C7F91"/>
    <w:rsid w:val="005D03BB"/>
    <w:rsid w:val="005D049A"/>
    <w:rsid w:val="005D0726"/>
    <w:rsid w:val="005D09B2"/>
    <w:rsid w:val="005D0E39"/>
    <w:rsid w:val="005D11F0"/>
    <w:rsid w:val="005D1393"/>
    <w:rsid w:val="005D16D6"/>
    <w:rsid w:val="005D18B1"/>
    <w:rsid w:val="005D1B97"/>
    <w:rsid w:val="005D1D18"/>
    <w:rsid w:val="005D24AB"/>
    <w:rsid w:val="005D25A6"/>
    <w:rsid w:val="005D2783"/>
    <w:rsid w:val="005D2B92"/>
    <w:rsid w:val="005D3129"/>
    <w:rsid w:val="005D335A"/>
    <w:rsid w:val="005D33E9"/>
    <w:rsid w:val="005D3689"/>
    <w:rsid w:val="005D36D5"/>
    <w:rsid w:val="005D395C"/>
    <w:rsid w:val="005D446B"/>
    <w:rsid w:val="005D477B"/>
    <w:rsid w:val="005D49CD"/>
    <w:rsid w:val="005D4CAD"/>
    <w:rsid w:val="005D5A89"/>
    <w:rsid w:val="005D5B13"/>
    <w:rsid w:val="005D5EB4"/>
    <w:rsid w:val="005D5F30"/>
    <w:rsid w:val="005D5F73"/>
    <w:rsid w:val="005D60BE"/>
    <w:rsid w:val="005D65B6"/>
    <w:rsid w:val="005D6750"/>
    <w:rsid w:val="005D6776"/>
    <w:rsid w:val="005D6999"/>
    <w:rsid w:val="005D6B34"/>
    <w:rsid w:val="005D6C7D"/>
    <w:rsid w:val="005D6F62"/>
    <w:rsid w:val="005D70E2"/>
    <w:rsid w:val="005D7EE1"/>
    <w:rsid w:val="005D7EF9"/>
    <w:rsid w:val="005E01C4"/>
    <w:rsid w:val="005E02DD"/>
    <w:rsid w:val="005E02EA"/>
    <w:rsid w:val="005E0680"/>
    <w:rsid w:val="005E07B6"/>
    <w:rsid w:val="005E08B3"/>
    <w:rsid w:val="005E0D85"/>
    <w:rsid w:val="005E0E1F"/>
    <w:rsid w:val="005E105A"/>
    <w:rsid w:val="005E1561"/>
    <w:rsid w:val="005E1B62"/>
    <w:rsid w:val="005E1CB4"/>
    <w:rsid w:val="005E1E65"/>
    <w:rsid w:val="005E1E9C"/>
    <w:rsid w:val="005E2779"/>
    <w:rsid w:val="005E2ECC"/>
    <w:rsid w:val="005E2F87"/>
    <w:rsid w:val="005E2FE4"/>
    <w:rsid w:val="005E3D00"/>
    <w:rsid w:val="005E4034"/>
    <w:rsid w:val="005E4176"/>
    <w:rsid w:val="005E41EF"/>
    <w:rsid w:val="005E426A"/>
    <w:rsid w:val="005E443D"/>
    <w:rsid w:val="005E4508"/>
    <w:rsid w:val="005E4679"/>
    <w:rsid w:val="005E49E1"/>
    <w:rsid w:val="005E4ADB"/>
    <w:rsid w:val="005E4B67"/>
    <w:rsid w:val="005E519D"/>
    <w:rsid w:val="005E52A4"/>
    <w:rsid w:val="005E56B7"/>
    <w:rsid w:val="005E59F3"/>
    <w:rsid w:val="005E5AD0"/>
    <w:rsid w:val="005E6224"/>
    <w:rsid w:val="005E6ABE"/>
    <w:rsid w:val="005E6F01"/>
    <w:rsid w:val="005E6F90"/>
    <w:rsid w:val="005E7015"/>
    <w:rsid w:val="005E798D"/>
    <w:rsid w:val="005E7B13"/>
    <w:rsid w:val="005E7C1D"/>
    <w:rsid w:val="005E7C9F"/>
    <w:rsid w:val="005E7DCB"/>
    <w:rsid w:val="005E7DFC"/>
    <w:rsid w:val="005E7E22"/>
    <w:rsid w:val="005E7E6E"/>
    <w:rsid w:val="005F025E"/>
    <w:rsid w:val="005F083E"/>
    <w:rsid w:val="005F0AC8"/>
    <w:rsid w:val="005F0D63"/>
    <w:rsid w:val="005F0E5E"/>
    <w:rsid w:val="005F0EBD"/>
    <w:rsid w:val="005F10CB"/>
    <w:rsid w:val="005F1110"/>
    <w:rsid w:val="005F13A1"/>
    <w:rsid w:val="005F151D"/>
    <w:rsid w:val="005F15AE"/>
    <w:rsid w:val="005F15F0"/>
    <w:rsid w:val="005F18CA"/>
    <w:rsid w:val="005F1CDE"/>
    <w:rsid w:val="005F25CF"/>
    <w:rsid w:val="005F27D3"/>
    <w:rsid w:val="005F2A46"/>
    <w:rsid w:val="005F30D3"/>
    <w:rsid w:val="005F3214"/>
    <w:rsid w:val="005F37F9"/>
    <w:rsid w:val="005F3870"/>
    <w:rsid w:val="005F3975"/>
    <w:rsid w:val="005F3A5B"/>
    <w:rsid w:val="005F3AFE"/>
    <w:rsid w:val="005F3B1E"/>
    <w:rsid w:val="005F3B4B"/>
    <w:rsid w:val="005F3C6E"/>
    <w:rsid w:val="005F473E"/>
    <w:rsid w:val="005F4861"/>
    <w:rsid w:val="005F4AC3"/>
    <w:rsid w:val="005F4EF0"/>
    <w:rsid w:val="005F51AD"/>
    <w:rsid w:val="005F5324"/>
    <w:rsid w:val="005F53A7"/>
    <w:rsid w:val="005F53BF"/>
    <w:rsid w:val="005F54DB"/>
    <w:rsid w:val="005F5618"/>
    <w:rsid w:val="005F5A6F"/>
    <w:rsid w:val="005F5A78"/>
    <w:rsid w:val="005F5DDD"/>
    <w:rsid w:val="005F6554"/>
    <w:rsid w:val="005F69D3"/>
    <w:rsid w:val="005F6A2E"/>
    <w:rsid w:val="005F6DE6"/>
    <w:rsid w:val="005F6FF5"/>
    <w:rsid w:val="005F705A"/>
    <w:rsid w:val="005F757A"/>
    <w:rsid w:val="005F7909"/>
    <w:rsid w:val="005F797C"/>
    <w:rsid w:val="005F7AE8"/>
    <w:rsid w:val="005F7B22"/>
    <w:rsid w:val="005F7C5C"/>
    <w:rsid w:val="005F7E90"/>
    <w:rsid w:val="00600225"/>
    <w:rsid w:val="00600681"/>
    <w:rsid w:val="0060084C"/>
    <w:rsid w:val="00600890"/>
    <w:rsid w:val="00600B80"/>
    <w:rsid w:val="00600B8C"/>
    <w:rsid w:val="00600E67"/>
    <w:rsid w:val="00601221"/>
    <w:rsid w:val="0060151A"/>
    <w:rsid w:val="00601C1E"/>
    <w:rsid w:val="00601E1E"/>
    <w:rsid w:val="00601E2A"/>
    <w:rsid w:val="0060239D"/>
    <w:rsid w:val="00602561"/>
    <w:rsid w:val="006026DC"/>
    <w:rsid w:val="00602828"/>
    <w:rsid w:val="006029B7"/>
    <w:rsid w:val="00602D11"/>
    <w:rsid w:val="00602D99"/>
    <w:rsid w:val="00602DF2"/>
    <w:rsid w:val="006030D0"/>
    <w:rsid w:val="0060321E"/>
    <w:rsid w:val="006034CB"/>
    <w:rsid w:val="00603B55"/>
    <w:rsid w:val="00603C1D"/>
    <w:rsid w:val="00603C2C"/>
    <w:rsid w:val="00603DDD"/>
    <w:rsid w:val="0060443C"/>
    <w:rsid w:val="00604450"/>
    <w:rsid w:val="00604790"/>
    <w:rsid w:val="00604BC5"/>
    <w:rsid w:val="00604EB0"/>
    <w:rsid w:val="00605270"/>
    <w:rsid w:val="0060581B"/>
    <w:rsid w:val="00605A96"/>
    <w:rsid w:val="00605CD6"/>
    <w:rsid w:val="00605DE1"/>
    <w:rsid w:val="006060FA"/>
    <w:rsid w:val="0060628F"/>
    <w:rsid w:val="006064FE"/>
    <w:rsid w:val="00606923"/>
    <w:rsid w:val="006069EA"/>
    <w:rsid w:val="00606A30"/>
    <w:rsid w:val="00606CAE"/>
    <w:rsid w:val="00607052"/>
    <w:rsid w:val="0060793A"/>
    <w:rsid w:val="00607A46"/>
    <w:rsid w:val="00607B87"/>
    <w:rsid w:val="00607DAC"/>
    <w:rsid w:val="00607F3E"/>
    <w:rsid w:val="00610358"/>
    <w:rsid w:val="006106B0"/>
    <w:rsid w:val="00610746"/>
    <w:rsid w:val="00610B10"/>
    <w:rsid w:val="00610B8B"/>
    <w:rsid w:val="00610EB9"/>
    <w:rsid w:val="0061114D"/>
    <w:rsid w:val="00611439"/>
    <w:rsid w:val="00611727"/>
    <w:rsid w:val="00611F5C"/>
    <w:rsid w:val="006122CA"/>
    <w:rsid w:val="00612365"/>
    <w:rsid w:val="0061282A"/>
    <w:rsid w:val="0061299C"/>
    <w:rsid w:val="00612EE0"/>
    <w:rsid w:val="00613413"/>
    <w:rsid w:val="006134EF"/>
    <w:rsid w:val="00613537"/>
    <w:rsid w:val="0061490C"/>
    <w:rsid w:val="00614944"/>
    <w:rsid w:val="00614F92"/>
    <w:rsid w:val="0061530C"/>
    <w:rsid w:val="006157A5"/>
    <w:rsid w:val="00615837"/>
    <w:rsid w:val="00615CCE"/>
    <w:rsid w:val="00615EED"/>
    <w:rsid w:val="006161A7"/>
    <w:rsid w:val="006167E8"/>
    <w:rsid w:val="00616B01"/>
    <w:rsid w:val="00616B42"/>
    <w:rsid w:val="00617530"/>
    <w:rsid w:val="0061769F"/>
    <w:rsid w:val="00617824"/>
    <w:rsid w:val="00617DB9"/>
    <w:rsid w:val="00617E55"/>
    <w:rsid w:val="00617EC6"/>
    <w:rsid w:val="00620195"/>
    <w:rsid w:val="006202AD"/>
    <w:rsid w:val="00620CF1"/>
    <w:rsid w:val="00620D0D"/>
    <w:rsid w:val="00620F59"/>
    <w:rsid w:val="00621437"/>
    <w:rsid w:val="00621972"/>
    <w:rsid w:val="00621DC3"/>
    <w:rsid w:val="00621DC8"/>
    <w:rsid w:val="00621DE4"/>
    <w:rsid w:val="006222B0"/>
    <w:rsid w:val="006222DB"/>
    <w:rsid w:val="006223FD"/>
    <w:rsid w:val="006224C4"/>
    <w:rsid w:val="00622988"/>
    <w:rsid w:val="006229E3"/>
    <w:rsid w:val="00622CA3"/>
    <w:rsid w:val="006232E5"/>
    <w:rsid w:val="006236CA"/>
    <w:rsid w:val="006236E0"/>
    <w:rsid w:val="0062387C"/>
    <w:rsid w:val="00623A3B"/>
    <w:rsid w:val="00623B12"/>
    <w:rsid w:val="00623D4E"/>
    <w:rsid w:val="00623F40"/>
    <w:rsid w:val="00623FAB"/>
    <w:rsid w:val="00624A8C"/>
    <w:rsid w:val="00624BFD"/>
    <w:rsid w:val="00624EA0"/>
    <w:rsid w:val="006250F5"/>
    <w:rsid w:val="00625352"/>
    <w:rsid w:val="0062542C"/>
    <w:rsid w:val="006255BF"/>
    <w:rsid w:val="006256F1"/>
    <w:rsid w:val="006256F8"/>
    <w:rsid w:val="00625EB4"/>
    <w:rsid w:val="00626946"/>
    <w:rsid w:val="00626AF8"/>
    <w:rsid w:val="00626C61"/>
    <w:rsid w:val="00627326"/>
    <w:rsid w:val="00627612"/>
    <w:rsid w:val="00627AEC"/>
    <w:rsid w:val="00627EC7"/>
    <w:rsid w:val="00630201"/>
    <w:rsid w:val="00630645"/>
    <w:rsid w:val="00630863"/>
    <w:rsid w:val="00630903"/>
    <w:rsid w:val="0063093D"/>
    <w:rsid w:val="00630D7C"/>
    <w:rsid w:val="0063101B"/>
    <w:rsid w:val="00631250"/>
    <w:rsid w:val="006318EA"/>
    <w:rsid w:val="00631AB1"/>
    <w:rsid w:val="00631B49"/>
    <w:rsid w:val="00631C22"/>
    <w:rsid w:val="00631C61"/>
    <w:rsid w:val="00631FC0"/>
    <w:rsid w:val="00632161"/>
    <w:rsid w:val="006321F8"/>
    <w:rsid w:val="00632647"/>
    <w:rsid w:val="006327FD"/>
    <w:rsid w:val="00632A9F"/>
    <w:rsid w:val="00632B25"/>
    <w:rsid w:val="00632B79"/>
    <w:rsid w:val="00632C6E"/>
    <w:rsid w:val="00632CD1"/>
    <w:rsid w:val="00632D19"/>
    <w:rsid w:val="00632D67"/>
    <w:rsid w:val="00632EA4"/>
    <w:rsid w:val="00632FD0"/>
    <w:rsid w:val="00633009"/>
    <w:rsid w:val="006333EF"/>
    <w:rsid w:val="00633797"/>
    <w:rsid w:val="00633A83"/>
    <w:rsid w:val="00633A96"/>
    <w:rsid w:val="00633B56"/>
    <w:rsid w:val="00633BFA"/>
    <w:rsid w:val="006340A4"/>
    <w:rsid w:val="00634219"/>
    <w:rsid w:val="006343B3"/>
    <w:rsid w:val="00634866"/>
    <w:rsid w:val="00634900"/>
    <w:rsid w:val="00634D3C"/>
    <w:rsid w:val="00634F92"/>
    <w:rsid w:val="006350A0"/>
    <w:rsid w:val="006350CA"/>
    <w:rsid w:val="006352E6"/>
    <w:rsid w:val="006352EA"/>
    <w:rsid w:val="0063552E"/>
    <w:rsid w:val="006355C4"/>
    <w:rsid w:val="006356AF"/>
    <w:rsid w:val="00635ACB"/>
    <w:rsid w:val="00635AF1"/>
    <w:rsid w:val="006361BA"/>
    <w:rsid w:val="00636264"/>
    <w:rsid w:val="00636288"/>
    <w:rsid w:val="00636C6C"/>
    <w:rsid w:val="00636EB3"/>
    <w:rsid w:val="006370A5"/>
    <w:rsid w:val="00637696"/>
    <w:rsid w:val="006376A1"/>
    <w:rsid w:val="00637803"/>
    <w:rsid w:val="00637964"/>
    <w:rsid w:val="00637C85"/>
    <w:rsid w:val="0064014C"/>
    <w:rsid w:val="006402C0"/>
    <w:rsid w:val="00640322"/>
    <w:rsid w:val="006403AA"/>
    <w:rsid w:val="0064049D"/>
    <w:rsid w:val="00640563"/>
    <w:rsid w:val="00641612"/>
    <w:rsid w:val="00641973"/>
    <w:rsid w:val="00641D33"/>
    <w:rsid w:val="00641DA3"/>
    <w:rsid w:val="00642280"/>
    <w:rsid w:val="006424B8"/>
    <w:rsid w:val="006425CB"/>
    <w:rsid w:val="0064274D"/>
    <w:rsid w:val="00642887"/>
    <w:rsid w:val="0064292E"/>
    <w:rsid w:val="00642CD5"/>
    <w:rsid w:val="0064336F"/>
    <w:rsid w:val="00643404"/>
    <w:rsid w:val="00643676"/>
    <w:rsid w:val="006437F5"/>
    <w:rsid w:val="006438AC"/>
    <w:rsid w:val="00643C11"/>
    <w:rsid w:val="006442F9"/>
    <w:rsid w:val="00644AD4"/>
    <w:rsid w:val="00644CE6"/>
    <w:rsid w:val="00644FE4"/>
    <w:rsid w:val="0064598C"/>
    <w:rsid w:val="00645AFB"/>
    <w:rsid w:val="00645DF9"/>
    <w:rsid w:val="006460E7"/>
    <w:rsid w:val="006467CB"/>
    <w:rsid w:val="00646813"/>
    <w:rsid w:val="0064688E"/>
    <w:rsid w:val="00646C89"/>
    <w:rsid w:val="00646DA4"/>
    <w:rsid w:val="00647076"/>
    <w:rsid w:val="006470F7"/>
    <w:rsid w:val="0064753A"/>
    <w:rsid w:val="0064789E"/>
    <w:rsid w:val="0064796E"/>
    <w:rsid w:val="006479BC"/>
    <w:rsid w:val="00647E7E"/>
    <w:rsid w:val="00650467"/>
    <w:rsid w:val="006508AA"/>
    <w:rsid w:val="006508B4"/>
    <w:rsid w:val="00650C4C"/>
    <w:rsid w:val="0065105F"/>
    <w:rsid w:val="006515E5"/>
    <w:rsid w:val="00651982"/>
    <w:rsid w:val="00652150"/>
    <w:rsid w:val="006523F7"/>
    <w:rsid w:val="00652EA8"/>
    <w:rsid w:val="006536E7"/>
    <w:rsid w:val="00653977"/>
    <w:rsid w:val="00653D59"/>
    <w:rsid w:val="00653ED5"/>
    <w:rsid w:val="00653F8D"/>
    <w:rsid w:val="00653FEE"/>
    <w:rsid w:val="0065417B"/>
    <w:rsid w:val="006541AA"/>
    <w:rsid w:val="00654263"/>
    <w:rsid w:val="0065468E"/>
    <w:rsid w:val="006548F7"/>
    <w:rsid w:val="00654F1A"/>
    <w:rsid w:val="0065531C"/>
    <w:rsid w:val="0065561F"/>
    <w:rsid w:val="0065579E"/>
    <w:rsid w:val="006557A8"/>
    <w:rsid w:val="00655F0D"/>
    <w:rsid w:val="00656332"/>
    <w:rsid w:val="006569D8"/>
    <w:rsid w:val="00656CAF"/>
    <w:rsid w:val="00656FF8"/>
    <w:rsid w:val="0065714D"/>
    <w:rsid w:val="006574DC"/>
    <w:rsid w:val="00657612"/>
    <w:rsid w:val="0065764B"/>
    <w:rsid w:val="00657757"/>
    <w:rsid w:val="00657844"/>
    <w:rsid w:val="00657944"/>
    <w:rsid w:val="00657982"/>
    <w:rsid w:val="00657992"/>
    <w:rsid w:val="00657BF5"/>
    <w:rsid w:val="006600DE"/>
    <w:rsid w:val="0066111E"/>
    <w:rsid w:val="00661184"/>
    <w:rsid w:val="006612C3"/>
    <w:rsid w:val="0066139B"/>
    <w:rsid w:val="00661760"/>
    <w:rsid w:val="0066185E"/>
    <w:rsid w:val="00661BAA"/>
    <w:rsid w:val="00661BD2"/>
    <w:rsid w:val="00662325"/>
    <w:rsid w:val="006623FB"/>
    <w:rsid w:val="0066258C"/>
    <w:rsid w:val="006628D5"/>
    <w:rsid w:val="00662F0F"/>
    <w:rsid w:val="006631D6"/>
    <w:rsid w:val="0066323B"/>
    <w:rsid w:val="006634AE"/>
    <w:rsid w:val="00663CCB"/>
    <w:rsid w:val="00664069"/>
    <w:rsid w:val="00664999"/>
    <w:rsid w:val="006649D8"/>
    <w:rsid w:val="006649E2"/>
    <w:rsid w:val="00664CB8"/>
    <w:rsid w:val="00665179"/>
    <w:rsid w:val="006651DC"/>
    <w:rsid w:val="006653FE"/>
    <w:rsid w:val="00665764"/>
    <w:rsid w:val="0066594D"/>
    <w:rsid w:val="00665D09"/>
    <w:rsid w:val="00665FB6"/>
    <w:rsid w:val="00666163"/>
    <w:rsid w:val="006661F2"/>
    <w:rsid w:val="006662BA"/>
    <w:rsid w:val="006669F7"/>
    <w:rsid w:val="00666A7D"/>
    <w:rsid w:val="00666C0B"/>
    <w:rsid w:val="00666C38"/>
    <w:rsid w:val="00666D6B"/>
    <w:rsid w:val="00666E4D"/>
    <w:rsid w:val="0066707F"/>
    <w:rsid w:val="00667286"/>
    <w:rsid w:val="006673EE"/>
    <w:rsid w:val="0066750A"/>
    <w:rsid w:val="00667BA4"/>
    <w:rsid w:val="00667BD7"/>
    <w:rsid w:val="00667FEB"/>
    <w:rsid w:val="006702A7"/>
    <w:rsid w:val="006704E3"/>
    <w:rsid w:val="00670820"/>
    <w:rsid w:val="00670AB4"/>
    <w:rsid w:val="00670C01"/>
    <w:rsid w:val="00670F16"/>
    <w:rsid w:val="00670FB8"/>
    <w:rsid w:val="00671066"/>
    <w:rsid w:val="006711D2"/>
    <w:rsid w:val="006716B8"/>
    <w:rsid w:val="00671749"/>
    <w:rsid w:val="00671954"/>
    <w:rsid w:val="00671B4C"/>
    <w:rsid w:val="00671D07"/>
    <w:rsid w:val="006720B7"/>
    <w:rsid w:val="0067227F"/>
    <w:rsid w:val="0067231A"/>
    <w:rsid w:val="006724ED"/>
    <w:rsid w:val="00672DB1"/>
    <w:rsid w:val="00672F40"/>
    <w:rsid w:val="00673148"/>
    <w:rsid w:val="00673285"/>
    <w:rsid w:val="006732F8"/>
    <w:rsid w:val="00673A33"/>
    <w:rsid w:val="006741A2"/>
    <w:rsid w:val="00674D7F"/>
    <w:rsid w:val="00675231"/>
    <w:rsid w:val="0067561E"/>
    <w:rsid w:val="0067575C"/>
    <w:rsid w:val="00675887"/>
    <w:rsid w:val="00675B22"/>
    <w:rsid w:val="00675BC5"/>
    <w:rsid w:val="00675C04"/>
    <w:rsid w:val="00676399"/>
    <w:rsid w:val="00676481"/>
    <w:rsid w:val="006764D9"/>
    <w:rsid w:val="00676582"/>
    <w:rsid w:val="0067674F"/>
    <w:rsid w:val="006767A4"/>
    <w:rsid w:val="00676833"/>
    <w:rsid w:val="00676C8F"/>
    <w:rsid w:val="006774AD"/>
    <w:rsid w:val="006774BB"/>
    <w:rsid w:val="00677A8C"/>
    <w:rsid w:val="006800FA"/>
    <w:rsid w:val="00680F38"/>
    <w:rsid w:val="00681547"/>
    <w:rsid w:val="0068187A"/>
    <w:rsid w:val="00681A91"/>
    <w:rsid w:val="00681CDA"/>
    <w:rsid w:val="00681D85"/>
    <w:rsid w:val="0068253E"/>
    <w:rsid w:val="006825E5"/>
    <w:rsid w:val="006825F9"/>
    <w:rsid w:val="0068266E"/>
    <w:rsid w:val="0068267B"/>
    <w:rsid w:val="006827BC"/>
    <w:rsid w:val="00682829"/>
    <w:rsid w:val="00682B6E"/>
    <w:rsid w:val="00682BEB"/>
    <w:rsid w:val="00682DFD"/>
    <w:rsid w:val="00683131"/>
    <w:rsid w:val="006834BA"/>
    <w:rsid w:val="00683B1B"/>
    <w:rsid w:val="00683D5E"/>
    <w:rsid w:val="00684088"/>
    <w:rsid w:val="0068430F"/>
    <w:rsid w:val="006843A3"/>
    <w:rsid w:val="006845A9"/>
    <w:rsid w:val="00684749"/>
    <w:rsid w:val="00684A26"/>
    <w:rsid w:val="00684A7A"/>
    <w:rsid w:val="00684D28"/>
    <w:rsid w:val="00684DA8"/>
    <w:rsid w:val="00684FB0"/>
    <w:rsid w:val="006850BF"/>
    <w:rsid w:val="0068526A"/>
    <w:rsid w:val="00685402"/>
    <w:rsid w:val="00685444"/>
    <w:rsid w:val="00685666"/>
    <w:rsid w:val="0068594B"/>
    <w:rsid w:val="00685B85"/>
    <w:rsid w:val="00685F26"/>
    <w:rsid w:val="0068608C"/>
    <w:rsid w:val="006865C6"/>
    <w:rsid w:val="00686751"/>
    <w:rsid w:val="006867D8"/>
    <w:rsid w:val="006868C6"/>
    <w:rsid w:val="006869F2"/>
    <w:rsid w:val="006875D3"/>
    <w:rsid w:val="006877E8"/>
    <w:rsid w:val="00687968"/>
    <w:rsid w:val="00687F9C"/>
    <w:rsid w:val="006906C6"/>
    <w:rsid w:val="00690991"/>
    <w:rsid w:val="00690BAC"/>
    <w:rsid w:val="00691093"/>
    <w:rsid w:val="006910EB"/>
    <w:rsid w:val="00691396"/>
    <w:rsid w:val="00691425"/>
    <w:rsid w:val="00691992"/>
    <w:rsid w:val="00691C3F"/>
    <w:rsid w:val="00692122"/>
    <w:rsid w:val="00692545"/>
    <w:rsid w:val="006926DC"/>
    <w:rsid w:val="006927BD"/>
    <w:rsid w:val="00692EEF"/>
    <w:rsid w:val="0069386C"/>
    <w:rsid w:val="00693DC0"/>
    <w:rsid w:val="00694492"/>
    <w:rsid w:val="00694580"/>
    <w:rsid w:val="00694A80"/>
    <w:rsid w:val="00694C0B"/>
    <w:rsid w:val="00694EF9"/>
    <w:rsid w:val="0069568E"/>
    <w:rsid w:val="00695A45"/>
    <w:rsid w:val="00695BD1"/>
    <w:rsid w:val="00695BD2"/>
    <w:rsid w:val="00695DA5"/>
    <w:rsid w:val="00695FCE"/>
    <w:rsid w:val="00696A9E"/>
    <w:rsid w:val="00696BD6"/>
    <w:rsid w:val="00696E8B"/>
    <w:rsid w:val="00696EE6"/>
    <w:rsid w:val="0069727E"/>
    <w:rsid w:val="006972C9"/>
    <w:rsid w:val="00697775"/>
    <w:rsid w:val="00697CF7"/>
    <w:rsid w:val="00697E85"/>
    <w:rsid w:val="006A0290"/>
    <w:rsid w:val="006A0D26"/>
    <w:rsid w:val="006A0EA0"/>
    <w:rsid w:val="006A100C"/>
    <w:rsid w:val="006A1373"/>
    <w:rsid w:val="006A1414"/>
    <w:rsid w:val="006A161D"/>
    <w:rsid w:val="006A18AE"/>
    <w:rsid w:val="006A195C"/>
    <w:rsid w:val="006A1A82"/>
    <w:rsid w:val="006A1E96"/>
    <w:rsid w:val="006A23A8"/>
    <w:rsid w:val="006A23FE"/>
    <w:rsid w:val="006A297B"/>
    <w:rsid w:val="006A2CCB"/>
    <w:rsid w:val="006A2CF7"/>
    <w:rsid w:val="006A2E0E"/>
    <w:rsid w:val="006A3107"/>
    <w:rsid w:val="006A3153"/>
    <w:rsid w:val="006A3616"/>
    <w:rsid w:val="006A39E0"/>
    <w:rsid w:val="006A3C00"/>
    <w:rsid w:val="006A3CBB"/>
    <w:rsid w:val="006A3DDB"/>
    <w:rsid w:val="006A465E"/>
    <w:rsid w:val="006A47F7"/>
    <w:rsid w:val="006A485D"/>
    <w:rsid w:val="006A48AB"/>
    <w:rsid w:val="006A4BE7"/>
    <w:rsid w:val="006A4C4E"/>
    <w:rsid w:val="006A52C8"/>
    <w:rsid w:val="006A5430"/>
    <w:rsid w:val="006A5B09"/>
    <w:rsid w:val="006A5D78"/>
    <w:rsid w:val="006A5E86"/>
    <w:rsid w:val="006A6002"/>
    <w:rsid w:val="006A6047"/>
    <w:rsid w:val="006A61D5"/>
    <w:rsid w:val="006A6A37"/>
    <w:rsid w:val="006A6BAA"/>
    <w:rsid w:val="006A6FDA"/>
    <w:rsid w:val="006A7052"/>
    <w:rsid w:val="006A70D4"/>
    <w:rsid w:val="006A7188"/>
    <w:rsid w:val="006A7322"/>
    <w:rsid w:val="006A77E4"/>
    <w:rsid w:val="006A78F6"/>
    <w:rsid w:val="006A79BB"/>
    <w:rsid w:val="006A7A1A"/>
    <w:rsid w:val="006A7A45"/>
    <w:rsid w:val="006A7D05"/>
    <w:rsid w:val="006B0309"/>
    <w:rsid w:val="006B0991"/>
    <w:rsid w:val="006B0CA5"/>
    <w:rsid w:val="006B1061"/>
    <w:rsid w:val="006B147D"/>
    <w:rsid w:val="006B154C"/>
    <w:rsid w:val="006B1B1E"/>
    <w:rsid w:val="006B2043"/>
    <w:rsid w:val="006B208D"/>
    <w:rsid w:val="006B2160"/>
    <w:rsid w:val="006B2168"/>
    <w:rsid w:val="006B2218"/>
    <w:rsid w:val="006B2224"/>
    <w:rsid w:val="006B2351"/>
    <w:rsid w:val="006B258D"/>
    <w:rsid w:val="006B2B83"/>
    <w:rsid w:val="006B2C2F"/>
    <w:rsid w:val="006B2D1E"/>
    <w:rsid w:val="006B32F0"/>
    <w:rsid w:val="006B3395"/>
    <w:rsid w:val="006B381B"/>
    <w:rsid w:val="006B3D7A"/>
    <w:rsid w:val="006B3E2A"/>
    <w:rsid w:val="006B406B"/>
    <w:rsid w:val="006B466B"/>
    <w:rsid w:val="006B5190"/>
    <w:rsid w:val="006B53F0"/>
    <w:rsid w:val="006B5533"/>
    <w:rsid w:val="006B55E3"/>
    <w:rsid w:val="006B55EC"/>
    <w:rsid w:val="006B57EF"/>
    <w:rsid w:val="006B5AC2"/>
    <w:rsid w:val="006B607B"/>
    <w:rsid w:val="006B6203"/>
    <w:rsid w:val="006B6294"/>
    <w:rsid w:val="006B6599"/>
    <w:rsid w:val="006B664A"/>
    <w:rsid w:val="006B6A43"/>
    <w:rsid w:val="006B6EA3"/>
    <w:rsid w:val="006B759D"/>
    <w:rsid w:val="006B76C3"/>
    <w:rsid w:val="006B7740"/>
    <w:rsid w:val="006B7759"/>
    <w:rsid w:val="006B7C15"/>
    <w:rsid w:val="006B7C23"/>
    <w:rsid w:val="006B7C95"/>
    <w:rsid w:val="006B7EC1"/>
    <w:rsid w:val="006B7F65"/>
    <w:rsid w:val="006C06C8"/>
    <w:rsid w:val="006C0ACA"/>
    <w:rsid w:val="006C0D89"/>
    <w:rsid w:val="006C1109"/>
    <w:rsid w:val="006C110B"/>
    <w:rsid w:val="006C1378"/>
    <w:rsid w:val="006C16D9"/>
    <w:rsid w:val="006C176E"/>
    <w:rsid w:val="006C18F4"/>
    <w:rsid w:val="006C196F"/>
    <w:rsid w:val="006C1B1C"/>
    <w:rsid w:val="006C222E"/>
    <w:rsid w:val="006C2239"/>
    <w:rsid w:val="006C22C2"/>
    <w:rsid w:val="006C2342"/>
    <w:rsid w:val="006C24D9"/>
    <w:rsid w:val="006C2BEC"/>
    <w:rsid w:val="006C2CC5"/>
    <w:rsid w:val="006C2D34"/>
    <w:rsid w:val="006C2E58"/>
    <w:rsid w:val="006C313C"/>
    <w:rsid w:val="006C333A"/>
    <w:rsid w:val="006C3DF2"/>
    <w:rsid w:val="006C3E1A"/>
    <w:rsid w:val="006C3EFB"/>
    <w:rsid w:val="006C4059"/>
    <w:rsid w:val="006C4580"/>
    <w:rsid w:val="006C4F78"/>
    <w:rsid w:val="006C4FB9"/>
    <w:rsid w:val="006C519D"/>
    <w:rsid w:val="006C5428"/>
    <w:rsid w:val="006C543B"/>
    <w:rsid w:val="006C5444"/>
    <w:rsid w:val="006C568A"/>
    <w:rsid w:val="006C5965"/>
    <w:rsid w:val="006C5A78"/>
    <w:rsid w:val="006C5B9F"/>
    <w:rsid w:val="006C5C8A"/>
    <w:rsid w:val="006C5CC9"/>
    <w:rsid w:val="006C61C4"/>
    <w:rsid w:val="006C6362"/>
    <w:rsid w:val="006C64C4"/>
    <w:rsid w:val="006C68BC"/>
    <w:rsid w:val="006C6E42"/>
    <w:rsid w:val="006C79D8"/>
    <w:rsid w:val="006C7E01"/>
    <w:rsid w:val="006D0369"/>
    <w:rsid w:val="006D0D54"/>
    <w:rsid w:val="006D10CE"/>
    <w:rsid w:val="006D163A"/>
    <w:rsid w:val="006D1942"/>
    <w:rsid w:val="006D1A79"/>
    <w:rsid w:val="006D1CB4"/>
    <w:rsid w:val="006D1D61"/>
    <w:rsid w:val="006D1DDA"/>
    <w:rsid w:val="006D1E0D"/>
    <w:rsid w:val="006D1E8A"/>
    <w:rsid w:val="006D2419"/>
    <w:rsid w:val="006D24A1"/>
    <w:rsid w:val="006D258B"/>
    <w:rsid w:val="006D25F5"/>
    <w:rsid w:val="006D28E7"/>
    <w:rsid w:val="006D2B31"/>
    <w:rsid w:val="006D3105"/>
    <w:rsid w:val="006D32E6"/>
    <w:rsid w:val="006D34BD"/>
    <w:rsid w:val="006D3D9B"/>
    <w:rsid w:val="006D44C2"/>
    <w:rsid w:val="006D457A"/>
    <w:rsid w:val="006D47AA"/>
    <w:rsid w:val="006D47F0"/>
    <w:rsid w:val="006D4E68"/>
    <w:rsid w:val="006D5163"/>
    <w:rsid w:val="006D523D"/>
    <w:rsid w:val="006D5417"/>
    <w:rsid w:val="006D545B"/>
    <w:rsid w:val="006D559C"/>
    <w:rsid w:val="006D5873"/>
    <w:rsid w:val="006D5B6D"/>
    <w:rsid w:val="006D5F33"/>
    <w:rsid w:val="006D60A1"/>
    <w:rsid w:val="006D64A4"/>
    <w:rsid w:val="006D69F9"/>
    <w:rsid w:val="006D6F06"/>
    <w:rsid w:val="006D70AD"/>
    <w:rsid w:val="006D7262"/>
    <w:rsid w:val="006D75AD"/>
    <w:rsid w:val="006D782B"/>
    <w:rsid w:val="006D799D"/>
    <w:rsid w:val="006D7D98"/>
    <w:rsid w:val="006D7FD3"/>
    <w:rsid w:val="006E005A"/>
    <w:rsid w:val="006E0138"/>
    <w:rsid w:val="006E01F4"/>
    <w:rsid w:val="006E0324"/>
    <w:rsid w:val="006E07AE"/>
    <w:rsid w:val="006E0B6F"/>
    <w:rsid w:val="006E0D9C"/>
    <w:rsid w:val="006E13F8"/>
    <w:rsid w:val="006E1554"/>
    <w:rsid w:val="006E15DE"/>
    <w:rsid w:val="006E170C"/>
    <w:rsid w:val="006E1764"/>
    <w:rsid w:val="006E1BF9"/>
    <w:rsid w:val="006E1F13"/>
    <w:rsid w:val="006E27A2"/>
    <w:rsid w:val="006E2991"/>
    <w:rsid w:val="006E2F7B"/>
    <w:rsid w:val="006E3573"/>
    <w:rsid w:val="006E3587"/>
    <w:rsid w:val="006E365B"/>
    <w:rsid w:val="006E36DC"/>
    <w:rsid w:val="006E3782"/>
    <w:rsid w:val="006E37C0"/>
    <w:rsid w:val="006E3F38"/>
    <w:rsid w:val="006E3FA9"/>
    <w:rsid w:val="006E45F0"/>
    <w:rsid w:val="006E47FF"/>
    <w:rsid w:val="006E4E32"/>
    <w:rsid w:val="006E5137"/>
    <w:rsid w:val="006E5ACF"/>
    <w:rsid w:val="006E5F30"/>
    <w:rsid w:val="006E64D9"/>
    <w:rsid w:val="006E663F"/>
    <w:rsid w:val="006E67D1"/>
    <w:rsid w:val="006E6BA2"/>
    <w:rsid w:val="006E6CF0"/>
    <w:rsid w:val="006E6D2C"/>
    <w:rsid w:val="006E6F8A"/>
    <w:rsid w:val="006E73A6"/>
    <w:rsid w:val="006E73CA"/>
    <w:rsid w:val="006E76A7"/>
    <w:rsid w:val="006E7A5A"/>
    <w:rsid w:val="006E7B2C"/>
    <w:rsid w:val="006E7CA4"/>
    <w:rsid w:val="006E7EC7"/>
    <w:rsid w:val="006F0157"/>
    <w:rsid w:val="006F0173"/>
    <w:rsid w:val="006F072B"/>
    <w:rsid w:val="006F0BB4"/>
    <w:rsid w:val="006F0E26"/>
    <w:rsid w:val="006F1A30"/>
    <w:rsid w:val="006F1DA0"/>
    <w:rsid w:val="006F1F82"/>
    <w:rsid w:val="006F20DD"/>
    <w:rsid w:val="006F22C5"/>
    <w:rsid w:val="006F25CE"/>
    <w:rsid w:val="006F2757"/>
    <w:rsid w:val="006F2A82"/>
    <w:rsid w:val="006F2BD0"/>
    <w:rsid w:val="006F2CEA"/>
    <w:rsid w:val="006F3421"/>
    <w:rsid w:val="006F357A"/>
    <w:rsid w:val="006F36A0"/>
    <w:rsid w:val="006F3A91"/>
    <w:rsid w:val="006F3BDE"/>
    <w:rsid w:val="006F3F87"/>
    <w:rsid w:val="006F407C"/>
    <w:rsid w:val="006F4326"/>
    <w:rsid w:val="006F464E"/>
    <w:rsid w:val="006F4B12"/>
    <w:rsid w:val="006F4D03"/>
    <w:rsid w:val="006F4D5C"/>
    <w:rsid w:val="006F4F4E"/>
    <w:rsid w:val="006F5358"/>
    <w:rsid w:val="006F5699"/>
    <w:rsid w:val="006F5886"/>
    <w:rsid w:val="006F58E3"/>
    <w:rsid w:val="006F5B85"/>
    <w:rsid w:val="006F5FD3"/>
    <w:rsid w:val="006F60ED"/>
    <w:rsid w:val="006F6595"/>
    <w:rsid w:val="006F6885"/>
    <w:rsid w:val="006F6C62"/>
    <w:rsid w:val="006F7030"/>
    <w:rsid w:val="006F70F6"/>
    <w:rsid w:val="006F72A2"/>
    <w:rsid w:val="006F7B62"/>
    <w:rsid w:val="006F7B82"/>
    <w:rsid w:val="006F7CEC"/>
    <w:rsid w:val="006F7D6A"/>
    <w:rsid w:val="006F7E7C"/>
    <w:rsid w:val="006F7E7E"/>
    <w:rsid w:val="00700068"/>
    <w:rsid w:val="007006E2"/>
    <w:rsid w:val="0070080C"/>
    <w:rsid w:val="00700BCF"/>
    <w:rsid w:val="007016BB"/>
    <w:rsid w:val="00701AAF"/>
    <w:rsid w:val="00701B95"/>
    <w:rsid w:val="00701E2E"/>
    <w:rsid w:val="0070213A"/>
    <w:rsid w:val="0070222B"/>
    <w:rsid w:val="007024E1"/>
    <w:rsid w:val="0070269F"/>
    <w:rsid w:val="0070277F"/>
    <w:rsid w:val="00702983"/>
    <w:rsid w:val="00702B78"/>
    <w:rsid w:val="0070328B"/>
    <w:rsid w:val="0070391B"/>
    <w:rsid w:val="00703B8F"/>
    <w:rsid w:val="00703D9B"/>
    <w:rsid w:val="0070471C"/>
    <w:rsid w:val="007048F6"/>
    <w:rsid w:val="007049D9"/>
    <w:rsid w:val="00704B33"/>
    <w:rsid w:val="00704F7C"/>
    <w:rsid w:val="00705199"/>
    <w:rsid w:val="0070520D"/>
    <w:rsid w:val="00705349"/>
    <w:rsid w:val="007053DC"/>
    <w:rsid w:val="00705A77"/>
    <w:rsid w:val="00705ACF"/>
    <w:rsid w:val="007060A9"/>
    <w:rsid w:val="0070633D"/>
    <w:rsid w:val="00706539"/>
    <w:rsid w:val="00706B72"/>
    <w:rsid w:val="00706BE6"/>
    <w:rsid w:val="00706CC0"/>
    <w:rsid w:val="00706F9E"/>
    <w:rsid w:val="0070745D"/>
    <w:rsid w:val="007078B8"/>
    <w:rsid w:val="0070794F"/>
    <w:rsid w:val="00707B96"/>
    <w:rsid w:val="00707E6A"/>
    <w:rsid w:val="00707EF6"/>
    <w:rsid w:val="007104AF"/>
    <w:rsid w:val="007104DC"/>
    <w:rsid w:val="007109E3"/>
    <w:rsid w:val="00710CCC"/>
    <w:rsid w:val="00710EAC"/>
    <w:rsid w:val="00710FE5"/>
    <w:rsid w:val="007110C8"/>
    <w:rsid w:val="00711137"/>
    <w:rsid w:val="007111F2"/>
    <w:rsid w:val="00711226"/>
    <w:rsid w:val="0071126D"/>
    <w:rsid w:val="00711445"/>
    <w:rsid w:val="00711B0E"/>
    <w:rsid w:val="00711D27"/>
    <w:rsid w:val="00711FF3"/>
    <w:rsid w:val="0071212E"/>
    <w:rsid w:val="007121AB"/>
    <w:rsid w:val="00712968"/>
    <w:rsid w:val="007129F9"/>
    <w:rsid w:val="00712A40"/>
    <w:rsid w:val="00712C4F"/>
    <w:rsid w:val="00712D31"/>
    <w:rsid w:val="007133F9"/>
    <w:rsid w:val="0071374D"/>
    <w:rsid w:val="00713F44"/>
    <w:rsid w:val="0071400E"/>
    <w:rsid w:val="007141EF"/>
    <w:rsid w:val="007142C7"/>
    <w:rsid w:val="0071463E"/>
    <w:rsid w:val="0071498E"/>
    <w:rsid w:val="00714A67"/>
    <w:rsid w:val="00714E10"/>
    <w:rsid w:val="00714EBC"/>
    <w:rsid w:val="00714F3E"/>
    <w:rsid w:val="007153B9"/>
    <w:rsid w:val="007153D7"/>
    <w:rsid w:val="00715816"/>
    <w:rsid w:val="00715862"/>
    <w:rsid w:val="00715AF0"/>
    <w:rsid w:val="00715CD0"/>
    <w:rsid w:val="00715D4D"/>
    <w:rsid w:val="00716006"/>
    <w:rsid w:val="0071609E"/>
    <w:rsid w:val="00716143"/>
    <w:rsid w:val="0071641B"/>
    <w:rsid w:val="0071654B"/>
    <w:rsid w:val="007165E0"/>
    <w:rsid w:val="0071670A"/>
    <w:rsid w:val="00716B98"/>
    <w:rsid w:val="00716BFB"/>
    <w:rsid w:val="00716F29"/>
    <w:rsid w:val="00717144"/>
    <w:rsid w:val="0071715E"/>
    <w:rsid w:val="007176C5"/>
    <w:rsid w:val="0071775D"/>
    <w:rsid w:val="007177DF"/>
    <w:rsid w:val="00717806"/>
    <w:rsid w:val="0071796E"/>
    <w:rsid w:val="007201ED"/>
    <w:rsid w:val="0072048F"/>
    <w:rsid w:val="0072073C"/>
    <w:rsid w:val="00720A43"/>
    <w:rsid w:val="00720C31"/>
    <w:rsid w:val="00720F7B"/>
    <w:rsid w:val="00721ACE"/>
    <w:rsid w:val="00721C9E"/>
    <w:rsid w:val="00721E36"/>
    <w:rsid w:val="0072206D"/>
    <w:rsid w:val="00722117"/>
    <w:rsid w:val="007222AA"/>
    <w:rsid w:val="00722481"/>
    <w:rsid w:val="007225F9"/>
    <w:rsid w:val="00722A5E"/>
    <w:rsid w:val="00722A80"/>
    <w:rsid w:val="00722A82"/>
    <w:rsid w:val="007234CC"/>
    <w:rsid w:val="007237D5"/>
    <w:rsid w:val="00723911"/>
    <w:rsid w:val="0072443E"/>
    <w:rsid w:val="00724A50"/>
    <w:rsid w:val="00724E68"/>
    <w:rsid w:val="007250B8"/>
    <w:rsid w:val="0072584F"/>
    <w:rsid w:val="00725B18"/>
    <w:rsid w:val="00725BF0"/>
    <w:rsid w:val="00725D1F"/>
    <w:rsid w:val="00726401"/>
    <w:rsid w:val="007264BF"/>
    <w:rsid w:val="00726720"/>
    <w:rsid w:val="00726744"/>
    <w:rsid w:val="0072676B"/>
    <w:rsid w:val="00726848"/>
    <w:rsid w:val="0072699D"/>
    <w:rsid w:val="007269B6"/>
    <w:rsid w:val="00726CD0"/>
    <w:rsid w:val="00726CD5"/>
    <w:rsid w:val="00727000"/>
    <w:rsid w:val="007275BA"/>
    <w:rsid w:val="00727924"/>
    <w:rsid w:val="00727A36"/>
    <w:rsid w:val="00727CF7"/>
    <w:rsid w:val="00727F3C"/>
    <w:rsid w:val="00727F48"/>
    <w:rsid w:val="007301B2"/>
    <w:rsid w:val="00730586"/>
    <w:rsid w:val="00730597"/>
    <w:rsid w:val="00730674"/>
    <w:rsid w:val="00730F52"/>
    <w:rsid w:val="00731803"/>
    <w:rsid w:val="00731D02"/>
    <w:rsid w:val="00731D60"/>
    <w:rsid w:val="00731FCE"/>
    <w:rsid w:val="00731FE4"/>
    <w:rsid w:val="0073247D"/>
    <w:rsid w:val="00732B12"/>
    <w:rsid w:val="00732BCD"/>
    <w:rsid w:val="00732E88"/>
    <w:rsid w:val="0073319F"/>
    <w:rsid w:val="00733C6D"/>
    <w:rsid w:val="00734028"/>
    <w:rsid w:val="007344CC"/>
    <w:rsid w:val="0073454E"/>
    <w:rsid w:val="00734574"/>
    <w:rsid w:val="00734738"/>
    <w:rsid w:val="007347D7"/>
    <w:rsid w:val="00734D45"/>
    <w:rsid w:val="00734DD1"/>
    <w:rsid w:val="00735497"/>
    <w:rsid w:val="0073556C"/>
    <w:rsid w:val="007357A3"/>
    <w:rsid w:val="00735875"/>
    <w:rsid w:val="007358AD"/>
    <w:rsid w:val="007359AD"/>
    <w:rsid w:val="00735B4B"/>
    <w:rsid w:val="00735DCE"/>
    <w:rsid w:val="00735E72"/>
    <w:rsid w:val="00735F6F"/>
    <w:rsid w:val="0073628C"/>
    <w:rsid w:val="007365D1"/>
    <w:rsid w:val="007365D5"/>
    <w:rsid w:val="00736C85"/>
    <w:rsid w:val="00736FAE"/>
    <w:rsid w:val="0073722D"/>
    <w:rsid w:val="007373BE"/>
    <w:rsid w:val="007375FF"/>
    <w:rsid w:val="00737613"/>
    <w:rsid w:val="00737A7A"/>
    <w:rsid w:val="00737D7A"/>
    <w:rsid w:val="00737EB0"/>
    <w:rsid w:val="007403D0"/>
    <w:rsid w:val="00740407"/>
    <w:rsid w:val="00740823"/>
    <w:rsid w:val="00740C97"/>
    <w:rsid w:val="00740E1B"/>
    <w:rsid w:val="00741AD2"/>
    <w:rsid w:val="00741D15"/>
    <w:rsid w:val="0074250E"/>
    <w:rsid w:val="00742FB5"/>
    <w:rsid w:val="00743050"/>
    <w:rsid w:val="0074305A"/>
    <w:rsid w:val="00743340"/>
    <w:rsid w:val="007433E9"/>
    <w:rsid w:val="007437AD"/>
    <w:rsid w:val="00743D56"/>
    <w:rsid w:val="00743E7F"/>
    <w:rsid w:val="0074406C"/>
    <w:rsid w:val="00744154"/>
    <w:rsid w:val="007441EF"/>
    <w:rsid w:val="007442EB"/>
    <w:rsid w:val="00744DDF"/>
    <w:rsid w:val="00744F6F"/>
    <w:rsid w:val="00744F96"/>
    <w:rsid w:val="0074510B"/>
    <w:rsid w:val="00745336"/>
    <w:rsid w:val="00745757"/>
    <w:rsid w:val="007457DC"/>
    <w:rsid w:val="00745C3B"/>
    <w:rsid w:val="00745C69"/>
    <w:rsid w:val="00745D39"/>
    <w:rsid w:val="00746380"/>
    <w:rsid w:val="007464EC"/>
    <w:rsid w:val="00746680"/>
    <w:rsid w:val="00746737"/>
    <w:rsid w:val="0074698F"/>
    <w:rsid w:val="00746C57"/>
    <w:rsid w:val="00746E0B"/>
    <w:rsid w:val="00746F91"/>
    <w:rsid w:val="0074709A"/>
    <w:rsid w:val="007477D4"/>
    <w:rsid w:val="007478C8"/>
    <w:rsid w:val="00747A2E"/>
    <w:rsid w:val="00747D11"/>
    <w:rsid w:val="00747E83"/>
    <w:rsid w:val="00750182"/>
    <w:rsid w:val="00750E38"/>
    <w:rsid w:val="00750F5A"/>
    <w:rsid w:val="007511C5"/>
    <w:rsid w:val="007518D7"/>
    <w:rsid w:val="00751DFB"/>
    <w:rsid w:val="00751F30"/>
    <w:rsid w:val="00752501"/>
    <w:rsid w:val="00752619"/>
    <w:rsid w:val="007527CC"/>
    <w:rsid w:val="007527CF"/>
    <w:rsid w:val="007527F6"/>
    <w:rsid w:val="007528FD"/>
    <w:rsid w:val="0075294E"/>
    <w:rsid w:val="00752BB5"/>
    <w:rsid w:val="00752C09"/>
    <w:rsid w:val="00752F03"/>
    <w:rsid w:val="00752F50"/>
    <w:rsid w:val="0075313F"/>
    <w:rsid w:val="0075379A"/>
    <w:rsid w:val="007537E6"/>
    <w:rsid w:val="00753A92"/>
    <w:rsid w:val="00753DD1"/>
    <w:rsid w:val="00753E63"/>
    <w:rsid w:val="00754083"/>
    <w:rsid w:val="0075414C"/>
    <w:rsid w:val="0075431F"/>
    <w:rsid w:val="00754581"/>
    <w:rsid w:val="00754743"/>
    <w:rsid w:val="00754AE0"/>
    <w:rsid w:val="00754C85"/>
    <w:rsid w:val="00755063"/>
    <w:rsid w:val="00755132"/>
    <w:rsid w:val="00755523"/>
    <w:rsid w:val="0075599A"/>
    <w:rsid w:val="00755F1C"/>
    <w:rsid w:val="00756167"/>
    <w:rsid w:val="007565C6"/>
    <w:rsid w:val="0075688E"/>
    <w:rsid w:val="0075689E"/>
    <w:rsid w:val="007568E5"/>
    <w:rsid w:val="0075711D"/>
    <w:rsid w:val="0075721B"/>
    <w:rsid w:val="00757462"/>
    <w:rsid w:val="00757696"/>
    <w:rsid w:val="0075793F"/>
    <w:rsid w:val="00757B59"/>
    <w:rsid w:val="00757EA0"/>
    <w:rsid w:val="0076014C"/>
    <w:rsid w:val="007604E0"/>
    <w:rsid w:val="0076054F"/>
    <w:rsid w:val="00760867"/>
    <w:rsid w:val="00760883"/>
    <w:rsid w:val="00760E42"/>
    <w:rsid w:val="00760F5D"/>
    <w:rsid w:val="0076130F"/>
    <w:rsid w:val="0076134D"/>
    <w:rsid w:val="007616A9"/>
    <w:rsid w:val="00761FDD"/>
    <w:rsid w:val="00762159"/>
    <w:rsid w:val="00762206"/>
    <w:rsid w:val="0076231A"/>
    <w:rsid w:val="007624EB"/>
    <w:rsid w:val="00762740"/>
    <w:rsid w:val="00762CA8"/>
    <w:rsid w:val="00763010"/>
    <w:rsid w:val="007634C2"/>
    <w:rsid w:val="0076376E"/>
    <w:rsid w:val="00763935"/>
    <w:rsid w:val="00763F51"/>
    <w:rsid w:val="00763FE5"/>
    <w:rsid w:val="0076405F"/>
    <w:rsid w:val="00764339"/>
    <w:rsid w:val="007645BE"/>
    <w:rsid w:val="007646A4"/>
    <w:rsid w:val="00764C34"/>
    <w:rsid w:val="00764F71"/>
    <w:rsid w:val="0076516E"/>
    <w:rsid w:val="00765309"/>
    <w:rsid w:val="00765909"/>
    <w:rsid w:val="0076596F"/>
    <w:rsid w:val="00765DB3"/>
    <w:rsid w:val="00765EEC"/>
    <w:rsid w:val="00765FFD"/>
    <w:rsid w:val="007660C0"/>
    <w:rsid w:val="00766145"/>
    <w:rsid w:val="0076631D"/>
    <w:rsid w:val="00766484"/>
    <w:rsid w:val="0076650B"/>
    <w:rsid w:val="0076651F"/>
    <w:rsid w:val="00766BA6"/>
    <w:rsid w:val="00767571"/>
    <w:rsid w:val="007675A9"/>
    <w:rsid w:val="00767670"/>
    <w:rsid w:val="00770225"/>
    <w:rsid w:val="00770669"/>
    <w:rsid w:val="007707A9"/>
    <w:rsid w:val="0077084A"/>
    <w:rsid w:val="00770925"/>
    <w:rsid w:val="00770CFD"/>
    <w:rsid w:val="00770EB5"/>
    <w:rsid w:val="00771278"/>
    <w:rsid w:val="0077129F"/>
    <w:rsid w:val="007712CB"/>
    <w:rsid w:val="007713A3"/>
    <w:rsid w:val="0077148C"/>
    <w:rsid w:val="00771E0A"/>
    <w:rsid w:val="007726DC"/>
    <w:rsid w:val="00772896"/>
    <w:rsid w:val="00772901"/>
    <w:rsid w:val="00773023"/>
    <w:rsid w:val="007730F3"/>
    <w:rsid w:val="007737FD"/>
    <w:rsid w:val="00773BC9"/>
    <w:rsid w:val="00773DC6"/>
    <w:rsid w:val="007746F5"/>
    <w:rsid w:val="00774775"/>
    <w:rsid w:val="00774A00"/>
    <w:rsid w:val="00774B9E"/>
    <w:rsid w:val="00774C75"/>
    <w:rsid w:val="007751F6"/>
    <w:rsid w:val="00775297"/>
    <w:rsid w:val="007753A2"/>
    <w:rsid w:val="007753AB"/>
    <w:rsid w:val="0077585B"/>
    <w:rsid w:val="00775BA3"/>
    <w:rsid w:val="007760CE"/>
    <w:rsid w:val="0077647E"/>
    <w:rsid w:val="0077671F"/>
    <w:rsid w:val="00776825"/>
    <w:rsid w:val="00776CE9"/>
    <w:rsid w:val="00776F7E"/>
    <w:rsid w:val="0077722D"/>
    <w:rsid w:val="00777350"/>
    <w:rsid w:val="00777623"/>
    <w:rsid w:val="007776FD"/>
    <w:rsid w:val="0077776E"/>
    <w:rsid w:val="00780005"/>
    <w:rsid w:val="00780075"/>
    <w:rsid w:val="007807A3"/>
    <w:rsid w:val="0078090D"/>
    <w:rsid w:val="00780AAB"/>
    <w:rsid w:val="00780C9D"/>
    <w:rsid w:val="00780DED"/>
    <w:rsid w:val="00780E83"/>
    <w:rsid w:val="00781637"/>
    <w:rsid w:val="00781B91"/>
    <w:rsid w:val="00781E3C"/>
    <w:rsid w:val="00781ECE"/>
    <w:rsid w:val="00781F83"/>
    <w:rsid w:val="00781FEB"/>
    <w:rsid w:val="00782292"/>
    <w:rsid w:val="00782684"/>
    <w:rsid w:val="00782CEC"/>
    <w:rsid w:val="0078300A"/>
    <w:rsid w:val="007831F4"/>
    <w:rsid w:val="007837EA"/>
    <w:rsid w:val="00783FD2"/>
    <w:rsid w:val="00783FF8"/>
    <w:rsid w:val="007841B4"/>
    <w:rsid w:val="0078444C"/>
    <w:rsid w:val="00784B28"/>
    <w:rsid w:val="00784D07"/>
    <w:rsid w:val="00784D0A"/>
    <w:rsid w:val="00784DA5"/>
    <w:rsid w:val="00784F65"/>
    <w:rsid w:val="0078511B"/>
    <w:rsid w:val="0078523F"/>
    <w:rsid w:val="0078564A"/>
    <w:rsid w:val="007857BE"/>
    <w:rsid w:val="0078596D"/>
    <w:rsid w:val="00785ACA"/>
    <w:rsid w:val="00785E7E"/>
    <w:rsid w:val="00786149"/>
    <w:rsid w:val="00786179"/>
    <w:rsid w:val="00786630"/>
    <w:rsid w:val="0078677B"/>
    <w:rsid w:val="007869CB"/>
    <w:rsid w:val="00786F49"/>
    <w:rsid w:val="0078765A"/>
    <w:rsid w:val="00787AA7"/>
    <w:rsid w:val="00787C45"/>
    <w:rsid w:val="00790215"/>
    <w:rsid w:val="00790949"/>
    <w:rsid w:val="00790D51"/>
    <w:rsid w:val="00790DBF"/>
    <w:rsid w:val="00790E12"/>
    <w:rsid w:val="0079107F"/>
    <w:rsid w:val="0079132E"/>
    <w:rsid w:val="007913B0"/>
    <w:rsid w:val="007915C9"/>
    <w:rsid w:val="00791B09"/>
    <w:rsid w:val="00791B11"/>
    <w:rsid w:val="00791E66"/>
    <w:rsid w:val="00791EA4"/>
    <w:rsid w:val="0079205C"/>
    <w:rsid w:val="00792075"/>
    <w:rsid w:val="0079258A"/>
    <w:rsid w:val="00792998"/>
    <w:rsid w:val="007931EC"/>
    <w:rsid w:val="00793579"/>
    <w:rsid w:val="007936E7"/>
    <w:rsid w:val="0079415A"/>
    <w:rsid w:val="0079420C"/>
    <w:rsid w:val="007942E3"/>
    <w:rsid w:val="007943B2"/>
    <w:rsid w:val="00794723"/>
    <w:rsid w:val="00794836"/>
    <w:rsid w:val="00795540"/>
    <w:rsid w:val="00795B85"/>
    <w:rsid w:val="007969A2"/>
    <w:rsid w:val="00796D9B"/>
    <w:rsid w:val="0079758E"/>
    <w:rsid w:val="00797AD6"/>
    <w:rsid w:val="00797BAD"/>
    <w:rsid w:val="007A09CC"/>
    <w:rsid w:val="007A0C44"/>
    <w:rsid w:val="007A0E1F"/>
    <w:rsid w:val="007A12BA"/>
    <w:rsid w:val="007A1D86"/>
    <w:rsid w:val="007A1DBA"/>
    <w:rsid w:val="007A1F17"/>
    <w:rsid w:val="007A29ED"/>
    <w:rsid w:val="007A2D6F"/>
    <w:rsid w:val="007A2E8C"/>
    <w:rsid w:val="007A2F88"/>
    <w:rsid w:val="007A3547"/>
    <w:rsid w:val="007A35D9"/>
    <w:rsid w:val="007A3AB4"/>
    <w:rsid w:val="007A4427"/>
    <w:rsid w:val="007A4605"/>
    <w:rsid w:val="007A4B77"/>
    <w:rsid w:val="007A4C96"/>
    <w:rsid w:val="007A5148"/>
    <w:rsid w:val="007A51CD"/>
    <w:rsid w:val="007A52D9"/>
    <w:rsid w:val="007A5476"/>
    <w:rsid w:val="007A5758"/>
    <w:rsid w:val="007A57F9"/>
    <w:rsid w:val="007A5A96"/>
    <w:rsid w:val="007A5C5A"/>
    <w:rsid w:val="007A5CE2"/>
    <w:rsid w:val="007A5F8E"/>
    <w:rsid w:val="007A600E"/>
    <w:rsid w:val="007A63B1"/>
    <w:rsid w:val="007A6550"/>
    <w:rsid w:val="007A6AC7"/>
    <w:rsid w:val="007A6D8A"/>
    <w:rsid w:val="007A7074"/>
    <w:rsid w:val="007A71CF"/>
    <w:rsid w:val="007A723C"/>
    <w:rsid w:val="007A7CA8"/>
    <w:rsid w:val="007B0097"/>
    <w:rsid w:val="007B00A5"/>
    <w:rsid w:val="007B00EB"/>
    <w:rsid w:val="007B0159"/>
    <w:rsid w:val="007B0708"/>
    <w:rsid w:val="007B09EE"/>
    <w:rsid w:val="007B1693"/>
    <w:rsid w:val="007B1A9B"/>
    <w:rsid w:val="007B1D9A"/>
    <w:rsid w:val="007B1EDB"/>
    <w:rsid w:val="007B210E"/>
    <w:rsid w:val="007B231A"/>
    <w:rsid w:val="007B233E"/>
    <w:rsid w:val="007B2A35"/>
    <w:rsid w:val="007B3352"/>
    <w:rsid w:val="007B3741"/>
    <w:rsid w:val="007B393A"/>
    <w:rsid w:val="007B3C76"/>
    <w:rsid w:val="007B3D64"/>
    <w:rsid w:val="007B3EC5"/>
    <w:rsid w:val="007B409E"/>
    <w:rsid w:val="007B449A"/>
    <w:rsid w:val="007B4A45"/>
    <w:rsid w:val="007B4C13"/>
    <w:rsid w:val="007B4C22"/>
    <w:rsid w:val="007B4D53"/>
    <w:rsid w:val="007B501B"/>
    <w:rsid w:val="007B50ED"/>
    <w:rsid w:val="007B5726"/>
    <w:rsid w:val="007B6258"/>
    <w:rsid w:val="007B6A30"/>
    <w:rsid w:val="007B6CBD"/>
    <w:rsid w:val="007B7279"/>
    <w:rsid w:val="007B7C4C"/>
    <w:rsid w:val="007B7C9C"/>
    <w:rsid w:val="007B7FD8"/>
    <w:rsid w:val="007C089C"/>
    <w:rsid w:val="007C08EF"/>
    <w:rsid w:val="007C0BFF"/>
    <w:rsid w:val="007C0C2C"/>
    <w:rsid w:val="007C11C2"/>
    <w:rsid w:val="007C12B6"/>
    <w:rsid w:val="007C2103"/>
    <w:rsid w:val="007C24A4"/>
    <w:rsid w:val="007C260A"/>
    <w:rsid w:val="007C2621"/>
    <w:rsid w:val="007C2872"/>
    <w:rsid w:val="007C28BB"/>
    <w:rsid w:val="007C28D2"/>
    <w:rsid w:val="007C2ABF"/>
    <w:rsid w:val="007C2AE5"/>
    <w:rsid w:val="007C2B0D"/>
    <w:rsid w:val="007C2DFA"/>
    <w:rsid w:val="007C3070"/>
    <w:rsid w:val="007C3302"/>
    <w:rsid w:val="007C34EE"/>
    <w:rsid w:val="007C3737"/>
    <w:rsid w:val="007C387C"/>
    <w:rsid w:val="007C3A06"/>
    <w:rsid w:val="007C3BFE"/>
    <w:rsid w:val="007C4232"/>
    <w:rsid w:val="007C4664"/>
    <w:rsid w:val="007C4747"/>
    <w:rsid w:val="007C4C62"/>
    <w:rsid w:val="007C5007"/>
    <w:rsid w:val="007C533A"/>
    <w:rsid w:val="007C536A"/>
    <w:rsid w:val="007C589A"/>
    <w:rsid w:val="007C5BF4"/>
    <w:rsid w:val="007C5C3F"/>
    <w:rsid w:val="007C6042"/>
    <w:rsid w:val="007C618B"/>
    <w:rsid w:val="007C6858"/>
    <w:rsid w:val="007C697F"/>
    <w:rsid w:val="007C6A56"/>
    <w:rsid w:val="007C6C60"/>
    <w:rsid w:val="007C6EA1"/>
    <w:rsid w:val="007C78D4"/>
    <w:rsid w:val="007C7BF9"/>
    <w:rsid w:val="007C7F3D"/>
    <w:rsid w:val="007D003B"/>
    <w:rsid w:val="007D01E0"/>
    <w:rsid w:val="007D081B"/>
    <w:rsid w:val="007D0A53"/>
    <w:rsid w:val="007D0DDE"/>
    <w:rsid w:val="007D0E17"/>
    <w:rsid w:val="007D0F22"/>
    <w:rsid w:val="007D0F47"/>
    <w:rsid w:val="007D0F4E"/>
    <w:rsid w:val="007D1371"/>
    <w:rsid w:val="007D13EE"/>
    <w:rsid w:val="007D144B"/>
    <w:rsid w:val="007D1482"/>
    <w:rsid w:val="007D1A8C"/>
    <w:rsid w:val="007D2014"/>
    <w:rsid w:val="007D2100"/>
    <w:rsid w:val="007D22FB"/>
    <w:rsid w:val="007D2455"/>
    <w:rsid w:val="007D27BE"/>
    <w:rsid w:val="007D2810"/>
    <w:rsid w:val="007D28B8"/>
    <w:rsid w:val="007D2A09"/>
    <w:rsid w:val="007D2B6C"/>
    <w:rsid w:val="007D2BA5"/>
    <w:rsid w:val="007D2E63"/>
    <w:rsid w:val="007D3CA3"/>
    <w:rsid w:val="007D430A"/>
    <w:rsid w:val="007D4A90"/>
    <w:rsid w:val="007D4D92"/>
    <w:rsid w:val="007D5530"/>
    <w:rsid w:val="007D5809"/>
    <w:rsid w:val="007D59C0"/>
    <w:rsid w:val="007D5C18"/>
    <w:rsid w:val="007D5F02"/>
    <w:rsid w:val="007D60A4"/>
    <w:rsid w:val="007D60BC"/>
    <w:rsid w:val="007D6244"/>
    <w:rsid w:val="007D69CC"/>
    <w:rsid w:val="007D6B51"/>
    <w:rsid w:val="007D7165"/>
    <w:rsid w:val="007D7518"/>
    <w:rsid w:val="007D7D65"/>
    <w:rsid w:val="007E0331"/>
    <w:rsid w:val="007E08F1"/>
    <w:rsid w:val="007E0CA0"/>
    <w:rsid w:val="007E1252"/>
    <w:rsid w:val="007E19C8"/>
    <w:rsid w:val="007E22B3"/>
    <w:rsid w:val="007E2350"/>
    <w:rsid w:val="007E23AD"/>
    <w:rsid w:val="007E2474"/>
    <w:rsid w:val="007E26AE"/>
    <w:rsid w:val="007E2CD9"/>
    <w:rsid w:val="007E2E42"/>
    <w:rsid w:val="007E301D"/>
    <w:rsid w:val="007E3091"/>
    <w:rsid w:val="007E30BA"/>
    <w:rsid w:val="007E30F6"/>
    <w:rsid w:val="007E38AF"/>
    <w:rsid w:val="007E3CF7"/>
    <w:rsid w:val="007E408E"/>
    <w:rsid w:val="007E46F8"/>
    <w:rsid w:val="007E5070"/>
    <w:rsid w:val="007E5226"/>
    <w:rsid w:val="007E58D5"/>
    <w:rsid w:val="007E59BB"/>
    <w:rsid w:val="007E5A6D"/>
    <w:rsid w:val="007E5C54"/>
    <w:rsid w:val="007E5D6A"/>
    <w:rsid w:val="007E5E7F"/>
    <w:rsid w:val="007E5F7A"/>
    <w:rsid w:val="007E61F3"/>
    <w:rsid w:val="007E63E6"/>
    <w:rsid w:val="007E63F7"/>
    <w:rsid w:val="007E6664"/>
    <w:rsid w:val="007E6719"/>
    <w:rsid w:val="007E688A"/>
    <w:rsid w:val="007E70C7"/>
    <w:rsid w:val="007E72B2"/>
    <w:rsid w:val="007E7510"/>
    <w:rsid w:val="007E7728"/>
    <w:rsid w:val="007E78A0"/>
    <w:rsid w:val="007E78FF"/>
    <w:rsid w:val="007E790F"/>
    <w:rsid w:val="007E7F11"/>
    <w:rsid w:val="007F00E9"/>
    <w:rsid w:val="007F0980"/>
    <w:rsid w:val="007F0FCB"/>
    <w:rsid w:val="007F1174"/>
    <w:rsid w:val="007F1257"/>
    <w:rsid w:val="007F17EB"/>
    <w:rsid w:val="007F2245"/>
    <w:rsid w:val="007F2605"/>
    <w:rsid w:val="007F2881"/>
    <w:rsid w:val="007F2B55"/>
    <w:rsid w:val="007F2DC1"/>
    <w:rsid w:val="007F2E83"/>
    <w:rsid w:val="007F301B"/>
    <w:rsid w:val="007F303E"/>
    <w:rsid w:val="007F34A9"/>
    <w:rsid w:val="007F3615"/>
    <w:rsid w:val="007F3E9F"/>
    <w:rsid w:val="007F4237"/>
    <w:rsid w:val="007F4A0D"/>
    <w:rsid w:val="007F4CCF"/>
    <w:rsid w:val="007F552C"/>
    <w:rsid w:val="007F55E3"/>
    <w:rsid w:val="007F561D"/>
    <w:rsid w:val="007F5669"/>
    <w:rsid w:val="007F628A"/>
    <w:rsid w:val="007F63A2"/>
    <w:rsid w:val="007F63D7"/>
    <w:rsid w:val="007F7046"/>
    <w:rsid w:val="007F74F2"/>
    <w:rsid w:val="007F75D5"/>
    <w:rsid w:val="007F76C2"/>
    <w:rsid w:val="007F7A6A"/>
    <w:rsid w:val="007F7FFB"/>
    <w:rsid w:val="00800182"/>
    <w:rsid w:val="0080036A"/>
    <w:rsid w:val="008004B5"/>
    <w:rsid w:val="008008A7"/>
    <w:rsid w:val="0080095C"/>
    <w:rsid w:val="00800DCF"/>
    <w:rsid w:val="0080109C"/>
    <w:rsid w:val="008010A8"/>
    <w:rsid w:val="008013A6"/>
    <w:rsid w:val="008015C6"/>
    <w:rsid w:val="008016AC"/>
    <w:rsid w:val="00801FFF"/>
    <w:rsid w:val="00802130"/>
    <w:rsid w:val="00802973"/>
    <w:rsid w:val="00802E2F"/>
    <w:rsid w:val="008033F0"/>
    <w:rsid w:val="008036D3"/>
    <w:rsid w:val="00804172"/>
    <w:rsid w:val="0080454B"/>
    <w:rsid w:val="00804C0C"/>
    <w:rsid w:val="0080522B"/>
    <w:rsid w:val="008052D9"/>
    <w:rsid w:val="00805616"/>
    <w:rsid w:val="00805649"/>
    <w:rsid w:val="008056E4"/>
    <w:rsid w:val="00806433"/>
    <w:rsid w:val="0080693B"/>
    <w:rsid w:val="008069CF"/>
    <w:rsid w:val="00806AD2"/>
    <w:rsid w:val="00806B98"/>
    <w:rsid w:val="00806E22"/>
    <w:rsid w:val="0080746F"/>
    <w:rsid w:val="00807607"/>
    <w:rsid w:val="008077D7"/>
    <w:rsid w:val="008078D8"/>
    <w:rsid w:val="00810A38"/>
    <w:rsid w:val="00810E45"/>
    <w:rsid w:val="00811416"/>
    <w:rsid w:val="0081146E"/>
    <w:rsid w:val="0081147F"/>
    <w:rsid w:val="00811576"/>
    <w:rsid w:val="0081169B"/>
    <w:rsid w:val="00811891"/>
    <w:rsid w:val="008119D5"/>
    <w:rsid w:val="00812267"/>
    <w:rsid w:val="008122C2"/>
    <w:rsid w:val="00812759"/>
    <w:rsid w:val="008127EC"/>
    <w:rsid w:val="008128D1"/>
    <w:rsid w:val="00812B82"/>
    <w:rsid w:val="00812DD9"/>
    <w:rsid w:val="008140BB"/>
    <w:rsid w:val="0081430A"/>
    <w:rsid w:val="008143E3"/>
    <w:rsid w:val="00814408"/>
    <w:rsid w:val="00814881"/>
    <w:rsid w:val="00814922"/>
    <w:rsid w:val="008149FE"/>
    <w:rsid w:val="00814FE2"/>
    <w:rsid w:val="0081511C"/>
    <w:rsid w:val="0081513E"/>
    <w:rsid w:val="00815451"/>
    <w:rsid w:val="00815557"/>
    <w:rsid w:val="00815EAF"/>
    <w:rsid w:val="0081602D"/>
    <w:rsid w:val="0081607E"/>
    <w:rsid w:val="00816522"/>
    <w:rsid w:val="00816669"/>
    <w:rsid w:val="008167F4"/>
    <w:rsid w:val="00816865"/>
    <w:rsid w:val="008168B8"/>
    <w:rsid w:val="00816A8D"/>
    <w:rsid w:val="00817402"/>
    <w:rsid w:val="008177A7"/>
    <w:rsid w:val="00817967"/>
    <w:rsid w:val="00817B23"/>
    <w:rsid w:val="00820082"/>
    <w:rsid w:val="008200C1"/>
    <w:rsid w:val="00820F5B"/>
    <w:rsid w:val="008212F0"/>
    <w:rsid w:val="00821C35"/>
    <w:rsid w:val="00821FC0"/>
    <w:rsid w:val="00822113"/>
    <w:rsid w:val="00822405"/>
    <w:rsid w:val="0082247A"/>
    <w:rsid w:val="008226A4"/>
    <w:rsid w:val="0082294C"/>
    <w:rsid w:val="00822E25"/>
    <w:rsid w:val="008230B8"/>
    <w:rsid w:val="00823200"/>
    <w:rsid w:val="0082333E"/>
    <w:rsid w:val="008234BA"/>
    <w:rsid w:val="00823572"/>
    <w:rsid w:val="0082389B"/>
    <w:rsid w:val="00823AC6"/>
    <w:rsid w:val="00823BF6"/>
    <w:rsid w:val="00823DE6"/>
    <w:rsid w:val="008241C0"/>
    <w:rsid w:val="0082445F"/>
    <w:rsid w:val="00824A20"/>
    <w:rsid w:val="00824BDF"/>
    <w:rsid w:val="00825011"/>
    <w:rsid w:val="008250BB"/>
    <w:rsid w:val="0082520B"/>
    <w:rsid w:val="00825215"/>
    <w:rsid w:val="00825369"/>
    <w:rsid w:val="00825978"/>
    <w:rsid w:val="00825B1E"/>
    <w:rsid w:val="00825CB7"/>
    <w:rsid w:val="00825CD2"/>
    <w:rsid w:val="00825ECA"/>
    <w:rsid w:val="00826038"/>
    <w:rsid w:val="0082638B"/>
    <w:rsid w:val="00826713"/>
    <w:rsid w:val="00826987"/>
    <w:rsid w:val="00826A05"/>
    <w:rsid w:val="0082726B"/>
    <w:rsid w:val="008277CB"/>
    <w:rsid w:val="008279F0"/>
    <w:rsid w:val="00827D57"/>
    <w:rsid w:val="008300A4"/>
    <w:rsid w:val="008307E7"/>
    <w:rsid w:val="0083094A"/>
    <w:rsid w:val="00830F04"/>
    <w:rsid w:val="0083108E"/>
    <w:rsid w:val="008310F1"/>
    <w:rsid w:val="00831563"/>
    <w:rsid w:val="008315CD"/>
    <w:rsid w:val="00831B50"/>
    <w:rsid w:val="00831C93"/>
    <w:rsid w:val="00831D38"/>
    <w:rsid w:val="00831DC6"/>
    <w:rsid w:val="00831F80"/>
    <w:rsid w:val="00832624"/>
    <w:rsid w:val="0083299D"/>
    <w:rsid w:val="00832EA4"/>
    <w:rsid w:val="00833076"/>
    <w:rsid w:val="00833089"/>
    <w:rsid w:val="008331E7"/>
    <w:rsid w:val="008335E4"/>
    <w:rsid w:val="00833A0C"/>
    <w:rsid w:val="00833A12"/>
    <w:rsid w:val="00833AC0"/>
    <w:rsid w:val="00833BB7"/>
    <w:rsid w:val="00833E7E"/>
    <w:rsid w:val="00834205"/>
    <w:rsid w:val="008343E9"/>
    <w:rsid w:val="008344A7"/>
    <w:rsid w:val="008344F9"/>
    <w:rsid w:val="0083459D"/>
    <w:rsid w:val="0083461B"/>
    <w:rsid w:val="00834676"/>
    <w:rsid w:val="008349E8"/>
    <w:rsid w:val="00834D32"/>
    <w:rsid w:val="00834DA6"/>
    <w:rsid w:val="00835305"/>
    <w:rsid w:val="008353A3"/>
    <w:rsid w:val="008354EA"/>
    <w:rsid w:val="0083558B"/>
    <w:rsid w:val="00835748"/>
    <w:rsid w:val="00835A89"/>
    <w:rsid w:val="00835ACB"/>
    <w:rsid w:val="00835B02"/>
    <w:rsid w:val="00835EF2"/>
    <w:rsid w:val="00836552"/>
    <w:rsid w:val="008365B9"/>
    <w:rsid w:val="00836AAF"/>
    <w:rsid w:val="00836E2B"/>
    <w:rsid w:val="00836E9A"/>
    <w:rsid w:val="00836FC8"/>
    <w:rsid w:val="008372A3"/>
    <w:rsid w:val="00837593"/>
    <w:rsid w:val="008376B5"/>
    <w:rsid w:val="0083775D"/>
    <w:rsid w:val="00837A8D"/>
    <w:rsid w:val="00837EE5"/>
    <w:rsid w:val="008405FF"/>
    <w:rsid w:val="008408F6"/>
    <w:rsid w:val="00840946"/>
    <w:rsid w:val="00840BCA"/>
    <w:rsid w:val="00840C4A"/>
    <w:rsid w:val="00840D54"/>
    <w:rsid w:val="00840FA1"/>
    <w:rsid w:val="00840FDF"/>
    <w:rsid w:val="0084130C"/>
    <w:rsid w:val="008413C0"/>
    <w:rsid w:val="00841443"/>
    <w:rsid w:val="00841CAB"/>
    <w:rsid w:val="00841E6F"/>
    <w:rsid w:val="00841FB4"/>
    <w:rsid w:val="008421AC"/>
    <w:rsid w:val="008422D2"/>
    <w:rsid w:val="008425AB"/>
    <w:rsid w:val="00842E3F"/>
    <w:rsid w:val="00842F20"/>
    <w:rsid w:val="00842FD0"/>
    <w:rsid w:val="0084342F"/>
    <w:rsid w:val="00843724"/>
    <w:rsid w:val="0084383E"/>
    <w:rsid w:val="00843897"/>
    <w:rsid w:val="00843A48"/>
    <w:rsid w:val="00843C61"/>
    <w:rsid w:val="00843FC8"/>
    <w:rsid w:val="00844359"/>
    <w:rsid w:val="0084442D"/>
    <w:rsid w:val="008444B2"/>
    <w:rsid w:val="008446A2"/>
    <w:rsid w:val="0084483B"/>
    <w:rsid w:val="0084495A"/>
    <w:rsid w:val="00844C23"/>
    <w:rsid w:val="00845295"/>
    <w:rsid w:val="0084545A"/>
    <w:rsid w:val="008456F4"/>
    <w:rsid w:val="00845780"/>
    <w:rsid w:val="00845D66"/>
    <w:rsid w:val="00845E17"/>
    <w:rsid w:val="0084609C"/>
    <w:rsid w:val="0084621B"/>
    <w:rsid w:val="0084684C"/>
    <w:rsid w:val="00846BE7"/>
    <w:rsid w:val="00846C46"/>
    <w:rsid w:val="00846E57"/>
    <w:rsid w:val="00846FA4"/>
    <w:rsid w:val="00847243"/>
    <w:rsid w:val="00847359"/>
    <w:rsid w:val="008473F2"/>
    <w:rsid w:val="00847682"/>
    <w:rsid w:val="00847D56"/>
    <w:rsid w:val="00847E32"/>
    <w:rsid w:val="00847EB7"/>
    <w:rsid w:val="00850BC4"/>
    <w:rsid w:val="00850BC8"/>
    <w:rsid w:val="00850E1F"/>
    <w:rsid w:val="0085117E"/>
    <w:rsid w:val="008512D2"/>
    <w:rsid w:val="0085178F"/>
    <w:rsid w:val="0085196D"/>
    <w:rsid w:val="0085198A"/>
    <w:rsid w:val="00851E27"/>
    <w:rsid w:val="00851F25"/>
    <w:rsid w:val="008526ED"/>
    <w:rsid w:val="00852788"/>
    <w:rsid w:val="008527EA"/>
    <w:rsid w:val="00852903"/>
    <w:rsid w:val="00852C77"/>
    <w:rsid w:val="008532A4"/>
    <w:rsid w:val="0085356E"/>
    <w:rsid w:val="00853743"/>
    <w:rsid w:val="00853C6F"/>
    <w:rsid w:val="00853F43"/>
    <w:rsid w:val="00853FCD"/>
    <w:rsid w:val="008540A6"/>
    <w:rsid w:val="00854200"/>
    <w:rsid w:val="00854543"/>
    <w:rsid w:val="00854577"/>
    <w:rsid w:val="008545D4"/>
    <w:rsid w:val="0085460D"/>
    <w:rsid w:val="00854B5C"/>
    <w:rsid w:val="00855542"/>
    <w:rsid w:val="0085595D"/>
    <w:rsid w:val="00855998"/>
    <w:rsid w:val="00855B55"/>
    <w:rsid w:val="00855B6E"/>
    <w:rsid w:val="00855D61"/>
    <w:rsid w:val="008561DF"/>
    <w:rsid w:val="0085691B"/>
    <w:rsid w:val="008569E5"/>
    <w:rsid w:val="0085773F"/>
    <w:rsid w:val="008579BF"/>
    <w:rsid w:val="00857A6E"/>
    <w:rsid w:val="00857BFC"/>
    <w:rsid w:val="00857DF0"/>
    <w:rsid w:val="008600AB"/>
    <w:rsid w:val="008600AC"/>
    <w:rsid w:val="00860109"/>
    <w:rsid w:val="008601E9"/>
    <w:rsid w:val="00860319"/>
    <w:rsid w:val="00860609"/>
    <w:rsid w:val="008608FA"/>
    <w:rsid w:val="00860991"/>
    <w:rsid w:val="00860B4E"/>
    <w:rsid w:val="00860BB8"/>
    <w:rsid w:val="00860D9F"/>
    <w:rsid w:val="00860DCD"/>
    <w:rsid w:val="00860EC7"/>
    <w:rsid w:val="00860FA1"/>
    <w:rsid w:val="008610D9"/>
    <w:rsid w:val="0086112C"/>
    <w:rsid w:val="00861553"/>
    <w:rsid w:val="00861717"/>
    <w:rsid w:val="00861812"/>
    <w:rsid w:val="0086195F"/>
    <w:rsid w:val="008619CC"/>
    <w:rsid w:val="00861A3B"/>
    <w:rsid w:val="00861A64"/>
    <w:rsid w:val="00861DD4"/>
    <w:rsid w:val="00861F96"/>
    <w:rsid w:val="00862677"/>
    <w:rsid w:val="00862840"/>
    <w:rsid w:val="00863099"/>
    <w:rsid w:val="008631C2"/>
    <w:rsid w:val="00863428"/>
    <w:rsid w:val="00863782"/>
    <w:rsid w:val="008637D4"/>
    <w:rsid w:val="008638BB"/>
    <w:rsid w:val="00863F5F"/>
    <w:rsid w:val="00864044"/>
    <w:rsid w:val="00864106"/>
    <w:rsid w:val="00864130"/>
    <w:rsid w:val="00864184"/>
    <w:rsid w:val="00864188"/>
    <w:rsid w:val="008644EC"/>
    <w:rsid w:val="00864560"/>
    <w:rsid w:val="00864621"/>
    <w:rsid w:val="00864649"/>
    <w:rsid w:val="008647BA"/>
    <w:rsid w:val="008648B3"/>
    <w:rsid w:val="00864965"/>
    <w:rsid w:val="00864A91"/>
    <w:rsid w:val="00864F0A"/>
    <w:rsid w:val="00865645"/>
    <w:rsid w:val="0086572E"/>
    <w:rsid w:val="008658A4"/>
    <w:rsid w:val="00865DF8"/>
    <w:rsid w:val="00865F63"/>
    <w:rsid w:val="00865FAA"/>
    <w:rsid w:val="0086612E"/>
    <w:rsid w:val="00866160"/>
    <w:rsid w:val="00866367"/>
    <w:rsid w:val="008664EA"/>
    <w:rsid w:val="00866785"/>
    <w:rsid w:val="00866C58"/>
    <w:rsid w:val="00866D57"/>
    <w:rsid w:val="0086727A"/>
    <w:rsid w:val="00867AC2"/>
    <w:rsid w:val="008701AF"/>
    <w:rsid w:val="00870516"/>
    <w:rsid w:val="008707B4"/>
    <w:rsid w:val="008709BB"/>
    <w:rsid w:val="00870B0B"/>
    <w:rsid w:val="00870CE6"/>
    <w:rsid w:val="0087105E"/>
    <w:rsid w:val="00871101"/>
    <w:rsid w:val="0087116F"/>
    <w:rsid w:val="0087146A"/>
    <w:rsid w:val="00871AD7"/>
    <w:rsid w:val="008720AC"/>
    <w:rsid w:val="008720CB"/>
    <w:rsid w:val="00872323"/>
    <w:rsid w:val="0087278F"/>
    <w:rsid w:val="00872936"/>
    <w:rsid w:val="00872B0E"/>
    <w:rsid w:val="00872CAC"/>
    <w:rsid w:val="00872EC0"/>
    <w:rsid w:val="0087308C"/>
    <w:rsid w:val="008733C2"/>
    <w:rsid w:val="0087365F"/>
    <w:rsid w:val="008737CC"/>
    <w:rsid w:val="0087388F"/>
    <w:rsid w:val="00873A17"/>
    <w:rsid w:val="00873E02"/>
    <w:rsid w:val="0087402D"/>
    <w:rsid w:val="00874771"/>
    <w:rsid w:val="00874E03"/>
    <w:rsid w:val="00874F60"/>
    <w:rsid w:val="00875065"/>
    <w:rsid w:val="00875229"/>
    <w:rsid w:val="00875431"/>
    <w:rsid w:val="00875992"/>
    <w:rsid w:val="008759AF"/>
    <w:rsid w:val="008759C3"/>
    <w:rsid w:val="00875C3C"/>
    <w:rsid w:val="00875D05"/>
    <w:rsid w:val="00875E1B"/>
    <w:rsid w:val="00875F67"/>
    <w:rsid w:val="00876197"/>
    <w:rsid w:val="008762CF"/>
    <w:rsid w:val="0087654C"/>
    <w:rsid w:val="008765C4"/>
    <w:rsid w:val="00876894"/>
    <w:rsid w:val="0087692E"/>
    <w:rsid w:val="00876B66"/>
    <w:rsid w:val="00876E5E"/>
    <w:rsid w:val="0087725D"/>
    <w:rsid w:val="00877341"/>
    <w:rsid w:val="00877639"/>
    <w:rsid w:val="00877F1B"/>
    <w:rsid w:val="00880388"/>
    <w:rsid w:val="0088051B"/>
    <w:rsid w:val="008806EB"/>
    <w:rsid w:val="008806F3"/>
    <w:rsid w:val="008806FF"/>
    <w:rsid w:val="00880B83"/>
    <w:rsid w:val="00880E04"/>
    <w:rsid w:val="0088119C"/>
    <w:rsid w:val="0088129E"/>
    <w:rsid w:val="00881342"/>
    <w:rsid w:val="008814A5"/>
    <w:rsid w:val="008818C5"/>
    <w:rsid w:val="008818F1"/>
    <w:rsid w:val="00881B22"/>
    <w:rsid w:val="00882A32"/>
    <w:rsid w:val="00882CA8"/>
    <w:rsid w:val="008831AD"/>
    <w:rsid w:val="00883551"/>
    <w:rsid w:val="008836D0"/>
    <w:rsid w:val="00883815"/>
    <w:rsid w:val="00883BCE"/>
    <w:rsid w:val="00883D95"/>
    <w:rsid w:val="00883DBC"/>
    <w:rsid w:val="0088413D"/>
    <w:rsid w:val="00884422"/>
    <w:rsid w:val="0088475A"/>
    <w:rsid w:val="008847BE"/>
    <w:rsid w:val="00884AEC"/>
    <w:rsid w:val="00884B5C"/>
    <w:rsid w:val="00884B94"/>
    <w:rsid w:val="008850AA"/>
    <w:rsid w:val="00885109"/>
    <w:rsid w:val="0088529B"/>
    <w:rsid w:val="0088542C"/>
    <w:rsid w:val="008859FF"/>
    <w:rsid w:val="00885A9D"/>
    <w:rsid w:val="00885D21"/>
    <w:rsid w:val="00886032"/>
    <w:rsid w:val="00886216"/>
    <w:rsid w:val="00886271"/>
    <w:rsid w:val="008867FC"/>
    <w:rsid w:val="00886A8C"/>
    <w:rsid w:val="008874D6"/>
    <w:rsid w:val="00887746"/>
    <w:rsid w:val="0088777D"/>
    <w:rsid w:val="00887AFD"/>
    <w:rsid w:val="00887E0B"/>
    <w:rsid w:val="00887F54"/>
    <w:rsid w:val="00890137"/>
    <w:rsid w:val="00890148"/>
    <w:rsid w:val="00890588"/>
    <w:rsid w:val="008906AF"/>
    <w:rsid w:val="00890C64"/>
    <w:rsid w:val="00890C87"/>
    <w:rsid w:val="00890C89"/>
    <w:rsid w:val="00891212"/>
    <w:rsid w:val="0089129A"/>
    <w:rsid w:val="0089139B"/>
    <w:rsid w:val="00891431"/>
    <w:rsid w:val="0089150E"/>
    <w:rsid w:val="008915C9"/>
    <w:rsid w:val="00891A23"/>
    <w:rsid w:val="00891C10"/>
    <w:rsid w:val="00891D30"/>
    <w:rsid w:val="0089201F"/>
    <w:rsid w:val="0089225D"/>
    <w:rsid w:val="00893848"/>
    <w:rsid w:val="0089390C"/>
    <w:rsid w:val="008939B9"/>
    <w:rsid w:val="00893C0C"/>
    <w:rsid w:val="00894043"/>
    <w:rsid w:val="00894263"/>
    <w:rsid w:val="0089455A"/>
    <w:rsid w:val="008948D4"/>
    <w:rsid w:val="00894BA7"/>
    <w:rsid w:val="00894CC9"/>
    <w:rsid w:val="00895289"/>
    <w:rsid w:val="00895564"/>
    <w:rsid w:val="00895AE4"/>
    <w:rsid w:val="00895B0F"/>
    <w:rsid w:val="00895B16"/>
    <w:rsid w:val="00895B7F"/>
    <w:rsid w:val="00895CDF"/>
    <w:rsid w:val="00895DBA"/>
    <w:rsid w:val="00896379"/>
    <w:rsid w:val="008963E4"/>
    <w:rsid w:val="0089641A"/>
    <w:rsid w:val="008966B5"/>
    <w:rsid w:val="0089682A"/>
    <w:rsid w:val="00896C6E"/>
    <w:rsid w:val="00897099"/>
    <w:rsid w:val="00897138"/>
    <w:rsid w:val="00897324"/>
    <w:rsid w:val="00897685"/>
    <w:rsid w:val="0089768E"/>
    <w:rsid w:val="0089787D"/>
    <w:rsid w:val="008979C6"/>
    <w:rsid w:val="00897F01"/>
    <w:rsid w:val="00897F2C"/>
    <w:rsid w:val="008A0561"/>
    <w:rsid w:val="008A06C6"/>
    <w:rsid w:val="008A07DE"/>
    <w:rsid w:val="008A083A"/>
    <w:rsid w:val="008A0EA9"/>
    <w:rsid w:val="008A106C"/>
    <w:rsid w:val="008A1100"/>
    <w:rsid w:val="008A158D"/>
    <w:rsid w:val="008A164C"/>
    <w:rsid w:val="008A19C1"/>
    <w:rsid w:val="008A1D3D"/>
    <w:rsid w:val="008A22E5"/>
    <w:rsid w:val="008A2417"/>
    <w:rsid w:val="008A2AF4"/>
    <w:rsid w:val="008A2BA0"/>
    <w:rsid w:val="008A2BF5"/>
    <w:rsid w:val="008A2F5A"/>
    <w:rsid w:val="008A31BD"/>
    <w:rsid w:val="008A37B4"/>
    <w:rsid w:val="008A3BAF"/>
    <w:rsid w:val="008A44CD"/>
    <w:rsid w:val="008A4A2C"/>
    <w:rsid w:val="008A4F86"/>
    <w:rsid w:val="008A5109"/>
    <w:rsid w:val="008A5EED"/>
    <w:rsid w:val="008A5FFC"/>
    <w:rsid w:val="008A6126"/>
    <w:rsid w:val="008A61DD"/>
    <w:rsid w:val="008A624C"/>
    <w:rsid w:val="008A6640"/>
    <w:rsid w:val="008A67BC"/>
    <w:rsid w:val="008A6FFB"/>
    <w:rsid w:val="008A7197"/>
    <w:rsid w:val="008A71FD"/>
    <w:rsid w:val="008A74EA"/>
    <w:rsid w:val="008A75F5"/>
    <w:rsid w:val="008A79EB"/>
    <w:rsid w:val="008A79F8"/>
    <w:rsid w:val="008A7A30"/>
    <w:rsid w:val="008A7BEB"/>
    <w:rsid w:val="008B0033"/>
    <w:rsid w:val="008B026D"/>
    <w:rsid w:val="008B05F6"/>
    <w:rsid w:val="008B0A04"/>
    <w:rsid w:val="008B0DF7"/>
    <w:rsid w:val="008B0EA7"/>
    <w:rsid w:val="008B1347"/>
    <w:rsid w:val="008B17B2"/>
    <w:rsid w:val="008B18E6"/>
    <w:rsid w:val="008B210D"/>
    <w:rsid w:val="008B2140"/>
    <w:rsid w:val="008B24E2"/>
    <w:rsid w:val="008B2691"/>
    <w:rsid w:val="008B2723"/>
    <w:rsid w:val="008B2E28"/>
    <w:rsid w:val="008B30D8"/>
    <w:rsid w:val="008B3466"/>
    <w:rsid w:val="008B353D"/>
    <w:rsid w:val="008B35E3"/>
    <w:rsid w:val="008B3B42"/>
    <w:rsid w:val="008B4256"/>
    <w:rsid w:val="008B4972"/>
    <w:rsid w:val="008B4978"/>
    <w:rsid w:val="008B4F59"/>
    <w:rsid w:val="008B59AC"/>
    <w:rsid w:val="008B5C5A"/>
    <w:rsid w:val="008B5EF2"/>
    <w:rsid w:val="008B6054"/>
    <w:rsid w:val="008B61C0"/>
    <w:rsid w:val="008B6585"/>
    <w:rsid w:val="008B6DA7"/>
    <w:rsid w:val="008B6E31"/>
    <w:rsid w:val="008B6E98"/>
    <w:rsid w:val="008B6F17"/>
    <w:rsid w:val="008B6F23"/>
    <w:rsid w:val="008B6F5E"/>
    <w:rsid w:val="008B6F98"/>
    <w:rsid w:val="008B709C"/>
    <w:rsid w:val="008B717B"/>
    <w:rsid w:val="008B71C5"/>
    <w:rsid w:val="008B7424"/>
    <w:rsid w:val="008B7716"/>
    <w:rsid w:val="008B781D"/>
    <w:rsid w:val="008B7851"/>
    <w:rsid w:val="008B7AA0"/>
    <w:rsid w:val="008B7C69"/>
    <w:rsid w:val="008B7E72"/>
    <w:rsid w:val="008C00F6"/>
    <w:rsid w:val="008C02A7"/>
    <w:rsid w:val="008C03B1"/>
    <w:rsid w:val="008C040E"/>
    <w:rsid w:val="008C05CC"/>
    <w:rsid w:val="008C0769"/>
    <w:rsid w:val="008C08EB"/>
    <w:rsid w:val="008C0BD9"/>
    <w:rsid w:val="008C0CEE"/>
    <w:rsid w:val="008C0E64"/>
    <w:rsid w:val="008C12ED"/>
    <w:rsid w:val="008C1377"/>
    <w:rsid w:val="008C1814"/>
    <w:rsid w:val="008C1996"/>
    <w:rsid w:val="008C19B6"/>
    <w:rsid w:val="008C2103"/>
    <w:rsid w:val="008C24EF"/>
    <w:rsid w:val="008C257C"/>
    <w:rsid w:val="008C25C0"/>
    <w:rsid w:val="008C2DA7"/>
    <w:rsid w:val="008C2FE2"/>
    <w:rsid w:val="008C367F"/>
    <w:rsid w:val="008C392A"/>
    <w:rsid w:val="008C3E63"/>
    <w:rsid w:val="008C3E9B"/>
    <w:rsid w:val="008C3F87"/>
    <w:rsid w:val="008C461F"/>
    <w:rsid w:val="008C4951"/>
    <w:rsid w:val="008C4B29"/>
    <w:rsid w:val="008C4D75"/>
    <w:rsid w:val="008C5813"/>
    <w:rsid w:val="008C5D8D"/>
    <w:rsid w:val="008C645E"/>
    <w:rsid w:val="008C69C0"/>
    <w:rsid w:val="008C6CAB"/>
    <w:rsid w:val="008C6F51"/>
    <w:rsid w:val="008C6FA0"/>
    <w:rsid w:val="008C700D"/>
    <w:rsid w:val="008C7317"/>
    <w:rsid w:val="008C73C6"/>
    <w:rsid w:val="008C7489"/>
    <w:rsid w:val="008C74B8"/>
    <w:rsid w:val="008C7A5A"/>
    <w:rsid w:val="008C7AE5"/>
    <w:rsid w:val="008C7D3A"/>
    <w:rsid w:val="008D0188"/>
    <w:rsid w:val="008D0444"/>
    <w:rsid w:val="008D0840"/>
    <w:rsid w:val="008D1122"/>
    <w:rsid w:val="008D1513"/>
    <w:rsid w:val="008D1575"/>
    <w:rsid w:val="008D158B"/>
    <w:rsid w:val="008D1BBB"/>
    <w:rsid w:val="008D215A"/>
    <w:rsid w:val="008D229A"/>
    <w:rsid w:val="008D2380"/>
    <w:rsid w:val="008D27CB"/>
    <w:rsid w:val="008D2A55"/>
    <w:rsid w:val="008D2B83"/>
    <w:rsid w:val="008D32B6"/>
    <w:rsid w:val="008D3376"/>
    <w:rsid w:val="008D3427"/>
    <w:rsid w:val="008D35F1"/>
    <w:rsid w:val="008D3692"/>
    <w:rsid w:val="008D38E5"/>
    <w:rsid w:val="008D3CAD"/>
    <w:rsid w:val="008D41A4"/>
    <w:rsid w:val="008D4357"/>
    <w:rsid w:val="008D44B0"/>
    <w:rsid w:val="008D48F3"/>
    <w:rsid w:val="008D4B9D"/>
    <w:rsid w:val="008D4CAA"/>
    <w:rsid w:val="008D522A"/>
    <w:rsid w:val="008D52B2"/>
    <w:rsid w:val="008D537C"/>
    <w:rsid w:val="008D5747"/>
    <w:rsid w:val="008D59C2"/>
    <w:rsid w:val="008D5A81"/>
    <w:rsid w:val="008D5C5D"/>
    <w:rsid w:val="008D5CEA"/>
    <w:rsid w:val="008D65B1"/>
    <w:rsid w:val="008D6679"/>
    <w:rsid w:val="008D66EC"/>
    <w:rsid w:val="008D6D18"/>
    <w:rsid w:val="008D6F1B"/>
    <w:rsid w:val="008D75EF"/>
    <w:rsid w:val="008D78FE"/>
    <w:rsid w:val="008D7A4E"/>
    <w:rsid w:val="008D7B60"/>
    <w:rsid w:val="008D7C34"/>
    <w:rsid w:val="008D7F46"/>
    <w:rsid w:val="008E01FD"/>
    <w:rsid w:val="008E03F5"/>
    <w:rsid w:val="008E086B"/>
    <w:rsid w:val="008E0C3D"/>
    <w:rsid w:val="008E0F18"/>
    <w:rsid w:val="008E1739"/>
    <w:rsid w:val="008E1B88"/>
    <w:rsid w:val="008E1F93"/>
    <w:rsid w:val="008E279E"/>
    <w:rsid w:val="008E2978"/>
    <w:rsid w:val="008E3027"/>
    <w:rsid w:val="008E33AF"/>
    <w:rsid w:val="008E3444"/>
    <w:rsid w:val="008E363D"/>
    <w:rsid w:val="008E38CC"/>
    <w:rsid w:val="008E3932"/>
    <w:rsid w:val="008E3AD1"/>
    <w:rsid w:val="008E3BB9"/>
    <w:rsid w:val="008E3BEB"/>
    <w:rsid w:val="008E3C4C"/>
    <w:rsid w:val="008E3CA4"/>
    <w:rsid w:val="008E40C1"/>
    <w:rsid w:val="008E41D3"/>
    <w:rsid w:val="008E4625"/>
    <w:rsid w:val="008E47DA"/>
    <w:rsid w:val="008E4E61"/>
    <w:rsid w:val="008E4F5A"/>
    <w:rsid w:val="008E5672"/>
    <w:rsid w:val="008E5A00"/>
    <w:rsid w:val="008E5A79"/>
    <w:rsid w:val="008E5C38"/>
    <w:rsid w:val="008E5C7A"/>
    <w:rsid w:val="008E5E15"/>
    <w:rsid w:val="008E5E32"/>
    <w:rsid w:val="008E5FBA"/>
    <w:rsid w:val="008E6C3D"/>
    <w:rsid w:val="008E6D43"/>
    <w:rsid w:val="008E6FA7"/>
    <w:rsid w:val="008E6FEF"/>
    <w:rsid w:val="008E7161"/>
    <w:rsid w:val="008E7228"/>
    <w:rsid w:val="008E7470"/>
    <w:rsid w:val="008E7659"/>
    <w:rsid w:val="008E7666"/>
    <w:rsid w:val="008E7BF7"/>
    <w:rsid w:val="008F0442"/>
    <w:rsid w:val="008F072D"/>
    <w:rsid w:val="008F0865"/>
    <w:rsid w:val="008F1097"/>
    <w:rsid w:val="008F12C4"/>
    <w:rsid w:val="008F12E3"/>
    <w:rsid w:val="008F16D6"/>
    <w:rsid w:val="008F199C"/>
    <w:rsid w:val="008F1AC9"/>
    <w:rsid w:val="008F1C53"/>
    <w:rsid w:val="008F1F07"/>
    <w:rsid w:val="008F1F46"/>
    <w:rsid w:val="008F2051"/>
    <w:rsid w:val="008F22BB"/>
    <w:rsid w:val="008F22BC"/>
    <w:rsid w:val="008F26AA"/>
    <w:rsid w:val="008F27CD"/>
    <w:rsid w:val="008F2851"/>
    <w:rsid w:val="008F297B"/>
    <w:rsid w:val="008F2D83"/>
    <w:rsid w:val="008F2F2F"/>
    <w:rsid w:val="008F3070"/>
    <w:rsid w:val="008F3335"/>
    <w:rsid w:val="008F341F"/>
    <w:rsid w:val="008F3ADF"/>
    <w:rsid w:val="008F3C74"/>
    <w:rsid w:val="008F3DC2"/>
    <w:rsid w:val="008F407D"/>
    <w:rsid w:val="008F4303"/>
    <w:rsid w:val="008F4AD3"/>
    <w:rsid w:val="008F4B64"/>
    <w:rsid w:val="008F54A1"/>
    <w:rsid w:val="008F562A"/>
    <w:rsid w:val="008F5963"/>
    <w:rsid w:val="008F59D5"/>
    <w:rsid w:val="008F5B88"/>
    <w:rsid w:val="008F616A"/>
    <w:rsid w:val="008F6722"/>
    <w:rsid w:val="008F67AD"/>
    <w:rsid w:val="008F685A"/>
    <w:rsid w:val="008F6F3C"/>
    <w:rsid w:val="008F731A"/>
    <w:rsid w:val="008F749E"/>
    <w:rsid w:val="008F791D"/>
    <w:rsid w:val="008F7D6C"/>
    <w:rsid w:val="0090020F"/>
    <w:rsid w:val="009008A8"/>
    <w:rsid w:val="009008F4"/>
    <w:rsid w:val="009011AA"/>
    <w:rsid w:val="00901429"/>
    <w:rsid w:val="009014B2"/>
    <w:rsid w:val="00901CEE"/>
    <w:rsid w:val="00901D32"/>
    <w:rsid w:val="00901E79"/>
    <w:rsid w:val="00902368"/>
    <w:rsid w:val="00902477"/>
    <w:rsid w:val="009028A6"/>
    <w:rsid w:val="009028C4"/>
    <w:rsid w:val="00903057"/>
    <w:rsid w:val="009030CE"/>
    <w:rsid w:val="00903627"/>
    <w:rsid w:val="009037C3"/>
    <w:rsid w:val="00903836"/>
    <w:rsid w:val="00903C5E"/>
    <w:rsid w:val="00903D7B"/>
    <w:rsid w:val="00903E1E"/>
    <w:rsid w:val="009041B6"/>
    <w:rsid w:val="00904430"/>
    <w:rsid w:val="0090462A"/>
    <w:rsid w:val="00904889"/>
    <w:rsid w:val="009048C9"/>
    <w:rsid w:val="00904CF5"/>
    <w:rsid w:val="00904DC3"/>
    <w:rsid w:val="00904E05"/>
    <w:rsid w:val="009050B0"/>
    <w:rsid w:val="00905119"/>
    <w:rsid w:val="00905357"/>
    <w:rsid w:val="009056F4"/>
    <w:rsid w:val="00905718"/>
    <w:rsid w:val="00905A9D"/>
    <w:rsid w:val="00905E43"/>
    <w:rsid w:val="0090614E"/>
    <w:rsid w:val="00906F85"/>
    <w:rsid w:val="00906F89"/>
    <w:rsid w:val="00907069"/>
    <w:rsid w:val="00907169"/>
    <w:rsid w:val="009072F6"/>
    <w:rsid w:val="009079E1"/>
    <w:rsid w:val="00907A32"/>
    <w:rsid w:val="00907D10"/>
    <w:rsid w:val="00907E75"/>
    <w:rsid w:val="00910083"/>
    <w:rsid w:val="0091031F"/>
    <w:rsid w:val="0091081E"/>
    <w:rsid w:val="00910E88"/>
    <w:rsid w:val="009113A5"/>
    <w:rsid w:val="00911814"/>
    <w:rsid w:val="00911950"/>
    <w:rsid w:val="00911985"/>
    <w:rsid w:val="0091198D"/>
    <w:rsid w:val="00911D6F"/>
    <w:rsid w:val="00912658"/>
    <w:rsid w:val="00912999"/>
    <w:rsid w:val="009130B3"/>
    <w:rsid w:val="009133C9"/>
    <w:rsid w:val="00913677"/>
    <w:rsid w:val="00913A4F"/>
    <w:rsid w:val="00913BEC"/>
    <w:rsid w:val="00913D49"/>
    <w:rsid w:val="00913E47"/>
    <w:rsid w:val="00913ED1"/>
    <w:rsid w:val="00914035"/>
    <w:rsid w:val="009140EF"/>
    <w:rsid w:val="00914267"/>
    <w:rsid w:val="00914BE4"/>
    <w:rsid w:val="00914C98"/>
    <w:rsid w:val="00914D11"/>
    <w:rsid w:val="00914D77"/>
    <w:rsid w:val="00914DFA"/>
    <w:rsid w:val="00914E54"/>
    <w:rsid w:val="00915133"/>
    <w:rsid w:val="009153DF"/>
    <w:rsid w:val="00915674"/>
    <w:rsid w:val="00915770"/>
    <w:rsid w:val="009157A4"/>
    <w:rsid w:val="009157CD"/>
    <w:rsid w:val="0091618C"/>
    <w:rsid w:val="009168FE"/>
    <w:rsid w:val="0091698F"/>
    <w:rsid w:val="00916AA7"/>
    <w:rsid w:val="009170EC"/>
    <w:rsid w:val="00917265"/>
    <w:rsid w:val="0091741D"/>
    <w:rsid w:val="009177C7"/>
    <w:rsid w:val="0091792B"/>
    <w:rsid w:val="00917FDA"/>
    <w:rsid w:val="00920B18"/>
    <w:rsid w:val="00920EC8"/>
    <w:rsid w:val="009216E6"/>
    <w:rsid w:val="00921EF8"/>
    <w:rsid w:val="00922379"/>
    <w:rsid w:val="009223F4"/>
    <w:rsid w:val="0092278C"/>
    <w:rsid w:val="00923155"/>
    <w:rsid w:val="00923452"/>
    <w:rsid w:val="00923521"/>
    <w:rsid w:val="00923BD1"/>
    <w:rsid w:val="00923FEE"/>
    <w:rsid w:val="00924501"/>
    <w:rsid w:val="0092468C"/>
    <w:rsid w:val="009246A7"/>
    <w:rsid w:val="00924C34"/>
    <w:rsid w:val="00924DC0"/>
    <w:rsid w:val="0092532E"/>
    <w:rsid w:val="009253AD"/>
    <w:rsid w:val="009255F0"/>
    <w:rsid w:val="00925699"/>
    <w:rsid w:val="00925968"/>
    <w:rsid w:val="00925D77"/>
    <w:rsid w:val="00925FA4"/>
    <w:rsid w:val="0092603D"/>
    <w:rsid w:val="0092617E"/>
    <w:rsid w:val="00926686"/>
    <w:rsid w:val="009271BA"/>
    <w:rsid w:val="00927876"/>
    <w:rsid w:val="00927A5F"/>
    <w:rsid w:val="00927A67"/>
    <w:rsid w:val="00927BD3"/>
    <w:rsid w:val="00927E9F"/>
    <w:rsid w:val="009306CF"/>
    <w:rsid w:val="00930A00"/>
    <w:rsid w:val="00930BB4"/>
    <w:rsid w:val="009312EE"/>
    <w:rsid w:val="009312F2"/>
    <w:rsid w:val="0093136D"/>
    <w:rsid w:val="0093155B"/>
    <w:rsid w:val="009316DB"/>
    <w:rsid w:val="0093192A"/>
    <w:rsid w:val="00931947"/>
    <w:rsid w:val="00931CFB"/>
    <w:rsid w:val="0093206A"/>
    <w:rsid w:val="009320DD"/>
    <w:rsid w:val="00932587"/>
    <w:rsid w:val="00932867"/>
    <w:rsid w:val="00932C4B"/>
    <w:rsid w:val="00932F29"/>
    <w:rsid w:val="00933115"/>
    <w:rsid w:val="0093317D"/>
    <w:rsid w:val="00933732"/>
    <w:rsid w:val="00933A85"/>
    <w:rsid w:val="00933B28"/>
    <w:rsid w:val="00933DD7"/>
    <w:rsid w:val="00933F6A"/>
    <w:rsid w:val="0093409F"/>
    <w:rsid w:val="0093437A"/>
    <w:rsid w:val="009343CC"/>
    <w:rsid w:val="00934972"/>
    <w:rsid w:val="00934A72"/>
    <w:rsid w:val="00934B75"/>
    <w:rsid w:val="0093519D"/>
    <w:rsid w:val="0093537C"/>
    <w:rsid w:val="0093539E"/>
    <w:rsid w:val="009354C4"/>
    <w:rsid w:val="009357B4"/>
    <w:rsid w:val="0093584B"/>
    <w:rsid w:val="009359C9"/>
    <w:rsid w:val="00935DDA"/>
    <w:rsid w:val="00935E63"/>
    <w:rsid w:val="0093606D"/>
    <w:rsid w:val="009368CB"/>
    <w:rsid w:val="009368F1"/>
    <w:rsid w:val="00937264"/>
    <w:rsid w:val="0093745A"/>
    <w:rsid w:val="009374FA"/>
    <w:rsid w:val="00937A4F"/>
    <w:rsid w:val="00937AAD"/>
    <w:rsid w:val="00937E76"/>
    <w:rsid w:val="009400BB"/>
    <w:rsid w:val="009407A8"/>
    <w:rsid w:val="00941012"/>
    <w:rsid w:val="009410EB"/>
    <w:rsid w:val="009419FD"/>
    <w:rsid w:val="00941A78"/>
    <w:rsid w:val="00941A84"/>
    <w:rsid w:val="00941E2B"/>
    <w:rsid w:val="00942380"/>
    <w:rsid w:val="009423D1"/>
    <w:rsid w:val="009423DE"/>
    <w:rsid w:val="0094278F"/>
    <w:rsid w:val="00942DC2"/>
    <w:rsid w:val="00942DFA"/>
    <w:rsid w:val="0094306B"/>
    <w:rsid w:val="00943076"/>
    <w:rsid w:val="00943BB2"/>
    <w:rsid w:val="00943BD2"/>
    <w:rsid w:val="00944405"/>
    <w:rsid w:val="00944623"/>
    <w:rsid w:val="009446A4"/>
    <w:rsid w:val="00944710"/>
    <w:rsid w:val="00944766"/>
    <w:rsid w:val="009453BC"/>
    <w:rsid w:val="009456F2"/>
    <w:rsid w:val="00945847"/>
    <w:rsid w:val="00945AC7"/>
    <w:rsid w:val="00945B17"/>
    <w:rsid w:val="00945ECB"/>
    <w:rsid w:val="00945FE0"/>
    <w:rsid w:val="0094631D"/>
    <w:rsid w:val="009466AE"/>
    <w:rsid w:val="00946A92"/>
    <w:rsid w:val="00946B90"/>
    <w:rsid w:val="00947034"/>
    <w:rsid w:val="0094712C"/>
    <w:rsid w:val="0094733C"/>
    <w:rsid w:val="00947402"/>
    <w:rsid w:val="0094743A"/>
    <w:rsid w:val="00947B02"/>
    <w:rsid w:val="00947C8C"/>
    <w:rsid w:val="00950462"/>
    <w:rsid w:val="00950961"/>
    <w:rsid w:val="00951013"/>
    <w:rsid w:val="0095104F"/>
    <w:rsid w:val="00951558"/>
    <w:rsid w:val="009517B5"/>
    <w:rsid w:val="00951831"/>
    <w:rsid w:val="0095219B"/>
    <w:rsid w:val="0095229B"/>
    <w:rsid w:val="0095240C"/>
    <w:rsid w:val="009526B5"/>
    <w:rsid w:val="00952933"/>
    <w:rsid w:val="00952A5D"/>
    <w:rsid w:val="00952D3D"/>
    <w:rsid w:val="00952D9C"/>
    <w:rsid w:val="00952E0D"/>
    <w:rsid w:val="0095344A"/>
    <w:rsid w:val="009536D0"/>
    <w:rsid w:val="009538B0"/>
    <w:rsid w:val="009539D0"/>
    <w:rsid w:val="009539D3"/>
    <w:rsid w:val="00953B88"/>
    <w:rsid w:val="009542A0"/>
    <w:rsid w:val="00954412"/>
    <w:rsid w:val="0095471C"/>
    <w:rsid w:val="00954AB5"/>
    <w:rsid w:val="0095501F"/>
    <w:rsid w:val="009550EF"/>
    <w:rsid w:val="009551EE"/>
    <w:rsid w:val="009552AC"/>
    <w:rsid w:val="009557F2"/>
    <w:rsid w:val="00956543"/>
    <w:rsid w:val="00956F68"/>
    <w:rsid w:val="00956F6A"/>
    <w:rsid w:val="009570DC"/>
    <w:rsid w:val="009574F7"/>
    <w:rsid w:val="00957D91"/>
    <w:rsid w:val="00957EC1"/>
    <w:rsid w:val="00957FF6"/>
    <w:rsid w:val="00960800"/>
    <w:rsid w:val="00961115"/>
    <w:rsid w:val="0096111C"/>
    <w:rsid w:val="009616B4"/>
    <w:rsid w:val="009619E7"/>
    <w:rsid w:val="00961D52"/>
    <w:rsid w:val="00962223"/>
    <w:rsid w:val="00962DC7"/>
    <w:rsid w:val="00962F5B"/>
    <w:rsid w:val="0096304D"/>
    <w:rsid w:val="009635D1"/>
    <w:rsid w:val="009637AD"/>
    <w:rsid w:val="0096393B"/>
    <w:rsid w:val="0096400F"/>
    <w:rsid w:val="009641C2"/>
    <w:rsid w:val="00964410"/>
    <w:rsid w:val="0096494D"/>
    <w:rsid w:val="0096496B"/>
    <w:rsid w:val="00964CA6"/>
    <w:rsid w:val="00964CBE"/>
    <w:rsid w:val="00965584"/>
    <w:rsid w:val="0096598A"/>
    <w:rsid w:val="00965A94"/>
    <w:rsid w:val="00965AA9"/>
    <w:rsid w:val="00965D93"/>
    <w:rsid w:val="00966097"/>
    <w:rsid w:val="009660A0"/>
    <w:rsid w:val="009661DC"/>
    <w:rsid w:val="00966324"/>
    <w:rsid w:val="009665F9"/>
    <w:rsid w:val="009667C5"/>
    <w:rsid w:val="009667F7"/>
    <w:rsid w:val="00966A25"/>
    <w:rsid w:val="00966E47"/>
    <w:rsid w:val="00967122"/>
    <w:rsid w:val="009672C9"/>
    <w:rsid w:val="00967957"/>
    <w:rsid w:val="00967DF3"/>
    <w:rsid w:val="00967E10"/>
    <w:rsid w:val="00970118"/>
    <w:rsid w:val="00970605"/>
    <w:rsid w:val="00970637"/>
    <w:rsid w:val="009707FF"/>
    <w:rsid w:val="00970CDA"/>
    <w:rsid w:val="00970D6C"/>
    <w:rsid w:val="00970DE4"/>
    <w:rsid w:val="00970E88"/>
    <w:rsid w:val="00971270"/>
    <w:rsid w:val="0097144B"/>
    <w:rsid w:val="009715D0"/>
    <w:rsid w:val="0097173A"/>
    <w:rsid w:val="00971A53"/>
    <w:rsid w:val="00971E03"/>
    <w:rsid w:val="00972161"/>
    <w:rsid w:val="00972246"/>
    <w:rsid w:val="00972C35"/>
    <w:rsid w:val="00973355"/>
    <w:rsid w:val="0097362F"/>
    <w:rsid w:val="0097363E"/>
    <w:rsid w:val="00973789"/>
    <w:rsid w:val="0097388C"/>
    <w:rsid w:val="00973B6F"/>
    <w:rsid w:val="009743B1"/>
    <w:rsid w:val="00974466"/>
    <w:rsid w:val="00974860"/>
    <w:rsid w:val="00974B76"/>
    <w:rsid w:val="00974CEC"/>
    <w:rsid w:val="00974E99"/>
    <w:rsid w:val="00974EB9"/>
    <w:rsid w:val="00974F2D"/>
    <w:rsid w:val="00974FC5"/>
    <w:rsid w:val="00975057"/>
    <w:rsid w:val="009751B7"/>
    <w:rsid w:val="00975321"/>
    <w:rsid w:val="00975404"/>
    <w:rsid w:val="00975A22"/>
    <w:rsid w:val="00975BE4"/>
    <w:rsid w:val="00975D19"/>
    <w:rsid w:val="00975D86"/>
    <w:rsid w:val="00975D99"/>
    <w:rsid w:val="009760C7"/>
    <w:rsid w:val="009760DA"/>
    <w:rsid w:val="00976493"/>
    <w:rsid w:val="00976713"/>
    <w:rsid w:val="0097680E"/>
    <w:rsid w:val="00976FB0"/>
    <w:rsid w:val="009771A6"/>
    <w:rsid w:val="00977C1C"/>
    <w:rsid w:val="00977EDC"/>
    <w:rsid w:val="0098044D"/>
    <w:rsid w:val="00980508"/>
    <w:rsid w:val="00980669"/>
    <w:rsid w:val="0098105B"/>
    <w:rsid w:val="009815DA"/>
    <w:rsid w:val="00981E7A"/>
    <w:rsid w:val="00981F64"/>
    <w:rsid w:val="009820C7"/>
    <w:rsid w:val="0098224F"/>
    <w:rsid w:val="00982341"/>
    <w:rsid w:val="00982540"/>
    <w:rsid w:val="0098260C"/>
    <w:rsid w:val="00982FF4"/>
    <w:rsid w:val="009831B3"/>
    <w:rsid w:val="00983265"/>
    <w:rsid w:val="00983961"/>
    <w:rsid w:val="00983A6A"/>
    <w:rsid w:val="009841DE"/>
    <w:rsid w:val="00984204"/>
    <w:rsid w:val="009842BD"/>
    <w:rsid w:val="0098437C"/>
    <w:rsid w:val="009843D2"/>
    <w:rsid w:val="0098467B"/>
    <w:rsid w:val="0098495A"/>
    <w:rsid w:val="00984DFE"/>
    <w:rsid w:val="00985752"/>
    <w:rsid w:val="00985E0D"/>
    <w:rsid w:val="00985E29"/>
    <w:rsid w:val="009860DD"/>
    <w:rsid w:val="009860E6"/>
    <w:rsid w:val="00986116"/>
    <w:rsid w:val="009869C9"/>
    <w:rsid w:val="00986E50"/>
    <w:rsid w:val="00986E93"/>
    <w:rsid w:val="00987A36"/>
    <w:rsid w:val="00987C4C"/>
    <w:rsid w:val="00987C77"/>
    <w:rsid w:val="00987C9C"/>
    <w:rsid w:val="00987CEC"/>
    <w:rsid w:val="0099035C"/>
    <w:rsid w:val="0099060A"/>
    <w:rsid w:val="00990658"/>
    <w:rsid w:val="0099072D"/>
    <w:rsid w:val="00990838"/>
    <w:rsid w:val="00990DCC"/>
    <w:rsid w:val="00990E8B"/>
    <w:rsid w:val="00990FAF"/>
    <w:rsid w:val="0099113F"/>
    <w:rsid w:val="009912BD"/>
    <w:rsid w:val="00991310"/>
    <w:rsid w:val="0099132B"/>
    <w:rsid w:val="00991585"/>
    <w:rsid w:val="00992289"/>
    <w:rsid w:val="00992728"/>
    <w:rsid w:val="009929E3"/>
    <w:rsid w:val="00992D26"/>
    <w:rsid w:val="00992D80"/>
    <w:rsid w:val="00993374"/>
    <w:rsid w:val="009934FE"/>
    <w:rsid w:val="009938F4"/>
    <w:rsid w:val="00993AB5"/>
    <w:rsid w:val="00993B09"/>
    <w:rsid w:val="00993B85"/>
    <w:rsid w:val="00994293"/>
    <w:rsid w:val="00994562"/>
    <w:rsid w:val="00994857"/>
    <w:rsid w:val="00994976"/>
    <w:rsid w:val="00994A34"/>
    <w:rsid w:val="00994D80"/>
    <w:rsid w:val="00994DFE"/>
    <w:rsid w:val="00994F78"/>
    <w:rsid w:val="00994FDF"/>
    <w:rsid w:val="0099503F"/>
    <w:rsid w:val="00995121"/>
    <w:rsid w:val="00995619"/>
    <w:rsid w:val="00995720"/>
    <w:rsid w:val="00995790"/>
    <w:rsid w:val="00995892"/>
    <w:rsid w:val="009958DC"/>
    <w:rsid w:val="00995CD9"/>
    <w:rsid w:val="00996264"/>
    <w:rsid w:val="00996311"/>
    <w:rsid w:val="00996530"/>
    <w:rsid w:val="0099657C"/>
    <w:rsid w:val="0099691E"/>
    <w:rsid w:val="00996929"/>
    <w:rsid w:val="00996970"/>
    <w:rsid w:val="009969B2"/>
    <w:rsid w:val="00996AC0"/>
    <w:rsid w:val="00996C08"/>
    <w:rsid w:val="00996C7B"/>
    <w:rsid w:val="009970F8"/>
    <w:rsid w:val="0099727D"/>
    <w:rsid w:val="009973CC"/>
    <w:rsid w:val="009978F0"/>
    <w:rsid w:val="00997A14"/>
    <w:rsid w:val="00997FC1"/>
    <w:rsid w:val="009A0141"/>
    <w:rsid w:val="009A022F"/>
    <w:rsid w:val="009A06AE"/>
    <w:rsid w:val="009A087D"/>
    <w:rsid w:val="009A0943"/>
    <w:rsid w:val="009A098A"/>
    <w:rsid w:val="009A0F60"/>
    <w:rsid w:val="009A1190"/>
    <w:rsid w:val="009A1299"/>
    <w:rsid w:val="009A12D3"/>
    <w:rsid w:val="009A1746"/>
    <w:rsid w:val="009A195E"/>
    <w:rsid w:val="009A1B83"/>
    <w:rsid w:val="009A1E1F"/>
    <w:rsid w:val="009A1E81"/>
    <w:rsid w:val="009A1ED0"/>
    <w:rsid w:val="009A1F7B"/>
    <w:rsid w:val="009A2436"/>
    <w:rsid w:val="009A25B0"/>
    <w:rsid w:val="009A2780"/>
    <w:rsid w:val="009A2ECD"/>
    <w:rsid w:val="009A3389"/>
    <w:rsid w:val="009A33DB"/>
    <w:rsid w:val="009A3653"/>
    <w:rsid w:val="009A3694"/>
    <w:rsid w:val="009A3EB3"/>
    <w:rsid w:val="009A4893"/>
    <w:rsid w:val="009A49DC"/>
    <w:rsid w:val="009A4E02"/>
    <w:rsid w:val="009A4EA8"/>
    <w:rsid w:val="009A4F2F"/>
    <w:rsid w:val="009A515F"/>
    <w:rsid w:val="009A5804"/>
    <w:rsid w:val="009A5843"/>
    <w:rsid w:val="009A5CC1"/>
    <w:rsid w:val="009A6800"/>
    <w:rsid w:val="009A6B81"/>
    <w:rsid w:val="009A6B8B"/>
    <w:rsid w:val="009A6D3C"/>
    <w:rsid w:val="009A6F5D"/>
    <w:rsid w:val="009B0286"/>
    <w:rsid w:val="009B0316"/>
    <w:rsid w:val="009B06BA"/>
    <w:rsid w:val="009B072F"/>
    <w:rsid w:val="009B07ED"/>
    <w:rsid w:val="009B0A4B"/>
    <w:rsid w:val="009B14B8"/>
    <w:rsid w:val="009B16AC"/>
    <w:rsid w:val="009B16FC"/>
    <w:rsid w:val="009B1737"/>
    <w:rsid w:val="009B1993"/>
    <w:rsid w:val="009B1BE0"/>
    <w:rsid w:val="009B1C15"/>
    <w:rsid w:val="009B1C48"/>
    <w:rsid w:val="009B1E56"/>
    <w:rsid w:val="009B203A"/>
    <w:rsid w:val="009B233A"/>
    <w:rsid w:val="009B27D1"/>
    <w:rsid w:val="009B29F5"/>
    <w:rsid w:val="009B2C45"/>
    <w:rsid w:val="009B2F4B"/>
    <w:rsid w:val="009B2F56"/>
    <w:rsid w:val="009B35CD"/>
    <w:rsid w:val="009B3731"/>
    <w:rsid w:val="009B3816"/>
    <w:rsid w:val="009B3D68"/>
    <w:rsid w:val="009B3FA1"/>
    <w:rsid w:val="009B471B"/>
    <w:rsid w:val="009B47C3"/>
    <w:rsid w:val="009B4995"/>
    <w:rsid w:val="009B49E1"/>
    <w:rsid w:val="009B4E27"/>
    <w:rsid w:val="009B525A"/>
    <w:rsid w:val="009B56B2"/>
    <w:rsid w:val="009B5A61"/>
    <w:rsid w:val="009B5D90"/>
    <w:rsid w:val="009B5DE4"/>
    <w:rsid w:val="009B6152"/>
    <w:rsid w:val="009B6669"/>
    <w:rsid w:val="009B6725"/>
    <w:rsid w:val="009B6981"/>
    <w:rsid w:val="009B6EE5"/>
    <w:rsid w:val="009B7047"/>
    <w:rsid w:val="009B7183"/>
    <w:rsid w:val="009B741D"/>
    <w:rsid w:val="009B75A4"/>
    <w:rsid w:val="009B76F8"/>
    <w:rsid w:val="009B76FE"/>
    <w:rsid w:val="009B7A82"/>
    <w:rsid w:val="009B7B7E"/>
    <w:rsid w:val="009C014D"/>
    <w:rsid w:val="009C0376"/>
    <w:rsid w:val="009C08A9"/>
    <w:rsid w:val="009C0B33"/>
    <w:rsid w:val="009C0B78"/>
    <w:rsid w:val="009C0BAB"/>
    <w:rsid w:val="009C0C6B"/>
    <w:rsid w:val="009C0DC6"/>
    <w:rsid w:val="009C1234"/>
    <w:rsid w:val="009C161B"/>
    <w:rsid w:val="009C1706"/>
    <w:rsid w:val="009C1987"/>
    <w:rsid w:val="009C1B92"/>
    <w:rsid w:val="009C2099"/>
    <w:rsid w:val="009C22E1"/>
    <w:rsid w:val="009C2595"/>
    <w:rsid w:val="009C295B"/>
    <w:rsid w:val="009C29CF"/>
    <w:rsid w:val="009C29D2"/>
    <w:rsid w:val="009C2D6A"/>
    <w:rsid w:val="009C34AB"/>
    <w:rsid w:val="009C3A0D"/>
    <w:rsid w:val="009C421D"/>
    <w:rsid w:val="009C4460"/>
    <w:rsid w:val="009C460F"/>
    <w:rsid w:val="009C4ACB"/>
    <w:rsid w:val="009C4AE2"/>
    <w:rsid w:val="009C4B91"/>
    <w:rsid w:val="009C4EE4"/>
    <w:rsid w:val="009C5556"/>
    <w:rsid w:val="009C58D4"/>
    <w:rsid w:val="009C59A5"/>
    <w:rsid w:val="009C59D1"/>
    <w:rsid w:val="009C6457"/>
    <w:rsid w:val="009C647A"/>
    <w:rsid w:val="009C68DD"/>
    <w:rsid w:val="009C6C24"/>
    <w:rsid w:val="009C6D0D"/>
    <w:rsid w:val="009C707E"/>
    <w:rsid w:val="009C73D1"/>
    <w:rsid w:val="009C7676"/>
    <w:rsid w:val="009C7723"/>
    <w:rsid w:val="009C78E7"/>
    <w:rsid w:val="009C7BAB"/>
    <w:rsid w:val="009D03AA"/>
    <w:rsid w:val="009D07D8"/>
    <w:rsid w:val="009D09C6"/>
    <w:rsid w:val="009D1AD5"/>
    <w:rsid w:val="009D2016"/>
    <w:rsid w:val="009D211D"/>
    <w:rsid w:val="009D23B9"/>
    <w:rsid w:val="009D2996"/>
    <w:rsid w:val="009D299C"/>
    <w:rsid w:val="009D2C73"/>
    <w:rsid w:val="009D2E4A"/>
    <w:rsid w:val="009D2F45"/>
    <w:rsid w:val="009D3213"/>
    <w:rsid w:val="009D32A0"/>
    <w:rsid w:val="009D3745"/>
    <w:rsid w:val="009D37A8"/>
    <w:rsid w:val="009D385E"/>
    <w:rsid w:val="009D387D"/>
    <w:rsid w:val="009D3D02"/>
    <w:rsid w:val="009D3D82"/>
    <w:rsid w:val="009D3DA6"/>
    <w:rsid w:val="009D3DA8"/>
    <w:rsid w:val="009D3E17"/>
    <w:rsid w:val="009D42D2"/>
    <w:rsid w:val="009D43C4"/>
    <w:rsid w:val="009D4603"/>
    <w:rsid w:val="009D463D"/>
    <w:rsid w:val="009D478B"/>
    <w:rsid w:val="009D4A37"/>
    <w:rsid w:val="009D4BC7"/>
    <w:rsid w:val="009D4CF0"/>
    <w:rsid w:val="009D4DB0"/>
    <w:rsid w:val="009D4E31"/>
    <w:rsid w:val="009D506B"/>
    <w:rsid w:val="009D5138"/>
    <w:rsid w:val="009D52BC"/>
    <w:rsid w:val="009D52ED"/>
    <w:rsid w:val="009D56F3"/>
    <w:rsid w:val="009D5727"/>
    <w:rsid w:val="009D5EA1"/>
    <w:rsid w:val="009D605C"/>
    <w:rsid w:val="009D6083"/>
    <w:rsid w:val="009D60C4"/>
    <w:rsid w:val="009D67E5"/>
    <w:rsid w:val="009D69BE"/>
    <w:rsid w:val="009D700D"/>
    <w:rsid w:val="009D702E"/>
    <w:rsid w:val="009D7571"/>
    <w:rsid w:val="009D7D82"/>
    <w:rsid w:val="009D7D8E"/>
    <w:rsid w:val="009D7F56"/>
    <w:rsid w:val="009E002D"/>
    <w:rsid w:val="009E0494"/>
    <w:rsid w:val="009E0846"/>
    <w:rsid w:val="009E08D7"/>
    <w:rsid w:val="009E09A9"/>
    <w:rsid w:val="009E0BB9"/>
    <w:rsid w:val="009E0BF0"/>
    <w:rsid w:val="009E0D85"/>
    <w:rsid w:val="009E0E8E"/>
    <w:rsid w:val="009E180D"/>
    <w:rsid w:val="009E1951"/>
    <w:rsid w:val="009E199A"/>
    <w:rsid w:val="009E19D1"/>
    <w:rsid w:val="009E1DB4"/>
    <w:rsid w:val="009E225B"/>
    <w:rsid w:val="009E2E16"/>
    <w:rsid w:val="009E31AB"/>
    <w:rsid w:val="009E390E"/>
    <w:rsid w:val="009E3B03"/>
    <w:rsid w:val="009E3B57"/>
    <w:rsid w:val="009E3FE0"/>
    <w:rsid w:val="009E41C7"/>
    <w:rsid w:val="009E4566"/>
    <w:rsid w:val="009E4C43"/>
    <w:rsid w:val="009E4E8F"/>
    <w:rsid w:val="009E56FD"/>
    <w:rsid w:val="009E5B15"/>
    <w:rsid w:val="009E5DBC"/>
    <w:rsid w:val="009E60A9"/>
    <w:rsid w:val="009E64F5"/>
    <w:rsid w:val="009E65EC"/>
    <w:rsid w:val="009E68D3"/>
    <w:rsid w:val="009E6B5E"/>
    <w:rsid w:val="009E6EC3"/>
    <w:rsid w:val="009E6F26"/>
    <w:rsid w:val="009E727E"/>
    <w:rsid w:val="009E7D83"/>
    <w:rsid w:val="009E7DFB"/>
    <w:rsid w:val="009E7FE9"/>
    <w:rsid w:val="009F0CD9"/>
    <w:rsid w:val="009F0FA5"/>
    <w:rsid w:val="009F1229"/>
    <w:rsid w:val="009F129D"/>
    <w:rsid w:val="009F14B1"/>
    <w:rsid w:val="009F1538"/>
    <w:rsid w:val="009F169F"/>
    <w:rsid w:val="009F1A19"/>
    <w:rsid w:val="009F1BFC"/>
    <w:rsid w:val="009F1D15"/>
    <w:rsid w:val="009F2110"/>
    <w:rsid w:val="009F255C"/>
    <w:rsid w:val="009F290E"/>
    <w:rsid w:val="009F297F"/>
    <w:rsid w:val="009F2B80"/>
    <w:rsid w:val="009F30AE"/>
    <w:rsid w:val="009F33F1"/>
    <w:rsid w:val="009F3778"/>
    <w:rsid w:val="009F3BDD"/>
    <w:rsid w:val="009F3F13"/>
    <w:rsid w:val="009F3F3B"/>
    <w:rsid w:val="009F3F9D"/>
    <w:rsid w:val="009F3FE3"/>
    <w:rsid w:val="009F411F"/>
    <w:rsid w:val="009F4230"/>
    <w:rsid w:val="009F44BC"/>
    <w:rsid w:val="009F4532"/>
    <w:rsid w:val="009F4618"/>
    <w:rsid w:val="009F463A"/>
    <w:rsid w:val="009F4699"/>
    <w:rsid w:val="009F47AE"/>
    <w:rsid w:val="009F49F0"/>
    <w:rsid w:val="009F4BCB"/>
    <w:rsid w:val="009F4BD9"/>
    <w:rsid w:val="009F4FEF"/>
    <w:rsid w:val="009F51F9"/>
    <w:rsid w:val="009F5269"/>
    <w:rsid w:val="009F52A0"/>
    <w:rsid w:val="009F5395"/>
    <w:rsid w:val="009F5448"/>
    <w:rsid w:val="009F5500"/>
    <w:rsid w:val="009F59E5"/>
    <w:rsid w:val="009F5B93"/>
    <w:rsid w:val="009F6983"/>
    <w:rsid w:val="009F6985"/>
    <w:rsid w:val="009F6F5E"/>
    <w:rsid w:val="009F7456"/>
    <w:rsid w:val="009F7953"/>
    <w:rsid w:val="009F7A1E"/>
    <w:rsid w:val="009F7EAA"/>
    <w:rsid w:val="00A00544"/>
    <w:rsid w:val="00A0083B"/>
    <w:rsid w:val="00A00DB7"/>
    <w:rsid w:val="00A00F51"/>
    <w:rsid w:val="00A01081"/>
    <w:rsid w:val="00A0127B"/>
    <w:rsid w:val="00A01291"/>
    <w:rsid w:val="00A01428"/>
    <w:rsid w:val="00A01468"/>
    <w:rsid w:val="00A015A1"/>
    <w:rsid w:val="00A01ADA"/>
    <w:rsid w:val="00A01AFA"/>
    <w:rsid w:val="00A0228B"/>
    <w:rsid w:val="00A02314"/>
    <w:rsid w:val="00A024D0"/>
    <w:rsid w:val="00A02757"/>
    <w:rsid w:val="00A02B7A"/>
    <w:rsid w:val="00A02DC7"/>
    <w:rsid w:val="00A03123"/>
    <w:rsid w:val="00A03468"/>
    <w:rsid w:val="00A03473"/>
    <w:rsid w:val="00A03A0A"/>
    <w:rsid w:val="00A03B27"/>
    <w:rsid w:val="00A03C1B"/>
    <w:rsid w:val="00A03DFE"/>
    <w:rsid w:val="00A03FCB"/>
    <w:rsid w:val="00A0424C"/>
    <w:rsid w:val="00A0497D"/>
    <w:rsid w:val="00A04BC4"/>
    <w:rsid w:val="00A04D8D"/>
    <w:rsid w:val="00A04F14"/>
    <w:rsid w:val="00A050A0"/>
    <w:rsid w:val="00A0525D"/>
    <w:rsid w:val="00A05B08"/>
    <w:rsid w:val="00A05B4D"/>
    <w:rsid w:val="00A05E7D"/>
    <w:rsid w:val="00A05F01"/>
    <w:rsid w:val="00A05FD0"/>
    <w:rsid w:val="00A06747"/>
    <w:rsid w:val="00A06C07"/>
    <w:rsid w:val="00A06C79"/>
    <w:rsid w:val="00A06E9B"/>
    <w:rsid w:val="00A06EDC"/>
    <w:rsid w:val="00A06F8E"/>
    <w:rsid w:val="00A07AD5"/>
    <w:rsid w:val="00A07B3D"/>
    <w:rsid w:val="00A1003A"/>
    <w:rsid w:val="00A10042"/>
    <w:rsid w:val="00A1038C"/>
    <w:rsid w:val="00A107DB"/>
    <w:rsid w:val="00A10B21"/>
    <w:rsid w:val="00A10E77"/>
    <w:rsid w:val="00A11393"/>
    <w:rsid w:val="00A11A15"/>
    <w:rsid w:val="00A11C48"/>
    <w:rsid w:val="00A120F7"/>
    <w:rsid w:val="00A12171"/>
    <w:rsid w:val="00A124F6"/>
    <w:rsid w:val="00A12675"/>
    <w:rsid w:val="00A1274D"/>
    <w:rsid w:val="00A1277A"/>
    <w:rsid w:val="00A12869"/>
    <w:rsid w:val="00A12AB4"/>
    <w:rsid w:val="00A133CA"/>
    <w:rsid w:val="00A13527"/>
    <w:rsid w:val="00A1373E"/>
    <w:rsid w:val="00A13796"/>
    <w:rsid w:val="00A138B9"/>
    <w:rsid w:val="00A13E15"/>
    <w:rsid w:val="00A144B6"/>
    <w:rsid w:val="00A1469A"/>
    <w:rsid w:val="00A14746"/>
    <w:rsid w:val="00A1488F"/>
    <w:rsid w:val="00A14902"/>
    <w:rsid w:val="00A14AC1"/>
    <w:rsid w:val="00A14C19"/>
    <w:rsid w:val="00A15623"/>
    <w:rsid w:val="00A159AB"/>
    <w:rsid w:val="00A15F2F"/>
    <w:rsid w:val="00A16481"/>
    <w:rsid w:val="00A1698E"/>
    <w:rsid w:val="00A16C9B"/>
    <w:rsid w:val="00A16EAF"/>
    <w:rsid w:val="00A16FBE"/>
    <w:rsid w:val="00A17506"/>
    <w:rsid w:val="00A1798D"/>
    <w:rsid w:val="00A179D7"/>
    <w:rsid w:val="00A17BB9"/>
    <w:rsid w:val="00A17C68"/>
    <w:rsid w:val="00A17C99"/>
    <w:rsid w:val="00A17D4D"/>
    <w:rsid w:val="00A2076E"/>
    <w:rsid w:val="00A20A2E"/>
    <w:rsid w:val="00A20E91"/>
    <w:rsid w:val="00A20F34"/>
    <w:rsid w:val="00A21232"/>
    <w:rsid w:val="00A21854"/>
    <w:rsid w:val="00A21FD9"/>
    <w:rsid w:val="00A22143"/>
    <w:rsid w:val="00A2224F"/>
    <w:rsid w:val="00A22255"/>
    <w:rsid w:val="00A22468"/>
    <w:rsid w:val="00A227FE"/>
    <w:rsid w:val="00A22822"/>
    <w:rsid w:val="00A228B1"/>
    <w:rsid w:val="00A22929"/>
    <w:rsid w:val="00A22D61"/>
    <w:rsid w:val="00A22E1C"/>
    <w:rsid w:val="00A23002"/>
    <w:rsid w:val="00A2301C"/>
    <w:rsid w:val="00A2305E"/>
    <w:rsid w:val="00A237EC"/>
    <w:rsid w:val="00A2389C"/>
    <w:rsid w:val="00A23B11"/>
    <w:rsid w:val="00A23BC8"/>
    <w:rsid w:val="00A23CEB"/>
    <w:rsid w:val="00A2445C"/>
    <w:rsid w:val="00A249C4"/>
    <w:rsid w:val="00A24F86"/>
    <w:rsid w:val="00A2505F"/>
    <w:rsid w:val="00A256ED"/>
    <w:rsid w:val="00A2584C"/>
    <w:rsid w:val="00A25963"/>
    <w:rsid w:val="00A25B60"/>
    <w:rsid w:val="00A25DC8"/>
    <w:rsid w:val="00A260B6"/>
    <w:rsid w:val="00A26316"/>
    <w:rsid w:val="00A267A5"/>
    <w:rsid w:val="00A269E0"/>
    <w:rsid w:val="00A26AD7"/>
    <w:rsid w:val="00A26C58"/>
    <w:rsid w:val="00A26E10"/>
    <w:rsid w:val="00A2765E"/>
    <w:rsid w:val="00A27BF1"/>
    <w:rsid w:val="00A27C78"/>
    <w:rsid w:val="00A27D34"/>
    <w:rsid w:val="00A27E29"/>
    <w:rsid w:val="00A27F70"/>
    <w:rsid w:val="00A30118"/>
    <w:rsid w:val="00A3024D"/>
    <w:rsid w:val="00A302A8"/>
    <w:rsid w:val="00A30330"/>
    <w:rsid w:val="00A306E9"/>
    <w:rsid w:val="00A30776"/>
    <w:rsid w:val="00A30998"/>
    <w:rsid w:val="00A30D0D"/>
    <w:rsid w:val="00A30DCB"/>
    <w:rsid w:val="00A30EB7"/>
    <w:rsid w:val="00A31276"/>
    <w:rsid w:val="00A314EB"/>
    <w:rsid w:val="00A3153C"/>
    <w:rsid w:val="00A31C00"/>
    <w:rsid w:val="00A32043"/>
    <w:rsid w:val="00A328CB"/>
    <w:rsid w:val="00A32A38"/>
    <w:rsid w:val="00A32D5B"/>
    <w:rsid w:val="00A32FD8"/>
    <w:rsid w:val="00A334C1"/>
    <w:rsid w:val="00A334DB"/>
    <w:rsid w:val="00A3369E"/>
    <w:rsid w:val="00A33B92"/>
    <w:rsid w:val="00A33D70"/>
    <w:rsid w:val="00A33E00"/>
    <w:rsid w:val="00A33EA3"/>
    <w:rsid w:val="00A34069"/>
    <w:rsid w:val="00A34098"/>
    <w:rsid w:val="00A341AE"/>
    <w:rsid w:val="00A345BD"/>
    <w:rsid w:val="00A345EB"/>
    <w:rsid w:val="00A348DC"/>
    <w:rsid w:val="00A34AB8"/>
    <w:rsid w:val="00A34ADF"/>
    <w:rsid w:val="00A34C02"/>
    <w:rsid w:val="00A34E4A"/>
    <w:rsid w:val="00A34F4B"/>
    <w:rsid w:val="00A35293"/>
    <w:rsid w:val="00A35403"/>
    <w:rsid w:val="00A358B4"/>
    <w:rsid w:val="00A35B03"/>
    <w:rsid w:val="00A35CCE"/>
    <w:rsid w:val="00A35D1C"/>
    <w:rsid w:val="00A3606D"/>
    <w:rsid w:val="00A36585"/>
    <w:rsid w:val="00A366B4"/>
    <w:rsid w:val="00A36752"/>
    <w:rsid w:val="00A36B50"/>
    <w:rsid w:val="00A36C3E"/>
    <w:rsid w:val="00A37054"/>
    <w:rsid w:val="00A37062"/>
    <w:rsid w:val="00A37211"/>
    <w:rsid w:val="00A3730E"/>
    <w:rsid w:val="00A37337"/>
    <w:rsid w:val="00A37342"/>
    <w:rsid w:val="00A37450"/>
    <w:rsid w:val="00A3751A"/>
    <w:rsid w:val="00A378A9"/>
    <w:rsid w:val="00A37A9A"/>
    <w:rsid w:val="00A37CDF"/>
    <w:rsid w:val="00A4071E"/>
    <w:rsid w:val="00A40DA7"/>
    <w:rsid w:val="00A40E67"/>
    <w:rsid w:val="00A41434"/>
    <w:rsid w:val="00A41612"/>
    <w:rsid w:val="00A41800"/>
    <w:rsid w:val="00A41A28"/>
    <w:rsid w:val="00A41B15"/>
    <w:rsid w:val="00A41EB7"/>
    <w:rsid w:val="00A4230F"/>
    <w:rsid w:val="00A42904"/>
    <w:rsid w:val="00A42910"/>
    <w:rsid w:val="00A42B9F"/>
    <w:rsid w:val="00A42E43"/>
    <w:rsid w:val="00A42F9B"/>
    <w:rsid w:val="00A42FB0"/>
    <w:rsid w:val="00A4331D"/>
    <w:rsid w:val="00A43C1F"/>
    <w:rsid w:val="00A440B9"/>
    <w:rsid w:val="00A44231"/>
    <w:rsid w:val="00A4434D"/>
    <w:rsid w:val="00A443C2"/>
    <w:rsid w:val="00A44909"/>
    <w:rsid w:val="00A449CB"/>
    <w:rsid w:val="00A449FC"/>
    <w:rsid w:val="00A44A59"/>
    <w:rsid w:val="00A44AD8"/>
    <w:rsid w:val="00A44B86"/>
    <w:rsid w:val="00A44D2C"/>
    <w:rsid w:val="00A44E43"/>
    <w:rsid w:val="00A45086"/>
    <w:rsid w:val="00A45130"/>
    <w:rsid w:val="00A45267"/>
    <w:rsid w:val="00A45518"/>
    <w:rsid w:val="00A45DDE"/>
    <w:rsid w:val="00A4644B"/>
    <w:rsid w:val="00A464BF"/>
    <w:rsid w:val="00A46957"/>
    <w:rsid w:val="00A46D05"/>
    <w:rsid w:val="00A46D1D"/>
    <w:rsid w:val="00A46E25"/>
    <w:rsid w:val="00A46FA1"/>
    <w:rsid w:val="00A47154"/>
    <w:rsid w:val="00A47BA3"/>
    <w:rsid w:val="00A50A41"/>
    <w:rsid w:val="00A50DDB"/>
    <w:rsid w:val="00A5112B"/>
    <w:rsid w:val="00A513F2"/>
    <w:rsid w:val="00A51528"/>
    <w:rsid w:val="00A517F9"/>
    <w:rsid w:val="00A5185A"/>
    <w:rsid w:val="00A51D2B"/>
    <w:rsid w:val="00A51EF8"/>
    <w:rsid w:val="00A51F3C"/>
    <w:rsid w:val="00A51F78"/>
    <w:rsid w:val="00A52371"/>
    <w:rsid w:val="00A525D9"/>
    <w:rsid w:val="00A52620"/>
    <w:rsid w:val="00A52670"/>
    <w:rsid w:val="00A5294F"/>
    <w:rsid w:val="00A52A95"/>
    <w:rsid w:val="00A52E58"/>
    <w:rsid w:val="00A531F3"/>
    <w:rsid w:val="00A5322A"/>
    <w:rsid w:val="00A53473"/>
    <w:rsid w:val="00A541A0"/>
    <w:rsid w:val="00A543C9"/>
    <w:rsid w:val="00A544BD"/>
    <w:rsid w:val="00A54542"/>
    <w:rsid w:val="00A54962"/>
    <w:rsid w:val="00A54A50"/>
    <w:rsid w:val="00A54B90"/>
    <w:rsid w:val="00A54DAB"/>
    <w:rsid w:val="00A54DD9"/>
    <w:rsid w:val="00A54F46"/>
    <w:rsid w:val="00A54F9E"/>
    <w:rsid w:val="00A5520F"/>
    <w:rsid w:val="00A5548B"/>
    <w:rsid w:val="00A55E60"/>
    <w:rsid w:val="00A5654E"/>
    <w:rsid w:val="00A5656F"/>
    <w:rsid w:val="00A565E4"/>
    <w:rsid w:val="00A568DA"/>
    <w:rsid w:val="00A56D14"/>
    <w:rsid w:val="00A5717A"/>
    <w:rsid w:val="00A57224"/>
    <w:rsid w:val="00A57613"/>
    <w:rsid w:val="00A57736"/>
    <w:rsid w:val="00A57C08"/>
    <w:rsid w:val="00A60039"/>
    <w:rsid w:val="00A601D0"/>
    <w:rsid w:val="00A602FF"/>
    <w:rsid w:val="00A606DB"/>
    <w:rsid w:val="00A60AD0"/>
    <w:rsid w:val="00A60BCC"/>
    <w:rsid w:val="00A60D82"/>
    <w:rsid w:val="00A61292"/>
    <w:rsid w:val="00A6153E"/>
    <w:rsid w:val="00A61B95"/>
    <w:rsid w:val="00A62117"/>
    <w:rsid w:val="00A621C0"/>
    <w:rsid w:val="00A622F5"/>
    <w:rsid w:val="00A62A33"/>
    <w:rsid w:val="00A62C9A"/>
    <w:rsid w:val="00A631D4"/>
    <w:rsid w:val="00A637D4"/>
    <w:rsid w:val="00A63AF3"/>
    <w:rsid w:val="00A63B83"/>
    <w:rsid w:val="00A63DE5"/>
    <w:rsid w:val="00A64041"/>
    <w:rsid w:val="00A64082"/>
    <w:rsid w:val="00A643E5"/>
    <w:rsid w:val="00A64468"/>
    <w:rsid w:val="00A6498A"/>
    <w:rsid w:val="00A64B18"/>
    <w:rsid w:val="00A64B68"/>
    <w:rsid w:val="00A64E87"/>
    <w:rsid w:val="00A65058"/>
    <w:rsid w:val="00A65197"/>
    <w:rsid w:val="00A659E3"/>
    <w:rsid w:val="00A65A0B"/>
    <w:rsid w:val="00A65DDD"/>
    <w:rsid w:val="00A65E0C"/>
    <w:rsid w:val="00A66081"/>
    <w:rsid w:val="00A66640"/>
    <w:rsid w:val="00A66A20"/>
    <w:rsid w:val="00A66A66"/>
    <w:rsid w:val="00A66E8F"/>
    <w:rsid w:val="00A66F9E"/>
    <w:rsid w:val="00A675BF"/>
    <w:rsid w:val="00A67B87"/>
    <w:rsid w:val="00A67BA8"/>
    <w:rsid w:val="00A7013A"/>
    <w:rsid w:val="00A7054B"/>
    <w:rsid w:val="00A70A11"/>
    <w:rsid w:val="00A7118F"/>
    <w:rsid w:val="00A718D7"/>
    <w:rsid w:val="00A71A85"/>
    <w:rsid w:val="00A71D1D"/>
    <w:rsid w:val="00A71EC5"/>
    <w:rsid w:val="00A7243B"/>
    <w:rsid w:val="00A72685"/>
    <w:rsid w:val="00A72836"/>
    <w:rsid w:val="00A729D9"/>
    <w:rsid w:val="00A72BDA"/>
    <w:rsid w:val="00A72DDC"/>
    <w:rsid w:val="00A72E60"/>
    <w:rsid w:val="00A72E63"/>
    <w:rsid w:val="00A7353B"/>
    <w:rsid w:val="00A73C46"/>
    <w:rsid w:val="00A746C8"/>
    <w:rsid w:val="00A746EC"/>
    <w:rsid w:val="00A74909"/>
    <w:rsid w:val="00A74965"/>
    <w:rsid w:val="00A749A8"/>
    <w:rsid w:val="00A74B64"/>
    <w:rsid w:val="00A74ED2"/>
    <w:rsid w:val="00A75382"/>
    <w:rsid w:val="00A75482"/>
    <w:rsid w:val="00A75700"/>
    <w:rsid w:val="00A75773"/>
    <w:rsid w:val="00A760FE"/>
    <w:rsid w:val="00A76A3E"/>
    <w:rsid w:val="00A76E84"/>
    <w:rsid w:val="00A770B5"/>
    <w:rsid w:val="00A77120"/>
    <w:rsid w:val="00A77200"/>
    <w:rsid w:val="00A7746F"/>
    <w:rsid w:val="00A77630"/>
    <w:rsid w:val="00A777AB"/>
    <w:rsid w:val="00A779D8"/>
    <w:rsid w:val="00A77BAF"/>
    <w:rsid w:val="00A77D4A"/>
    <w:rsid w:val="00A77EC4"/>
    <w:rsid w:val="00A77F6E"/>
    <w:rsid w:val="00A80209"/>
    <w:rsid w:val="00A803A1"/>
    <w:rsid w:val="00A803B8"/>
    <w:rsid w:val="00A807B8"/>
    <w:rsid w:val="00A80A48"/>
    <w:rsid w:val="00A80CE0"/>
    <w:rsid w:val="00A8133B"/>
    <w:rsid w:val="00A81403"/>
    <w:rsid w:val="00A81605"/>
    <w:rsid w:val="00A81820"/>
    <w:rsid w:val="00A81EFE"/>
    <w:rsid w:val="00A825D4"/>
    <w:rsid w:val="00A82841"/>
    <w:rsid w:val="00A82852"/>
    <w:rsid w:val="00A82ACA"/>
    <w:rsid w:val="00A82E14"/>
    <w:rsid w:val="00A830E8"/>
    <w:rsid w:val="00A8330D"/>
    <w:rsid w:val="00A834C7"/>
    <w:rsid w:val="00A834E3"/>
    <w:rsid w:val="00A83B68"/>
    <w:rsid w:val="00A843B3"/>
    <w:rsid w:val="00A843B6"/>
    <w:rsid w:val="00A849D2"/>
    <w:rsid w:val="00A849F6"/>
    <w:rsid w:val="00A849FD"/>
    <w:rsid w:val="00A84B77"/>
    <w:rsid w:val="00A84D78"/>
    <w:rsid w:val="00A84FB3"/>
    <w:rsid w:val="00A84FBF"/>
    <w:rsid w:val="00A852D2"/>
    <w:rsid w:val="00A8574E"/>
    <w:rsid w:val="00A8593A"/>
    <w:rsid w:val="00A85BA5"/>
    <w:rsid w:val="00A86200"/>
    <w:rsid w:val="00A86526"/>
    <w:rsid w:val="00A86A7D"/>
    <w:rsid w:val="00A86C97"/>
    <w:rsid w:val="00A8782A"/>
    <w:rsid w:val="00A8791F"/>
    <w:rsid w:val="00A8797D"/>
    <w:rsid w:val="00A879EE"/>
    <w:rsid w:val="00A87D4A"/>
    <w:rsid w:val="00A90145"/>
    <w:rsid w:val="00A902C2"/>
    <w:rsid w:val="00A902DA"/>
    <w:rsid w:val="00A9037E"/>
    <w:rsid w:val="00A9060A"/>
    <w:rsid w:val="00A90906"/>
    <w:rsid w:val="00A90B16"/>
    <w:rsid w:val="00A90F19"/>
    <w:rsid w:val="00A911F7"/>
    <w:rsid w:val="00A9135A"/>
    <w:rsid w:val="00A91529"/>
    <w:rsid w:val="00A916C6"/>
    <w:rsid w:val="00A9219C"/>
    <w:rsid w:val="00A92214"/>
    <w:rsid w:val="00A92422"/>
    <w:rsid w:val="00A9290E"/>
    <w:rsid w:val="00A9295F"/>
    <w:rsid w:val="00A92B02"/>
    <w:rsid w:val="00A92F2F"/>
    <w:rsid w:val="00A93242"/>
    <w:rsid w:val="00A93387"/>
    <w:rsid w:val="00A933A5"/>
    <w:rsid w:val="00A933D6"/>
    <w:rsid w:val="00A93508"/>
    <w:rsid w:val="00A9372D"/>
    <w:rsid w:val="00A938C2"/>
    <w:rsid w:val="00A939A0"/>
    <w:rsid w:val="00A93C9F"/>
    <w:rsid w:val="00A93DE4"/>
    <w:rsid w:val="00A94289"/>
    <w:rsid w:val="00A9429C"/>
    <w:rsid w:val="00A949C8"/>
    <w:rsid w:val="00A94F2A"/>
    <w:rsid w:val="00A94FC5"/>
    <w:rsid w:val="00A951E8"/>
    <w:rsid w:val="00A952AB"/>
    <w:rsid w:val="00A95658"/>
    <w:rsid w:val="00A95DEF"/>
    <w:rsid w:val="00A95E1B"/>
    <w:rsid w:val="00A95E7F"/>
    <w:rsid w:val="00A95F22"/>
    <w:rsid w:val="00A961D4"/>
    <w:rsid w:val="00A966E9"/>
    <w:rsid w:val="00A96842"/>
    <w:rsid w:val="00A96B4F"/>
    <w:rsid w:val="00A96B80"/>
    <w:rsid w:val="00A96CA9"/>
    <w:rsid w:val="00A96D5A"/>
    <w:rsid w:val="00A96EF0"/>
    <w:rsid w:val="00A970F6"/>
    <w:rsid w:val="00A9710C"/>
    <w:rsid w:val="00A971F1"/>
    <w:rsid w:val="00A97625"/>
    <w:rsid w:val="00A9766C"/>
    <w:rsid w:val="00A97795"/>
    <w:rsid w:val="00A97CCA"/>
    <w:rsid w:val="00AA000F"/>
    <w:rsid w:val="00AA01D0"/>
    <w:rsid w:val="00AA0346"/>
    <w:rsid w:val="00AA0362"/>
    <w:rsid w:val="00AA05F9"/>
    <w:rsid w:val="00AA0610"/>
    <w:rsid w:val="00AA0F08"/>
    <w:rsid w:val="00AA10E6"/>
    <w:rsid w:val="00AA1674"/>
    <w:rsid w:val="00AA1831"/>
    <w:rsid w:val="00AA1BD9"/>
    <w:rsid w:val="00AA1D32"/>
    <w:rsid w:val="00AA1E45"/>
    <w:rsid w:val="00AA1FD4"/>
    <w:rsid w:val="00AA2ADC"/>
    <w:rsid w:val="00AA2DC7"/>
    <w:rsid w:val="00AA30E4"/>
    <w:rsid w:val="00AA321A"/>
    <w:rsid w:val="00AA33B5"/>
    <w:rsid w:val="00AA361B"/>
    <w:rsid w:val="00AA3D15"/>
    <w:rsid w:val="00AA3E60"/>
    <w:rsid w:val="00AA419F"/>
    <w:rsid w:val="00AA4AEF"/>
    <w:rsid w:val="00AA4CC6"/>
    <w:rsid w:val="00AA55EE"/>
    <w:rsid w:val="00AA5621"/>
    <w:rsid w:val="00AA5BDC"/>
    <w:rsid w:val="00AA5D08"/>
    <w:rsid w:val="00AA6136"/>
    <w:rsid w:val="00AA62EF"/>
    <w:rsid w:val="00AA6594"/>
    <w:rsid w:val="00AA66D9"/>
    <w:rsid w:val="00AA67EC"/>
    <w:rsid w:val="00AA6D65"/>
    <w:rsid w:val="00AA6FB0"/>
    <w:rsid w:val="00AA737A"/>
    <w:rsid w:val="00AA74CB"/>
    <w:rsid w:val="00AA7648"/>
    <w:rsid w:val="00AA79A3"/>
    <w:rsid w:val="00AA7C62"/>
    <w:rsid w:val="00AA7C8B"/>
    <w:rsid w:val="00AA7EE1"/>
    <w:rsid w:val="00AB00D5"/>
    <w:rsid w:val="00AB049B"/>
    <w:rsid w:val="00AB04D3"/>
    <w:rsid w:val="00AB06F0"/>
    <w:rsid w:val="00AB0F21"/>
    <w:rsid w:val="00AB1002"/>
    <w:rsid w:val="00AB1094"/>
    <w:rsid w:val="00AB1405"/>
    <w:rsid w:val="00AB16EF"/>
    <w:rsid w:val="00AB1BA9"/>
    <w:rsid w:val="00AB1CC2"/>
    <w:rsid w:val="00AB23A3"/>
    <w:rsid w:val="00AB2495"/>
    <w:rsid w:val="00AB2798"/>
    <w:rsid w:val="00AB2D1D"/>
    <w:rsid w:val="00AB2E44"/>
    <w:rsid w:val="00AB2FDD"/>
    <w:rsid w:val="00AB3133"/>
    <w:rsid w:val="00AB3142"/>
    <w:rsid w:val="00AB3304"/>
    <w:rsid w:val="00AB382B"/>
    <w:rsid w:val="00AB3847"/>
    <w:rsid w:val="00AB3BB8"/>
    <w:rsid w:val="00AB3C4F"/>
    <w:rsid w:val="00AB3E0A"/>
    <w:rsid w:val="00AB4274"/>
    <w:rsid w:val="00AB4394"/>
    <w:rsid w:val="00AB449E"/>
    <w:rsid w:val="00AB460B"/>
    <w:rsid w:val="00AB4A0A"/>
    <w:rsid w:val="00AB4CA7"/>
    <w:rsid w:val="00AB4F93"/>
    <w:rsid w:val="00AB5637"/>
    <w:rsid w:val="00AB5A5D"/>
    <w:rsid w:val="00AB5B39"/>
    <w:rsid w:val="00AB5B61"/>
    <w:rsid w:val="00AB6016"/>
    <w:rsid w:val="00AB60FF"/>
    <w:rsid w:val="00AB62DC"/>
    <w:rsid w:val="00AB648B"/>
    <w:rsid w:val="00AB65BE"/>
    <w:rsid w:val="00AB6906"/>
    <w:rsid w:val="00AB6955"/>
    <w:rsid w:val="00AB6CAE"/>
    <w:rsid w:val="00AB713D"/>
    <w:rsid w:val="00AB745C"/>
    <w:rsid w:val="00AB7C9A"/>
    <w:rsid w:val="00AB7EF6"/>
    <w:rsid w:val="00AC06FB"/>
    <w:rsid w:val="00AC09DC"/>
    <w:rsid w:val="00AC101F"/>
    <w:rsid w:val="00AC1199"/>
    <w:rsid w:val="00AC11D5"/>
    <w:rsid w:val="00AC2333"/>
    <w:rsid w:val="00AC2B03"/>
    <w:rsid w:val="00AC2B55"/>
    <w:rsid w:val="00AC3075"/>
    <w:rsid w:val="00AC35B1"/>
    <w:rsid w:val="00AC37A5"/>
    <w:rsid w:val="00AC3A29"/>
    <w:rsid w:val="00AC3FDF"/>
    <w:rsid w:val="00AC3FE4"/>
    <w:rsid w:val="00AC41DA"/>
    <w:rsid w:val="00AC422D"/>
    <w:rsid w:val="00AC4ACA"/>
    <w:rsid w:val="00AC4BD2"/>
    <w:rsid w:val="00AC4C1E"/>
    <w:rsid w:val="00AC5247"/>
    <w:rsid w:val="00AC5492"/>
    <w:rsid w:val="00AC55CC"/>
    <w:rsid w:val="00AC55FD"/>
    <w:rsid w:val="00AC5A7F"/>
    <w:rsid w:val="00AC5BA7"/>
    <w:rsid w:val="00AC5C58"/>
    <w:rsid w:val="00AC5E06"/>
    <w:rsid w:val="00AC5FD1"/>
    <w:rsid w:val="00AC5FDA"/>
    <w:rsid w:val="00AC604C"/>
    <w:rsid w:val="00AC60BB"/>
    <w:rsid w:val="00AC60F7"/>
    <w:rsid w:val="00AC67B7"/>
    <w:rsid w:val="00AC67E8"/>
    <w:rsid w:val="00AC6D32"/>
    <w:rsid w:val="00AC7051"/>
    <w:rsid w:val="00AC70CA"/>
    <w:rsid w:val="00AC7189"/>
    <w:rsid w:val="00AC7909"/>
    <w:rsid w:val="00AC7BAA"/>
    <w:rsid w:val="00AC7D97"/>
    <w:rsid w:val="00AC7DC7"/>
    <w:rsid w:val="00AD02A7"/>
    <w:rsid w:val="00AD03C8"/>
    <w:rsid w:val="00AD055D"/>
    <w:rsid w:val="00AD075B"/>
    <w:rsid w:val="00AD0A65"/>
    <w:rsid w:val="00AD0C0C"/>
    <w:rsid w:val="00AD143B"/>
    <w:rsid w:val="00AD1606"/>
    <w:rsid w:val="00AD18E9"/>
    <w:rsid w:val="00AD1D41"/>
    <w:rsid w:val="00AD1D7E"/>
    <w:rsid w:val="00AD1E18"/>
    <w:rsid w:val="00AD2487"/>
    <w:rsid w:val="00AD2583"/>
    <w:rsid w:val="00AD27DE"/>
    <w:rsid w:val="00AD2A85"/>
    <w:rsid w:val="00AD2C30"/>
    <w:rsid w:val="00AD2F12"/>
    <w:rsid w:val="00AD32CB"/>
    <w:rsid w:val="00AD3E49"/>
    <w:rsid w:val="00AD4562"/>
    <w:rsid w:val="00AD463F"/>
    <w:rsid w:val="00AD496F"/>
    <w:rsid w:val="00AD4C6E"/>
    <w:rsid w:val="00AD50CF"/>
    <w:rsid w:val="00AD5353"/>
    <w:rsid w:val="00AD5429"/>
    <w:rsid w:val="00AD5993"/>
    <w:rsid w:val="00AD5C08"/>
    <w:rsid w:val="00AD5CAC"/>
    <w:rsid w:val="00AD6256"/>
    <w:rsid w:val="00AD625C"/>
    <w:rsid w:val="00AD6946"/>
    <w:rsid w:val="00AD6BA5"/>
    <w:rsid w:val="00AD6F99"/>
    <w:rsid w:val="00AD72D4"/>
    <w:rsid w:val="00AD72D7"/>
    <w:rsid w:val="00AE0108"/>
    <w:rsid w:val="00AE026B"/>
    <w:rsid w:val="00AE0962"/>
    <w:rsid w:val="00AE0971"/>
    <w:rsid w:val="00AE0CD2"/>
    <w:rsid w:val="00AE0FE4"/>
    <w:rsid w:val="00AE10D8"/>
    <w:rsid w:val="00AE14EF"/>
    <w:rsid w:val="00AE18D6"/>
    <w:rsid w:val="00AE199A"/>
    <w:rsid w:val="00AE1CF1"/>
    <w:rsid w:val="00AE1DC3"/>
    <w:rsid w:val="00AE1F37"/>
    <w:rsid w:val="00AE200E"/>
    <w:rsid w:val="00AE2033"/>
    <w:rsid w:val="00AE225A"/>
    <w:rsid w:val="00AE2440"/>
    <w:rsid w:val="00AE25A5"/>
    <w:rsid w:val="00AE262E"/>
    <w:rsid w:val="00AE26FB"/>
    <w:rsid w:val="00AE286D"/>
    <w:rsid w:val="00AE28BD"/>
    <w:rsid w:val="00AE2DBA"/>
    <w:rsid w:val="00AE324C"/>
    <w:rsid w:val="00AE3661"/>
    <w:rsid w:val="00AE393B"/>
    <w:rsid w:val="00AE3D49"/>
    <w:rsid w:val="00AE3FB6"/>
    <w:rsid w:val="00AE3FFD"/>
    <w:rsid w:val="00AE42BE"/>
    <w:rsid w:val="00AE44A9"/>
    <w:rsid w:val="00AE5455"/>
    <w:rsid w:val="00AE592A"/>
    <w:rsid w:val="00AE5A43"/>
    <w:rsid w:val="00AE60D7"/>
    <w:rsid w:val="00AE60FD"/>
    <w:rsid w:val="00AE622D"/>
    <w:rsid w:val="00AE625B"/>
    <w:rsid w:val="00AE6412"/>
    <w:rsid w:val="00AE65F2"/>
    <w:rsid w:val="00AE670D"/>
    <w:rsid w:val="00AE6BA8"/>
    <w:rsid w:val="00AE7E1B"/>
    <w:rsid w:val="00AF0146"/>
    <w:rsid w:val="00AF0183"/>
    <w:rsid w:val="00AF022B"/>
    <w:rsid w:val="00AF079F"/>
    <w:rsid w:val="00AF0820"/>
    <w:rsid w:val="00AF0BE8"/>
    <w:rsid w:val="00AF0C10"/>
    <w:rsid w:val="00AF100A"/>
    <w:rsid w:val="00AF1028"/>
    <w:rsid w:val="00AF1248"/>
    <w:rsid w:val="00AF134B"/>
    <w:rsid w:val="00AF153D"/>
    <w:rsid w:val="00AF16B7"/>
    <w:rsid w:val="00AF1707"/>
    <w:rsid w:val="00AF17B7"/>
    <w:rsid w:val="00AF1A3F"/>
    <w:rsid w:val="00AF1DCC"/>
    <w:rsid w:val="00AF2142"/>
    <w:rsid w:val="00AF2D33"/>
    <w:rsid w:val="00AF2E4C"/>
    <w:rsid w:val="00AF30B9"/>
    <w:rsid w:val="00AF32CA"/>
    <w:rsid w:val="00AF36F8"/>
    <w:rsid w:val="00AF3835"/>
    <w:rsid w:val="00AF38DC"/>
    <w:rsid w:val="00AF3A4B"/>
    <w:rsid w:val="00AF3D08"/>
    <w:rsid w:val="00AF3D5F"/>
    <w:rsid w:val="00AF3DA1"/>
    <w:rsid w:val="00AF3E58"/>
    <w:rsid w:val="00AF4277"/>
    <w:rsid w:val="00AF44D2"/>
    <w:rsid w:val="00AF451D"/>
    <w:rsid w:val="00AF47DB"/>
    <w:rsid w:val="00AF4B5F"/>
    <w:rsid w:val="00AF4D4A"/>
    <w:rsid w:val="00AF4E42"/>
    <w:rsid w:val="00AF4EB7"/>
    <w:rsid w:val="00AF4EC0"/>
    <w:rsid w:val="00AF5380"/>
    <w:rsid w:val="00AF539E"/>
    <w:rsid w:val="00AF5435"/>
    <w:rsid w:val="00AF5B9F"/>
    <w:rsid w:val="00AF63E6"/>
    <w:rsid w:val="00AF66FC"/>
    <w:rsid w:val="00AF6BE3"/>
    <w:rsid w:val="00AF75D3"/>
    <w:rsid w:val="00AF7807"/>
    <w:rsid w:val="00AF7903"/>
    <w:rsid w:val="00AF79FC"/>
    <w:rsid w:val="00AF7FFD"/>
    <w:rsid w:val="00B00484"/>
    <w:rsid w:val="00B0066A"/>
    <w:rsid w:val="00B00A3E"/>
    <w:rsid w:val="00B01BDD"/>
    <w:rsid w:val="00B01CBE"/>
    <w:rsid w:val="00B0209D"/>
    <w:rsid w:val="00B02466"/>
    <w:rsid w:val="00B026B7"/>
    <w:rsid w:val="00B026CE"/>
    <w:rsid w:val="00B029A4"/>
    <w:rsid w:val="00B031D4"/>
    <w:rsid w:val="00B03387"/>
    <w:rsid w:val="00B037FE"/>
    <w:rsid w:val="00B03C65"/>
    <w:rsid w:val="00B03C82"/>
    <w:rsid w:val="00B0410D"/>
    <w:rsid w:val="00B041BA"/>
    <w:rsid w:val="00B042FD"/>
    <w:rsid w:val="00B04338"/>
    <w:rsid w:val="00B048B1"/>
    <w:rsid w:val="00B04997"/>
    <w:rsid w:val="00B05156"/>
    <w:rsid w:val="00B05163"/>
    <w:rsid w:val="00B051FF"/>
    <w:rsid w:val="00B054D2"/>
    <w:rsid w:val="00B05845"/>
    <w:rsid w:val="00B058D1"/>
    <w:rsid w:val="00B05995"/>
    <w:rsid w:val="00B059E5"/>
    <w:rsid w:val="00B06320"/>
    <w:rsid w:val="00B06463"/>
    <w:rsid w:val="00B06473"/>
    <w:rsid w:val="00B0658C"/>
    <w:rsid w:val="00B065F1"/>
    <w:rsid w:val="00B06704"/>
    <w:rsid w:val="00B067E8"/>
    <w:rsid w:val="00B06819"/>
    <w:rsid w:val="00B06BD8"/>
    <w:rsid w:val="00B06F85"/>
    <w:rsid w:val="00B07421"/>
    <w:rsid w:val="00B076ED"/>
    <w:rsid w:val="00B076FD"/>
    <w:rsid w:val="00B07E47"/>
    <w:rsid w:val="00B1039A"/>
    <w:rsid w:val="00B10838"/>
    <w:rsid w:val="00B10C88"/>
    <w:rsid w:val="00B10E60"/>
    <w:rsid w:val="00B11068"/>
    <w:rsid w:val="00B1137B"/>
    <w:rsid w:val="00B1179E"/>
    <w:rsid w:val="00B11A6A"/>
    <w:rsid w:val="00B11C45"/>
    <w:rsid w:val="00B11D7F"/>
    <w:rsid w:val="00B11EC0"/>
    <w:rsid w:val="00B121A6"/>
    <w:rsid w:val="00B121B2"/>
    <w:rsid w:val="00B123E7"/>
    <w:rsid w:val="00B124DB"/>
    <w:rsid w:val="00B12603"/>
    <w:rsid w:val="00B12649"/>
    <w:rsid w:val="00B12830"/>
    <w:rsid w:val="00B12897"/>
    <w:rsid w:val="00B12EB4"/>
    <w:rsid w:val="00B12EC2"/>
    <w:rsid w:val="00B12F0E"/>
    <w:rsid w:val="00B12FB7"/>
    <w:rsid w:val="00B130A9"/>
    <w:rsid w:val="00B131EA"/>
    <w:rsid w:val="00B13609"/>
    <w:rsid w:val="00B1375B"/>
    <w:rsid w:val="00B13876"/>
    <w:rsid w:val="00B1396E"/>
    <w:rsid w:val="00B13B6F"/>
    <w:rsid w:val="00B13D85"/>
    <w:rsid w:val="00B141C6"/>
    <w:rsid w:val="00B142A1"/>
    <w:rsid w:val="00B144E0"/>
    <w:rsid w:val="00B14581"/>
    <w:rsid w:val="00B148C8"/>
    <w:rsid w:val="00B14A60"/>
    <w:rsid w:val="00B14B0F"/>
    <w:rsid w:val="00B14E31"/>
    <w:rsid w:val="00B14E39"/>
    <w:rsid w:val="00B1544D"/>
    <w:rsid w:val="00B155AC"/>
    <w:rsid w:val="00B1561A"/>
    <w:rsid w:val="00B15729"/>
    <w:rsid w:val="00B157E6"/>
    <w:rsid w:val="00B1584D"/>
    <w:rsid w:val="00B15BBB"/>
    <w:rsid w:val="00B15DD8"/>
    <w:rsid w:val="00B15E55"/>
    <w:rsid w:val="00B15ECF"/>
    <w:rsid w:val="00B1604F"/>
    <w:rsid w:val="00B160FF"/>
    <w:rsid w:val="00B16F4B"/>
    <w:rsid w:val="00B17601"/>
    <w:rsid w:val="00B17915"/>
    <w:rsid w:val="00B17AE8"/>
    <w:rsid w:val="00B17E4E"/>
    <w:rsid w:val="00B17EB2"/>
    <w:rsid w:val="00B17F36"/>
    <w:rsid w:val="00B2001D"/>
    <w:rsid w:val="00B20235"/>
    <w:rsid w:val="00B20281"/>
    <w:rsid w:val="00B205B2"/>
    <w:rsid w:val="00B2072C"/>
    <w:rsid w:val="00B20876"/>
    <w:rsid w:val="00B20D89"/>
    <w:rsid w:val="00B20EBC"/>
    <w:rsid w:val="00B20F3D"/>
    <w:rsid w:val="00B20FD3"/>
    <w:rsid w:val="00B21334"/>
    <w:rsid w:val="00B216C4"/>
    <w:rsid w:val="00B216EA"/>
    <w:rsid w:val="00B21D01"/>
    <w:rsid w:val="00B21E37"/>
    <w:rsid w:val="00B2226E"/>
    <w:rsid w:val="00B2231D"/>
    <w:rsid w:val="00B223A5"/>
    <w:rsid w:val="00B223C6"/>
    <w:rsid w:val="00B22A73"/>
    <w:rsid w:val="00B2362A"/>
    <w:rsid w:val="00B2375A"/>
    <w:rsid w:val="00B23827"/>
    <w:rsid w:val="00B23C2A"/>
    <w:rsid w:val="00B23D27"/>
    <w:rsid w:val="00B2429C"/>
    <w:rsid w:val="00B247A1"/>
    <w:rsid w:val="00B24EEB"/>
    <w:rsid w:val="00B24F1F"/>
    <w:rsid w:val="00B25231"/>
    <w:rsid w:val="00B25AFE"/>
    <w:rsid w:val="00B26232"/>
    <w:rsid w:val="00B26411"/>
    <w:rsid w:val="00B269C2"/>
    <w:rsid w:val="00B26F1D"/>
    <w:rsid w:val="00B270D8"/>
    <w:rsid w:val="00B2737A"/>
    <w:rsid w:val="00B27B69"/>
    <w:rsid w:val="00B306B9"/>
    <w:rsid w:val="00B30737"/>
    <w:rsid w:val="00B307E6"/>
    <w:rsid w:val="00B309B1"/>
    <w:rsid w:val="00B30A93"/>
    <w:rsid w:val="00B30ADA"/>
    <w:rsid w:val="00B30B99"/>
    <w:rsid w:val="00B30C52"/>
    <w:rsid w:val="00B30CD1"/>
    <w:rsid w:val="00B30E9D"/>
    <w:rsid w:val="00B30EF6"/>
    <w:rsid w:val="00B31019"/>
    <w:rsid w:val="00B31898"/>
    <w:rsid w:val="00B31F06"/>
    <w:rsid w:val="00B32531"/>
    <w:rsid w:val="00B3265D"/>
    <w:rsid w:val="00B32A1F"/>
    <w:rsid w:val="00B32B0B"/>
    <w:rsid w:val="00B32D47"/>
    <w:rsid w:val="00B32E2F"/>
    <w:rsid w:val="00B32F06"/>
    <w:rsid w:val="00B331FB"/>
    <w:rsid w:val="00B33260"/>
    <w:rsid w:val="00B33325"/>
    <w:rsid w:val="00B337FE"/>
    <w:rsid w:val="00B339BF"/>
    <w:rsid w:val="00B33A2D"/>
    <w:rsid w:val="00B33D10"/>
    <w:rsid w:val="00B345A7"/>
    <w:rsid w:val="00B346B0"/>
    <w:rsid w:val="00B346E9"/>
    <w:rsid w:val="00B34A21"/>
    <w:rsid w:val="00B34B24"/>
    <w:rsid w:val="00B34BD0"/>
    <w:rsid w:val="00B34CF1"/>
    <w:rsid w:val="00B3514F"/>
    <w:rsid w:val="00B35150"/>
    <w:rsid w:val="00B3524B"/>
    <w:rsid w:val="00B352A5"/>
    <w:rsid w:val="00B353B6"/>
    <w:rsid w:val="00B3576E"/>
    <w:rsid w:val="00B35ADD"/>
    <w:rsid w:val="00B35B72"/>
    <w:rsid w:val="00B35C51"/>
    <w:rsid w:val="00B36133"/>
    <w:rsid w:val="00B36680"/>
    <w:rsid w:val="00B3723A"/>
    <w:rsid w:val="00B37276"/>
    <w:rsid w:val="00B377EA"/>
    <w:rsid w:val="00B37E60"/>
    <w:rsid w:val="00B402E9"/>
    <w:rsid w:val="00B40402"/>
    <w:rsid w:val="00B404BD"/>
    <w:rsid w:val="00B40892"/>
    <w:rsid w:val="00B40D9B"/>
    <w:rsid w:val="00B40F67"/>
    <w:rsid w:val="00B41007"/>
    <w:rsid w:val="00B4148B"/>
    <w:rsid w:val="00B41AD1"/>
    <w:rsid w:val="00B41F94"/>
    <w:rsid w:val="00B42B75"/>
    <w:rsid w:val="00B42E5E"/>
    <w:rsid w:val="00B43084"/>
    <w:rsid w:val="00B430C7"/>
    <w:rsid w:val="00B4311E"/>
    <w:rsid w:val="00B431E1"/>
    <w:rsid w:val="00B43536"/>
    <w:rsid w:val="00B43664"/>
    <w:rsid w:val="00B438F4"/>
    <w:rsid w:val="00B43C6A"/>
    <w:rsid w:val="00B43C6D"/>
    <w:rsid w:val="00B43D3B"/>
    <w:rsid w:val="00B43D71"/>
    <w:rsid w:val="00B43DE3"/>
    <w:rsid w:val="00B44072"/>
    <w:rsid w:val="00B44514"/>
    <w:rsid w:val="00B448B0"/>
    <w:rsid w:val="00B44B18"/>
    <w:rsid w:val="00B44C6A"/>
    <w:rsid w:val="00B44CD5"/>
    <w:rsid w:val="00B44DBB"/>
    <w:rsid w:val="00B44ED4"/>
    <w:rsid w:val="00B44ED7"/>
    <w:rsid w:val="00B44F07"/>
    <w:rsid w:val="00B4502E"/>
    <w:rsid w:val="00B452B4"/>
    <w:rsid w:val="00B45577"/>
    <w:rsid w:val="00B457AF"/>
    <w:rsid w:val="00B459E9"/>
    <w:rsid w:val="00B45C00"/>
    <w:rsid w:val="00B45F17"/>
    <w:rsid w:val="00B46A14"/>
    <w:rsid w:val="00B46B22"/>
    <w:rsid w:val="00B46B98"/>
    <w:rsid w:val="00B46CFC"/>
    <w:rsid w:val="00B46D6D"/>
    <w:rsid w:val="00B46FD7"/>
    <w:rsid w:val="00B4725A"/>
    <w:rsid w:val="00B4741F"/>
    <w:rsid w:val="00B4798C"/>
    <w:rsid w:val="00B47B39"/>
    <w:rsid w:val="00B47B6D"/>
    <w:rsid w:val="00B47BFA"/>
    <w:rsid w:val="00B47C2A"/>
    <w:rsid w:val="00B47CD5"/>
    <w:rsid w:val="00B5020B"/>
    <w:rsid w:val="00B50556"/>
    <w:rsid w:val="00B506A6"/>
    <w:rsid w:val="00B50E74"/>
    <w:rsid w:val="00B510A7"/>
    <w:rsid w:val="00B51187"/>
    <w:rsid w:val="00B512D7"/>
    <w:rsid w:val="00B513E1"/>
    <w:rsid w:val="00B517A8"/>
    <w:rsid w:val="00B51AAD"/>
    <w:rsid w:val="00B5259D"/>
    <w:rsid w:val="00B52877"/>
    <w:rsid w:val="00B529D7"/>
    <w:rsid w:val="00B52E44"/>
    <w:rsid w:val="00B52F0F"/>
    <w:rsid w:val="00B53143"/>
    <w:rsid w:val="00B536BA"/>
    <w:rsid w:val="00B53CF6"/>
    <w:rsid w:val="00B54180"/>
    <w:rsid w:val="00B5424B"/>
    <w:rsid w:val="00B543D2"/>
    <w:rsid w:val="00B5447A"/>
    <w:rsid w:val="00B544F0"/>
    <w:rsid w:val="00B54D2E"/>
    <w:rsid w:val="00B55B30"/>
    <w:rsid w:val="00B55B6A"/>
    <w:rsid w:val="00B55D33"/>
    <w:rsid w:val="00B55E12"/>
    <w:rsid w:val="00B56141"/>
    <w:rsid w:val="00B56541"/>
    <w:rsid w:val="00B56646"/>
    <w:rsid w:val="00B567EF"/>
    <w:rsid w:val="00B56934"/>
    <w:rsid w:val="00B572D8"/>
    <w:rsid w:val="00B57340"/>
    <w:rsid w:val="00B57974"/>
    <w:rsid w:val="00B57F48"/>
    <w:rsid w:val="00B6080A"/>
    <w:rsid w:val="00B61B03"/>
    <w:rsid w:val="00B61D51"/>
    <w:rsid w:val="00B61DA9"/>
    <w:rsid w:val="00B61DDB"/>
    <w:rsid w:val="00B62243"/>
    <w:rsid w:val="00B62606"/>
    <w:rsid w:val="00B62759"/>
    <w:rsid w:val="00B62791"/>
    <w:rsid w:val="00B628BC"/>
    <w:rsid w:val="00B628C8"/>
    <w:rsid w:val="00B62BAA"/>
    <w:rsid w:val="00B62D23"/>
    <w:rsid w:val="00B62D62"/>
    <w:rsid w:val="00B62E95"/>
    <w:rsid w:val="00B62FD2"/>
    <w:rsid w:val="00B634B3"/>
    <w:rsid w:val="00B635B3"/>
    <w:rsid w:val="00B636B2"/>
    <w:rsid w:val="00B6373B"/>
    <w:rsid w:val="00B637D9"/>
    <w:rsid w:val="00B6390F"/>
    <w:rsid w:val="00B63A3C"/>
    <w:rsid w:val="00B63CA9"/>
    <w:rsid w:val="00B63CBB"/>
    <w:rsid w:val="00B63F37"/>
    <w:rsid w:val="00B647D1"/>
    <w:rsid w:val="00B64C9B"/>
    <w:rsid w:val="00B657EE"/>
    <w:rsid w:val="00B65913"/>
    <w:rsid w:val="00B65BB0"/>
    <w:rsid w:val="00B662B8"/>
    <w:rsid w:val="00B664F7"/>
    <w:rsid w:val="00B665E5"/>
    <w:rsid w:val="00B66743"/>
    <w:rsid w:val="00B67235"/>
    <w:rsid w:val="00B67329"/>
    <w:rsid w:val="00B673DB"/>
    <w:rsid w:val="00B6745F"/>
    <w:rsid w:val="00B676D1"/>
    <w:rsid w:val="00B6778F"/>
    <w:rsid w:val="00B67A09"/>
    <w:rsid w:val="00B67B8C"/>
    <w:rsid w:val="00B67F45"/>
    <w:rsid w:val="00B703F6"/>
    <w:rsid w:val="00B70450"/>
    <w:rsid w:val="00B7048D"/>
    <w:rsid w:val="00B70648"/>
    <w:rsid w:val="00B70FCC"/>
    <w:rsid w:val="00B710B7"/>
    <w:rsid w:val="00B71116"/>
    <w:rsid w:val="00B714C8"/>
    <w:rsid w:val="00B715C0"/>
    <w:rsid w:val="00B71647"/>
    <w:rsid w:val="00B71707"/>
    <w:rsid w:val="00B71888"/>
    <w:rsid w:val="00B71924"/>
    <w:rsid w:val="00B71B15"/>
    <w:rsid w:val="00B72319"/>
    <w:rsid w:val="00B7286C"/>
    <w:rsid w:val="00B72870"/>
    <w:rsid w:val="00B72B82"/>
    <w:rsid w:val="00B72BC1"/>
    <w:rsid w:val="00B72BE9"/>
    <w:rsid w:val="00B72C80"/>
    <w:rsid w:val="00B72DDE"/>
    <w:rsid w:val="00B72EC8"/>
    <w:rsid w:val="00B7351B"/>
    <w:rsid w:val="00B73564"/>
    <w:rsid w:val="00B738A6"/>
    <w:rsid w:val="00B73908"/>
    <w:rsid w:val="00B739D2"/>
    <w:rsid w:val="00B73BF5"/>
    <w:rsid w:val="00B73CA3"/>
    <w:rsid w:val="00B7402B"/>
    <w:rsid w:val="00B740A9"/>
    <w:rsid w:val="00B740EF"/>
    <w:rsid w:val="00B74469"/>
    <w:rsid w:val="00B7476D"/>
    <w:rsid w:val="00B74A77"/>
    <w:rsid w:val="00B74D99"/>
    <w:rsid w:val="00B758AA"/>
    <w:rsid w:val="00B75AE1"/>
    <w:rsid w:val="00B76068"/>
    <w:rsid w:val="00B762F7"/>
    <w:rsid w:val="00B763ED"/>
    <w:rsid w:val="00B7660D"/>
    <w:rsid w:val="00B76DEF"/>
    <w:rsid w:val="00B774B2"/>
    <w:rsid w:val="00B77696"/>
    <w:rsid w:val="00B776B8"/>
    <w:rsid w:val="00B7771A"/>
    <w:rsid w:val="00B77C1D"/>
    <w:rsid w:val="00B77C3E"/>
    <w:rsid w:val="00B77C69"/>
    <w:rsid w:val="00B77DCB"/>
    <w:rsid w:val="00B77FD4"/>
    <w:rsid w:val="00B80252"/>
    <w:rsid w:val="00B80F3F"/>
    <w:rsid w:val="00B8100A"/>
    <w:rsid w:val="00B813D1"/>
    <w:rsid w:val="00B813E8"/>
    <w:rsid w:val="00B8173B"/>
    <w:rsid w:val="00B817A8"/>
    <w:rsid w:val="00B81BAC"/>
    <w:rsid w:val="00B81E16"/>
    <w:rsid w:val="00B81EA3"/>
    <w:rsid w:val="00B81EA8"/>
    <w:rsid w:val="00B820AC"/>
    <w:rsid w:val="00B824AA"/>
    <w:rsid w:val="00B82788"/>
    <w:rsid w:val="00B82D5E"/>
    <w:rsid w:val="00B8322A"/>
    <w:rsid w:val="00B83257"/>
    <w:rsid w:val="00B832CC"/>
    <w:rsid w:val="00B84376"/>
    <w:rsid w:val="00B848FD"/>
    <w:rsid w:val="00B8503F"/>
    <w:rsid w:val="00B85414"/>
    <w:rsid w:val="00B85868"/>
    <w:rsid w:val="00B876C0"/>
    <w:rsid w:val="00B87A2D"/>
    <w:rsid w:val="00B90062"/>
    <w:rsid w:val="00B900C9"/>
    <w:rsid w:val="00B9016C"/>
    <w:rsid w:val="00B902ED"/>
    <w:rsid w:val="00B90706"/>
    <w:rsid w:val="00B907C1"/>
    <w:rsid w:val="00B90806"/>
    <w:rsid w:val="00B90BF6"/>
    <w:rsid w:val="00B90C5F"/>
    <w:rsid w:val="00B9104B"/>
    <w:rsid w:val="00B91509"/>
    <w:rsid w:val="00B915F1"/>
    <w:rsid w:val="00B91802"/>
    <w:rsid w:val="00B919A9"/>
    <w:rsid w:val="00B91FBE"/>
    <w:rsid w:val="00B9208C"/>
    <w:rsid w:val="00B9258C"/>
    <w:rsid w:val="00B92812"/>
    <w:rsid w:val="00B92B35"/>
    <w:rsid w:val="00B92CA9"/>
    <w:rsid w:val="00B93334"/>
    <w:rsid w:val="00B935E2"/>
    <w:rsid w:val="00B93AF1"/>
    <w:rsid w:val="00B93E24"/>
    <w:rsid w:val="00B9426F"/>
    <w:rsid w:val="00B9435B"/>
    <w:rsid w:val="00B94838"/>
    <w:rsid w:val="00B94B25"/>
    <w:rsid w:val="00B94BD3"/>
    <w:rsid w:val="00B94F56"/>
    <w:rsid w:val="00B94F91"/>
    <w:rsid w:val="00B950CD"/>
    <w:rsid w:val="00B956A1"/>
    <w:rsid w:val="00B95FDC"/>
    <w:rsid w:val="00B9690C"/>
    <w:rsid w:val="00B974B4"/>
    <w:rsid w:val="00B975C0"/>
    <w:rsid w:val="00B977A6"/>
    <w:rsid w:val="00B977C7"/>
    <w:rsid w:val="00B97CD8"/>
    <w:rsid w:val="00B97F23"/>
    <w:rsid w:val="00BA0154"/>
    <w:rsid w:val="00BA0CCC"/>
    <w:rsid w:val="00BA0D04"/>
    <w:rsid w:val="00BA11B7"/>
    <w:rsid w:val="00BA1840"/>
    <w:rsid w:val="00BA196C"/>
    <w:rsid w:val="00BA1983"/>
    <w:rsid w:val="00BA1F00"/>
    <w:rsid w:val="00BA20BB"/>
    <w:rsid w:val="00BA215D"/>
    <w:rsid w:val="00BA2384"/>
    <w:rsid w:val="00BA2FDD"/>
    <w:rsid w:val="00BA3019"/>
    <w:rsid w:val="00BA3312"/>
    <w:rsid w:val="00BA34C4"/>
    <w:rsid w:val="00BA3D96"/>
    <w:rsid w:val="00BA411A"/>
    <w:rsid w:val="00BA41F0"/>
    <w:rsid w:val="00BA445D"/>
    <w:rsid w:val="00BA460A"/>
    <w:rsid w:val="00BA4728"/>
    <w:rsid w:val="00BA486C"/>
    <w:rsid w:val="00BA488E"/>
    <w:rsid w:val="00BA4C1B"/>
    <w:rsid w:val="00BA4E5E"/>
    <w:rsid w:val="00BA4F2C"/>
    <w:rsid w:val="00BA4FC0"/>
    <w:rsid w:val="00BA5399"/>
    <w:rsid w:val="00BA5685"/>
    <w:rsid w:val="00BA59B2"/>
    <w:rsid w:val="00BA5FF1"/>
    <w:rsid w:val="00BA6164"/>
    <w:rsid w:val="00BA6846"/>
    <w:rsid w:val="00BA6EA2"/>
    <w:rsid w:val="00BA7225"/>
    <w:rsid w:val="00BA72C5"/>
    <w:rsid w:val="00BA76EB"/>
    <w:rsid w:val="00BA76F4"/>
    <w:rsid w:val="00BA7729"/>
    <w:rsid w:val="00BA7813"/>
    <w:rsid w:val="00BA7861"/>
    <w:rsid w:val="00BA791C"/>
    <w:rsid w:val="00BA7B5F"/>
    <w:rsid w:val="00BA7DB8"/>
    <w:rsid w:val="00BA7EC5"/>
    <w:rsid w:val="00BA7F5F"/>
    <w:rsid w:val="00BB005F"/>
    <w:rsid w:val="00BB01B2"/>
    <w:rsid w:val="00BB01CC"/>
    <w:rsid w:val="00BB02BA"/>
    <w:rsid w:val="00BB0A3D"/>
    <w:rsid w:val="00BB0A8D"/>
    <w:rsid w:val="00BB0B32"/>
    <w:rsid w:val="00BB0E98"/>
    <w:rsid w:val="00BB0F09"/>
    <w:rsid w:val="00BB1017"/>
    <w:rsid w:val="00BB10D1"/>
    <w:rsid w:val="00BB1274"/>
    <w:rsid w:val="00BB127B"/>
    <w:rsid w:val="00BB12B8"/>
    <w:rsid w:val="00BB17FF"/>
    <w:rsid w:val="00BB18C1"/>
    <w:rsid w:val="00BB2299"/>
    <w:rsid w:val="00BB2337"/>
    <w:rsid w:val="00BB30EB"/>
    <w:rsid w:val="00BB33E4"/>
    <w:rsid w:val="00BB3451"/>
    <w:rsid w:val="00BB351A"/>
    <w:rsid w:val="00BB381B"/>
    <w:rsid w:val="00BB38C3"/>
    <w:rsid w:val="00BB39EF"/>
    <w:rsid w:val="00BB3DE2"/>
    <w:rsid w:val="00BB4278"/>
    <w:rsid w:val="00BB44E0"/>
    <w:rsid w:val="00BB45DA"/>
    <w:rsid w:val="00BB4B71"/>
    <w:rsid w:val="00BB4C4A"/>
    <w:rsid w:val="00BB5375"/>
    <w:rsid w:val="00BB5E3E"/>
    <w:rsid w:val="00BB5FEF"/>
    <w:rsid w:val="00BB6272"/>
    <w:rsid w:val="00BB65ED"/>
    <w:rsid w:val="00BB6625"/>
    <w:rsid w:val="00BB665A"/>
    <w:rsid w:val="00BB67DA"/>
    <w:rsid w:val="00BB685F"/>
    <w:rsid w:val="00BB6E5F"/>
    <w:rsid w:val="00BB6FF8"/>
    <w:rsid w:val="00BB7046"/>
    <w:rsid w:val="00BB7080"/>
    <w:rsid w:val="00BB7516"/>
    <w:rsid w:val="00BB758C"/>
    <w:rsid w:val="00BB75CC"/>
    <w:rsid w:val="00BB762F"/>
    <w:rsid w:val="00BB7651"/>
    <w:rsid w:val="00BB790E"/>
    <w:rsid w:val="00BB7B03"/>
    <w:rsid w:val="00BC0313"/>
    <w:rsid w:val="00BC0428"/>
    <w:rsid w:val="00BC062D"/>
    <w:rsid w:val="00BC076D"/>
    <w:rsid w:val="00BC0BD2"/>
    <w:rsid w:val="00BC0C05"/>
    <w:rsid w:val="00BC0DEE"/>
    <w:rsid w:val="00BC0F1D"/>
    <w:rsid w:val="00BC0F8F"/>
    <w:rsid w:val="00BC106C"/>
    <w:rsid w:val="00BC1171"/>
    <w:rsid w:val="00BC11DB"/>
    <w:rsid w:val="00BC1286"/>
    <w:rsid w:val="00BC1518"/>
    <w:rsid w:val="00BC15DD"/>
    <w:rsid w:val="00BC16AE"/>
    <w:rsid w:val="00BC1A51"/>
    <w:rsid w:val="00BC2044"/>
    <w:rsid w:val="00BC251C"/>
    <w:rsid w:val="00BC2EF3"/>
    <w:rsid w:val="00BC2FDC"/>
    <w:rsid w:val="00BC30F3"/>
    <w:rsid w:val="00BC3210"/>
    <w:rsid w:val="00BC39D7"/>
    <w:rsid w:val="00BC39F7"/>
    <w:rsid w:val="00BC3CF3"/>
    <w:rsid w:val="00BC3F23"/>
    <w:rsid w:val="00BC42D4"/>
    <w:rsid w:val="00BC4582"/>
    <w:rsid w:val="00BC4977"/>
    <w:rsid w:val="00BC4B74"/>
    <w:rsid w:val="00BC4C8B"/>
    <w:rsid w:val="00BC4CBE"/>
    <w:rsid w:val="00BC4DC6"/>
    <w:rsid w:val="00BC5207"/>
    <w:rsid w:val="00BC54CA"/>
    <w:rsid w:val="00BC54FD"/>
    <w:rsid w:val="00BC5D95"/>
    <w:rsid w:val="00BC5E4D"/>
    <w:rsid w:val="00BC5E87"/>
    <w:rsid w:val="00BC61D8"/>
    <w:rsid w:val="00BC6275"/>
    <w:rsid w:val="00BC65FD"/>
    <w:rsid w:val="00BC6705"/>
    <w:rsid w:val="00BC68FD"/>
    <w:rsid w:val="00BC6A8C"/>
    <w:rsid w:val="00BC6BF0"/>
    <w:rsid w:val="00BC7014"/>
    <w:rsid w:val="00BC74D8"/>
    <w:rsid w:val="00BC76F7"/>
    <w:rsid w:val="00BC78B9"/>
    <w:rsid w:val="00BC79E0"/>
    <w:rsid w:val="00BC7ACF"/>
    <w:rsid w:val="00BC7B36"/>
    <w:rsid w:val="00BD012F"/>
    <w:rsid w:val="00BD0140"/>
    <w:rsid w:val="00BD0507"/>
    <w:rsid w:val="00BD075C"/>
    <w:rsid w:val="00BD07A1"/>
    <w:rsid w:val="00BD0A50"/>
    <w:rsid w:val="00BD0A7A"/>
    <w:rsid w:val="00BD0B11"/>
    <w:rsid w:val="00BD0B47"/>
    <w:rsid w:val="00BD0BB7"/>
    <w:rsid w:val="00BD0E37"/>
    <w:rsid w:val="00BD1095"/>
    <w:rsid w:val="00BD1E7A"/>
    <w:rsid w:val="00BD1E84"/>
    <w:rsid w:val="00BD2076"/>
    <w:rsid w:val="00BD276B"/>
    <w:rsid w:val="00BD27AB"/>
    <w:rsid w:val="00BD2813"/>
    <w:rsid w:val="00BD2A1B"/>
    <w:rsid w:val="00BD2FF4"/>
    <w:rsid w:val="00BD31D9"/>
    <w:rsid w:val="00BD3548"/>
    <w:rsid w:val="00BD366A"/>
    <w:rsid w:val="00BD3E7D"/>
    <w:rsid w:val="00BD4177"/>
    <w:rsid w:val="00BD41CB"/>
    <w:rsid w:val="00BD420A"/>
    <w:rsid w:val="00BD4401"/>
    <w:rsid w:val="00BD4A77"/>
    <w:rsid w:val="00BD4B7C"/>
    <w:rsid w:val="00BD4ED4"/>
    <w:rsid w:val="00BD507F"/>
    <w:rsid w:val="00BD5118"/>
    <w:rsid w:val="00BD54C7"/>
    <w:rsid w:val="00BD56DA"/>
    <w:rsid w:val="00BD5BD6"/>
    <w:rsid w:val="00BD5EE8"/>
    <w:rsid w:val="00BD635F"/>
    <w:rsid w:val="00BD6371"/>
    <w:rsid w:val="00BD64CA"/>
    <w:rsid w:val="00BD688C"/>
    <w:rsid w:val="00BD71C7"/>
    <w:rsid w:val="00BD7404"/>
    <w:rsid w:val="00BD740A"/>
    <w:rsid w:val="00BD7742"/>
    <w:rsid w:val="00BD7A07"/>
    <w:rsid w:val="00BD7B13"/>
    <w:rsid w:val="00BD7B61"/>
    <w:rsid w:val="00BD7BB1"/>
    <w:rsid w:val="00BD7F27"/>
    <w:rsid w:val="00BE039C"/>
    <w:rsid w:val="00BE0554"/>
    <w:rsid w:val="00BE146D"/>
    <w:rsid w:val="00BE1573"/>
    <w:rsid w:val="00BE19B3"/>
    <w:rsid w:val="00BE1D84"/>
    <w:rsid w:val="00BE1E1A"/>
    <w:rsid w:val="00BE1E6B"/>
    <w:rsid w:val="00BE1E7B"/>
    <w:rsid w:val="00BE1F62"/>
    <w:rsid w:val="00BE2217"/>
    <w:rsid w:val="00BE234C"/>
    <w:rsid w:val="00BE23F6"/>
    <w:rsid w:val="00BE240A"/>
    <w:rsid w:val="00BE2415"/>
    <w:rsid w:val="00BE24B1"/>
    <w:rsid w:val="00BE27AC"/>
    <w:rsid w:val="00BE30EA"/>
    <w:rsid w:val="00BE316D"/>
    <w:rsid w:val="00BE36E5"/>
    <w:rsid w:val="00BE376B"/>
    <w:rsid w:val="00BE390D"/>
    <w:rsid w:val="00BE3D31"/>
    <w:rsid w:val="00BE3FD8"/>
    <w:rsid w:val="00BE4368"/>
    <w:rsid w:val="00BE46A7"/>
    <w:rsid w:val="00BE4BD4"/>
    <w:rsid w:val="00BE5196"/>
    <w:rsid w:val="00BE5326"/>
    <w:rsid w:val="00BE5741"/>
    <w:rsid w:val="00BE6257"/>
    <w:rsid w:val="00BE6680"/>
    <w:rsid w:val="00BE66C1"/>
    <w:rsid w:val="00BE6DC7"/>
    <w:rsid w:val="00BE6F60"/>
    <w:rsid w:val="00BE70FA"/>
    <w:rsid w:val="00BE7125"/>
    <w:rsid w:val="00BE7173"/>
    <w:rsid w:val="00BE721F"/>
    <w:rsid w:val="00BE753B"/>
    <w:rsid w:val="00BE7599"/>
    <w:rsid w:val="00BE783F"/>
    <w:rsid w:val="00BE799A"/>
    <w:rsid w:val="00BE7E0C"/>
    <w:rsid w:val="00BF05F1"/>
    <w:rsid w:val="00BF0D6B"/>
    <w:rsid w:val="00BF0F82"/>
    <w:rsid w:val="00BF1C94"/>
    <w:rsid w:val="00BF1E40"/>
    <w:rsid w:val="00BF2D4A"/>
    <w:rsid w:val="00BF2E59"/>
    <w:rsid w:val="00BF2FC2"/>
    <w:rsid w:val="00BF334D"/>
    <w:rsid w:val="00BF38A3"/>
    <w:rsid w:val="00BF397C"/>
    <w:rsid w:val="00BF3A37"/>
    <w:rsid w:val="00BF40DC"/>
    <w:rsid w:val="00BF4474"/>
    <w:rsid w:val="00BF460F"/>
    <w:rsid w:val="00BF4AE3"/>
    <w:rsid w:val="00BF4B8E"/>
    <w:rsid w:val="00BF4BB4"/>
    <w:rsid w:val="00BF502C"/>
    <w:rsid w:val="00BF5189"/>
    <w:rsid w:val="00BF51AB"/>
    <w:rsid w:val="00BF51C2"/>
    <w:rsid w:val="00BF5309"/>
    <w:rsid w:val="00BF549F"/>
    <w:rsid w:val="00BF54A6"/>
    <w:rsid w:val="00BF5AD8"/>
    <w:rsid w:val="00BF5B0C"/>
    <w:rsid w:val="00BF5E06"/>
    <w:rsid w:val="00BF607D"/>
    <w:rsid w:val="00BF60FD"/>
    <w:rsid w:val="00BF6190"/>
    <w:rsid w:val="00BF6315"/>
    <w:rsid w:val="00BF638E"/>
    <w:rsid w:val="00BF68F6"/>
    <w:rsid w:val="00BF6C41"/>
    <w:rsid w:val="00BF6D9D"/>
    <w:rsid w:val="00BF72BE"/>
    <w:rsid w:val="00BF73B3"/>
    <w:rsid w:val="00C005E3"/>
    <w:rsid w:val="00C00694"/>
    <w:rsid w:val="00C00771"/>
    <w:rsid w:val="00C007AD"/>
    <w:rsid w:val="00C0171B"/>
    <w:rsid w:val="00C01A2D"/>
    <w:rsid w:val="00C01BD0"/>
    <w:rsid w:val="00C01DA1"/>
    <w:rsid w:val="00C01EFC"/>
    <w:rsid w:val="00C0213A"/>
    <w:rsid w:val="00C02147"/>
    <w:rsid w:val="00C022DF"/>
    <w:rsid w:val="00C02365"/>
    <w:rsid w:val="00C02419"/>
    <w:rsid w:val="00C02605"/>
    <w:rsid w:val="00C02746"/>
    <w:rsid w:val="00C027AE"/>
    <w:rsid w:val="00C02CA6"/>
    <w:rsid w:val="00C02D6C"/>
    <w:rsid w:val="00C031F0"/>
    <w:rsid w:val="00C03215"/>
    <w:rsid w:val="00C032BA"/>
    <w:rsid w:val="00C03362"/>
    <w:rsid w:val="00C033B6"/>
    <w:rsid w:val="00C0375F"/>
    <w:rsid w:val="00C03A86"/>
    <w:rsid w:val="00C03D0E"/>
    <w:rsid w:val="00C03E17"/>
    <w:rsid w:val="00C03E1B"/>
    <w:rsid w:val="00C0422E"/>
    <w:rsid w:val="00C043C5"/>
    <w:rsid w:val="00C04937"/>
    <w:rsid w:val="00C04C1E"/>
    <w:rsid w:val="00C0505F"/>
    <w:rsid w:val="00C051AF"/>
    <w:rsid w:val="00C05B8E"/>
    <w:rsid w:val="00C06060"/>
    <w:rsid w:val="00C063D8"/>
    <w:rsid w:val="00C06755"/>
    <w:rsid w:val="00C06927"/>
    <w:rsid w:val="00C069DD"/>
    <w:rsid w:val="00C071E4"/>
    <w:rsid w:val="00C07346"/>
    <w:rsid w:val="00C073FB"/>
    <w:rsid w:val="00C074BA"/>
    <w:rsid w:val="00C07A21"/>
    <w:rsid w:val="00C07DA1"/>
    <w:rsid w:val="00C07F10"/>
    <w:rsid w:val="00C1007C"/>
    <w:rsid w:val="00C10223"/>
    <w:rsid w:val="00C109BE"/>
    <w:rsid w:val="00C10AA6"/>
    <w:rsid w:val="00C10C1E"/>
    <w:rsid w:val="00C10D0E"/>
    <w:rsid w:val="00C10F58"/>
    <w:rsid w:val="00C117D6"/>
    <w:rsid w:val="00C1212E"/>
    <w:rsid w:val="00C122F4"/>
    <w:rsid w:val="00C1238E"/>
    <w:rsid w:val="00C12573"/>
    <w:rsid w:val="00C12716"/>
    <w:rsid w:val="00C12959"/>
    <w:rsid w:val="00C12A7F"/>
    <w:rsid w:val="00C12AE9"/>
    <w:rsid w:val="00C12DD6"/>
    <w:rsid w:val="00C13781"/>
    <w:rsid w:val="00C13EB9"/>
    <w:rsid w:val="00C13FE4"/>
    <w:rsid w:val="00C14010"/>
    <w:rsid w:val="00C140D8"/>
    <w:rsid w:val="00C143D3"/>
    <w:rsid w:val="00C144A7"/>
    <w:rsid w:val="00C15013"/>
    <w:rsid w:val="00C1545E"/>
    <w:rsid w:val="00C1548C"/>
    <w:rsid w:val="00C155EE"/>
    <w:rsid w:val="00C156B7"/>
    <w:rsid w:val="00C156C1"/>
    <w:rsid w:val="00C15771"/>
    <w:rsid w:val="00C15B04"/>
    <w:rsid w:val="00C15C7C"/>
    <w:rsid w:val="00C163C0"/>
    <w:rsid w:val="00C16658"/>
    <w:rsid w:val="00C16BDD"/>
    <w:rsid w:val="00C16C28"/>
    <w:rsid w:val="00C16C3F"/>
    <w:rsid w:val="00C16E53"/>
    <w:rsid w:val="00C16EAE"/>
    <w:rsid w:val="00C171F8"/>
    <w:rsid w:val="00C17261"/>
    <w:rsid w:val="00C1769C"/>
    <w:rsid w:val="00C20029"/>
    <w:rsid w:val="00C2019E"/>
    <w:rsid w:val="00C202FB"/>
    <w:rsid w:val="00C20645"/>
    <w:rsid w:val="00C2068D"/>
    <w:rsid w:val="00C20EBE"/>
    <w:rsid w:val="00C21154"/>
    <w:rsid w:val="00C2118C"/>
    <w:rsid w:val="00C2148A"/>
    <w:rsid w:val="00C2162F"/>
    <w:rsid w:val="00C21662"/>
    <w:rsid w:val="00C2173E"/>
    <w:rsid w:val="00C21B1A"/>
    <w:rsid w:val="00C21D2D"/>
    <w:rsid w:val="00C21EE4"/>
    <w:rsid w:val="00C221E1"/>
    <w:rsid w:val="00C22504"/>
    <w:rsid w:val="00C22C85"/>
    <w:rsid w:val="00C23706"/>
    <w:rsid w:val="00C23990"/>
    <w:rsid w:val="00C24759"/>
    <w:rsid w:val="00C2490B"/>
    <w:rsid w:val="00C24EF3"/>
    <w:rsid w:val="00C25229"/>
    <w:rsid w:val="00C2566E"/>
    <w:rsid w:val="00C256DF"/>
    <w:rsid w:val="00C25B36"/>
    <w:rsid w:val="00C267EF"/>
    <w:rsid w:val="00C268D0"/>
    <w:rsid w:val="00C27021"/>
    <w:rsid w:val="00C2730F"/>
    <w:rsid w:val="00C27382"/>
    <w:rsid w:val="00C27AE6"/>
    <w:rsid w:val="00C27FD4"/>
    <w:rsid w:val="00C30356"/>
    <w:rsid w:val="00C303A4"/>
    <w:rsid w:val="00C30767"/>
    <w:rsid w:val="00C3076A"/>
    <w:rsid w:val="00C309B2"/>
    <w:rsid w:val="00C30E71"/>
    <w:rsid w:val="00C31162"/>
    <w:rsid w:val="00C31384"/>
    <w:rsid w:val="00C31751"/>
    <w:rsid w:val="00C31918"/>
    <w:rsid w:val="00C31963"/>
    <w:rsid w:val="00C32D9D"/>
    <w:rsid w:val="00C3301E"/>
    <w:rsid w:val="00C33082"/>
    <w:rsid w:val="00C330E7"/>
    <w:rsid w:val="00C33F2F"/>
    <w:rsid w:val="00C34008"/>
    <w:rsid w:val="00C3431C"/>
    <w:rsid w:val="00C34634"/>
    <w:rsid w:val="00C34C3C"/>
    <w:rsid w:val="00C34E91"/>
    <w:rsid w:val="00C353C7"/>
    <w:rsid w:val="00C354F6"/>
    <w:rsid w:val="00C3555D"/>
    <w:rsid w:val="00C36012"/>
    <w:rsid w:val="00C36350"/>
    <w:rsid w:val="00C363E6"/>
    <w:rsid w:val="00C3641A"/>
    <w:rsid w:val="00C3667D"/>
    <w:rsid w:val="00C36B4E"/>
    <w:rsid w:val="00C36ED4"/>
    <w:rsid w:val="00C36F56"/>
    <w:rsid w:val="00C375DD"/>
    <w:rsid w:val="00C378E7"/>
    <w:rsid w:val="00C37915"/>
    <w:rsid w:val="00C37CAA"/>
    <w:rsid w:val="00C37DFE"/>
    <w:rsid w:val="00C37F6F"/>
    <w:rsid w:val="00C400E7"/>
    <w:rsid w:val="00C4029B"/>
    <w:rsid w:val="00C4050F"/>
    <w:rsid w:val="00C40778"/>
    <w:rsid w:val="00C4093E"/>
    <w:rsid w:val="00C40AB7"/>
    <w:rsid w:val="00C40B4F"/>
    <w:rsid w:val="00C40DB2"/>
    <w:rsid w:val="00C40EAA"/>
    <w:rsid w:val="00C411AB"/>
    <w:rsid w:val="00C41216"/>
    <w:rsid w:val="00C41479"/>
    <w:rsid w:val="00C4163A"/>
    <w:rsid w:val="00C41BE1"/>
    <w:rsid w:val="00C4217B"/>
    <w:rsid w:val="00C42351"/>
    <w:rsid w:val="00C4259A"/>
    <w:rsid w:val="00C42895"/>
    <w:rsid w:val="00C42CB4"/>
    <w:rsid w:val="00C435A2"/>
    <w:rsid w:val="00C440FD"/>
    <w:rsid w:val="00C44A95"/>
    <w:rsid w:val="00C4519B"/>
    <w:rsid w:val="00C456B7"/>
    <w:rsid w:val="00C45870"/>
    <w:rsid w:val="00C45C6C"/>
    <w:rsid w:val="00C45E12"/>
    <w:rsid w:val="00C45E40"/>
    <w:rsid w:val="00C45FB1"/>
    <w:rsid w:val="00C46093"/>
    <w:rsid w:val="00C461C5"/>
    <w:rsid w:val="00C461CA"/>
    <w:rsid w:val="00C4628C"/>
    <w:rsid w:val="00C46430"/>
    <w:rsid w:val="00C46C6B"/>
    <w:rsid w:val="00C46F07"/>
    <w:rsid w:val="00C4706E"/>
    <w:rsid w:val="00C47248"/>
    <w:rsid w:val="00C47542"/>
    <w:rsid w:val="00C47742"/>
    <w:rsid w:val="00C47C4F"/>
    <w:rsid w:val="00C503D6"/>
    <w:rsid w:val="00C50436"/>
    <w:rsid w:val="00C50494"/>
    <w:rsid w:val="00C50CC9"/>
    <w:rsid w:val="00C50D0E"/>
    <w:rsid w:val="00C50D12"/>
    <w:rsid w:val="00C50D2A"/>
    <w:rsid w:val="00C50DC5"/>
    <w:rsid w:val="00C51207"/>
    <w:rsid w:val="00C51909"/>
    <w:rsid w:val="00C51DA5"/>
    <w:rsid w:val="00C51DD8"/>
    <w:rsid w:val="00C51F0B"/>
    <w:rsid w:val="00C5209F"/>
    <w:rsid w:val="00C52110"/>
    <w:rsid w:val="00C5240A"/>
    <w:rsid w:val="00C52586"/>
    <w:rsid w:val="00C529B5"/>
    <w:rsid w:val="00C52BB4"/>
    <w:rsid w:val="00C52E72"/>
    <w:rsid w:val="00C530DF"/>
    <w:rsid w:val="00C531C5"/>
    <w:rsid w:val="00C533A7"/>
    <w:rsid w:val="00C537FF"/>
    <w:rsid w:val="00C53882"/>
    <w:rsid w:val="00C53B97"/>
    <w:rsid w:val="00C53F78"/>
    <w:rsid w:val="00C5435D"/>
    <w:rsid w:val="00C54727"/>
    <w:rsid w:val="00C54B75"/>
    <w:rsid w:val="00C54FDD"/>
    <w:rsid w:val="00C554F8"/>
    <w:rsid w:val="00C5556E"/>
    <w:rsid w:val="00C5560B"/>
    <w:rsid w:val="00C55863"/>
    <w:rsid w:val="00C5592E"/>
    <w:rsid w:val="00C55B0E"/>
    <w:rsid w:val="00C55E42"/>
    <w:rsid w:val="00C55FB6"/>
    <w:rsid w:val="00C56A31"/>
    <w:rsid w:val="00C56DBB"/>
    <w:rsid w:val="00C56E97"/>
    <w:rsid w:val="00C56EA1"/>
    <w:rsid w:val="00C56F4D"/>
    <w:rsid w:val="00C56FC1"/>
    <w:rsid w:val="00C573A5"/>
    <w:rsid w:val="00C574EB"/>
    <w:rsid w:val="00C576EF"/>
    <w:rsid w:val="00C57B1B"/>
    <w:rsid w:val="00C57B4F"/>
    <w:rsid w:val="00C57CBC"/>
    <w:rsid w:val="00C57D9A"/>
    <w:rsid w:val="00C60117"/>
    <w:rsid w:val="00C6068F"/>
    <w:rsid w:val="00C606C9"/>
    <w:rsid w:val="00C60BF9"/>
    <w:rsid w:val="00C610EB"/>
    <w:rsid w:val="00C61278"/>
    <w:rsid w:val="00C613FB"/>
    <w:rsid w:val="00C61B84"/>
    <w:rsid w:val="00C61C53"/>
    <w:rsid w:val="00C61CEF"/>
    <w:rsid w:val="00C61F81"/>
    <w:rsid w:val="00C62406"/>
    <w:rsid w:val="00C62776"/>
    <w:rsid w:val="00C62792"/>
    <w:rsid w:val="00C62858"/>
    <w:rsid w:val="00C628A0"/>
    <w:rsid w:val="00C62AFB"/>
    <w:rsid w:val="00C62B70"/>
    <w:rsid w:val="00C62D5E"/>
    <w:rsid w:val="00C63488"/>
    <w:rsid w:val="00C64054"/>
    <w:rsid w:val="00C64344"/>
    <w:rsid w:val="00C64402"/>
    <w:rsid w:val="00C6451E"/>
    <w:rsid w:val="00C64674"/>
    <w:rsid w:val="00C64900"/>
    <w:rsid w:val="00C64AB9"/>
    <w:rsid w:val="00C65164"/>
    <w:rsid w:val="00C65767"/>
    <w:rsid w:val="00C65AFF"/>
    <w:rsid w:val="00C65F1B"/>
    <w:rsid w:val="00C66270"/>
    <w:rsid w:val="00C66297"/>
    <w:rsid w:val="00C66CAA"/>
    <w:rsid w:val="00C66D54"/>
    <w:rsid w:val="00C66DA1"/>
    <w:rsid w:val="00C67022"/>
    <w:rsid w:val="00C671BE"/>
    <w:rsid w:val="00C672C6"/>
    <w:rsid w:val="00C67520"/>
    <w:rsid w:val="00C67556"/>
    <w:rsid w:val="00C676AE"/>
    <w:rsid w:val="00C67B0F"/>
    <w:rsid w:val="00C67DF4"/>
    <w:rsid w:val="00C707C6"/>
    <w:rsid w:val="00C708A4"/>
    <w:rsid w:val="00C70B3D"/>
    <w:rsid w:val="00C70E0B"/>
    <w:rsid w:val="00C70EC6"/>
    <w:rsid w:val="00C70FF6"/>
    <w:rsid w:val="00C71262"/>
    <w:rsid w:val="00C71883"/>
    <w:rsid w:val="00C71931"/>
    <w:rsid w:val="00C719D3"/>
    <w:rsid w:val="00C71A4C"/>
    <w:rsid w:val="00C71CC8"/>
    <w:rsid w:val="00C72343"/>
    <w:rsid w:val="00C7245A"/>
    <w:rsid w:val="00C7279F"/>
    <w:rsid w:val="00C72819"/>
    <w:rsid w:val="00C72C1F"/>
    <w:rsid w:val="00C72DA8"/>
    <w:rsid w:val="00C731D5"/>
    <w:rsid w:val="00C732A8"/>
    <w:rsid w:val="00C7369D"/>
    <w:rsid w:val="00C73DEF"/>
    <w:rsid w:val="00C73EA6"/>
    <w:rsid w:val="00C73F0D"/>
    <w:rsid w:val="00C74179"/>
    <w:rsid w:val="00C74353"/>
    <w:rsid w:val="00C74805"/>
    <w:rsid w:val="00C74AF9"/>
    <w:rsid w:val="00C74CAF"/>
    <w:rsid w:val="00C759CE"/>
    <w:rsid w:val="00C75A26"/>
    <w:rsid w:val="00C75E02"/>
    <w:rsid w:val="00C75F03"/>
    <w:rsid w:val="00C761AD"/>
    <w:rsid w:val="00C76218"/>
    <w:rsid w:val="00C76977"/>
    <w:rsid w:val="00C77020"/>
    <w:rsid w:val="00C7715D"/>
    <w:rsid w:val="00C77319"/>
    <w:rsid w:val="00C77433"/>
    <w:rsid w:val="00C77580"/>
    <w:rsid w:val="00C77938"/>
    <w:rsid w:val="00C77A0A"/>
    <w:rsid w:val="00C77D7F"/>
    <w:rsid w:val="00C77E9B"/>
    <w:rsid w:val="00C77F92"/>
    <w:rsid w:val="00C802E2"/>
    <w:rsid w:val="00C80C09"/>
    <w:rsid w:val="00C80DE3"/>
    <w:rsid w:val="00C80FC5"/>
    <w:rsid w:val="00C814E7"/>
    <w:rsid w:val="00C81583"/>
    <w:rsid w:val="00C81AC2"/>
    <w:rsid w:val="00C81EA7"/>
    <w:rsid w:val="00C822B9"/>
    <w:rsid w:val="00C8242B"/>
    <w:rsid w:val="00C8260D"/>
    <w:rsid w:val="00C82634"/>
    <w:rsid w:val="00C82889"/>
    <w:rsid w:val="00C82A95"/>
    <w:rsid w:val="00C82FA3"/>
    <w:rsid w:val="00C82FCB"/>
    <w:rsid w:val="00C8324B"/>
    <w:rsid w:val="00C8329C"/>
    <w:rsid w:val="00C83300"/>
    <w:rsid w:val="00C83331"/>
    <w:rsid w:val="00C835E4"/>
    <w:rsid w:val="00C83D8F"/>
    <w:rsid w:val="00C83FDD"/>
    <w:rsid w:val="00C84089"/>
    <w:rsid w:val="00C84606"/>
    <w:rsid w:val="00C84889"/>
    <w:rsid w:val="00C848EF"/>
    <w:rsid w:val="00C84DD6"/>
    <w:rsid w:val="00C8529C"/>
    <w:rsid w:val="00C854D5"/>
    <w:rsid w:val="00C85B18"/>
    <w:rsid w:val="00C85FCF"/>
    <w:rsid w:val="00C8638E"/>
    <w:rsid w:val="00C863CE"/>
    <w:rsid w:val="00C867BA"/>
    <w:rsid w:val="00C86D43"/>
    <w:rsid w:val="00C86E4F"/>
    <w:rsid w:val="00C870CB"/>
    <w:rsid w:val="00C873DE"/>
    <w:rsid w:val="00C875B7"/>
    <w:rsid w:val="00C87DB1"/>
    <w:rsid w:val="00C87E2F"/>
    <w:rsid w:val="00C9011D"/>
    <w:rsid w:val="00C9036E"/>
    <w:rsid w:val="00C906AF"/>
    <w:rsid w:val="00C907F5"/>
    <w:rsid w:val="00C90832"/>
    <w:rsid w:val="00C9099E"/>
    <w:rsid w:val="00C90B6A"/>
    <w:rsid w:val="00C90C83"/>
    <w:rsid w:val="00C910E5"/>
    <w:rsid w:val="00C911AF"/>
    <w:rsid w:val="00C91584"/>
    <w:rsid w:val="00C91668"/>
    <w:rsid w:val="00C919B5"/>
    <w:rsid w:val="00C91A05"/>
    <w:rsid w:val="00C91D65"/>
    <w:rsid w:val="00C91E15"/>
    <w:rsid w:val="00C91F19"/>
    <w:rsid w:val="00C922CD"/>
    <w:rsid w:val="00C92320"/>
    <w:rsid w:val="00C92701"/>
    <w:rsid w:val="00C9284E"/>
    <w:rsid w:val="00C92851"/>
    <w:rsid w:val="00C92ABF"/>
    <w:rsid w:val="00C92BA7"/>
    <w:rsid w:val="00C92CBB"/>
    <w:rsid w:val="00C92F81"/>
    <w:rsid w:val="00C92FC4"/>
    <w:rsid w:val="00C92FFD"/>
    <w:rsid w:val="00C930D8"/>
    <w:rsid w:val="00C93482"/>
    <w:rsid w:val="00C9358E"/>
    <w:rsid w:val="00C93C17"/>
    <w:rsid w:val="00C9415F"/>
    <w:rsid w:val="00C94570"/>
    <w:rsid w:val="00C94645"/>
    <w:rsid w:val="00C946A6"/>
    <w:rsid w:val="00C946A8"/>
    <w:rsid w:val="00C9490A"/>
    <w:rsid w:val="00C94B07"/>
    <w:rsid w:val="00C94B82"/>
    <w:rsid w:val="00C95438"/>
    <w:rsid w:val="00C95AE3"/>
    <w:rsid w:val="00C95B07"/>
    <w:rsid w:val="00C95B7A"/>
    <w:rsid w:val="00C95BCF"/>
    <w:rsid w:val="00C95CBF"/>
    <w:rsid w:val="00C95CC0"/>
    <w:rsid w:val="00C9604F"/>
    <w:rsid w:val="00C96457"/>
    <w:rsid w:val="00C964C7"/>
    <w:rsid w:val="00C9690B"/>
    <w:rsid w:val="00C969AB"/>
    <w:rsid w:val="00C96AE1"/>
    <w:rsid w:val="00C96E27"/>
    <w:rsid w:val="00C97218"/>
    <w:rsid w:val="00C97250"/>
    <w:rsid w:val="00C9730A"/>
    <w:rsid w:val="00C97453"/>
    <w:rsid w:val="00C975EC"/>
    <w:rsid w:val="00C97764"/>
    <w:rsid w:val="00C97A24"/>
    <w:rsid w:val="00C97B7C"/>
    <w:rsid w:val="00CA0188"/>
    <w:rsid w:val="00CA020D"/>
    <w:rsid w:val="00CA076C"/>
    <w:rsid w:val="00CA07E8"/>
    <w:rsid w:val="00CA0D70"/>
    <w:rsid w:val="00CA0D8B"/>
    <w:rsid w:val="00CA14D6"/>
    <w:rsid w:val="00CA16AA"/>
    <w:rsid w:val="00CA18FF"/>
    <w:rsid w:val="00CA1A9E"/>
    <w:rsid w:val="00CA21BF"/>
    <w:rsid w:val="00CA260C"/>
    <w:rsid w:val="00CA2AC1"/>
    <w:rsid w:val="00CA2B1C"/>
    <w:rsid w:val="00CA2C9B"/>
    <w:rsid w:val="00CA2EFD"/>
    <w:rsid w:val="00CA301B"/>
    <w:rsid w:val="00CA30F2"/>
    <w:rsid w:val="00CA32D1"/>
    <w:rsid w:val="00CA3451"/>
    <w:rsid w:val="00CA35E4"/>
    <w:rsid w:val="00CA385E"/>
    <w:rsid w:val="00CA3BF9"/>
    <w:rsid w:val="00CA3DD0"/>
    <w:rsid w:val="00CA3EE4"/>
    <w:rsid w:val="00CA429A"/>
    <w:rsid w:val="00CA4493"/>
    <w:rsid w:val="00CA46FC"/>
    <w:rsid w:val="00CA4A3D"/>
    <w:rsid w:val="00CA4D70"/>
    <w:rsid w:val="00CA4DCF"/>
    <w:rsid w:val="00CA4F81"/>
    <w:rsid w:val="00CA507E"/>
    <w:rsid w:val="00CA5817"/>
    <w:rsid w:val="00CA591F"/>
    <w:rsid w:val="00CA5B01"/>
    <w:rsid w:val="00CA5B63"/>
    <w:rsid w:val="00CA63FE"/>
    <w:rsid w:val="00CA6510"/>
    <w:rsid w:val="00CA6705"/>
    <w:rsid w:val="00CA6755"/>
    <w:rsid w:val="00CA6957"/>
    <w:rsid w:val="00CA6AE2"/>
    <w:rsid w:val="00CA6B35"/>
    <w:rsid w:val="00CA6EB3"/>
    <w:rsid w:val="00CA79B5"/>
    <w:rsid w:val="00CA7A92"/>
    <w:rsid w:val="00CA7D42"/>
    <w:rsid w:val="00CA7EF8"/>
    <w:rsid w:val="00CA7F5B"/>
    <w:rsid w:val="00CA7F77"/>
    <w:rsid w:val="00CB0231"/>
    <w:rsid w:val="00CB09D0"/>
    <w:rsid w:val="00CB110D"/>
    <w:rsid w:val="00CB11BD"/>
    <w:rsid w:val="00CB1BF5"/>
    <w:rsid w:val="00CB1BF7"/>
    <w:rsid w:val="00CB1E66"/>
    <w:rsid w:val="00CB2301"/>
    <w:rsid w:val="00CB23D3"/>
    <w:rsid w:val="00CB25FB"/>
    <w:rsid w:val="00CB2D79"/>
    <w:rsid w:val="00CB2D87"/>
    <w:rsid w:val="00CB2EC1"/>
    <w:rsid w:val="00CB2FA0"/>
    <w:rsid w:val="00CB3023"/>
    <w:rsid w:val="00CB304D"/>
    <w:rsid w:val="00CB3415"/>
    <w:rsid w:val="00CB3AE1"/>
    <w:rsid w:val="00CB3C29"/>
    <w:rsid w:val="00CB3E97"/>
    <w:rsid w:val="00CB414E"/>
    <w:rsid w:val="00CB43F0"/>
    <w:rsid w:val="00CB4496"/>
    <w:rsid w:val="00CB477A"/>
    <w:rsid w:val="00CB480A"/>
    <w:rsid w:val="00CB5040"/>
    <w:rsid w:val="00CB51A6"/>
    <w:rsid w:val="00CB51CD"/>
    <w:rsid w:val="00CB57EB"/>
    <w:rsid w:val="00CB58E7"/>
    <w:rsid w:val="00CB5CD3"/>
    <w:rsid w:val="00CB5D8D"/>
    <w:rsid w:val="00CB5F62"/>
    <w:rsid w:val="00CB64D4"/>
    <w:rsid w:val="00CB650E"/>
    <w:rsid w:val="00CB65CC"/>
    <w:rsid w:val="00CB665A"/>
    <w:rsid w:val="00CB68D9"/>
    <w:rsid w:val="00CB71AD"/>
    <w:rsid w:val="00CB7226"/>
    <w:rsid w:val="00CB7510"/>
    <w:rsid w:val="00CB7BB3"/>
    <w:rsid w:val="00CC0431"/>
    <w:rsid w:val="00CC0C68"/>
    <w:rsid w:val="00CC0CC4"/>
    <w:rsid w:val="00CC0CE9"/>
    <w:rsid w:val="00CC0E54"/>
    <w:rsid w:val="00CC0F61"/>
    <w:rsid w:val="00CC11AE"/>
    <w:rsid w:val="00CC11F1"/>
    <w:rsid w:val="00CC159D"/>
    <w:rsid w:val="00CC15D7"/>
    <w:rsid w:val="00CC1BC4"/>
    <w:rsid w:val="00CC1EEB"/>
    <w:rsid w:val="00CC1F9C"/>
    <w:rsid w:val="00CC2055"/>
    <w:rsid w:val="00CC27B2"/>
    <w:rsid w:val="00CC2975"/>
    <w:rsid w:val="00CC2D36"/>
    <w:rsid w:val="00CC32E5"/>
    <w:rsid w:val="00CC33D2"/>
    <w:rsid w:val="00CC35A4"/>
    <w:rsid w:val="00CC385C"/>
    <w:rsid w:val="00CC3BED"/>
    <w:rsid w:val="00CC3C7E"/>
    <w:rsid w:val="00CC4591"/>
    <w:rsid w:val="00CC475F"/>
    <w:rsid w:val="00CC498C"/>
    <w:rsid w:val="00CC4ACD"/>
    <w:rsid w:val="00CC4AE5"/>
    <w:rsid w:val="00CC4AFB"/>
    <w:rsid w:val="00CC4CFA"/>
    <w:rsid w:val="00CC5165"/>
    <w:rsid w:val="00CC52E6"/>
    <w:rsid w:val="00CC5576"/>
    <w:rsid w:val="00CC6065"/>
    <w:rsid w:val="00CC6246"/>
    <w:rsid w:val="00CC6335"/>
    <w:rsid w:val="00CC63CD"/>
    <w:rsid w:val="00CC651F"/>
    <w:rsid w:val="00CC68C1"/>
    <w:rsid w:val="00CC6C6D"/>
    <w:rsid w:val="00CC6DE7"/>
    <w:rsid w:val="00CC7027"/>
    <w:rsid w:val="00CC70EB"/>
    <w:rsid w:val="00CC7264"/>
    <w:rsid w:val="00CC7970"/>
    <w:rsid w:val="00CC7993"/>
    <w:rsid w:val="00CC7C25"/>
    <w:rsid w:val="00CC7D41"/>
    <w:rsid w:val="00CC7DD6"/>
    <w:rsid w:val="00CD0027"/>
    <w:rsid w:val="00CD0400"/>
    <w:rsid w:val="00CD04A7"/>
    <w:rsid w:val="00CD05E5"/>
    <w:rsid w:val="00CD061B"/>
    <w:rsid w:val="00CD063C"/>
    <w:rsid w:val="00CD08BA"/>
    <w:rsid w:val="00CD08CF"/>
    <w:rsid w:val="00CD1001"/>
    <w:rsid w:val="00CD105B"/>
    <w:rsid w:val="00CD10F9"/>
    <w:rsid w:val="00CD1369"/>
    <w:rsid w:val="00CD19A5"/>
    <w:rsid w:val="00CD1A63"/>
    <w:rsid w:val="00CD1BC4"/>
    <w:rsid w:val="00CD2819"/>
    <w:rsid w:val="00CD2AB0"/>
    <w:rsid w:val="00CD2D12"/>
    <w:rsid w:val="00CD30FD"/>
    <w:rsid w:val="00CD3678"/>
    <w:rsid w:val="00CD3B22"/>
    <w:rsid w:val="00CD3C1A"/>
    <w:rsid w:val="00CD3D91"/>
    <w:rsid w:val="00CD3F4E"/>
    <w:rsid w:val="00CD407D"/>
    <w:rsid w:val="00CD4091"/>
    <w:rsid w:val="00CD465F"/>
    <w:rsid w:val="00CD4CC3"/>
    <w:rsid w:val="00CD4D3B"/>
    <w:rsid w:val="00CD5196"/>
    <w:rsid w:val="00CD5236"/>
    <w:rsid w:val="00CD5484"/>
    <w:rsid w:val="00CD5748"/>
    <w:rsid w:val="00CD5A76"/>
    <w:rsid w:val="00CD5B1A"/>
    <w:rsid w:val="00CD5D87"/>
    <w:rsid w:val="00CD5EF1"/>
    <w:rsid w:val="00CD604B"/>
    <w:rsid w:val="00CD6400"/>
    <w:rsid w:val="00CD640F"/>
    <w:rsid w:val="00CD6A53"/>
    <w:rsid w:val="00CD6E03"/>
    <w:rsid w:val="00CD6FA3"/>
    <w:rsid w:val="00CD72BF"/>
    <w:rsid w:val="00CD7367"/>
    <w:rsid w:val="00CD7577"/>
    <w:rsid w:val="00CD77EA"/>
    <w:rsid w:val="00CD7ED7"/>
    <w:rsid w:val="00CD7F90"/>
    <w:rsid w:val="00CE03C1"/>
    <w:rsid w:val="00CE0953"/>
    <w:rsid w:val="00CE0CC6"/>
    <w:rsid w:val="00CE0F03"/>
    <w:rsid w:val="00CE10CE"/>
    <w:rsid w:val="00CE134F"/>
    <w:rsid w:val="00CE16FF"/>
    <w:rsid w:val="00CE1717"/>
    <w:rsid w:val="00CE205F"/>
    <w:rsid w:val="00CE2274"/>
    <w:rsid w:val="00CE22F9"/>
    <w:rsid w:val="00CE25A7"/>
    <w:rsid w:val="00CE26AE"/>
    <w:rsid w:val="00CE3388"/>
    <w:rsid w:val="00CE33E2"/>
    <w:rsid w:val="00CE3494"/>
    <w:rsid w:val="00CE352F"/>
    <w:rsid w:val="00CE3A28"/>
    <w:rsid w:val="00CE3BA7"/>
    <w:rsid w:val="00CE3BA9"/>
    <w:rsid w:val="00CE4225"/>
    <w:rsid w:val="00CE4654"/>
    <w:rsid w:val="00CE51D8"/>
    <w:rsid w:val="00CE5509"/>
    <w:rsid w:val="00CE576A"/>
    <w:rsid w:val="00CE58EB"/>
    <w:rsid w:val="00CE5933"/>
    <w:rsid w:val="00CE5A0A"/>
    <w:rsid w:val="00CE60F1"/>
    <w:rsid w:val="00CE64B6"/>
    <w:rsid w:val="00CE65BC"/>
    <w:rsid w:val="00CE65F8"/>
    <w:rsid w:val="00CE6BB3"/>
    <w:rsid w:val="00CE70DD"/>
    <w:rsid w:val="00CE7525"/>
    <w:rsid w:val="00CE7839"/>
    <w:rsid w:val="00CE799B"/>
    <w:rsid w:val="00CE79DA"/>
    <w:rsid w:val="00CE7AD4"/>
    <w:rsid w:val="00CE7E5A"/>
    <w:rsid w:val="00CF03A6"/>
    <w:rsid w:val="00CF083A"/>
    <w:rsid w:val="00CF14BE"/>
    <w:rsid w:val="00CF1522"/>
    <w:rsid w:val="00CF1FD7"/>
    <w:rsid w:val="00CF2087"/>
    <w:rsid w:val="00CF2308"/>
    <w:rsid w:val="00CF24EC"/>
    <w:rsid w:val="00CF2863"/>
    <w:rsid w:val="00CF2959"/>
    <w:rsid w:val="00CF30F5"/>
    <w:rsid w:val="00CF35F4"/>
    <w:rsid w:val="00CF3BDE"/>
    <w:rsid w:val="00CF3DB7"/>
    <w:rsid w:val="00CF3EF2"/>
    <w:rsid w:val="00CF437A"/>
    <w:rsid w:val="00CF4404"/>
    <w:rsid w:val="00CF4484"/>
    <w:rsid w:val="00CF4508"/>
    <w:rsid w:val="00CF49F6"/>
    <w:rsid w:val="00CF4FB8"/>
    <w:rsid w:val="00CF5128"/>
    <w:rsid w:val="00CF514E"/>
    <w:rsid w:val="00CF5C81"/>
    <w:rsid w:val="00CF5D67"/>
    <w:rsid w:val="00CF5E8B"/>
    <w:rsid w:val="00CF5ECF"/>
    <w:rsid w:val="00CF6454"/>
    <w:rsid w:val="00CF6506"/>
    <w:rsid w:val="00CF65C1"/>
    <w:rsid w:val="00CF6AC1"/>
    <w:rsid w:val="00CF6EC0"/>
    <w:rsid w:val="00CF6EC8"/>
    <w:rsid w:val="00CF71DD"/>
    <w:rsid w:val="00CF72FA"/>
    <w:rsid w:val="00CF77EC"/>
    <w:rsid w:val="00D00AF1"/>
    <w:rsid w:val="00D01076"/>
    <w:rsid w:val="00D01ADB"/>
    <w:rsid w:val="00D02000"/>
    <w:rsid w:val="00D02031"/>
    <w:rsid w:val="00D02094"/>
    <w:rsid w:val="00D0244C"/>
    <w:rsid w:val="00D026ED"/>
    <w:rsid w:val="00D02A6D"/>
    <w:rsid w:val="00D02CB3"/>
    <w:rsid w:val="00D02D20"/>
    <w:rsid w:val="00D03EA6"/>
    <w:rsid w:val="00D041E5"/>
    <w:rsid w:val="00D042A8"/>
    <w:rsid w:val="00D0462F"/>
    <w:rsid w:val="00D04A74"/>
    <w:rsid w:val="00D04BA3"/>
    <w:rsid w:val="00D05245"/>
    <w:rsid w:val="00D0542C"/>
    <w:rsid w:val="00D05605"/>
    <w:rsid w:val="00D05929"/>
    <w:rsid w:val="00D059B4"/>
    <w:rsid w:val="00D05A3F"/>
    <w:rsid w:val="00D05A88"/>
    <w:rsid w:val="00D05CE2"/>
    <w:rsid w:val="00D05EA4"/>
    <w:rsid w:val="00D05F1C"/>
    <w:rsid w:val="00D05F39"/>
    <w:rsid w:val="00D067FD"/>
    <w:rsid w:val="00D06B43"/>
    <w:rsid w:val="00D06D3B"/>
    <w:rsid w:val="00D0777B"/>
    <w:rsid w:val="00D079C1"/>
    <w:rsid w:val="00D10073"/>
    <w:rsid w:val="00D101BD"/>
    <w:rsid w:val="00D10A8B"/>
    <w:rsid w:val="00D1109E"/>
    <w:rsid w:val="00D11326"/>
    <w:rsid w:val="00D1143A"/>
    <w:rsid w:val="00D114C1"/>
    <w:rsid w:val="00D1187E"/>
    <w:rsid w:val="00D11BB6"/>
    <w:rsid w:val="00D1225A"/>
    <w:rsid w:val="00D12595"/>
    <w:rsid w:val="00D12AA6"/>
    <w:rsid w:val="00D12E44"/>
    <w:rsid w:val="00D1329F"/>
    <w:rsid w:val="00D132C8"/>
    <w:rsid w:val="00D1353A"/>
    <w:rsid w:val="00D136AE"/>
    <w:rsid w:val="00D1378D"/>
    <w:rsid w:val="00D13E5C"/>
    <w:rsid w:val="00D13F36"/>
    <w:rsid w:val="00D13FA4"/>
    <w:rsid w:val="00D141C5"/>
    <w:rsid w:val="00D142AE"/>
    <w:rsid w:val="00D14948"/>
    <w:rsid w:val="00D14D8F"/>
    <w:rsid w:val="00D14F93"/>
    <w:rsid w:val="00D15372"/>
    <w:rsid w:val="00D1572D"/>
    <w:rsid w:val="00D1574E"/>
    <w:rsid w:val="00D15939"/>
    <w:rsid w:val="00D16548"/>
    <w:rsid w:val="00D16661"/>
    <w:rsid w:val="00D166A0"/>
    <w:rsid w:val="00D16957"/>
    <w:rsid w:val="00D16ABD"/>
    <w:rsid w:val="00D16BB6"/>
    <w:rsid w:val="00D16EAB"/>
    <w:rsid w:val="00D17A30"/>
    <w:rsid w:val="00D17B19"/>
    <w:rsid w:val="00D17D2F"/>
    <w:rsid w:val="00D17FBF"/>
    <w:rsid w:val="00D200D1"/>
    <w:rsid w:val="00D201F9"/>
    <w:rsid w:val="00D203D4"/>
    <w:rsid w:val="00D2045E"/>
    <w:rsid w:val="00D20AED"/>
    <w:rsid w:val="00D20CEF"/>
    <w:rsid w:val="00D20E6D"/>
    <w:rsid w:val="00D21116"/>
    <w:rsid w:val="00D21184"/>
    <w:rsid w:val="00D214FB"/>
    <w:rsid w:val="00D2168A"/>
    <w:rsid w:val="00D21881"/>
    <w:rsid w:val="00D21C26"/>
    <w:rsid w:val="00D21E10"/>
    <w:rsid w:val="00D21FB4"/>
    <w:rsid w:val="00D2245E"/>
    <w:rsid w:val="00D225A3"/>
    <w:rsid w:val="00D22C41"/>
    <w:rsid w:val="00D22C86"/>
    <w:rsid w:val="00D23061"/>
    <w:rsid w:val="00D23245"/>
    <w:rsid w:val="00D233E4"/>
    <w:rsid w:val="00D2340C"/>
    <w:rsid w:val="00D2342F"/>
    <w:rsid w:val="00D23FA9"/>
    <w:rsid w:val="00D24059"/>
    <w:rsid w:val="00D244B0"/>
    <w:rsid w:val="00D24578"/>
    <w:rsid w:val="00D24696"/>
    <w:rsid w:val="00D247CD"/>
    <w:rsid w:val="00D247D4"/>
    <w:rsid w:val="00D24982"/>
    <w:rsid w:val="00D24C58"/>
    <w:rsid w:val="00D24D0F"/>
    <w:rsid w:val="00D2505D"/>
    <w:rsid w:val="00D25144"/>
    <w:rsid w:val="00D258F0"/>
    <w:rsid w:val="00D25BCD"/>
    <w:rsid w:val="00D25CD7"/>
    <w:rsid w:val="00D25D3A"/>
    <w:rsid w:val="00D26410"/>
    <w:rsid w:val="00D26922"/>
    <w:rsid w:val="00D26926"/>
    <w:rsid w:val="00D269AB"/>
    <w:rsid w:val="00D26EFB"/>
    <w:rsid w:val="00D27058"/>
    <w:rsid w:val="00D27269"/>
    <w:rsid w:val="00D27480"/>
    <w:rsid w:val="00D27516"/>
    <w:rsid w:val="00D27687"/>
    <w:rsid w:val="00D27D7A"/>
    <w:rsid w:val="00D304A6"/>
    <w:rsid w:val="00D3128A"/>
    <w:rsid w:val="00D31746"/>
    <w:rsid w:val="00D3198E"/>
    <w:rsid w:val="00D31FCA"/>
    <w:rsid w:val="00D3200F"/>
    <w:rsid w:val="00D3274B"/>
    <w:rsid w:val="00D32817"/>
    <w:rsid w:val="00D32858"/>
    <w:rsid w:val="00D3285F"/>
    <w:rsid w:val="00D32AC4"/>
    <w:rsid w:val="00D32BF9"/>
    <w:rsid w:val="00D32D41"/>
    <w:rsid w:val="00D33029"/>
    <w:rsid w:val="00D3318E"/>
    <w:rsid w:val="00D33CF1"/>
    <w:rsid w:val="00D346A1"/>
    <w:rsid w:val="00D3480E"/>
    <w:rsid w:val="00D34AED"/>
    <w:rsid w:val="00D34CC0"/>
    <w:rsid w:val="00D34F39"/>
    <w:rsid w:val="00D351A8"/>
    <w:rsid w:val="00D351F6"/>
    <w:rsid w:val="00D35480"/>
    <w:rsid w:val="00D35753"/>
    <w:rsid w:val="00D35810"/>
    <w:rsid w:val="00D35CEE"/>
    <w:rsid w:val="00D35D39"/>
    <w:rsid w:val="00D35FF1"/>
    <w:rsid w:val="00D36329"/>
    <w:rsid w:val="00D369E1"/>
    <w:rsid w:val="00D36B78"/>
    <w:rsid w:val="00D36EF5"/>
    <w:rsid w:val="00D3704A"/>
    <w:rsid w:val="00D37368"/>
    <w:rsid w:val="00D3737E"/>
    <w:rsid w:val="00D37613"/>
    <w:rsid w:val="00D37692"/>
    <w:rsid w:val="00D379B8"/>
    <w:rsid w:val="00D37C99"/>
    <w:rsid w:val="00D400EC"/>
    <w:rsid w:val="00D400F3"/>
    <w:rsid w:val="00D402FE"/>
    <w:rsid w:val="00D40397"/>
    <w:rsid w:val="00D404FD"/>
    <w:rsid w:val="00D405EB"/>
    <w:rsid w:val="00D4067B"/>
    <w:rsid w:val="00D40729"/>
    <w:rsid w:val="00D40E88"/>
    <w:rsid w:val="00D41925"/>
    <w:rsid w:val="00D42341"/>
    <w:rsid w:val="00D426DE"/>
    <w:rsid w:val="00D426FB"/>
    <w:rsid w:val="00D42767"/>
    <w:rsid w:val="00D42F26"/>
    <w:rsid w:val="00D431BF"/>
    <w:rsid w:val="00D43336"/>
    <w:rsid w:val="00D433A9"/>
    <w:rsid w:val="00D4366F"/>
    <w:rsid w:val="00D43967"/>
    <w:rsid w:val="00D44017"/>
    <w:rsid w:val="00D441AE"/>
    <w:rsid w:val="00D444FA"/>
    <w:rsid w:val="00D44943"/>
    <w:rsid w:val="00D44A88"/>
    <w:rsid w:val="00D44B33"/>
    <w:rsid w:val="00D44C13"/>
    <w:rsid w:val="00D44C66"/>
    <w:rsid w:val="00D4504D"/>
    <w:rsid w:val="00D4505D"/>
    <w:rsid w:val="00D451F9"/>
    <w:rsid w:val="00D4567F"/>
    <w:rsid w:val="00D4570D"/>
    <w:rsid w:val="00D45889"/>
    <w:rsid w:val="00D45920"/>
    <w:rsid w:val="00D45BED"/>
    <w:rsid w:val="00D45D50"/>
    <w:rsid w:val="00D45EEF"/>
    <w:rsid w:val="00D460DA"/>
    <w:rsid w:val="00D463F5"/>
    <w:rsid w:val="00D4645E"/>
    <w:rsid w:val="00D464F2"/>
    <w:rsid w:val="00D465D2"/>
    <w:rsid w:val="00D469C2"/>
    <w:rsid w:val="00D469C5"/>
    <w:rsid w:val="00D46A30"/>
    <w:rsid w:val="00D46A9F"/>
    <w:rsid w:val="00D46D9C"/>
    <w:rsid w:val="00D46E65"/>
    <w:rsid w:val="00D4719B"/>
    <w:rsid w:val="00D472D1"/>
    <w:rsid w:val="00D474D3"/>
    <w:rsid w:val="00D47578"/>
    <w:rsid w:val="00D47B4C"/>
    <w:rsid w:val="00D47CB6"/>
    <w:rsid w:val="00D50003"/>
    <w:rsid w:val="00D50176"/>
    <w:rsid w:val="00D501C2"/>
    <w:rsid w:val="00D505A7"/>
    <w:rsid w:val="00D507AB"/>
    <w:rsid w:val="00D50DB1"/>
    <w:rsid w:val="00D51044"/>
    <w:rsid w:val="00D510E3"/>
    <w:rsid w:val="00D51B41"/>
    <w:rsid w:val="00D51B82"/>
    <w:rsid w:val="00D51E97"/>
    <w:rsid w:val="00D52606"/>
    <w:rsid w:val="00D52B23"/>
    <w:rsid w:val="00D52BBF"/>
    <w:rsid w:val="00D52CB7"/>
    <w:rsid w:val="00D52E7D"/>
    <w:rsid w:val="00D530E9"/>
    <w:rsid w:val="00D53523"/>
    <w:rsid w:val="00D53CA7"/>
    <w:rsid w:val="00D53FCB"/>
    <w:rsid w:val="00D53FDE"/>
    <w:rsid w:val="00D54104"/>
    <w:rsid w:val="00D543C3"/>
    <w:rsid w:val="00D54614"/>
    <w:rsid w:val="00D54DB0"/>
    <w:rsid w:val="00D550F7"/>
    <w:rsid w:val="00D551CB"/>
    <w:rsid w:val="00D552A0"/>
    <w:rsid w:val="00D553DE"/>
    <w:rsid w:val="00D554D8"/>
    <w:rsid w:val="00D5616F"/>
    <w:rsid w:val="00D561E3"/>
    <w:rsid w:val="00D56236"/>
    <w:rsid w:val="00D563F0"/>
    <w:rsid w:val="00D5662B"/>
    <w:rsid w:val="00D568E5"/>
    <w:rsid w:val="00D56957"/>
    <w:rsid w:val="00D56985"/>
    <w:rsid w:val="00D56A5D"/>
    <w:rsid w:val="00D56A6B"/>
    <w:rsid w:val="00D56E3D"/>
    <w:rsid w:val="00D56E82"/>
    <w:rsid w:val="00D56EF2"/>
    <w:rsid w:val="00D57018"/>
    <w:rsid w:val="00D572B0"/>
    <w:rsid w:val="00D573B5"/>
    <w:rsid w:val="00D57A6F"/>
    <w:rsid w:val="00D601A6"/>
    <w:rsid w:val="00D60459"/>
    <w:rsid w:val="00D60503"/>
    <w:rsid w:val="00D6074A"/>
    <w:rsid w:val="00D60765"/>
    <w:rsid w:val="00D60BC5"/>
    <w:rsid w:val="00D60BE4"/>
    <w:rsid w:val="00D60E44"/>
    <w:rsid w:val="00D61414"/>
    <w:rsid w:val="00D61481"/>
    <w:rsid w:val="00D614A6"/>
    <w:rsid w:val="00D61B0D"/>
    <w:rsid w:val="00D61E45"/>
    <w:rsid w:val="00D6231C"/>
    <w:rsid w:val="00D6263F"/>
    <w:rsid w:val="00D6270E"/>
    <w:rsid w:val="00D629A2"/>
    <w:rsid w:val="00D62CDC"/>
    <w:rsid w:val="00D62F40"/>
    <w:rsid w:val="00D62FEB"/>
    <w:rsid w:val="00D6361B"/>
    <w:rsid w:val="00D63882"/>
    <w:rsid w:val="00D63911"/>
    <w:rsid w:val="00D63A21"/>
    <w:rsid w:val="00D63B32"/>
    <w:rsid w:val="00D63B40"/>
    <w:rsid w:val="00D63B93"/>
    <w:rsid w:val="00D643F8"/>
    <w:rsid w:val="00D64A89"/>
    <w:rsid w:val="00D64CC6"/>
    <w:rsid w:val="00D64DCD"/>
    <w:rsid w:val="00D64EA9"/>
    <w:rsid w:val="00D653A1"/>
    <w:rsid w:val="00D65516"/>
    <w:rsid w:val="00D655D4"/>
    <w:rsid w:val="00D65D94"/>
    <w:rsid w:val="00D65EA9"/>
    <w:rsid w:val="00D65FF0"/>
    <w:rsid w:val="00D666A6"/>
    <w:rsid w:val="00D6676F"/>
    <w:rsid w:val="00D66890"/>
    <w:rsid w:val="00D66C15"/>
    <w:rsid w:val="00D66DEB"/>
    <w:rsid w:val="00D67340"/>
    <w:rsid w:val="00D67574"/>
    <w:rsid w:val="00D67B25"/>
    <w:rsid w:val="00D704EB"/>
    <w:rsid w:val="00D707D2"/>
    <w:rsid w:val="00D7087D"/>
    <w:rsid w:val="00D70D07"/>
    <w:rsid w:val="00D710C9"/>
    <w:rsid w:val="00D710F2"/>
    <w:rsid w:val="00D715EE"/>
    <w:rsid w:val="00D71F54"/>
    <w:rsid w:val="00D7205E"/>
    <w:rsid w:val="00D72528"/>
    <w:rsid w:val="00D7264C"/>
    <w:rsid w:val="00D728C7"/>
    <w:rsid w:val="00D72A67"/>
    <w:rsid w:val="00D72EFE"/>
    <w:rsid w:val="00D731D3"/>
    <w:rsid w:val="00D73208"/>
    <w:rsid w:val="00D733EF"/>
    <w:rsid w:val="00D73508"/>
    <w:rsid w:val="00D73606"/>
    <w:rsid w:val="00D7393F"/>
    <w:rsid w:val="00D73ABD"/>
    <w:rsid w:val="00D7403B"/>
    <w:rsid w:val="00D740AC"/>
    <w:rsid w:val="00D7418F"/>
    <w:rsid w:val="00D741CA"/>
    <w:rsid w:val="00D74208"/>
    <w:rsid w:val="00D742A1"/>
    <w:rsid w:val="00D744C7"/>
    <w:rsid w:val="00D74563"/>
    <w:rsid w:val="00D7490D"/>
    <w:rsid w:val="00D74A83"/>
    <w:rsid w:val="00D74E47"/>
    <w:rsid w:val="00D75088"/>
    <w:rsid w:val="00D750EB"/>
    <w:rsid w:val="00D75350"/>
    <w:rsid w:val="00D75359"/>
    <w:rsid w:val="00D75623"/>
    <w:rsid w:val="00D75668"/>
    <w:rsid w:val="00D75807"/>
    <w:rsid w:val="00D75C1F"/>
    <w:rsid w:val="00D75C83"/>
    <w:rsid w:val="00D75F72"/>
    <w:rsid w:val="00D75F9E"/>
    <w:rsid w:val="00D762BC"/>
    <w:rsid w:val="00D76882"/>
    <w:rsid w:val="00D769D2"/>
    <w:rsid w:val="00D76BA8"/>
    <w:rsid w:val="00D76C44"/>
    <w:rsid w:val="00D76D4E"/>
    <w:rsid w:val="00D76DF0"/>
    <w:rsid w:val="00D778C8"/>
    <w:rsid w:val="00D779DD"/>
    <w:rsid w:val="00D77AEE"/>
    <w:rsid w:val="00D77C35"/>
    <w:rsid w:val="00D77E56"/>
    <w:rsid w:val="00D803B5"/>
    <w:rsid w:val="00D806B8"/>
    <w:rsid w:val="00D807F0"/>
    <w:rsid w:val="00D80B3C"/>
    <w:rsid w:val="00D80B95"/>
    <w:rsid w:val="00D80EB6"/>
    <w:rsid w:val="00D80EF2"/>
    <w:rsid w:val="00D80F90"/>
    <w:rsid w:val="00D8106E"/>
    <w:rsid w:val="00D813AA"/>
    <w:rsid w:val="00D813EC"/>
    <w:rsid w:val="00D81541"/>
    <w:rsid w:val="00D81543"/>
    <w:rsid w:val="00D8170F"/>
    <w:rsid w:val="00D81869"/>
    <w:rsid w:val="00D81BE8"/>
    <w:rsid w:val="00D81CB4"/>
    <w:rsid w:val="00D81DE9"/>
    <w:rsid w:val="00D825F9"/>
    <w:rsid w:val="00D82B49"/>
    <w:rsid w:val="00D82F96"/>
    <w:rsid w:val="00D83026"/>
    <w:rsid w:val="00D83962"/>
    <w:rsid w:val="00D83AC4"/>
    <w:rsid w:val="00D83EB5"/>
    <w:rsid w:val="00D83FAA"/>
    <w:rsid w:val="00D83FF5"/>
    <w:rsid w:val="00D84653"/>
    <w:rsid w:val="00D85097"/>
    <w:rsid w:val="00D8517B"/>
    <w:rsid w:val="00D851F3"/>
    <w:rsid w:val="00D85612"/>
    <w:rsid w:val="00D85933"/>
    <w:rsid w:val="00D85A58"/>
    <w:rsid w:val="00D85C7D"/>
    <w:rsid w:val="00D8656F"/>
    <w:rsid w:val="00D865C5"/>
    <w:rsid w:val="00D86639"/>
    <w:rsid w:val="00D8672C"/>
    <w:rsid w:val="00D86826"/>
    <w:rsid w:val="00D86A84"/>
    <w:rsid w:val="00D871B3"/>
    <w:rsid w:val="00D87265"/>
    <w:rsid w:val="00D87465"/>
    <w:rsid w:val="00D87B2D"/>
    <w:rsid w:val="00D87BA2"/>
    <w:rsid w:val="00D90055"/>
    <w:rsid w:val="00D90336"/>
    <w:rsid w:val="00D90750"/>
    <w:rsid w:val="00D90760"/>
    <w:rsid w:val="00D909CF"/>
    <w:rsid w:val="00D90B2C"/>
    <w:rsid w:val="00D90BB2"/>
    <w:rsid w:val="00D90D98"/>
    <w:rsid w:val="00D90DC6"/>
    <w:rsid w:val="00D913F3"/>
    <w:rsid w:val="00D9147C"/>
    <w:rsid w:val="00D914DD"/>
    <w:rsid w:val="00D9197F"/>
    <w:rsid w:val="00D91EFA"/>
    <w:rsid w:val="00D920FB"/>
    <w:rsid w:val="00D92800"/>
    <w:rsid w:val="00D929D7"/>
    <w:rsid w:val="00D92C74"/>
    <w:rsid w:val="00D92EE5"/>
    <w:rsid w:val="00D93339"/>
    <w:rsid w:val="00D93917"/>
    <w:rsid w:val="00D93E45"/>
    <w:rsid w:val="00D9400C"/>
    <w:rsid w:val="00D94066"/>
    <w:rsid w:val="00D9437E"/>
    <w:rsid w:val="00D944EA"/>
    <w:rsid w:val="00D94744"/>
    <w:rsid w:val="00D94AA5"/>
    <w:rsid w:val="00D94D04"/>
    <w:rsid w:val="00D9511D"/>
    <w:rsid w:val="00D95D57"/>
    <w:rsid w:val="00D9629E"/>
    <w:rsid w:val="00D96788"/>
    <w:rsid w:val="00D96FF1"/>
    <w:rsid w:val="00D970FB"/>
    <w:rsid w:val="00D97469"/>
    <w:rsid w:val="00D975D9"/>
    <w:rsid w:val="00D9790F"/>
    <w:rsid w:val="00D97A06"/>
    <w:rsid w:val="00D97CAE"/>
    <w:rsid w:val="00D97D74"/>
    <w:rsid w:val="00D97ECF"/>
    <w:rsid w:val="00D97FD0"/>
    <w:rsid w:val="00DA0238"/>
    <w:rsid w:val="00DA0734"/>
    <w:rsid w:val="00DA0852"/>
    <w:rsid w:val="00DA0ECE"/>
    <w:rsid w:val="00DA0F39"/>
    <w:rsid w:val="00DA10FC"/>
    <w:rsid w:val="00DA121F"/>
    <w:rsid w:val="00DA14BD"/>
    <w:rsid w:val="00DA1A09"/>
    <w:rsid w:val="00DA1A56"/>
    <w:rsid w:val="00DA1B02"/>
    <w:rsid w:val="00DA1C3E"/>
    <w:rsid w:val="00DA2137"/>
    <w:rsid w:val="00DA26A3"/>
    <w:rsid w:val="00DA287F"/>
    <w:rsid w:val="00DA28FE"/>
    <w:rsid w:val="00DA2AB7"/>
    <w:rsid w:val="00DA2B62"/>
    <w:rsid w:val="00DA2D24"/>
    <w:rsid w:val="00DA2F7D"/>
    <w:rsid w:val="00DA333B"/>
    <w:rsid w:val="00DA3465"/>
    <w:rsid w:val="00DA3958"/>
    <w:rsid w:val="00DA3A77"/>
    <w:rsid w:val="00DA3E10"/>
    <w:rsid w:val="00DA3E42"/>
    <w:rsid w:val="00DA3F93"/>
    <w:rsid w:val="00DA4626"/>
    <w:rsid w:val="00DA4E37"/>
    <w:rsid w:val="00DA512A"/>
    <w:rsid w:val="00DA5296"/>
    <w:rsid w:val="00DA53D3"/>
    <w:rsid w:val="00DA55A6"/>
    <w:rsid w:val="00DA55E2"/>
    <w:rsid w:val="00DA59A3"/>
    <w:rsid w:val="00DA5A53"/>
    <w:rsid w:val="00DA5E8D"/>
    <w:rsid w:val="00DA5FBC"/>
    <w:rsid w:val="00DA6595"/>
    <w:rsid w:val="00DA667C"/>
    <w:rsid w:val="00DA67B0"/>
    <w:rsid w:val="00DA6847"/>
    <w:rsid w:val="00DA6A80"/>
    <w:rsid w:val="00DA6B79"/>
    <w:rsid w:val="00DA6C6C"/>
    <w:rsid w:val="00DA6D69"/>
    <w:rsid w:val="00DA6F6B"/>
    <w:rsid w:val="00DA70DA"/>
    <w:rsid w:val="00DA70F1"/>
    <w:rsid w:val="00DA734B"/>
    <w:rsid w:val="00DA7407"/>
    <w:rsid w:val="00DA7AF0"/>
    <w:rsid w:val="00DA7D08"/>
    <w:rsid w:val="00DB0651"/>
    <w:rsid w:val="00DB07F3"/>
    <w:rsid w:val="00DB093F"/>
    <w:rsid w:val="00DB0B9C"/>
    <w:rsid w:val="00DB0C4A"/>
    <w:rsid w:val="00DB0DB1"/>
    <w:rsid w:val="00DB0E76"/>
    <w:rsid w:val="00DB0F57"/>
    <w:rsid w:val="00DB0FB5"/>
    <w:rsid w:val="00DB16C8"/>
    <w:rsid w:val="00DB178A"/>
    <w:rsid w:val="00DB1969"/>
    <w:rsid w:val="00DB1A0F"/>
    <w:rsid w:val="00DB1EE9"/>
    <w:rsid w:val="00DB234B"/>
    <w:rsid w:val="00DB2E74"/>
    <w:rsid w:val="00DB3C20"/>
    <w:rsid w:val="00DB3E71"/>
    <w:rsid w:val="00DB40FB"/>
    <w:rsid w:val="00DB4525"/>
    <w:rsid w:val="00DB46A6"/>
    <w:rsid w:val="00DB48D9"/>
    <w:rsid w:val="00DB4931"/>
    <w:rsid w:val="00DB49DA"/>
    <w:rsid w:val="00DB4A68"/>
    <w:rsid w:val="00DB4A6E"/>
    <w:rsid w:val="00DB5108"/>
    <w:rsid w:val="00DB51C7"/>
    <w:rsid w:val="00DB5514"/>
    <w:rsid w:val="00DB5B31"/>
    <w:rsid w:val="00DB5CF0"/>
    <w:rsid w:val="00DB5F3E"/>
    <w:rsid w:val="00DB61D8"/>
    <w:rsid w:val="00DB6242"/>
    <w:rsid w:val="00DB6300"/>
    <w:rsid w:val="00DB63CE"/>
    <w:rsid w:val="00DB6774"/>
    <w:rsid w:val="00DB6AA8"/>
    <w:rsid w:val="00DB6BB8"/>
    <w:rsid w:val="00DB6EA2"/>
    <w:rsid w:val="00DB6FDD"/>
    <w:rsid w:val="00DB71C2"/>
    <w:rsid w:val="00DB738B"/>
    <w:rsid w:val="00DB7454"/>
    <w:rsid w:val="00DB793C"/>
    <w:rsid w:val="00DB797D"/>
    <w:rsid w:val="00DB7CEB"/>
    <w:rsid w:val="00DB7ED2"/>
    <w:rsid w:val="00DB7F86"/>
    <w:rsid w:val="00DC054E"/>
    <w:rsid w:val="00DC05A7"/>
    <w:rsid w:val="00DC0696"/>
    <w:rsid w:val="00DC0D78"/>
    <w:rsid w:val="00DC0E4C"/>
    <w:rsid w:val="00DC1807"/>
    <w:rsid w:val="00DC1999"/>
    <w:rsid w:val="00DC1A6E"/>
    <w:rsid w:val="00DC1E8D"/>
    <w:rsid w:val="00DC205A"/>
    <w:rsid w:val="00DC24C1"/>
    <w:rsid w:val="00DC24F2"/>
    <w:rsid w:val="00DC26EE"/>
    <w:rsid w:val="00DC276C"/>
    <w:rsid w:val="00DC2B51"/>
    <w:rsid w:val="00DC2BE6"/>
    <w:rsid w:val="00DC2E39"/>
    <w:rsid w:val="00DC31D4"/>
    <w:rsid w:val="00DC3211"/>
    <w:rsid w:val="00DC3509"/>
    <w:rsid w:val="00DC3A51"/>
    <w:rsid w:val="00DC3C84"/>
    <w:rsid w:val="00DC3D00"/>
    <w:rsid w:val="00DC4044"/>
    <w:rsid w:val="00DC4948"/>
    <w:rsid w:val="00DC4AED"/>
    <w:rsid w:val="00DC4C8D"/>
    <w:rsid w:val="00DC50B1"/>
    <w:rsid w:val="00DC5227"/>
    <w:rsid w:val="00DC5534"/>
    <w:rsid w:val="00DC56A7"/>
    <w:rsid w:val="00DC5965"/>
    <w:rsid w:val="00DC5AF7"/>
    <w:rsid w:val="00DC5B42"/>
    <w:rsid w:val="00DC5FE1"/>
    <w:rsid w:val="00DC6393"/>
    <w:rsid w:val="00DC67C0"/>
    <w:rsid w:val="00DC69E8"/>
    <w:rsid w:val="00DC6C2A"/>
    <w:rsid w:val="00DC6CFA"/>
    <w:rsid w:val="00DC6D2C"/>
    <w:rsid w:val="00DC6F51"/>
    <w:rsid w:val="00DC778E"/>
    <w:rsid w:val="00DC77E7"/>
    <w:rsid w:val="00DC7B65"/>
    <w:rsid w:val="00DD05C3"/>
    <w:rsid w:val="00DD06D0"/>
    <w:rsid w:val="00DD0894"/>
    <w:rsid w:val="00DD0D78"/>
    <w:rsid w:val="00DD1284"/>
    <w:rsid w:val="00DD15E7"/>
    <w:rsid w:val="00DD1F95"/>
    <w:rsid w:val="00DD205B"/>
    <w:rsid w:val="00DD220D"/>
    <w:rsid w:val="00DD280C"/>
    <w:rsid w:val="00DD2BE2"/>
    <w:rsid w:val="00DD2D7E"/>
    <w:rsid w:val="00DD43BD"/>
    <w:rsid w:val="00DD4B39"/>
    <w:rsid w:val="00DD4BEA"/>
    <w:rsid w:val="00DD5104"/>
    <w:rsid w:val="00DD5255"/>
    <w:rsid w:val="00DD56A3"/>
    <w:rsid w:val="00DD5A1D"/>
    <w:rsid w:val="00DD5AED"/>
    <w:rsid w:val="00DD5B80"/>
    <w:rsid w:val="00DD5BBC"/>
    <w:rsid w:val="00DD5C36"/>
    <w:rsid w:val="00DD5E07"/>
    <w:rsid w:val="00DD5EFC"/>
    <w:rsid w:val="00DD60DC"/>
    <w:rsid w:val="00DD610F"/>
    <w:rsid w:val="00DD636F"/>
    <w:rsid w:val="00DD63C4"/>
    <w:rsid w:val="00DD6624"/>
    <w:rsid w:val="00DD6667"/>
    <w:rsid w:val="00DD6BDD"/>
    <w:rsid w:val="00DD6EA2"/>
    <w:rsid w:val="00DD6EEF"/>
    <w:rsid w:val="00DD7A41"/>
    <w:rsid w:val="00DD7CD2"/>
    <w:rsid w:val="00DD7F65"/>
    <w:rsid w:val="00DE0065"/>
    <w:rsid w:val="00DE007D"/>
    <w:rsid w:val="00DE03E4"/>
    <w:rsid w:val="00DE061F"/>
    <w:rsid w:val="00DE106F"/>
    <w:rsid w:val="00DE12A7"/>
    <w:rsid w:val="00DE12FD"/>
    <w:rsid w:val="00DE153F"/>
    <w:rsid w:val="00DE154B"/>
    <w:rsid w:val="00DE1902"/>
    <w:rsid w:val="00DE1F08"/>
    <w:rsid w:val="00DE1FDE"/>
    <w:rsid w:val="00DE2381"/>
    <w:rsid w:val="00DE24D7"/>
    <w:rsid w:val="00DE27BB"/>
    <w:rsid w:val="00DE2D5D"/>
    <w:rsid w:val="00DE30A6"/>
    <w:rsid w:val="00DE38CF"/>
    <w:rsid w:val="00DE39E8"/>
    <w:rsid w:val="00DE3DF6"/>
    <w:rsid w:val="00DE3FD1"/>
    <w:rsid w:val="00DE41AB"/>
    <w:rsid w:val="00DE45A8"/>
    <w:rsid w:val="00DE482B"/>
    <w:rsid w:val="00DE4EB9"/>
    <w:rsid w:val="00DE5395"/>
    <w:rsid w:val="00DE552C"/>
    <w:rsid w:val="00DE5A02"/>
    <w:rsid w:val="00DE5A1D"/>
    <w:rsid w:val="00DE5CFA"/>
    <w:rsid w:val="00DE603F"/>
    <w:rsid w:val="00DE6166"/>
    <w:rsid w:val="00DE6272"/>
    <w:rsid w:val="00DE633A"/>
    <w:rsid w:val="00DE66A4"/>
    <w:rsid w:val="00DE66E3"/>
    <w:rsid w:val="00DE6B17"/>
    <w:rsid w:val="00DE6C3C"/>
    <w:rsid w:val="00DE6F7B"/>
    <w:rsid w:val="00DE775F"/>
    <w:rsid w:val="00DE7825"/>
    <w:rsid w:val="00DE7875"/>
    <w:rsid w:val="00DE7886"/>
    <w:rsid w:val="00DE78EC"/>
    <w:rsid w:val="00DE7981"/>
    <w:rsid w:val="00DE7A90"/>
    <w:rsid w:val="00DE7E2C"/>
    <w:rsid w:val="00DE7E8B"/>
    <w:rsid w:val="00DF0213"/>
    <w:rsid w:val="00DF03B7"/>
    <w:rsid w:val="00DF047B"/>
    <w:rsid w:val="00DF0720"/>
    <w:rsid w:val="00DF0D68"/>
    <w:rsid w:val="00DF15CA"/>
    <w:rsid w:val="00DF1DCB"/>
    <w:rsid w:val="00DF2130"/>
    <w:rsid w:val="00DF231D"/>
    <w:rsid w:val="00DF2365"/>
    <w:rsid w:val="00DF2C3D"/>
    <w:rsid w:val="00DF2F20"/>
    <w:rsid w:val="00DF30F2"/>
    <w:rsid w:val="00DF352D"/>
    <w:rsid w:val="00DF3562"/>
    <w:rsid w:val="00DF35E2"/>
    <w:rsid w:val="00DF3C7B"/>
    <w:rsid w:val="00DF3E94"/>
    <w:rsid w:val="00DF3EA7"/>
    <w:rsid w:val="00DF443A"/>
    <w:rsid w:val="00DF4680"/>
    <w:rsid w:val="00DF46F2"/>
    <w:rsid w:val="00DF4B70"/>
    <w:rsid w:val="00DF4E9B"/>
    <w:rsid w:val="00DF5158"/>
    <w:rsid w:val="00DF565D"/>
    <w:rsid w:val="00DF5D1B"/>
    <w:rsid w:val="00DF5DA6"/>
    <w:rsid w:val="00DF5E84"/>
    <w:rsid w:val="00DF63EF"/>
    <w:rsid w:val="00DF65B3"/>
    <w:rsid w:val="00DF6A2C"/>
    <w:rsid w:val="00DF6C52"/>
    <w:rsid w:val="00DF7546"/>
    <w:rsid w:val="00DF7B4F"/>
    <w:rsid w:val="00DF7F88"/>
    <w:rsid w:val="00E0004A"/>
    <w:rsid w:val="00E005A3"/>
    <w:rsid w:val="00E0079A"/>
    <w:rsid w:val="00E0089F"/>
    <w:rsid w:val="00E00974"/>
    <w:rsid w:val="00E00B8C"/>
    <w:rsid w:val="00E015FF"/>
    <w:rsid w:val="00E017D4"/>
    <w:rsid w:val="00E01C62"/>
    <w:rsid w:val="00E01DCD"/>
    <w:rsid w:val="00E01F03"/>
    <w:rsid w:val="00E020A5"/>
    <w:rsid w:val="00E021C3"/>
    <w:rsid w:val="00E02752"/>
    <w:rsid w:val="00E028F6"/>
    <w:rsid w:val="00E02D41"/>
    <w:rsid w:val="00E02E9B"/>
    <w:rsid w:val="00E02F58"/>
    <w:rsid w:val="00E03424"/>
    <w:rsid w:val="00E034CD"/>
    <w:rsid w:val="00E03632"/>
    <w:rsid w:val="00E037A5"/>
    <w:rsid w:val="00E038E0"/>
    <w:rsid w:val="00E03D6E"/>
    <w:rsid w:val="00E040D0"/>
    <w:rsid w:val="00E04923"/>
    <w:rsid w:val="00E04CDF"/>
    <w:rsid w:val="00E04DDC"/>
    <w:rsid w:val="00E0551F"/>
    <w:rsid w:val="00E0557C"/>
    <w:rsid w:val="00E0599A"/>
    <w:rsid w:val="00E060D7"/>
    <w:rsid w:val="00E0619A"/>
    <w:rsid w:val="00E06545"/>
    <w:rsid w:val="00E06BED"/>
    <w:rsid w:val="00E06CD8"/>
    <w:rsid w:val="00E06CDF"/>
    <w:rsid w:val="00E06E92"/>
    <w:rsid w:val="00E07118"/>
    <w:rsid w:val="00E07864"/>
    <w:rsid w:val="00E07870"/>
    <w:rsid w:val="00E07916"/>
    <w:rsid w:val="00E079F5"/>
    <w:rsid w:val="00E07ABD"/>
    <w:rsid w:val="00E07CFC"/>
    <w:rsid w:val="00E100B6"/>
    <w:rsid w:val="00E10881"/>
    <w:rsid w:val="00E10A8A"/>
    <w:rsid w:val="00E10B27"/>
    <w:rsid w:val="00E10DC5"/>
    <w:rsid w:val="00E110ED"/>
    <w:rsid w:val="00E11180"/>
    <w:rsid w:val="00E11980"/>
    <w:rsid w:val="00E119B7"/>
    <w:rsid w:val="00E11B27"/>
    <w:rsid w:val="00E11B62"/>
    <w:rsid w:val="00E11BFA"/>
    <w:rsid w:val="00E126A2"/>
    <w:rsid w:val="00E12893"/>
    <w:rsid w:val="00E12A48"/>
    <w:rsid w:val="00E12AB8"/>
    <w:rsid w:val="00E12FD2"/>
    <w:rsid w:val="00E1331E"/>
    <w:rsid w:val="00E133F2"/>
    <w:rsid w:val="00E13402"/>
    <w:rsid w:val="00E1391E"/>
    <w:rsid w:val="00E13953"/>
    <w:rsid w:val="00E1395E"/>
    <w:rsid w:val="00E13E01"/>
    <w:rsid w:val="00E149DB"/>
    <w:rsid w:val="00E14CE2"/>
    <w:rsid w:val="00E15104"/>
    <w:rsid w:val="00E158DB"/>
    <w:rsid w:val="00E15B9B"/>
    <w:rsid w:val="00E15E62"/>
    <w:rsid w:val="00E15FA8"/>
    <w:rsid w:val="00E15FF1"/>
    <w:rsid w:val="00E161CE"/>
    <w:rsid w:val="00E16356"/>
    <w:rsid w:val="00E16795"/>
    <w:rsid w:val="00E169B0"/>
    <w:rsid w:val="00E16A82"/>
    <w:rsid w:val="00E16ABF"/>
    <w:rsid w:val="00E16FDC"/>
    <w:rsid w:val="00E17CA2"/>
    <w:rsid w:val="00E17ED7"/>
    <w:rsid w:val="00E20100"/>
    <w:rsid w:val="00E20174"/>
    <w:rsid w:val="00E201CC"/>
    <w:rsid w:val="00E203F9"/>
    <w:rsid w:val="00E204BE"/>
    <w:rsid w:val="00E20787"/>
    <w:rsid w:val="00E207A5"/>
    <w:rsid w:val="00E2080C"/>
    <w:rsid w:val="00E209F4"/>
    <w:rsid w:val="00E21593"/>
    <w:rsid w:val="00E21642"/>
    <w:rsid w:val="00E21860"/>
    <w:rsid w:val="00E21F43"/>
    <w:rsid w:val="00E21F4F"/>
    <w:rsid w:val="00E22CDC"/>
    <w:rsid w:val="00E22E5F"/>
    <w:rsid w:val="00E22FFD"/>
    <w:rsid w:val="00E23011"/>
    <w:rsid w:val="00E2302E"/>
    <w:rsid w:val="00E23463"/>
    <w:rsid w:val="00E23869"/>
    <w:rsid w:val="00E238C8"/>
    <w:rsid w:val="00E24D15"/>
    <w:rsid w:val="00E24E71"/>
    <w:rsid w:val="00E24F59"/>
    <w:rsid w:val="00E250C8"/>
    <w:rsid w:val="00E252D1"/>
    <w:rsid w:val="00E253AB"/>
    <w:rsid w:val="00E25AAF"/>
    <w:rsid w:val="00E25D41"/>
    <w:rsid w:val="00E25E6F"/>
    <w:rsid w:val="00E262E7"/>
    <w:rsid w:val="00E26321"/>
    <w:rsid w:val="00E26FB1"/>
    <w:rsid w:val="00E274BB"/>
    <w:rsid w:val="00E27583"/>
    <w:rsid w:val="00E277FD"/>
    <w:rsid w:val="00E278AE"/>
    <w:rsid w:val="00E300AF"/>
    <w:rsid w:val="00E3066E"/>
    <w:rsid w:val="00E309E6"/>
    <w:rsid w:val="00E309F9"/>
    <w:rsid w:val="00E30ABC"/>
    <w:rsid w:val="00E30D08"/>
    <w:rsid w:val="00E30E13"/>
    <w:rsid w:val="00E30F27"/>
    <w:rsid w:val="00E310AF"/>
    <w:rsid w:val="00E31129"/>
    <w:rsid w:val="00E3117E"/>
    <w:rsid w:val="00E3144F"/>
    <w:rsid w:val="00E31552"/>
    <w:rsid w:val="00E3158B"/>
    <w:rsid w:val="00E31B4C"/>
    <w:rsid w:val="00E31D6D"/>
    <w:rsid w:val="00E32141"/>
    <w:rsid w:val="00E32246"/>
    <w:rsid w:val="00E3231D"/>
    <w:rsid w:val="00E326DB"/>
    <w:rsid w:val="00E32710"/>
    <w:rsid w:val="00E32813"/>
    <w:rsid w:val="00E329EC"/>
    <w:rsid w:val="00E32C4D"/>
    <w:rsid w:val="00E32E66"/>
    <w:rsid w:val="00E33115"/>
    <w:rsid w:val="00E33168"/>
    <w:rsid w:val="00E3327E"/>
    <w:rsid w:val="00E33409"/>
    <w:rsid w:val="00E33617"/>
    <w:rsid w:val="00E33869"/>
    <w:rsid w:val="00E33A0A"/>
    <w:rsid w:val="00E33F6A"/>
    <w:rsid w:val="00E340CE"/>
    <w:rsid w:val="00E343DC"/>
    <w:rsid w:val="00E34551"/>
    <w:rsid w:val="00E34597"/>
    <w:rsid w:val="00E345FB"/>
    <w:rsid w:val="00E34770"/>
    <w:rsid w:val="00E34B13"/>
    <w:rsid w:val="00E3504C"/>
    <w:rsid w:val="00E350DD"/>
    <w:rsid w:val="00E356B7"/>
    <w:rsid w:val="00E35920"/>
    <w:rsid w:val="00E361B7"/>
    <w:rsid w:val="00E369EB"/>
    <w:rsid w:val="00E36D53"/>
    <w:rsid w:val="00E36D9D"/>
    <w:rsid w:val="00E36E3B"/>
    <w:rsid w:val="00E371FB"/>
    <w:rsid w:val="00E3748C"/>
    <w:rsid w:val="00E37BBF"/>
    <w:rsid w:val="00E40200"/>
    <w:rsid w:val="00E40A2D"/>
    <w:rsid w:val="00E413DC"/>
    <w:rsid w:val="00E41B66"/>
    <w:rsid w:val="00E41BA5"/>
    <w:rsid w:val="00E41BA9"/>
    <w:rsid w:val="00E42556"/>
    <w:rsid w:val="00E428E0"/>
    <w:rsid w:val="00E42959"/>
    <w:rsid w:val="00E42BE5"/>
    <w:rsid w:val="00E42C84"/>
    <w:rsid w:val="00E42DA4"/>
    <w:rsid w:val="00E42EA7"/>
    <w:rsid w:val="00E4334C"/>
    <w:rsid w:val="00E4373B"/>
    <w:rsid w:val="00E43C11"/>
    <w:rsid w:val="00E43C5A"/>
    <w:rsid w:val="00E43DAF"/>
    <w:rsid w:val="00E43EEE"/>
    <w:rsid w:val="00E4410A"/>
    <w:rsid w:val="00E44248"/>
    <w:rsid w:val="00E446F7"/>
    <w:rsid w:val="00E449C9"/>
    <w:rsid w:val="00E44BCB"/>
    <w:rsid w:val="00E44F5A"/>
    <w:rsid w:val="00E45623"/>
    <w:rsid w:val="00E458D7"/>
    <w:rsid w:val="00E45E19"/>
    <w:rsid w:val="00E460E8"/>
    <w:rsid w:val="00E46154"/>
    <w:rsid w:val="00E46998"/>
    <w:rsid w:val="00E46D33"/>
    <w:rsid w:val="00E46D71"/>
    <w:rsid w:val="00E46DE5"/>
    <w:rsid w:val="00E471EF"/>
    <w:rsid w:val="00E47673"/>
    <w:rsid w:val="00E47AD2"/>
    <w:rsid w:val="00E47D5D"/>
    <w:rsid w:val="00E47D91"/>
    <w:rsid w:val="00E47DD8"/>
    <w:rsid w:val="00E50018"/>
    <w:rsid w:val="00E501DE"/>
    <w:rsid w:val="00E50440"/>
    <w:rsid w:val="00E5055C"/>
    <w:rsid w:val="00E5056B"/>
    <w:rsid w:val="00E505F1"/>
    <w:rsid w:val="00E5093C"/>
    <w:rsid w:val="00E50E79"/>
    <w:rsid w:val="00E50F12"/>
    <w:rsid w:val="00E5114C"/>
    <w:rsid w:val="00E514E3"/>
    <w:rsid w:val="00E517B9"/>
    <w:rsid w:val="00E51D33"/>
    <w:rsid w:val="00E51D6C"/>
    <w:rsid w:val="00E51EDD"/>
    <w:rsid w:val="00E529BB"/>
    <w:rsid w:val="00E529EB"/>
    <w:rsid w:val="00E52A88"/>
    <w:rsid w:val="00E52C63"/>
    <w:rsid w:val="00E52DC3"/>
    <w:rsid w:val="00E533CA"/>
    <w:rsid w:val="00E53469"/>
    <w:rsid w:val="00E5361C"/>
    <w:rsid w:val="00E53AE4"/>
    <w:rsid w:val="00E53C29"/>
    <w:rsid w:val="00E53CF5"/>
    <w:rsid w:val="00E54229"/>
    <w:rsid w:val="00E54365"/>
    <w:rsid w:val="00E549B9"/>
    <w:rsid w:val="00E54BF8"/>
    <w:rsid w:val="00E54D2E"/>
    <w:rsid w:val="00E55122"/>
    <w:rsid w:val="00E55192"/>
    <w:rsid w:val="00E55A94"/>
    <w:rsid w:val="00E55B29"/>
    <w:rsid w:val="00E561F9"/>
    <w:rsid w:val="00E5629D"/>
    <w:rsid w:val="00E5647D"/>
    <w:rsid w:val="00E56624"/>
    <w:rsid w:val="00E569FA"/>
    <w:rsid w:val="00E56F27"/>
    <w:rsid w:val="00E5708A"/>
    <w:rsid w:val="00E57292"/>
    <w:rsid w:val="00E5788B"/>
    <w:rsid w:val="00E57B42"/>
    <w:rsid w:val="00E57BA7"/>
    <w:rsid w:val="00E57FEF"/>
    <w:rsid w:val="00E6002C"/>
    <w:rsid w:val="00E60448"/>
    <w:rsid w:val="00E605DA"/>
    <w:rsid w:val="00E60643"/>
    <w:rsid w:val="00E60754"/>
    <w:rsid w:val="00E60C97"/>
    <w:rsid w:val="00E60E03"/>
    <w:rsid w:val="00E60FA4"/>
    <w:rsid w:val="00E61116"/>
    <w:rsid w:val="00E61189"/>
    <w:rsid w:val="00E61301"/>
    <w:rsid w:val="00E61378"/>
    <w:rsid w:val="00E6154E"/>
    <w:rsid w:val="00E6164F"/>
    <w:rsid w:val="00E61C43"/>
    <w:rsid w:val="00E61DD6"/>
    <w:rsid w:val="00E62022"/>
    <w:rsid w:val="00E62058"/>
    <w:rsid w:val="00E62194"/>
    <w:rsid w:val="00E622FA"/>
    <w:rsid w:val="00E62397"/>
    <w:rsid w:val="00E627B5"/>
    <w:rsid w:val="00E6299D"/>
    <w:rsid w:val="00E629F8"/>
    <w:rsid w:val="00E62C9E"/>
    <w:rsid w:val="00E62F38"/>
    <w:rsid w:val="00E633BA"/>
    <w:rsid w:val="00E6344F"/>
    <w:rsid w:val="00E637E0"/>
    <w:rsid w:val="00E6385E"/>
    <w:rsid w:val="00E639DA"/>
    <w:rsid w:val="00E6439A"/>
    <w:rsid w:val="00E64585"/>
    <w:rsid w:val="00E64B23"/>
    <w:rsid w:val="00E64B93"/>
    <w:rsid w:val="00E64EB4"/>
    <w:rsid w:val="00E64F06"/>
    <w:rsid w:val="00E64F40"/>
    <w:rsid w:val="00E65178"/>
    <w:rsid w:val="00E653EF"/>
    <w:rsid w:val="00E65582"/>
    <w:rsid w:val="00E65958"/>
    <w:rsid w:val="00E65DA6"/>
    <w:rsid w:val="00E66109"/>
    <w:rsid w:val="00E66338"/>
    <w:rsid w:val="00E666F0"/>
    <w:rsid w:val="00E66758"/>
    <w:rsid w:val="00E6679A"/>
    <w:rsid w:val="00E66913"/>
    <w:rsid w:val="00E6692D"/>
    <w:rsid w:val="00E66AAC"/>
    <w:rsid w:val="00E66D3A"/>
    <w:rsid w:val="00E6718E"/>
    <w:rsid w:val="00E673C6"/>
    <w:rsid w:val="00E675B8"/>
    <w:rsid w:val="00E67BBF"/>
    <w:rsid w:val="00E67BC6"/>
    <w:rsid w:val="00E67F47"/>
    <w:rsid w:val="00E700F6"/>
    <w:rsid w:val="00E702F1"/>
    <w:rsid w:val="00E7053D"/>
    <w:rsid w:val="00E7076D"/>
    <w:rsid w:val="00E70779"/>
    <w:rsid w:val="00E7079E"/>
    <w:rsid w:val="00E708E6"/>
    <w:rsid w:val="00E70FA9"/>
    <w:rsid w:val="00E71049"/>
    <w:rsid w:val="00E716C2"/>
    <w:rsid w:val="00E71B72"/>
    <w:rsid w:val="00E71BDC"/>
    <w:rsid w:val="00E721B3"/>
    <w:rsid w:val="00E7224B"/>
    <w:rsid w:val="00E722DD"/>
    <w:rsid w:val="00E72A64"/>
    <w:rsid w:val="00E72AD6"/>
    <w:rsid w:val="00E72DB8"/>
    <w:rsid w:val="00E72F48"/>
    <w:rsid w:val="00E72F56"/>
    <w:rsid w:val="00E72FF0"/>
    <w:rsid w:val="00E73034"/>
    <w:rsid w:val="00E73A25"/>
    <w:rsid w:val="00E73F07"/>
    <w:rsid w:val="00E740C4"/>
    <w:rsid w:val="00E7422D"/>
    <w:rsid w:val="00E74236"/>
    <w:rsid w:val="00E74944"/>
    <w:rsid w:val="00E7497E"/>
    <w:rsid w:val="00E74F07"/>
    <w:rsid w:val="00E75191"/>
    <w:rsid w:val="00E752C0"/>
    <w:rsid w:val="00E752EE"/>
    <w:rsid w:val="00E754BD"/>
    <w:rsid w:val="00E75555"/>
    <w:rsid w:val="00E75588"/>
    <w:rsid w:val="00E75C82"/>
    <w:rsid w:val="00E75EDF"/>
    <w:rsid w:val="00E76695"/>
    <w:rsid w:val="00E76A41"/>
    <w:rsid w:val="00E76C3B"/>
    <w:rsid w:val="00E76F50"/>
    <w:rsid w:val="00E77354"/>
    <w:rsid w:val="00E773E7"/>
    <w:rsid w:val="00E77579"/>
    <w:rsid w:val="00E779E4"/>
    <w:rsid w:val="00E77CCA"/>
    <w:rsid w:val="00E77DE3"/>
    <w:rsid w:val="00E77E71"/>
    <w:rsid w:val="00E77EA6"/>
    <w:rsid w:val="00E805B6"/>
    <w:rsid w:val="00E80758"/>
    <w:rsid w:val="00E80838"/>
    <w:rsid w:val="00E80BFF"/>
    <w:rsid w:val="00E80C07"/>
    <w:rsid w:val="00E80C1A"/>
    <w:rsid w:val="00E80C83"/>
    <w:rsid w:val="00E81132"/>
    <w:rsid w:val="00E81223"/>
    <w:rsid w:val="00E81844"/>
    <w:rsid w:val="00E81E0E"/>
    <w:rsid w:val="00E82244"/>
    <w:rsid w:val="00E82557"/>
    <w:rsid w:val="00E8257C"/>
    <w:rsid w:val="00E825BC"/>
    <w:rsid w:val="00E828E1"/>
    <w:rsid w:val="00E82A0D"/>
    <w:rsid w:val="00E83010"/>
    <w:rsid w:val="00E83400"/>
    <w:rsid w:val="00E8381A"/>
    <w:rsid w:val="00E83E70"/>
    <w:rsid w:val="00E84058"/>
    <w:rsid w:val="00E842C5"/>
    <w:rsid w:val="00E84923"/>
    <w:rsid w:val="00E84AE8"/>
    <w:rsid w:val="00E84DE7"/>
    <w:rsid w:val="00E85254"/>
    <w:rsid w:val="00E85689"/>
    <w:rsid w:val="00E8594A"/>
    <w:rsid w:val="00E85999"/>
    <w:rsid w:val="00E85A3E"/>
    <w:rsid w:val="00E85D48"/>
    <w:rsid w:val="00E85EE4"/>
    <w:rsid w:val="00E85F0A"/>
    <w:rsid w:val="00E86421"/>
    <w:rsid w:val="00E86510"/>
    <w:rsid w:val="00E86815"/>
    <w:rsid w:val="00E869BB"/>
    <w:rsid w:val="00E869D6"/>
    <w:rsid w:val="00E86A31"/>
    <w:rsid w:val="00E86C8D"/>
    <w:rsid w:val="00E86D53"/>
    <w:rsid w:val="00E86F85"/>
    <w:rsid w:val="00E87072"/>
    <w:rsid w:val="00E870FF"/>
    <w:rsid w:val="00E873FB"/>
    <w:rsid w:val="00E87531"/>
    <w:rsid w:val="00E875FE"/>
    <w:rsid w:val="00E87675"/>
    <w:rsid w:val="00E87771"/>
    <w:rsid w:val="00E87A3F"/>
    <w:rsid w:val="00E87A63"/>
    <w:rsid w:val="00E90F33"/>
    <w:rsid w:val="00E911A3"/>
    <w:rsid w:val="00E9125C"/>
    <w:rsid w:val="00E91B7D"/>
    <w:rsid w:val="00E91C43"/>
    <w:rsid w:val="00E91DCC"/>
    <w:rsid w:val="00E92405"/>
    <w:rsid w:val="00E92552"/>
    <w:rsid w:val="00E92775"/>
    <w:rsid w:val="00E92891"/>
    <w:rsid w:val="00E92A61"/>
    <w:rsid w:val="00E92E03"/>
    <w:rsid w:val="00E93561"/>
    <w:rsid w:val="00E93754"/>
    <w:rsid w:val="00E93BF1"/>
    <w:rsid w:val="00E93F0A"/>
    <w:rsid w:val="00E94615"/>
    <w:rsid w:val="00E9467F"/>
    <w:rsid w:val="00E94A3D"/>
    <w:rsid w:val="00E95160"/>
    <w:rsid w:val="00E9536C"/>
    <w:rsid w:val="00E95918"/>
    <w:rsid w:val="00E95A64"/>
    <w:rsid w:val="00E95ABC"/>
    <w:rsid w:val="00E95DAB"/>
    <w:rsid w:val="00E95F64"/>
    <w:rsid w:val="00E9633B"/>
    <w:rsid w:val="00E96662"/>
    <w:rsid w:val="00E96D6F"/>
    <w:rsid w:val="00E96F4E"/>
    <w:rsid w:val="00E97215"/>
    <w:rsid w:val="00E972D2"/>
    <w:rsid w:val="00E97378"/>
    <w:rsid w:val="00E9749C"/>
    <w:rsid w:val="00E974DD"/>
    <w:rsid w:val="00E976F0"/>
    <w:rsid w:val="00E97715"/>
    <w:rsid w:val="00E978BB"/>
    <w:rsid w:val="00E97F10"/>
    <w:rsid w:val="00EA0674"/>
    <w:rsid w:val="00EA0FB7"/>
    <w:rsid w:val="00EA10E7"/>
    <w:rsid w:val="00EA13E3"/>
    <w:rsid w:val="00EA15AC"/>
    <w:rsid w:val="00EA1DAA"/>
    <w:rsid w:val="00EA1F34"/>
    <w:rsid w:val="00EA20BA"/>
    <w:rsid w:val="00EA2213"/>
    <w:rsid w:val="00EA2218"/>
    <w:rsid w:val="00EA26CA"/>
    <w:rsid w:val="00EA2C73"/>
    <w:rsid w:val="00EA2DA5"/>
    <w:rsid w:val="00EA2E74"/>
    <w:rsid w:val="00EA347D"/>
    <w:rsid w:val="00EA3536"/>
    <w:rsid w:val="00EA3A73"/>
    <w:rsid w:val="00EA3AB0"/>
    <w:rsid w:val="00EA3B63"/>
    <w:rsid w:val="00EA4166"/>
    <w:rsid w:val="00EA4365"/>
    <w:rsid w:val="00EA4707"/>
    <w:rsid w:val="00EA473F"/>
    <w:rsid w:val="00EA49B6"/>
    <w:rsid w:val="00EA4B46"/>
    <w:rsid w:val="00EA4F36"/>
    <w:rsid w:val="00EA560D"/>
    <w:rsid w:val="00EA5ACF"/>
    <w:rsid w:val="00EA5DD3"/>
    <w:rsid w:val="00EA5DDD"/>
    <w:rsid w:val="00EA5EFE"/>
    <w:rsid w:val="00EA5F53"/>
    <w:rsid w:val="00EA6427"/>
    <w:rsid w:val="00EA6D60"/>
    <w:rsid w:val="00EA6E70"/>
    <w:rsid w:val="00EA73CE"/>
    <w:rsid w:val="00EA74D1"/>
    <w:rsid w:val="00EA798E"/>
    <w:rsid w:val="00EA7AA3"/>
    <w:rsid w:val="00EA7C04"/>
    <w:rsid w:val="00EB02C0"/>
    <w:rsid w:val="00EB0799"/>
    <w:rsid w:val="00EB0D3C"/>
    <w:rsid w:val="00EB10EB"/>
    <w:rsid w:val="00EB10F1"/>
    <w:rsid w:val="00EB1CC8"/>
    <w:rsid w:val="00EB1E2E"/>
    <w:rsid w:val="00EB1FC9"/>
    <w:rsid w:val="00EB2138"/>
    <w:rsid w:val="00EB22CE"/>
    <w:rsid w:val="00EB276B"/>
    <w:rsid w:val="00EB2FBF"/>
    <w:rsid w:val="00EB3179"/>
    <w:rsid w:val="00EB340B"/>
    <w:rsid w:val="00EB3443"/>
    <w:rsid w:val="00EB3618"/>
    <w:rsid w:val="00EB36D4"/>
    <w:rsid w:val="00EB36F1"/>
    <w:rsid w:val="00EB383A"/>
    <w:rsid w:val="00EB3BAB"/>
    <w:rsid w:val="00EB4163"/>
    <w:rsid w:val="00EB4214"/>
    <w:rsid w:val="00EB4291"/>
    <w:rsid w:val="00EB4C32"/>
    <w:rsid w:val="00EB4CC4"/>
    <w:rsid w:val="00EB4D3C"/>
    <w:rsid w:val="00EB5018"/>
    <w:rsid w:val="00EB5141"/>
    <w:rsid w:val="00EB6291"/>
    <w:rsid w:val="00EB6685"/>
    <w:rsid w:val="00EB6BA3"/>
    <w:rsid w:val="00EB6DFB"/>
    <w:rsid w:val="00EB7372"/>
    <w:rsid w:val="00EB73ED"/>
    <w:rsid w:val="00EB75D8"/>
    <w:rsid w:val="00EB7794"/>
    <w:rsid w:val="00EB795C"/>
    <w:rsid w:val="00EB7C3C"/>
    <w:rsid w:val="00EB7C80"/>
    <w:rsid w:val="00EC01D2"/>
    <w:rsid w:val="00EC0315"/>
    <w:rsid w:val="00EC033E"/>
    <w:rsid w:val="00EC0502"/>
    <w:rsid w:val="00EC0735"/>
    <w:rsid w:val="00EC14AF"/>
    <w:rsid w:val="00EC15FD"/>
    <w:rsid w:val="00EC1950"/>
    <w:rsid w:val="00EC1C88"/>
    <w:rsid w:val="00EC1DB0"/>
    <w:rsid w:val="00EC28E5"/>
    <w:rsid w:val="00EC2B32"/>
    <w:rsid w:val="00EC2C8D"/>
    <w:rsid w:val="00EC314B"/>
    <w:rsid w:val="00EC318F"/>
    <w:rsid w:val="00EC3995"/>
    <w:rsid w:val="00EC3EFC"/>
    <w:rsid w:val="00EC425D"/>
    <w:rsid w:val="00EC42C3"/>
    <w:rsid w:val="00EC4382"/>
    <w:rsid w:val="00EC485F"/>
    <w:rsid w:val="00EC496E"/>
    <w:rsid w:val="00EC4B4D"/>
    <w:rsid w:val="00EC4C82"/>
    <w:rsid w:val="00EC4F56"/>
    <w:rsid w:val="00EC52CB"/>
    <w:rsid w:val="00EC5708"/>
    <w:rsid w:val="00EC5CE4"/>
    <w:rsid w:val="00EC5E45"/>
    <w:rsid w:val="00EC5EE7"/>
    <w:rsid w:val="00EC6145"/>
    <w:rsid w:val="00EC6149"/>
    <w:rsid w:val="00EC6509"/>
    <w:rsid w:val="00EC6600"/>
    <w:rsid w:val="00EC6EA0"/>
    <w:rsid w:val="00EC7355"/>
    <w:rsid w:val="00EC7382"/>
    <w:rsid w:val="00EC741F"/>
    <w:rsid w:val="00EC7BF5"/>
    <w:rsid w:val="00ED0176"/>
    <w:rsid w:val="00ED0391"/>
    <w:rsid w:val="00ED0534"/>
    <w:rsid w:val="00ED06EA"/>
    <w:rsid w:val="00ED07E7"/>
    <w:rsid w:val="00ED0842"/>
    <w:rsid w:val="00ED0847"/>
    <w:rsid w:val="00ED0E67"/>
    <w:rsid w:val="00ED1483"/>
    <w:rsid w:val="00ED18C9"/>
    <w:rsid w:val="00ED208A"/>
    <w:rsid w:val="00ED2238"/>
    <w:rsid w:val="00ED2358"/>
    <w:rsid w:val="00ED23B7"/>
    <w:rsid w:val="00ED26D2"/>
    <w:rsid w:val="00ED2823"/>
    <w:rsid w:val="00ED2AC1"/>
    <w:rsid w:val="00ED2B2A"/>
    <w:rsid w:val="00ED2FA3"/>
    <w:rsid w:val="00ED2FF2"/>
    <w:rsid w:val="00ED3BBD"/>
    <w:rsid w:val="00ED3E8C"/>
    <w:rsid w:val="00ED3F93"/>
    <w:rsid w:val="00ED4144"/>
    <w:rsid w:val="00ED4325"/>
    <w:rsid w:val="00ED4659"/>
    <w:rsid w:val="00ED49AA"/>
    <w:rsid w:val="00ED4A3F"/>
    <w:rsid w:val="00ED4D54"/>
    <w:rsid w:val="00ED4E94"/>
    <w:rsid w:val="00ED4F08"/>
    <w:rsid w:val="00ED542E"/>
    <w:rsid w:val="00ED59A9"/>
    <w:rsid w:val="00ED62C2"/>
    <w:rsid w:val="00ED64A0"/>
    <w:rsid w:val="00ED6B8A"/>
    <w:rsid w:val="00ED6DA7"/>
    <w:rsid w:val="00ED6F1E"/>
    <w:rsid w:val="00ED7382"/>
    <w:rsid w:val="00ED7384"/>
    <w:rsid w:val="00ED73AB"/>
    <w:rsid w:val="00ED748F"/>
    <w:rsid w:val="00ED79BD"/>
    <w:rsid w:val="00EE0AAC"/>
    <w:rsid w:val="00EE1235"/>
    <w:rsid w:val="00EE13D6"/>
    <w:rsid w:val="00EE177D"/>
    <w:rsid w:val="00EE1797"/>
    <w:rsid w:val="00EE1E0F"/>
    <w:rsid w:val="00EE2947"/>
    <w:rsid w:val="00EE2958"/>
    <w:rsid w:val="00EE29F8"/>
    <w:rsid w:val="00EE30DC"/>
    <w:rsid w:val="00EE3280"/>
    <w:rsid w:val="00EE362D"/>
    <w:rsid w:val="00EE36D7"/>
    <w:rsid w:val="00EE3ABB"/>
    <w:rsid w:val="00EE3B8D"/>
    <w:rsid w:val="00EE3C38"/>
    <w:rsid w:val="00EE3C85"/>
    <w:rsid w:val="00EE3EC0"/>
    <w:rsid w:val="00EE3FBB"/>
    <w:rsid w:val="00EE43BE"/>
    <w:rsid w:val="00EE482F"/>
    <w:rsid w:val="00EE4D7F"/>
    <w:rsid w:val="00EE53CA"/>
    <w:rsid w:val="00EE549B"/>
    <w:rsid w:val="00EE55C4"/>
    <w:rsid w:val="00EE58BD"/>
    <w:rsid w:val="00EE5AEC"/>
    <w:rsid w:val="00EE5CF7"/>
    <w:rsid w:val="00EE5D28"/>
    <w:rsid w:val="00EE5EB4"/>
    <w:rsid w:val="00EE678D"/>
    <w:rsid w:val="00EE6868"/>
    <w:rsid w:val="00EE71B4"/>
    <w:rsid w:val="00EE7844"/>
    <w:rsid w:val="00EE7A40"/>
    <w:rsid w:val="00EE7AD8"/>
    <w:rsid w:val="00EF00D2"/>
    <w:rsid w:val="00EF0180"/>
    <w:rsid w:val="00EF01D8"/>
    <w:rsid w:val="00EF01E6"/>
    <w:rsid w:val="00EF06FB"/>
    <w:rsid w:val="00EF09EC"/>
    <w:rsid w:val="00EF0E3D"/>
    <w:rsid w:val="00EF10A6"/>
    <w:rsid w:val="00EF1451"/>
    <w:rsid w:val="00EF1847"/>
    <w:rsid w:val="00EF1A22"/>
    <w:rsid w:val="00EF1C5D"/>
    <w:rsid w:val="00EF20EC"/>
    <w:rsid w:val="00EF2257"/>
    <w:rsid w:val="00EF2296"/>
    <w:rsid w:val="00EF24DA"/>
    <w:rsid w:val="00EF2855"/>
    <w:rsid w:val="00EF2A92"/>
    <w:rsid w:val="00EF2A97"/>
    <w:rsid w:val="00EF2FFC"/>
    <w:rsid w:val="00EF363E"/>
    <w:rsid w:val="00EF38D2"/>
    <w:rsid w:val="00EF39E7"/>
    <w:rsid w:val="00EF3CAA"/>
    <w:rsid w:val="00EF44B1"/>
    <w:rsid w:val="00EF482B"/>
    <w:rsid w:val="00EF4B02"/>
    <w:rsid w:val="00EF4CF3"/>
    <w:rsid w:val="00EF5880"/>
    <w:rsid w:val="00EF58E6"/>
    <w:rsid w:val="00EF5978"/>
    <w:rsid w:val="00EF6177"/>
    <w:rsid w:val="00EF6432"/>
    <w:rsid w:val="00EF65AA"/>
    <w:rsid w:val="00EF6807"/>
    <w:rsid w:val="00EF681E"/>
    <w:rsid w:val="00EF6975"/>
    <w:rsid w:val="00EF6B86"/>
    <w:rsid w:val="00EF6E3E"/>
    <w:rsid w:val="00EF70FC"/>
    <w:rsid w:val="00EF7135"/>
    <w:rsid w:val="00EF73FE"/>
    <w:rsid w:val="00F00C89"/>
    <w:rsid w:val="00F00D4E"/>
    <w:rsid w:val="00F0104C"/>
    <w:rsid w:val="00F014DA"/>
    <w:rsid w:val="00F020CB"/>
    <w:rsid w:val="00F02A40"/>
    <w:rsid w:val="00F02A52"/>
    <w:rsid w:val="00F02A53"/>
    <w:rsid w:val="00F02C06"/>
    <w:rsid w:val="00F02F16"/>
    <w:rsid w:val="00F02F52"/>
    <w:rsid w:val="00F02FBE"/>
    <w:rsid w:val="00F03241"/>
    <w:rsid w:val="00F0351A"/>
    <w:rsid w:val="00F03638"/>
    <w:rsid w:val="00F039D2"/>
    <w:rsid w:val="00F03AEB"/>
    <w:rsid w:val="00F03DCF"/>
    <w:rsid w:val="00F041EF"/>
    <w:rsid w:val="00F0476B"/>
    <w:rsid w:val="00F04B5B"/>
    <w:rsid w:val="00F04D06"/>
    <w:rsid w:val="00F04EE5"/>
    <w:rsid w:val="00F0520F"/>
    <w:rsid w:val="00F05263"/>
    <w:rsid w:val="00F0583B"/>
    <w:rsid w:val="00F05AE0"/>
    <w:rsid w:val="00F05B62"/>
    <w:rsid w:val="00F05BE3"/>
    <w:rsid w:val="00F05DD2"/>
    <w:rsid w:val="00F063F1"/>
    <w:rsid w:val="00F067E2"/>
    <w:rsid w:val="00F068CC"/>
    <w:rsid w:val="00F069BF"/>
    <w:rsid w:val="00F06F84"/>
    <w:rsid w:val="00F074C4"/>
    <w:rsid w:val="00F07647"/>
    <w:rsid w:val="00F0765A"/>
    <w:rsid w:val="00F07B9F"/>
    <w:rsid w:val="00F07BC4"/>
    <w:rsid w:val="00F07EDE"/>
    <w:rsid w:val="00F07FA9"/>
    <w:rsid w:val="00F10131"/>
    <w:rsid w:val="00F10207"/>
    <w:rsid w:val="00F105B2"/>
    <w:rsid w:val="00F105F3"/>
    <w:rsid w:val="00F1060B"/>
    <w:rsid w:val="00F106DB"/>
    <w:rsid w:val="00F1072C"/>
    <w:rsid w:val="00F10A1B"/>
    <w:rsid w:val="00F10FAC"/>
    <w:rsid w:val="00F112D4"/>
    <w:rsid w:val="00F113A4"/>
    <w:rsid w:val="00F113B9"/>
    <w:rsid w:val="00F1194A"/>
    <w:rsid w:val="00F11A23"/>
    <w:rsid w:val="00F11C21"/>
    <w:rsid w:val="00F12157"/>
    <w:rsid w:val="00F125D3"/>
    <w:rsid w:val="00F12887"/>
    <w:rsid w:val="00F12ED6"/>
    <w:rsid w:val="00F12ED7"/>
    <w:rsid w:val="00F1301F"/>
    <w:rsid w:val="00F133A1"/>
    <w:rsid w:val="00F135F4"/>
    <w:rsid w:val="00F137E5"/>
    <w:rsid w:val="00F13BA7"/>
    <w:rsid w:val="00F13DAB"/>
    <w:rsid w:val="00F1426A"/>
    <w:rsid w:val="00F14320"/>
    <w:rsid w:val="00F1440C"/>
    <w:rsid w:val="00F14488"/>
    <w:rsid w:val="00F14605"/>
    <w:rsid w:val="00F147EF"/>
    <w:rsid w:val="00F150D1"/>
    <w:rsid w:val="00F151BC"/>
    <w:rsid w:val="00F151F2"/>
    <w:rsid w:val="00F15345"/>
    <w:rsid w:val="00F155FC"/>
    <w:rsid w:val="00F157F3"/>
    <w:rsid w:val="00F15C94"/>
    <w:rsid w:val="00F15D34"/>
    <w:rsid w:val="00F15D7D"/>
    <w:rsid w:val="00F15ED9"/>
    <w:rsid w:val="00F16376"/>
    <w:rsid w:val="00F165A0"/>
    <w:rsid w:val="00F16683"/>
    <w:rsid w:val="00F16CDA"/>
    <w:rsid w:val="00F16DCC"/>
    <w:rsid w:val="00F16EA0"/>
    <w:rsid w:val="00F16FB0"/>
    <w:rsid w:val="00F17308"/>
    <w:rsid w:val="00F17C41"/>
    <w:rsid w:val="00F17D92"/>
    <w:rsid w:val="00F20033"/>
    <w:rsid w:val="00F20622"/>
    <w:rsid w:val="00F20AC3"/>
    <w:rsid w:val="00F210EA"/>
    <w:rsid w:val="00F2127F"/>
    <w:rsid w:val="00F2129E"/>
    <w:rsid w:val="00F212C0"/>
    <w:rsid w:val="00F212DE"/>
    <w:rsid w:val="00F215A3"/>
    <w:rsid w:val="00F21644"/>
    <w:rsid w:val="00F21BB3"/>
    <w:rsid w:val="00F21C32"/>
    <w:rsid w:val="00F21F46"/>
    <w:rsid w:val="00F22172"/>
    <w:rsid w:val="00F221E6"/>
    <w:rsid w:val="00F223F7"/>
    <w:rsid w:val="00F225E4"/>
    <w:rsid w:val="00F22C4C"/>
    <w:rsid w:val="00F22FD9"/>
    <w:rsid w:val="00F23006"/>
    <w:rsid w:val="00F234D2"/>
    <w:rsid w:val="00F2372A"/>
    <w:rsid w:val="00F23906"/>
    <w:rsid w:val="00F23943"/>
    <w:rsid w:val="00F23C6D"/>
    <w:rsid w:val="00F23FAC"/>
    <w:rsid w:val="00F2410A"/>
    <w:rsid w:val="00F2429A"/>
    <w:rsid w:val="00F243DA"/>
    <w:rsid w:val="00F246B4"/>
    <w:rsid w:val="00F24868"/>
    <w:rsid w:val="00F24980"/>
    <w:rsid w:val="00F249C4"/>
    <w:rsid w:val="00F24BCF"/>
    <w:rsid w:val="00F24EA4"/>
    <w:rsid w:val="00F24F4A"/>
    <w:rsid w:val="00F251F7"/>
    <w:rsid w:val="00F252FE"/>
    <w:rsid w:val="00F254E0"/>
    <w:rsid w:val="00F25507"/>
    <w:rsid w:val="00F25511"/>
    <w:rsid w:val="00F25695"/>
    <w:rsid w:val="00F25CBD"/>
    <w:rsid w:val="00F2625B"/>
    <w:rsid w:val="00F2656D"/>
    <w:rsid w:val="00F267FE"/>
    <w:rsid w:val="00F26FF0"/>
    <w:rsid w:val="00F2704B"/>
    <w:rsid w:val="00F2743B"/>
    <w:rsid w:val="00F27896"/>
    <w:rsid w:val="00F27A72"/>
    <w:rsid w:val="00F305D5"/>
    <w:rsid w:val="00F305FB"/>
    <w:rsid w:val="00F30743"/>
    <w:rsid w:val="00F3095A"/>
    <w:rsid w:val="00F30ADE"/>
    <w:rsid w:val="00F30B82"/>
    <w:rsid w:val="00F30BF8"/>
    <w:rsid w:val="00F30F99"/>
    <w:rsid w:val="00F3146F"/>
    <w:rsid w:val="00F31524"/>
    <w:rsid w:val="00F316AD"/>
    <w:rsid w:val="00F31851"/>
    <w:rsid w:val="00F31D83"/>
    <w:rsid w:val="00F31F4E"/>
    <w:rsid w:val="00F31FEA"/>
    <w:rsid w:val="00F3226C"/>
    <w:rsid w:val="00F323A6"/>
    <w:rsid w:val="00F3279E"/>
    <w:rsid w:val="00F32835"/>
    <w:rsid w:val="00F329AD"/>
    <w:rsid w:val="00F32AC6"/>
    <w:rsid w:val="00F32DFB"/>
    <w:rsid w:val="00F32E70"/>
    <w:rsid w:val="00F33089"/>
    <w:rsid w:val="00F3311D"/>
    <w:rsid w:val="00F33228"/>
    <w:rsid w:val="00F339A3"/>
    <w:rsid w:val="00F33B63"/>
    <w:rsid w:val="00F33E8B"/>
    <w:rsid w:val="00F347BC"/>
    <w:rsid w:val="00F34AE5"/>
    <w:rsid w:val="00F34BAD"/>
    <w:rsid w:val="00F359F3"/>
    <w:rsid w:val="00F35A0A"/>
    <w:rsid w:val="00F35AF4"/>
    <w:rsid w:val="00F35CAD"/>
    <w:rsid w:val="00F35EBD"/>
    <w:rsid w:val="00F3668F"/>
    <w:rsid w:val="00F36FB6"/>
    <w:rsid w:val="00F371A4"/>
    <w:rsid w:val="00F371A9"/>
    <w:rsid w:val="00F372E6"/>
    <w:rsid w:val="00F373A0"/>
    <w:rsid w:val="00F376B1"/>
    <w:rsid w:val="00F378FF"/>
    <w:rsid w:val="00F37D69"/>
    <w:rsid w:val="00F37EE0"/>
    <w:rsid w:val="00F40602"/>
    <w:rsid w:val="00F40C93"/>
    <w:rsid w:val="00F40CB7"/>
    <w:rsid w:val="00F415EF"/>
    <w:rsid w:val="00F41840"/>
    <w:rsid w:val="00F41C0F"/>
    <w:rsid w:val="00F41EE6"/>
    <w:rsid w:val="00F421A9"/>
    <w:rsid w:val="00F42368"/>
    <w:rsid w:val="00F423CD"/>
    <w:rsid w:val="00F426E8"/>
    <w:rsid w:val="00F42C20"/>
    <w:rsid w:val="00F42CA7"/>
    <w:rsid w:val="00F42CD7"/>
    <w:rsid w:val="00F42F54"/>
    <w:rsid w:val="00F42FF3"/>
    <w:rsid w:val="00F43CE1"/>
    <w:rsid w:val="00F43FD5"/>
    <w:rsid w:val="00F442D1"/>
    <w:rsid w:val="00F44300"/>
    <w:rsid w:val="00F4460D"/>
    <w:rsid w:val="00F44674"/>
    <w:rsid w:val="00F4470E"/>
    <w:rsid w:val="00F44890"/>
    <w:rsid w:val="00F44D88"/>
    <w:rsid w:val="00F44DFE"/>
    <w:rsid w:val="00F44EF8"/>
    <w:rsid w:val="00F44FBF"/>
    <w:rsid w:val="00F454A9"/>
    <w:rsid w:val="00F45B44"/>
    <w:rsid w:val="00F45C80"/>
    <w:rsid w:val="00F4655A"/>
    <w:rsid w:val="00F46BE1"/>
    <w:rsid w:val="00F470B7"/>
    <w:rsid w:val="00F47349"/>
    <w:rsid w:val="00F4741D"/>
    <w:rsid w:val="00F474C2"/>
    <w:rsid w:val="00F4763F"/>
    <w:rsid w:val="00F478F7"/>
    <w:rsid w:val="00F478FB"/>
    <w:rsid w:val="00F47B9C"/>
    <w:rsid w:val="00F47F70"/>
    <w:rsid w:val="00F501DE"/>
    <w:rsid w:val="00F50382"/>
    <w:rsid w:val="00F506AA"/>
    <w:rsid w:val="00F50A8A"/>
    <w:rsid w:val="00F50C13"/>
    <w:rsid w:val="00F50C2D"/>
    <w:rsid w:val="00F50D08"/>
    <w:rsid w:val="00F515FC"/>
    <w:rsid w:val="00F518D5"/>
    <w:rsid w:val="00F51A60"/>
    <w:rsid w:val="00F51E04"/>
    <w:rsid w:val="00F51E0D"/>
    <w:rsid w:val="00F527BA"/>
    <w:rsid w:val="00F52813"/>
    <w:rsid w:val="00F52857"/>
    <w:rsid w:val="00F52A44"/>
    <w:rsid w:val="00F52F8C"/>
    <w:rsid w:val="00F53274"/>
    <w:rsid w:val="00F53878"/>
    <w:rsid w:val="00F53937"/>
    <w:rsid w:val="00F53BA0"/>
    <w:rsid w:val="00F5438D"/>
    <w:rsid w:val="00F5446B"/>
    <w:rsid w:val="00F54983"/>
    <w:rsid w:val="00F54CFF"/>
    <w:rsid w:val="00F550F4"/>
    <w:rsid w:val="00F55276"/>
    <w:rsid w:val="00F553CA"/>
    <w:rsid w:val="00F556A8"/>
    <w:rsid w:val="00F55A4D"/>
    <w:rsid w:val="00F55A93"/>
    <w:rsid w:val="00F55CDF"/>
    <w:rsid w:val="00F55D9A"/>
    <w:rsid w:val="00F56259"/>
    <w:rsid w:val="00F563A2"/>
    <w:rsid w:val="00F56510"/>
    <w:rsid w:val="00F566BF"/>
    <w:rsid w:val="00F566CC"/>
    <w:rsid w:val="00F56713"/>
    <w:rsid w:val="00F568B5"/>
    <w:rsid w:val="00F568C4"/>
    <w:rsid w:val="00F56A0E"/>
    <w:rsid w:val="00F56E43"/>
    <w:rsid w:val="00F5703B"/>
    <w:rsid w:val="00F5718B"/>
    <w:rsid w:val="00F574B2"/>
    <w:rsid w:val="00F57523"/>
    <w:rsid w:val="00F579FF"/>
    <w:rsid w:val="00F57AE9"/>
    <w:rsid w:val="00F6037A"/>
    <w:rsid w:val="00F60542"/>
    <w:rsid w:val="00F6063F"/>
    <w:rsid w:val="00F608D9"/>
    <w:rsid w:val="00F60E4A"/>
    <w:rsid w:val="00F610D6"/>
    <w:rsid w:val="00F6115A"/>
    <w:rsid w:val="00F61432"/>
    <w:rsid w:val="00F61496"/>
    <w:rsid w:val="00F6152A"/>
    <w:rsid w:val="00F61692"/>
    <w:rsid w:val="00F61965"/>
    <w:rsid w:val="00F61983"/>
    <w:rsid w:val="00F619B1"/>
    <w:rsid w:val="00F61C51"/>
    <w:rsid w:val="00F61CEB"/>
    <w:rsid w:val="00F61F0A"/>
    <w:rsid w:val="00F61FAC"/>
    <w:rsid w:val="00F62083"/>
    <w:rsid w:val="00F621ED"/>
    <w:rsid w:val="00F6242D"/>
    <w:rsid w:val="00F624A1"/>
    <w:rsid w:val="00F62511"/>
    <w:rsid w:val="00F630A5"/>
    <w:rsid w:val="00F630F7"/>
    <w:rsid w:val="00F638AA"/>
    <w:rsid w:val="00F638AD"/>
    <w:rsid w:val="00F63AA8"/>
    <w:rsid w:val="00F63B60"/>
    <w:rsid w:val="00F641CA"/>
    <w:rsid w:val="00F649B1"/>
    <w:rsid w:val="00F64A14"/>
    <w:rsid w:val="00F64F2F"/>
    <w:rsid w:val="00F64F9D"/>
    <w:rsid w:val="00F657CA"/>
    <w:rsid w:val="00F657FF"/>
    <w:rsid w:val="00F65DD1"/>
    <w:rsid w:val="00F66287"/>
    <w:rsid w:val="00F664FE"/>
    <w:rsid w:val="00F66569"/>
    <w:rsid w:val="00F667C6"/>
    <w:rsid w:val="00F669F2"/>
    <w:rsid w:val="00F66AC8"/>
    <w:rsid w:val="00F66B87"/>
    <w:rsid w:val="00F66D01"/>
    <w:rsid w:val="00F66E4D"/>
    <w:rsid w:val="00F671FF"/>
    <w:rsid w:val="00F6724B"/>
    <w:rsid w:val="00F67524"/>
    <w:rsid w:val="00F67AFA"/>
    <w:rsid w:val="00F67B6C"/>
    <w:rsid w:val="00F67EB6"/>
    <w:rsid w:val="00F70230"/>
    <w:rsid w:val="00F703BF"/>
    <w:rsid w:val="00F7042B"/>
    <w:rsid w:val="00F7072D"/>
    <w:rsid w:val="00F709C4"/>
    <w:rsid w:val="00F70A34"/>
    <w:rsid w:val="00F710FA"/>
    <w:rsid w:val="00F713D0"/>
    <w:rsid w:val="00F7179D"/>
    <w:rsid w:val="00F71875"/>
    <w:rsid w:val="00F71F11"/>
    <w:rsid w:val="00F71F41"/>
    <w:rsid w:val="00F72326"/>
    <w:rsid w:val="00F7235B"/>
    <w:rsid w:val="00F7246A"/>
    <w:rsid w:val="00F7266D"/>
    <w:rsid w:val="00F7269D"/>
    <w:rsid w:val="00F72727"/>
    <w:rsid w:val="00F72B48"/>
    <w:rsid w:val="00F72FBB"/>
    <w:rsid w:val="00F731AF"/>
    <w:rsid w:val="00F7337B"/>
    <w:rsid w:val="00F7380D"/>
    <w:rsid w:val="00F73897"/>
    <w:rsid w:val="00F73C2E"/>
    <w:rsid w:val="00F73CC6"/>
    <w:rsid w:val="00F74180"/>
    <w:rsid w:val="00F7418D"/>
    <w:rsid w:val="00F74655"/>
    <w:rsid w:val="00F74885"/>
    <w:rsid w:val="00F748F8"/>
    <w:rsid w:val="00F750B8"/>
    <w:rsid w:val="00F75172"/>
    <w:rsid w:val="00F751D3"/>
    <w:rsid w:val="00F7521C"/>
    <w:rsid w:val="00F75AEE"/>
    <w:rsid w:val="00F75D0B"/>
    <w:rsid w:val="00F75EE9"/>
    <w:rsid w:val="00F76182"/>
    <w:rsid w:val="00F762BD"/>
    <w:rsid w:val="00F762CF"/>
    <w:rsid w:val="00F76439"/>
    <w:rsid w:val="00F76A98"/>
    <w:rsid w:val="00F76C9D"/>
    <w:rsid w:val="00F77185"/>
    <w:rsid w:val="00F77757"/>
    <w:rsid w:val="00F777C4"/>
    <w:rsid w:val="00F77BE8"/>
    <w:rsid w:val="00F77FF7"/>
    <w:rsid w:val="00F80153"/>
    <w:rsid w:val="00F80520"/>
    <w:rsid w:val="00F80711"/>
    <w:rsid w:val="00F807DE"/>
    <w:rsid w:val="00F80940"/>
    <w:rsid w:val="00F80C44"/>
    <w:rsid w:val="00F81923"/>
    <w:rsid w:val="00F81B75"/>
    <w:rsid w:val="00F81D1F"/>
    <w:rsid w:val="00F81D6C"/>
    <w:rsid w:val="00F8202C"/>
    <w:rsid w:val="00F820AD"/>
    <w:rsid w:val="00F82AFD"/>
    <w:rsid w:val="00F833F2"/>
    <w:rsid w:val="00F8351E"/>
    <w:rsid w:val="00F835DA"/>
    <w:rsid w:val="00F83A2E"/>
    <w:rsid w:val="00F83AAF"/>
    <w:rsid w:val="00F83BBD"/>
    <w:rsid w:val="00F83C3D"/>
    <w:rsid w:val="00F84014"/>
    <w:rsid w:val="00F844AA"/>
    <w:rsid w:val="00F84521"/>
    <w:rsid w:val="00F8490C"/>
    <w:rsid w:val="00F84A6C"/>
    <w:rsid w:val="00F84B14"/>
    <w:rsid w:val="00F854A1"/>
    <w:rsid w:val="00F8583B"/>
    <w:rsid w:val="00F85B26"/>
    <w:rsid w:val="00F85F70"/>
    <w:rsid w:val="00F8603C"/>
    <w:rsid w:val="00F8626D"/>
    <w:rsid w:val="00F8646C"/>
    <w:rsid w:val="00F867CC"/>
    <w:rsid w:val="00F86BD1"/>
    <w:rsid w:val="00F86C20"/>
    <w:rsid w:val="00F86C71"/>
    <w:rsid w:val="00F86CF3"/>
    <w:rsid w:val="00F872E6"/>
    <w:rsid w:val="00F872F8"/>
    <w:rsid w:val="00F874FD"/>
    <w:rsid w:val="00F87601"/>
    <w:rsid w:val="00F87780"/>
    <w:rsid w:val="00F87846"/>
    <w:rsid w:val="00F87870"/>
    <w:rsid w:val="00F878C6"/>
    <w:rsid w:val="00F878E4"/>
    <w:rsid w:val="00F87E81"/>
    <w:rsid w:val="00F9020A"/>
    <w:rsid w:val="00F90804"/>
    <w:rsid w:val="00F9081F"/>
    <w:rsid w:val="00F9097C"/>
    <w:rsid w:val="00F90B0D"/>
    <w:rsid w:val="00F9104F"/>
    <w:rsid w:val="00F91AEE"/>
    <w:rsid w:val="00F925D9"/>
    <w:rsid w:val="00F9260D"/>
    <w:rsid w:val="00F9265F"/>
    <w:rsid w:val="00F928B4"/>
    <w:rsid w:val="00F92927"/>
    <w:rsid w:val="00F92A21"/>
    <w:rsid w:val="00F92BD9"/>
    <w:rsid w:val="00F92F5F"/>
    <w:rsid w:val="00F9309B"/>
    <w:rsid w:val="00F930A9"/>
    <w:rsid w:val="00F93134"/>
    <w:rsid w:val="00F9318D"/>
    <w:rsid w:val="00F93528"/>
    <w:rsid w:val="00F93C4C"/>
    <w:rsid w:val="00F94063"/>
    <w:rsid w:val="00F943D8"/>
    <w:rsid w:val="00F94574"/>
    <w:rsid w:val="00F94A21"/>
    <w:rsid w:val="00F94CFA"/>
    <w:rsid w:val="00F94DF8"/>
    <w:rsid w:val="00F95577"/>
    <w:rsid w:val="00F95963"/>
    <w:rsid w:val="00F95DD4"/>
    <w:rsid w:val="00F95DD7"/>
    <w:rsid w:val="00F95FE9"/>
    <w:rsid w:val="00F960D6"/>
    <w:rsid w:val="00F96299"/>
    <w:rsid w:val="00F965F1"/>
    <w:rsid w:val="00F96662"/>
    <w:rsid w:val="00F9688A"/>
    <w:rsid w:val="00F96B1E"/>
    <w:rsid w:val="00F97181"/>
    <w:rsid w:val="00F971DC"/>
    <w:rsid w:val="00F975D2"/>
    <w:rsid w:val="00F978BB"/>
    <w:rsid w:val="00F97A9A"/>
    <w:rsid w:val="00F97EE0"/>
    <w:rsid w:val="00F97FF2"/>
    <w:rsid w:val="00FA042E"/>
    <w:rsid w:val="00FA073F"/>
    <w:rsid w:val="00FA0969"/>
    <w:rsid w:val="00FA0C3C"/>
    <w:rsid w:val="00FA0FD1"/>
    <w:rsid w:val="00FA143E"/>
    <w:rsid w:val="00FA181F"/>
    <w:rsid w:val="00FA1988"/>
    <w:rsid w:val="00FA1FF3"/>
    <w:rsid w:val="00FA207B"/>
    <w:rsid w:val="00FA2268"/>
    <w:rsid w:val="00FA2482"/>
    <w:rsid w:val="00FA2946"/>
    <w:rsid w:val="00FA2B88"/>
    <w:rsid w:val="00FA2C6A"/>
    <w:rsid w:val="00FA2DB5"/>
    <w:rsid w:val="00FA31A9"/>
    <w:rsid w:val="00FA33F7"/>
    <w:rsid w:val="00FA38AF"/>
    <w:rsid w:val="00FA3A6F"/>
    <w:rsid w:val="00FA4059"/>
    <w:rsid w:val="00FA422B"/>
    <w:rsid w:val="00FA4B03"/>
    <w:rsid w:val="00FA4CE4"/>
    <w:rsid w:val="00FA4D0B"/>
    <w:rsid w:val="00FA4D8B"/>
    <w:rsid w:val="00FA4F1A"/>
    <w:rsid w:val="00FA5062"/>
    <w:rsid w:val="00FA57E1"/>
    <w:rsid w:val="00FA585C"/>
    <w:rsid w:val="00FA5ADF"/>
    <w:rsid w:val="00FA5C29"/>
    <w:rsid w:val="00FA6306"/>
    <w:rsid w:val="00FA6313"/>
    <w:rsid w:val="00FA6474"/>
    <w:rsid w:val="00FA653D"/>
    <w:rsid w:val="00FA66B7"/>
    <w:rsid w:val="00FA6821"/>
    <w:rsid w:val="00FA68DF"/>
    <w:rsid w:val="00FA6AF2"/>
    <w:rsid w:val="00FA6D29"/>
    <w:rsid w:val="00FA6F0F"/>
    <w:rsid w:val="00FA6FB1"/>
    <w:rsid w:val="00FA788C"/>
    <w:rsid w:val="00FA7A4D"/>
    <w:rsid w:val="00FA7EA2"/>
    <w:rsid w:val="00FA7F55"/>
    <w:rsid w:val="00FB015D"/>
    <w:rsid w:val="00FB020F"/>
    <w:rsid w:val="00FB02C9"/>
    <w:rsid w:val="00FB0556"/>
    <w:rsid w:val="00FB0B45"/>
    <w:rsid w:val="00FB0D75"/>
    <w:rsid w:val="00FB100F"/>
    <w:rsid w:val="00FB10BB"/>
    <w:rsid w:val="00FB1271"/>
    <w:rsid w:val="00FB1707"/>
    <w:rsid w:val="00FB193B"/>
    <w:rsid w:val="00FB1A50"/>
    <w:rsid w:val="00FB1A7B"/>
    <w:rsid w:val="00FB1F24"/>
    <w:rsid w:val="00FB2723"/>
    <w:rsid w:val="00FB2A2A"/>
    <w:rsid w:val="00FB2EEF"/>
    <w:rsid w:val="00FB346C"/>
    <w:rsid w:val="00FB35A2"/>
    <w:rsid w:val="00FB361C"/>
    <w:rsid w:val="00FB3A2B"/>
    <w:rsid w:val="00FB3ADB"/>
    <w:rsid w:val="00FB427A"/>
    <w:rsid w:val="00FB43D5"/>
    <w:rsid w:val="00FB467E"/>
    <w:rsid w:val="00FB4AAB"/>
    <w:rsid w:val="00FB535A"/>
    <w:rsid w:val="00FB556B"/>
    <w:rsid w:val="00FB565E"/>
    <w:rsid w:val="00FB57E2"/>
    <w:rsid w:val="00FB591E"/>
    <w:rsid w:val="00FB5B09"/>
    <w:rsid w:val="00FB5B31"/>
    <w:rsid w:val="00FB5B61"/>
    <w:rsid w:val="00FB5F15"/>
    <w:rsid w:val="00FB609B"/>
    <w:rsid w:val="00FB6CCD"/>
    <w:rsid w:val="00FB6E00"/>
    <w:rsid w:val="00FB71F3"/>
    <w:rsid w:val="00FB7320"/>
    <w:rsid w:val="00FB7D0C"/>
    <w:rsid w:val="00FC02B0"/>
    <w:rsid w:val="00FC0939"/>
    <w:rsid w:val="00FC1528"/>
    <w:rsid w:val="00FC1529"/>
    <w:rsid w:val="00FC16EE"/>
    <w:rsid w:val="00FC1E21"/>
    <w:rsid w:val="00FC1F93"/>
    <w:rsid w:val="00FC213C"/>
    <w:rsid w:val="00FC2AF7"/>
    <w:rsid w:val="00FC31D9"/>
    <w:rsid w:val="00FC31F4"/>
    <w:rsid w:val="00FC3B90"/>
    <w:rsid w:val="00FC3DF2"/>
    <w:rsid w:val="00FC3F90"/>
    <w:rsid w:val="00FC4059"/>
    <w:rsid w:val="00FC4315"/>
    <w:rsid w:val="00FC4500"/>
    <w:rsid w:val="00FC4506"/>
    <w:rsid w:val="00FC46FF"/>
    <w:rsid w:val="00FC48B5"/>
    <w:rsid w:val="00FC4928"/>
    <w:rsid w:val="00FC4D9E"/>
    <w:rsid w:val="00FC4E56"/>
    <w:rsid w:val="00FC4FB8"/>
    <w:rsid w:val="00FC59DF"/>
    <w:rsid w:val="00FC5A01"/>
    <w:rsid w:val="00FC5A4A"/>
    <w:rsid w:val="00FC5DB2"/>
    <w:rsid w:val="00FC671E"/>
    <w:rsid w:val="00FC6804"/>
    <w:rsid w:val="00FC6ACD"/>
    <w:rsid w:val="00FC7186"/>
    <w:rsid w:val="00FC744D"/>
    <w:rsid w:val="00FC7640"/>
    <w:rsid w:val="00FC7790"/>
    <w:rsid w:val="00FC7831"/>
    <w:rsid w:val="00FC7DF0"/>
    <w:rsid w:val="00FC7FA6"/>
    <w:rsid w:val="00FD0226"/>
    <w:rsid w:val="00FD0745"/>
    <w:rsid w:val="00FD0844"/>
    <w:rsid w:val="00FD0B49"/>
    <w:rsid w:val="00FD0DF0"/>
    <w:rsid w:val="00FD1455"/>
    <w:rsid w:val="00FD1A61"/>
    <w:rsid w:val="00FD1B95"/>
    <w:rsid w:val="00FD1CAF"/>
    <w:rsid w:val="00FD1FD4"/>
    <w:rsid w:val="00FD21F5"/>
    <w:rsid w:val="00FD22D2"/>
    <w:rsid w:val="00FD24B6"/>
    <w:rsid w:val="00FD24C2"/>
    <w:rsid w:val="00FD2538"/>
    <w:rsid w:val="00FD254B"/>
    <w:rsid w:val="00FD2573"/>
    <w:rsid w:val="00FD2608"/>
    <w:rsid w:val="00FD2A4B"/>
    <w:rsid w:val="00FD2C49"/>
    <w:rsid w:val="00FD32C4"/>
    <w:rsid w:val="00FD3433"/>
    <w:rsid w:val="00FD3AB3"/>
    <w:rsid w:val="00FD440C"/>
    <w:rsid w:val="00FD48AE"/>
    <w:rsid w:val="00FD49C4"/>
    <w:rsid w:val="00FD4B6A"/>
    <w:rsid w:val="00FD4EBF"/>
    <w:rsid w:val="00FD4EFD"/>
    <w:rsid w:val="00FD5026"/>
    <w:rsid w:val="00FD507B"/>
    <w:rsid w:val="00FD5137"/>
    <w:rsid w:val="00FD5184"/>
    <w:rsid w:val="00FD5598"/>
    <w:rsid w:val="00FD56CC"/>
    <w:rsid w:val="00FD56F5"/>
    <w:rsid w:val="00FD583C"/>
    <w:rsid w:val="00FD5D18"/>
    <w:rsid w:val="00FD607F"/>
    <w:rsid w:val="00FD612A"/>
    <w:rsid w:val="00FD6268"/>
    <w:rsid w:val="00FD6337"/>
    <w:rsid w:val="00FD6F25"/>
    <w:rsid w:val="00FD70D1"/>
    <w:rsid w:val="00FD75B1"/>
    <w:rsid w:val="00FD7615"/>
    <w:rsid w:val="00FD78DD"/>
    <w:rsid w:val="00FE0189"/>
    <w:rsid w:val="00FE023E"/>
    <w:rsid w:val="00FE0339"/>
    <w:rsid w:val="00FE0E0B"/>
    <w:rsid w:val="00FE0EBF"/>
    <w:rsid w:val="00FE14AC"/>
    <w:rsid w:val="00FE15BB"/>
    <w:rsid w:val="00FE190D"/>
    <w:rsid w:val="00FE1922"/>
    <w:rsid w:val="00FE1940"/>
    <w:rsid w:val="00FE19ED"/>
    <w:rsid w:val="00FE1F6F"/>
    <w:rsid w:val="00FE2113"/>
    <w:rsid w:val="00FE28D2"/>
    <w:rsid w:val="00FE28EE"/>
    <w:rsid w:val="00FE2B3C"/>
    <w:rsid w:val="00FE2C03"/>
    <w:rsid w:val="00FE2D8A"/>
    <w:rsid w:val="00FE319F"/>
    <w:rsid w:val="00FE3273"/>
    <w:rsid w:val="00FE36D4"/>
    <w:rsid w:val="00FE3C5E"/>
    <w:rsid w:val="00FE4133"/>
    <w:rsid w:val="00FE4333"/>
    <w:rsid w:val="00FE43BE"/>
    <w:rsid w:val="00FE5076"/>
    <w:rsid w:val="00FE5A53"/>
    <w:rsid w:val="00FE5AB7"/>
    <w:rsid w:val="00FE5C59"/>
    <w:rsid w:val="00FE62AA"/>
    <w:rsid w:val="00FE6A24"/>
    <w:rsid w:val="00FE6AB9"/>
    <w:rsid w:val="00FE6C19"/>
    <w:rsid w:val="00FE6EE3"/>
    <w:rsid w:val="00FE700E"/>
    <w:rsid w:val="00FE77A7"/>
    <w:rsid w:val="00FE7A3D"/>
    <w:rsid w:val="00FE7A78"/>
    <w:rsid w:val="00FE7ACF"/>
    <w:rsid w:val="00FE7AFD"/>
    <w:rsid w:val="00FE7CF2"/>
    <w:rsid w:val="00FF059C"/>
    <w:rsid w:val="00FF0627"/>
    <w:rsid w:val="00FF0B06"/>
    <w:rsid w:val="00FF0D31"/>
    <w:rsid w:val="00FF11C7"/>
    <w:rsid w:val="00FF135F"/>
    <w:rsid w:val="00FF142E"/>
    <w:rsid w:val="00FF1455"/>
    <w:rsid w:val="00FF1645"/>
    <w:rsid w:val="00FF170B"/>
    <w:rsid w:val="00FF17A4"/>
    <w:rsid w:val="00FF17BB"/>
    <w:rsid w:val="00FF1CFB"/>
    <w:rsid w:val="00FF1D87"/>
    <w:rsid w:val="00FF1E6E"/>
    <w:rsid w:val="00FF209F"/>
    <w:rsid w:val="00FF24B1"/>
    <w:rsid w:val="00FF28BF"/>
    <w:rsid w:val="00FF2C51"/>
    <w:rsid w:val="00FF31FA"/>
    <w:rsid w:val="00FF35FC"/>
    <w:rsid w:val="00FF3933"/>
    <w:rsid w:val="00FF3B9C"/>
    <w:rsid w:val="00FF4126"/>
    <w:rsid w:val="00FF4218"/>
    <w:rsid w:val="00FF4AEB"/>
    <w:rsid w:val="00FF509B"/>
    <w:rsid w:val="00FF5216"/>
    <w:rsid w:val="00FF52B1"/>
    <w:rsid w:val="00FF5847"/>
    <w:rsid w:val="00FF58AF"/>
    <w:rsid w:val="00FF5A10"/>
    <w:rsid w:val="00FF5A1D"/>
    <w:rsid w:val="00FF5CD4"/>
    <w:rsid w:val="00FF689B"/>
    <w:rsid w:val="00FF6DDB"/>
    <w:rsid w:val="00FF776D"/>
    <w:rsid w:val="00FF78DA"/>
    <w:rsid w:val="00FF7C06"/>
    <w:rsid w:val="00FF7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39FDD3A"/>
  <w15:chartTrackingRefBased/>
  <w15:docId w15:val="{6CF41DB3-F59B-4633-92D1-6C2090D2F7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uiPriority="99" w:qFormat="1"/>
    <w:lsdException w:name="heading 2" w:locked="1" w:qFormat="1"/>
    <w:lsdException w:name="heading 3" w:locked="1" w:uiPriority="99" w:qFormat="1"/>
    <w:lsdException w:name="heading 4" w:locked="1" w:uiPriority="99" w:qFormat="1"/>
    <w:lsdException w:name="heading 5" w:locked="1" w:uiPriority="99" w:qFormat="1"/>
    <w:lsdException w:name="heading 6" w:locked="1" w:uiPriority="99" w:qFormat="1"/>
    <w:lsdException w:name="heading 7" w:locked="1" w:semiHidden="1" w:uiPriority="99" w:unhideWhenUsed="1" w:qFormat="1"/>
    <w:lsdException w:name="heading 8" w:locked="1" w:semiHidden="1" w:uiPriority="99" w:unhideWhenUsed="1" w:qFormat="1"/>
    <w:lsdException w:name="heading 9" w:locked="1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9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locked="1" w:semiHidden="1" w:uiPriority="99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locked="1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nhideWhenUsed="1"/>
    <w:lsdException w:name="Strong" w:locked="1" w:uiPriority="99" w:qFormat="1"/>
    <w:lsdException w:name="Emphasis" w:locked="1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7683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F3A6C"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2F3A6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2F3A6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2F3A6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2F3A6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2F3A6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2F3A6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2F3A6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uiPriority w:val="99"/>
    <w:qFormat/>
    <w:rsid w:val="002F3A6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3057D6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locked/>
    <w:rsid w:val="003057D6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uiPriority w:val="99"/>
    <w:locked/>
    <w:rsid w:val="003057D6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locked/>
    <w:rsid w:val="003057D6"/>
    <w:rPr>
      <w:rFonts w:ascii="Arial" w:hAnsi="Arial" w:cs="Times New Roman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2F3A6C"/>
    <w:pPr>
      <w:spacing w:after="120"/>
    </w:pPr>
    <w:rPr>
      <w:rFonts w:cs="Times New Roman"/>
    </w:rPr>
  </w:style>
  <w:style w:type="character" w:customStyle="1" w:styleId="Heading4Char">
    <w:name w:val="Heading 4 Char"/>
    <w:link w:val="Heading4"/>
    <w:uiPriority w:val="99"/>
    <w:locked/>
    <w:rsid w:val="00EF6177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uiPriority w:val="99"/>
    <w:locked/>
    <w:rsid w:val="00EF6177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uiPriority w:val="99"/>
    <w:locked/>
    <w:rsid w:val="00EF6177"/>
    <w:rPr>
      <w:rFonts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uiPriority w:val="99"/>
    <w:locked/>
    <w:rsid w:val="00EF6177"/>
    <w:rPr>
      <w:rFonts w:cs="EucrosiaUPC"/>
      <w:b/>
      <w:bCs/>
      <w:sz w:val="30"/>
      <w:szCs w:val="30"/>
    </w:rPr>
  </w:style>
  <w:style w:type="character" w:customStyle="1" w:styleId="Heading8Char">
    <w:name w:val="Heading 8 Char"/>
    <w:link w:val="Heading8"/>
    <w:uiPriority w:val="99"/>
    <w:locked/>
    <w:rsid w:val="00EF6177"/>
    <w:rPr>
      <w:rFonts w:cs="EucrosiaUPC"/>
      <w:b/>
      <w:bCs/>
      <w:sz w:val="32"/>
      <w:szCs w:val="32"/>
    </w:rPr>
  </w:style>
  <w:style w:type="character" w:customStyle="1" w:styleId="Heading9Char">
    <w:name w:val="Heading 9 Char"/>
    <w:link w:val="Heading9"/>
    <w:uiPriority w:val="99"/>
    <w:locked/>
    <w:rsid w:val="00EF6177"/>
    <w:rPr>
      <w:rFonts w:cs="EucrosiaUPC"/>
      <w:b/>
      <w:bCs/>
      <w:sz w:val="30"/>
      <w:szCs w:val="30"/>
    </w:rPr>
  </w:style>
  <w:style w:type="paragraph" w:styleId="Header">
    <w:name w:val="header"/>
    <w:basedOn w:val="Normal"/>
    <w:link w:val="HeaderChar"/>
    <w:uiPriority w:val="99"/>
    <w:rsid w:val="002F3A6C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EF6177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2F3A6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2F3A6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F3A6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EF6177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2F3A6C"/>
    <w:rPr>
      <w:rFonts w:cs="Times New Roman"/>
      <w:b/>
      <w:bCs/>
    </w:rPr>
  </w:style>
  <w:style w:type="paragraph" w:styleId="ListBullet">
    <w:name w:val="List Bullet"/>
    <w:basedOn w:val="Normal"/>
    <w:rsid w:val="002F3A6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2F3A6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2F3A6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2F3A6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2F3A6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2F3A6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2F3A6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2F3A6C"/>
    <w:pPr>
      <w:ind w:left="284"/>
    </w:pPr>
  </w:style>
  <w:style w:type="paragraph" w:customStyle="1" w:styleId="AAFrameAddress">
    <w:name w:val="AA Frame Address"/>
    <w:basedOn w:val="Heading1"/>
    <w:uiPriority w:val="99"/>
    <w:rsid w:val="002F3A6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2F3A6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2F3A6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2F3A6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2F3A6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2F3A6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2F3A6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2F3A6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2F3A6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2F3A6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2F3A6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2F3A6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2F3A6C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2F3A6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2F3A6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2F3A6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2F3A6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2F3A6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2F3A6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2F3A6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2F3A6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2F3A6C"/>
    <w:pPr>
      <w:ind w:left="567" w:hanging="567"/>
    </w:pPr>
  </w:style>
  <w:style w:type="paragraph" w:styleId="ListBullet5">
    <w:name w:val="List Bullet 5"/>
    <w:basedOn w:val="Normal"/>
    <w:uiPriority w:val="99"/>
    <w:rsid w:val="002F3A6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2F3A6C"/>
    <w:pPr>
      <w:ind w:firstLine="284"/>
    </w:pPr>
    <w:rPr>
      <w:rFonts w:cs="Angsana New"/>
    </w:rPr>
  </w:style>
  <w:style w:type="character" w:customStyle="1" w:styleId="BodyTextFirstIndentChar">
    <w:name w:val="Body Text First Indent Char"/>
    <w:link w:val="BodyTextFirstIndent"/>
    <w:uiPriority w:val="99"/>
    <w:locked/>
    <w:rsid w:val="00EF6177"/>
    <w:rPr>
      <w:rFonts w:ascii="Arial" w:hAnsi="Arial" w:cs="Angsana New"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locked/>
    <w:rsid w:val="00EF6177"/>
    <w:rPr>
      <w:rFonts w:ascii="Arial" w:hAnsi="Arial" w:cs="Angsana New"/>
      <w:sz w:val="22"/>
      <w:szCs w:val="22"/>
    </w:rPr>
  </w:style>
  <w:style w:type="paragraph" w:styleId="BodyTextIndent">
    <w:name w:val="Body Text Indent"/>
    <w:aliases w:val="i"/>
    <w:basedOn w:val="Normal"/>
    <w:link w:val="BodyTextIndentChar"/>
    <w:uiPriority w:val="99"/>
    <w:rsid w:val="002F3A6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uiPriority w:val="99"/>
    <w:locked/>
    <w:rsid w:val="00EF6177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2F3A6C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EF6177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2F3A6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2F3A6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2F3A6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2F3A6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2F3A6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uiPriority w:val="99"/>
    <w:semiHidden/>
    <w:rsid w:val="002F3A6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2F3A6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2F3A6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2F3A6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2F3A6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2F3A6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2F3A6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2F3A6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2F3A6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2F3A6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locked/>
    <w:rsid w:val="00EF6177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/>
      <w:sz w:val="30"/>
      <w:szCs w:val="30"/>
    </w:rPr>
  </w:style>
  <w:style w:type="character" w:customStyle="1" w:styleId="BodyText3Char">
    <w:name w:val="Body Text 3 Char"/>
    <w:link w:val="BodyText3"/>
    <w:uiPriority w:val="99"/>
    <w:locked/>
    <w:rsid w:val="00EF6177"/>
    <w:rPr>
      <w:rFonts w:cs="EucrosiaUPC"/>
      <w:sz w:val="30"/>
      <w:szCs w:val="30"/>
    </w:rPr>
  </w:style>
  <w:style w:type="character" w:styleId="PageNumber">
    <w:name w:val="page number"/>
    <w:uiPriority w:val="99"/>
    <w:rsid w:val="002F3A6C"/>
    <w:rPr>
      <w:rFonts w:cs="Times New Roman"/>
    </w:rPr>
  </w:style>
  <w:style w:type="paragraph" w:customStyle="1" w:styleId="ASSETS">
    <w:name w:val="ASSETS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EF6177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105CB6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EF6177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2E278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right="27"/>
      <w:jc w:val="thaiDistribute"/>
    </w:pPr>
    <w:rPr>
      <w:rFonts w:ascii="Angsana New" w:hAnsi="Angsana New" w:cs="Angsana New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locked/>
    <w:rsid w:val="002E2783"/>
    <w:rPr>
      <w:rFonts w:ascii="Angsana New" w:hAnsi="Angsana New" w:cs="Angsana New"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uiPriority w:val="99"/>
    <w:rsid w:val="003057D6"/>
    <w:pPr>
      <w:spacing w:line="240" w:lineRule="auto"/>
    </w:pPr>
  </w:style>
  <w:style w:type="character" w:customStyle="1" w:styleId="SignatureChar">
    <w:name w:val="Signature Char"/>
    <w:link w:val="Signature"/>
    <w:uiPriority w:val="99"/>
    <w:locked/>
    <w:rsid w:val="00EF6177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15 pt,Left:  -0.05&quot;,Right:  -0.05&quot;,Lin...,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Left:  0....,Bold,Thai Distributed Justification,Normal + Angsana New,Left:  1 cm,Rig...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EF6177"/>
    <w:rPr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3057D6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3057D6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uiPriority w:val="99"/>
    <w:semiHidden/>
    <w:locked/>
    <w:rsid w:val="00EF6177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3057D6"/>
  </w:style>
  <w:style w:type="paragraph" w:customStyle="1" w:styleId="zreportaddinfo">
    <w:name w:val="zreport addinfo"/>
    <w:basedOn w:val="Normal"/>
    <w:uiPriority w:val="99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3057D6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3057D6"/>
  </w:style>
  <w:style w:type="paragraph" w:customStyle="1" w:styleId="nineptheadingcentredbold">
    <w:name w:val="nine pt heading centred bold"/>
    <w:aliases w:val="9hcb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3057D6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3057D6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3057D6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3057D6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3057D6"/>
    <w:pPr>
      <w:ind w:left="1134"/>
    </w:pPr>
  </w:style>
  <w:style w:type="character" w:customStyle="1" w:styleId="AccPolicyalternativeChar">
    <w:name w:val="Acc Policy alternative Char"/>
    <w:link w:val="AccPolicyalternative"/>
    <w:uiPriority w:val="99"/>
    <w:locked/>
    <w:rsid w:val="003057D6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uiPriority w:val="99"/>
    <w:semiHidden/>
    <w:locked/>
    <w:rsid w:val="00EF6177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uiPriority w:val="99"/>
    <w:rsid w:val="000B78AD"/>
    <w:rPr>
      <w:rFonts w:cs="Times New Roman"/>
      <w:bCs/>
      <w:sz w:val="22"/>
      <w:szCs w:val="22"/>
      <w:lang w:val="en-US" w:eastAsia="en-GB" w:bidi="th-TH"/>
    </w:rPr>
  </w:style>
  <w:style w:type="paragraph" w:styleId="Title">
    <w:name w:val="Title"/>
    <w:basedOn w:val="Normal"/>
    <w:link w:val="TitleChar"/>
    <w:qFormat/>
    <w:rsid w:val="00A06F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749"/>
      <w:jc w:val="center"/>
    </w:pPr>
    <w:rPr>
      <w:rFonts w:ascii="Cordia New" w:hAnsi="Cordia New" w:cs="Cordia New"/>
      <w:sz w:val="24"/>
      <w:szCs w:val="24"/>
      <w:u w:val="single"/>
    </w:rPr>
  </w:style>
  <w:style w:type="paragraph" w:styleId="BodyTextIndent3">
    <w:name w:val="Body Text Indent 3"/>
    <w:basedOn w:val="Normal"/>
    <w:rsid w:val="00A06F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40" w:lineRule="auto"/>
      <w:ind w:left="360"/>
    </w:pPr>
    <w:rPr>
      <w:rFonts w:ascii="Cordia New" w:hAnsi="Cordia New" w:cs="Cordia New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12108A"/>
    <w:pPr>
      <w:ind w:left="720"/>
      <w:contextualSpacing/>
    </w:pPr>
    <w:rPr>
      <w:szCs w:val="22"/>
    </w:rPr>
  </w:style>
  <w:style w:type="character" w:customStyle="1" w:styleId="shorttext1">
    <w:name w:val="short_text1"/>
    <w:uiPriority w:val="99"/>
    <w:rsid w:val="00EF6177"/>
    <w:rPr>
      <w:rFonts w:cs="Times New Roman"/>
      <w:sz w:val="29"/>
      <w:szCs w:val="29"/>
    </w:rPr>
  </w:style>
  <w:style w:type="character" w:customStyle="1" w:styleId="hps">
    <w:name w:val="hps"/>
    <w:uiPriority w:val="99"/>
    <w:rsid w:val="00EF6177"/>
    <w:rPr>
      <w:rFonts w:cs="Times New Roman"/>
    </w:rPr>
  </w:style>
  <w:style w:type="character" w:customStyle="1" w:styleId="gt-icon-text1">
    <w:name w:val="gt-icon-text1"/>
    <w:uiPriority w:val="99"/>
    <w:rsid w:val="00EF6177"/>
    <w:rPr>
      <w:rFonts w:cs="Times New Roman"/>
    </w:rPr>
  </w:style>
  <w:style w:type="character" w:customStyle="1" w:styleId="shorttext">
    <w:name w:val="short_text"/>
    <w:uiPriority w:val="99"/>
    <w:rsid w:val="00EF6177"/>
    <w:rPr>
      <w:rFonts w:cs="Times New Roman"/>
    </w:rPr>
  </w:style>
  <w:style w:type="paragraph" w:customStyle="1" w:styleId="Default">
    <w:name w:val="Default"/>
    <w:rsid w:val="00EF6177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EF6177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EF617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EF6177"/>
    <w:rPr>
      <w:rFonts w:ascii="Consolas" w:hAnsi="Consolas"/>
      <w:sz w:val="21"/>
      <w:szCs w:val="26"/>
    </w:rPr>
  </w:style>
  <w:style w:type="character" w:styleId="CommentReference">
    <w:name w:val="annotation reference"/>
    <w:uiPriority w:val="99"/>
    <w:rsid w:val="00EF6177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EF6177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EF6177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EF6177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EF6177"/>
    <w:rPr>
      <w:rFonts w:ascii="Arial" w:hAnsi="Arial"/>
      <w:b/>
      <w:bCs/>
      <w:szCs w:val="25"/>
    </w:rPr>
  </w:style>
  <w:style w:type="character" w:customStyle="1" w:styleId="textgreen">
    <w:name w:val="textgreen"/>
    <w:basedOn w:val="DefaultParagraphFont"/>
    <w:rsid w:val="00E46154"/>
  </w:style>
  <w:style w:type="paragraph" w:styleId="NormalWeb">
    <w:name w:val="Normal (Web)"/>
    <w:basedOn w:val="Normal"/>
    <w:uiPriority w:val="99"/>
    <w:unhideWhenUsed/>
    <w:rsid w:val="00E060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1">
    <w:name w:val="อักขระ อักขระ1"/>
    <w:basedOn w:val="Normal"/>
    <w:rsid w:val="00D851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60" w:after="160" w:line="240" w:lineRule="exact"/>
    </w:pPr>
    <w:rPr>
      <w:rFonts w:ascii="Verdana" w:hAnsi="Verdana" w:cs="Times New Roman"/>
      <w:color w:val="FF00FF"/>
      <w:sz w:val="20"/>
      <w:szCs w:val="20"/>
      <w:lang w:bidi="ar-SA"/>
    </w:rPr>
  </w:style>
  <w:style w:type="character" w:customStyle="1" w:styleId="TitleChar">
    <w:name w:val="Title Char"/>
    <w:link w:val="Title"/>
    <w:locked/>
    <w:rsid w:val="00F35EBD"/>
    <w:rPr>
      <w:rFonts w:ascii="Cordia New" w:hAnsi="Cordia New" w:cs="Cordia New"/>
      <w:sz w:val="24"/>
      <w:szCs w:val="24"/>
      <w:u w:val="single"/>
    </w:rPr>
  </w:style>
  <w:style w:type="character" w:styleId="Hyperlink">
    <w:name w:val="Hyperlink"/>
    <w:uiPriority w:val="99"/>
    <w:semiHidden/>
    <w:unhideWhenUsed/>
    <w:rsid w:val="00F61C51"/>
    <w:rPr>
      <w:color w:val="0000FF"/>
      <w:u w:val="single"/>
    </w:rPr>
  </w:style>
  <w:style w:type="paragraph" w:styleId="NoSpacing">
    <w:name w:val="No Spacing"/>
    <w:uiPriority w:val="1"/>
    <w:qFormat/>
    <w:rsid w:val="00970118"/>
    <w:rPr>
      <w:rFonts w:ascii="Calibri" w:eastAsia="Calibri" w:hAnsi="Calibri" w:cs="Cordia New"/>
      <w:sz w:val="22"/>
      <w:szCs w:val="28"/>
    </w:rPr>
  </w:style>
  <w:style w:type="character" w:customStyle="1" w:styleId="blockChar">
    <w:name w:val="block Char"/>
    <w:aliases w:val="b Char"/>
    <w:locked/>
    <w:rsid w:val="00FD3433"/>
    <w:rPr>
      <w:szCs w:val="20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CE3BA7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07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2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7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666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17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8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0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47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2583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9049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0904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8478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65463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38006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611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5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3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05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50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2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240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28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3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0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24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0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5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57232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235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1614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131810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6483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7140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30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76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6155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0892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9344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11178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49940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994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5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9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4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2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6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7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4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2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4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9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2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2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9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5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5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67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5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3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624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61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8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2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1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2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4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02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80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9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5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3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45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5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5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oter" Target="footer6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Relationship Id="rId22" Type="http://schemas.openxmlformats.org/officeDocument/2006/relationships/footer" Target="footer7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E93EF692B14654BA2AA63A4CEEB51F9" ma:contentTypeVersion="2" ma:contentTypeDescription="Create a new document." ma:contentTypeScope="" ma:versionID="cffa6bbe60efec8598f00d28c7cf654b">
  <xsd:schema xmlns:xsd="http://www.w3.org/2001/XMLSchema" xmlns:xs="http://www.w3.org/2001/XMLSchema" xmlns:p="http://schemas.microsoft.com/office/2006/metadata/properties" xmlns:ns2="fb50b85f-54ca-45c8-8eef-500021e3fd63" targetNamespace="http://schemas.microsoft.com/office/2006/metadata/properties" ma:root="true" ma:fieldsID="cd746eed5bbf3464b5ce216f6a8d3bf5" ns2:_="">
    <xsd:import namespace="fb50b85f-54ca-45c8-8eef-500021e3fd6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50b85f-54ca-45c8-8eef-500021e3fd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179CB8-77B7-4280-9B1C-49118DC1082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9EA1394-D618-4A17-B7DD-3D80004888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b50b85f-54ca-45c8-8eef-500021e3fd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9BE0940-F424-4826-8162-AFF0066F9C0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E71EADB-F492-40CA-BC9E-9B6C5914FE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31</TotalTime>
  <Pages>3</Pages>
  <Words>405</Words>
  <Characters>1583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หาดทิพย์ จำกัด (มหาชน)</vt:lpstr>
      <vt:lpstr>บริษัท หาดทิพย์ จำกัด (มหาชน)</vt:lpstr>
    </vt:vector>
  </TitlesOfParts>
  <Company>KPMG</Company>
  <LinksUpToDate>false</LinksUpToDate>
  <CharactersWithSpaces>1985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tadsong_h22</dc:creator>
  <cp:keywords/>
  <cp:lastModifiedBy>Orathai, Nuchprasert</cp:lastModifiedBy>
  <cp:revision>3</cp:revision>
  <cp:lastPrinted>2022-04-25T03:23:00Z</cp:lastPrinted>
  <dcterms:created xsi:type="dcterms:W3CDTF">2023-05-04T09:05:00Z</dcterms:created>
  <dcterms:modified xsi:type="dcterms:W3CDTF">2023-05-10T04:17:00Z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0x0101005E93EF692B14654BA2AA63A4CEEB51F9</vt:lpwstr>
  </property>
</Properties>
</file>