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7D9916A1" w:rsidR="006D5163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061F10" w14:textId="3950415B" w:rsidR="00673148" w:rsidRPr="00D36B78" w:rsidRDefault="00673148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731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51D4D0E9" w:rsidR="00142180" w:rsidRPr="003508E1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159E8F1F" w14:textId="715228DF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7F6EE57" w14:textId="2C63DFFF" w:rsidR="006927BD" w:rsidRDefault="006927B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C5C0210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1D3DC004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7C3302" w:rsidRPr="007C3302">
        <w:rPr>
          <w:rFonts w:ascii="Angsana New" w:hAnsi="Angsana New"/>
          <w:sz w:val="30"/>
          <w:szCs w:val="30"/>
        </w:rPr>
        <w:t xml:space="preserve">11 </w:t>
      </w:r>
      <w:r w:rsidR="007C3302" w:rsidRPr="007C3302">
        <w:rPr>
          <w:rFonts w:ascii="Angsana New" w:hAnsi="Angsana New"/>
          <w:sz w:val="30"/>
          <w:szCs w:val="30"/>
          <w:cs/>
        </w:rPr>
        <w:t xml:space="preserve">พฤษภาคม </w:t>
      </w:r>
      <w:r w:rsidR="00E22E5F">
        <w:rPr>
          <w:rFonts w:ascii="Angsana New" w:hAnsi="Angsana New"/>
          <w:sz w:val="30"/>
          <w:szCs w:val="30"/>
        </w:rPr>
        <w:t>2566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Pr="00E6205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49775779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07E6A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5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43F2C6E2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5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2C52ADB5" w14:textId="2C17549C" w:rsidR="004818D9" w:rsidRPr="00D36B78" w:rsidRDefault="00127CA7" w:rsidP="00E22E5F">
      <w:pPr>
        <w:pStyle w:val="BodyText2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2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67A3ED" w14:textId="564C97CD" w:rsidR="007C3302" w:rsidRPr="00720F7B" w:rsidRDefault="007C3302" w:rsidP="007C330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127CA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180FD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180FD5">
        <w:rPr>
          <w:rFonts w:ascii="Angsana New" w:hAnsi="Angsana New"/>
          <w:spacing w:val="-4"/>
          <w:sz w:val="30"/>
          <w:szCs w:val="30"/>
        </w:rPr>
        <w:t xml:space="preserve">31 </w:t>
      </w:r>
      <w:r w:rsidR="00DE03E4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180FD5">
        <w:rPr>
          <w:rFonts w:ascii="Angsana New" w:hAnsi="Angsana New"/>
          <w:spacing w:val="-4"/>
          <w:sz w:val="30"/>
          <w:szCs w:val="30"/>
        </w:rPr>
        <w:t>256</w:t>
      </w:r>
      <w:r w:rsidR="00DE03E4">
        <w:rPr>
          <w:rFonts w:ascii="Angsana New" w:hAnsi="Angsana New"/>
          <w:spacing w:val="-4"/>
          <w:sz w:val="30"/>
          <w:szCs w:val="30"/>
        </w:rPr>
        <w:t>6</w:t>
      </w:r>
      <w:r w:rsidRPr="00180FD5">
        <w:rPr>
          <w:rFonts w:ascii="Angsana New" w:hAnsi="Angsana New"/>
          <w:spacing w:val="-4"/>
          <w:sz w:val="30"/>
          <w:szCs w:val="30"/>
        </w:rPr>
        <w:t xml:space="preserve"> </w:t>
      </w:r>
      <w:r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4F35B5AC" w14:textId="77777777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83" w:type="dxa"/>
        <w:tblInd w:w="450" w:type="dxa"/>
        <w:tblLook w:val="01E0" w:firstRow="1" w:lastRow="1" w:firstColumn="1" w:lastColumn="1" w:noHBand="0" w:noVBand="0"/>
      </w:tblPr>
      <w:tblGrid>
        <w:gridCol w:w="3707"/>
        <w:gridCol w:w="1187"/>
        <w:gridCol w:w="241"/>
        <w:gridCol w:w="1255"/>
        <w:gridCol w:w="270"/>
        <w:gridCol w:w="1185"/>
        <w:gridCol w:w="239"/>
        <w:gridCol w:w="1199"/>
      </w:tblGrid>
      <w:tr w:rsidR="00ED2AC1" w:rsidRPr="00356084" w14:paraId="68C2C9B9" w14:textId="77777777" w:rsidTr="00475044">
        <w:trPr>
          <w:tblHeader/>
        </w:trPr>
        <w:tc>
          <w:tcPr>
            <w:tcW w:w="3707" w:type="dxa"/>
          </w:tcPr>
          <w:p w14:paraId="21C540A2" w14:textId="77777777" w:rsidR="00ED2AC1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274D3E13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83" w:type="dxa"/>
            <w:gridSpan w:val="3"/>
          </w:tcPr>
          <w:p w14:paraId="595333B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F40B5C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1864A962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AC1" w:rsidRPr="00356084" w14:paraId="2CC578E7" w14:textId="77777777" w:rsidTr="00475044">
        <w:trPr>
          <w:tblHeader/>
        </w:trPr>
        <w:tc>
          <w:tcPr>
            <w:tcW w:w="3707" w:type="dxa"/>
          </w:tcPr>
          <w:p w14:paraId="13C1B61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7" w:type="dxa"/>
          </w:tcPr>
          <w:p w14:paraId="0973822D" w14:textId="716AB815" w:rsidR="00ED2AC1" w:rsidRPr="00356084" w:rsidRDefault="008850AA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2F55A874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42C3526" w14:textId="7490BA49" w:rsidR="00ED2AC1" w:rsidRPr="00356084" w:rsidRDefault="008850AA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FF9F77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F955599" w14:textId="0AB8E70D" w:rsidR="00ED2AC1" w:rsidRPr="00356084" w:rsidRDefault="008850AA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3F019F5B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C4B388E" w14:textId="73F5989A" w:rsidR="00ED2AC1" w:rsidRPr="00356084" w:rsidRDefault="008850AA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D2AC1" w:rsidRPr="00356084" w14:paraId="16A69150" w14:textId="77777777" w:rsidTr="00475044">
        <w:trPr>
          <w:tblHeader/>
        </w:trPr>
        <w:tc>
          <w:tcPr>
            <w:tcW w:w="3707" w:type="dxa"/>
          </w:tcPr>
          <w:p w14:paraId="2EBBFD2D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6" w:type="dxa"/>
            <w:gridSpan w:val="7"/>
          </w:tcPr>
          <w:p w14:paraId="7CEC773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AC1" w:rsidRPr="00356084" w14:paraId="39B596C0" w14:textId="77777777" w:rsidTr="00475044">
        <w:tc>
          <w:tcPr>
            <w:tcW w:w="3707" w:type="dxa"/>
          </w:tcPr>
          <w:p w14:paraId="0F21682E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7" w:type="dxa"/>
          </w:tcPr>
          <w:p w14:paraId="0FA67672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1A9CB4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FA5C17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BA8C2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67610D9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710FF4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99" w:type="dxa"/>
          </w:tcPr>
          <w:p w14:paraId="7E7DC32D" w14:textId="77777777" w:rsidR="00ED2AC1" w:rsidRPr="00356084" w:rsidRDefault="00ED2AC1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0AA" w:rsidRPr="00373D13" w14:paraId="46E302D6" w14:textId="77777777" w:rsidTr="00475044">
        <w:tc>
          <w:tcPr>
            <w:tcW w:w="3707" w:type="dxa"/>
          </w:tcPr>
          <w:p w14:paraId="066511E7" w14:textId="77777777" w:rsidR="008850AA" w:rsidRPr="00712C1C" w:rsidRDefault="008850AA" w:rsidP="0088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7" w:type="dxa"/>
          </w:tcPr>
          <w:p w14:paraId="6E6C8FB3" w14:textId="31595ED0" w:rsidR="008850AA" w:rsidRPr="00FE0E0B" w:rsidRDefault="00724A50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2,796</w:t>
            </w:r>
          </w:p>
        </w:tc>
        <w:tc>
          <w:tcPr>
            <w:tcW w:w="241" w:type="dxa"/>
          </w:tcPr>
          <w:p w14:paraId="55D1BC7D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38E7FE" w14:textId="36FBD72E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2428DA49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4AE248" w14:textId="780CB523" w:rsidR="008850AA" w:rsidRPr="00FE0E0B" w:rsidRDefault="00724A50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2,796</w:t>
            </w:r>
          </w:p>
        </w:tc>
        <w:tc>
          <w:tcPr>
            <w:tcW w:w="239" w:type="dxa"/>
          </w:tcPr>
          <w:p w14:paraId="29D7D41A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7F0AB28" w14:textId="47C823C2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8850AA" w:rsidRPr="00C1545E" w14:paraId="21F53071" w14:textId="77777777" w:rsidTr="00475044">
        <w:tc>
          <w:tcPr>
            <w:tcW w:w="3707" w:type="dxa"/>
          </w:tcPr>
          <w:p w14:paraId="17A21FBE" w14:textId="77777777" w:rsidR="008850AA" w:rsidRPr="00356084" w:rsidRDefault="008850AA" w:rsidP="0088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7" w:type="dxa"/>
          </w:tcPr>
          <w:p w14:paraId="41A88AA0" w14:textId="3EB482C2" w:rsidR="008850AA" w:rsidRPr="00FE0E0B" w:rsidRDefault="005A38F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41" w:type="dxa"/>
          </w:tcPr>
          <w:p w14:paraId="79DAE45A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7754CB" w14:textId="34C5CE02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1,483</w:t>
            </w:r>
          </w:p>
        </w:tc>
        <w:tc>
          <w:tcPr>
            <w:tcW w:w="270" w:type="dxa"/>
          </w:tcPr>
          <w:p w14:paraId="45FCD294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2741A6" w14:textId="6E0B6558" w:rsidR="008850AA" w:rsidRPr="00FE0E0B" w:rsidRDefault="00724A50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  <w:tc>
          <w:tcPr>
            <w:tcW w:w="239" w:type="dxa"/>
          </w:tcPr>
          <w:p w14:paraId="700E3486" w14:textId="77777777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C01F3DC" w14:textId="16ACC1FE" w:rsidR="008850AA" w:rsidRPr="00FE0E0B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</w:tr>
      <w:tr w:rsidR="008850AA" w:rsidRPr="00F32E70" w14:paraId="32CD7FEB" w14:textId="77777777" w:rsidTr="00475044">
        <w:tc>
          <w:tcPr>
            <w:tcW w:w="3707" w:type="dxa"/>
          </w:tcPr>
          <w:p w14:paraId="565019B8" w14:textId="77777777" w:rsidR="008850AA" w:rsidRPr="00F32E70" w:rsidRDefault="008850AA" w:rsidP="0088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9F78A4C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8817961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1A23B3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88357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8335702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9D9643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C9A3419" w14:textId="77777777" w:rsidR="008850AA" w:rsidRPr="00F32E70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0AA" w:rsidRPr="00356084" w14:paraId="2262D0D2" w14:textId="77777777" w:rsidTr="00475044">
        <w:tc>
          <w:tcPr>
            <w:tcW w:w="3707" w:type="dxa"/>
          </w:tcPr>
          <w:p w14:paraId="10B1363D" w14:textId="77777777" w:rsidR="008850AA" w:rsidRPr="00356084" w:rsidRDefault="008850AA" w:rsidP="0088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87" w:type="dxa"/>
          </w:tcPr>
          <w:p w14:paraId="797A69CB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399451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3FBE622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85FBE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93E0178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CB45C3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99" w:type="dxa"/>
          </w:tcPr>
          <w:p w14:paraId="13403CA2" w14:textId="77777777" w:rsidR="008850AA" w:rsidRPr="00356084" w:rsidRDefault="008850AA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8167F4" w14:paraId="21314824" w14:textId="77777777" w:rsidTr="00475044">
        <w:tc>
          <w:tcPr>
            <w:tcW w:w="3707" w:type="dxa"/>
          </w:tcPr>
          <w:p w14:paraId="43F1C415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7" w:type="dxa"/>
          </w:tcPr>
          <w:p w14:paraId="2CFC3185" w14:textId="3C773D0C" w:rsidR="005A38F7" w:rsidRPr="00356084" w:rsidRDefault="005A38F7" w:rsidP="006F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0497A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539CCEF" w14:textId="22BD7FCB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7D7A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199BC13" w14:textId="4320A2F1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9" w:type="dxa"/>
          </w:tcPr>
          <w:p w14:paraId="51D0EF9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784EAD1" w14:textId="69966212" w:rsidR="005A38F7" w:rsidRPr="008167F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A38F7" w:rsidRPr="008167F4" w14:paraId="4E07F4E1" w14:textId="77777777" w:rsidTr="00475044">
        <w:tc>
          <w:tcPr>
            <w:tcW w:w="3707" w:type="dxa"/>
          </w:tcPr>
          <w:p w14:paraId="7AA95C5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7" w:type="dxa"/>
          </w:tcPr>
          <w:p w14:paraId="4E48C947" w14:textId="456DBAAB" w:rsidR="005A38F7" w:rsidRPr="00356084" w:rsidRDefault="005A38F7" w:rsidP="006F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95E87E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A8F8979" w14:textId="4FA30DD8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9AC6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7846F6" w14:textId="2686AD95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225,300</w:t>
            </w:r>
          </w:p>
        </w:tc>
        <w:tc>
          <w:tcPr>
            <w:tcW w:w="239" w:type="dxa"/>
          </w:tcPr>
          <w:p w14:paraId="424706C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9DC286F" w14:textId="4F206D6B" w:rsidR="005A38F7" w:rsidRPr="008167F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152,260</w:t>
            </w:r>
          </w:p>
        </w:tc>
      </w:tr>
      <w:tr w:rsidR="005A38F7" w:rsidRPr="00356084" w14:paraId="4FE130F3" w14:textId="77777777" w:rsidTr="00475044">
        <w:tc>
          <w:tcPr>
            <w:tcW w:w="3707" w:type="dxa"/>
          </w:tcPr>
          <w:p w14:paraId="224A2B50" w14:textId="6C583824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7" w:type="dxa"/>
          </w:tcPr>
          <w:p w14:paraId="1D9F0CA3" w14:textId="77777777" w:rsidR="005A38F7" w:rsidRDefault="005A38F7" w:rsidP="006F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64370E" w14:textId="79B48CDF" w:rsidR="005A38F7" w:rsidRPr="00356084" w:rsidRDefault="005A38F7" w:rsidP="006F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0A0FBB6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ADEBC18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4670D6" w14:textId="5DE2D496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3AE8A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FA1BE4B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A85C34" w14:textId="7E7543C6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9,755</w:t>
            </w:r>
          </w:p>
        </w:tc>
        <w:tc>
          <w:tcPr>
            <w:tcW w:w="239" w:type="dxa"/>
          </w:tcPr>
          <w:p w14:paraId="3BE5F0D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56DE0C5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2A8946" w14:textId="0354A8A2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7,921</w:t>
            </w:r>
          </w:p>
        </w:tc>
      </w:tr>
      <w:tr w:rsidR="005A38F7" w:rsidRPr="00356084" w14:paraId="36C7F779" w14:textId="77777777" w:rsidTr="00475044">
        <w:tc>
          <w:tcPr>
            <w:tcW w:w="3707" w:type="dxa"/>
          </w:tcPr>
          <w:p w14:paraId="0D1FB10C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7" w:type="dxa"/>
          </w:tcPr>
          <w:p w14:paraId="13D7D9E0" w14:textId="1E8D480A" w:rsidR="005A38F7" w:rsidRPr="00356084" w:rsidRDefault="005A38F7" w:rsidP="006F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ACE28E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20457E0" w14:textId="101A5A02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BEF0F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FF059D" w14:textId="0E01FF33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39" w:type="dxa"/>
          </w:tcPr>
          <w:p w14:paraId="7B8738EA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D9F63E5" w14:textId="67A8DEC5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4,289</w:t>
            </w:r>
          </w:p>
        </w:tc>
      </w:tr>
      <w:tr w:rsidR="005A38F7" w:rsidRPr="00F32E70" w14:paraId="76B6048C" w14:textId="77777777" w:rsidTr="00475044">
        <w:tc>
          <w:tcPr>
            <w:tcW w:w="3707" w:type="dxa"/>
          </w:tcPr>
          <w:p w14:paraId="306DA809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79D43B41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F23295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F8B75A4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CE38E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922834C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13C3BD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D490E49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356084" w14:paraId="2A93C3D1" w14:textId="77777777" w:rsidTr="00475044">
        <w:tc>
          <w:tcPr>
            <w:tcW w:w="3707" w:type="dxa"/>
          </w:tcPr>
          <w:p w14:paraId="3FD95CC8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7" w:type="dxa"/>
          </w:tcPr>
          <w:p w14:paraId="10C92A1E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06182F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7EADF55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74E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409904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E3AFE06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83028A3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941748" w14:paraId="0089ED25" w14:textId="77777777" w:rsidTr="00475044">
        <w:tc>
          <w:tcPr>
            <w:tcW w:w="3707" w:type="dxa"/>
          </w:tcPr>
          <w:p w14:paraId="01CBF12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7" w:type="dxa"/>
          </w:tcPr>
          <w:p w14:paraId="07EF6945" w14:textId="537AF8C5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475,203</w:t>
            </w:r>
          </w:p>
        </w:tc>
        <w:tc>
          <w:tcPr>
            <w:tcW w:w="241" w:type="dxa"/>
          </w:tcPr>
          <w:p w14:paraId="06A63877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D0E0C6" w14:textId="50DC8004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421,533</w:t>
            </w:r>
          </w:p>
        </w:tc>
        <w:tc>
          <w:tcPr>
            <w:tcW w:w="270" w:type="dxa"/>
          </w:tcPr>
          <w:p w14:paraId="354BD55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4338A7" w14:textId="5FD2A35C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475,203</w:t>
            </w:r>
          </w:p>
        </w:tc>
        <w:tc>
          <w:tcPr>
            <w:tcW w:w="239" w:type="dxa"/>
          </w:tcPr>
          <w:p w14:paraId="62E1294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2FA1F26" w14:textId="77CDE4E6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421,533</w:t>
            </w:r>
          </w:p>
        </w:tc>
      </w:tr>
      <w:tr w:rsidR="005D6750" w:rsidRPr="00286F97" w14:paraId="0ECA5601" w14:textId="77777777" w:rsidTr="00475044">
        <w:tc>
          <w:tcPr>
            <w:tcW w:w="3707" w:type="dxa"/>
          </w:tcPr>
          <w:p w14:paraId="465B4D21" w14:textId="77777777" w:rsidR="005D6750" w:rsidRPr="00356084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7" w:type="dxa"/>
          </w:tcPr>
          <w:p w14:paraId="37AAB6AB" w14:textId="4B68C5AA" w:rsidR="005D6750" w:rsidRPr="00356084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B2E8E98" w14:textId="77777777" w:rsidR="005D6750" w:rsidRPr="00286F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4213A35" w14:textId="31189EA3" w:rsidR="005D6750" w:rsidRPr="00126EBB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2C6B0" w14:textId="77777777" w:rsidR="005D6750" w:rsidRPr="00286F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04D3A0F" w14:textId="06DC815B" w:rsidR="005D6750" w:rsidRPr="00356084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9,000</w:t>
            </w:r>
          </w:p>
        </w:tc>
        <w:tc>
          <w:tcPr>
            <w:tcW w:w="239" w:type="dxa"/>
          </w:tcPr>
          <w:p w14:paraId="6DB92F7B" w14:textId="77777777" w:rsidR="005D6750" w:rsidRPr="00286F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45F804F" w14:textId="343F2C89" w:rsidR="005D6750" w:rsidRPr="00286F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23,100</w:t>
            </w:r>
          </w:p>
        </w:tc>
      </w:tr>
      <w:tr w:rsidR="005A38F7" w:rsidRPr="00286F97" w14:paraId="4041A284" w14:textId="77777777" w:rsidTr="00475044">
        <w:tc>
          <w:tcPr>
            <w:tcW w:w="3707" w:type="dxa"/>
          </w:tcPr>
          <w:p w14:paraId="03522F38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7" w:type="dxa"/>
          </w:tcPr>
          <w:p w14:paraId="02EA3C6F" w14:textId="3F78D8EE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1,812</w:t>
            </w:r>
          </w:p>
        </w:tc>
        <w:tc>
          <w:tcPr>
            <w:tcW w:w="241" w:type="dxa"/>
          </w:tcPr>
          <w:p w14:paraId="6F1D0D92" w14:textId="77777777" w:rsidR="005A38F7" w:rsidRPr="00286F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89E8110" w14:textId="2C45FBCF" w:rsidR="005A38F7" w:rsidRPr="00126EB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35,683</w:t>
            </w:r>
          </w:p>
        </w:tc>
        <w:tc>
          <w:tcPr>
            <w:tcW w:w="270" w:type="dxa"/>
          </w:tcPr>
          <w:p w14:paraId="03CA0BB9" w14:textId="77777777" w:rsidR="005A38F7" w:rsidRPr="00286F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9306190" w14:textId="72BB703E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1,812</w:t>
            </w:r>
          </w:p>
        </w:tc>
        <w:tc>
          <w:tcPr>
            <w:tcW w:w="239" w:type="dxa"/>
          </w:tcPr>
          <w:p w14:paraId="501BDBB4" w14:textId="77777777" w:rsidR="005A38F7" w:rsidRPr="00286F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7C8751C" w14:textId="673321AE" w:rsidR="005A38F7" w:rsidRPr="00286F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35,677</w:t>
            </w:r>
          </w:p>
        </w:tc>
      </w:tr>
      <w:tr w:rsidR="005A38F7" w14:paraId="2B49F0B0" w14:textId="77777777" w:rsidTr="00475044">
        <w:tc>
          <w:tcPr>
            <w:tcW w:w="3707" w:type="dxa"/>
          </w:tcPr>
          <w:p w14:paraId="53AA33D4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3932179" w14:textId="77777777" w:rsidR="005A38F7" w:rsidRPr="00286F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E77EBD4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99F3227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3F20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792460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5604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9FC3355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356084" w14:paraId="2EBB0231" w14:textId="77777777" w:rsidTr="00475044">
        <w:tc>
          <w:tcPr>
            <w:tcW w:w="3707" w:type="dxa"/>
          </w:tcPr>
          <w:p w14:paraId="5D20FEB4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7" w:type="dxa"/>
          </w:tcPr>
          <w:p w14:paraId="55D815C8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C8840E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07EE43A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6686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3E0F20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B25EAC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0E6BBB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356084" w14:paraId="6424D90F" w14:textId="77777777" w:rsidTr="00475044">
        <w:tc>
          <w:tcPr>
            <w:tcW w:w="3707" w:type="dxa"/>
          </w:tcPr>
          <w:p w14:paraId="574FCE91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7" w:type="dxa"/>
          </w:tcPr>
          <w:p w14:paraId="2BB481EE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6E9632C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28E756A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B229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DAB1F2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8D7D8C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BA4964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941748" w14:paraId="2C418F82" w14:textId="77777777" w:rsidTr="00475044">
        <w:tc>
          <w:tcPr>
            <w:tcW w:w="3707" w:type="dxa"/>
          </w:tcPr>
          <w:p w14:paraId="74A7FD0C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7" w:type="dxa"/>
            <w:shd w:val="clear" w:color="auto" w:fill="auto"/>
          </w:tcPr>
          <w:p w14:paraId="6BA3A513" w14:textId="58ABC56B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  <w:tc>
          <w:tcPr>
            <w:tcW w:w="241" w:type="dxa"/>
            <w:shd w:val="clear" w:color="auto" w:fill="auto"/>
          </w:tcPr>
          <w:p w14:paraId="0000C384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38594AF0" w14:textId="31133C14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70" w:type="dxa"/>
            <w:shd w:val="clear" w:color="auto" w:fill="auto"/>
          </w:tcPr>
          <w:p w14:paraId="549CA491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8622BF7" w14:textId="7DAE9442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  <w:tc>
          <w:tcPr>
            <w:tcW w:w="239" w:type="dxa"/>
          </w:tcPr>
          <w:p w14:paraId="093D5BAE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1F2D77D" w14:textId="1DDA584E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</w:tr>
      <w:tr w:rsidR="005A38F7" w:rsidRPr="00941748" w14:paraId="17635853" w14:textId="77777777" w:rsidTr="00475044">
        <w:tc>
          <w:tcPr>
            <w:tcW w:w="3707" w:type="dxa"/>
          </w:tcPr>
          <w:p w14:paraId="6A2B316F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7" w:type="dxa"/>
            <w:shd w:val="clear" w:color="auto" w:fill="auto"/>
          </w:tcPr>
          <w:p w14:paraId="16146CE8" w14:textId="133009BF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1" w:type="dxa"/>
            <w:shd w:val="clear" w:color="auto" w:fill="auto"/>
          </w:tcPr>
          <w:p w14:paraId="28A2C43E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74F4EB3" w14:textId="4801BEE8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088AEA25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4453AFF" w14:textId="3B2D928F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9" w:type="dxa"/>
          </w:tcPr>
          <w:p w14:paraId="7EF53342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FBC5707" w14:textId="5E298056" w:rsidR="005A38F7" w:rsidRPr="00941748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5A38F7" w14:paraId="450166E5" w14:textId="77777777" w:rsidTr="00475044">
        <w:tc>
          <w:tcPr>
            <w:tcW w:w="3707" w:type="dxa"/>
          </w:tcPr>
          <w:p w14:paraId="59402525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7" w:type="dxa"/>
            <w:shd w:val="clear" w:color="auto" w:fill="auto"/>
          </w:tcPr>
          <w:p w14:paraId="0CDDD0BD" w14:textId="34F298B0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349DA366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E925780" w14:textId="1F56C361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337C00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528F62D" w14:textId="5E5C463F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2F78DEA9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B02C9B8" w14:textId="58285951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38F7" w:rsidRPr="00F32E70" w14:paraId="42F27342" w14:textId="77777777" w:rsidTr="00475044">
        <w:tc>
          <w:tcPr>
            <w:tcW w:w="3707" w:type="dxa"/>
          </w:tcPr>
          <w:p w14:paraId="1FC5E282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058F65DA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94320C1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F4C6DAB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825FE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3765831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E221E40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DEF5DE8" w14:textId="77777777" w:rsidR="005A38F7" w:rsidRPr="00F32E70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5E426A" w14:paraId="29617BD5" w14:textId="77777777" w:rsidTr="00475044">
        <w:tc>
          <w:tcPr>
            <w:tcW w:w="3707" w:type="dxa"/>
          </w:tcPr>
          <w:p w14:paraId="6A3C8CF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2FF96981" w14:textId="77777777" w:rsidR="005A38F7" w:rsidRPr="00F844A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E51380F" w14:textId="77777777" w:rsidR="005A38F7" w:rsidRPr="00AF2D33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5CE041C8" w14:textId="77777777" w:rsidR="005A38F7" w:rsidRPr="005E426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8878D" w14:textId="77777777" w:rsidR="005A38F7" w:rsidRPr="00AF2D33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5384E34B" w14:textId="77777777" w:rsidR="005A38F7" w:rsidRPr="009C08A9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C10A17E" w14:textId="77777777" w:rsidR="005A38F7" w:rsidRPr="00AF2D33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14:paraId="1510322C" w14:textId="77777777" w:rsidR="005A38F7" w:rsidRPr="005E426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8F7" w:rsidRPr="00373D13" w14:paraId="12FFA3B5" w14:textId="77777777" w:rsidTr="00475044">
        <w:tc>
          <w:tcPr>
            <w:tcW w:w="3707" w:type="dxa"/>
          </w:tcPr>
          <w:p w14:paraId="1BD8568D" w14:textId="77777777" w:rsidR="005A38F7" w:rsidRPr="0078219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7" w:type="dxa"/>
          </w:tcPr>
          <w:p w14:paraId="557D0D3A" w14:textId="0909F6FD" w:rsidR="005A38F7" w:rsidRPr="00F844A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2,030,17</w:t>
            </w:r>
            <w:r w:rsidR="00B068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39715824" w14:textId="77777777" w:rsidR="005A38F7" w:rsidRPr="00AF2D33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4C4F3066" w14:textId="024BAB56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1,578,117</w:t>
            </w:r>
          </w:p>
        </w:tc>
        <w:tc>
          <w:tcPr>
            <w:tcW w:w="270" w:type="dxa"/>
          </w:tcPr>
          <w:p w14:paraId="1500924C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1F92DE6" w14:textId="7E7EC826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2,020,05</w:t>
            </w:r>
            <w:r w:rsidR="00B068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F62A48C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64F8073" w14:textId="11667A62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1,567,868</w:t>
            </w:r>
          </w:p>
        </w:tc>
      </w:tr>
      <w:tr w:rsidR="005A38F7" w:rsidRPr="00373D13" w14:paraId="58891C5B" w14:textId="77777777" w:rsidTr="00475044">
        <w:tc>
          <w:tcPr>
            <w:tcW w:w="3707" w:type="dxa"/>
          </w:tcPr>
          <w:p w14:paraId="743807C1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7" w:type="dxa"/>
          </w:tcPr>
          <w:p w14:paraId="248E6F60" w14:textId="0FCBCE26" w:rsidR="005A38F7" w:rsidRPr="00F844AA" w:rsidRDefault="00267ED1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47,818</w:t>
            </w:r>
          </w:p>
        </w:tc>
        <w:tc>
          <w:tcPr>
            <w:tcW w:w="241" w:type="dxa"/>
          </w:tcPr>
          <w:p w14:paraId="07537DE3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9110FEF" w14:textId="019F0BA8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28,120</w:t>
            </w:r>
          </w:p>
        </w:tc>
        <w:tc>
          <w:tcPr>
            <w:tcW w:w="270" w:type="dxa"/>
          </w:tcPr>
          <w:p w14:paraId="0E9D0C95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F871EB" w14:textId="441A9E56" w:rsidR="005A38F7" w:rsidRPr="00511C7A" w:rsidRDefault="00267ED1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46,702</w:t>
            </w:r>
          </w:p>
        </w:tc>
        <w:tc>
          <w:tcPr>
            <w:tcW w:w="239" w:type="dxa"/>
          </w:tcPr>
          <w:p w14:paraId="0B370A48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99231B0" w14:textId="5AFAA06C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27,907</w:t>
            </w:r>
          </w:p>
        </w:tc>
      </w:tr>
      <w:tr w:rsidR="005A38F7" w:rsidRPr="00373D13" w14:paraId="4B1FD4C3" w14:textId="77777777" w:rsidTr="00475044">
        <w:tc>
          <w:tcPr>
            <w:tcW w:w="3707" w:type="dxa"/>
          </w:tcPr>
          <w:p w14:paraId="1F11ACB9" w14:textId="77777777" w:rsidR="005A38F7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7" w:type="dxa"/>
          </w:tcPr>
          <w:p w14:paraId="041BEAA3" w14:textId="1544F6DD" w:rsidR="005A38F7" w:rsidRPr="00E75191" w:rsidRDefault="00306445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A38F7">
              <w:rPr>
                <w:rFonts w:ascii="Angsana New" w:hAnsi="Angsana New"/>
                <w:sz w:val="30"/>
                <w:szCs w:val="30"/>
              </w:rPr>
              <w:t>,377</w:t>
            </w:r>
          </w:p>
        </w:tc>
        <w:tc>
          <w:tcPr>
            <w:tcW w:w="241" w:type="dxa"/>
          </w:tcPr>
          <w:p w14:paraId="3E050FE2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33F326E" w14:textId="7DB9A90B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270" w:type="dxa"/>
          </w:tcPr>
          <w:p w14:paraId="0A7EA44B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7718E2A" w14:textId="7160FD70" w:rsidR="005A38F7" w:rsidRPr="00511C7A" w:rsidRDefault="00306445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A38F7">
              <w:rPr>
                <w:rFonts w:ascii="Angsana New" w:hAnsi="Angsana New"/>
                <w:sz w:val="30"/>
                <w:szCs w:val="30"/>
              </w:rPr>
              <w:t>,377</w:t>
            </w:r>
          </w:p>
        </w:tc>
        <w:tc>
          <w:tcPr>
            <w:tcW w:w="239" w:type="dxa"/>
          </w:tcPr>
          <w:p w14:paraId="1A67AE96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6A1755B" w14:textId="1AF64E49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</w:tr>
      <w:tr w:rsidR="005A38F7" w:rsidRPr="00373D13" w14:paraId="67016859" w14:textId="77777777" w:rsidTr="00475044">
        <w:tc>
          <w:tcPr>
            <w:tcW w:w="3707" w:type="dxa"/>
          </w:tcPr>
          <w:p w14:paraId="2435DFCD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7" w:type="dxa"/>
          </w:tcPr>
          <w:p w14:paraId="41D7946A" w14:textId="3211619F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2,306,815</w:t>
            </w:r>
          </w:p>
        </w:tc>
        <w:tc>
          <w:tcPr>
            <w:tcW w:w="241" w:type="dxa"/>
          </w:tcPr>
          <w:p w14:paraId="06657CCB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711E1B" w14:textId="672E8B76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1,622,208</w:t>
            </w:r>
          </w:p>
        </w:tc>
        <w:tc>
          <w:tcPr>
            <w:tcW w:w="270" w:type="dxa"/>
          </w:tcPr>
          <w:p w14:paraId="549CF203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3FD2ED7" w14:textId="0F0FA21A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2,230,218</w:t>
            </w:r>
          </w:p>
        </w:tc>
        <w:tc>
          <w:tcPr>
            <w:tcW w:w="239" w:type="dxa"/>
          </w:tcPr>
          <w:p w14:paraId="42FAA81A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50FB78D" w14:textId="404F4C6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1,622,362</w:t>
            </w:r>
          </w:p>
        </w:tc>
      </w:tr>
      <w:tr w:rsidR="005A38F7" w:rsidRPr="00373D13" w14:paraId="647F4F7C" w14:textId="77777777" w:rsidTr="00475044">
        <w:tc>
          <w:tcPr>
            <w:tcW w:w="3707" w:type="dxa"/>
          </w:tcPr>
          <w:p w14:paraId="3C0D0D27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7" w:type="dxa"/>
            <w:shd w:val="clear" w:color="auto" w:fill="FFFFFF"/>
          </w:tcPr>
          <w:p w14:paraId="5BBE5D72" w14:textId="2B53467C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253,213</w:t>
            </w:r>
          </w:p>
        </w:tc>
        <w:tc>
          <w:tcPr>
            <w:tcW w:w="241" w:type="dxa"/>
          </w:tcPr>
          <w:p w14:paraId="3113B4CF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5C0C2D3C" w14:textId="132C15D5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206,232</w:t>
            </w:r>
          </w:p>
        </w:tc>
        <w:tc>
          <w:tcPr>
            <w:tcW w:w="270" w:type="dxa"/>
          </w:tcPr>
          <w:p w14:paraId="5A302DF0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055F338C" w14:textId="68BD0D0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253,213</w:t>
            </w:r>
          </w:p>
        </w:tc>
        <w:tc>
          <w:tcPr>
            <w:tcW w:w="239" w:type="dxa"/>
          </w:tcPr>
          <w:p w14:paraId="30492FCB" w14:textId="77777777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2BB3F7D" w14:textId="6172CA99" w:rsidR="005A38F7" w:rsidRPr="00511C7A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206,232</w:t>
            </w:r>
          </w:p>
        </w:tc>
      </w:tr>
      <w:tr w:rsidR="005A38F7" w:rsidRPr="00373D13" w14:paraId="267A13FF" w14:textId="77777777" w:rsidTr="00475044">
        <w:tc>
          <w:tcPr>
            <w:tcW w:w="3707" w:type="dxa"/>
          </w:tcPr>
          <w:p w14:paraId="03194748" w14:textId="77777777" w:rsidR="005A38F7" w:rsidRPr="00356084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7" w:type="dxa"/>
          </w:tcPr>
          <w:p w14:paraId="7BD0499A" w14:textId="74778E92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237,419</w:t>
            </w:r>
          </w:p>
        </w:tc>
        <w:tc>
          <w:tcPr>
            <w:tcW w:w="241" w:type="dxa"/>
          </w:tcPr>
          <w:p w14:paraId="00A49ED9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66EA5A7" w14:textId="60E5A458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149,325</w:t>
            </w:r>
          </w:p>
        </w:tc>
        <w:tc>
          <w:tcPr>
            <w:tcW w:w="270" w:type="dxa"/>
          </w:tcPr>
          <w:p w14:paraId="1DD5C1B3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C74C0A7" w14:textId="32694633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237,226</w:t>
            </w:r>
          </w:p>
        </w:tc>
        <w:tc>
          <w:tcPr>
            <w:tcW w:w="239" w:type="dxa"/>
          </w:tcPr>
          <w:p w14:paraId="160F8B3B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D5D11A0" w14:textId="43CE2D85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149,175</w:t>
            </w:r>
          </w:p>
        </w:tc>
      </w:tr>
      <w:tr w:rsidR="005A38F7" w:rsidRPr="00550929" w14:paraId="68203AC6" w14:textId="77777777" w:rsidTr="00475044">
        <w:tc>
          <w:tcPr>
            <w:tcW w:w="3707" w:type="dxa"/>
          </w:tcPr>
          <w:p w14:paraId="345DF4A1" w14:textId="77777777" w:rsidR="005A38F7" w:rsidRPr="00FB43D5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7" w:type="dxa"/>
          </w:tcPr>
          <w:p w14:paraId="137E99E9" w14:textId="626304EC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65,078</w:t>
            </w:r>
          </w:p>
        </w:tc>
        <w:tc>
          <w:tcPr>
            <w:tcW w:w="241" w:type="dxa"/>
          </w:tcPr>
          <w:p w14:paraId="7AE335D0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9947946" w14:textId="5032A800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65,825</w:t>
            </w:r>
          </w:p>
        </w:tc>
        <w:tc>
          <w:tcPr>
            <w:tcW w:w="270" w:type="dxa"/>
          </w:tcPr>
          <w:p w14:paraId="4FFD776D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9DB7A52" w14:textId="3E83E55C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61,45</w:t>
            </w:r>
            <w:r w:rsidR="007466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3F080F2" w14:textId="77777777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C8F7FA2" w14:textId="5BA6031D" w:rsidR="005A38F7" w:rsidRPr="00586B1B" w:rsidRDefault="005A38F7" w:rsidP="005A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64,5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14:paraId="3D458B5A" w14:textId="2FFFE186" w:rsidR="00ED2AC1" w:rsidRDefault="00ED2AC1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53"/>
        <w:gridCol w:w="13"/>
        <w:gridCol w:w="1212"/>
        <w:gridCol w:w="273"/>
        <w:gridCol w:w="1173"/>
        <w:gridCol w:w="273"/>
        <w:gridCol w:w="1196"/>
      </w:tblGrid>
      <w:tr w:rsidR="00A93508" w:rsidRPr="00951013" w14:paraId="4B7F6DA0" w14:textId="77777777" w:rsidTr="00B75AE1">
        <w:trPr>
          <w:trHeight w:val="346"/>
          <w:tblHeader/>
        </w:trPr>
        <w:tc>
          <w:tcPr>
            <w:tcW w:w="1988" w:type="pct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4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A7" w:rsidRPr="00951013" w14:paraId="6038C88C" w14:textId="77777777" w:rsidTr="00B75AE1">
        <w:trPr>
          <w:trHeight w:val="346"/>
          <w:tblHeader/>
        </w:trPr>
        <w:tc>
          <w:tcPr>
            <w:tcW w:w="1988" w:type="pct"/>
          </w:tcPr>
          <w:p w14:paraId="729D6BFD" w14:textId="3091F48C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49" w:type="pct"/>
          </w:tcPr>
          <w:p w14:paraId="1C44B316" w14:textId="1A662A25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1297154F" w14:textId="77777777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91921A9" w14:textId="77777777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42D1F71" w14:textId="77777777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21C2418" w14:textId="50909C0D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CA171B9" w14:textId="77777777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94D193" w14:textId="77777777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27CA7" w:rsidRPr="00951013" w14:paraId="07D2133A" w14:textId="77777777" w:rsidTr="00B75AE1">
        <w:trPr>
          <w:trHeight w:val="346"/>
          <w:tblHeader/>
        </w:trPr>
        <w:tc>
          <w:tcPr>
            <w:tcW w:w="1988" w:type="pct"/>
          </w:tcPr>
          <w:p w14:paraId="7D727C05" w14:textId="6A5F7D91" w:rsidR="00127CA7" w:rsidRPr="00951013" w:rsidRDefault="00127CA7" w:rsidP="0012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  </w:t>
            </w: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49" w:type="pct"/>
          </w:tcPr>
          <w:p w14:paraId="2C0CD1DD" w14:textId="0DCB49EE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02DBE37B" w14:textId="77777777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8B29124" w14:textId="18B70BDE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576F969" w14:textId="77777777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4AE7C4" w14:textId="086EAA36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4AA3401" w14:textId="77777777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99D01F" w14:textId="2F176F8C" w:rsidR="00127CA7" w:rsidRPr="00951013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51013" w:rsidRPr="00951013" w14:paraId="78E71242" w14:textId="77777777" w:rsidTr="00127CA7">
        <w:trPr>
          <w:trHeight w:val="68"/>
          <w:tblHeader/>
        </w:trPr>
        <w:tc>
          <w:tcPr>
            <w:tcW w:w="1988" w:type="pct"/>
          </w:tcPr>
          <w:p w14:paraId="21384302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2" w:type="pct"/>
            <w:gridSpan w:val="8"/>
          </w:tcPr>
          <w:p w14:paraId="066F5A47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508" w:rsidRPr="00951013" w14:paraId="07291592" w14:textId="77777777" w:rsidTr="00B75AE1">
        <w:trPr>
          <w:trHeight w:val="346"/>
        </w:trPr>
        <w:tc>
          <w:tcPr>
            <w:tcW w:w="1988" w:type="pct"/>
          </w:tcPr>
          <w:p w14:paraId="251A08A8" w14:textId="758181F9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9" w:type="pct"/>
          </w:tcPr>
          <w:p w14:paraId="72CAD4CB" w14:textId="77777777" w:rsidR="009B56B2" w:rsidRPr="00951013" w:rsidRDefault="009B56B2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525FB0" w14:textId="77777777" w:rsidR="009B56B2" w:rsidRPr="00951013" w:rsidRDefault="009B56B2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752DCB29" w14:textId="77777777" w:rsidR="009B56B2" w:rsidRPr="00951013" w:rsidRDefault="009B56B2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D7D722" w14:textId="77777777" w:rsidR="009B56B2" w:rsidRPr="00951013" w:rsidRDefault="009B56B2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651B48" w14:textId="77777777" w:rsidR="009B56B2" w:rsidRPr="00951013" w:rsidRDefault="009B56B2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D44A3C" w14:textId="77777777" w:rsidR="009B56B2" w:rsidRPr="00951013" w:rsidRDefault="009B56B2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2B30B8AA" w14:textId="77777777" w:rsidR="009B56B2" w:rsidRPr="00951013" w:rsidRDefault="009B56B2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2A7" w:rsidRPr="00951013" w14:paraId="25F629DC" w14:textId="77777777" w:rsidTr="00B75AE1">
        <w:trPr>
          <w:trHeight w:val="346"/>
        </w:trPr>
        <w:tc>
          <w:tcPr>
            <w:tcW w:w="1988" w:type="pct"/>
          </w:tcPr>
          <w:p w14:paraId="498F6814" w14:textId="06F8E388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1D98AA06" w14:textId="2B0DE86A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36" w:type="pct"/>
          </w:tcPr>
          <w:p w14:paraId="04BF6B18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3E7C3310" w14:textId="44906E35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3DBFC142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65CFA8" w14:textId="4DCA451B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7" w:type="pct"/>
          </w:tcPr>
          <w:p w14:paraId="5CDC08DE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4D0645" w14:textId="48F47279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6702A7" w:rsidRPr="00951013" w14:paraId="4B0EA877" w14:textId="77777777" w:rsidTr="00B75AE1">
        <w:trPr>
          <w:trHeight w:val="346"/>
        </w:trPr>
        <w:tc>
          <w:tcPr>
            <w:tcW w:w="1988" w:type="pct"/>
          </w:tcPr>
          <w:p w14:paraId="23404DD4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4F67F33" w14:textId="7151D8BD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444,077</w:t>
            </w:r>
          </w:p>
        </w:tc>
        <w:tc>
          <w:tcPr>
            <w:tcW w:w="136" w:type="pct"/>
          </w:tcPr>
          <w:p w14:paraId="2F7AC8C8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</w:tcPr>
          <w:p w14:paraId="147560DF" w14:textId="73E0C68F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343,792</w:t>
            </w:r>
          </w:p>
        </w:tc>
        <w:tc>
          <w:tcPr>
            <w:tcW w:w="147" w:type="pct"/>
          </w:tcPr>
          <w:p w14:paraId="76121809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3106FC" w14:textId="3A286851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444,029</w:t>
            </w:r>
          </w:p>
        </w:tc>
        <w:tc>
          <w:tcPr>
            <w:tcW w:w="147" w:type="pct"/>
          </w:tcPr>
          <w:p w14:paraId="06E5B2D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509910E" w14:textId="64D85AC8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339,273</w:t>
            </w:r>
          </w:p>
        </w:tc>
      </w:tr>
      <w:tr w:rsidR="006702A7" w:rsidRPr="00951013" w14:paraId="11073199" w14:textId="77777777" w:rsidTr="00B75AE1">
        <w:trPr>
          <w:trHeight w:val="346"/>
        </w:trPr>
        <w:tc>
          <w:tcPr>
            <w:tcW w:w="1988" w:type="pct"/>
          </w:tcPr>
          <w:p w14:paraId="0C61CA08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13BD563B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444,272</w:t>
            </w:r>
          </w:p>
        </w:tc>
        <w:tc>
          <w:tcPr>
            <w:tcW w:w="136" w:type="pct"/>
            <w:tcBorders>
              <w:left w:val="nil"/>
            </w:tcBorders>
          </w:tcPr>
          <w:p w14:paraId="1EBA3A59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5D2240" w14:textId="112E5DF4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343,938</w:t>
            </w:r>
          </w:p>
        </w:tc>
        <w:tc>
          <w:tcPr>
            <w:tcW w:w="147" w:type="pct"/>
            <w:tcBorders>
              <w:left w:val="nil"/>
            </w:tcBorders>
          </w:tcPr>
          <w:p w14:paraId="34F7DAC0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3154823E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444,224</w:t>
            </w:r>
          </w:p>
        </w:tc>
        <w:tc>
          <w:tcPr>
            <w:tcW w:w="147" w:type="pct"/>
            <w:tcBorders>
              <w:left w:val="nil"/>
            </w:tcBorders>
          </w:tcPr>
          <w:p w14:paraId="5DF87014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5B1F87CA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339,419</w:t>
            </w:r>
          </w:p>
        </w:tc>
      </w:tr>
      <w:tr w:rsidR="006702A7" w:rsidRPr="00951013" w14:paraId="22CA36CE" w14:textId="77777777" w:rsidTr="00B75AE1">
        <w:tc>
          <w:tcPr>
            <w:tcW w:w="1988" w:type="pct"/>
          </w:tcPr>
          <w:p w14:paraId="18512D50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D440C62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69BFFE4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B4A413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07230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6D6966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541036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FE9C97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2A7" w:rsidRPr="00951013" w14:paraId="6ABAADE0" w14:textId="77777777" w:rsidTr="00B75AE1">
        <w:tc>
          <w:tcPr>
            <w:tcW w:w="1988" w:type="pct"/>
          </w:tcPr>
          <w:p w14:paraId="7E2700BA" w14:textId="718928A3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9" w:type="pct"/>
          </w:tcPr>
          <w:p w14:paraId="3953D6EF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0694FEF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2C7E1B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EEBC6F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DBFB40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987B9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887344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2A7" w:rsidRPr="00951013" w14:paraId="70399BD7" w14:textId="77777777" w:rsidTr="00B75AE1">
        <w:tc>
          <w:tcPr>
            <w:tcW w:w="1988" w:type="pct"/>
          </w:tcPr>
          <w:p w14:paraId="3F2ABEEA" w14:textId="07D1AEF3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65EAF557" w14:textId="7C40C957" w:rsidR="006702A7" w:rsidRPr="00951013" w:rsidRDefault="00EE0AAC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1D2FEC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683ADB2" w14:textId="3F2BF4F7" w:rsidR="006702A7" w:rsidRPr="00951013" w:rsidRDefault="006702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4AB4401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95CD000" w14:textId="0E0CAD4C" w:rsidR="006702A7" w:rsidRPr="00951013" w:rsidRDefault="00EE0AAC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147" w:type="pct"/>
          </w:tcPr>
          <w:p w14:paraId="08A47096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7FE324" w14:textId="414A48D4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</w:tr>
      <w:tr w:rsidR="006702A7" w:rsidRPr="00951013" w14:paraId="143E5779" w14:textId="77777777" w:rsidTr="00B75AE1">
        <w:tc>
          <w:tcPr>
            <w:tcW w:w="1988" w:type="pct"/>
          </w:tcPr>
          <w:p w14:paraId="3B292609" w14:textId="0A107D29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</w:tcPr>
          <w:p w14:paraId="34A4F69F" w14:textId="33C2A0DE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36,269</w:t>
            </w:r>
          </w:p>
        </w:tc>
        <w:tc>
          <w:tcPr>
            <w:tcW w:w="143" w:type="pct"/>
            <w:gridSpan w:val="2"/>
          </w:tcPr>
          <w:p w14:paraId="3795F2F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E962F2B" w14:textId="14616DA4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147" w:type="pct"/>
          </w:tcPr>
          <w:p w14:paraId="329C44C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06B2E6" w14:textId="178D3FA0" w:rsidR="006702A7" w:rsidRPr="00951013" w:rsidRDefault="00EE0AAC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9,269</w:t>
            </w:r>
          </w:p>
        </w:tc>
        <w:tc>
          <w:tcPr>
            <w:tcW w:w="147" w:type="pct"/>
          </w:tcPr>
          <w:p w14:paraId="0C09F507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509CE5A" w14:textId="59D8BD7D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</w:tr>
      <w:tr w:rsidR="006702A7" w:rsidRPr="00951013" w14:paraId="0F89F7DB" w14:textId="77777777" w:rsidTr="00B75AE1">
        <w:tc>
          <w:tcPr>
            <w:tcW w:w="1988" w:type="pct"/>
          </w:tcPr>
          <w:p w14:paraId="36AE6B57" w14:textId="113C2256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5C58ACCA" w14:textId="4868B0C0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121,793</w:t>
            </w:r>
          </w:p>
        </w:tc>
        <w:tc>
          <w:tcPr>
            <w:tcW w:w="143" w:type="pct"/>
            <w:gridSpan w:val="2"/>
          </w:tcPr>
          <w:p w14:paraId="50E9A676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EA3D7FB" w14:textId="78B7F21C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105,728</w:t>
            </w:r>
          </w:p>
        </w:tc>
        <w:tc>
          <w:tcPr>
            <w:tcW w:w="147" w:type="pct"/>
          </w:tcPr>
          <w:p w14:paraId="5EA18D3A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B3CA20" w14:textId="79D1480D" w:rsidR="006702A7" w:rsidRPr="00951013" w:rsidRDefault="00EE0AAC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121,204</w:t>
            </w:r>
          </w:p>
        </w:tc>
        <w:tc>
          <w:tcPr>
            <w:tcW w:w="147" w:type="pct"/>
          </w:tcPr>
          <w:p w14:paraId="6A5E2894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947B8D1" w14:textId="6AEA5866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105,276</w:t>
            </w:r>
          </w:p>
        </w:tc>
      </w:tr>
      <w:tr w:rsidR="006702A7" w:rsidRPr="00951013" w14:paraId="033945E3" w14:textId="77777777" w:rsidTr="00B75AE1">
        <w:tc>
          <w:tcPr>
            <w:tcW w:w="1988" w:type="pct"/>
          </w:tcPr>
          <w:p w14:paraId="3AF63C70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4970A012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158,062</w:t>
            </w:r>
          </w:p>
        </w:tc>
        <w:tc>
          <w:tcPr>
            <w:tcW w:w="143" w:type="pct"/>
            <w:gridSpan w:val="2"/>
          </w:tcPr>
          <w:p w14:paraId="34F69E30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43D00B9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142,069</w:t>
            </w:r>
          </w:p>
        </w:tc>
        <w:tc>
          <w:tcPr>
            <w:tcW w:w="147" w:type="pct"/>
          </w:tcPr>
          <w:p w14:paraId="7699D355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67ED0358" w:rsidR="006702A7" w:rsidRPr="00951013" w:rsidRDefault="00EE0AAC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131,508</w:t>
            </w:r>
          </w:p>
        </w:tc>
        <w:tc>
          <w:tcPr>
            <w:tcW w:w="147" w:type="pct"/>
          </w:tcPr>
          <w:p w14:paraId="5EB271A8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3B4E21CA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130,717</w:t>
            </w:r>
          </w:p>
        </w:tc>
      </w:tr>
      <w:tr w:rsidR="006702A7" w:rsidRPr="00475044" w14:paraId="232041B3" w14:textId="77777777" w:rsidTr="00B75AE1">
        <w:trPr>
          <w:trHeight w:val="30"/>
        </w:trPr>
        <w:tc>
          <w:tcPr>
            <w:tcW w:w="1988" w:type="pct"/>
          </w:tcPr>
          <w:p w14:paraId="6983D6DB" w14:textId="77777777" w:rsidR="006702A7" w:rsidRPr="00127CA7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01D67DB5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CA13CAF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70A1B454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68FF88D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</w:tcPr>
          <w:p w14:paraId="5C3EDA6A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24E0040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356C9F19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02A7" w:rsidRPr="00951013" w14:paraId="6C232FD9" w14:textId="77777777" w:rsidTr="00B75AE1">
        <w:trPr>
          <w:trHeight w:val="346"/>
        </w:trPr>
        <w:tc>
          <w:tcPr>
            <w:tcW w:w="1988" w:type="pct"/>
          </w:tcPr>
          <w:p w14:paraId="596D037D" w14:textId="0B897FD4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9" w:type="pct"/>
          </w:tcPr>
          <w:p w14:paraId="462BCA85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90530AD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2926F3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C82AC6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1D9006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2B0274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3C0A2466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AE1" w:rsidRPr="00951013" w14:paraId="5E69D179" w14:textId="77777777" w:rsidTr="00B75AE1">
        <w:trPr>
          <w:trHeight w:val="346"/>
        </w:trPr>
        <w:tc>
          <w:tcPr>
            <w:tcW w:w="1988" w:type="pct"/>
          </w:tcPr>
          <w:p w14:paraId="54B47397" w14:textId="534A3DF2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600F5742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left w:val="nil"/>
            </w:tcBorders>
          </w:tcPr>
          <w:p w14:paraId="446B47F0" w14:textId="77777777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2B3973B" w14:textId="178CAE66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</w:tcPr>
          <w:p w14:paraId="1EBD927E" w14:textId="77777777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9A9C05E" w14:textId="7B2C7DD6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</w:tcPr>
          <w:p w14:paraId="3045B2C3" w14:textId="77777777" w:rsidR="00B75AE1" w:rsidRPr="00951013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CE7A9CB" w14:textId="4E8CAD3E" w:rsidR="00B75AE1" w:rsidRPr="002D4321" w:rsidRDefault="00B75AE1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D4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4321" w:rsidRPr="002D43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4321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 w:rsidR="00795540" w:rsidRPr="002D43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432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6702A7" w:rsidRPr="00475044" w14:paraId="6ACA065C" w14:textId="77777777" w:rsidTr="00B75AE1">
        <w:tc>
          <w:tcPr>
            <w:tcW w:w="1988" w:type="pct"/>
          </w:tcPr>
          <w:p w14:paraId="0881AEA8" w14:textId="77777777" w:rsidR="006702A7" w:rsidRPr="00127CA7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2161621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45BEB8B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52" w:type="pct"/>
          </w:tcPr>
          <w:p w14:paraId="65682190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DC8AFE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35CD31E1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BFF4507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2B07F18A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02A7" w:rsidRPr="00951013" w14:paraId="713E2B4E" w14:textId="77777777" w:rsidTr="00B75AE1">
        <w:tc>
          <w:tcPr>
            <w:tcW w:w="1988" w:type="pct"/>
          </w:tcPr>
          <w:p w14:paraId="6AE097D1" w14:textId="680C2B2D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9" w:type="pct"/>
          </w:tcPr>
          <w:p w14:paraId="452D1959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E323EE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2" w:type="pct"/>
          </w:tcPr>
          <w:p w14:paraId="18A30586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1799C1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4172642B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9A467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41A4FB01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2A7" w:rsidRPr="00951013" w14:paraId="7A075928" w14:textId="77777777" w:rsidTr="00B75AE1">
        <w:tc>
          <w:tcPr>
            <w:tcW w:w="1988" w:type="pct"/>
          </w:tcPr>
          <w:p w14:paraId="2D2EBD4F" w14:textId="417EB072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752142AF" w14:textId="59FB6BC8" w:rsidR="006702A7" w:rsidRPr="00951013" w:rsidRDefault="00EE0AAC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8081C4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2" w:type="pct"/>
          </w:tcPr>
          <w:p w14:paraId="0A3093A7" w14:textId="68218E8B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14:paraId="049D1D54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1A7AC0B6" w14:textId="2FBAD3AB" w:rsidR="006702A7" w:rsidRPr="00951013" w:rsidRDefault="00EE0AAC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FCB8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46ECEFC" w14:textId="67C3BEB8" w:rsidR="006702A7" w:rsidRPr="00951013" w:rsidRDefault="006702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2A7" w:rsidRPr="00951013" w14:paraId="58F1F75C" w14:textId="77777777" w:rsidTr="00B75AE1">
        <w:tc>
          <w:tcPr>
            <w:tcW w:w="1988" w:type="pct"/>
          </w:tcPr>
          <w:p w14:paraId="551214EF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31BA060B" w14:textId="1D62BE29" w:rsidR="006702A7" w:rsidRPr="00951013" w:rsidRDefault="00EE0AAC" w:rsidP="00B7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8869914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EAB803C" w14:textId="6A665544" w:rsidR="006702A7" w:rsidRPr="00951013" w:rsidRDefault="006702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63742F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66D089D" w14:textId="29C99BCC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390,567</w:t>
            </w:r>
          </w:p>
        </w:tc>
        <w:tc>
          <w:tcPr>
            <w:tcW w:w="147" w:type="pct"/>
          </w:tcPr>
          <w:p w14:paraId="0FF04B3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081A70A" w14:textId="5B787C0C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364,025</w:t>
            </w:r>
          </w:p>
        </w:tc>
      </w:tr>
      <w:tr w:rsidR="006702A7" w:rsidRPr="00951013" w14:paraId="48A49490" w14:textId="77777777" w:rsidTr="00B75AE1">
        <w:tc>
          <w:tcPr>
            <w:tcW w:w="1988" w:type="pct"/>
          </w:tcPr>
          <w:p w14:paraId="55AB5E43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  <w:shd w:val="clear" w:color="auto" w:fill="FFFFFF"/>
          </w:tcPr>
          <w:p w14:paraId="2A4C0203" w14:textId="5B3D51EB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86,956</w:t>
            </w:r>
          </w:p>
        </w:tc>
        <w:tc>
          <w:tcPr>
            <w:tcW w:w="143" w:type="pct"/>
            <w:gridSpan w:val="2"/>
          </w:tcPr>
          <w:p w14:paraId="40F6067B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636AE9" w14:textId="72E20BAF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47" w:type="pct"/>
          </w:tcPr>
          <w:p w14:paraId="36093866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C56D09" w14:textId="490B1D0C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86,956</w:t>
            </w:r>
          </w:p>
        </w:tc>
        <w:tc>
          <w:tcPr>
            <w:tcW w:w="147" w:type="pct"/>
          </w:tcPr>
          <w:p w14:paraId="22F4ACCA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F9595E7" w14:textId="383BC515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</w:tr>
      <w:tr w:rsidR="006702A7" w:rsidRPr="00951013" w14:paraId="580620EF" w14:textId="77777777" w:rsidTr="00B75AE1">
        <w:tc>
          <w:tcPr>
            <w:tcW w:w="1988" w:type="pct"/>
          </w:tcPr>
          <w:p w14:paraId="6CE42363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shd w:val="clear" w:color="auto" w:fill="FFFFFF"/>
          </w:tcPr>
          <w:p w14:paraId="072E8D52" w14:textId="2863CC64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454,033</w:t>
            </w:r>
          </w:p>
        </w:tc>
        <w:tc>
          <w:tcPr>
            <w:tcW w:w="143" w:type="pct"/>
            <w:gridSpan w:val="2"/>
          </w:tcPr>
          <w:p w14:paraId="1FF03C1D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E3ED649" w14:textId="64E72DAF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441,895</w:t>
            </w:r>
          </w:p>
        </w:tc>
        <w:tc>
          <w:tcPr>
            <w:tcW w:w="147" w:type="pct"/>
          </w:tcPr>
          <w:p w14:paraId="2BAF9FBD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8FDABF" w14:textId="2CC12023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427,282</w:t>
            </w:r>
          </w:p>
        </w:tc>
        <w:tc>
          <w:tcPr>
            <w:tcW w:w="147" w:type="pct"/>
          </w:tcPr>
          <w:p w14:paraId="28C796FF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0BF884AA" w14:textId="68047F9B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420,895</w:t>
            </w:r>
          </w:p>
        </w:tc>
      </w:tr>
      <w:tr w:rsidR="006702A7" w:rsidRPr="00951013" w14:paraId="4B9E9102" w14:textId="77777777" w:rsidTr="00B75AE1">
        <w:tc>
          <w:tcPr>
            <w:tcW w:w="1988" w:type="pct"/>
          </w:tcPr>
          <w:p w14:paraId="7E2A4CFC" w14:textId="77777777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09C6EE91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540,989</w:t>
            </w:r>
          </w:p>
        </w:tc>
        <w:tc>
          <w:tcPr>
            <w:tcW w:w="143" w:type="pct"/>
            <w:gridSpan w:val="2"/>
          </w:tcPr>
          <w:p w14:paraId="7F858108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13D08F2F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539,037</w:t>
            </w:r>
          </w:p>
        </w:tc>
        <w:tc>
          <w:tcPr>
            <w:tcW w:w="147" w:type="pct"/>
          </w:tcPr>
          <w:p w14:paraId="7AE627D0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5A2B64D8" w:rsidR="006702A7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904,805</w:t>
            </w:r>
          </w:p>
        </w:tc>
        <w:tc>
          <w:tcPr>
            <w:tcW w:w="147" w:type="pct"/>
          </w:tcPr>
          <w:p w14:paraId="0B148F28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0FA05A5E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882,039</w:t>
            </w:r>
          </w:p>
        </w:tc>
      </w:tr>
      <w:tr w:rsidR="006702A7" w:rsidRPr="00475044" w14:paraId="6A53E8E2" w14:textId="77777777" w:rsidTr="00B75AE1">
        <w:trPr>
          <w:cantSplit/>
        </w:trPr>
        <w:tc>
          <w:tcPr>
            <w:tcW w:w="1988" w:type="pct"/>
          </w:tcPr>
          <w:p w14:paraId="40C0A894" w14:textId="77777777" w:rsidR="006702A7" w:rsidRPr="00127CA7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3A100A23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461A86D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01870A8F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4ACC2D4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14:paraId="62BAFF4E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AE132D5" w14:textId="77777777" w:rsidR="006702A7" w:rsidRPr="00475044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C67EF4A" w14:textId="77777777" w:rsidR="006702A7" w:rsidRPr="00475044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02A7" w:rsidRPr="00951013" w14:paraId="0BEBE06F" w14:textId="77777777" w:rsidTr="00B75AE1">
        <w:trPr>
          <w:cantSplit/>
        </w:trPr>
        <w:tc>
          <w:tcPr>
            <w:tcW w:w="1988" w:type="pct"/>
          </w:tcPr>
          <w:p w14:paraId="72EF030F" w14:textId="520523CE" w:rsidR="006702A7" w:rsidRPr="00951013" w:rsidRDefault="006702A7" w:rsidP="0067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9" w:type="pct"/>
          </w:tcPr>
          <w:p w14:paraId="56554019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F88DD6B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0A31FA5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01EB9C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B8A45F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6D583" w14:textId="77777777" w:rsidR="006702A7" w:rsidRPr="00951013" w:rsidRDefault="006702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2B9C5F3" w14:textId="77777777" w:rsidR="006702A7" w:rsidRPr="00951013" w:rsidRDefault="006702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044" w:rsidRPr="00951013" w14:paraId="667652C5" w14:textId="77777777" w:rsidTr="00B75AE1">
        <w:trPr>
          <w:cantSplit/>
        </w:trPr>
        <w:tc>
          <w:tcPr>
            <w:tcW w:w="1988" w:type="pct"/>
          </w:tcPr>
          <w:p w14:paraId="50004C25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3675FCEF" w14:textId="39AF1AD7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143" w:type="pct"/>
            <w:gridSpan w:val="2"/>
          </w:tcPr>
          <w:p w14:paraId="67754054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831B8C0" w14:textId="62C173A8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47" w:type="pct"/>
          </w:tcPr>
          <w:p w14:paraId="4689563F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DBE8714" w14:textId="36C0A11E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147" w:type="pct"/>
          </w:tcPr>
          <w:p w14:paraId="3150DC17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6181F52" w14:textId="24987C4C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475044" w:rsidRPr="00951013" w14:paraId="1F025F4F" w14:textId="77777777" w:rsidTr="00B75AE1">
        <w:trPr>
          <w:cantSplit/>
        </w:trPr>
        <w:tc>
          <w:tcPr>
            <w:tcW w:w="1988" w:type="pct"/>
          </w:tcPr>
          <w:p w14:paraId="6452426E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42CB6142" w14:textId="1075A52D" w:rsidR="00475044" w:rsidRPr="00951013" w:rsidRDefault="000D0414" w:rsidP="000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F5EFF04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A69EE5B" w14:textId="327ED2BE" w:rsidR="00475044" w:rsidRPr="00951013" w:rsidRDefault="00475044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9F1D9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5EFF50A" w14:textId="31A9E49C" w:rsidR="00475044" w:rsidRPr="00951013" w:rsidRDefault="000D041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606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19846FE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9E84741" w14:textId="08E52F14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  <w:tr w:rsidR="00127CA7" w:rsidRPr="00951013" w14:paraId="7E49BFC0" w14:textId="77777777" w:rsidTr="00B75AE1">
        <w:trPr>
          <w:cantSplit/>
        </w:trPr>
        <w:tc>
          <w:tcPr>
            <w:tcW w:w="1988" w:type="pct"/>
          </w:tcPr>
          <w:p w14:paraId="36BC197F" w14:textId="01AA416C" w:rsidR="00127CA7" w:rsidRPr="00951013" w:rsidRDefault="00127CA7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</w:tcPr>
          <w:p w14:paraId="692AE1B2" w14:textId="14FAE14B" w:rsidR="00127CA7" w:rsidRPr="00951013" w:rsidRDefault="000D041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3" w:type="pct"/>
            <w:gridSpan w:val="2"/>
          </w:tcPr>
          <w:p w14:paraId="2D214B39" w14:textId="77777777" w:rsidR="00127CA7" w:rsidRPr="00951013" w:rsidRDefault="00127C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14F9036" w14:textId="7B9C876D" w:rsidR="00127CA7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5C64E6" w14:textId="77777777" w:rsidR="00127CA7" w:rsidRPr="00951013" w:rsidRDefault="00127C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979A01" w14:textId="1660F67F" w:rsidR="00127CA7" w:rsidRPr="00951013" w:rsidRDefault="000D041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4DFBF905" w14:textId="77777777" w:rsidR="00127CA7" w:rsidRPr="00951013" w:rsidRDefault="00127CA7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68D1ACB" w14:textId="3F044D78" w:rsidR="00127CA7" w:rsidRDefault="00127CA7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044" w:rsidRPr="00951013" w14:paraId="40A9BB59" w14:textId="77777777" w:rsidTr="00B75AE1">
        <w:trPr>
          <w:cantSplit/>
        </w:trPr>
        <w:tc>
          <w:tcPr>
            <w:tcW w:w="1988" w:type="pct"/>
          </w:tcPr>
          <w:p w14:paraId="390F133F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12621E8C" w14:textId="2E2AF7A5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114,895</w:t>
            </w:r>
          </w:p>
        </w:tc>
        <w:tc>
          <w:tcPr>
            <w:tcW w:w="143" w:type="pct"/>
            <w:gridSpan w:val="2"/>
          </w:tcPr>
          <w:p w14:paraId="593A9F59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0005E7" w14:textId="46678D4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98,852</w:t>
            </w:r>
          </w:p>
        </w:tc>
        <w:tc>
          <w:tcPr>
            <w:tcW w:w="147" w:type="pct"/>
          </w:tcPr>
          <w:p w14:paraId="50EF5053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7E95F17" w14:textId="49AD898B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114,1</w:t>
            </w:r>
            <w:r w:rsidR="0086060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1EF1AE27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B2DBDF" w14:textId="5B4BBFF8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98,390</w:t>
            </w:r>
          </w:p>
        </w:tc>
      </w:tr>
      <w:tr w:rsidR="00475044" w:rsidRPr="00951013" w14:paraId="195C0950" w14:textId="77777777" w:rsidTr="00B75AE1">
        <w:trPr>
          <w:cantSplit/>
          <w:trHeight w:val="424"/>
        </w:trPr>
        <w:tc>
          <w:tcPr>
            <w:tcW w:w="1988" w:type="pct"/>
          </w:tcPr>
          <w:p w14:paraId="4A852E28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6084EB1A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117,316</w:t>
            </w:r>
          </w:p>
        </w:tc>
        <w:tc>
          <w:tcPr>
            <w:tcW w:w="143" w:type="pct"/>
            <w:gridSpan w:val="2"/>
          </w:tcPr>
          <w:p w14:paraId="65343C8D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0DA3B6DC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101,256</w:t>
            </w:r>
          </w:p>
        </w:tc>
        <w:tc>
          <w:tcPr>
            <w:tcW w:w="147" w:type="pct"/>
          </w:tcPr>
          <w:p w14:paraId="4FB8974A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615B6B74" w:rsidR="00475044" w:rsidRPr="00951013" w:rsidRDefault="00EE0AAC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116,908</w:t>
            </w:r>
          </w:p>
        </w:tc>
        <w:tc>
          <w:tcPr>
            <w:tcW w:w="147" w:type="pct"/>
          </w:tcPr>
          <w:p w14:paraId="098542A4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041085A8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103,268</w:t>
            </w:r>
          </w:p>
        </w:tc>
      </w:tr>
      <w:tr w:rsidR="00475044" w:rsidRPr="00951013" w14:paraId="6406705A" w14:textId="77777777" w:rsidTr="00B75AE1">
        <w:trPr>
          <w:cantSplit/>
          <w:trHeight w:val="38"/>
        </w:trPr>
        <w:tc>
          <w:tcPr>
            <w:tcW w:w="1988" w:type="pct"/>
          </w:tcPr>
          <w:p w14:paraId="615A7566" w14:textId="5D8B615F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49" w:type="pct"/>
          </w:tcPr>
          <w:p w14:paraId="6656C216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960C5BF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08EFE9E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8CA98CB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F54495C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8F3ACE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14:paraId="74CFD40A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75044" w:rsidRPr="00951013" w14:paraId="4166FE5C" w14:textId="77777777" w:rsidTr="00B75AE1">
        <w:trPr>
          <w:cantSplit/>
          <w:trHeight w:val="317"/>
        </w:trPr>
        <w:tc>
          <w:tcPr>
            <w:tcW w:w="1988" w:type="pct"/>
          </w:tcPr>
          <w:p w14:paraId="66111C1D" w14:textId="0E81F440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39706232" w14:textId="30310DB5" w:rsidR="00475044" w:rsidRPr="00951013" w:rsidRDefault="007E301D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296,221</w:t>
            </w:r>
          </w:p>
        </w:tc>
        <w:tc>
          <w:tcPr>
            <w:tcW w:w="143" w:type="pct"/>
            <w:gridSpan w:val="2"/>
          </w:tcPr>
          <w:p w14:paraId="2773F3F4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6629EAD" w14:textId="3C954560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283,856</w:t>
            </w:r>
          </w:p>
        </w:tc>
        <w:tc>
          <w:tcPr>
            <w:tcW w:w="147" w:type="pct"/>
          </w:tcPr>
          <w:p w14:paraId="306E0DD1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914E2E5" w14:textId="5FE70675" w:rsidR="00475044" w:rsidRPr="00951013" w:rsidRDefault="007E301D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</w:t>
            </w:r>
            <w:r w:rsidR="00F908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147" w:type="pct"/>
          </w:tcPr>
          <w:p w14:paraId="0151281D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17C8780" w14:textId="12A7907F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283,439</w:t>
            </w:r>
          </w:p>
        </w:tc>
      </w:tr>
      <w:tr w:rsidR="00475044" w:rsidRPr="00475044" w14:paraId="1CC278D0" w14:textId="77777777" w:rsidTr="00B75AE1">
        <w:trPr>
          <w:cantSplit/>
          <w:trHeight w:val="38"/>
        </w:trPr>
        <w:tc>
          <w:tcPr>
            <w:tcW w:w="1988" w:type="pct"/>
          </w:tcPr>
          <w:p w14:paraId="55B223CB" w14:textId="77777777" w:rsidR="00475044" w:rsidRPr="00127CA7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2E13FA6A" w14:textId="77777777" w:rsidR="00475044" w:rsidRPr="00475044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4F7A7BEA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28F09DD2" w14:textId="77777777" w:rsidR="00475044" w:rsidRPr="00475044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1E344A7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</w:tcPr>
          <w:p w14:paraId="76CD7974" w14:textId="77777777" w:rsidR="00475044" w:rsidRPr="00475044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3B95F96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3994CE7E" w14:textId="77777777" w:rsidR="00475044" w:rsidRPr="00475044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5044" w:rsidRPr="00951013" w14:paraId="334A2555" w14:textId="77777777" w:rsidTr="00B75AE1">
        <w:trPr>
          <w:cantSplit/>
          <w:trHeight w:val="424"/>
        </w:trPr>
        <w:tc>
          <w:tcPr>
            <w:tcW w:w="1988" w:type="pct"/>
          </w:tcPr>
          <w:p w14:paraId="029F1FAF" w14:textId="036B2990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49" w:type="pct"/>
          </w:tcPr>
          <w:p w14:paraId="2D8F2304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3F0AE6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891FE1B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E48DF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CE5E9D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109170" w14:textId="77777777" w:rsidR="00475044" w:rsidRPr="00951013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1A85ED1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5044" w:rsidRPr="00951013" w14:paraId="269AD425" w14:textId="77777777" w:rsidTr="00B75AE1">
        <w:trPr>
          <w:cantSplit/>
          <w:trHeight w:val="424"/>
        </w:trPr>
        <w:tc>
          <w:tcPr>
            <w:tcW w:w="1988" w:type="pct"/>
          </w:tcPr>
          <w:p w14:paraId="69723A68" w14:textId="77777777" w:rsidR="00475044" w:rsidRPr="00951013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E3789B6" w14:textId="11FC04F2" w:rsidR="00475044" w:rsidRPr="00475044" w:rsidRDefault="007E301D" w:rsidP="00F9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3AAF478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07161E8" w14:textId="150177C8" w:rsidR="00475044" w:rsidRPr="00475044" w:rsidRDefault="00475044" w:rsidP="0012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C5D19B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06F65C" w14:textId="3A312C53" w:rsidR="00475044" w:rsidRPr="00475044" w:rsidRDefault="007E301D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7" w:type="pct"/>
          </w:tcPr>
          <w:p w14:paraId="5E25F319" w14:textId="77777777" w:rsidR="00475044" w:rsidRPr="00475044" w:rsidRDefault="00475044" w:rsidP="00475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0EBF174" w14:textId="40143E18" w:rsidR="00475044" w:rsidRPr="00475044" w:rsidRDefault="00475044" w:rsidP="0047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1D46EA2B" w14:textId="77777777" w:rsidR="005D11F0" w:rsidRDefault="005D11F0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661FF" w14:textId="7030B7D7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2018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1A3395" w:rsidRPr="002018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2FAF4992" w14:textId="77777777" w:rsidR="00A23B11" w:rsidRDefault="00A23B11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B320735" w14:textId="4A1C074F" w:rsidR="00127CA7" w:rsidRPr="00A12F22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A12F2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Pr="00A12F2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รับขนส่งสินค้า</w:t>
      </w:r>
    </w:p>
    <w:p w14:paraId="494B67ED" w14:textId="77777777" w:rsidR="00127CA7" w:rsidRPr="00F23A5D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DEC9AF" w14:textId="77777777" w:rsidR="00127CA7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13297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000000"/>
          <w:sz w:val="30"/>
          <w:szCs w:val="30"/>
          <w:cs/>
        </w:rPr>
        <w:t>ได้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ทำสัญญารับขนส่งสินค้ากับบริษัทที่เกี่ยวข้อง</w:t>
      </w:r>
      <w:r>
        <w:rPr>
          <w:rFonts w:asciiTheme="majorBidi" w:hAnsiTheme="majorBidi" w:hint="cs"/>
          <w:color w:val="000000"/>
          <w:sz w:val="30"/>
          <w:szCs w:val="30"/>
          <w:cs/>
        </w:rPr>
        <w:t>กัน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แห่งหนึ่ง เพื่อให้</w:t>
      </w:r>
      <w:r>
        <w:rPr>
          <w:rFonts w:asciiTheme="majorBidi" w:hAnsiTheme="majorBidi" w:hint="cs"/>
          <w:color w:val="000000"/>
          <w:sz w:val="30"/>
          <w:szCs w:val="30"/>
          <w:cs/>
        </w:rPr>
        <w:t>บริษัทที่เกี่ยวข้องกันดังกล่าว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เป็นผู้รับจ้างในการขนส่งสินค้า รวมทั้งดำเนินการที่เกี่ยวข้องกับการขนส่งสินค้า 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>โดยมีระยะเวลาตั้งแต่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color w:val="000000"/>
          <w:sz w:val="30"/>
          <w:szCs w:val="30"/>
        </w:rPr>
        <w:t>1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color w:val="000000"/>
          <w:sz w:val="30"/>
          <w:szCs w:val="30"/>
        </w:rPr>
        <w:t>2565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>
        <w:rPr>
          <w:rFonts w:asciiTheme="majorBidi" w:hAnsiTheme="majorBidi"/>
          <w:color w:val="000000"/>
          <w:sz w:val="30"/>
          <w:szCs w:val="30"/>
        </w:rPr>
        <w:t>30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color w:val="000000"/>
          <w:sz w:val="30"/>
          <w:szCs w:val="30"/>
        </w:rPr>
        <w:t>2567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>
        <w:rPr>
          <w:rFonts w:asciiTheme="majorBidi" w:hAnsiTheme="majorBidi"/>
          <w:color w:val="000000"/>
          <w:sz w:val="30"/>
          <w:szCs w:val="30"/>
        </w:rPr>
        <w:t>1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</w:p>
    <w:p w14:paraId="39EC2F91" w14:textId="53781C3C" w:rsidR="00F55A93" w:rsidRDefault="00F5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E9A438" w14:textId="77777777" w:rsidR="00127CA7" w:rsidRPr="004C198F" w:rsidRDefault="00127CA7" w:rsidP="00127CA7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บันทึกข้อตกลงการ</w:t>
      </w:r>
      <w:r w:rsidRPr="004C198F">
        <w:rPr>
          <w:rFonts w:asciiTheme="majorBidi" w:hAnsiTheme="majorBidi"/>
          <w:i/>
          <w:iCs/>
          <w:color w:val="000000"/>
          <w:sz w:val="30"/>
          <w:szCs w:val="30"/>
          <w:cs/>
        </w:rPr>
        <w:t>เช่าพื้นที่</w:t>
      </w:r>
      <w:r w:rsidRPr="00FE0210">
        <w:rPr>
          <w:rFonts w:asciiTheme="majorBidi" w:hAnsiTheme="majorBidi"/>
          <w:i/>
          <w:iCs/>
          <w:color w:val="000000"/>
          <w:sz w:val="30"/>
          <w:szCs w:val="30"/>
          <w:cs/>
        </w:rPr>
        <w:t>คลังเก็บสินค้า</w:t>
      </w:r>
    </w:p>
    <w:p w14:paraId="024DCA52" w14:textId="77777777" w:rsidR="00127CA7" w:rsidRPr="00F23A5D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75452" w14:textId="77777777" w:rsidR="00127CA7" w:rsidRDefault="00127CA7" w:rsidP="00127C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198F">
        <w:rPr>
          <w:rFonts w:asciiTheme="majorBidi" w:hAnsiTheme="majorBidi" w:cstheme="majorBidi"/>
          <w:sz w:val="30"/>
          <w:szCs w:val="30"/>
          <w:cs/>
        </w:rPr>
        <w:t>บริษัทได้ทำบันทึกข้อตกลงการเช่าพื้นที่คลังเก็บสินค้ากับบริษัทที่เกี่ยวข้อง</w:t>
      </w:r>
      <w:r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แห่งหนึ่ง </w:t>
      </w:r>
      <w:r w:rsidRPr="004C198F">
        <w:rPr>
          <w:rFonts w:asciiTheme="majorBidi" w:hAnsiTheme="majorBidi"/>
          <w:sz w:val="30"/>
          <w:szCs w:val="30"/>
          <w:cs/>
        </w:rPr>
        <w:t>โดยมีระยะเวลาตั้งแต่วันที่</w:t>
      </w:r>
      <w:r w:rsidRPr="004C198F">
        <w:rPr>
          <w:rFonts w:asciiTheme="majorBidi" w:hAnsiTheme="majorBidi" w:cstheme="majorBidi"/>
          <w:sz w:val="30"/>
          <w:szCs w:val="30"/>
        </w:rPr>
        <w:br/>
        <w:t>1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C198F">
        <w:rPr>
          <w:rFonts w:asciiTheme="majorBidi" w:hAnsiTheme="majorBidi" w:cstheme="majorBidi"/>
          <w:sz w:val="30"/>
          <w:szCs w:val="30"/>
        </w:rPr>
        <w:t>2565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C198F">
        <w:rPr>
          <w:rFonts w:asciiTheme="majorBidi" w:hAnsiTheme="majorBidi" w:cstheme="majorBidi"/>
          <w:sz w:val="30"/>
          <w:szCs w:val="30"/>
        </w:rPr>
        <w:t>30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4C198F">
        <w:rPr>
          <w:rFonts w:asciiTheme="majorBidi" w:hAnsiTheme="majorBidi" w:cstheme="majorBidi"/>
          <w:sz w:val="30"/>
          <w:szCs w:val="30"/>
        </w:rPr>
        <w:t>2568</w:t>
      </w:r>
    </w:p>
    <w:p w14:paraId="29DEEA6B" w14:textId="29180192" w:rsidR="005D11F0" w:rsidRDefault="005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3B0F218" w14:textId="28129105" w:rsidR="00E02D41" w:rsidRPr="006224C4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4126C0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6C9E9" w14:textId="782E3D86" w:rsidR="00127CA7" w:rsidRPr="009C1987" w:rsidRDefault="00154696" w:rsidP="00127CA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7CA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97CAE">
        <w:rPr>
          <w:rFonts w:ascii="Angsana New" w:hAnsi="Angsana New"/>
          <w:sz w:val="30"/>
          <w:szCs w:val="30"/>
        </w:rPr>
        <w:t xml:space="preserve">31 </w:t>
      </w:r>
      <w:r w:rsidR="009B56B2" w:rsidRPr="00D97C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9132B" w:rsidRPr="00D97CAE">
        <w:rPr>
          <w:rFonts w:ascii="Angsana New" w:hAnsi="Angsana New"/>
          <w:sz w:val="30"/>
          <w:szCs w:val="30"/>
        </w:rPr>
        <w:t>256</w:t>
      </w:r>
      <w:r w:rsidR="001C6D45" w:rsidRPr="00D97CAE">
        <w:rPr>
          <w:rFonts w:ascii="Angsana New" w:hAnsi="Angsana New"/>
          <w:sz w:val="30"/>
          <w:szCs w:val="30"/>
        </w:rPr>
        <w:t>6</w:t>
      </w:r>
      <w:r w:rsidR="000E6A34" w:rsidRPr="00D97CAE">
        <w:rPr>
          <w:rFonts w:ascii="Angsana New" w:hAnsi="Angsana New"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 w:hint="cs"/>
          <w:sz w:val="30"/>
          <w:szCs w:val="30"/>
          <w:cs/>
        </w:rPr>
        <w:t>กลุ่ม</w:t>
      </w:r>
      <w:r w:rsidR="00127CA7" w:rsidRPr="00D97CAE">
        <w:rPr>
          <w:rFonts w:ascii="Angsana New" w:hAnsi="Angsana New"/>
          <w:sz w:val="30"/>
          <w:szCs w:val="30"/>
          <w:cs/>
        </w:rPr>
        <w:t>บริษัท</w:t>
      </w:r>
      <w:r w:rsidR="00127CA7" w:rsidRPr="00D97CAE">
        <w:rPr>
          <w:rFonts w:ascii="Angsana New" w:hAnsi="Angsana New" w:hint="cs"/>
          <w:sz w:val="30"/>
          <w:szCs w:val="30"/>
          <w:cs/>
        </w:rPr>
        <w:t>และบริษัท</w:t>
      </w:r>
      <w:r w:rsidR="00127CA7" w:rsidRPr="00D97CAE">
        <w:rPr>
          <w:rFonts w:ascii="Angsana New" w:hAnsi="Angsana New"/>
          <w:sz w:val="30"/>
          <w:szCs w:val="30"/>
          <w:cs/>
        </w:rPr>
        <w:t xml:space="preserve">มีภาระผูกพันจากคำสั่งซื้อสินค้ากับกิจการที่เกี่ยวข้องกันเป็นจำนวนเงิน </w:t>
      </w:r>
      <w:r w:rsidR="00D97CAE" w:rsidRPr="00D97CAE">
        <w:rPr>
          <w:rFonts w:ascii="Angsana New" w:hAnsi="Angsana New"/>
          <w:sz w:val="30"/>
          <w:szCs w:val="30"/>
        </w:rPr>
        <w:t>387.99</w:t>
      </w:r>
      <w:r w:rsidR="00127CA7" w:rsidRPr="00D97CAE">
        <w:rPr>
          <w:rFonts w:ascii="Angsana New" w:hAnsi="Angsana New"/>
          <w:sz w:val="30"/>
          <w:szCs w:val="30"/>
          <w:cs/>
        </w:rPr>
        <w:t xml:space="preserve"> ล้านบาท</w:t>
      </w:r>
      <w:r w:rsidR="00127CA7" w:rsidRPr="00D97CAE">
        <w:rPr>
          <w:rFonts w:ascii="Angsana New" w:hAnsi="Angsana New"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7CAE" w:rsidRPr="00D97CAE">
        <w:rPr>
          <w:rFonts w:ascii="Angsana New" w:hAnsi="Angsana New"/>
          <w:sz w:val="30"/>
          <w:szCs w:val="30"/>
        </w:rPr>
        <w:t>382.17</w:t>
      </w:r>
      <w:r w:rsidR="00127CA7" w:rsidRPr="00D97CAE">
        <w:rPr>
          <w:rFonts w:ascii="Angsana New" w:hAnsi="Angsana New"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7CA7" w:rsidRPr="00D97CAE">
        <w:rPr>
          <w:rFonts w:ascii="Angsana New" w:hAnsi="Angsana New"/>
          <w:sz w:val="30"/>
          <w:szCs w:val="30"/>
        </w:rPr>
        <w:t>(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30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127CA7" w:rsidRPr="00D97CAE">
        <w:rPr>
          <w:rFonts w:ascii="Angsana New" w:hAnsi="Angsana New" w:hint="cs"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>2565: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>991.03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127CA7" w:rsidRPr="00D97CAE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977.39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27CA7" w:rsidRPr="00D97CAE">
        <w:rPr>
          <w:rFonts w:ascii="Angsana New" w:hAnsi="Angsana New"/>
          <w:sz w:val="30"/>
          <w:szCs w:val="30"/>
        </w:rPr>
        <w:t>)</w:t>
      </w:r>
    </w:p>
    <w:p w14:paraId="13CEF0F1" w14:textId="19010825" w:rsidR="00827D57" w:rsidRDefault="0082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6938BD03" w14:textId="6C7DBC3C" w:rsidR="007C4747" w:rsidRDefault="000C7A72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67636A74" w:rsidR="007C4747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127CA7" w:rsidRPr="000C5EB5" w14:paraId="33DEBDFC" w14:textId="77777777" w:rsidTr="005A153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D489E13" w14:textId="77777777" w:rsidR="00127CA7" w:rsidRPr="00163EA1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E5154B" w14:textId="77777777" w:rsidR="00127CA7" w:rsidRPr="00163EA1" w:rsidRDefault="00127CA7" w:rsidP="005A153C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06EC8A5" w14:textId="77777777" w:rsidR="00127CA7" w:rsidRPr="00163EA1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5143915" w14:textId="77777777" w:rsidR="00127CA7" w:rsidRPr="00163EA1" w:rsidRDefault="00127CA7" w:rsidP="005A153C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7CA7" w:rsidRPr="00D111DC" w14:paraId="1B1EC9F8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32B40D8" w14:textId="77777777" w:rsidR="00127CA7" w:rsidRPr="00163EA1" w:rsidRDefault="00127CA7" w:rsidP="00127CA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D635F35" w14:textId="7059944D" w:rsidR="00127CA7" w:rsidRPr="00163EA1" w:rsidRDefault="00127CA7" w:rsidP="00127CA7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8484BB2" w14:textId="77777777" w:rsidR="00127CA7" w:rsidRPr="00163EA1" w:rsidRDefault="00127CA7" w:rsidP="00127CA7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CDB88" w14:textId="77777777" w:rsidR="00127CA7" w:rsidRPr="00163EA1" w:rsidRDefault="00127CA7" w:rsidP="00127CA7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CED183" w14:textId="77777777" w:rsidR="00127CA7" w:rsidRPr="00163EA1" w:rsidRDefault="00127CA7" w:rsidP="00127CA7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87803" w14:textId="763E757D" w:rsidR="00127CA7" w:rsidRPr="00163EA1" w:rsidRDefault="00127CA7" w:rsidP="00127CA7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A30FACE" w14:textId="77777777" w:rsidR="00127CA7" w:rsidRPr="00163EA1" w:rsidRDefault="00127CA7" w:rsidP="00127CA7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2AA5F" w14:textId="77777777" w:rsidR="00127CA7" w:rsidRPr="00163EA1" w:rsidRDefault="00127CA7" w:rsidP="00127CA7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27CA7" w:rsidRPr="00D111DC" w14:paraId="71280D57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736DF34" w14:textId="77777777" w:rsidR="00127CA7" w:rsidRPr="00163EA1" w:rsidRDefault="00127CA7" w:rsidP="00127CA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1D7287" w14:textId="5BE4E82A" w:rsidR="00127CA7" w:rsidRPr="00127CA7" w:rsidRDefault="00127CA7" w:rsidP="00127CA7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27C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127CA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BF9E6E" w14:textId="77777777" w:rsidR="00127CA7" w:rsidRPr="00163EA1" w:rsidRDefault="00127CA7" w:rsidP="00127CA7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9F53" w14:textId="77777777" w:rsidR="00127CA7" w:rsidRPr="00163EA1" w:rsidRDefault="00127CA7" w:rsidP="00127CA7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78" w:type="dxa"/>
          </w:tcPr>
          <w:p w14:paraId="3A462A4A" w14:textId="77777777" w:rsidR="00127CA7" w:rsidRPr="00163EA1" w:rsidRDefault="00127CA7" w:rsidP="00127CA7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D12B61" w14:textId="699327E2" w:rsidR="00127CA7" w:rsidRPr="00127CA7" w:rsidRDefault="00127CA7" w:rsidP="00127CA7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C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37A018D" w14:textId="77777777" w:rsidR="00127CA7" w:rsidRPr="00163EA1" w:rsidRDefault="00127CA7" w:rsidP="00127CA7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6BD7" w14:textId="77777777" w:rsidR="00127CA7" w:rsidRPr="00163EA1" w:rsidRDefault="00127CA7" w:rsidP="00127CA7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127CA7" w:rsidRPr="00D111DC" w14:paraId="11A59D0D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2894B493" w14:textId="77777777" w:rsidR="00127CA7" w:rsidRPr="00163EA1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E02984" w14:textId="77777777" w:rsidR="00127CA7" w:rsidRPr="008D36BE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D36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7CA7" w:rsidRPr="00230825" w14:paraId="43F5C6DD" w14:textId="77777777" w:rsidTr="005A153C">
        <w:trPr>
          <w:cantSplit/>
        </w:trPr>
        <w:tc>
          <w:tcPr>
            <w:tcW w:w="3960" w:type="dxa"/>
            <w:hideMark/>
          </w:tcPr>
          <w:p w14:paraId="1986A503" w14:textId="77777777" w:rsidR="00127CA7" w:rsidRPr="00163EA1" w:rsidRDefault="00127CA7" w:rsidP="005A15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D751AC9" w14:textId="20B623A1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80" w:type="dxa"/>
          </w:tcPr>
          <w:p w14:paraId="709181C9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CE406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547,306</w:t>
            </w:r>
          </w:p>
        </w:tc>
        <w:tc>
          <w:tcPr>
            <w:tcW w:w="178" w:type="dxa"/>
          </w:tcPr>
          <w:p w14:paraId="6A347226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0C0FF1" w14:textId="6AE04B12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9707FF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</w:tcPr>
          <w:p w14:paraId="5ECC7F38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96C1F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542,786</w:t>
            </w:r>
          </w:p>
        </w:tc>
      </w:tr>
      <w:tr w:rsidR="00127CA7" w:rsidRPr="00230825" w14:paraId="6CE8D736" w14:textId="77777777" w:rsidTr="005A153C">
        <w:trPr>
          <w:cantSplit/>
        </w:trPr>
        <w:tc>
          <w:tcPr>
            <w:tcW w:w="3960" w:type="dxa"/>
            <w:hideMark/>
          </w:tcPr>
          <w:p w14:paraId="46DAF1D0" w14:textId="77777777" w:rsidR="00127CA7" w:rsidRPr="00163EA1" w:rsidRDefault="00127CA7" w:rsidP="005A15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87B971F" w14:textId="77777777" w:rsidR="00127CA7" w:rsidRPr="0017635F" w:rsidRDefault="00127CA7" w:rsidP="005A153C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162F2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D99DB" w14:textId="77777777" w:rsidR="00127CA7" w:rsidRPr="0017635F" w:rsidRDefault="00127CA7" w:rsidP="005A153C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9A44C62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13461C" w14:textId="77777777" w:rsidR="00127CA7" w:rsidRPr="0017635F" w:rsidRDefault="00127CA7" w:rsidP="005A153C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57957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CB7EE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CA7" w:rsidRPr="00230825" w14:paraId="267AB048" w14:textId="77777777" w:rsidTr="005A153C">
        <w:trPr>
          <w:cantSplit/>
        </w:trPr>
        <w:tc>
          <w:tcPr>
            <w:tcW w:w="3960" w:type="dxa"/>
            <w:hideMark/>
          </w:tcPr>
          <w:p w14:paraId="3B952F56" w14:textId="77777777" w:rsidR="00127CA7" w:rsidRPr="00163EA1" w:rsidRDefault="00127CA7" w:rsidP="005A153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45CA16" w14:textId="1B2386D5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80" w:type="dxa"/>
          </w:tcPr>
          <w:p w14:paraId="416691A6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E571D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78" w:type="dxa"/>
          </w:tcPr>
          <w:p w14:paraId="5090A3CA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E85552" w14:textId="61125B11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9707FF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80" w:type="dxa"/>
          </w:tcPr>
          <w:p w14:paraId="071E1BEF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25DF1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</w:tr>
      <w:tr w:rsidR="00127CA7" w:rsidRPr="00230825" w14:paraId="01928542" w14:textId="77777777" w:rsidTr="005A153C">
        <w:trPr>
          <w:cantSplit/>
        </w:trPr>
        <w:tc>
          <w:tcPr>
            <w:tcW w:w="3960" w:type="dxa"/>
            <w:hideMark/>
          </w:tcPr>
          <w:p w14:paraId="4BC989CE" w14:textId="77777777" w:rsidR="00127CA7" w:rsidRPr="00163EA1" w:rsidRDefault="00127CA7" w:rsidP="005A153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B880E6" w14:textId="20A80B08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80" w:type="dxa"/>
          </w:tcPr>
          <w:p w14:paraId="7A35C1F5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EBC00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78" w:type="dxa"/>
          </w:tcPr>
          <w:p w14:paraId="7C5F50B2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A7B0E0" w14:textId="04B371AE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9707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80" w:type="dxa"/>
          </w:tcPr>
          <w:p w14:paraId="0F397717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A6E9F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127CA7" w:rsidRPr="00230825" w14:paraId="2121051A" w14:textId="77777777" w:rsidTr="005A153C">
        <w:trPr>
          <w:cantSplit/>
        </w:trPr>
        <w:tc>
          <w:tcPr>
            <w:tcW w:w="3960" w:type="dxa"/>
            <w:hideMark/>
          </w:tcPr>
          <w:p w14:paraId="6D0EF0FE" w14:textId="77777777" w:rsidR="00127CA7" w:rsidRPr="00163EA1" w:rsidRDefault="00127CA7" w:rsidP="005A153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2D11" w14:textId="3B2DCB88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80" w:type="dxa"/>
          </w:tcPr>
          <w:p w14:paraId="460DE707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C924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78" w:type="dxa"/>
          </w:tcPr>
          <w:p w14:paraId="1B853C80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CCD8" w14:textId="1615AAAF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9707F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80" w:type="dxa"/>
          </w:tcPr>
          <w:p w14:paraId="72B56C35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231E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24,561</w:t>
            </w:r>
          </w:p>
        </w:tc>
      </w:tr>
      <w:tr w:rsidR="00127CA7" w:rsidRPr="00230825" w14:paraId="288ED074" w14:textId="77777777" w:rsidTr="005A153C">
        <w:trPr>
          <w:cantSplit/>
        </w:trPr>
        <w:tc>
          <w:tcPr>
            <w:tcW w:w="3960" w:type="dxa"/>
            <w:hideMark/>
          </w:tcPr>
          <w:p w14:paraId="0ACD69B3" w14:textId="77777777" w:rsidR="00127CA7" w:rsidRPr="00163EA1" w:rsidRDefault="00127CA7" w:rsidP="005A15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CB4CC" w14:textId="1C95BDAC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5090B57F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BC9A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608,426</w:t>
            </w:r>
          </w:p>
        </w:tc>
        <w:tc>
          <w:tcPr>
            <w:tcW w:w="178" w:type="dxa"/>
          </w:tcPr>
          <w:p w14:paraId="57433643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8BC5" w14:textId="65FF281B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0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80" w:type="dxa"/>
          </w:tcPr>
          <w:p w14:paraId="464FDFD4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AAB00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603,877</w:t>
            </w:r>
          </w:p>
        </w:tc>
      </w:tr>
      <w:tr w:rsidR="00127CA7" w:rsidRPr="00230825" w14:paraId="648B9DA4" w14:textId="77777777" w:rsidTr="005A153C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9DFC77D" w14:textId="77777777" w:rsidR="00127CA7" w:rsidRDefault="00127CA7" w:rsidP="005A15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8F4C11D" w14:textId="77777777" w:rsidR="00127CA7" w:rsidRPr="00163EA1" w:rsidRDefault="00127CA7" w:rsidP="005A15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6EA9" w14:textId="5CFDC0CA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2B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1F0198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E089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78" w:type="dxa"/>
            <w:vAlign w:val="bottom"/>
          </w:tcPr>
          <w:p w14:paraId="738ECA13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B20BB" w14:textId="1829E721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07FF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537A15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77F2A6D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</w:tr>
      <w:tr w:rsidR="00127CA7" w:rsidRPr="00230825" w14:paraId="1A62A7ED" w14:textId="77777777" w:rsidTr="005A153C">
        <w:trPr>
          <w:cantSplit/>
        </w:trPr>
        <w:tc>
          <w:tcPr>
            <w:tcW w:w="3960" w:type="dxa"/>
            <w:hideMark/>
          </w:tcPr>
          <w:p w14:paraId="5B2B9B21" w14:textId="77777777" w:rsidR="00127CA7" w:rsidRPr="00163EA1" w:rsidRDefault="00127CA7" w:rsidP="005A15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B392D" w14:textId="2B90996A" w:rsidR="00127CA7" w:rsidRPr="0017635F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80" w:type="dxa"/>
          </w:tcPr>
          <w:p w14:paraId="04FD3450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CA70D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584,202</w:t>
            </w:r>
          </w:p>
        </w:tc>
        <w:tc>
          <w:tcPr>
            <w:tcW w:w="178" w:type="dxa"/>
          </w:tcPr>
          <w:p w14:paraId="463143DC" w14:textId="77777777" w:rsidR="00127CA7" w:rsidRPr="0017635F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A38" w14:textId="01320397" w:rsidR="00127CA7" w:rsidRPr="0017635F" w:rsidRDefault="009707FF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07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707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113</w:t>
            </w:r>
          </w:p>
        </w:tc>
        <w:tc>
          <w:tcPr>
            <w:tcW w:w="180" w:type="dxa"/>
          </w:tcPr>
          <w:p w14:paraId="42975FD8" w14:textId="77777777" w:rsidR="00127CA7" w:rsidRPr="0017635F" w:rsidRDefault="00127CA7" w:rsidP="005A153C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4444B1B8" w14:textId="77777777" w:rsidR="00127CA7" w:rsidRPr="0017635F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579,653</w:t>
            </w:r>
          </w:p>
        </w:tc>
      </w:tr>
    </w:tbl>
    <w:p w14:paraId="55D0FEE5" w14:textId="77777777" w:rsidR="00127CA7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127CA7" w:rsidRPr="00CE3BA7" w14:paraId="700A75BA" w14:textId="77777777" w:rsidTr="005A153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DCF8230" w14:textId="77777777" w:rsidR="00127CA7" w:rsidRPr="00CE3BA7" w:rsidRDefault="00127CA7" w:rsidP="005A153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CC253F7" w14:textId="77777777" w:rsidR="00127CA7" w:rsidRPr="00CE3BA7" w:rsidRDefault="00127CA7" w:rsidP="005A15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61BED1E" w14:textId="77777777" w:rsidR="00127CA7" w:rsidRPr="00CE3BA7" w:rsidRDefault="00127CA7" w:rsidP="005A15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68646F30" w14:textId="77777777" w:rsidR="00127CA7" w:rsidRPr="00CE3BA7" w:rsidRDefault="00127CA7" w:rsidP="005A15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A7" w:rsidRPr="00CE3BA7" w14:paraId="3F423312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5C5352FC" w14:textId="3B5F1252" w:rsidR="00127CA7" w:rsidRPr="00CE3BA7" w:rsidRDefault="00127CA7" w:rsidP="00127CA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14F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3A3757A" w14:textId="7C05B3F6" w:rsidR="00127CA7" w:rsidRPr="009A5843" w:rsidRDefault="00127CA7" w:rsidP="00127CA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DE7A53" w14:textId="77777777" w:rsidR="00127CA7" w:rsidRPr="00CE3BA7" w:rsidRDefault="00127CA7" w:rsidP="00127CA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7940C" w14:textId="577C77A6" w:rsidR="00127CA7" w:rsidRPr="00CE3BA7" w:rsidRDefault="00127CA7" w:rsidP="00127CA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57C77EA7" w14:textId="77777777" w:rsidR="00127CA7" w:rsidRPr="00CE3BA7" w:rsidRDefault="00127CA7" w:rsidP="00127CA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52B4E5" w14:textId="5EDB68F5" w:rsidR="00127CA7" w:rsidRPr="00CE3BA7" w:rsidRDefault="00127CA7" w:rsidP="00127CA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331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EF28211" w14:textId="77777777" w:rsidR="00127CA7" w:rsidRPr="00CE3BA7" w:rsidRDefault="00127CA7" w:rsidP="00127C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4ADF4" w14:textId="66E2D965" w:rsidR="00127CA7" w:rsidRPr="00CE3BA7" w:rsidRDefault="00127CA7" w:rsidP="00127CA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27CA7" w:rsidRPr="00F71347" w14:paraId="67490898" w14:textId="77777777" w:rsidTr="005A153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9AE13AD" w14:textId="77777777" w:rsidR="00127CA7" w:rsidRPr="00F71347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635C164" w14:textId="77777777" w:rsidR="00127CA7" w:rsidRPr="00F71347" w:rsidRDefault="00127CA7" w:rsidP="005A15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71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7CA7" w:rsidRPr="00F71347" w14:paraId="6B1C7788" w14:textId="77777777" w:rsidTr="005A153C">
        <w:trPr>
          <w:cantSplit/>
        </w:trPr>
        <w:tc>
          <w:tcPr>
            <w:tcW w:w="3960" w:type="dxa"/>
          </w:tcPr>
          <w:p w14:paraId="77DBA54D" w14:textId="6980732D" w:rsidR="00127CA7" w:rsidRPr="00F71347" w:rsidRDefault="00127CA7" w:rsidP="005A153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ขาดทุนด้านเครดิต</w:t>
            </w:r>
          </w:p>
        </w:tc>
        <w:tc>
          <w:tcPr>
            <w:tcW w:w="1170" w:type="dxa"/>
          </w:tcPr>
          <w:p w14:paraId="4061855E" w14:textId="15E37B77" w:rsidR="00127CA7" w:rsidRPr="00F71347" w:rsidRDefault="00AE42BE" w:rsidP="005A15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80" w:type="dxa"/>
          </w:tcPr>
          <w:p w14:paraId="78462D81" w14:textId="77777777" w:rsidR="00127CA7" w:rsidRPr="00F71347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9D35" w14:textId="05806622" w:rsidR="00127CA7" w:rsidRPr="00F71347" w:rsidRDefault="00127CA7" w:rsidP="005A15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178" w:type="dxa"/>
          </w:tcPr>
          <w:p w14:paraId="1137D119" w14:textId="77777777" w:rsidR="00127CA7" w:rsidRPr="00F71347" w:rsidRDefault="00127CA7" w:rsidP="005A153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55D7391" w14:textId="6B6DDDD2" w:rsidR="00127CA7" w:rsidRPr="00F71347" w:rsidRDefault="00AE42BE" w:rsidP="005A153C">
            <w:pPr>
              <w:pStyle w:val="acctfourfigures"/>
              <w:tabs>
                <w:tab w:val="decimal" w:pos="70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986</w:t>
            </w:r>
          </w:p>
        </w:tc>
        <w:tc>
          <w:tcPr>
            <w:tcW w:w="180" w:type="dxa"/>
          </w:tcPr>
          <w:p w14:paraId="0D274018" w14:textId="77777777" w:rsidR="00127CA7" w:rsidRPr="00F71347" w:rsidRDefault="00127CA7" w:rsidP="005A153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297F6" w14:textId="29DAE8BD" w:rsidR="00127CA7" w:rsidRPr="00F71347" w:rsidRDefault="00127CA7" w:rsidP="005A15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</w:tbl>
    <w:p w14:paraId="6BF7CB8A" w14:textId="767ECE3B" w:rsidR="00385A6D" w:rsidRDefault="00385A6D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B8B997" w14:textId="10935C8C" w:rsidR="000C7A72" w:rsidRPr="00827D57" w:rsidRDefault="000C7A72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Pr="00827D57">
        <w:rPr>
          <w:rFonts w:ascii="Angsana New" w:hAnsi="Angsana New"/>
          <w:b/>
          <w:bCs/>
          <w:sz w:val="30"/>
          <w:szCs w:val="30"/>
        </w:rPr>
        <w:tab/>
      </w:r>
      <w:r w:rsidRPr="00827D5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7B48D39" w14:textId="77777777" w:rsidR="000C7A72" w:rsidRPr="00827D57" w:rsidRDefault="000C7A72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649ACCD3" w14:textId="209AE859" w:rsidR="000C7A72" w:rsidRPr="005D11F0" w:rsidRDefault="00182A0C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/>
          <w:color w:val="000000"/>
          <w:sz w:val="30"/>
          <w:szCs w:val="30"/>
        </w:rPr>
        <w:t xml:space="preserve">16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color w:val="000000"/>
          <w:sz w:val="30"/>
          <w:szCs w:val="30"/>
        </w:rPr>
        <w:t xml:space="preserve">2565 </w:t>
      </w:r>
      <w:r>
        <w:rPr>
          <w:rFonts w:asciiTheme="majorBidi" w:hAnsiTheme="majorBidi" w:hint="cs"/>
          <w:color w:val="000000"/>
          <w:sz w:val="30"/>
          <w:szCs w:val="30"/>
          <w:cs/>
        </w:rPr>
        <w:t>คณะกรรมการบริษัทมีมติอนุมัติการเพิ่มทุน</w:t>
      </w:r>
      <w:r>
        <w:rPr>
          <w:rFonts w:asciiTheme="majorBidi" w:hAnsiTheme="majorBidi"/>
          <w:color w:val="000000"/>
          <w:sz w:val="30"/>
          <w:szCs w:val="30"/>
        </w:rPr>
        <w:br/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จดทะเบียนในบริษัท เสริมสุข โฮลดิ้งส์ จำกัด ซึ่งเป็นบริษัทย่อยของบริษัท จำนวน </w:t>
      </w:r>
      <w:r>
        <w:rPr>
          <w:rFonts w:asciiTheme="majorBidi" w:hAnsiTheme="majorBidi"/>
          <w:color w:val="000000"/>
          <w:sz w:val="30"/>
          <w:szCs w:val="30"/>
        </w:rPr>
        <w:t xml:space="preserve">126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/>
          <w:color w:val="000000"/>
          <w:sz w:val="30"/>
          <w:szCs w:val="30"/>
        </w:rPr>
        <w:t xml:space="preserve">10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color w:val="000000"/>
          <w:sz w:val="30"/>
          <w:szCs w:val="30"/>
        </w:rPr>
        <w:t xml:space="preserve">1,260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ล้านบาท ซึ่งบริษัทได้จ่ายชำระเงินค่าหุ้นดังกล่าวแล้วในเดือนมกราคม </w:t>
      </w:r>
      <w:r>
        <w:rPr>
          <w:rFonts w:asciiTheme="majorBidi" w:hAnsiTheme="majorBidi"/>
          <w:color w:val="000000"/>
          <w:sz w:val="30"/>
          <w:szCs w:val="30"/>
        </w:rPr>
        <w:t>2566</w:t>
      </w:r>
    </w:p>
    <w:p w14:paraId="79BA9A27" w14:textId="77777777" w:rsidR="000C7A72" w:rsidRDefault="000C7A72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4BA777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0F042E58" w14:textId="33B3B06A" w:rsidR="001C6187" w:rsidRPr="006B2351" w:rsidRDefault="00827D5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C4747"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2198592B" w:rsidR="001C6187" w:rsidRPr="004126C0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83"/>
        <w:gridCol w:w="1530"/>
        <w:gridCol w:w="180"/>
        <w:gridCol w:w="1477"/>
      </w:tblGrid>
      <w:tr w:rsidR="004126C0" w:rsidRPr="00B126E2" w14:paraId="0E9C58F4" w14:textId="77777777" w:rsidTr="00091E62">
        <w:trPr>
          <w:cantSplit/>
          <w:tblHeader/>
        </w:trPr>
        <w:tc>
          <w:tcPr>
            <w:tcW w:w="4500" w:type="dxa"/>
            <w:vAlign w:val="bottom"/>
          </w:tcPr>
          <w:p w14:paraId="1433CA7C" w14:textId="4280B43A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14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83" w:type="dxa"/>
            <w:vAlign w:val="bottom"/>
          </w:tcPr>
          <w:p w14:paraId="21EBB910" w14:textId="77777777" w:rsidR="004126C0" w:rsidRPr="00EB3618" w:rsidRDefault="004126C0" w:rsidP="008F1A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B274F43" w14:textId="77777777" w:rsidR="004126C0" w:rsidRPr="00EB3618" w:rsidRDefault="004126C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189CDF" w14:textId="77777777" w:rsidR="004126C0" w:rsidRPr="00EB3618" w:rsidRDefault="004126C0" w:rsidP="008F1A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14707A0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CFC858D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126C0" w:rsidRPr="00121F9D" w14:paraId="6E998B3A" w14:textId="77777777" w:rsidTr="00091E62">
        <w:trPr>
          <w:cantSplit/>
        </w:trPr>
        <w:tc>
          <w:tcPr>
            <w:tcW w:w="4500" w:type="dxa"/>
          </w:tcPr>
          <w:p w14:paraId="1F0D3D3E" w14:textId="77777777" w:rsidR="004126C0" w:rsidRPr="00EB3618" w:rsidRDefault="004126C0" w:rsidP="008F1AC9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59F33AA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87" w:type="dxa"/>
            <w:gridSpan w:val="3"/>
          </w:tcPr>
          <w:p w14:paraId="631D1AC9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26C0" w14:paraId="34332932" w14:textId="77777777" w:rsidTr="00091E62">
        <w:trPr>
          <w:cantSplit/>
        </w:trPr>
        <w:tc>
          <w:tcPr>
            <w:tcW w:w="4500" w:type="dxa"/>
          </w:tcPr>
          <w:p w14:paraId="137F13BA" w14:textId="3B6444C1" w:rsidR="004126C0" w:rsidRPr="00B664F7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385A6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83" w:type="dxa"/>
          </w:tcPr>
          <w:p w14:paraId="0D249087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C9493C" w14:textId="653FF488" w:rsidR="004126C0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133,150</w:t>
            </w:r>
          </w:p>
        </w:tc>
        <w:tc>
          <w:tcPr>
            <w:tcW w:w="180" w:type="dxa"/>
          </w:tcPr>
          <w:p w14:paraId="1B0B537F" w14:textId="77777777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C8EFAAB" w14:textId="5F71118B" w:rsidR="004126C0" w:rsidRPr="006352EA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130,270</w:t>
            </w:r>
          </w:p>
        </w:tc>
      </w:tr>
      <w:tr w:rsidR="004126C0" w14:paraId="5BBF0B99" w14:textId="77777777" w:rsidTr="00091E62">
        <w:trPr>
          <w:cantSplit/>
        </w:trPr>
        <w:tc>
          <w:tcPr>
            <w:tcW w:w="4500" w:type="dxa"/>
          </w:tcPr>
          <w:p w14:paraId="29C02A0C" w14:textId="77777777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83" w:type="dxa"/>
          </w:tcPr>
          <w:p w14:paraId="4C19E1C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F68953" w14:textId="04039B12" w:rsidR="004126C0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(15,963)</w:t>
            </w:r>
          </w:p>
        </w:tc>
        <w:tc>
          <w:tcPr>
            <w:tcW w:w="180" w:type="dxa"/>
          </w:tcPr>
          <w:p w14:paraId="67FEF151" w14:textId="77777777" w:rsidR="004126C0" w:rsidRPr="00337886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A7CAB29" w14:textId="1F33178D" w:rsidR="004126C0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(15,916)</w:t>
            </w:r>
          </w:p>
        </w:tc>
      </w:tr>
      <w:tr w:rsidR="00B664F7" w14:paraId="2E8042EF" w14:textId="77777777" w:rsidTr="00091E62">
        <w:trPr>
          <w:cantSplit/>
        </w:trPr>
        <w:tc>
          <w:tcPr>
            <w:tcW w:w="4500" w:type="dxa"/>
          </w:tcPr>
          <w:p w14:paraId="33A127F5" w14:textId="5DA98DD5" w:rsidR="00B664F7" w:rsidRPr="00B664F7" w:rsidRDefault="00B664F7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B664F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โอนไปสินทรัพย์ไม่มีตัวตน - ราคาตามบัญชีสุทธิ</w:t>
            </w:r>
          </w:p>
        </w:tc>
        <w:tc>
          <w:tcPr>
            <w:tcW w:w="1583" w:type="dxa"/>
          </w:tcPr>
          <w:p w14:paraId="4886C044" w14:textId="77777777" w:rsidR="00B664F7" w:rsidRPr="00EB3618" w:rsidRDefault="00B664F7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48ACE83" w14:textId="2DE4EDF0" w:rsidR="00B664F7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C216151" w14:textId="77777777" w:rsidR="00B664F7" w:rsidRPr="00585EBB" w:rsidRDefault="00B664F7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79F1F4A" w14:textId="4288D68C" w:rsidR="00B664F7" w:rsidRPr="00700068" w:rsidRDefault="00B664F7" w:rsidP="00F15E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26C0" w14:paraId="52B40A3A" w14:textId="77777777" w:rsidTr="00091E62">
        <w:trPr>
          <w:cantSplit/>
        </w:trPr>
        <w:tc>
          <w:tcPr>
            <w:tcW w:w="4500" w:type="dxa"/>
          </w:tcPr>
          <w:p w14:paraId="4B2CE644" w14:textId="77777777" w:rsidR="004126C0" w:rsidRPr="00E277FD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83" w:type="dxa"/>
          </w:tcPr>
          <w:p w14:paraId="148A97F2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F3DF34" w14:textId="0A57CA05" w:rsidR="004126C0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2,571</w:t>
            </w:r>
          </w:p>
        </w:tc>
        <w:tc>
          <w:tcPr>
            <w:tcW w:w="180" w:type="dxa"/>
          </w:tcPr>
          <w:p w14:paraId="5DC6A1E2" w14:textId="3A5EB12D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83D4CB2" w14:textId="51DFCDE2" w:rsidR="004126C0" w:rsidRPr="00700068" w:rsidRDefault="00B664F7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2,571</w:t>
            </w:r>
          </w:p>
        </w:tc>
      </w:tr>
    </w:tbl>
    <w:p w14:paraId="0CB6B45B" w14:textId="10AE6640" w:rsidR="00127CA7" w:rsidRDefault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72CC90D" w14:textId="48F369F4" w:rsidR="001C6187" w:rsidRPr="00B06BD8" w:rsidRDefault="00827D57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B06BD8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4160D71C" w14:textId="692D9889" w:rsidR="006F5886" w:rsidRPr="00B06BD8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28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70"/>
        <w:gridCol w:w="720"/>
        <w:gridCol w:w="62"/>
        <w:gridCol w:w="208"/>
        <w:gridCol w:w="62"/>
        <w:gridCol w:w="740"/>
        <w:gridCol w:w="38"/>
        <w:gridCol w:w="22"/>
      </w:tblGrid>
      <w:tr w:rsidR="00E20100" w:rsidRPr="00B06BD8" w14:paraId="267C8D9B" w14:textId="77777777" w:rsidTr="00E20100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2E4B2649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  <w:bottom w:val="nil"/>
            </w:tcBorders>
          </w:tcPr>
          <w:p w14:paraId="14088900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0100" w:rsidRPr="00B06BD8" w14:paraId="6FB93B67" w14:textId="77777777" w:rsidTr="00E20100">
        <w:trPr>
          <w:gridAfter w:val="1"/>
          <w:wAfter w:w="22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13514D86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7DBD5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B593F29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D8FE5C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04A2C9A5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41E7796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FDE9B9E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6"/>
          </w:tcPr>
          <w:p w14:paraId="2A04EC6B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19EE8D8E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20100" w:rsidRPr="00B06BD8" w14:paraId="295AACDC" w14:textId="77777777" w:rsidTr="00E20100">
        <w:trPr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28CED0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B06BD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2892C6B9" w14:textId="60DF175C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B06B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DB75F8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0CB1EB" w14:textId="114DD470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84A5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8EEDF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29541" w14:textId="0B49AE86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94DA9E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34096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281F7" w14:textId="65B0B095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0BC37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A724614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1FED1A" w14:textId="4E818904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D7D4E9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82" w:type="dxa"/>
            <w:gridSpan w:val="2"/>
          </w:tcPr>
          <w:p w14:paraId="66A33AA4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11A61C" w14:textId="6CF74F1F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5E1E63E7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  <w:gridSpan w:val="3"/>
          </w:tcPr>
          <w:p w14:paraId="66B81CB1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1B8218" w14:textId="1F0D9274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0100" w:rsidRPr="00B06BD8" w14:paraId="76D09333" w14:textId="77777777" w:rsidTr="00E20100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</w:tcPr>
          <w:p w14:paraId="16A63B1B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</w:tcBorders>
            <w:vAlign w:val="bottom"/>
          </w:tcPr>
          <w:p w14:paraId="023643B8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B06BD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20100" w:rsidRPr="00423925" w14:paraId="11BEBBDD" w14:textId="77777777" w:rsidTr="00E20100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AC15EC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6BD8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DC04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28B1F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02643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8B7E0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2D68D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DD8AE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E75E9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E384C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7F28E7A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50DA7A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BDA5369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0100" w:rsidRPr="00423925" w14:paraId="41F26144" w14:textId="77777777" w:rsidTr="00E20100">
        <w:trPr>
          <w:gridAfter w:val="2"/>
          <w:wAfter w:w="60" w:type="dxa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9C328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06BD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00C660" w14:textId="18469B86" w:rsidR="00E20100" w:rsidRPr="00B06BD8" w:rsidRDefault="00857A6E" w:rsidP="0085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sz w:val="30"/>
                <w:szCs w:val="30"/>
              </w:rPr>
              <w:t>1,061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7197C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295DE6" w14:textId="05F0BCBC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40EB5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4FA8A" w14:textId="2F5739FE" w:rsidR="00E20100" w:rsidRPr="00B06BD8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290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sz w:val="30"/>
                <w:szCs w:val="30"/>
              </w:rPr>
              <w:t>1,877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C503C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9EC7F1" w14:textId="342F0E1E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</w:t>
            </w:r>
          </w:p>
        </w:tc>
        <w:tc>
          <w:tcPr>
            <w:tcW w:w="270" w:type="dxa"/>
            <w:shd w:val="clear" w:color="auto" w:fill="auto"/>
          </w:tcPr>
          <w:p w14:paraId="76694097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EDFCB1B" w14:textId="6E1A27E8" w:rsidR="00E20100" w:rsidRPr="00B06BD8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2,93</w:t>
            </w:r>
            <w:r w:rsidR="00B06BD8"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7F942A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63E26D" w14:textId="2B949CEC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2,537</w:t>
            </w:r>
          </w:p>
        </w:tc>
      </w:tr>
      <w:tr w:rsidR="00E20100" w:rsidRPr="00423925" w14:paraId="72814228" w14:textId="77777777" w:rsidTr="00E20100">
        <w:trPr>
          <w:gridAfter w:val="2"/>
          <w:wAfter w:w="60" w:type="dxa"/>
          <w:trHeight w:val="60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8A3650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524EE9" w14:textId="77777777" w:rsidR="00E20100" w:rsidRPr="00B06BD8" w:rsidRDefault="00E20100" w:rsidP="0085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A3529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C62AC2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3052F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A9218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3A17F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676BDE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4A1D852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FF4B63A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FFCA41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FEEAC3" w14:textId="77777777" w:rsidR="00E20100" w:rsidRPr="00B06BD8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0100" w:rsidRPr="00423925" w14:paraId="113CDDCC" w14:textId="77777777" w:rsidTr="00E20100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FA88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06BD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3F12F0" w14:textId="3839FF7F" w:rsidR="00E20100" w:rsidRPr="00B06BD8" w:rsidRDefault="00857A6E" w:rsidP="0085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671BB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5E607" w14:textId="5A444B43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6853E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42682E" w14:textId="780F8737" w:rsidR="00E20100" w:rsidRPr="00B06BD8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80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35939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A28F22" w14:textId="1AB5B0CE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615A0ABB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65A8538" w14:textId="68368FCC" w:rsidR="00E20100" w:rsidRPr="00B06BD8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81</w:t>
            </w:r>
            <w:r w:rsidR="00B06BD8" w:rsidRPr="00B06BD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B594A6" w14:textId="77777777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14A64D" w14:textId="5E9D184F" w:rsidR="00E20100" w:rsidRPr="00B06BD8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BD8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</w:tbl>
    <w:p w14:paraId="2915397D" w14:textId="0991D80B" w:rsidR="00385A6D" w:rsidRDefault="00385A6D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3B19C8DB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  <w:r>
        <w:rPr>
          <w:rFonts w:ascii="Angsana New" w:hAnsi="Angsana New"/>
          <w:spacing w:val="-4"/>
          <w:sz w:val="30"/>
          <w:szCs w:val="30"/>
          <w:highlight w:val="yellow"/>
        </w:rPr>
        <w:br w:type="page"/>
      </w:r>
    </w:p>
    <w:tbl>
      <w:tblPr>
        <w:tblW w:w="93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23"/>
        <w:gridCol w:w="1330"/>
        <w:gridCol w:w="265"/>
        <w:gridCol w:w="1349"/>
        <w:gridCol w:w="6"/>
      </w:tblGrid>
      <w:tr w:rsidR="00E20100" w:rsidRPr="003A5AC4" w14:paraId="21DBCB41" w14:textId="77777777" w:rsidTr="005A153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56DD42" w14:textId="77777777" w:rsidR="00E20100" w:rsidRPr="003A5AC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5A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F730492" w14:textId="77777777" w:rsidR="00E20100" w:rsidRPr="003A5AC4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3157A" w14:textId="77777777" w:rsidR="00E20100" w:rsidRPr="003A5AC4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0100" w:rsidRPr="00423925" w14:paraId="05E877EF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8113F9A" w14:textId="28088CD9" w:rsidR="00E20100" w:rsidRPr="003A5AC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5A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5A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422458" w:rsidRPr="003A5A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Pr="003A5A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าคม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8C1B942" w14:textId="77777777" w:rsidR="00E20100" w:rsidRPr="003A5AC4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5AECE94C" w14:textId="626ADF6A" w:rsidR="00E20100" w:rsidRPr="009C460F" w:rsidRDefault="00E20100" w:rsidP="005A153C">
            <w:pPr>
              <w:tabs>
                <w:tab w:val="clear" w:pos="680"/>
                <w:tab w:val="clear" w:pos="907"/>
                <w:tab w:val="left" w:pos="540"/>
                <w:tab w:val="left" w:pos="816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C46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345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DBEFE06" w14:textId="77777777" w:rsidR="00E20100" w:rsidRPr="009C460F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3F7DC" w14:textId="00114FD4" w:rsidR="00E20100" w:rsidRPr="009C460F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345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0100" w:rsidRPr="009C460F" w14:paraId="1307CE52" w14:textId="77777777" w:rsidTr="005A153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4DCA77" w14:textId="77777777" w:rsidR="00E20100" w:rsidRPr="00423925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D5D0B60" w14:textId="77777777" w:rsidR="00E20100" w:rsidRPr="00423925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A3B0A" w14:textId="77777777" w:rsidR="00E20100" w:rsidRPr="009C460F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0100" w:rsidRPr="00423925" w14:paraId="6DA7781B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D82D18B" w14:textId="77777777" w:rsidR="00E20100" w:rsidRPr="009C460F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46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EAD8C5A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1DC8" w14:textId="0FDE895E" w:rsidR="00E20100" w:rsidRPr="009C460F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81</w:t>
            </w:r>
            <w:r w:rsidR="009C460F"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4743" w14:textId="77777777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FCBBA" w14:textId="10EF5DB2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721</w:t>
            </w:r>
          </w:p>
        </w:tc>
      </w:tr>
      <w:tr w:rsidR="00E20100" w:rsidRPr="00423925" w14:paraId="5F29B107" w14:textId="77777777" w:rsidTr="00244BF3">
        <w:trPr>
          <w:trHeight w:val="82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CB7A655" w14:textId="77777777" w:rsidR="00E20100" w:rsidRPr="009C460F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C74F4E7" w14:textId="77777777" w:rsidR="00E20100" w:rsidRPr="009C460F" w:rsidRDefault="00E20100" w:rsidP="00E20100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DE41C94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51B9" w14:textId="69011A5A" w:rsidR="00E20100" w:rsidRPr="009C460F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</w:t>
            </w:r>
            <w:r w:rsidR="009C460F"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</w:t>
            </w: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3311F11" w14:textId="77777777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B32A0" w14:textId="77777777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4E81A87D" w14:textId="2061F75F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(46)</w:t>
            </w:r>
          </w:p>
        </w:tc>
      </w:tr>
      <w:tr w:rsidR="00E20100" w:rsidRPr="00423925" w14:paraId="664D8C45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D794FC7" w14:textId="77777777" w:rsidR="00E20100" w:rsidRPr="009C460F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46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1F67743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A0362" w14:textId="574D4AA8" w:rsidR="00E20100" w:rsidRPr="009C460F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(663)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D70895D" w14:textId="77777777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2888E" w14:textId="0158E86F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(582)</w:t>
            </w:r>
          </w:p>
        </w:tc>
      </w:tr>
      <w:tr w:rsidR="00E20100" w:rsidRPr="00423925" w14:paraId="0C505DB2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0B275B" w14:textId="77777777" w:rsidR="00E20100" w:rsidRPr="009C460F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EF1A44C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8FA6F" w14:textId="29542E72" w:rsidR="00E20100" w:rsidRPr="009C460F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105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FEC53DB" w14:textId="77777777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9E91A" w14:textId="1898FDE2" w:rsidR="00E20100" w:rsidRPr="009C460F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93</w:t>
            </w:r>
          </w:p>
        </w:tc>
      </w:tr>
      <w:tr w:rsidR="00E20100" w:rsidRPr="00423925" w14:paraId="66641237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272193" w14:textId="77777777" w:rsidR="00E20100" w:rsidRPr="009C460F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23FC8D0" w14:textId="77777777" w:rsidR="00E20100" w:rsidRPr="00423925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A72F" w14:textId="77777777" w:rsidR="00E20100" w:rsidRPr="00423925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4A59BD4" w14:textId="77777777" w:rsidR="00E20100" w:rsidRPr="00423925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7E11E" w14:textId="77777777" w:rsidR="00E20100" w:rsidRPr="00423925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423925" w14:paraId="4BA47071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1BAB69" w14:textId="4411D88C" w:rsidR="00E20100" w:rsidRPr="009C460F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88BB668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96C3" w14:textId="14944615" w:rsidR="00E20100" w:rsidRPr="00885D21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  <w:r w:rsidR="009316DB"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3618EA9" w14:textId="77777777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A9860" w14:textId="22B5C493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52</w:t>
            </w:r>
          </w:p>
        </w:tc>
      </w:tr>
      <w:tr w:rsidR="00E20100" w:rsidRPr="00423925" w14:paraId="3D2B5550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E7A8985" w14:textId="77777777" w:rsidR="00E20100" w:rsidRPr="009C460F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9C460F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Pr="009C460F"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DFAB7CA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9F9E" w14:textId="7A6DF48A" w:rsidR="00E20100" w:rsidRPr="00885D21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(14</w:t>
            </w:r>
            <w:r w:rsidR="003A5929"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</w:t>
            </w: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D1D4512" w14:textId="77777777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F80C1" w14:textId="50651649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(160)</w:t>
            </w:r>
          </w:p>
        </w:tc>
      </w:tr>
      <w:tr w:rsidR="00E20100" w:rsidRPr="00423925" w14:paraId="2544FCBD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74B8CD" w14:textId="77777777" w:rsidR="00E20100" w:rsidRPr="009C460F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2E2690A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72F0" w14:textId="7D6D4966" w:rsidR="00E20100" w:rsidRPr="00885D21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EB795C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11A0D8B" w14:textId="77777777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7BB7" w14:textId="245A4E7A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(3)</w:t>
            </w:r>
          </w:p>
        </w:tc>
      </w:tr>
      <w:tr w:rsidR="00E20100" w:rsidRPr="00423925" w14:paraId="3B81EC8C" w14:textId="77777777" w:rsidTr="00D80BC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A0AFA8" w14:textId="77777777" w:rsidR="00E20100" w:rsidRPr="009C460F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9C460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C46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97FA76F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71A47" w14:textId="5209884A" w:rsidR="00E20100" w:rsidRPr="00885D21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FC7DE2C" w14:textId="77777777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329A9" w14:textId="6B2E9B6A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 w:rsidR="00107CFE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</w:p>
        </w:tc>
      </w:tr>
      <w:tr w:rsidR="00E20100" w:rsidRPr="000E3BCA" w14:paraId="5C31DEB7" w14:textId="77777777" w:rsidTr="005A153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5C7A86" w14:textId="77777777" w:rsidR="00E20100" w:rsidRPr="009C460F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0D51AFB" w14:textId="77777777" w:rsidR="00E20100" w:rsidRPr="00423925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8E0C8" w14:textId="49539B60" w:rsidR="00E20100" w:rsidRPr="00885D21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  <w:cs/>
              </w:rPr>
            </w:pPr>
            <w:r w:rsidRPr="00885D21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5</w:t>
            </w:r>
            <w:r w:rsidR="00EB795C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A544215" w14:textId="77777777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7E8FB" w14:textId="12522B83" w:rsidR="00E20100" w:rsidRPr="00885D2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  <w:cs/>
              </w:rPr>
            </w:pPr>
            <w:r w:rsidRPr="00885D21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16</w:t>
            </w:r>
          </w:p>
        </w:tc>
      </w:tr>
    </w:tbl>
    <w:p w14:paraId="47239122" w14:textId="2A42690E" w:rsidR="00E55A94" w:rsidRDefault="00E55A94" w:rsidP="00E5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28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70"/>
        <w:gridCol w:w="720"/>
        <w:gridCol w:w="62"/>
        <w:gridCol w:w="208"/>
        <w:gridCol w:w="62"/>
        <w:gridCol w:w="740"/>
        <w:gridCol w:w="38"/>
        <w:gridCol w:w="22"/>
      </w:tblGrid>
      <w:tr w:rsidR="00E20100" w:rsidRPr="00356084" w14:paraId="4ADF6082" w14:textId="77777777" w:rsidTr="005A153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7E487BDF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  <w:bottom w:val="nil"/>
            </w:tcBorders>
          </w:tcPr>
          <w:p w14:paraId="3DC50862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0100" w:rsidRPr="00356084" w14:paraId="7CCA2ECA" w14:textId="77777777" w:rsidTr="005A153C">
        <w:trPr>
          <w:gridAfter w:val="1"/>
          <w:wAfter w:w="22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76862AF2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A904F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FEEED0F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9216E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15544FA8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5E809993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690896D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6"/>
          </w:tcPr>
          <w:p w14:paraId="71F4D916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59390D90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20100" w:rsidRPr="00171211" w14:paraId="073D01CE" w14:textId="77777777" w:rsidTr="005A153C">
        <w:trPr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7207A5" w14:textId="11DB084C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C4B3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789C4657" w14:textId="77777777" w:rsidR="00E20100" w:rsidRPr="00356084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201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E201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436C1F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7A620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CCA55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7AD4E8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67A55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CFF59B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E2D46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EBBAD5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6681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4F4836B5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67A169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A802F3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82" w:type="dxa"/>
            <w:gridSpan w:val="2"/>
          </w:tcPr>
          <w:p w14:paraId="4285FAE5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6FC22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26336F22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  <w:gridSpan w:val="3"/>
          </w:tcPr>
          <w:p w14:paraId="1E3B2978" w14:textId="77777777" w:rsidR="00E20100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2AA52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0100" w:rsidRPr="00171211" w14:paraId="358C4BFC" w14:textId="77777777" w:rsidTr="005A153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</w:tcPr>
          <w:p w14:paraId="4A7AF289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</w:tcBorders>
            <w:vAlign w:val="bottom"/>
          </w:tcPr>
          <w:p w14:paraId="69B73C2C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20100" w:rsidRPr="00171211" w14:paraId="5849859D" w14:textId="77777777" w:rsidTr="005A153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BE0E1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F0BE1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77F0B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1ADB4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18AA9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15F0A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80755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E15BA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47635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1E7AFFC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574392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7EC7F687" w14:textId="77777777" w:rsidR="00E20100" w:rsidRPr="00171211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0100" w:rsidRPr="00F74EA4" w14:paraId="14A383A5" w14:textId="77777777" w:rsidTr="005A153C">
        <w:trPr>
          <w:gridAfter w:val="2"/>
          <w:wAfter w:w="60" w:type="dxa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97B985" w14:textId="77777777" w:rsidR="00E20100" w:rsidRPr="0017121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4E2DB" w14:textId="35D0253A" w:rsidR="00E20100" w:rsidRPr="00F74EA4" w:rsidRDefault="00857A6E" w:rsidP="00C3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FC698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2A9A8" w14:textId="4A135FCA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37636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6AC9D6" w14:textId="51BFF9B2" w:rsidR="00E20100" w:rsidRPr="00F74EA4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290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DF6E0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4CAF0" w14:textId="36F75EC9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6E6A31AD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B00A78A" w14:textId="59030921" w:rsidR="00E20100" w:rsidRPr="00F74EA4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285656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850F2A" w14:textId="450D9189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4,918</w:t>
            </w:r>
          </w:p>
        </w:tc>
      </w:tr>
      <w:tr w:rsidR="00E20100" w:rsidRPr="00F23A5D" w14:paraId="497FE8FF" w14:textId="77777777" w:rsidTr="005A153C">
        <w:trPr>
          <w:gridAfter w:val="2"/>
          <w:wAfter w:w="60" w:type="dxa"/>
          <w:trHeight w:val="60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FE0C0F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21815A" w14:textId="77777777" w:rsidR="00E20100" w:rsidRPr="00F23A5D" w:rsidRDefault="00E20100" w:rsidP="00C3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C34BD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2FDE60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2C6B1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3D4885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3F674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DE27557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BC6318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D327D69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02225A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EC9E41" w14:textId="77777777" w:rsidR="00E20100" w:rsidRPr="00F23A5D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0100" w:rsidRPr="00F74EA4" w14:paraId="1D2DA1C0" w14:textId="77777777" w:rsidTr="005A153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601E" w14:textId="77777777" w:rsidR="00E20100" w:rsidRPr="00171211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585EB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644CD" w14:textId="0DF48876" w:rsidR="00E20100" w:rsidRPr="00F74EA4" w:rsidRDefault="00857A6E" w:rsidP="00C3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A4783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C63AAA" w14:textId="531102DB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56FEF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41E68" w14:textId="00C48F95" w:rsidR="00E20100" w:rsidRPr="00F74EA4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80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F5BEB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A5FB92" w14:textId="06F82B15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70" w:type="dxa"/>
            <w:shd w:val="clear" w:color="auto" w:fill="auto"/>
          </w:tcPr>
          <w:p w14:paraId="21B0E888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AD570BE" w14:textId="30D6CEA3" w:rsidR="00E20100" w:rsidRPr="00F74EA4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52D981" w14:textId="77777777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6EF158" w14:textId="1239779C" w:rsidR="00E20100" w:rsidRPr="00F74EA4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</w:tr>
    </w:tbl>
    <w:p w14:paraId="7AA301FC" w14:textId="00C7D3A6" w:rsidR="00385A6D" w:rsidRDefault="00385A6D" w:rsidP="00E2010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D0F420D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tbl>
      <w:tblPr>
        <w:tblW w:w="93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23"/>
        <w:gridCol w:w="1330"/>
        <w:gridCol w:w="265"/>
        <w:gridCol w:w="1349"/>
        <w:gridCol w:w="6"/>
      </w:tblGrid>
      <w:tr w:rsidR="00E20100" w:rsidRPr="009E5849" w14:paraId="239B28E0" w14:textId="77777777" w:rsidTr="0045150B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902C70" w14:textId="77777777" w:rsidR="00E20100" w:rsidRPr="009E5849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805A352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76A70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0100" w:rsidRPr="009E5849" w14:paraId="2480B243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7BD938" w14:textId="16BF0291" w:rsidR="00E20100" w:rsidRPr="009E5849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C4B3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42245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าคม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448E388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B4D95FF" w14:textId="3F064F5A" w:rsidR="00E20100" w:rsidRPr="009E5849" w:rsidRDefault="00E20100" w:rsidP="005A153C">
            <w:pPr>
              <w:tabs>
                <w:tab w:val="clear" w:pos="680"/>
                <w:tab w:val="clear" w:pos="907"/>
                <w:tab w:val="left" w:pos="540"/>
                <w:tab w:val="left" w:pos="816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E58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345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A803D51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D12A2" w14:textId="4BDF7EDD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345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0100" w:rsidRPr="009E5849" w14:paraId="16279837" w14:textId="77777777" w:rsidTr="0045150B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8436CE8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DB605CE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97DAF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0100" w:rsidRPr="000E3BCA" w14:paraId="64E8C7E6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8073034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6D0F38A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B4E5" w14:textId="141D4232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1,595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A522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6F16D" w14:textId="54AFC652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1,457</w:t>
            </w:r>
          </w:p>
        </w:tc>
      </w:tr>
      <w:tr w:rsidR="00E20100" w:rsidRPr="000E3BCA" w14:paraId="65E2DDAB" w14:textId="77777777" w:rsidTr="0045150B">
        <w:trPr>
          <w:trHeight w:val="82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149B292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13547A16" w14:textId="77777777" w:rsidR="00E20100" w:rsidRPr="009E5849" w:rsidRDefault="00E20100" w:rsidP="00E20100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ADC58D0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ED97" w14:textId="5AAC0FC6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(94)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C72A560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17FA" w14:textId="77777777" w:rsidR="00E20100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778C8BFA" w14:textId="1774963C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(91)</w:t>
            </w:r>
          </w:p>
        </w:tc>
      </w:tr>
      <w:tr w:rsidR="00E20100" w:rsidRPr="000E3BCA" w14:paraId="6F748271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5EE008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1C576DD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DBB99" w14:textId="52456104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(1,299)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FC2C915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8DEB4" w14:textId="1097CCD7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(1,150)</w:t>
            </w:r>
          </w:p>
        </w:tc>
      </w:tr>
      <w:tr w:rsidR="00E20100" w:rsidRPr="000E3BCA" w14:paraId="59F2F960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BD2E32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BA22BD2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81A90" w14:textId="7E2A704C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59FE924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FA52" w14:textId="7197B701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216</w:t>
            </w:r>
          </w:p>
        </w:tc>
      </w:tr>
      <w:tr w:rsidR="00E20100" w:rsidRPr="000E3BCA" w14:paraId="4ED25CB1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955ACB1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6CEF3D1" w14:textId="77777777" w:rsidR="00E20100" w:rsidRPr="009E5849" w:rsidRDefault="00E20100" w:rsidP="005A153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C79E3" w14:textId="77777777" w:rsidR="00E20100" w:rsidRPr="009E5849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88CAE97" w14:textId="77777777" w:rsidR="00E20100" w:rsidRPr="009E5849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A862" w14:textId="77777777" w:rsidR="00E20100" w:rsidRPr="000E3BCA" w:rsidRDefault="00E20100" w:rsidP="005A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0E3BCA" w14:paraId="1A7FEFD3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73AC8C4" w14:textId="7BAD3970" w:rsidR="00E20100" w:rsidRPr="009E5849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534F892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CC22" w14:textId="06150061" w:rsidR="00E20100" w:rsidRPr="009E5849" w:rsidRDefault="00857A6E" w:rsidP="002C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7141F0C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80260" w14:textId="3A0C063A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78</w:t>
            </w:r>
          </w:p>
        </w:tc>
      </w:tr>
      <w:tr w:rsidR="00E20100" w:rsidRPr="000E3BCA" w14:paraId="0064C1E9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920280D" w14:textId="77777777" w:rsidR="00E20100" w:rsidRPr="009E5849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B16FC9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1AD4F9E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3286" w14:textId="15FF2C0D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(289)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7A2F527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3B509" w14:textId="12AE10B3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(298)</w:t>
            </w:r>
          </w:p>
        </w:tc>
      </w:tr>
      <w:tr w:rsidR="00E20100" w:rsidRPr="000E3BCA" w14:paraId="0229BC32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46FBE7F" w14:textId="77777777" w:rsidR="00E20100" w:rsidRPr="009E5849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DEBCB9D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2054" w14:textId="32B0528E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(7)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5B7E546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36F17" w14:textId="72C36591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(6)</w:t>
            </w:r>
          </w:p>
        </w:tc>
      </w:tr>
      <w:tr w:rsidR="00E20100" w:rsidRPr="000E3BCA" w14:paraId="55E563F7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580F1" w14:textId="77777777" w:rsidR="00E20100" w:rsidRPr="009E5849" w:rsidRDefault="00E20100" w:rsidP="00E20100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7D04890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C90D5" w14:textId="2BF98213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1CD1105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2DE43" w14:textId="2537F9EF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62</w:t>
            </w:r>
          </w:p>
        </w:tc>
      </w:tr>
      <w:tr w:rsidR="00E20100" w:rsidRPr="000E3BCA" w14:paraId="4E1217F7" w14:textId="77777777" w:rsidTr="004515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C38DA56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C1D0CC2" w14:textId="77777777" w:rsidR="00E20100" w:rsidRPr="009E5849" w:rsidRDefault="00E20100" w:rsidP="00E20100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F1716" w14:textId="7EA5A121" w:rsidR="00E20100" w:rsidRPr="009E5849" w:rsidRDefault="00857A6E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3A59211" w14:textId="77777777" w:rsidR="00E20100" w:rsidRPr="009E5849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15F4E" w14:textId="06DA99D0" w:rsidR="00E20100" w:rsidRPr="000E3BCA" w:rsidRDefault="00E20100" w:rsidP="00E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52</w:t>
            </w:r>
          </w:p>
        </w:tc>
      </w:tr>
    </w:tbl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16C3A560" w14:textId="77777777" w:rsidR="00A5548B" w:rsidRPr="00A5548B" w:rsidRDefault="00A5548B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78C06D2C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A5843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9A584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7B83E1CF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D7AAD46" w14:textId="77777777" w:rsidR="008E5E32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A5843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9A5843">
        <w:rPr>
          <w:rFonts w:ascii="Angsana New" w:hAnsi="Angsana New"/>
          <w:color w:val="FFFFFF"/>
          <w:sz w:val="30"/>
          <w:szCs w:val="30"/>
        </w:rPr>
        <w:t>.</w:t>
      </w:r>
      <w:r w:rsidRPr="009A5843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77777777" w:rsidR="003508E1" w:rsidRPr="009A5843" w:rsidRDefault="003508E1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1087573" w14:textId="2409B803" w:rsidR="0077671F" w:rsidRPr="00B935E2" w:rsidRDefault="00827D57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AA3E60" w:rsidRDefault="00FF584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884302C" w14:textId="77777777" w:rsidR="00E20100" w:rsidRDefault="00E20100" w:rsidP="00E201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</w:t>
      </w:r>
      <w:r>
        <w:rPr>
          <w:rFonts w:ascii="Angsana New" w:hAnsi="Angsana New" w:cs="Angsana New"/>
          <w:color w:val="000000"/>
          <w:sz w:val="30"/>
          <w:szCs w:val="30"/>
        </w:rPr>
        <w:t>71</w:t>
      </w:r>
    </w:p>
    <w:p w14:paraId="28746BD3" w14:textId="77777777" w:rsidR="00AA3E60" w:rsidRPr="00015962" w:rsidRDefault="00AA3E60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3E2F6" w14:textId="27F1D9B4" w:rsidR="00AA3E60" w:rsidRDefault="00827D5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AA3E60" w:rsidRPr="009A5843">
        <w:rPr>
          <w:rFonts w:ascii="Angsana New" w:hAnsi="Angsana New" w:cs="Angsana New"/>
          <w:b/>
          <w:bCs/>
          <w:sz w:val="30"/>
          <w:szCs w:val="30"/>
        </w:rPr>
        <w:tab/>
      </w:r>
      <w:r w:rsidR="00AA3E60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6F6B70E" w14:textId="77777777" w:rsidR="00AA3E60" w:rsidRDefault="00AA3E60" w:rsidP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Style w:val="TableGrid"/>
        <w:tblW w:w="92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83"/>
        <w:gridCol w:w="1674"/>
        <w:gridCol w:w="1066"/>
        <w:gridCol w:w="231"/>
        <w:gridCol w:w="1313"/>
      </w:tblGrid>
      <w:tr w:rsidR="00AA3E60" w:rsidRPr="003508E1" w14:paraId="39DFF397" w14:textId="77777777" w:rsidTr="003067C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1D97D10" w14:textId="77777777" w:rsidR="00AA3E60" w:rsidRPr="00CB7BB3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F9F94A6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81662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DBD23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651B58B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5279084" w14:textId="77777777" w:rsidR="00AA3E60" w:rsidRPr="003508E1" w:rsidDel="00D43E7A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3E60" w:rsidRPr="003508E1" w14:paraId="26E4DE37" w14:textId="77777777" w:rsidTr="003067CF">
        <w:trPr>
          <w:tblHeader/>
        </w:trPr>
        <w:tc>
          <w:tcPr>
            <w:tcW w:w="3330" w:type="dxa"/>
            <w:shd w:val="clear" w:color="auto" w:fill="auto"/>
          </w:tcPr>
          <w:p w14:paraId="5F90C75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503B31A3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  <w:shd w:val="clear" w:color="auto" w:fill="auto"/>
          </w:tcPr>
          <w:p w14:paraId="09EC116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4065934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13D027B2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38F98C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3E60" w:rsidRPr="003508E1" w14:paraId="06470546" w14:textId="77777777" w:rsidTr="003067CF">
        <w:tc>
          <w:tcPr>
            <w:tcW w:w="3330" w:type="dxa"/>
            <w:shd w:val="clear" w:color="auto" w:fill="auto"/>
          </w:tcPr>
          <w:p w14:paraId="352DA83E" w14:textId="58977511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4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83" w:type="dxa"/>
            <w:shd w:val="clear" w:color="auto" w:fill="auto"/>
          </w:tcPr>
          <w:p w14:paraId="339C183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0659804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99C64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0597A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3CBA35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E0" w:rsidRPr="003508E1" w14:paraId="6EADA355" w14:textId="77777777" w:rsidTr="003067CF">
        <w:tc>
          <w:tcPr>
            <w:tcW w:w="3330" w:type="dxa"/>
            <w:shd w:val="clear" w:color="auto" w:fill="auto"/>
          </w:tcPr>
          <w:p w14:paraId="6DA203C7" w14:textId="6493D06F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3" w:type="dxa"/>
            <w:shd w:val="clear" w:color="auto" w:fill="auto"/>
          </w:tcPr>
          <w:p w14:paraId="7B77CFB7" w14:textId="77A29ABD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  <w:shd w:val="clear" w:color="auto" w:fill="auto"/>
          </w:tcPr>
          <w:p w14:paraId="3E68AB5F" w14:textId="6721C0D3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50833A25" w14:textId="1F7E3C40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555A8717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CFD5B8B" w14:textId="1DACBEA1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</w:t>
            </w:r>
            <w:r w:rsidR="001B744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45FE0" w:rsidRPr="003508E1" w14:paraId="0D5DBE76" w14:textId="77777777" w:rsidTr="003067CF">
        <w:tc>
          <w:tcPr>
            <w:tcW w:w="3330" w:type="dxa"/>
            <w:shd w:val="clear" w:color="auto" w:fill="auto"/>
          </w:tcPr>
          <w:p w14:paraId="165FEACB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78BF2B69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58F147CA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B5BF8E9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268C508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85B9B33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FE0" w:rsidRPr="003508E1" w14:paraId="3A655683" w14:textId="77777777" w:rsidTr="003067CF">
        <w:tc>
          <w:tcPr>
            <w:tcW w:w="3330" w:type="dxa"/>
            <w:shd w:val="clear" w:color="auto" w:fill="auto"/>
          </w:tcPr>
          <w:p w14:paraId="60605A8E" w14:textId="17D546F0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83" w:type="dxa"/>
            <w:shd w:val="clear" w:color="auto" w:fill="auto"/>
          </w:tcPr>
          <w:p w14:paraId="6B7EE16F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7D9B5615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4B426016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4C6CFA97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BD66174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FE0" w:rsidRPr="00CB7BB3" w14:paraId="44EDD65E" w14:textId="77777777" w:rsidTr="003067CF">
        <w:tc>
          <w:tcPr>
            <w:tcW w:w="3330" w:type="dxa"/>
            <w:shd w:val="clear" w:color="auto" w:fill="auto"/>
          </w:tcPr>
          <w:p w14:paraId="5CB4C258" w14:textId="1E343543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83" w:type="dxa"/>
            <w:shd w:val="clear" w:color="auto" w:fill="auto"/>
          </w:tcPr>
          <w:p w14:paraId="1D90933F" w14:textId="234A3F2E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74" w:type="dxa"/>
            <w:shd w:val="clear" w:color="auto" w:fill="auto"/>
          </w:tcPr>
          <w:p w14:paraId="4E6D933B" w14:textId="64E64030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5CB612E0" w14:textId="640C11CE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4FFF106A" w14:textId="77777777" w:rsidR="00945FE0" w:rsidRPr="003508E1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72581B6" w14:textId="1D89E212" w:rsidR="00945FE0" w:rsidRPr="00CB7BB3" w:rsidRDefault="00945FE0" w:rsidP="00945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90.40</w:t>
            </w:r>
          </w:p>
        </w:tc>
      </w:tr>
    </w:tbl>
    <w:p w14:paraId="753230D3" w14:textId="26A0BE40" w:rsidR="00F52F8C" w:rsidRPr="00004E81" w:rsidRDefault="00F52F8C" w:rsidP="00004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A938923" w14:textId="329BB53F" w:rsidR="00D53523" w:rsidRPr="009343CC" w:rsidRDefault="00827D57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3F5F9B54" w14:textId="77777777" w:rsidR="00E20100" w:rsidRDefault="00E20100" w:rsidP="00E2010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1D6ABB9" w14:textId="77777777" w:rsidR="00E20100" w:rsidRDefault="00E20100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049C08E" w14:textId="1D65AFC9" w:rsidR="00E20100" w:rsidRDefault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E20100" w:rsidRPr="00292CE3" w14:paraId="157C624F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86CFBE0" w14:textId="77777777" w:rsidR="00E20100" w:rsidRPr="00C46A0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807969E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62A07DD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0100" w:rsidRPr="00292CE3" w14:paraId="79A7F296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42CF1" w14:textId="77777777" w:rsidR="00E20100" w:rsidRPr="00C46A0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9CCF4E3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DB9269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8CC033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B660B0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0100" w:rsidRPr="00292CE3" w14:paraId="29CF81D2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B125C9A" w14:textId="3B45C2D2" w:rsidR="00E20100" w:rsidRPr="00292CE3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022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33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A776061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B93A4F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FED712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8D965F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CE8345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68EAFDA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D2A78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D530321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4ABD20B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A5CDA8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0100" w:rsidRPr="00292CE3" w14:paraId="7BF518E8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18B41C53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0AF571F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71AE183A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EE44C5A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751E61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20100" w:rsidRPr="00292CE3" w14:paraId="30DB178C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04C97598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FB0FEB1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27A82B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6B214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E7BE30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80FC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2308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D7EEC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AD436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C097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3D8A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267D7C04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60231506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CEA65BD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74DE65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A79E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73C57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B8706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7E9B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EDB7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63BF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E78DD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8FE3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0751D500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370B7EFE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13B26F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1B1363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790F41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4B0A74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CD5D0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365F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0FD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C836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D264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94D92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07208933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69651752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663C9913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DC96A82" w14:textId="7DFF0BBE" w:rsidR="00E20100" w:rsidRPr="00292CE3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Pr="00A54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36" w:type="dxa"/>
          </w:tcPr>
          <w:p w14:paraId="7307D9AF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371453" w14:textId="3C726917" w:rsidR="00E20100" w:rsidRPr="00292CE3" w:rsidRDefault="007D7D65" w:rsidP="005A153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3707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E8DE7" w14:textId="6CD8899D" w:rsidR="00E20100" w:rsidRPr="00292CE3" w:rsidRDefault="007D7D65" w:rsidP="005A153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56,422</w:t>
            </w:r>
          </w:p>
        </w:tc>
        <w:tc>
          <w:tcPr>
            <w:tcW w:w="270" w:type="dxa"/>
          </w:tcPr>
          <w:p w14:paraId="0A26966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401AD" w14:textId="4A243DDA" w:rsidR="00E20100" w:rsidRPr="00292CE3" w:rsidRDefault="007D7D65" w:rsidP="005A153C">
            <w:pPr>
              <w:pStyle w:val="acctfourfigures"/>
              <w:tabs>
                <w:tab w:val="clear" w:pos="765"/>
                <w:tab w:val="left" w:pos="336"/>
              </w:tabs>
              <w:spacing w:line="240" w:lineRule="atLeast"/>
              <w:ind w:left="-24" w:right="-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0F5AE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DF805" w14:textId="1E6FCFDC" w:rsidR="00E20100" w:rsidRPr="00292CE3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56,422</w:t>
            </w:r>
          </w:p>
        </w:tc>
      </w:tr>
      <w:tr w:rsidR="00E20100" w:rsidRPr="00C46F07" w14:paraId="2B811C70" w14:textId="77777777" w:rsidTr="005A153C">
        <w:trPr>
          <w:trHeight w:val="281"/>
        </w:trPr>
        <w:tc>
          <w:tcPr>
            <w:tcW w:w="2610" w:type="dxa"/>
            <w:shd w:val="clear" w:color="auto" w:fill="auto"/>
          </w:tcPr>
          <w:p w14:paraId="063C118C" w14:textId="77777777" w:rsidR="00E20100" w:rsidRDefault="00E20100" w:rsidP="005A153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979CBD1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8CE2B3" w14:textId="77777777" w:rsidR="00E20100" w:rsidRPr="00C46F07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E1D4CE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DADAC44" w14:textId="77777777" w:rsidR="00E20100" w:rsidRPr="00C46F07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686D8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5FD3A6" w14:textId="77777777" w:rsidR="00E20100" w:rsidRPr="00C46F07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7692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9CB520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D70A8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7A351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0100" w:rsidRPr="005248EA" w14:paraId="69125FDF" w14:textId="77777777" w:rsidTr="005A153C">
        <w:trPr>
          <w:trHeight w:val="281"/>
        </w:trPr>
        <w:tc>
          <w:tcPr>
            <w:tcW w:w="2610" w:type="dxa"/>
            <w:shd w:val="clear" w:color="auto" w:fill="auto"/>
          </w:tcPr>
          <w:p w14:paraId="132CCF82" w14:textId="77777777" w:rsidR="00E20100" w:rsidRPr="00292CE3" w:rsidRDefault="00E20100" w:rsidP="005A153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921580A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F3B38BF" w14:textId="77777777" w:rsidR="00E20100" w:rsidRPr="00F568B5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DFCCB4F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61059F5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7F80D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D3E1B6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86FEE7" w14:textId="77777777" w:rsidR="00E20100" w:rsidRPr="005248EA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ED9A18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D4AB6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E03D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BC5E95" w14:paraId="380CF3DF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00F4EB72" w14:textId="77777777" w:rsidR="00E20100" w:rsidRPr="00292CE3" w:rsidRDefault="00E20100" w:rsidP="005A153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EF92A70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DE31B" w14:textId="39B5571E" w:rsidR="00E20100" w:rsidRPr="00333126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4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  <w:r w:rsidRPr="00333126">
              <w:rPr>
                <w:rFonts w:asciiTheme="majorBidi" w:hAnsiTheme="majorBidi" w:cstheme="majorBidi"/>
                <w:sz w:val="30"/>
                <w:szCs w:val="30"/>
              </w:rPr>
              <w:t>,290</w:t>
            </w:r>
          </w:p>
        </w:tc>
        <w:tc>
          <w:tcPr>
            <w:tcW w:w="236" w:type="dxa"/>
          </w:tcPr>
          <w:p w14:paraId="265E4EA3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FB962A" w14:textId="6D22EA48" w:rsidR="00E20100" w:rsidRPr="00BC5E95" w:rsidRDefault="007D7D65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49,71</w:t>
            </w:r>
            <w:r w:rsidR="003331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BC7FA7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A24EE" w14:textId="2371C411" w:rsidR="00E20100" w:rsidRPr="00BC5E95" w:rsidRDefault="007D7D65" w:rsidP="005A153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E76A4C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5A30C" w14:textId="05E42E3F" w:rsidR="00E20100" w:rsidRPr="00BC5E95" w:rsidRDefault="007D7D65" w:rsidP="005A153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151,57</w:t>
            </w:r>
            <w:r w:rsidR="003331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AD0178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E00AE" w14:textId="5B70827A" w:rsidR="00E20100" w:rsidRPr="00BC5E95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201,290</w:t>
            </w:r>
          </w:p>
        </w:tc>
      </w:tr>
      <w:tr w:rsidR="00E20100" w:rsidRPr="00BC5E95" w14:paraId="721DEAD0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63F471A0" w14:textId="77777777" w:rsidR="00E20100" w:rsidRPr="00292CE3" w:rsidRDefault="00E20100" w:rsidP="005A153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3B7E922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7874F" w14:textId="61F0C36B" w:rsidR="00E20100" w:rsidRPr="00BC5E95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257,712</w:t>
            </w:r>
          </w:p>
        </w:tc>
        <w:tc>
          <w:tcPr>
            <w:tcW w:w="236" w:type="dxa"/>
          </w:tcPr>
          <w:p w14:paraId="518E9FE4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98BE86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0C92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91A7A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98134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7B49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C7FBB" w14:textId="77777777" w:rsidR="00E20100" w:rsidRPr="00BC5E95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E51A" w14:textId="2368C1FB" w:rsidR="00E20100" w:rsidRPr="00BC5E95" w:rsidRDefault="007D7D65" w:rsidP="00A54DD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257,712</w:t>
            </w:r>
          </w:p>
        </w:tc>
      </w:tr>
      <w:tr w:rsidR="00E20100" w:rsidRPr="00292CE3" w14:paraId="7A53073F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EC63301" w14:textId="77777777" w:rsidR="00E20100" w:rsidRPr="00C46A0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49F86D5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7044835" w14:textId="77777777" w:rsidR="00E20100" w:rsidRPr="00475D96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385A6D" w:rsidRPr="00292CE3" w14:paraId="7D57E1CA" w14:textId="77777777" w:rsidTr="00307B45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4B5B39F" w14:textId="77777777" w:rsidR="00385A6D" w:rsidRPr="00292CE3" w:rsidRDefault="00385A6D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B8A4F2" w14:textId="77777777" w:rsidR="00385A6D" w:rsidRPr="00C46A09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52360482" w14:textId="4DBE8FAA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5A6D" w:rsidRPr="00292CE3" w14:paraId="7AB9EDCC" w14:textId="77777777" w:rsidTr="00386345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F7DF82C" w14:textId="77777777" w:rsidR="00385A6D" w:rsidRPr="00292CE3" w:rsidRDefault="00385A6D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67825" w14:textId="77777777" w:rsidR="00385A6D" w:rsidRPr="00C46A09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5BD3D9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DAEC59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6DF56894" w14:textId="79091652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5A6D" w:rsidRPr="00292CE3" w14:paraId="554CDC8E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9E4AB03" w14:textId="77777777" w:rsidR="00385A6D" w:rsidRPr="00292CE3" w:rsidRDefault="00385A6D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816E53" w14:textId="77777777" w:rsidR="00385A6D" w:rsidRPr="00C46A09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7256FE" w14:textId="37A30E56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1803D3E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FBA4DBC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519CF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AFC056C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68D74D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E18815B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77ED6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39BE78" w14:textId="77777777" w:rsidR="00385A6D" w:rsidRPr="00292CE3" w:rsidRDefault="00385A6D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5A6D" w:rsidRPr="00292CE3" w14:paraId="7AF74D58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8B96EA8" w14:textId="77777777" w:rsidR="00385A6D" w:rsidRPr="00292CE3" w:rsidRDefault="00385A6D" w:rsidP="00385A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CD6E558" w14:textId="77777777" w:rsidR="00385A6D" w:rsidRPr="00C46A09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9314A" w14:textId="77777777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54D94C" w14:textId="77777777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021045D" w14:textId="52ED9B28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B12FC4" w14:textId="77777777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1822CBA" w14:textId="0066335D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9FA89B9" w14:textId="77777777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B827A38" w14:textId="6BCD247D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79766AB" w14:textId="77777777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4AB465" w14:textId="37FDC7F9" w:rsidR="00385A6D" w:rsidRPr="00292CE3" w:rsidRDefault="00385A6D" w:rsidP="00385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0100" w:rsidRPr="00292CE3" w14:paraId="1D2636D2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7C5F342F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B61DBCB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2439EA2B" w14:textId="661EFE62" w:rsidR="00E20100" w:rsidRPr="00292CE3" w:rsidRDefault="00385A6D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5CD92AFE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253350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20100" w:rsidRPr="00292CE3" w14:paraId="48FD32E1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5E11D1A1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A4084B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BDF1A4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031DE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85F946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8D44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4D6E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5226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6868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46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4041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455FC3A9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3495C3BF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834057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6482E2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FABBE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C7190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7D7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374D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DC1B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9D1A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9EF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BB65B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C46F07" w14:paraId="46A0C131" w14:textId="77777777" w:rsidTr="005A153C">
        <w:trPr>
          <w:trHeight w:val="281"/>
        </w:trPr>
        <w:tc>
          <w:tcPr>
            <w:tcW w:w="2610" w:type="dxa"/>
            <w:shd w:val="clear" w:color="auto" w:fill="auto"/>
          </w:tcPr>
          <w:p w14:paraId="05E1F4F4" w14:textId="77777777" w:rsidR="00E20100" w:rsidRDefault="00E20100" w:rsidP="005A153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7EDDDA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611CA4A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8A4769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AE24868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09FA3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F91298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B3E03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96EF67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B1510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3EE0F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0100" w:rsidRPr="00C46F07" w14:paraId="5375C3A9" w14:textId="77777777" w:rsidTr="005A153C">
        <w:trPr>
          <w:trHeight w:val="281"/>
        </w:trPr>
        <w:tc>
          <w:tcPr>
            <w:tcW w:w="2610" w:type="dxa"/>
            <w:shd w:val="clear" w:color="auto" w:fill="auto"/>
          </w:tcPr>
          <w:p w14:paraId="20204580" w14:textId="77777777" w:rsidR="00E20100" w:rsidRPr="00292CE3" w:rsidRDefault="00E20100" w:rsidP="005A153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11170B08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C0EE8FB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654,295</w:t>
            </w:r>
          </w:p>
        </w:tc>
        <w:tc>
          <w:tcPr>
            <w:tcW w:w="236" w:type="dxa"/>
          </w:tcPr>
          <w:p w14:paraId="230CAC11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831DB92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C1503F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30636A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  <w:tc>
          <w:tcPr>
            <w:tcW w:w="270" w:type="dxa"/>
          </w:tcPr>
          <w:p w14:paraId="4562D451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77F62C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BF284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38798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</w:tr>
      <w:tr w:rsidR="00E20100" w:rsidRPr="00C46F07" w14:paraId="4C7AA094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67E00462" w14:textId="77777777" w:rsidR="00E20100" w:rsidRPr="00292CE3" w:rsidRDefault="00E20100" w:rsidP="005A153C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8150336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28FFC3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E8D12E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2AD9691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6361B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68632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570494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57887E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C24BC" w14:textId="77777777" w:rsidR="00E20100" w:rsidRPr="005248E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A2DC4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0100" w:rsidRPr="00884B5C" w14:paraId="7E186BCC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176F2895" w14:textId="77777777" w:rsidR="00E20100" w:rsidRPr="00292CE3" w:rsidRDefault="00E20100" w:rsidP="005A153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74954D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907526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EB2C44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A0DF11E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3E7B928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B70249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6DF5A54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98F7A5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4615873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58AEFA5" w14:textId="77777777" w:rsidR="00E20100" w:rsidRPr="00884B5C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0100" w:rsidRPr="00884B5C" w14:paraId="09C6DFD0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09EC6FAB" w14:textId="77777777" w:rsidR="00E20100" w:rsidRPr="00D71F54" w:rsidRDefault="00E20100" w:rsidP="005A153C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E849EA7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75AF6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195,711</w:t>
            </w:r>
          </w:p>
        </w:tc>
        <w:tc>
          <w:tcPr>
            <w:tcW w:w="236" w:type="dxa"/>
          </w:tcPr>
          <w:p w14:paraId="0AF97799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F6DCF19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84D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51,036</w:t>
            </w:r>
          </w:p>
        </w:tc>
        <w:tc>
          <w:tcPr>
            <w:tcW w:w="270" w:type="dxa"/>
          </w:tcPr>
          <w:p w14:paraId="52AEB37E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328D892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090CD1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33D751B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17C27C14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EDB11" w14:textId="77777777" w:rsidR="00E20100" w:rsidRPr="00884B5C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E20100" w14:paraId="62ECDEFB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2D84F0BA" w14:textId="77777777" w:rsidR="00E20100" w:rsidRDefault="00E20100" w:rsidP="005A153C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013D1F5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A7B4B" w14:textId="77777777" w:rsidR="00E20100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850,006</w:t>
            </w:r>
          </w:p>
        </w:tc>
        <w:tc>
          <w:tcPr>
            <w:tcW w:w="236" w:type="dxa"/>
          </w:tcPr>
          <w:p w14:paraId="5708DD89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A27C330" w14:textId="77777777" w:rsidR="00E20100" w:rsidRPr="00B84D1A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7C9ED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88A597F" w14:textId="77777777" w:rsidR="00E20100" w:rsidRPr="00C46F07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983328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EF4D17" w14:textId="77777777" w:rsidR="00E20100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6D30BD" w14:textId="77777777" w:rsidR="00E20100" w:rsidRPr="00F568B5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3A425" w14:textId="77777777" w:rsidR="00E20100" w:rsidRDefault="00E20100" w:rsidP="005A153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0,006</w:t>
            </w:r>
          </w:p>
        </w:tc>
      </w:tr>
    </w:tbl>
    <w:p w14:paraId="56A82FD5" w14:textId="229A3FB5" w:rsidR="003508E1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7E0A8EA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30BD0428" w14:textId="77777777" w:rsidR="00E20100" w:rsidRPr="00E161CE" w:rsidRDefault="00E20100" w:rsidP="00E20100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E5542A1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E9FB00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4EE0AE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5466310" w14:textId="370651EF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4A37E0" w14:textId="1EDB780F" w:rsidR="004818D9" w:rsidRDefault="00827D57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E2080C"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3508E1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E161CE" w14:paraId="6B7D103E" w14:textId="77777777" w:rsidTr="00CB7BB3">
        <w:trPr>
          <w:trHeight w:val="346"/>
          <w:tblHeader/>
        </w:trPr>
        <w:tc>
          <w:tcPr>
            <w:tcW w:w="6210" w:type="dxa"/>
          </w:tcPr>
          <w:p w14:paraId="3145AE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68584E9B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6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205A0B6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E161CE" w14:paraId="54C35603" w14:textId="77777777" w:rsidTr="00CB7BB3">
        <w:trPr>
          <w:trHeight w:val="346"/>
          <w:tblHeader/>
        </w:trPr>
        <w:tc>
          <w:tcPr>
            <w:tcW w:w="6210" w:type="dxa"/>
          </w:tcPr>
          <w:p w14:paraId="37E51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E161CE" w14:paraId="62242BE3" w14:textId="77777777" w:rsidTr="00CB7BB3">
        <w:trPr>
          <w:trHeight w:val="346"/>
        </w:trPr>
        <w:tc>
          <w:tcPr>
            <w:tcW w:w="6210" w:type="dxa"/>
          </w:tcPr>
          <w:p w14:paraId="64C78B14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5F4899A6" w14:textId="77777777" w:rsidTr="00CB7BB3">
        <w:trPr>
          <w:trHeight w:val="346"/>
        </w:trPr>
        <w:tc>
          <w:tcPr>
            <w:tcW w:w="6210" w:type="dxa"/>
          </w:tcPr>
          <w:p w14:paraId="20B4A0E6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08C61172" w:rsidR="00CB7BB3" w:rsidRPr="00E161CE" w:rsidRDefault="00AE1CF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16954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63E5FF2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71D36DAC" w:rsidR="00CB7BB3" w:rsidRPr="00E161CE" w:rsidRDefault="00AE1CF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7,382</w:t>
            </w:r>
          </w:p>
        </w:tc>
      </w:tr>
      <w:tr w:rsidR="00CB7BB3" w:rsidRPr="00E161CE" w14:paraId="14543996" w14:textId="77777777" w:rsidTr="00CB7BB3">
        <w:trPr>
          <w:trHeight w:val="346"/>
        </w:trPr>
        <w:tc>
          <w:tcPr>
            <w:tcW w:w="6210" w:type="dxa"/>
          </w:tcPr>
          <w:p w14:paraId="7F3B62C5" w14:textId="1035FF72" w:rsidR="00CB7BB3" w:rsidRPr="00E161CE" w:rsidRDefault="00E2010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  <w:r w:rsidRPr="0012589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และภาชนะบรรจุ</w:t>
            </w:r>
          </w:p>
        </w:tc>
        <w:tc>
          <w:tcPr>
            <w:tcW w:w="1440" w:type="dxa"/>
          </w:tcPr>
          <w:p w14:paraId="24492E3B" w14:textId="7045F37D" w:rsidR="00CB7BB3" w:rsidRPr="007D67A6" w:rsidRDefault="00AE1CF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69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4E05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267F614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0FD7F4E2" w:rsidR="00CB7BB3" w:rsidRPr="007D67A6" w:rsidRDefault="00AE1CF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32,241</w:t>
            </w:r>
          </w:p>
        </w:tc>
      </w:tr>
      <w:tr w:rsidR="00CB7BB3" w:rsidRPr="00E161CE" w14:paraId="4276B352" w14:textId="77777777" w:rsidTr="00CB7BB3">
        <w:trPr>
          <w:trHeight w:val="346"/>
        </w:trPr>
        <w:tc>
          <w:tcPr>
            <w:tcW w:w="6210" w:type="dxa"/>
          </w:tcPr>
          <w:p w14:paraId="30023A9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204E7BF0" w:rsidR="00CB7BB3" w:rsidRPr="00E161CE" w:rsidRDefault="00416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</w:t>
            </w:r>
            <w:r w:rsidR="00904E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6AC65ED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00D0D426" w:rsidR="00CB7BB3" w:rsidRPr="00E161CE" w:rsidRDefault="00AE1CF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39,62</w:t>
            </w:r>
            <w:r w:rsidR="00553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32954" w:rsidRPr="00E161CE" w14:paraId="7EFEDD77" w14:textId="77777777" w:rsidTr="00CB7BB3">
        <w:trPr>
          <w:trHeight w:val="346"/>
        </w:trPr>
        <w:tc>
          <w:tcPr>
            <w:tcW w:w="6210" w:type="dxa"/>
          </w:tcPr>
          <w:p w14:paraId="5E1CBF0E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80625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083D9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28FC35F3" w14:textId="77777777" w:rsidTr="00154506">
        <w:trPr>
          <w:trHeight w:val="346"/>
        </w:trPr>
        <w:tc>
          <w:tcPr>
            <w:tcW w:w="6210" w:type="dxa"/>
          </w:tcPr>
          <w:p w14:paraId="3E379F41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76E545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06" w:rsidRPr="00E161CE" w14:paraId="4481D76E" w14:textId="77777777" w:rsidTr="00154506">
        <w:trPr>
          <w:trHeight w:val="346"/>
        </w:trPr>
        <w:tc>
          <w:tcPr>
            <w:tcW w:w="6210" w:type="dxa"/>
          </w:tcPr>
          <w:p w14:paraId="5DCB3F48" w14:textId="4EF02A04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4506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54A2FF94" w:rsidR="00154506" w:rsidRPr="00154506" w:rsidRDefault="0099228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222,107</w:t>
            </w:r>
          </w:p>
        </w:tc>
        <w:tc>
          <w:tcPr>
            <w:tcW w:w="270" w:type="dxa"/>
          </w:tcPr>
          <w:p w14:paraId="29E4615C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D060" w14:textId="1C79BDBE" w:rsidR="00154506" w:rsidRPr="00154506" w:rsidRDefault="0099228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214,975</w:t>
            </w:r>
          </w:p>
        </w:tc>
      </w:tr>
      <w:tr w:rsidR="00154506" w:rsidRPr="00E161CE" w14:paraId="437F1999" w14:textId="77777777" w:rsidTr="00154506">
        <w:trPr>
          <w:trHeight w:val="346"/>
        </w:trPr>
        <w:tc>
          <w:tcPr>
            <w:tcW w:w="6210" w:type="dxa"/>
          </w:tcPr>
          <w:p w14:paraId="29AF709D" w14:textId="73E2EC52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3B6E4338" w:rsidR="00154506" w:rsidRPr="00154506" w:rsidRDefault="00DA59A3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28,469</w:t>
            </w:r>
          </w:p>
        </w:tc>
        <w:tc>
          <w:tcPr>
            <w:tcW w:w="270" w:type="dxa"/>
          </w:tcPr>
          <w:p w14:paraId="294BAA24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73020AF6" w:rsidR="00154506" w:rsidRPr="00154506" w:rsidRDefault="0099228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AC7051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154506" w:rsidRPr="00E161CE" w14:paraId="6F2446EE" w14:textId="77777777" w:rsidTr="00154506">
        <w:trPr>
          <w:trHeight w:val="346"/>
        </w:trPr>
        <w:tc>
          <w:tcPr>
            <w:tcW w:w="6210" w:type="dxa"/>
          </w:tcPr>
          <w:p w14:paraId="6EAE7920" w14:textId="6CADB8FB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26C400DA" w:rsidR="00154506" w:rsidRPr="00E161CE" w:rsidRDefault="0099228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DA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C7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553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820913" w14:textId="77777777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44978460" w:rsidR="00154506" w:rsidRPr="00E161CE" w:rsidRDefault="0099228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240,3</w:t>
            </w:r>
            <w:r w:rsidR="00AC7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0C7FC5BB" w14:textId="77777777" w:rsidR="00CB7BB3" w:rsidRPr="00CB7BB3" w:rsidRDefault="00CB7BB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380F3" w14:textId="763640EF" w:rsidR="00EB73ED" w:rsidRPr="00EB276B" w:rsidRDefault="00E2080C" w:rsidP="00306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827D57">
        <w:rPr>
          <w:rFonts w:ascii="Angsana New" w:hAnsi="Angsana New" w:cs="Angsana New"/>
          <w:b/>
          <w:bCs/>
          <w:sz w:val="30"/>
          <w:szCs w:val="30"/>
        </w:rPr>
        <w:t>1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3508E1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CCFF19" w14:textId="461A2C5E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BAB">
        <w:rPr>
          <w:rFonts w:ascii="Angsana New" w:hAnsi="Angsana New"/>
          <w:sz w:val="30"/>
          <w:szCs w:val="30"/>
        </w:rPr>
        <w:t>(</w:t>
      </w:r>
      <w:r w:rsidRPr="002F3BAB">
        <w:rPr>
          <w:rFonts w:ascii="Angsana New" w:hAnsi="Angsana New"/>
          <w:sz w:val="30"/>
          <w:szCs w:val="30"/>
          <w:cs/>
        </w:rPr>
        <w:t xml:space="preserve">ก) </w:t>
      </w:r>
      <w:r w:rsidRPr="002F3BAB">
        <w:rPr>
          <w:rFonts w:ascii="Angsana New" w:hAnsi="Angsana New"/>
          <w:sz w:val="30"/>
          <w:szCs w:val="30"/>
          <w:cs/>
        </w:rPr>
        <w:tab/>
      </w:r>
      <w:r w:rsidRPr="002F3BAB">
        <w:rPr>
          <w:rFonts w:asciiTheme="majorBidi" w:hAnsiTheme="majorBidi" w:cstheme="majorBidi"/>
          <w:sz w:val="30"/>
          <w:szCs w:val="30"/>
          <w:cs/>
        </w:rPr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5F57B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2F3BAB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631F74" w14:textId="77777777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2EBA4F8E" w14:textId="02ABB872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 w:cstheme="majorBidi"/>
          <w:sz w:val="30"/>
          <w:szCs w:val="30"/>
        </w:rPr>
        <w:t>1.45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</w:rPr>
        <w:t>0.1</w:t>
      </w:r>
      <w:r>
        <w:rPr>
          <w:rFonts w:asciiTheme="majorBidi" w:hAnsiTheme="majorBidi" w:cstheme="majorBidi"/>
          <w:sz w:val="30"/>
          <w:szCs w:val="30"/>
        </w:rPr>
        <w:t>0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ล้า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2F3BAB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="00B13876" w:rsidRPr="00B13876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="00B13876">
        <w:rPr>
          <w:rFonts w:asciiTheme="majorBidi" w:hAnsiTheme="majorBidi" w:hint="cs"/>
          <w:sz w:val="30"/>
          <w:szCs w:val="30"/>
          <w:cs/>
        </w:rPr>
        <w:t>ของศาล</w:t>
      </w:r>
      <w:r w:rsidRPr="002F3BAB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3C8ABDB9" w14:textId="77777777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D3275" w14:textId="1DC3E9F8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Pr="002F3BA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</w:rPr>
        <w:t xml:space="preserve">1.14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F3BAB">
        <w:rPr>
          <w:rFonts w:asciiTheme="majorBidi" w:hAnsiTheme="majorBidi" w:cstheme="majorBidi"/>
          <w:sz w:val="30"/>
          <w:szCs w:val="30"/>
          <w:cs/>
        </w:rPr>
        <w:t>บาท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/>
          <w:sz w:val="30"/>
          <w:szCs w:val="30"/>
          <w:cs/>
        </w:rPr>
        <w:t>ปัจจุบันคดีความดังกล่าวอยู่ใน</w:t>
      </w:r>
      <w:r w:rsidR="00B13876" w:rsidRPr="00B13876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Pr="002F3BAB">
        <w:rPr>
          <w:rFonts w:asciiTheme="majorBidi" w:hAnsiTheme="majorBidi"/>
          <w:sz w:val="30"/>
          <w:szCs w:val="30"/>
          <w:cs/>
        </w:rPr>
        <w:t xml:space="preserve">อุทธรณ์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2F3BAB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A57A95" w14:textId="14849D13" w:rsidR="00E20100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55C9C4A" w14:textId="7ACA82E1" w:rsidR="00E20100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lastRenderedPageBreak/>
        <w:t>(ง)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</w:t>
      </w:r>
      <w:r>
        <w:rPr>
          <w:rFonts w:asciiTheme="majorBidi" w:hAnsiTheme="majorBidi"/>
          <w:spacing w:val="-2"/>
          <w:sz w:val="30"/>
          <w:szCs w:val="30"/>
          <w:cs/>
        </w:rPr>
        <w:br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/>
          <w:spacing w:val="-2"/>
          <w:sz w:val="30"/>
          <w:szCs w:val="30"/>
        </w:rPr>
        <w:t>1</w:t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F3BAB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B745E5" w14:textId="77777777" w:rsidR="00683B1B" w:rsidRPr="003508E1" w:rsidRDefault="00683B1B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D59A4BB" w14:textId="47590A22" w:rsidR="00AC7DC7" w:rsidRPr="00AC7DC7" w:rsidRDefault="00AC7DC7" w:rsidP="00C20E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050B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aperSrc w:first="7" w:other="7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EB1B6" w14:textId="77777777" w:rsidR="00E72F48" w:rsidRDefault="00E72F48" w:rsidP="004956B4">
      <w:r>
        <w:separator/>
      </w:r>
    </w:p>
  </w:endnote>
  <w:endnote w:type="continuationSeparator" w:id="0">
    <w:p w14:paraId="33E85296" w14:textId="77777777" w:rsidR="00E72F48" w:rsidRDefault="00E72F4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1E46" w14:textId="77777777" w:rsidR="00E72F48" w:rsidRDefault="00E72F48" w:rsidP="004956B4">
      <w:r>
        <w:separator/>
      </w:r>
    </w:p>
  </w:footnote>
  <w:footnote w:type="continuationSeparator" w:id="0">
    <w:p w14:paraId="7C8C3BD7" w14:textId="77777777" w:rsidR="00E72F48" w:rsidRDefault="00E72F4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0A819859" w:rsidR="003E6E6E" w:rsidRPr="0047456A" w:rsidRDefault="003E6E6E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6A92" w14:textId="77777777" w:rsidR="00484C2B" w:rsidRPr="009B072F" w:rsidRDefault="00484C2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8FE334A" w14:textId="77777777" w:rsidR="00484C2B" w:rsidRPr="009B072F" w:rsidRDefault="00484C2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0265F6" w14:textId="77777777" w:rsidR="00484C2B" w:rsidRDefault="00484C2B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60E8487" w14:textId="77777777" w:rsidR="00484C2B" w:rsidRDefault="00484C2B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C2B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13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2E9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3EF692B14654BA2AA63A4CEEB51F9" ma:contentTypeVersion="2" ma:contentTypeDescription="Create a new document." ma:contentTypeScope="" ma:versionID="cffa6bbe60efec8598f00d28c7cf654b">
  <xsd:schema xmlns:xsd="http://www.w3.org/2001/XMLSchema" xmlns:xs="http://www.w3.org/2001/XMLSchema" xmlns:p="http://schemas.microsoft.com/office/2006/metadata/properties" xmlns:ns2="fb50b85f-54ca-45c8-8eef-500021e3fd63" targetNamespace="http://schemas.microsoft.com/office/2006/metadata/properties" ma:root="true" ma:fieldsID="cd746eed5bbf3464b5ce216f6a8d3bf5" ns2:_="">
    <xsd:import namespace="fb50b85f-54ca-45c8-8eef-500021e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0b85f-54ca-45c8-8eef-500021e3f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EA1394-D618-4A17-B7DD-3D8000488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50b85f-54ca-45c8-8eef-500021e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13</Pages>
  <Words>2509</Words>
  <Characters>10837</Characters>
  <Application>Microsoft Office Word</Application>
  <DocSecurity>0</DocSecurity>
  <Lines>90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3</cp:revision>
  <cp:lastPrinted>2022-04-25T03:23:00Z</cp:lastPrinted>
  <dcterms:created xsi:type="dcterms:W3CDTF">2023-05-04T09:05:00Z</dcterms:created>
  <dcterms:modified xsi:type="dcterms:W3CDTF">2023-05-10T04:21:00Z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0x0101005E93EF692B14654BA2AA63A4CEEB51F9</vt:lpwstr>
  </property>
</Properties>
</file>