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DB9FF" w14:textId="1266F6D7" w:rsidR="007E6D45" w:rsidRPr="00D35DC0" w:rsidRDefault="0009495B" w:rsidP="002671AD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rPr>
          <w:rFonts w:ascii="Angsana New" w:hAnsi="Angsana New"/>
          <w:sz w:val="28"/>
          <w:szCs w:val="28"/>
          <w:lang w:val="en-GB"/>
        </w:rPr>
      </w:pPr>
      <w:r w:rsidRPr="000E61EA">
        <w:rPr>
          <w:rFonts w:ascii="Angsana New" w:hAnsi="Angsana New"/>
          <w:sz w:val="28"/>
          <w:szCs w:val="28"/>
          <w:cs/>
        </w:rPr>
        <w:t>หลัก</w:t>
      </w:r>
      <w:r w:rsidR="001158B9" w:rsidRPr="000E61EA">
        <w:rPr>
          <w:rFonts w:ascii="Angsana New" w:hAnsi="Angsana New"/>
          <w:sz w:val="28"/>
          <w:szCs w:val="28"/>
          <w:cs/>
        </w:rPr>
        <w:t>เกณฑ์ในการจัดทำ</w:t>
      </w:r>
      <w:r w:rsidRPr="000E61EA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</w:p>
    <w:p w14:paraId="7D718228" w14:textId="12573CF7" w:rsidR="0009495B" w:rsidRPr="00EE46CF" w:rsidRDefault="0009495B" w:rsidP="00EB39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0E61EA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E46CF">
        <w:rPr>
          <w:rFonts w:ascii="Angsana New" w:hAnsi="Angsana New"/>
          <w:color w:val="000000"/>
          <w:sz w:val="28"/>
          <w:szCs w:val="28"/>
        </w:rPr>
        <w:t>34</w:t>
      </w:r>
      <w:r w:rsidRPr="000E61EA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69B3571" w14:textId="379730DC" w:rsidR="0009495B" w:rsidRPr="00EE46CF" w:rsidRDefault="0009495B" w:rsidP="002671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0E61EA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</w:t>
      </w:r>
      <w:r w:rsidRPr="000E61EA">
        <w:rPr>
          <w:rFonts w:ascii="Angsana New" w:hAnsi="Angsana New"/>
          <w:sz w:val="28"/>
          <w:szCs w:val="28"/>
          <w:cs/>
        </w:rPr>
        <w:t>จัดทำ</w:t>
      </w:r>
      <w:r w:rsidRPr="000E61EA">
        <w:rPr>
          <w:rFonts w:ascii="Angsana New" w:hAnsi="Angsana New"/>
          <w:color w:val="000000"/>
          <w:sz w:val="28"/>
          <w:szCs w:val="28"/>
          <w:cs/>
        </w:rPr>
        <w:t xml:space="preserve"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EE46CF">
        <w:rPr>
          <w:rFonts w:ascii="Angsana New" w:hAnsi="Angsana New"/>
          <w:color w:val="000000"/>
          <w:sz w:val="28"/>
          <w:szCs w:val="28"/>
        </w:rPr>
        <w:t>31</w:t>
      </w:r>
      <w:r w:rsidRPr="000E61EA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color w:val="000000"/>
          <w:sz w:val="28"/>
          <w:szCs w:val="28"/>
        </w:rPr>
        <w:t>256</w:t>
      </w:r>
      <w:r w:rsidRPr="000E61EA">
        <w:rPr>
          <w:rFonts w:ascii="Angsana New" w:hAnsi="Angsana New"/>
          <w:color w:val="000000"/>
          <w:sz w:val="28"/>
          <w:szCs w:val="28"/>
        </w:rPr>
        <w:t>5</w:t>
      </w:r>
    </w:p>
    <w:p w14:paraId="05B05793" w14:textId="24F3C286" w:rsidR="00026A4C" w:rsidRDefault="0009495B" w:rsidP="00EB39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914C07D" w14:textId="3D1DB0A1" w:rsidR="00DC60F1" w:rsidRPr="00E51368" w:rsidRDefault="007E6D45" w:rsidP="003F77F5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1080" w:hanging="81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B6E8B95" w14:textId="25353723" w:rsidR="00DC60F1" w:rsidRPr="00E51368" w:rsidRDefault="007E6D45" w:rsidP="003F77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634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0E61E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E46CF">
        <w:rPr>
          <w:rFonts w:ascii="Angsana New" w:hAnsi="Angsana New"/>
          <w:sz w:val="28"/>
          <w:szCs w:val="28"/>
        </w:rPr>
        <w:t>256</w:t>
      </w:r>
      <w:r w:rsidRPr="000E61EA">
        <w:rPr>
          <w:rFonts w:ascii="Angsana New" w:hAnsi="Angsana New"/>
          <w:sz w:val="28"/>
          <w:szCs w:val="28"/>
        </w:rPr>
        <w:t>5</w:t>
      </w:r>
    </w:p>
    <w:p w14:paraId="178EE398" w14:textId="1DA3311D" w:rsidR="008F6AAD" w:rsidRDefault="007E6D45" w:rsidP="003F77F5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634" w:hanging="360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189FF03E" w14:textId="7DE8C22A" w:rsidR="00E51368" w:rsidRPr="00E51368" w:rsidRDefault="00E51368" w:rsidP="003F77F5">
      <w:pPr>
        <w:pStyle w:val="ListParagraph"/>
        <w:tabs>
          <w:tab w:val="clear" w:pos="680"/>
          <w:tab w:val="left" w:pos="1247"/>
        </w:tabs>
        <w:spacing w:before="120"/>
        <w:ind w:left="630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74AF8">
        <w:rPr>
          <w:rFonts w:ascii="Angsana New" w:hAnsi="Angsana New"/>
          <w:sz w:val="28"/>
          <w:szCs w:val="28"/>
        </w:rPr>
        <w:t xml:space="preserve">1 </w:t>
      </w:r>
      <w:r w:rsidRPr="000E61EA">
        <w:rPr>
          <w:rFonts w:ascii="Angsana New" w:hAnsi="Angsana New"/>
          <w:sz w:val="28"/>
          <w:szCs w:val="28"/>
          <w:cs/>
        </w:rPr>
        <w:t xml:space="preserve">มกราคม </w:t>
      </w:r>
      <w:r w:rsidRPr="00974AF8">
        <w:rPr>
          <w:rFonts w:ascii="Angsana New" w:hAnsi="Angsana New"/>
          <w:sz w:val="28"/>
          <w:szCs w:val="28"/>
        </w:rPr>
        <w:t xml:space="preserve">2566 </w:t>
      </w:r>
      <w:r w:rsidR="00431E55"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07A41EFD" w14:textId="181E9704" w:rsidR="007E6D45" w:rsidRPr="000B5899" w:rsidRDefault="007E6D45" w:rsidP="00EB39B1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630" w:hanging="360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4D2D5E18" w14:textId="3A56E81D" w:rsidR="00DC60F1" w:rsidRDefault="007E6D45" w:rsidP="00453543">
      <w:pPr>
        <w:tabs>
          <w:tab w:val="clear" w:pos="907"/>
        </w:tabs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0E61EA">
        <w:rPr>
          <w:rFonts w:ascii="Angsana New" w:hAnsi="Angsana New"/>
          <w:sz w:val="28"/>
          <w:szCs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CE642DB" w14:textId="58BEF84B" w:rsidR="007E6D45" w:rsidRDefault="007E6D45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0E61EA">
        <w:rPr>
          <w:rFonts w:ascii="Angsana New" w:hAnsi="Angsana New"/>
          <w:sz w:val="28"/>
          <w:szCs w:val="28"/>
          <w:cs/>
        </w:rPr>
        <w:t xml:space="preserve">ธันวาคม </w:t>
      </w:r>
      <w:r w:rsidR="000B5899">
        <w:rPr>
          <w:rFonts w:ascii="Angsana New" w:hAnsi="Angsana New"/>
          <w:sz w:val="28"/>
          <w:szCs w:val="28"/>
        </w:rPr>
        <w:t>256</w:t>
      </w:r>
      <w:r w:rsidR="000B5899" w:rsidRPr="000E61EA">
        <w:rPr>
          <w:rFonts w:ascii="Angsana New" w:hAnsi="Angsana New"/>
          <w:sz w:val="28"/>
          <w:szCs w:val="28"/>
        </w:rPr>
        <w:t>5</w:t>
      </w:r>
    </w:p>
    <w:p w14:paraId="31483561" w14:textId="6288F1F8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AB796A1" w14:textId="37E86D75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6ABC02D5" w14:textId="75AA5BF3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39674E9" w14:textId="3FC602FF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A6DD21F" w14:textId="650EE1CB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06F92535" w14:textId="39060D7F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8408120" w14:textId="77777777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7ADA154" w14:textId="09637A4D" w:rsidR="00AF1930" w:rsidRPr="00617E0B" w:rsidRDefault="00F2053F" w:rsidP="00077A7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3116B8DD" w:rsidR="00D125B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0E61EA">
        <w:rPr>
          <w:rFonts w:ascii="Angsana New" w:hAnsi="Angsana New"/>
          <w:sz w:val="28"/>
          <w:szCs w:val="28"/>
          <w:cs/>
        </w:rPr>
        <w:t>หมายถึง</w:t>
      </w:r>
      <w:r w:rsidR="00D12079" w:rsidRPr="000E61EA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0E61EA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0E61EA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0E61EA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0E61EA">
        <w:rPr>
          <w:rFonts w:ascii="Angsana New" w:hAnsi="Angsana New"/>
          <w:sz w:val="28"/>
          <w:szCs w:val="28"/>
          <w:cs/>
        </w:rPr>
        <w:t>หรือ</w:t>
      </w:r>
      <w:r w:rsidR="0049303E" w:rsidRPr="000E61EA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</w:p>
    <w:p w14:paraId="5EE5A642" w14:textId="631843A3" w:rsidR="00077A7D" w:rsidRPr="00E51368" w:rsidRDefault="007E6D45" w:rsidP="00E51368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/>
        <w:jc w:val="thaiDistribute"/>
        <w:rPr>
          <w:rFonts w:asciiTheme="majorBidi" w:hAnsiTheme="majorBidi" w:cstheme="majorBidi"/>
          <w:sz w:val="28"/>
          <w:szCs w:val="28"/>
        </w:rPr>
      </w:pPr>
      <w:r w:rsidRPr="000E61EA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="00307A6D">
        <w:rPr>
          <w:rFonts w:asciiTheme="majorBidi" w:hAnsiTheme="majorBidi" w:cstheme="majorBidi"/>
          <w:sz w:val="28"/>
          <w:szCs w:val="28"/>
        </w:rPr>
        <w:t>31</w:t>
      </w:r>
      <w:r w:rsidRPr="000E61E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307A6D">
        <w:rPr>
          <w:rFonts w:asciiTheme="majorBidi" w:hAnsiTheme="majorBidi" w:cstheme="majorBidi"/>
          <w:sz w:val="28"/>
          <w:szCs w:val="28"/>
        </w:rPr>
        <w:t>2566</w:t>
      </w:r>
      <w:r w:rsidRPr="000E61E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07A6D">
        <w:rPr>
          <w:rFonts w:asciiTheme="majorBidi" w:hAnsiTheme="majorBidi" w:cstheme="majorBidi"/>
          <w:sz w:val="28"/>
          <w:szCs w:val="28"/>
        </w:rPr>
        <w:t>31</w:t>
      </w:r>
      <w:r w:rsidRPr="000E61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07A6D">
        <w:rPr>
          <w:rFonts w:asciiTheme="majorBidi" w:hAnsiTheme="majorBidi" w:cstheme="majorBidi"/>
          <w:sz w:val="28"/>
          <w:szCs w:val="28"/>
        </w:rPr>
        <w:t>2565</w:t>
      </w:r>
      <w:r w:rsidRPr="000E61EA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1"/>
        <w:gridCol w:w="284"/>
        <w:gridCol w:w="1950"/>
        <w:gridCol w:w="284"/>
        <w:gridCol w:w="1984"/>
      </w:tblGrid>
      <w:tr w:rsidR="005C39A8" w:rsidRPr="005764E7" w14:paraId="75739390" w14:textId="77777777" w:rsidTr="00615777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0E61EA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615777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0E61EA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0E61EA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5764E7" w14:paraId="2BE4D347" w14:textId="77777777" w:rsidTr="00615777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0E61EA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0E61EA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615777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0E61EA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615777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66897C32" w:rsidR="00797FA6" w:rsidRPr="000E61EA" w:rsidRDefault="00A7624E" w:rsidP="007E6D4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D12079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6D45" w:rsidRPr="000E61E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5A83217A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FA6" w:rsidRPr="005764E7" w14:paraId="48393147" w14:textId="77777777" w:rsidTr="00615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0E61E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420AB0E" w14:textId="77777777" w:rsidTr="00615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0E61E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DFC" w:rsidRPr="005764E7" w14:paraId="7B4C52EF" w14:textId="77777777" w:rsidTr="00615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 w:rsidRPr="000E61EA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0BA1D299" w:rsidR="00F508F9" w:rsidRPr="005B6595" w:rsidRDefault="0034421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4AC415BA" w:rsidR="00093DFC" w:rsidRPr="005764E7" w:rsidRDefault="007E6D45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</w:tr>
      <w:tr w:rsidR="00093DFC" w:rsidRPr="005764E7" w14:paraId="0846B6C4" w14:textId="77777777" w:rsidTr="00615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093DFC" w:rsidRPr="005B6595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5764E7" w14:paraId="1B42D0F1" w14:textId="77777777" w:rsidTr="00615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070D2680" w:rsidR="00093DFC" w:rsidRPr="005B6595" w:rsidRDefault="0034421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069E7029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093DFC" w:rsidRPr="005764E7" w14:paraId="295A4500" w14:textId="77777777" w:rsidTr="00615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1E8A9F92" w:rsidR="00093DFC" w:rsidRPr="005B6595" w:rsidRDefault="0034421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11C23F6B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E6D45" w:rsidRPr="000E61E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</w:tbl>
    <w:p w14:paraId="094B8872" w14:textId="6BDB0C6C" w:rsidR="001E5D59" w:rsidRDefault="001E5D59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D787A21" w14:textId="7E34EC4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F5A4281" w14:textId="70BCD8FC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7DD30E3" w14:textId="261D34F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986941E" w14:textId="04C96CDA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E61993F" w14:textId="2FE1C7E2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03BDF11D" w14:textId="581E2F6F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90EA98A" w14:textId="1383199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277A5642" w14:textId="33FAC28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6067C68" w14:textId="2F88E287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1672C09" w14:textId="62DC4E07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8AA3B2F" w14:textId="141D7975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9C9327A" w14:textId="3980B13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91C45FB" w14:textId="622E124A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C808B0F" w14:textId="20FA63D3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0D46693" w14:textId="7570F41B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0951AF7D" w14:textId="095EFF9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C80DDAA" w14:textId="77777777" w:rsidR="00A809A4" w:rsidRPr="005764E7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421"/>
        <w:gridCol w:w="284"/>
        <w:gridCol w:w="1984"/>
        <w:gridCol w:w="284"/>
        <w:gridCol w:w="1950"/>
      </w:tblGrid>
      <w:tr w:rsidR="002D4FD1" w:rsidRPr="005764E7" w14:paraId="3B6F7083" w14:textId="77777777" w:rsidTr="0058589F">
        <w:trPr>
          <w:trHeight w:hRule="exact" w:val="432"/>
          <w:tblHeader/>
        </w:trPr>
        <w:tc>
          <w:tcPr>
            <w:tcW w:w="5421" w:type="dxa"/>
            <w:vAlign w:val="bottom"/>
          </w:tcPr>
          <w:p w14:paraId="0A322ECE" w14:textId="77777777" w:rsidR="002D4FD1" w:rsidRPr="000E61EA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58589F">
        <w:trPr>
          <w:trHeight w:hRule="exact" w:val="432"/>
          <w:tblHeader/>
        </w:trPr>
        <w:tc>
          <w:tcPr>
            <w:tcW w:w="5421" w:type="dxa"/>
            <w:vAlign w:val="bottom"/>
          </w:tcPr>
          <w:p w14:paraId="7FB5A8FA" w14:textId="77777777" w:rsidR="00797FA6" w:rsidRPr="000E61EA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4C7360CC" w:rsidR="00797FA6" w:rsidRPr="000E61EA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การเงินที่แสดงเงินลงทุนตามวิธีส่วนได้เสีย/</w:t>
            </w:r>
          </w:p>
        </w:tc>
      </w:tr>
      <w:tr w:rsidR="00797FA6" w:rsidRPr="005764E7" w14:paraId="455014F8" w14:textId="77777777" w:rsidTr="0058589F">
        <w:trPr>
          <w:trHeight w:hRule="exact" w:val="432"/>
          <w:tblHeader/>
        </w:trPr>
        <w:tc>
          <w:tcPr>
            <w:tcW w:w="5421" w:type="dxa"/>
            <w:vAlign w:val="bottom"/>
          </w:tcPr>
          <w:p w14:paraId="22625336" w14:textId="77777777" w:rsidR="00797FA6" w:rsidRPr="000E61EA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0E61EA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58589F">
        <w:trPr>
          <w:trHeight w:hRule="exact" w:val="432"/>
          <w:tblHeader/>
        </w:trPr>
        <w:tc>
          <w:tcPr>
            <w:tcW w:w="5421" w:type="dxa"/>
            <w:vAlign w:val="bottom"/>
          </w:tcPr>
          <w:p w14:paraId="3D3C2117" w14:textId="77777777" w:rsidR="00797FA6" w:rsidRPr="000E61EA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0E61EA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58589F">
        <w:trPr>
          <w:trHeight w:hRule="exact" w:val="432"/>
          <w:tblHeader/>
        </w:trPr>
        <w:tc>
          <w:tcPr>
            <w:tcW w:w="5421" w:type="dxa"/>
            <w:vAlign w:val="bottom"/>
          </w:tcPr>
          <w:p w14:paraId="457FE474" w14:textId="77777777" w:rsidR="00797FA6" w:rsidRPr="000E61EA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5C1E9AF2" w:rsidR="00797FA6" w:rsidRPr="000E61EA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D12079">
              <w:rPr>
                <w:rFonts w:ascii="Angsana New" w:hAnsi="Angsana New"/>
                <w:sz w:val="28"/>
                <w:szCs w:val="28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6D45" w:rsidRPr="000E61EA">
              <w:rPr>
                <w:rFonts w:ascii="Angsana New" w:hAnsi="Angsana New"/>
                <w:sz w:val="28"/>
                <w:szCs w:val="28"/>
                <w:cs/>
              </w:rPr>
              <w:t>มีนา</w:t>
            </w:r>
            <w:r w:rsidR="00D12079" w:rsidRPr="000E61EA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="00797FA6"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7FA6">
              <w:rPr>
                <w:rFonts w:ascii="Angsana New" w:hAnsi="Angsana New"/>
                <w:sz w:val="28"/>
                <w:szCs w:val="28"/>
              </w:rPr>
              <w:t>256</w:t>
            </w:r>
            <w:r w:rsidR="00BF2A6B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4CAE1388" w:rsidR="00797FA6" w:rsidRPr="000E61EA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FA6" w:rsidRPr="005764E7" w14:paraId="7174F76A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0E61E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0E61E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7C5F10C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0E61E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5764E7" w14:paraId="63D1255C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1BCB9C74" w:rsidR="00093DFC" w:rsidRPr="00B94E18" w:rsidRDefault="00D77959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1049BC06"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,807</w:t>
            </w:r>
          </w:p>
        </w:tc>
      </w:tr>
      <w:tr w:rsidR="00093DFC" w:rsidRPr="005764E7" w14:paraId="57846AEA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16E44396" w:rsidR="00093DFC" w:rsidRPr="00B94E18" w:rsidRDefault="00D77959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750986D5"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093DFC" w:rsidRPr="005764E7" w14:paraId="39A483FF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336C5AB8" w:rsidR="00093DFC" w:rsidRPr="00B94E18" w:rsidRDefault="00D77959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62AEAFA0"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665C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093DFC" w:rsidRPr="005764E7" w14:paraId="73C19238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4E2C45D9" w:rsidR="00093DFC" w:rsidRPr="00B94E18" w:rsidRDefault="00D77959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0E684EF"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</w:t>
            </w:r>
            <w:r w:rsidR="0076794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093DFC" w:rsidRPr="005764E7" w14:paraId="631C16DC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658C23F4" w:rsidR="00093DFC" w:rsidRPr="000E61EA" w:rsidRDefault="00D77959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132,709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66596FAD" w:rsidR="00093DFC" w:rsidRPr="000E61EA" w:rsidRDefault="00BF2A6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142,286</w:t>
            </w:r>
          </w:p>
        </w:tc>
      </w:tr>
      <w:tr w:rsidR="00093DFC" w:rsidRPr="005764E7" w14:paraId="57839A66" w14:textId="77777777" w:rsidTr="0058589F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201C7BCF" w:rsidR="00093DFC" w:rsidRPr="000E61EA" w:rsidRDefault="00D77959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153,852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5AC4C141" w:rsidR="00093DFC" w:rsidRPr="000E61EA" w:rsidRDefault="00BF2A6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163,429</w:t>
            </w:r>
          </w:p>
        </w:tc>
      </w:tr>
      <w:tr w:rsidR="008228E7" w:rsidRPr="005764E7" w14:paraId="421AB418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4E536A0D" w14:textId="77777777" w:rsidR="008228E7" w:rsidRDefault="008228E7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099F719E" w14:textId="77777777" w:rsidR="00376E65" w:rsidRDefault="00376E65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11ADC11E" w14:textId="76111D56" w:rsidR="00376E65" w:rsidRPr="000E61EA" w:rsidRDefault="00376E65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1D65238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61D22A2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C67718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46D3B02E" w14:textId="77777777" w:rsidR="008228E7" w:rsidRPr="00B94E18" w:rsidRDefault="008228E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5116021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2A9C9963" w14:textId="77777777" w:rsidR="00797FA6" w:rsidRPr="000E61E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77F6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4B41597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DE3BC0C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26A1932E" w14:textId="77777777" w:rsidR="00797FA6" w:rsidRPr="000E61E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4DE44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763F1A60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5764E7" w14:paraId="618B7DE2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54B21D35" w14:textId="77777777" w:rsidR="00093DFC" w:rsidRPr="000E61EA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4CAB08" w14:textId="6E638858" w:rsidR="00093DFC" w:rsidRPr="008601ED" w:rsidRDefault="00D77959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65DCC557" w14:textId="69A25FFB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D77959" w:rsidRPr="005764E7" w14:paraId="6C7E9AD6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3F693ACB" w14:textId="77777777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10A85F99" w:rsidR="00D77959" w:rsidRPr="008601ED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4" w:type="dxa"/>
            <w:vAlign w:val="bottom"/>
          </w:tcPr>
          <w:p w14:paraId="19723E44" w14:textId="77777777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4ECB68C1" w14:textId="2EB786CE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D77959" w:rsidRPr="005764E7" w14:paraId="067ECE41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50070511" w14:textId="77777777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85A4ACC" w14:textId="77777777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03CC0A2B" w:rsidR="00D77959" w:rsidRPr="008601ED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vAlign w:val="bottom"/>
          </w:tcPr>
          <w:p w14:paraId="07E0E627" w14:textId="77777777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1CA9B4AB" w:rsidR="00D77959" w:rsidRPr="00B94E18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D77959" w:rsidRPr="005764E7" w14:paraId="5A401E06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49BB3CE6" w14:textId="71D12DAF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1C17CD" w14:textId="50BAF88D" w:rsidR="00D77959" w:rsidRPr="008601ED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(2,571)</w:t>
            </w:r>
          </w:p>
        </w:tc>
        <w:tc>
          <w:tcPr>
            <w:tcW w:w="284" w:type="dxa"/>
            <w:vAlign w:val="bottom"/>
          </w:tcPr>
          <w:p w14:paraId="01C9FB7A" w14:textId="77777777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CC12F4B" w14:textId="6FDD3A6B" w:rsidR="00D77959" w:rsidRPr="00B94E18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(2,571)</w:t>
            </w:r>
          </w:p>
        </w:tc>
      </w:tr>
      <w:tr w:rsidR="00D77959" w:rsidRPr="005764E7" w14:paraId="00EAFFFA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04371A03" w14:textId="77777777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22B86BA3" w:rsidR="00D77959" w:rsidRPr="008601ED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vAlign w:val="bottom"/>
          </w:tcPr>
          <w:p w14:paraId="35CF7F9B" w14:textId="77777777" w:rsidR="00D77959" w:rsidRPr="00B94E18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50DD6EA8" w:rsidR="00D77959" w:rsidRPr="00B94E18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</w:tr>
      <w:tr w:rsidR="00D77959" w:rsidRPr="005764E7" w14:paraId="40EAAC5F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526AC61A" w14:textId="77777777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8D2F82" w14:textId="77777777" w:rsidR="00D77959" w:rsidRPr="008601ED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3D640398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959" w:rsidRPr="005764E7" w14:paraId="4EE391FD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05E37D4D" w14:textId="77777777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20B4B07E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959" w:rsidRPr="005764E7" w14:paraId="3256A5C1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0B6463F1" w14:textId="77777777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61853" w14:textId="77777777" w:rsidR="00D77959" w:rsidRPr="00EF694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6141BF59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959" w:rsidRPr="005764E7" w14:paraId="2FD14DD9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4121B095" w14:textId="175717A2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732480EC" w:rsidR="00D77959" w:rsidRPr="00665CF8" w:rsidRDefault="0034421B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89CD22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C345132" w:rsidR="00D77959" w:rsidRPr="00E51368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58,826</w:t>
            </w:r>
          </w:p>
        </w:tc>
      </w:tr>
      <w:tr w:rsidR="00D77959" w:rsidRPr="005764E7" w14:paraId="6695E0A5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0BA458F3" w14:textId="77777777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23DC2F06" w:rsidR="00D77959" w:rsidRPr="00C4113D" w:rsidRDefault="0034421B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64,317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A567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5ED218EE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58,826</w:t>
            </w:r>
          </w:p>
        </w:tc>
      </w:tr>
      <w:tr w:rsidR="00D77959" w:rsidRPr="005764E7" w14:paraId="01F0E60A" w14:textId="77777777" w:rsidTr="0058589F">
        <w:trPr>
          <w:trHeight w:hRule="exact" w:val="432"/>
        </w:trPr>
        <w:tc>
          <w:tcPr>
            <w:tcW w:w="5421" w:type="dxa"/>
            <w:vAlign w:val="bottom"/>
          </w:tcPr>
          <w:p w14:paraId="5AD28474" w14:textId="77777777" w:rsidR="00D77959" w:rsidRPr="000E61EA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9303D77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D77959" w:rsidRPr="00EF694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DDFC45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D77959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7106A13" w14:textId="407910C5" w:rsidR="00960B87" w:rsidRPr="005764E7" w:rsidRDefault="000E38F9" w:rsidP="00F87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  <w:r w:rsidRPr="00391292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391292">
        <w:rPr>
          <w:rFonts w:ascii="Angsana New" w:hAnsi="Angsana New"/>
          <w:sz w:val="28"/>
          <w:szCs w:val="28"/>
          <w:cs/>
        </w:rPr>
        <w:t>สำหรับ</w:t>
      </w:r>
      <w:r w:rsidR="001F7153">
        <w:rPr>
          <w:rFonts w:ascii="Angsana New" w:hAnsi="Angsana New"/>
          <w:sz w:val="28"/>
          <w:szCs w:val="28"/>
          <w:cs/>
        </w:rPr>
        <w:t>งวด</w:t>
      </w:r>
      <w:r w:rsidR="000B5899">
        <w:rPr>
          <w:rFonts w:ascii="Angsana New" w:hAnsi="Angsana New"/>
          <w:sz w:val="28"/>
          <w:szCs w:val="28"/>
          <w:cs/>
        </w:rPr>
        <w:t>สามเดือน</w:t>
      </w:r>
      <w:r w:rsidR="00D51A19" w:rsidRPr="00391292">
        <w:rPr>
          <w:rFonts w:ascii="Angsana New" w:hAnsi="Angsana New"/>
          <w:sz w:val="28"/>
          <w:szCs w:val="28"/>
          <w:cs/>
        </w:rPr>
        <w:t>สิ้นสุดวันที</w:t>
      </w:r>
      <w:r w:rsidR="008C70B8" w:rsidRPr="00391292">
        <w:rPr>
          <w:rFonts w:ascii="Angsana New" w:hAnsi="Angsana New"/>
          <w:sz w:val="28"/>
          <w:szCs w:val="28"/>
          <w:cs/>
        </w:rPr>
        <w:t>่</w:t>
      </w:r>
      <w:r w:rsidR="00FC259D" w:rsidRPr="00391292">
        <w:rPr>
          <w:rFonts w:ascii="Angsana New" w:hAnsi="Angsana New"/>
          <w:sz w:val="28"/>
          <w:szCs w:val="28"/>
        </w:rPr>
        <w:t xml:space="preserve"> </w:t>
      </w:r>
      <w:r w:rsidR="00A7624E" w:rsidRPr="00416ECC">
        <w:rPr>
          <w:rFonts w:ascii="Angsana New" w:hAnsi="Angsana New"/>
          <w:sz w:val="28"/>
          <w:szCs w:val="28"/>
        </w:rPr>
        <w:t>3</w:t>
      </w:r>
      <w:r w:rsidR="003157CD">
        <w:rPr>
          <w:rFonts w:ascii="Angsana New" w:hAnsi="Angsana New"/>
          <w:sz w:val="28"/>
          <w:szCs w:val="28"/>
          <w:lang w:val="en-ZW"/>
        </w:rPr>
        <w:t>1</w:t>
      </w:r>
      <w:r w:rsidR="00A7624E" w:rsidRPr="000E61EA">
        <w:rPr>
          <w:rFonts w:ascii="Angsana New" w:hAnsi="Angsana New"/>
          <w:sz w:val="28"/>
          <w:szCs w:val="28"/>
          <w:cs/>
        </w:rPr>
        <w:t xml:space="preserve"> </w:t>
      </w:r>
      <w:r w:rsidR="000B5899" w:rsidRPr="000E61EA">
        <w:rPr>
          <w:rFonts w:ascii="Angsana New" w:hAnsi="Angsana New"/>
          <w:sz w:val="28"/>
          <w:szCs w:val="28"/>
          <w:cs/>
        </w:rPr>
        <w:t>มีนา</w:t>
      </w:r>
      <w:r w:rsidR="003157CD" w:rsidRPr="000E61EA">
        <w:rPr>
          <w:rFonts w:ascii="Angsana New" w:hAnsi="Angsana New"/>
          <w:sz w:val="28"/>
          <w:szCs w:val="28"/>
          <w:cs/>
        </w:rPr>
        <w:t>คม</w:t>
      </w:r>
      <w:r w:rsidR="008302BC" w:rsidRPr="00391292">
        <w:rPr>
          <w:rFonts w:ascii="Angsana New" w:hAnsi="Angsana New"/>
          <w:sz w:val="28"/>
          <w:szCs w:val="28"/>
        </w:rPr>
        <w:t xml:space="preserve"> </w:t>
      </w:r>
      <w:r w:rsidR="000448CF">
        <w:rPr>
          <w:rFonts w:ascii="Angsana New" w:hAnsi="Angsana New"/>
          <w:sz w:val="28"/>
          <w:szCs w:val="28"/>
        </w:rPr>
        <w:t>256</w:t>
      </w:r>
      <w:r w:rsidR="00307A6D">
        <w:rPr>
          <w:rFonts w:ascii="Angsana New" w:hAnsi="Angsana New"/>
          <w:sz w:val="28"/>
          <w:szCs w:val="28"/>
        </w:rPr>
        <w:t>6</w:t>
      </w:r>
      <w:r w:rsidR="00144971" w:rsidRPr="000E61EA">
        <w:rPr>
          <w:rFonts w:ascii="Angsana New" w:hAnsi="Angsana New"/>
          <w:sz w:val="28"/>
          <w:szCs w:val="28"/>
          <w:cs/>
        </w:rPr>
        <w:t xml:space="preserve"> </w:t>
      </w:r>
      <w:r w:rsidR="00D51A19" w:rsidRPr="000E61EA">
        <w:rPr>
          <w:rFonts w:ascii="Angsana New" w:hAnsi="Angsana New"/>
          <w:sz w:val="28"/>
          <w:szCs w:val="28"/>
          <w:cs/>
        </w:rPr>
        <w:t>และ</w:t>
      </w:r>
      <w:r w:rsidR="00D51A19" w:rsidRPr="00391292">
        <w:rPr>
          <w:rFonts w:ascii="Angsana New" w:hAnsi="Angsana New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z w:val="28"/>
          <w:szCs w:val="28"/>
        </w:rPr>
        <w:t>256</w:t>
      </w:r>
      <w:r w:rsidR="00307A6D">
        <w:rPr>
          <w:rFonts w:ascii="Angsana New" w:hAnsi="Angsana New"/>
          <w:sz w:val="28"/>
          <w:szCs w:val="28"/>
        </w:rPr>
        <w:t xml:space="preserve">5 </w:t>
      </w:r>
      <w:r w:rsidR="009C3690" w:rsidRPr="000E61E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671"/>
        <w:gridCol w:w="1984"/>
        <w:gridCol w:w="284"/>
        <w:gridCol w:w="1984"/>
      </w:tblGrid>
      <w:tr w:rsidR="000448CF" w:rsidRPr="005764E7" w14:paraId="03A8A5C1" w14:textId="77777777" w:rsidTr="0058589F">
        <w:trPr>
          <w:trHeight w:hRule="exact" w:val="400"/>
          <w:tblHeader/>
        </w:trPr>
        <w:tc>
          <w:tcPr>
            <w:tcW w:w="5671" w:type="dxa"/>
            <w:vAlign w:val="bottom"/>
          </w:tcPr>
          <w:p w14:paraId="72EBBAE4" w14:textId="77777777" w:rsidR="000448CF" w:rsidRPr="00625007" w:rsidRDefault="000448CF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358E07C" w14:textId="13DE3C67" w:rsidR="000448CF" w:rsidRPr="005764E7" w:rsidRDefault="000448C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7F1C" w:rsidRPr="005764E7" w14:paraId="14A30C17" w14:textId="77777777" w:rsidTr="0058589F">
        <w:trPr>
          <w:trHeight w:hRule="exact" w:val="400"/>
          <w:tblHeader/>
        </w:trPr>
        <w:tc>
          <w:tcPr>
            <w:tcW w:w="5671" w:type="dxa"/>
            <w:vAlign w:val="bottom"/>
          </w:tcPr>
          <w:p w14:paraId="75DBD984" w14:textId="77777777" w:rsidR="00317F1C" w:rsidRPr="00625007" w:rsidRDefault="00317F1C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0EA5FF9B" w14:textId="788C28E0" w:rsidR="00317F1C" w:rsidRPr="000E61EA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0E61E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317F1C" w:rsidRPr="000E61EA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0125BD" w:rsidRPr="000E61EA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  <w:p w14:paraId="5E6DF9AA" w14:textId="77777777"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05440BD1" w14:textId="7BABF369"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29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0E34A4CD" w14:textId="77777777" w:rsidR="00317F1C" w:rsidRPr="000E61EA" w:rsidRDefault="00317F1C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25BD" w:rsidRPr="005764E7" w14:paraId="06BA1976" w14:textId="77777777" w:rsidTr="0058589F">
        <w:trPr>
          <w:trHeight w:hRule="exact" w:val="400"/>
          <w:tblHeader/>
        </w:trPr>
        <w:tc>
          <w:tcPr>
            <w:tcW w:w="5671" w:type="dxa"/>
            <w:vAlign w:val="bottom"/>
          </w:tcPr>
          <w:p w14:paraId="182C3F9E" w14:textId="77777777" w:rsidR="000125BD" w:rsidRPr="00625007" w:rsidRDefault="000125BD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749156C1" w14:textId="5D468794" w:rsidR="000125BD" w:rsidRPr="000E61EA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0E61E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0125BD" w:rsidRPr="000E61EA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AB4632" w:rsidRPr="005764E7" w14:paraId="2143A8A1" w14:textId="77777777" w:rsidTr="0058589F">
        <w:trPr>
          <w:trHeight w:hRule="exact" w:val="400"/>
          <w:tblHeader/>
        </w:trPr>
        <w:tc>
          <w:tcPr>
            <w:tcW w:w="5671" w:type="dxa"/>
            <w:vAlign w:val="bottom"/>
          </w:tcPr>
          <w:p w14:paraId="227AA040" w14:textId="77777777" w:rsidR="00AB4632" w:rsidRPr="000E61EA" w:rsidRDefault="00AB463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28B05" w14:textId="1ACE1D9E" w:rsidR="00AB4632" w:rsidRDefault="00AB4632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 w:rsidR="00971267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07C1B81" w14:textId="77777777" w:rsidR="00AB4632" w:rsidRPr="002D131C" w:rsidRDefault="00AB4632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F1C9" w14:textId="71DB62E5" w:rsidR="00AB4632" w:rsidRDefault="00AB4632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A4351" w:rsidRPr="005764E7" w14:paraId="195B8288" w14:textId="77777777" w:rsidTr="0058589F">
        <w:trPr>
          <w:trHeight w:hRule="exact" w:val="314"/>
        </w:trPr>
        <w:tc>
          <w:tcPr>
            <w:tcW w:w="5671" w:type="dxa"/>
            <w:vAlign w:val="bottom"/>
          </w:tcPr>
          <w:p w14:paraId="0C5A2FD2" w14:textId="7237A66D" w:rsidR="009A4351" w:rsidRPr="000E61EA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C31E120" w14:textId="160FF00F" w:rsidR="009A4351" w:rsidRPr="00204B7F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DAF462B" w14:textId="77777777"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0612C6A6" w14:textId="5BF8A9CB" w:rsidR="009A4351" w:rsidRPr="009214FD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4351" w:rsidRPr="005764E7" w14:paraId="1AECB653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66AB6608" w14:textId="6D96B6DF" w:rsidR="009A4351" w:rsidRPr="00656B26" w:rsidRDefault="009A4351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84" w:type="dxa"/>
            <w:shd w:val="clear" w:color="auto" w:fill="auto"/>
          </w:tcPr>
          <w:p w14:paraId="51AE7F09" w14:textId="7C79308F" w:rsidR="009A4351" w:rsidRPr="000E61EA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3A78F78" w14:textId="77777777"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5C509839" w14:textId="6F10724D"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4351" w:rsidRPr="005764E7" w14:paraId="54BE470D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061B4C0C" w14:textId="761710DD" w:rsidR="009A4351" w:rsidRPr="000E61EA" w:rsidRDefault="009A4351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41AD008D" w14:textId="77777777" w:rsidR="009A4351" w:rsidRPr="005764E7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6770FCC9" w14:textId="77777777" w:rsidR="009A4351" w:rsidRPr="000E61EA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9F19A6E" w14:textId="77777777" w:rsidR="009A4351" w:rsidRPr="005764E7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49BA" w:rsidRPr="005764E7" w14:paraId="677019B8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22B89671" w14:textId="0332619F" w:rsidR="00B349BA" w:rsidRPr="000E61EA" w:rsidRDefault="00B349BA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 w:rsidRPr="000E61EA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FEC2D" w14:textId="249C657F" w:rsidR="00B349BA" w:rsidRPr="006D4EDA" w:rsidRDefault="00167576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62,336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01C80F" w14:textId="77777777" w:rsidR="00B349BA" w:rsidRPr="000E61EA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65CBA" w14:textId="53AA5DD7" w:rsidR="00B349BA" w:rsidRPr="005764E7" w:rsidRDefault="00F67B8F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39,477</w:t>
            </w:r>
          </w:p>
        </w:tc>
      </w:tr>
      <w:tr w:rsidR="00B349BA" w:rsidRPr="005764E7" w14:paraId="7F13E767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529792FE" w14:textId="42A6DB98" w:rsidR="00B349BA" w:rsidRPr="000E61EA" w:rsidRDefault="00B349BA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AD9FE" w14:textId="46A78DD4" w:rsidR="00B349BA" w:rsidRPr="006D4EDA" w:rsidRDefault="00167576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62,336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CF67D8" w14:textId="77777777" w:rsidR="00B349BA" w:rsidRPr="0062500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4EDCE" w14:textId="0A04EF6C" w:rsidR="00B349BA" w:rsidRPr="000E61EA" w:rsidRDefault="00F67B8F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lang w:val="en-US"/>
              </w:rPr>
              <w:t>39,477</w:t>
            </w:r>
          </w:p>
        </w:tc>
      </w:tr>
      <w:tr w:rsidR="004C0C42" w:rsidRPr="005764E7" w14:paraId="518A32F8" w14:textId="77777777" w:rsidTr="0058589F">
        <w:trPr>
          <w:trHeight w:hRule="exact" w:val="314"/>
        </w:trPr>
        <w:tc>
          <w:tcPr>
            <w:tcW w:w="5671" w:type="dxa"/>
            <w:vAlign w:val="center"/>
          </w:tcPr>
          <w:p w14:paraId="26B02E4F" w14:textId="03D87816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ED4259" w14:textId="4D4F3FA1" w:rsidR="004C0C42" w:rsidRPr="00BA7180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172C45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E8C995" w14:textId="22839659" w:rsidR="004C0C42" w:rsidRPr="009214F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0C42" w:rsidRPr="005764E7" w14:paraId="20A92FF1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5FD5C15C" w14:textId="0765C341" w:rsidR="004C0C42" w:rsidRPr="000E61EA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 ๆ)</w:t>
            </w:r>
          </w:p>
        </w:tc>
        <w:tc>
          <w:tcPr>
            <w:tcW w:w="1984" w:type="dxa"/>
          </w:tcPr>
          <w:p w14:paraId="57843004" w14:textId="66003727" w:rsidR="004C0C42" w:rsidRPr="00E4634D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14:paraId="0532EB63" w14:textId="77777777" w:rsidR="004C0C42" w:rsidRPr="00170A2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C5BB24" w14:textId="06B48CA4" w:rsidR="004C0C42" w:rsidRPr="00170A2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</w:tr>
      <w:tr w:rsidR="004C0C42" w:rsidRPr="005764E7" w14:paraId="22BEE797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1B6FF850" w14:textId="0345A6A6" w:rsidR="004C0C42" w:rsidRPr="000E61EA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7F56A781" w14:textId="66B09E14" w:rsidR="004C0C42" w:rsidRPr="004A3BD9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4C6AC0" w14:textId="7C12FBE6" w:rsidR="004C0C42" w:rsidRPr="004A3BD9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B66148" w14:textId="20AD60C0" w:rsidR="004C0C42" w:rsidRPr="000E61EA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349BA" w:rsidRPr="005764E7" w14:paraId="1C2C83D9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6D724DB2" w14:textId="742065E5" w:rsidR="00B349BA" w:rsidRPr="000E61EA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 w:rsidRPr="000E61EA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7BB80C" w14:textId="7A830EE7" w:rsidR="00B349BA" w:rsidRPr="0066339A" w:rsidRDefault="00167576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CC452E" w14:textId="3A64F0EE"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E43053A" w14:textId="67CF7B69" w:rsidR="00B349BA" w:rsidRPr="000E61EA" w:rsidRDefault="00CD1107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</w:t>
            </w:r>
          </w:p>
        </w:tc>
      </w:tr>
      <w:tr w:rsidR="002D6B2D" w:rsidRPr="005764E7" w14:paraId="6D5DC953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408C6E00" w14:textId="5AC15452" w:rsidR="002D6B2D" w:rsidRPr="000E61EA" w:rsidRDefault="002D6B2D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4DE13" w14:textId="77777777" w:rsidR="002D6B2D" w:rsidRDefault="002D6B2D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A86435" w14:textId="77777777" w:rsidR="002D6B2D" w:rsidRPr="005764E7" w:rsidRDefault="002D6B2D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90EE9" w14:textId="77777777" w:rsidR="002D6B2D" w:rsidRPr="0066339A" w:rsidRDefault="002D6B2D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6B2D" w:rsidRPr="005764E7" w14:paraId="394FAACC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5AE48A13" w14:textId="2712D46B" w:rsidR="002D6B2D" w:rsidRPr="000E61EA" w:rsidRDefault="002D6B2D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1D199" w14:textId="10DFAEF4" w:rsidR="002D6B2D" w:rsidRPr="00C23950" w:rsidRDefault="00167576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229420" w14:textId="77777777" w:rsidR="002D6B2D" w:rsidRPr="00C23950" w:rsidRDefault="002D6B2D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97CA6" w14:textId="381F4986" w:rsidR="002D6B2D" w:rsidRPr="00C23950" w:rsidRDefault="00CD1107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</w:tr>
      <w:tr w:rsidR="00B349BA" w:rsidRPr="005764E7" w14:paraId="177A5DAE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4EBF914C" w14:textId="0A3884AB" w:rsidR="00B349BA" w:rsidRPr="000E61EA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74BB7D" w14:textId="02A01181" w:rsidR="00B349BA" w:rsidRPr="0066339A" w:rsidRDefault="00167576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048577" w14:textId="2E997D9D"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34AA68" w14:textId="2B259ABB" w:rsidR="00B349BA" w:rsidRPr="000E61EA" w:rsidRDefault="00CD1107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</w:p>
        </w:tc>
      </w:tr>
      <w:tr w:rsidR="00CD1107" w:rsidRPr="005764E7" w14:paraId="3120B9C0" w14:textId="77777777" w:rsidTr="0058589F">
        <w:trPr>
          <w:trHeight w:hRule="exact" w:val="400"/>
        </w:trPr>
        <w:tc>
          <w:tcPr>
            <w:tcW w:w="5671" w:type="dxa"/>
            <w:shd w:val="clear" w:color="auto" w:fill="auto"/>
            <w:vAlign w:val="bottom"/>
          </w:tcPr>
          <w:p w14:paraId="2D54178C" w14:textId="2B968EFE" w:rsidR="00CD1107" w:rsidRDefault="00CD1107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9F86E81" w14:textId="66D4B8EF" w:rsidR="00A809A4" w:rsidRDefault="00A809A4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C78AAF" w14:textId="1CD1F154" w:rsidR="00A809A4" w:rsidRDefault="00A809A4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D23F6FC" w14:textId="575B4289" w:rsidR="00A809A4" w:rsidRDefault="00A809A4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3145C22" w14:textId="7305DE1E" w:rsidR="00A809A4" w:rsidRDefault="00A809A4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27166A" w14:textId="5F3694EE" w:rsidR="00A809A4" w:rsidRDefault="00A809A4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BFC4BAC" w14:textId="77777777" w:rsidR="00A809A4" w:rsidRDefault="00A809A4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4C9014C" w14:textId="77777777" w:rsidR="00E51368" w:rsidRDefault="00E51368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4A89421" w14:textId="77777777" w:rsidR="00E51368" w:rsidRDefault="00E51368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8B533CF" w14:textId="77777777" w:rsidR="00E51368" w:rsidRDefault="00E51368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5340933" w14:textId="77777777" w:rsidR="00E51368" w:rsidRDefault="00E51368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E1011D6" w14:textId="77777777" w:rsidR="00E51368" w:rsidRDefault="00E51368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76F9104" w14:textId="04236CC2" w:rsidR="00E51368" w:rsidRPr="000E61EA" w:rsidRDefault="00E51368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1B39C4" w14:textId="77777777" w:rsidR="00CD1107" w:rsidRPr="0066339A" w:rsidRDefault="00CD1107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8402F3" w14:textId="77777777" w:rsidR="00CD1107" w:rsidRPr="005764E7" w:rsidRDefault="00CD1107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1E9BC" w14:textId="77777777" w:rsidR="00CD1107" w:rsidRPr="000E61EA" w:rsidRDefault="00CD1107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C0C42" w:rsidRPr="005764E7" w14:paraId="75FE756A" w14:textId="77777777" w:rsidTr="0058589F">
        <w:trPr>
          <w:trHeight w:hRule="exact" w:val="358"/>
        </w:trPr>
        <w:tc>
          <w:tcPr>
            <w:tcW w:w="5671" w:type="dxa"/>
            <w:vAlign w:val="bottom"/>
          </w:tcPr>
          <w:p w14:paraId="362B2024" w14:textId="59C55AE1" w:rsidR="004C0C42" w:rsidRPr="000E61EA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984" w:type="dxa"/>
            <w:shd w:val="clear" w:color="auto" w:fill="auto"/>
          </w:tcPr>
          <w:p w14:paraId="2F7CC9F0" w14:textId="033C44C8" w:rsidR="004C0C42" w:rsidRPr="00751587" w:rsidRDefault="004C0C42" w:rsidP="0075158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15BD341" w14:textId="77777777" w:rsidR="004C0C42" w:rsidRPr="00751587" w:rsidRDefault="004C0C42" w:rsidP="0075158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AC44101" w14:textId="77777777" w:rsidR="004C0C42" w:rsidRPr="00751587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0C42" w:rsidRPr="005764E7" w14:paraId="6E8C6A56" w14:textId="77777777" w:rsidTr="0058589F">
        <w:trPr>
          <w:trHeight w:hRule="exact" w:val="358"/>
        </w:trPr>
        <w:tc>
          <w:tcPr>
            <w:tcW w:w="5671" w:type="dxa"/>
            <w:vAlign w:val="bottom"/>
          </w:tcPr>
          <w:p w14:paraId="402F0DAD" w14:textId="11DC7E55" w:rsidR="004C0C42" w:rsidRPr="000E61EA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 ๆ)</w:t>
            </w:r>
          </w:p>
        </w:tc>
        <w:tc>
          <w:tcPr>
            <w:tcW w:w="1984" w:type="dxa"/>
            <w:shd w:val="clear" w:color="auto" w:fill="auto"/>
          </w:tcPr>
          <w:p w14:paraId="1610A178" w14:textId="77777777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78573967" w14:textId="54492B58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FE5194" w14:textId="77777777" w:rsidR="004C0C42" w:rsidRPr="005764E7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566" w:rsidRPr="005764E7" w14:paraId="14BA22E0" w14:textId="77777777" w:rsidTr="0058589F">
        <w:trPr>
          <w:trHeight w:hRule="exact" w:val="358"/>
        </w:trPr>
        <w:tc>
          <w:tcPr>
            <w:tcW w:w="5671" w:type="dxa"/>
            <w:vAlign w:val="bottom"/>
          </w:tcPr>
          <w:p w14:paraId="3EDECA7A" w14:textId="7FED6A5D" w:rsidR="001B2566" w:rsidRPr="000E61EA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040A7062" w14:textId="77777777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1F860CB6" w14:textId="77777777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4A262ED" w14:textId="77777777" w:rsidR="001B2566" w:rsidRPr="005764E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566" w:rsidRPr="005764E7" w14:paraId="3B6408E8" w14:textId="77777777" w:rsidTr="0058589F">
        <w:trPr>
          <w:trHeight w:hRule="exact" w:val="358"/>
        </w:trPr>
        <w:tc>
          <w:tcPr>
            <w:tcW w:w="5671" w:type="dxa"/>
            <w:vAlign w:val="bottom"/>
          </w:tcPr>
          <w:p w14:paraId="345CCD3D" w14:textId="19F1FE80" w:rsidR="001B2566" w:rsidRPr="000E61EA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 w:rsidRPr="000E61EA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shd w:val="clear" w:color="auto" w:fill="auto"/>
          </w:tcPr>
          <w:p w14:paraId="673A6EFB" w14:textId="2FDCA683" w:rsidR="001B2566" w:rsidRPr="00395F9F" w:rsidRDefault="00A31F03" w:rsidP="00395F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shd w:val="clear" w:color="auto" w:fill="auto"/>
          </w:tcPr>
          <w:p w14:paraId="47C07A82" w14:textId="77777777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E28B993" w14:textId="553D4BC8" w:rsidR="001B2566" w:rsidRPr="00395F9F" w:rsidRDefault="00CD1107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</w:t>
            </w:r>
          </w:p>
        </w:tc>
      </w:tr>
      <w:tr w:rsidR="001B2566" w:rsidRPr="005764E7" w14:paraId="0E45A435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48102117" w14:textId="0DB7F4BB" w:rsidR="001B256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3C06611E" w14:textId="77777777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1633118C" w14:textId="170F2B8C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231E13" w14:textId="77777777" w:rsidR="001B2566" w:rsidRPr="005764E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566" w:rsidRPr="005764E7" w14:paraId="59D0E511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7A845DE1" w14:textId="2552126C" w:rsidR="001B256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A6F688" w14:textId="2CDFE346" w:rsidR="001B2566" w:rsidRPr="00C86D72" w:rsidRDefault="00A31F03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504713" w14:textId="5BC88BC5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812764" w14:textId="04145D83" w:rsidR="001B2566" w:rsidRPr="005764E7" w:rsidRDefault="00CD1107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</w:tr>
      <w:tr w:rsidR="001B2566" w:rsidRPr="005764E7" w14:paraId="50E940FE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4BBA8AA2" w14:textId="6CA66AF7" w:rsidR="001B256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352552" w14:textId="241EB16C" w:rsidR="001B2566" w:rsidRPr="00C86D72" w:rsidRDefault="00A31F03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EC9180" w14:textId="1B4CA3D0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509ED0" w14:textId="1A102BE7" w:rsidR="001B2566" w:rsidRPr="009214FD" w:rsidRDefault="004A3C63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122</w:t>
            </w:r>
          </w:p>
        </w:tc>
      </w:tr>
      <w:tr w:rsidR="001B2566" w:rsidRPr="005764E7" w14:paraId="0D1BBBE1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0615966B" w14:textId="1A5FE7B0" w:rsidR="001B256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4F222" w14:textId="6DCED904" w:rsidR="001B2566" w:rsidRPr="00C565D7" w:rsidRDefault="00BA5B2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9D5750" w14:textId="117C632A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161A5" w14:textId="64F4F76C" w:rsidR="001B2566" w:rsidRPr="00684ED0" w:rsidRDefault="004A3C63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947</w:t>
            </w:r>
          </w:p>
        </w:tc>
      </w:tr>
      <w:tr w:rsidR="001B2566" w:rsidRPr="005764E7" w14:paraId="3B64F44F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103CFE59" w14:textId="4B1019DD" w:rsidR="001B2566" w:rsidRPr="000E61EA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F64FF6" w14:textId="37DE2825" w:rsidR="001B2566" w:rsidRPr="00944ABB" w:rsidRDefault="00BA5B2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sz w:val="28"/>
                <w:szCs w:val="28"/>
                <w:lang w:val="af-ZA"/>
              </w:rPr>
              <w:t>623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6499D" w14:textId="77777777"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D83C5" w14:textId="062D9D0A" w:rsidR="001B2566" w:rsidRDefault="004A3C63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lang w:val="en-US"/>
              </w:rPr>
              <w:t>1,581</w:t>
            </w:r>
          </w:p>
        </w:tc>
      </w:tr>
      <w:tr w:rsidR="005629C2" w:rsidRPr="005764E7" w14:paraId="55333AE3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38740084" w14:textId="77777777" w:rsidR="005629C2" w:rsidRPr="000E61EA" w:rsidRDefault="005629C2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48F6F" w14:textId="77777777" w:rsidR="005629C2" w:rsidRPr="00944ABB" w:rsidRDefault="005629C2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23F7A1A" w14:textId="77777777" w:rsidR="005629C2" w:rsidRPr="005764E7" w:rsidRDefault="005629C2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3C1D0D" w14:textId="77777777" w:rsidR="005629C2" w:rsidRPr="000E61EA" w:rsidRDefault="005629C2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629C2" w:rsidRPr="005764E7" w14:paraId="60742E9F" w14:textId="77777777" w:rsidTr="0058589F">
        <w:trPr>
          <w:trHeight w:hRule="exact" w:val="400"/>
        </w:trPr>
        <w:tc>
          <w:tcPr>
            <w:tcW w:w="5671" w:type="dxa"/>
            <w:vAlign w:val="bottom"/>
          </w:tcPr>
          <w:p w14:paraId="04352381" w14:textId="644BF852" w:rsidR="005629C2" w:rsidRPr="000E61EA" w:rsidRDefault="005629C2" w:rsidP="0056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59FACFC" w14:textId="77777777" w:rsidR="005629C2" w:rsidRPr="00944ABB" w:rsidRDefault="005629C2" w:rsidP="005629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sz w:val="28"/>
                <w:szCs w:val="28"/>
                <w:lang w:val="af-ZA"/>
              </w:rPr>
            </w:pPr>
          </w:p>
        </w:tc>
        <w:tc>
          <w:tcPr>
            <w:tcW w:w="284" w:type="dxa"/>
            <w:shd w:val="clear" w:color="auto" w:fill="auto"/>
          </w:tcPr>
          <w:p w14:paraId="59BBFDF6" w14:textId="77777777" w:rsidR="005629C2" w:rsidRPr="005764E7" w:rsidRDefault="005629C2" w:rsidP="0056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AABF9" w14:textId="77777777" w:rsidR="005629C2" w:rsidRPr="000E61EA" w:rsidRDefault="005629C2" w:rsidP="005629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629C2" w:rsidRPr="005764E7" w14:paraId="108F3F06" w14:textId="77777777" w:rsidTr="00434E73">
        <w:trPr>
          <w:trHeight w:hRule="exact" w:val="400"/>
        </w:trPr>
        <w:tc>
          <w:tcPr>
            <w:tcW w:w="5671" w:type="dxa"/>
            <w:vAlign w:val="bottom"/>
          </w:tcPr>
          <w:p w14:paraId="7D8D04B7" w14:textId="51825926" w:rsidR="005629C2" w:rsidRPr="000E61EA" w:rsidRDefault="005629C2" w:rsidP="0056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AD66B" w14:textId="504354AE" w:rsidR="005629C2" w:rsidRPr="00434E73" w:rsidRDefault="00434E73" w:rsidP="005629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34E7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2,034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009D1E" w14:textId="77777777" w:rsidR="005629C2" w:rsidRPr="005764E7" w:rsidRDefault="005629C2" w:rsidP="0056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83DFF" w14:textId="10A2EE35" w:rsidR="005629C2" w:rsidRPr="000E61EA" w:rsidRDefault="005629C2" w:rsidP="005629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2,025</w:t>
            </w:r>
          </w:p>
        </w:tc>
      </w:tr>
      <w:tr w:rsidR="005629C2" w:rsidRPr="005764E7" w14:paraId="72A3E2D9" w14:textId="77777777" w:rsidTr="00434E73">
        <w:trPr>
          <w:trHeight w:hRule="exact" w:val="400"/>
        </w:trPr>
        <w:tc>
          <w:tcPr>
            <w:tcW w:w="5671" w:type="dxa"/>
            <w:vAlign w:val="bottom"/>
          </w:tcPr>
          <w:p w14:paraId="172983BD" w14:textId="55993434" w:rsidR="005629C2" w:rsidRPr="000E61EA" w:rsidRDefault="005629C2" w:rsidP="0056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F9C3D" w14:textId="2375E617" w:rsidR="005629C2" w:rsidRPr="00434E73" w:rsidRDefault="00434E73" w:rsidP="005629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 w:rsidRPr="00434E73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099AF1" w14:textId="77777777" w:rsidR="005629C2" w:rsidRPr="005764E7" w:rsidRDefault="005629C2" w:rsidP="0056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9CDAA" w14:textId="71749DA2" w:rsidR="005629C2" w:rsidRPr="000E61EA" w:rsidRDefault="005629C2" w:rsidP="005629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</w:p>
        </w:tc>
      </w:tr>
      <w:tr w:rsidR="005629C2" w:rsidRPr="005764E7" w14:paraId="0EF0B9CE" w14:textId="77777777" w:rsidTr="00434E73">
        <w:trPr>
          <w:trHeight w:hRule="exact" w:val="400"/>
        </w:trPr>
        <w:tc>
          <w:tcPr>
            <w:tcW w:w="5671" w:type="dxa"/>
            <w:vAlign w:val="center"/>
          </w:tcPr>
          <w:p w14:paraId="6C445C37" w14:textId="21D03B87" w:rsidR="005629C2" w:rsidRPr="000E61EA" w:rsidRDefault="005629C2" w:rsidP="0056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28C70" w14:textId="667589CD" w:rsidR="005629C2" w:rsidRPr="00944ABB" w:rsidRDefault="00434E73" w:rsidP="005629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sz w:val="28"/>
                <w:szCs w:val="28"/>
                <w:lang w:val="af-ZA"/>
              </w:rPr>
              <w:t>2,093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22723D" w14:textId="77777777" w:rsidR="005629C2" w:rsidRPr="005764E7" w:rsidRDefault="005629C2" w:rsidP="0056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8567EC" w14:textId="4C885E44" w:rsidR="005629C2" w:rsidRPr="000E61EA" w:rsidRDefault="005629C2" w:rsidP="005629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2,074</w:t>
            </w:r>
          </w:p>
        </w:tc>
      </w:tr>
    </w:tbl>
    <w:p w14:paraId="292B5C06" w14:textId="06257C21" w:rsidR="00A4096F" w:rsidRPr="00617E0B" w:rsidRDefault="0012600E" w:rsidP="00FF4A60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4753AE" w:rsidRPr="000E61EA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EC7F7C" w:rsidRPr="000E61E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F1290" w:rsidRPr="000E61EA">
        <w:rPr>
          <w:rFonts w:ascii="Angsana New" w:hAnsi="Angsana New"/>
          <w:b/>
          <w:bCs/>
          <w:sz w:val="28"/>
          <w:szCs w:val="28"/>
          <w:cs/>
        </w:rPr>
        <w:t>-</w:t>
      </w:r>
      <w:r w:rsidR="00033513" w:rsidRPr="000E61E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6998D04" w14:textId="77777777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0E61E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992"/>
        <w:gridCol w:w="1984"/>
        <w:gridCol w:w="284"/>
        <w:gridCol w:w="2092"/>
      </w:tblGrid>
      <w:tr w:rsidR="0060113B" w:rsidRPr="005764E7" w14:paraId="4A58989F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5764E7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E781DE9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60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5764E7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5764E7" w14:paraId="054D046C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0E61EA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5A616CA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EC5FC2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5764E7" w14:paraId="44FA0DBE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0E61EA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3D930AC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1E2D253B" w14:textId="0F61915E" w:rsidR="0060113B" w:rsidRPr="000E61EA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5764E7" w14:paraId="3541824B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0E61EA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9DABF69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7EDF0BD" w14:textId="77777777" w:rsidR="0060113B" w:rsidRPr="005764E7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5764E7" w14:paraId="5849CC99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0E61EA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5F141F5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37C381C" w14:textId="6B01A7CC" w:rsidR="0060113B" w:rsidRPr="000E61EA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A3C63" w:rsidRPr="000E61E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A3C63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003AE7C" w14:textId="18AB34F2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A3C63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113B" w:rsidRPr="005764E7" w14:paraId="7FE5826C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0E61EA" w:rsidRDefault="0060113B" w:rsidP="0023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65CC4163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5764E7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vAlign w:val="bottom"/>
          </w:tcPr>
          <w:p w14:paraId="4847A72F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C63" w:rsidRPr="005764E7" w14:paraId="65EA1894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4A3C63" w:rsidRPr="000E61EA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61FCC094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25845724" w:rsidR="004A3C63" w:rsidRPr="005764E7" w:rsidRDefault="00306215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89,434</w:t>
            </w:r>
          </w:p>
        </w:tc>
        <w:tc>
          <w:tcPr>
            <w:tcW w:w="284" w:type="dxa"/>
            <w:vAlign w:val="bottom"/>
          </w:tcPr>
          <w:p w14:paraId="73EC2D89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E697" w14:textId="158A76A4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</w:tr>
      <w:tr w:rsidR="004A3C63" w:rsidRPr="005764E7" w14:paraId="72CD05B4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60BDCAEB" w14:textId="4F0F4133" w:rsidR="004A3C63" w:rsidRPr="000E61EA" w:rsidRDefault="004A3C63" w:rsidP="004A3C63">
            <w:pPr>
              <w:tabs>
                <w:tab w:val="clear" w:pos="227"/>
                <w:tab w:val="clear" w:pos="454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872E210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2229EBD9" w:rsidR="004A3C63" w:rsidRPr="005764E7" w:rsidRDefault="00306215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89,434</w:t>
            </w:r>
          </w:p>
        </w:tc>
        <w:tc>
          <w:tcPr>
            <w:tcW w:w="284" w:type="dxa"/>
            <w:vAlign w:val="bottom"/>
          </w:tcPr>
          <w:p w14:paraId="251421F6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A260" w14:textId="2BA52B05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</w:tr>
      <w:tr w:rsidR="004A3C63" w:rsidRPr="005764E7" w14:paraId="72C570DA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3E60B982" w14:textId="1F83E550" w:rsidR="004A3C63" w:rsidRPr="000E61EA" w:rsidRDefault="004A3C63" w:rsidP="004A3C63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992" w:type="dxa"/>
          </w:tcPr>
          <w:p w14:paraId="2E1A6705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764AEE5C" w:rsidR="004A3C63" w:rsidRPr="000E61EA" w:rsidRDefault="00532395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4,156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9E95CDC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3C4BECF3" w:rsidR="004A3C63" w:rsidRPr="000E61EA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129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4,159</w:t>
            </w:r>
            <w:r w:rsidRPr="003912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3C63" w:rsidRPr="005764E7" w14:paraId="3950867A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4A3C63" w:rsidRPr="000E61EA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46205A3E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74734774" w:rsidR="004A3C63" w:rsidRPr="005764E7" w:rsidRDefault="00306215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85,278</w:t>
            </w:r>
          </w:p>
        </w:tc>
        <w:tc>
          <w:tcPr>
            <w:tcW w:w="284" w:type="dxa"/>
            <w:vAlign w:val="bottom"/>
          </w:tcPr>
          <w:p w14:paraId="5464B34D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41D973BF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97,574</w:t>
            </w:r>
          </w:p>
        </w:tc>
      </w:tr>
      <w:tr w:rsidR="004A3C63" w:rsidRPr="005764E7" w14:paraId="741F75D4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4A3C63" w:rsidRPr="000E61EA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3CE515D9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A3C63" w:rsidRPr="005764E7" w14:paraId="5CE65181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75F830A3" w14:textId="7E462758" w:rsidR="004A3C63" w:rsidRPr="000E61EA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14:paraId="2E2EC647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3796A0F" w14:textId="72818046" w:rsidR="004A3C63" w:rsidRPr="005764E7" w:rsidRDefault="00306215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1,481</w:t>
            </w:r>
          </w:p>
        </w:tc>
        <w:tc>
          <w:tcPr>
            <w:tcW w:w="284" w:type="dxa"/>
            <w:vAlign w:val="bottom"/>
          </w:tcPr>
          <w:p w14:paraId="73E69A3D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70B7F95D" w14:textId="2CEF7509" w:rsidR="004A3C63" w:rsidRPr="005764E7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</w:tr>
      <w:tr w:rsidR="004A3C63" w:rsidRPr="005764E7" w14:paraId="54A9A975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4A3C63" w:rsidRPr="000E61EA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992" w:type="dxa"/>
          </w:tcPr>
          <w:p w14:paraId="52DED1B6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9202083" w14:textId="5365539B" w:rsidR="004A3C63" w:rsidRPr="005764E7" w:rsidRDefault="00306215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12,591</w:t>
            </w:r>
          </w:p>
        </w:tc>
        <w:tc>
          <w:tcPr>
            <w:tcW w:w="284" w:type="dxa"/>
            <w:vAlign w:val="bottom"/>
          </w:tcPr>
          <w:p w14:paraId="708C22EB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4B248FB3" w14:textId="64E50239" w:rsidR="004A3C63" w:rsidRPr="005764E7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12,170</w:t>
            </w:r>
          </w:p>
        </w:tc>
      </w:tr>
      <w:tr w:rsidR="004A3C63" w:rsidRPr="005764E7" w14:paraId="290642C7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4A3C63" w:rsidRPr="000E61EA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5484E4E4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94DD42D" w14:textId="11BCF5A7" w:rsidR="004A3C63" w:rsidRPr="005764E7" w:rsidRDefault="00306215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84" w:type="dxa"/>
            <w:vAlign w:val="bottom"/>
          </w:tcPr>
          <w:p w14:paraId="09D1718E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42FE18B2" w14:textId="6E9B6642" w:rsidR="004A3C63" w:rsidRPr="005764E7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1,522</w:t>
            </w:r>
          </w:p>
        </w:tc>
      </w:tr>
      <w:tr w:rsidR="004A3C63" w:rsidRPr="005764E7" w14:paraId="51FC4C58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703C8529" w14:textId="1363A9A9" w:rsidR="004A3C63" w:rsidRPr="000E61EA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07217D4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0CA" w14:textId="7F10FEE4" w:rsidR="004A3C63" w:rsidRPr="005764E7" w:rsidRDefault="00306215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2,268</w:t>
            </w:r>
          </w:p>
        </w:tc>
        <w:tc>
          <w:tcPr>
            <w:tcW w:w="284" w:type="dxa"/>
            <w:vAlign w:val="bottom"/>
          </w:tcPr>
          <w:p w14:paraId="260A47E1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022C3BE1" w:rsidR="004A3C63" w:rsidRPr="005764E7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1,166</w:t>
            </w:r>
          </w:p>
        </w:tc>
      </w:tr>
      <w:tr w:rsidR="004A3C63" w:rsidRPr="005764E7" w14:paraId="24545513" w14:textId="77777777" w:rsidTr="0058589F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4A3C63" w:rsidRPr="000E61EA" w:rsidRDefault="004A3C63" w:rsidP="004A3C63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FF3F5D6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D5E1" w14:textId="06C56845" w:rsidR="004A3C63" w:rsidRPr="005764E7" w:rsidRDefault="00306215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16,950</w:t>
            </w:r>
          </w:p>
        </w:tc>
        <w:tc>
          <w:tcPr>
            <w:tcW w:w="284" w:type="dxa"/>
            <w:vAlign w:val="bottom"/>
          </w:tcPr>
          <w:p w14:paraId="2F5BE8FD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3AB8B98A" w:rsidR="004A3C63" w:rsidRPr="007B5D7C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5D7C">
              <w:rPr>
                <w:rFonts w:ascii="Angsana New" w:hAnsi="Angsana New"/>
                <w:color w:val="000000"/>
                <w:sz w:val="28"/>
                <w:szCs w:val="28"/>
              </w:rPr>
              <w:t>15,413</w:t>
            </w:r>
          </w:p>
        </w:tc>
      </w:tr>
      <w:tr w:rsidR="004A3C63" w:rsidRPr="005764E7" w14:paraId="342BC435" w14:textId="77777777" w:rsidTr="0058589F">
        <w:trPr>
          <w:trHeight w:hRule="exact" w:val="41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4A3C63" w:rsidRPr="000E61EA" w:rsidRDefault="004A3C63" w:rsidP="004A3C63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6B5D2DE2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63534" w14:textId="0DCDAFB7" w:rsidR="004A3C63" w:rsidRPr="005764E7" w:rsidRDefault="00306215" w:rsidP="004A3C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102,228</w:t>
            </w:r>
          </w:p>
        </w:tc>
        <w:tc>
          <w:tcPr>
            <w:tcW w:w="284" w:type="dxa"/>
            <w:vAlign w:val="bottom"/>
          </w:tcPr>
          <w:p w14:paraId="192400B5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742DA0EF" w:rsidR="004A3C63" w:rsidRPr="005764E7" w:rsidRDefault="004A3C63" w:rsidP="004A3C63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112,987</w:t>
            </w:r>
          </w:p>
        </w:tc>
      </w:tr>
    </w:tbl>
    <w:p w14:paraId="0B2AEA97" w14:textId="77777777" w:rsidR="000D1D52" w:rsidRDefault="000D1D52" w:rsidP="00D93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C2BBBAE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5AEE1A18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56E30A5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B937F00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70C4E54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0141B1CC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157764B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2248C49E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402FE7E1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014DA4D9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20E44D5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E56691B" w14:textId="1AB9B981" w:rsidR="00D127B9" w:rsidRPr="000E61EA" w:rsidRDefault="00D127B9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  <w:cs/>
        </w:rPr>
      </w:pPr>
      <w:r w:rsidRPr="000E61EA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284"/>
        <w:gridCol w:w="1984"/>
        <w:gridCol w:w="284"/>
        <w:gridCol w:w="2092"/>
      </w:tblGrid>
      <w:tr w:rsidR="0060113B" w:rsidRPr="005764E7" w14:paraId="62498519" w14:textId="77777777" w:rsidTr="00576E88">
        <w:trPr>
          <w:trHeight w:hRule="exact" w:val="432"/>
        </w:trPr>
        <w:tc>
          <w:tcPr>
            <w:tcW w:w="4711" w:type="dxa"/>
          </w:tcPr>
          <w:p w14:paraId="040B1E48" w14:textId="77777777" w:rsidR="0060113B" w:rsidRPr="005764E7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3549B66F" w14:textId="77777777" w:rsidR="0060113B" w:rsidRPr="005764E7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60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0E61EA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5764E7" w14:paraId="68C74215" w14:textId="77777777" w:rsidTr="00576E88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0E61EA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D410108" w14:textId="77777777" w:rsidR="0060113B" w:rsidRPr="005764E7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EC5FC2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5764E7" w14:paraId="3CE87D46" w14:textId="77777777" w:rsidTr="00576E88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0E61EA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4C93F51" w14:textId="77777777" w:rsidR="0060113B" w:rsidRPr="005764E7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778ED0AD" w14:textId="73FB7D55" w:rsidR="0060113B" w:rsidRPr="000E61EA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5764E7" w14:paraId="0A71F98E" w14:textId="77777777" w:rsidTr="00576E88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0E61EA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C92993F" w14:textId="77777777" w:rsidR="0060113B" w:rsidRPr="005764E7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F0DC7D2" w14:textId="77777777" w:rsidR="0060113B" w:rsidRPr="005764E7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5764E7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5764E7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5764E7" w14:paraId="7825B32A" w14:textId="77777777" w:rsidTr="00576E88">
        <w:trPr>
          <w:trHeight w:hRule="exact" w:val="432"/>
        </w:trPr>
        <w:tc>
          <w:tcPr>
            <w:tcW w:w="4711" w:type="dxa"/>
          </w:tcPr>
          <w:p w14:paraId="517F6CD7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EBB9023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C957332" w14:textId="6765A2D5" w:rsidR="0060113B" w:rsidRPr="000E61EA" w:rsidRDefault="0060113B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04BE" w:rsidRPr="000E61E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5C710EE4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85536D6" w14:textId="04F94719" w:rsidR="0060113B" w:rsidRPr="005764E7" w:rsidRDefault="0060113B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113B" w:rsidRPr="005764E7" w14:paraId="31379E80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60113B" w:rsidRPr="000E61EA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60113B" w:rsidRPr="005764E7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60113B" w:rsidRPr="005764E7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60113B" w:rsidRPr="005764E7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60113B" w:rsidRPr="005764E7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1A04BE" w:rsidRPr="005764E7" w14:paraId="47A24DEF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1A04BE" w:rsidRPr="000E61EA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7D623761" w:rsidR="001A04BE" w:rsidRPr="005764E7" w:rsidRDefault="00D93B2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74,064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411EE55B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86,457</w:t>
            </w:r>
          </w:p>
        </w:tc>
      </w:tr>
      <w:tr w:rsidR="001A04BE" w:rsidRPr="005764E7" w14:paraId="6C959C1F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1A04BE" w:rsidRPr="000E61EA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A04BE" w:rsidRPr="005764E7" w14:paraId="732963B2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6DA3CA7A" w:rsidR="001A04BE" w:rsidRPr="005764E7" w:rsidRDefault="00D93B2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10,390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2BCB9646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10,498</w:t>
            </w:r>
          </w:p>
        </w:tc>
      </w:tr>
      <w:tr w:rsidR="001A04BE" w:rsidRPr="005764E7" w14:paraId="634602BF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9129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0C113AF0" w:rsidR="001A04BE" w:rsidRPr="005764E7" w:rsidRDefault="00D93B2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01FEC1AB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521</w:t>
            </w:r>
          </w:p>
        </w:tc>
      </w:tr>
      <w:tr w:rsidR="001A04BE" w:rsidRPr="005764E7" w14:paraId="77DD28E8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1A04BE" w:rsidRPr="000E61EA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39129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2A11ECE1" w:rsidR="001A04BE" w:rsidRPr="00E52DC1" w:rsidRDefault="00D93B2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4C185870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</w:p>
        </w:tc>
      </w:tr>
      <w:tr w:rsidR="001A04BE" w:rsidRPr="005764E7" w14:paraId="5C76A08A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1A04BE" w:rsidRPr="000E61EA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13976D5A" w:rsidR="001A04BE" w:rsidRPr="005764E7" w:rsidRDefault="00D93B2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3C42307D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</w:p>
        </w:tc>
      </w:tr>
      <w:tr w:rsidR="001A04BE" w:rsidRPr="005764E7" w14:paraId="73148473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1A04BE" w:rsidRPr="000E61EA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47891F56" w:rsidR="001A04BE" w:rsidRPr="005764E7" w:rsidRDefault="00D93B2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89,434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24122E8B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101,733</w:t>
            </w:r>
          </w:p>
        </w:tc>
      </w:tr>
      <w:tr w:rsidR="001A04BE" w:rsidRPr="005764E7" w14:paraId="3E3CE59B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3FE18B6E" w:rsidR="001A04BE" w:rsidRPr="000E61EA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Pr="000E61E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51F8E98B" w:rsidR="001A04BE" w:rsidRPr="000E61EA" w:rsidRDefault="00D93B2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4,156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03B9E7B3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1A04BE" w:rsidRPr="005764E7" w14:paraId="6658E472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1A04BE" w:rsidRPr="000E61EA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22DF6972" w:rsidR="001A04BE" w:rsidRPr="00656B26" w:rsidRDefault="00D93B2D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85,278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0CBB46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793E54" w14:textId="5951D105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97,574</w:t>
            </w:r>
          </w:p>
        </w:tc>
      </w:tr>
    </w:tbl>
    <w:p w14:paraId="7B40D1A3" w14:textId="656C827B" w:rsidR="00277882" w:rsidRPr="000E61EA" w:rsidRDefault="00DC2BC9" w:rsidP="00442475">
      <w:pPr>
        <w:pStyle w:val="a4"/>
        <w:widowControl/>
        <w:tabs>
          <w:tab w:val="left" w:pos="284"/>
        </w:tabs>
        <w:spacing w:before="240" w:after="120"/>
        <w:ind w:left="284" w:right="0" w:hanging="142"/>
        <w:jc w:val="thaiDistribute"/>
        <w:rPr>
          <w:rFonts w:asciiTheme="majorBidi" w:hAnsiTheme="majorBidi" w:cstheme="majorBidi"/>
          <w:cs/>
        </w:rPr>
      </w:pPr>
      <w:r w:rsidRPr="00391292">
        <w:rPr>
          <w:rFonts w:ascii="Angsana New" w:hAnsi="Angsana New" w:cs="Angsana New"/>
          <w:cs/>
        </w:rPr>
        <w:t xml:space="preserve">   </w:t>
      </w:r>
      <w:r w:rsidR="006C7998" w:rsidRPr="00E51368">
        <w:rPr>
          <w:rFonts w:asciiTheme="majorBidi" w:hAnsiTheme="majorBidi" w:cstheme="majorBidi"/>
          <w:cs/>
        </w:rPr>
        <w:t>รายการเปลี่ยนแปลงของบัญชี</w:t>
      </w:r>
      <w:r w:rsidR="00526EA2" w:rsidRPr="00E51368">
        <w:rPr>
          <w:rFonts w:asciiTheme="majorBidi" w:hAnsiTheme="majorBidi" w:cstheme="majorBidi"/>
          <w:cs/>
        </w:rPr>
        <w:t>ค่าเผื่อผลขาดทุนด้านเครดิต</w:t>
      </w:r>
      <w:r w:rsidR="006C7998" w:rsidRPr="00E51368">
        <w:rPr>
          <w:rFonts w:asciiTheme="majorBidi" w:hAnsiTheme="majorBidi" w:cstheme="majorBidi"/>
          <w:cs/>
        </w:rPr>
        <w:t>ของลูกหนี้การค้า</w:t>
      </w:r>
      <w:r w:rsidR="004C0C42" w:rsidRPr="00E51368">
        <w:rPr>
          <w:rFonts w:asciiTheme="majorBidi" w:hAnsiTheme="majorBidi" w:cstheme="majorBidi"/>
          <w:cs/>
        </w:rPr>
        <w:t xml:space="preserve"> </w:t>
      </w:r>
      <w:r w:rsidR="000B417B" w:rsidRPr="00E51368">
        <w:rPr>
          <w:rFonts w:asciiTheme="majorBidi" w:hAnsiTheme="majorBidi" w:cstheme="majorBidi"/>
          <w:cs/>
        </w:rPr>
        <w:t>สำหรับงวดสามเดือน</w:t>
      </w:r>
      <w:r w:rsidR="004C0C42" w:rsidRPr="00E51368">
        <w:rPr>
          <w:rFonts w:asciiTheme="majorBidi" w:hAnsiTheme="majorBidi" w:cstheme="majorBidi"/>
          <w:cs/>
        </w:rPr>
        <w:t xml:space="preserve">สิ้นสุด </w:t>
      </w:r>
      <w:r w:rsidR="006C7998" w:rsidRPr="00E51368">
        <w:rPr>
          <w:rFonts w:asciiTheme="majorBidi" w:hAnsiTheme="majorBidi" w:cstheme="majorBidi"/>
          <w:cs/>
        </w:rPr>
        <w:t>วันที่</w:t>
      </w:r>
      <w:r w:rsidR="006C7998" w:rsidRPr="00E51368">
        <w:rPr>
          <w:rFonts w:asciiTheme="majorBidi" w:hAnsiTheme="majorBidi" w:cstheme="majorBidi"/>
        </w:rPr>
        <w:t xml:space="preserve"> </w:t>
      </w:r>
      <w:r w:rsidR="00A7624E" w:rsidRPr="00E51368">
        <w:rPr>
          <w:rFonts w:asciiTheme="majorBidi" w:hAnsiTheme="majorBidi" w:cstheme="majorBidi"/>
          <w:lang w:val="en-ZW"/>
        </w:rPr>
        <w:t>3</w:t>
      </w:r>
      <w:r w:rsidR="00025564" w:rsidRPr="00E51368">
        <w:rPr>
          <w:rFonts w:asciiTheme="majorBidi" w:hAnsiTheme="majorBidi" w:cstheme="majorBidi"/>
          <w:lang w:val="en-ZW"/>
        </w:rPr>
        <w:t>1</w:t>
      </w:r>
      <w:r w:rsidR="00A7624E" w:rsidRPr="000E61EA">
        <w:rPr>
          <w:rFonts w:asciiTheme="majorBidi" w:hAnsiTheme="majorBidi" w:cstheme="majorBidi"/>
          <w:cs/>
        </w:rPr>
        <w:t xml:space="preserve"> </w:t>
      </w:r>
      <w:r w:rsidR="001A04BE" w:rsidRPr="000E61EA">
        <w:rPr>
          <w:rFonts w:asciiTheme="majorBidi" w:hAnsiTheme="majorBidi" w:cstheme="majorBidi"/>
          <w:cs/>
        </w:rPr>
        <w:t>มีนา</w:t>
      </w:r>
      <w:r w:rsidR="00025564" w:rsidRPr="000E61EA">
        <w:rPr>
          <w:rFonts w:asciiTheme="majorBidi" w:hAnsiTheme="majorBidi" w:cstheme="majorBidi"/>
          <w:cs/>
        </w:rPr>
        <w:t>คม</w:t>
      </w:r>
      <w:r w:rsidR="00074A1A" w:rsidRPr="00E51368">
        <w:rPr>
          <w:rFonts w:asciiTheme="majorBidi" w:hAnsiTheme="majorBidi" w:cstheme="majorBidi"/>
        </w:rPr>
        <w:t xml:space="preserve"> </w:t>
      </w:r>
      <w:r w:rsidR="007167A1" w:rsidRPr="007167A1">
        <w:rPr>
          <w:rFonts w:ascii="Angsana New" w:hAnsi="Angsana New"/>
        </w:rPr>
        <w:t>2566</w:t>
      </w:r>
      <w:r w:rsidR="006C7998" w:rsidRPr="000E61EA">
        <w:rPr>
          <w:rFonts w:asciiTheme="majorBidi" w:hAnsiTheme="majorBidi" w:cstheme="majorBidi"/>
          <w:cs/>
        </w:rPr>
        <w:t xml:space="preserve">สรุปได้ดังนี้ 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3D697B" w:rsidRPr="005764E7" w14:paraId="13E67ED0" w14:textId="77777777" w:rsidTr="00624ADC">
        <w:trPr>
          <w:cantSplit/>
          <w:trHeight w:hRule="exact" w:val="432"/>
        </w:trPr>
        <w:tc>
          <w:tcPr>
            <w:tcW w:w="4394" w:type="dxa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49143E5" w14:textId="77777777" w:rsidR="003D697B" w:rsidRPr="000E61EA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624ADC">
        <w:trPr>
          <w:cantSplit/>
          <w:trHeight w:hRule="exact" w:val="432"/>
        </w:trPr>
        <w:tc>
          <w:tcPr>
            <w:tcW w:w="4394" w:type="dxa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</w:tcPr>
          <w:p w14:paraId="590BF79B" w14:textId="40841000" w:rsidR="003D697B" w:rsidRPr="000E61EA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0E61E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3D697B" w:rsidRPr="000E61EA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624ADC">
        <w:trPr>
          <w:cantSplit/>
          <w:trHeight w:hRule="exact" w:val="432"/>
        </w:trPr>
        <w:tc>
          <w:tcPr>
            <w:tcW w:w="4394" w:type="dxa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C699314" w14:textId="480DB0D9" w:rsidR="003D697B" w:rsidRPr="000E61EA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0E61E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3D697B" w:rsidRPr="000E61EA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14:paraId="5182F96F" w14:textId="77777777" w:rsidTr="00624ADC">
        <w:trPr>
          <w:cantSplit/>
          <w:trHeight w:hRule="exact" w:val="432"/>
        </w:trPr>
        <w:tc>
          <w:tcPr>
            <w:tcW w:w="4394" w:type="dxa"/>
            <w:vAlign w:val="bottom"/>
          </w:tcPr>
          <w:p w14:paraId="0C9BA424" w14:textId="586098D0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9F4C3DB" w14:textId="77777777" w:rsidR="003D697B" w:rsidRPr="000E61EA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05BEF9DE" w:rsidR="003D697B" w:rsidRPr="00615144" w:rsidRDefault="001A04BE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4,159</w:t>
            </w:r>
          </w:p>
        </w:tc>
      </w:tr>
      <w:tr w:rsidR="003D697B" w:rsidRPr="005764E7" w14:paraId="2ABC44DB" w14:textId="77777777" w:rsidTr="00624ADC">
        <w:trPr>
          <w:cantSplit/>
          <w:trHeight w:hRule="exact" w:val="432"/>
        </w:trPr>
        <w:tc>
          <w:tcPr>
            <w:tcW w:w="4394" w:type="dxa"/>
            <w:vAlign w:val="bottom"/>
          </w:tcPr>
          <w:p w14:paraId="28A7F463" w14:textId="4DEA96DB" w:rsidR="003D697B" w:rsidRPr="005764E7" w:rsidRDefault="00A96F5D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="003D697B" w:rsidRPr="000E61E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A2304A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3D697B" w:rsidRPr="000E61E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3D697B"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ลดลง</w:t>
            </w:r>
            <w:r w:rsidR="003D697B"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0B417B"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</w:tcPr>
          <w:p w14:paraId="4E57445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D3A24" w14:textId="167C9FCA" w:rsidR="003D697B" w:rsidRPr="000E61EA" w:rsidRDefault="00020A41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D697B" w:rsidRPr="005764E7" w14:paraId="5B895EC6" w14:textId="77777777" w:rsidTr="00624ADC">
        <w:trPr>
          <w:cantSplit/>
          <w:trHeight w:hRule="exact" w:val="432"/>
        </w:trPr>
        <w:tc>
          <w:tcPr>
            <w:tcW w:w="4394" w:type="dxa"/>
            <w:vAlign w:val="bottom"/>
          </w:tcPr>
          <w:p w14:paraId="13AA4DDE" w14:textId="27775012" w:rsidR="003D697B" w:rsidRPr="00E51368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E51368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25564" w:rsidRPr="00E51368">
              <w:rPr>
                <w:rFonts w:ascii="Angsana New" w:hAnsi="Angsana New"/>
                <w:bCs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1A04BE"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มีนา</w:t>
            </w:r>
            <w:r w:rsidR="00025564" w:rsidRPr="000E61EA">
              <w:rPr>
                <w:rFonts w:ascii="Angsana New" w:hAnsi="Angsana New"/>
                <w:b/>
                <w:sz w:val="28"/>
                <w:szCs w:val="28"/>
                <w:cs/>
              </w:rPr>
              <w:t>คม</w:t>
            </w:r>
            <w:r w:rsidRPr="000E61E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E51368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779FBFE" w14:textId="77777777" w:rsidR="003D697B" w:rsidRPr="000E61EA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7925" w14:textId="5EC320DB" w:rsidR="003D697B" w:rsidRPr="00656B26" w:rsidRDefault="00020A41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4,156</w:t>
            </w:r>
          </w:p>
        </w:tc>
      </w:tr>
    </w:tbl>
    <w:p w14:paraId="414771C4" w14:textId="6CE4363B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A0160F6" w14:textId="5BB6CB39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488F6E7" w14:textId="4B2875FB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A42EF8E" w14:textId="77777777" w:rsidR="000A51A7" w:rsidRDefault="000A51A7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Pr="00617E0B" w:rsidRDefault="00190C33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5A171F" w:rsidRPr="000E61EA">
        <w:rPr>
          <w:rFonts w:ascii="Angsana New" w:hAnsi="Angsana New"/>
          <w:b/>
          <w:bCs/>
          <w:sz w:val="28"/>
          <w:szCs w:val="28"/>
          <w:cs/>
        </w:rPr>
        <w:t xml:space="preserve"> - สุทธิ</w:t>
      </w:r>
    </w:p>
    <w:p w14:paraId="58B248B3" w14:textId="208F2F90" w:rsidR="00603BE1" w:rsidRPr="000E61EA" w:rsidRDefault="00603BE1" w:rsidP="00DC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0E61E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2126"/>
        <w:gridCol w:w="284"/>
        <w:gridCol w:w="1984"/>
      </w:tblGrid>
      <w:tr w:rsidR="00190C33" w:rsidRPr="005764E7" w14:paraId="2A4D6C7A" w14:textId="77777777" w:rsidTr="00624ADC">
        <w:trPr>
          <w:trHeight w:hRule="exact" w:val="432"/>
        </w:trPr>
        <w:tc>
          <w:tcPr>
            <w:tcW w:w="4536" w:type="dxa"/>
          </w:tcPr>
          <w:p w14:paraId="24CB3AF0" w14:textId="77777777"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14:paraId="23A0E0A2" w14:textId="77777777"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0E61EA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624ADC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0E61EA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0E61E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0E61EA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624ADC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0E61EA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0E61EA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0E61E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0E61EA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624ADC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0E61EA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624ADC">
        <w:trPr>
          <w:trHeight w:hRule="exact" w:val="432"/>
        </w:trPr>
        <w:tc>
          <w:tcPr>
            <w:tcW w:w="453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0E61EA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C636C7D" w14:textId="36396E5A" w:rsidR="00190C33" w:rsidRPr="000E61EA" w:rsidRDefault="00A7624E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190C33"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74C0A" w:rsidRPr="000E61EA">
              <w:rPr>
                <w:rFonts w:ascii="Angsana New" w:hAnsi="Angsana New"/>
                <w:sz w:val="28"/>
                <w:szCs w:val="28"/>
                <w:cs/>
              </w:rPr>
              <w:t>มีนา</w:t>
            </w:r>
            <w:r w:rsidR="00025564" w:rsidRPr="000E61EA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="00190C33"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74C0A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490E4398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E7E2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4C0A" w:rsidRPr="005764E7" w14:paraId="1CD256F1" w14:textId="77777777" w:rsidTr="00624ADC">
        <w:trPr>
          <w:trHeight w:hRule="exact" w:val="49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813A" w14:textId="30B8F919" w:rsidR="00674C0A" w:rsidRPr="000E61EA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225E97" w14:textId="59B84BFF" w:rsidR="00674C0A" w:rsidRPr="00A71899" w:rsidRDefault="005B760F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338,029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C93B24D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2C1FF2" w14:textId="7007C64C" w:rsidR="00674C0A" w:rsidRPr="006F0E0C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330,316</w:t>
            </w:r>
          </w:p>
        </w:tc>
      </w:tr>
      <w:tr w:rsidR="00674C0A" w:rsidRPr="005764E7" w14:paraId="0D4C91B3" w14:textId="77777777" w:rsidTr="00624ADC">
        <w:trPr>
          <w:trHeight w:hRule="exact" w:val="49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92D33" w14:textId="3E72599B" w:rsidR="00674C0A" w:rsidRPr="000E61EA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129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632D87" w14:textId="343B4443" w:rsidR="00674C0A" w:rsidRPr="000E61EA" w:rsidRDefault="005B760F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1,039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6D63F20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0997A" w14:textId="7B22B700" w:rsidR="00674C0A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1,039</w:t>
            </w: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74C0A" w:rsidRPr="005764E7" w14:paraId="58954E6F" w14:textId="77777777" w:rsidTr="00624ADC">
        <w:trPr>
          <w:trHeight w:hRule="exact" w:val="49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B4388" w14:textId="08CE5D77" w:rsidR="00674C0A" w:rsidRPr="000E61EA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F33288" w14:textId="6AB90AA9" w:rsidR="00674C0A" w:rsidRPr="00FB0F9B" w:rsidRDefault="005B760F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336,990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8E64867" w14:textId="77777777" w:rsidR="00674C0A" w:rsidRPr="00FB0F9B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74455A" w14:textId="31CBF270" w:rsidR="00674C0A" w:rsidRPr="000E61EA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B0F9B">
              <w:rPr>
                <w:rFonts w:ascii="Angsana New" w:hAnsi="Angsana New"/>
                <w:sz w:val="28"/>
                <w:szCs w:val="28"/>
                <w:lang w:val="en-US"/>
              </w:rPr>
              <w:t>329,277</w:t>
            </w:r>
          </w:p>
        </w:tc>
      </w:tr>
    </w:tbl>
    <w:p w14:paraId="0B998717" w14:textId="76A3E12D" w:rsidR="00603BE1" w:rsidRPr="00617E0B" w:rsidRDefault="00603BE1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49E2713D" w:rsidR="00603BE1" w:rsidRPr="00E51368" w:rsidRDefault="00603BE1" w:rsidP="0075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E61EA">
        <w:rPr>
          <w:rFonts w:asciiTheme="majorBidi" w:eastAsia="Calibri" w:hAnsiTheme="majorBidi" w:cstheme="majorBidi"/>
          <w:sz w:val="28"/>
          <w:szCs w:val="28"/>
          <w:cs/>
        </w:rPr>
        <w:t xml:space="preserve">ณ วันที่ </w:t>
      </w:r>
      <w:r w:rsidR="006B2B3E" w:rsidRPr="00E51368">
        <w:rPr>
          <w:rFonts w:asciiTheme="majorBidi" w:hAnsiTheme="majorBidi" w:cstheme="majorBidi"/>
          <w:sz w:val="28"/>
          <w:szCs w:val="28"/>
        </w:rPr>
        <w:t>3</w:t>
      </w:r>
      <w:r w:rsidR="00025564" w:rsidRPr="00E51368">
        <w:rPr>
          <w:rFonts w:asciiTheme="majorBidi" w:hAnsiTheme="majorBidi" w:cstheme="majorBidi"/>
          <w:sz w:val="28"/>
          <w:szCs w:val="28"/>
          <w:lang w:val="en-ZW"/>
        </w:rPr>
        <w:t>1</w:t>
      </w:r>
      <w:r w:rsidR="006B2B3E" w:rsidRPr="000E61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74C0A" w:rsidRPr="000E61EA">
        <w:rPr>
          <w:rFonts w:asciiTheme="majorBidi" w:hAnsiTheme="majorBidi" w:cstheme="majorBidi"/>
          <w:sz w:val="28"/>
          <w:szCs w:val="28"/>
          <w:cs/>
        </w:rPr>
        <w:t>มีนา</w:t>
      </w:r>
      <w:r w:rsidR="00E43EB2" w:rsidRPr="000E61EA">
        <w:rPr>
          <w:rFonts w:asciiTheme="majorBidi" w:hAnsiTheme="majorBidi" w:cstheme="majorBidi"/>
          <w:sz w:val="28"/>
          <w:szCs w:val="28"/>
          <w:cs/>
        </w:rPr>
        <w:t>คม</w:t>
      </w:r>
      <w:r w:rsidRPr="000E61E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376E65" w:rsidRPr="00376E65">
        <w:rPr>
          <w:rFonts w:ascii="Angsana New" w:hAnsi="Angsana New"/>
          <w:spacing w:val="-2"/>
          <w:sz w:val="28"/>
          <w:szCs w:val="28"/>
        </w:rPr>
        <w:t>2566</w:t>
      </w:r>
      <w:r w:rsidRPr="000E61E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0E61EA">
        <w:rPr>
          <w:rFonts w:ascii="Angsana New" w:eastAsia="Calibri" w:hAnsi="Angsana New" w:cstheme="majorBidi"/>
          <w:sz w:val="28"/>
          <w:szCs w:val="28"/>
          <w:cs/>
        </w:rPr>
        <w:t>และ</w:t>
      </w:r>
      <w:r w:rsidR="001F7153" w:rsidRPr="000E61EA">
        <w:rPr>
          <w:rFonts w:ascii="Angsana New" w:eastAsia="Calibri" w:hAnsi="Angsana New" w:cstheme="majorBidi"/>
          <w:sz w:val="28"/>
          <w:szCs w:val="28"/>
          <w:cs/>
        </w:rPr>
        <w:t xml:space="preserve">วันที่ </w:t>
      </w:r>
      <w:r w:rsidR="001F7153" w:rsidRPr="000E61EA">
        <w:rPr>
          <w:rFonts w:ascii="Angsana New" w:eastAsia="Calibri" w:hAnsi="Angsana New"/>
          <w:sz w:val="28"/>
          <w:szCs w:val="28"/>
        </w:rPr>
        <w:t xml:space="preserve">31 </w:t>
      </w:r>
      <w:r w:rsidR="001F7153" w:rsidRPr="000E61EA">
        <w:rPr>
          <w:rFonts w:ascii="Angsana New" w:eastAsia="Calibri" w:hAnsi="Angsana New" w:cstheme="majorBidi"/>
          <w:sz w:val="28"/>
          <w:szCs w:val="28"/>
          <w:cs/>
        </w:rPr>
        <w:t>ธันวาคม</w:t>
      </w:r>
      <w:r w:rsidR="004C0C42" w:rsidRPr="000E61EA">
        <w:rPr>
          <w:rFonts w:ascii="Angsana New" w:eastAsia="Calibri" w:hAnsi="Angsana New" w:cstheme="majorBidi"/>
          <w:sz w:val="28"/>
          <w:szCs w:val="28"/>
          <w:cs/>
        </w:rPr>
        <w:t xml:space="preserve"> </w:t>
      </w:r>
      <w:r w:rsidR="00376E65" w:rsidRPr="00376E65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2565</w:t>
      </w:r>
      <w:r w:rsidRPr="000E61E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E61EA">
        <w:rPr>
          <w:rFonts w:asciiTheme="majorBidi" w:eastAsia="Calibri" w:hAnsiTheme="majorBidi" w:cstheme="majorBidi"/>
          <w:sz w:val="28"/>
          <w:szCs w:val="28"/>
          <w:cs/>
        </w:rPr>
        <w:t>สินทรัพย์ทางการเงินหมุนเวียนอื่นของบริษัท ได้แก่ เงิน</w:t>
      </w:r>
      <w:r w:rsidR="005A171F" w:rsidRPr="000E61EA">
        <w:rPr>
          <w:rFonts w:asciiTheme="majorBidi" w:eastAsia="Calibri" w:hAnsiTheme="majorBidi" w:cstheme="majorBidi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DC2B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0E61E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5A7C04" w:rsidRPr="005764E7" w14:paraId="37814A81" w14:textId="77777777" w:rsidTr="00624ADC">
        <w:trPr>
          <w:trHeight w:hRule="exact" w:val="442"/>
        </w:trPr>
        <w:tc>
          <w:tcPr>
            <w:tcW w:w="4683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5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0E61EA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624ADC">
        <w:trPr>
          <w:trHeight w:hRule="exact" w:val="442"/>
        </w:trPr>
        <w:tc>
          <w:tcPr>
            <w:tcW w:w="4683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8C67299" w14:textId="77777777" w:rsidR="005A7C04" w:rsidRPr="000E61EA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0E61E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0E61EA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624ADC">
        <w:trPr>
          <w:trHeight w:hRule="exact" w:val="442"/>
        </w:trPr>
        <w:tc>
          <w:tcPr>
            <w:tcW w:w="4683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FB107CF" w14:textId="77777777" w:rsidR="005A7C04" w:rsidRPr="000E61EA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3653C092" w14:textId="66631B8B" w:rsidR="005A7C04" w:rsidRPr="000E61EA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0E61E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0E61EA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624ADC">
        <w:trPr>
          <w:trHeight w:hRule="exact" w:val="442"/>
        </w:trPr>
        <w:tc>
          <w:tcPr>
            <w:tcW w:w="4683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64373B8" w14:textId="77777777" w:rsidR="005A7C04" w:rsidRPr="000E61EA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624ADC">
        <w:trPr>
          <w:trHeight w:hRule="exact" w:val="442"/>
        </w:trPr>
        <w:tc>
          <w:tcPr>
            <w:tcW w:w="4683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2A13828" w14:textId="77777777" w:rsidR="005A7C04" w:rsidRPr="000E61EA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0DEA6780" w14:textId="58DD943E" w:rsidR="005A7C04" w:rsidRPr="005764E7" w:rsidRDefault="006B2B3E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sz w:val="28"/>
                <w:szCs w:val="28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74C0A" w:rsidRPr="000E61E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A7C04"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A7C04">
              <w:rPr>
                <w:rFonts w:ascii="Angsana New" w:hAnsi="Angsana New"/>
                <w:sz w:val="28"/>
                <w:szCs w:val="28"/>
              </w:rPr>
              <w:t>256</w:t>
            </w:r>
            <w:r w:rsidR="00EB39B1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C6F309" w14:textId="60A93484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469">
              <w:rPr>
                <w:rFonts w:ascii="Angsana New" w:hAnsi="Angsana New"/>
                <w:sz w:val="28"/>
                <w:szCs w:val="28"/>
              </w:rPr>
              <w:t>25</w:t>
            </w:r>
            <w:r w:rsidRPr="005764E7">
              <w:rPr>
                <w:rFonts w:ascii="Angsana New" w:hAnsi="Angsana New"/>
                <w:sz w:val="28"/>
                <w:szCs w:val="28"/>
              </w:rPr>
              <w:t>6</w:t>
            </w:r>
            <w:r w:rsidR="00EB39B1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4C0A" w:rsidRPr="005764E7" w14:paraId="354245BE" w14:textId="77777777" w:rsidTr="00624ADC">
        <w:trPr>
          <w:trHeight w:hRule="exact" w:val="442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674C0A" w:rsidRPr="000E61EA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หลักทรัพย์จดทะเบียนในตลาดหลักทรัพย์ 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3A44B98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21E1CD2F" w:rsidR="00674C0A" w:rsidRPr="005764E7" w:rsidRDefault="00532395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176,03</w:t>
            </w:r>
            <w:r w:rsidR="006723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DEC62" w14:textId="46D3F01E" w:rsidR="00674C0A" w:rsidRPr="000E61EA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185,121</w:t>
            </w:r>
          </w:p>
        </w:tc>
      </w:tr>
      <w:tr w:rsidR="007B5D7C" w:rsidRPr="005764E7" w14:paraId="43BFA0E6" w14:textId="77777777" w:rsidTr="00624ADC">
        <w:trPr>
          <w:trHeight w:hRule="exact" w:val="442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23EDD01F" w:rsidR="007B5D7C" w:rsidRPr="005764E7" w:rsidRDefault="00532395" w:rsidP="007B5D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61,333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07CA2ECA" w:rsidR="007B5D7C" w:rsidRPr="005764E7" w:rsidRDefault="007B5D7C" w:rsidP="007B5D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61,333</w:t>
            </w:r>
          </w:p>
        </w:tc>
      </w:tr>
      <w:tr w:rsidR="00674C0A" w:rsidRPr="005764E7" w14:paraId="7C32ED1D" w14:textId="77777777" w:rsidTr="00624ADC">
        <w:trPr>
          <w:trHeight w:hRule="exact" w:val="442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674C0A" w:rsidRPr="000E61EA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57D7DC44" w:rsidR="00674C0A" w:rsidRPr="000E61EA" w:rsidRDefault="00532395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237,36</w:t>
            </w:r>
            <w:r w:rsidR="0067236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E774F4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26BEDC1D" w:rsidR="00674C0A" w:rsidRPr="000E61EA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246,454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5D908FC0" w14:textId="77777777" w:rsidR="007F4DB5" w:rsidRPr="00F11B30" w:rsidRDefault="007F4DB5" w:rsidP="00F11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5191269F" w14:textId="30A13B88" w:rsidR="001D379F" w:rsidRPr="000B3C6D" w:rsidRDefault="007F37E0" w:rsidP="000B3C6D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ตราสารทุน </w:t>
      </w:r>
      <w:r w:rsidR="0076740A">
        <w:rPr>
          <w:rFonts w:ascii="Angsana New" w:hAnsi="Angsana New"/>
          <w:b/>
          <w:bCs/>
          <w:sz w:val="28"/>
          <w:szCs w:val="28"/>
        </w:rPr>
        <w:t>-</w:t>
      </w:r>
      <w:r w:rsidRPr="000B3C6D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</w:t>
      </w:r>
      <w:r w:rsidR="0060799F" w:rsidRPr="000B3C6D">
        <w:rPr>
          <w:rFonts w:ascii="Angsana New" w:hAnsi="Angsana New"/>
          <w:b/>
          <w:bCs/>
          <w:sz w:val="28"/>
          <w:szCs w:val="28"/>
          <w:cs/>
        </w:rPr>
        <w:t>ในตลาดหลักทรัพย์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695"/>
      </w:tblGrid>
      <w:tr w:rsidR="000B3C6D" w:rsidRPr="005764E7" w14:paraId="7727E35C" w14:textId="77777777" w:rsidTr="00F66A5A">
        <w:trPr>
          <w:trHeight w:hRule="exact" w:val="432"/>
        </w:trPr>
        <w:tc>
          <w:tcPr>
            <w:tcW w:w="3969" w:type="dxa"/>
          </w:tcPr>
          <w:p w14:paraId="6B6113F3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391292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64744D2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B3C6D" w:rsidRPr="005764E7" w14:paraId="0DA683E8" w14:textId="77777777" w:rsidTr="00F66A5A">
        <w:trPr>
          <w:trHeight w:hRule="exact" w:val="371"/>
        </w:trPr>
        <w:tc>
          <w:tcPr>
            <w:tcW w:w="3969" w:type="dxa"/>
          </w:tcPr>
          <w:p w14:paraId="504A2DAB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48C6CCAA" w14:textId="77777777" w:rsidR="000B3C6D" w:rsidRPr="000E61EA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0B3C6D" w:rsidRPr="005764E7" w14:paraId="4680D88A" w14:textId="77777777" w:rsidTr="00F66A5A">
        <w:trPr>
          <w:trHeight w:hRule="exact" w:val="371"/>
        </w:trPr>
        <w:tc>
          <w:tcPr>
            <w:tcW w:w="3969" w:type="dxa"/>
          </w:tcPr>
          <w:p w14:paraId="481F0F35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6A97395F" w14:textId="77777777" w:rsidR="000B3C6D" w:rsidRPr="000E61EA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3C6D" w:rsidRPr="005764E7" w14:paraId="014EEE26" w14:textId="77777777" w:rsidTr="00F66A5A">
        <w:trPr>
          <w:trHeight w:hRule="exact" w:val="432"/>
        </w:trPr>
        <w:tc>
          <w:tcPr>
            <w:tcW w:w="3969" w:type="dxa"/>
          </w:tcPr>
          <w:p w14:paraId="57FFF69B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A4754C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D34A80B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1F9A1F" w14:textId="77777777" w:rsidR="000B3C6D" w:rsidRPr="000E61EA" w:rsidRDefault="000B3C6D" w:rsidP="00A3181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F684EF0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FA8FF17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5764E7" w14:paraId="477F7D0A" w14:textId="77777777" w:rsidTr="00F66A5A">
        <w:trPr>
          <w:trHeight w:hRule="exact" w:val="432"/>
        </w:trPr>
        <w:tc>
          <w:tcPr>
            <w:tcW w:w="3969" w:type="dxa"/>
            <w:vAlign w:val="center"/>
          </w:tcPr>
          <w:p w14:paraId="4C12E4A5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DA7AAB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57A0A033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82EB991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391BEE0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495470FD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B3C6D" w:rsidRPr="005764E7" w14:paraId="7919FAB0" w14:textId="77777777" w:rsidTr="00F66A5A">
        <w:trPr>
          <w:trHeight w:hRule="exact" w:val="432"/>
        </w:trPr>
        <w:tc>
          <w:tcPr>
            <w:tcW w:w="3969" w:type="dxa"/>
          </w:tcPr>
          <w:p w14:paraId="00ECCE64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B67912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292">
              <w:rPr>
                <w:rFonts w:ascii="Angsana New" w:hAnsi="Angsana New"/>
                <w:sz w:val="28"/>
                <w:szCs w:val="28"/>
              </w:rPr>
              <w:t>(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0E61EA">
              <w:rPr>
                <w:rFonts w:ascii="Angsana New" w:hAnsi="Angsana New"/>
                <w:sz w:val="28"/>
                <w:szCs w:val="28"/>
              </w:rPr>
              <w:t>2</w:t>
            </w:r>
            <w:r w:rsidRPr="0039129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4F577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6BB4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71CC257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574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5764E7" w14:paraId="355D37F9" w14:textId="77777777" w:rsidTr="00F66A5A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4B32A58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2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C6E47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5A76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E0AFA" w14:textId="77777777" w:rsidR="000B3C6D" w:rsidRPr="00C521E2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7F5C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DC9A2" w14:textId="77777777" w:rsidR="000B3C6D" w:rsidRPr="00C521E2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B3C6D" w:rsidRPr="005764E7" w14:paraId="35A6B52A" w14:textId="77777777" w:rsidTr="00F66A5A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39296B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6BF2B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21,14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B189" w14:textId="77777777" w:rsidR="000B3C6D" w:rsidRPr="00C521E2" w:rsidRDefault="000B3C6D" w:rsidP="00A31815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77913D" w14:textId="77777777" w:rsidR="000B3C6D" w:rsidRPr="00C521E2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0B9B0A" w14:textId="77777777" w:rsidR="000B3C6D" w:rsidRPr="00C521E2" w:rsidRDefault="000B3C6D" w:rsidP="00A31815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47AC39" w14:textId="77777777" w:rsidR="000B3C6D" w:rsidRPr="00C521E2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0B3C6D" w:rsidRPr="005764E7" w14:paraId="60DEF8EF" w14:textId="77777777" w:rsidTr="00F66A5A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780D769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4C392" w14:textId="2B773348" w:rsidR="000B3C6D" w:rsidRPr="00C521E2" w:rsidRDefault="0076740A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132,709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F6525" w14:textId="77777777" w:rsidR="000B3C6D" w:rsidRPr="00C521E2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8239D" w14:textId="40E662B1" w:rsidR="000B3C6D" w:rsidRPr="00C521E2" w:rsidRDefault="0076740A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B42E1" w14:textId="77777777" w:rsidR="000B3C6D" w:rsidRPr="00C521E2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81B3E3" w14:textId="62269C20" w:rsidR="000B3C6D" w:rsidRPr="00C521E2" w:rsidRDefault="0076740A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137,707</w:t>
            </w:r>
          </w:p>
        </w:tc>
      </w:tr>
      <w:tr w:rsidR="000B3C6D" w:rsidRPr="005764E7" w14:paraId="129FA924" w14:textId="77777777" w:rsidTr="00F66A5A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500D11F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638C78" w14:textId="3CCFE2D0" w:rsidR="000B3C6D" w:rsidRPr="00C521E2" w:rsidRDefault="0076740A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153,852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0BB3F" w14:textId="77777777" w:rsidR="000B3C6D" w:rsidRPr="00C521E2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EC5034" w14:textId="1A27C00F" w:rsidR="000B3C6D" w:rsidRPr="00C521E2" w:rsidRDefault="0076740A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22,180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DBF71" w14:textId="77777777" w:rsidR="000B3C6D" w:rsidRPr="00C521E2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36491C" w14:textId="746B44E1" w:rsidR="000B3C6D" w:rsidRPr="00C521E2" w:rsidRDefault="002B072C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176,032</w:t>
            </w:r>
          </w:p>
        </w:tc>
      </w:tr>
      <w:tr w:rsidR="000B3C6D" w:rsidRPr="005764E7" w14:paraId="04FE80E5" w14:textId="77777777" w:rsidTr="00F66A5A">
        <w:trPr>
          <w:trHeight w:hRule="exact" w:val="43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228881F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AD006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B49F3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20CBF7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2D3D90A8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E35346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B3C6D" w:rsidRPr="005764E7" w14:paraId="3E6C7860" w14:textId="77777777" w:rsidTr="00F66A5A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2A38A37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A1C39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19920C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640499F1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F92AC9C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center"/>
          </w:tcPr>
          <w:p w14:paraId="58F4B263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B3C6D" w:rsidRPr="005764E7" w14:paraId="6E85B601" w14:textId="77777777" w:rsidTr="00F66A5A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252D0BE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EE902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21,14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DBF5B" w14:textId="77777777" w:rsidR="000B3C6D" w:rsidRPr="005764E7" w:rsidRDefault="000B3C6D" w:rsidP="00A31815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2C06E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9D028A" w14:textId="77777777" w:rsidR="000B3C6D" w:rsidRPr="005764E7" w:rsidRDefault="000B3C6D" w:rsidP="00A31815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776C62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0B3C6D" w:rsidRPr="005764E7" w14:paraId="1DBA1885" w14:textId="77777777" w:rsidTr="00F66A5A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AA42C5E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6CA1F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142,286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4D509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2DA8F0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4,510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6E3E5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8077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146,796</w:t>
            </w:r>
          </w:p>
        </w:tc>
      </w:tr>
      <w:tr w:rsidR="000B3C6D" w:rsidRPr="005764E7" w14:paraId="6B9A963B" w14:textId="77777777" w:rsidTr="00F66A5A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4B5E24" w14:textId="77777777" w:rsidR="000B3C6D" w:rsidRPr="000E61E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674AEA" w14:textId="1B16DD4F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163,4</w:t>
            </w:r>
            <w:r w:rsidR="0050064B" w:rsidRPr="000E61E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1E9EC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67C067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21,692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CF5B4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7ABC67" w14:textId="77777777" w:rsidR="000B3C6D" w:rsidRPr="005764E7" w:rsidRDefault="000B3C6D" w:rsidP="00A318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185,12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3C23A62F" w14:textId="5A93E35E" w:rsidR="001D379F" w:rsidRPr="000B3C6D" w:rsidRDefault="001D379F" w:rsidP="000B3C6D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72"/>
        <w:gridCol w:w="1721"/>
        <w:gridCol w:w="284"/>
        <w:gridCol w:w="1574"/>
        <w:gridCol w:w="284"/>
        <w:gridCol w:w="1628"/>
      </w:tblGrid>
      <w:tr w:rsidR="001D379F" w:rsidRPr="005764E7" w14:paraId="79FBD7CA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3EAB1EE8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391292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45CD8F36" w14:textId="77777777" w:rsidR="001D379F" w:rsidRPr="000E61EA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D379F" w:rsidRPr="005764E7" w14:paraId="1DA5077E" w14:textId="77777777" w:rsidTr="00F66A5A">
        <w:trPr>
          <w:trHeight w:hRule="exact" w:val="403"/>
        </w:trPr>
        <w:tc>
          <w:tcPr>
            <w:tcW w:w="3972" w:type="dxa"/>
            <w:vAlign w:val="center"/>
          </w:tcPr>
          <w:p w14:paraId="4D926408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0414664B" w14:textId="77777777" w:rsidR="001D379F" w:rsidRPr="000E61EA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1D379F" w:rsidRPr="005764E7" w14:paraId="71C264EF" w14:textId="77777777" w:rsidTr="00F66A5A">
        <w:trPr>
          <w:trHeight w:hRule="exact" w:val="403"/>
        </w:trPr>
        <w:tc>
          <w:tcPr>
            <w:tcW w:w="3972" w:type="dxa"/>
            <w:vAlign w:val="center"/>
          </w:tcPr>
          <w:p w14:paraId="5F1D21BF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7BA48655" w14:textId="77777777" w:rsidR="001D379F" w:rsidRPr="000E61EA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79F" w:rsidRPr="005764E7" w14:paraId="4DE9D050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49A720F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BA91646" w14:textId="77777777" w:rsidR="001D379F" w:rsidRPr="000E61E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0C8542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050EBAD" w14:textId="77777777" w:rsidR="001D379F" w:rsidRPr="000E61EA" w:rsidRDefault="001D379F" w:rsidP="0054421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B6E3CB0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7F1B1B0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79F" w:rsidRPr="005764E7" w14:paraId="134BAA64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1DE95A04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C2F13D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5518BE0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13FD33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78978ED1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694EE8F3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D379F" w:rsidRPr="005764E7" w14:paraId="111CD2CE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7852" w14:textId="77777777" w:rsidR="001D379F" w:rsidRPr="000E61E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241" w14:textId="16C71C08" w:rsidR="001D379F" w:rsidRPr="000E61E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292">
              <w:rPr>
                <w:rFonts w:ascii="Angsana New" w:hAnsi="Angsana New"/>
                <w:sz w:val="28"/>
                <w:szCs w:val="28"/>
              </w:rPr>
              <w:t>(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8B5A2C" w:rsidRPr="000E61EA">
              <w:rPr>
                <w:rFonts w:ascii="Angsana New" w:hAnsi="Angsana New"/>
                <w:sz w:val="28"/>
                <w:szCs w:val="28"/>
              </w:rPr>
              <w:t>2</w:t>
            </w:r>
            <w:r w:rsidRPr="0039129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A1A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A644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4AF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5593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7AC5867F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FD99E" w14:textId="77777777" w:rsidR="001D379F" w:rsidRPr="006B2B3E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2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042F8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B2B3E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3F64" w14:textId="77777777" w:rsidR="001D379F" w:rsidRPr="0066735E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39E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FC1DE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D12B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4426F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15F31617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59EBE" w14:textId="77777777" w:rsidR="001D379F" w:rsidRPr="000E61EA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8203" w14:textId="77777777" w:rsidR="001D379F" w:rsidRPr="0066735E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3A6A0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C136E" w14:textId="77777777" w:rsidR="001D379F" w:rsidRPr="0066735E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22B7E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B5405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1D379F" w:rsidRPr="005764E7" w14:paraId="4F258B3B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334C4" w14:textId="77777777" w:rsidR="001D379F" w:rsidRPr="00656B26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C16D2" w14:textId="3B7C4D74" w:rsidR="001D379F" w:rsidRPr="000E61EA" w:rsidRDefault="007D0292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,571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46B67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4924AA" w14:textId="7410BECE" w:rsidR="001D379F" w:rsidRPr="0066735E" w:rsidRDefault="007D0292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42,379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1043DA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807F2" w14:textId="1F22EF58" w:rsidR="001D379F" w:rsidRPr="005764E7" w:rsidRDefault="007D0292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39,808</w:t>
            </w:r>
          </w:p>
        </w:tc>
      </w:tr>
      <w:tr w:rsidR="001D379F" w:rsidRPr="005764E7" w14:paraId="39CED8E1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B38BD" w14:textId="77777777" w:rsidR="001D379F" w:rsidRPr="000E61EA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9C9E20" w14:textId="681F26F1" w:rsidR="001D379F" w:rsidRPr="0066735E" w:rsidRDefault="007D0292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B0804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1F6BDA" w14:textId="4F6645E2" w:rsidR="001D379F" w:rsidRPr="0066735E" w:rsidRDefault="007D0292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56,704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9615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980399" w14:textId="37357A36" w:rsidR="001D379F" w:rsidRPr="0066735E" w:rsidRDefault="007D0292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61,333</w:t>
            </w:r>
          </w:p>
        </w:tc>
      </w:tr>
      <w:tr w:rsidR="001D379F" w:rsidRPr="005764E7" w14:paraId="3E03C408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2F07A" w14:textId="77777777" w:rsidR="001D379F" w:rsidRPr="005764E7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04FC4" w14:textId="77777777" w:rsidR="001D379F" w:rsidRPr="000E61E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0C4B5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71790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FD7E9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AF55C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39787B74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43941" w14:textId="77777777" w:rsidR="001D379F" w:rsidRPr="005764E7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53DFE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808C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F5630E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E5E2BC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380730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51C897C2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4E1C3" w14:textId="77777777" w:rsidR="001D379F" w:rsidRPr="000E61EA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5E0C3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C7A6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06190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BA83C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1ADE2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1D379F" w:rsidRPr="005764E7" w14:paraId="3430E82E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2D375" w14:textId="77777777" w:rsidR="001D379F" w:rsidRPr="000E61EA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B26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7DAC3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02908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42,379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2E89A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24DD6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39,808</w:t>
            </w:r>
          </w:p>
        </w:tc>
      </w:tr>
      <w:tr w:rsidR="001D379F" w:rsidRPr="005764E7" w14:paraId="72F314AD" w14:textId="77777777" w:rsidTr="00F66A5A">
        <w:trPr>
          <w:trHeight w:hRule="exact" w:val="404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7F398" w14:textId="77777777" w:rsidR="001D379F" w:rsidRPr="000E61EA" w:rsidRDefault="001D379F" w:rsidP="008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58E19E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4243F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7F410D" w14:textId="77777777" w:rsidR="001D379F" w:rsidRPr="000E61EA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56,70</w:t>
            </w:r>
            <w:r w:rsidRPr="000E61E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F8A74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9F725D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61,333</w:t>
            </w:r>
          </w:p>
        </w:tc>
      </w:tr>
    </w:tbl>
    <w:p w14:paraId="54233472" w14:textId="72BFD2EC" w:rsidR="00EC42E5" w:rsidRPr="001D379F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1D379F" w:rsidSect="00163A0F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Default="006E3C5E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  <w:tab w:val="left" w:pos="1276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0E61EA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0E61E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0E61EA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0E61E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0E61EA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0E61E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03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242"/>
      </w:tblGrid>
      <w:tr w:rsidR="00E45951" w:rsidRPr="005764E7" w14:paraId="05408A25" w14:textId="77777777" w:rsidTr="00F66A5A">
        <w:trPr>
          <w:trHeight w:hRule="exact" w:val="432"/>
        </w:trPr>
        <w:tc>
          <w:tcPr>
            <w:tcW w:w="230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0E61EA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F66A5A">
        <w:trPr>
          <w:trHeight w:hRule="exact" w:val="432"/>
        </w:trPr>
        <w:tc>
          <w:tcPr>
            <w:tcW w:w="272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29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0E61EA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0E61EA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0E61EA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0E61EA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0E61EA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F66A5A">
        <w:trPr>
          <w:trHeight w:hRule="exact" w:val="432"/>
        </w:trPr>
        <w:tc>
          <w:tcPr>
            <w:tcW w:w="230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0E61EA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F66A5A">
        <w:trPr>
          <w:trHeight w:hRule="exact" w:val="432"/>
        </w:trPr>
        <w:tc>
          <w:tcPr>
            <w:tcW w:w="230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0E61EA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45951" w:rsidRPr="005764E7" w14:paraId="6304D1AE" w14:textId="77777777" w:rsidTr="00F66A5A">
        <w:trPr>
          <w:trHeight w:hRule="exact" w:val="432"/>
        </w:trPr>
        <w:tc>
          <w:tcPr>
            <w:tcW w:w="2301" w:type="dxa"/>
          </w:tcPr>
          <w:p w14:paraId="64E431A0" w14:textId="77777777" w:rsidR="00BD33C1" w:rsidRPr="000E61EA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BD33C1" w:rsidRPr="00625007" w:rsidRDefault="00161DAF" w:rsidP="00161DAF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5A1E8F04" w:rsidR="00BD33C1" w:rsidRPr="000E61EA" w:rsidRDefault="00BD33C1" w:rsidP="00BD33C1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444501E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BD33C1" w:rsidRPr="00E45951" w:rsidRDefault="00BD33C1" w:rsidP="00BD33C1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BD33C1" w:rsidRPr="000E61EA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581C0AED" w:rsidR="00BD33C1" w:rsidRPr="006B2B3E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  <w:lang w:val="en-ZW"/>
              </w:rPr>
              <w:t>1</w:t>
            </w:r>
          </w:p>
        </w:tc>
        <w:tc>
          <w:tcPr>
            <w:tcW w:w="284" w:type="dxa"/>
            <w:vAlign w:val="bottom"/>
          </w:tcPr>
          <w:p w14:paraId="54F59C7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BD33C1" w:rsidRPr="000E61EA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622E6D7" w14:textId="1DE42E70" w:rsidR="00BD33C1" w:rsidRPr="000E61EA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  <w:lang w:val="en-ZW"/>
              </w:rPr>
              <w:t>1</w:t>
            </w:r>
          </w:p>
        </w:tc>
        <w:tc>
          <w:tcPr>
            <w:tcW w:w="284" w:type="dxa"/>
            <w:vAlign w:val="bottom"/>
          </w:tcPr>
          <w:p w14:paraId="13FEA591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B226EE3" w14:textId="2794B39D" w:rsidR="00BD33C1" w:rsidRPr="000E61EA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45951" w:rsidRPr="005764E7" w14:paraId="293DF417" w14:textId="77777777" w:rsidTr="00F66A5A">
        <w:trPr>
          <w:trHeight w:hRule="exact" w:val="432"/>
        </w:trPr>
        <w:tc>
          <w:tcPr>
            <w:tcW w:w="2301" w:type="dxa"/>
          </w:tcPr>
          <w:p w14:paraId="4AECEA89" w14:textId="77777777" w:rsidR="00BD33C1" w:rsidRPr="000E61EA" w:rsidRDefault="00BD33C1" w:rsidP="00BD33C1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7DEE59F0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D5A07" w14:textId="55FA2EE0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0173928B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C9835C" w14:textId="708672DE" w:rsidR="00BD33C1" w:rsidRPr="00E45951" w:rsidRDefault="009B29B0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0E61E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52C14859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016129" w14:textId="028CA519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B29B0" w:rsidRPr="000E61E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3BF95223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D0E64C" w14:textId="1B4520A0" w:rsidR="00BD33C1" w:rsidRPr="00E45951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CBF2E7" w14:textId="28B6320E" w:rsidR="00BD33C1" w:rsidRPr="00E45951" w:rsidRDefault="0059041F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9B29B0" w:rsidRPr="000E61E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11324297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64583C72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B29B0" w:rsidRPr="000E61E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50" w:type="dxa"/>
            <w:vAlign w:val="bottom"/>
          </w:tcPr>
          <w:p w14:paraId="0FE175AE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76C600A" w14:textId="59A1A7A4" w:rsidR="00BD33C1" w:rsidRPr="00E45951" w:rsidRDefault="009B29B0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0E61E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7EE94ED4" w14:textId="77777777" w:rsidR="00BD33C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D3293" w14:textId="50DB0F5D" w:rsidR="006B2B3E" w:rsidRPr="00E45951" w:rsidRDefault="006B2B3E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67A3487" w14:textId="2C8EE896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B29B0" w:rsidRPr="000E61E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E45951" w:rsidRPr="005764E7" w14:paraId="15EF418C" w14:textId="77777777" w:rsidTr="00F66A5A">
        <w:trPr>
          <w:trHeight w:hRule="exact" w:val="432"/>
        </w:trPr>
        <w:tc>
          <w:tcPr>
            <w:tcW w:w="2301" w:type="dxa"/>
            <w:vAlign w:val="bottom"/>
          </w:tcPr>
          <w:p w14:paraId="48C9D00D" w14:textId="77777777" w:rsidR="00B70FF9" w:rsidRPr="000E61EA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21D37B7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982434" w14:paraId="64D6F6F8" w14:textId="77777777" w:rsidTr="00F66A5A">
        <w:trPr>
          <w:trHeight w:hRule="exact" w:val="431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982434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0E61EA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982434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32AA0B1C" w:rsidR="0059041F" w:rsidRPr="00982434" w:rsidRDefault="00E56D28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39129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82434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247CF077" w:rsidR="0059041F" w:rsidRPr="00982434" w:rsidRDefault="00E56D28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61FFCC9C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5D738C4F" w:rsidR="0059041F" w:rsidRPr="00982434" w:rsidRDefault="00E56D28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46,5</w:t>
            </w:r>
            <w:r w:rsidR="00434E73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322C37" w14:textId="19001BF5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98243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0B5999" w:rsidRPr="000E61EA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59041F" w:rsidRPr="00982434" w14:paraId="2F275DCE" w14:textId="77777777" w:rsidTr="00F66A5A">
        <w:trPr>
          <w:trHeight w:hRule="exact" w:val="432"/>
        </w:trPr>
        <w:tc>
          <w:tcPr>
            <w:tcW w:w="3719" w:type="dxa"/>
            <w:gridSpan w:val="3"/>
            <w:vAlign w:val="bottom"/>
          </w:tcPr>
          <w:p w14:paraId="4FFA1B87" w14:textId="5479C9F1" w:rsidR="0059041F" w:rsidRPr="00982434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E61EA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2F38E00E" w:rsidR="0059041F" w:rsidRPr="000E61EA" w:rsidRDefault="00E56D28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61EA">
              <w:rPr>
                <w:rFonts w:ascii="Angsana New" w:hAnsi="Angsana New"/>
                <w:sz w:val="24"/>
                <w:szCs w:val="24"/>
              </w:rPr>
              <w:t>(4</w:t>
            </w:r>
            <w:r>
              <w:rPr>
                <w:rFonts w:ascii="Angsana New" w:hAnsi="Angsana New"/>
                <w:sz w:val="24"/>
                <w:szCs w:val="24"/>
              </w:rPr>
              <w:t>,6</w:t>
            </w:r>
            <w:r w:rsidR="00434E73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0E61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012CFF04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4,498</w:t>
            </w:r>
            <w:r w:rsidRPr="0039129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39B9D59F" w:rsidR="0059041F" w:rsidRPr="00982434" w:rsidRDefault="00E56D28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2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982434" w14:paraId="724200BF" w14:textId="77777777" w:rsidTr="00F66A5A">
        <w:trPr>
          <w:trHeight w:hRule="exact" w:val="432"/>
        </w:trPr>
        <w:tc>
          <w:tcPr>
            <w:tcW w:w="2301" w:type="dxa"/>
            <w:vAlign w:val="bottom"/>
          </w:tcPr>
          <w:p w14:paraId="14468413" w14:textId="77777777" w:rsidR="0059041F" w:rsidRPr="00982434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61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1FA4F86D" w:rsidR="0059041F" w:rsidRPr="00982434" w:rsidRDefault="00E56D28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65,2</w:t>
            </w:r>
            <w:r w:rsidR="00434E73">
              <w:rPr>
                <w:rFonts w:ascii="Angsana New" w:hAnsi="Angsana New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1C903E60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434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3BCF6775" w:rsidR="0059041F" w:rsidRPr="00982434" w:rsidRDefault="00E56D28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46,5</w:t>
            </w:r>
            <w:r w:rsidR="00434E73">
              <w:rPr>
                <w:rFonts w:ascii="Angsana New" w:hAnsi="Angsana New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6E7890EB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0B5999" w:rsidRPr="000E61EA">
              <w:rPr>
                <w:rFonts w:ascii="Angsana New" w:hAnsi="Angsana New"/>
                <w:b/>
                <w:bCs/>
                <w:sz w:val="24"/>
                <w:szCs w:val="24"/>
              </w:rPr>
              <w:t>80</w:t>
            </w:r>
          </w:p>
        </w:tc>
      </w:tr>
    </w:tbl>
    <w:p w14:paraId="692387C2" w14:textId="77777777" w:rsidR="00B76E70" w:rsidRPr="00982434" w:rsidRDefault="00B76E70" w:rsidP="000A1E35">
      <w:pPr>
        <w:rPr>
          <w:sz w:val="28"/>
          <w:szCs w:val="28"/>
        </w:rPr>
      </w:pPr>
    </w:p>
    <w:p w14:paraId="131C1EBB" w14:textId="6560D5CD" w:rsidR="00B76E70" w:rsidRPr="005764E7" w:rsidRDefault="00B76E70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0E61EA">
        <w:rPr>
          <w:rFonts w:ascii="Angsana New" w:hAnsi="Angsana New"/>
          <w:sz w:val="28"/>
          <w:szCs w:val="28"/>
          <w:cs/>
        </w:rPr>
        <w:t>งบ</w:t>
      </w:r>
      <w:r w:rsidR="00A31F9B" w:rsidRPr="000E61EA">
        <w:rPr>
          <w:rFonts w:ascii="Angsana New" w:hAnsi="Angsana New"/>
          <w:sz w:val="28"/>
          <w:szCs w:val="28"/>
          <w:cs/>
        </w:rPr>
        <w:t>การเงิน</w:t>
      </w:r>
      <w:r w:rsidRPr="000E61EA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0E61EA">
        <w:rPr>
          <w:rFonts w:ascii="Angsana New" w:hAnsi="Angsana New"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0E61EA">
        <w:rPr>
          <w:rFonts w:ascii="Angsana New" w:hAnsi="Angsana New"/>
          <w:sz w:val="28"/>
          <w:szCs w:val="28"/>
          <w:cs/>
        </w:rPr>
        <w:t>โดยใช้</w:t>
      </w:r>
      <w:r w:rsidR="00A02CDF" w:rsidRPr="000E61EA">
        <w:rPr>
          <w:rFonts w:ascii="Angsana New" w:hAnsi="Angsana New"/>
          <w:sz w:val="28"/>
          <w:szCs w:val="28"/>
          <w:cs/>
        </w:rPr>
        <w:t>มูลค่า</w:t>
      </w:r>
      <w:r w:rsidR="007C09DC" w:rsidRPr="000E61EA">
        <w:rPr>
          <w:rFonts w:ascii="Angsana New" w:hAnsi="Angsana New"/>
          <w:sz w:val="28"/>
          <w:szCs w:val="28"/>
          <w:cs/>
        </w:rPr>
        <w:t>ตาม</w:t>
      </w:r>
      <w:r w:rsidR="00A02CDF" w:rsidRPr="000E61EA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0E61EA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Pr="000E61E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67CF5" w:rsidRPr="00982434">
        <w:rPr>
          <w:rFonts w:ascii="Angsana New" w:hAnsi="Angsana New"/>
          <w:sz w:val="28"/>
          <w:szCs w:val="28"/>
        </w:rPr>
        <w:t>3</w:t>
      </w:r>
      <w:r w:rsidR="00E43EB2" w:rsidRPr="00982434">
        <w:rPr>
          <w:rFonts w:ascii="Angsana New" w:hAnsi="Angsana New"/>
          <w:sz w:val="28"/>
          <w:szCs w:val="28"/>
          <w:lang w:val="en-ZW"/>
        </w:rPr>
        <w:t>1</w:t>
      </w:r>
      <w:r w:rsidRPr="000E61EA">
        <w:rPr>
          <w:rFonts w:ascii="Angsana New" w:hAnsi="Angsana New"/>
          <w:sz w:val="28"/>
          <w:szCs w:val="28"/>
          <w:cs/>
        </w:rPr>
        <w:t xml:space="preserve"> </w:t>
      </w:r>
      <w:r w:rsidR="004014A2" w:rsidRPr="000E61EA">
        <w:rPr>
          <w:rFonts w:ascii="Angsana New" w:hAnsi="Angsana New"/>
          <w:sz w:val="28"/>
          <w:szCs w:val="28"/>
          <w:cs/>
        </w:rPr>
        <w:t>มีนาคม</w:t>
      </w:r>
      <w:r w:rsidRPr="000E61EA">
        <w:rPr>
          <w:rFonts w:ascii="Angsana New" w:hAnsi="Angsana New"/>
          <w:sz w:val="28"/>
          <w:szCs w:val="28"/>
          <w:cs/>
        </w:rPr>
        <w:t xml:space="preserve"> </w:t>
      </w:r>
      <w:r w:rsidR="00376E65" w:rsidRPr="00FC2FA8">
        <w:rPr>
          <w:rFonts w:ascii="Angsana New" w:hAnsi="Angsana New"/>
          <w:spacing w:val="-2"/>
          <w:sz w:val="28"/>
        </w:rPr>
        <w:t>256</w:t>
      </w:r>
      <w:r w:rsidR="00376E65">
        <w:rPr>
          <w:rFonts w:ascii="Angsana New" w:hAnsi="Angsana New"/>
          <w:spacing w:val="-2"/>
          <w:sz w:val="28"/>
        </w:rPr>
        <w:t>6</w:t>
      </w:r>
      <w:r w:rsidRPr="000E61EA">
        <w:rPr>
          <w:rFonts w:ascii="Angsana New" w:hAnsi="Angsana New"/>
          <w:sz w:val="28"/>
          <w:szCs w:val="28"/>
          <w:cs/>
        </w:rPr>
        <w:t xml:space="preserve"> และ</w:t>
      </w:r>
      <w:r w:rsidR="000B5999" w:rsidRPr="000E61EA">
        <w:rPr>
          <w:rFonts w:ascii="Angsana New" w:hAnsi="Angsana New"/>
          <w:sz w:val="28"/>
          <w:szCs w:val="28"/>
          <w:cs/>
        </w:rPr>
        <w:t>วันที</w:t>
      </w:r>
      <w:r w:rsidR="00F01D7E" w:rsidRPr="000E61EA">
        <w:rPr>
          <w:rFonts w:ascii="Angsana New" w:hAnsi="Angsana New"/>
          <w:sz w:val="28"/>
          <w:szCs w:val="28"/>
          <w:cs/>
        </w:rPr>
        <w:t>่</w:t>
      </w:r>
      <w:r w:rsidR="004014A2" w:rsidRPr="000E61EA">
        <w:rPr>
          <w:rFonts w:ascii="Angsana New" w:hAnsi="Angsana New"/>
          <w:sz w:val="28"/>
          <w:szCs w:val="28"/>
          <w:cs/>
        </w:rPr>
        <w:t xml:space="preserve"> </w:t>
      </w:r>
      <w:r w:rsidR="00307A6D">
        <w:rPr>
          <w:rFonts w:ascii="Angsana New" w:hAnsi="Angsana New"/>
          <w:sz w:val="28"/>
          <w:szCs w:val="28"/>
        </w:rPr>
        <w:t xml:space="preserve">31 </w:t>
      </w:r>
      <w:r w:rsidR="004014A2" w:rsidRPr="000E61EA">
        <w:rPr>
          <w:rFonts w:ascii="Angsana New" w:hAnsi="Angsana New"/>
          <w:sz w:val="28"/>
          <w:szCs w:val="28"/>
          <w:cs/>
        </w:rPr>
        <w:t>ธันวาคม</w:t>
      </w:r>
      <w:r w:rsidR="004A5848" w:rsidRPr="000E61EA">
        <w:rPr>
          <w:rFonts w:ascii="Angsana New" w:hAnsi="Angsana New"/>
          <w:sz w:val="28"/>
          <w:szCs w:val="28"/>
          <w:cs/>
        </w:rPr>
        <w:t xml:space="preserve"> </w:t>
      </w:r>
      <w:r w:rsidR="00376E65" w:rsidRPr="00376E65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2565</w:t>
      </w:r>
      <w:r w:rsidR="00307A6D"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4F7551" w:rsidRPr="004F7551">
        <w:rPr>
          <w:rFonts w:ascii="Angsana New" w:hAnsi="Angsana New"/>
          <w:sz w:val="28"/>
          <w:szCs w:val="28"/>
        </w:rPr>
        <w:t>4.6</w:t>
      </w:r>
      <w:r w:rsidR="00434E73">
        <w:rPr>
          <w:rFonts w:ascii="Angsana New" w:hAnsi="Angsana New"/>
          <w:sz w:val="28"/>
          <w:szCs w:val="28"/>
        </w:rPr>
        <w:t>5</w:t>
      </w:r>
      <w:r w:rsidRPr="000E61EA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014A2">
        <w:rPr>
          <w:rFonts w:ascii="Angsana New" w:hAnsi="Angsana New"/>
          <w:sz w:val="28"/>
          <w:szCs w:val="28"/>
        </w:rPr>
        <w:t>4.50</w:t>
      </w:r>
      <w:r w:rsidR="00B32E92" w:rsidRPr="000E61EA">
        <w:rPr>
          <w:rFonts w:ascii="Angsana New" w:hAnsi="Angsana New"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0E61EA">
        <w:rPr>
          <w:rFonts w:ascii="Angsana New" w:hAnsi="Angsana New"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 xml:space="preserve"> </w:t>
      </w:r>
      <w:r w:rsidR="003D6034" w:rsidRPr="000E61EA">
        <w:rPr>
          <w:rFonts w:ascii="Angsana New" w:hAnsi="Angsana New"/>
          <w:sz w:val="28"/>
          <w:szCs w:val="28"/>
          <w:cs/>
        </w:rPr>
        <w:t>ในระหว่าง</w:t>
      </w:r>
      <w:r w:rsidR="00594588" w:rsidRPr="000E61EA">
        <w:rPr>
          <w:rFonts w:ascii="Angsana New" w:hAnsi="Angsana New"/>
          <w:sz w:val="28"/>
          <w:szCs w:val="28"/>
          <w:cs/>
        </w:rPr>
        <w:t>งวด</w:t>
      </w:r>
      <w:r w:rsidRPr="000E61EA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0E61EA">
        <w:rPr>
          <w:rFonts w:ascii="Angsana New" w:hAnsi="Angsana New"/>
          <w:sz w:val="28"/>
          <w:szCs w:val="28"/>
          <w:cs/>
        </w:rPr>
        <w:t>กกลับรายการ</w:t>
      </w:r>
      <w:r w:rsidRPr="000E61EA">
        <w:rPr>
          <w:rFonts w:ascii="Angsana New" w:hAnsi="Angsana New"/>
          <w:sz w:val="28"/>
          <w:szCs w:val="28"/>
          <w:cs/>
        </w:rPr>
        <w:t>ด้อยค่</w:t>
      </w:r>
      <w:r w:rsidR="007412A1" w:rsidRPr="000E61EA">
        <w:rPr>
          <w:rFonts w:ascii="Angsana New" w:hAnsi="Angsana New"/>
          <w:sz w:val="28"/>
          <w:szCs w:val="28"/>
          <w:cs/>
        </w:rPr>
        <w:t>าของเงินลงทุนในบริษัทร่วม จำนวน</w:t>
      </w:r>
      <w:r w:rsidR="000603D6" w:rsidRPr="000E61EA">
        <w:rPr>
          <w:rFonts w:ascii="Angsana New" w:hAnsi="Angsana New"/>
          <w:sz w:val="28"/>
          <w:szCs w:val="28"/>
          <w:cs/>
        </w:rPr>
        <w:t xml:space="preserve"> </w:t>
      </w:r>
      <w:r w:rsidR="004F7551" w:rsidRPr="004F7551">
        <w:rPr>
          <w:rFonts w:ascii="Angsana New" w:hAnsi="Angsana New"/>
          <w:sz w:val="28"/>
          <w:szCs w:val="28"/>
        </w:rPr>
        <w:t>0.1</w:t>
      </w:r>
      <w:r w:rsidR="00434E73">
        <w:rPr>
          <w:rFonts w:ascii="Angsana New" w:hAnsi="Angsana New"/>
          <w:sz w:val="28"/>
          <w:szCs w:val="28"/>
        </w:rPr>
        <w:t>5</w:t>
      </w:r>
      <w:r w:rsidRPr="000E61EA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D3AC13" w14:textId="77777777" w:rsidR="00240D0A" w:rsidRPr="00391292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391292" w:rsidSect="004D65C2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391292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391292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391292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391292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391292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391292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391292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6935D606" w:rsidR="00967CF5" w:rsidRPr="003935CA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4014A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มีนา</w:t>
      </w:r>
      <w:r w:rsidR="005E2018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คม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และส่วนแบ่งกำไรจากบริษัทร่วมสำหรับ</w:t>
      </w:r>
      <w:r w:rsidR="000B5999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งวดสามเดือน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4014A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มีนา</w:t>
      </w:r>
      <w:r w:rsidR="005E2018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คม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ถือตาม</w:t>
      </w:r>
      <w:r w:rsidR="005B7074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4014A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สามเดือน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4014A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มีนา</w:t>
      </w:r>
      <w:r w:rsidR="005E2018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คม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 ณ วันที่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4014A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มีนา</w:t>
      </w:r>
      <w:r w:rsidR="005E2018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คม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</w:t>
      </w:r>
      <w:r w:rsidR="00FB060A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ณ วันที่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31</w:t>
      </w:r>
      <w:r w:rsidR="00FB060A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ธันวาคม</w:t>
      </w:r>
      <w:r w:rsidR="00307A6D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2565</w:t>
      </w:r>
      <w:r w:rsidR="005602E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74090A" w:rsidRPr="0074090A">
        <w:rPr>
          <w:rFonts w:ascii="Angsana New" w:hAnsi="Angsana New" w:cs="Angsana New"/>
          <w:spacing w:val="-2"/>
          <w:sz w:val="28"/>
          <w:szCs w:val="28"/>
          <w:lang w:val="en-US"/>
        </w:rPr>
        <w:t>46.5</w:t>
      </w:r>
      <w:r w:rsidR="00434E73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5602E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46.3</w:t>
      </w:r>
      <w:r w:rsidR="0056578F">
        <w:rPr>
          <w:rFonts w:ascii="Angsana New" w:hAnsi="Angsana New" w:cs="Angsana New"/>
          <w:spacing w:val="-2"/>
          <w:sz w:val="28"/>
          <w:szCs w:val="28"/>
          <w:lang w:val="en-US"/>
        </w:rPr>
        <w:t>8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ส่วนแบ่งจากบริษัทร่วมนี้สำหรับ</w:t>
      </w:r>
      <w:r w:rsidR="00FB060A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งวดสามเดือน</w:t>
      </w:r>
      <w:r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สิ้นสุดวันที่</w:t>
      </w:r>
      <w:r w:rsidR="005602E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="005602E2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FB060A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มีนา</w:t>
      </w:r>
      <w:r w:rsidR="005E2018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คม</w:t>
      </w:r>
      <w:r w:rsidR="00307A6D" w:rsidRPr="000E61E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376E65" w:rsidRPr="000E61EA">
        <w:rPr>
          <w:rFonts w:ascii="Angsana New" w:hAnsi="Angsana New"/>
          <w:spacing w:val="-2"/>
          <w:sz w:val="28"/>
          <w:cs/>
          <w:lang w:val="en-US"/>
        </w:rPr>
        <w:t xml:space="preserve"> </w:t>
      </w:r>
      <w:r w:rsidR="005602E2" w:rsidRPr="006B6064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="00307A6D" w:rsidRPr="006B6064">
        <w:rPr>
          <w:rFonts w:asciiTheme="majorBidi" w:eastAsia="Arial Unicode MS" w:hAnsiTheme="majorBidi" w:cstheme="majorBidi"/>
          <w:snapToGrid w:val="0"/>
          <w:sz w:val="28"/>
          <w:szCs w:val="28"/>
          <w:lang w:val="en-US" w:eastAsia="th-TH"/>
        </w:rPr>
        <w:t>2565</w:t>
      </w:r>
      <w:r w:rsidR="00376E65" w:rsidRPr="006B6064">
        <w:rPr>
          <w:rFonts w:asciiTheme="majorBidi" w:eastAsia="Arial Unicode MS" w:hAnsiTheme="majorBidi" w:cstheme="majorBidi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6B6064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มีจำนวน</w:t>
      </w:r>
      <w:r w:rsidR="006C146D" w:rsidRPr="006B6064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ผล</w:t>
      </w:r>
      <w:r w:rsidR="007C0B41" w:rsidRPr="006B6064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ขาดทุน</w:t>
      </w:r>
      <w:r w:rsidR="00FB060A" w:rsidRPr="006B6064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74090A" w:rsidRPr="006B6064">
        <w:rPr>
          <w:rFonts w:asciiTheme="majorBidi" w:hAnsiTheme="majorBidi" w:cstheme="majorBidi"/>
          <w:spacing w:val="-2"/>
          <w:sz w:val="28"/>
          <w:szCs w:val="28"/>
          <w:lang w:val="en-US"/>
        </w:rPr>
        <w:t>0.33</w:t>
      </w:r>
      <w:r w:rsidR="007C0B41" w:rsidRPr="006B6064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5602E2" w:rsidRPr="006B6064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6B6064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="00307A6D" w:rsidRPr="006B6064">
        <w:rPr>
          <w:rFonts w:asciiTheme="majorBidi" w:hAnsiTheme="majorBidi" w:cstheme="majorBidi"/>
          <w:spacing w:val="-2"/>
          <w:sz w:val="28"/>
          <w:szCs w:val="28"/>
          <w:lang w:val="en-US"/>
        </w:rPr>
        <w:t>1.44</w:t>
      </w:r>
      <w:r w:rsidRPr="006B606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</w:t>
      </w:r>
      <w:r w:rsidRPr="006B6064">
        <w:rPr>
          <w:rFonts w:asciiTheme="majorBidi" w:hAnsiTheme="majorBidi" w:cstheme="majorBidi"/>
          <w:sz w:val="28"/>
          <w:szCs w:val="28"/>
          <w:cs/>
        </w:rPr>
        <w:t xml:space="preserve"> ตามลำดับ </w:t>
      </w:r>
    </w:p>
    <w:p w14:paraId="51DCC232" w14:textId="0615EDE2"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C5FC2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</w:t>
      </w:r>
      <w:r w:rsidRPr="00967CF5">
        <w:rPr>
          <w:rFonts w:ascii="Angsana New" w:hAnsi="Angsana New" w:cs="Angsana New"/>
          <w:sz w:val="28"/>
          <w:szCs w:val="28"/>
          <w:cs/>
        </w:rPr>
        <w:t>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5764E7" w14:paraId="22A0F398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0E61EA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0E61EA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14:paraId="5A16BE38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0E61EA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5764E7" w14:paraId="112CDFA4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0E61EA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228CA189" w:rsidR="00B74494" w:rsidRPr="000E61EA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5E20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14:paraId="68997AA9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0E61EA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21C83A1D" w:rsidR="00C74A72" w:rsidRPr="005764E7" w:rsidRDefault="00FB060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มีนา</w:t>
            </w:r>
            <w:r w:rsidR="005E2018"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คม</w:t>
            </w:r>
            <w:r w:rsidR="00B74494"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394ED460" w:rsidR="00C74A72" w:rsidRPr="000E61EA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FB060A"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C74A72" w:rsidRPr="005764E7" w14:paraId="359F9757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5EC1F95F" w:rsidR="00C74A72" w:rsidRPr="000E61EA" w:rsidRDefault="00B74494" w:rsidP="00A87329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0E61EA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0E61EA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00754E87" w14:textId="77777777" w:rsidTr="00434E73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FB060A" w:rsidRPr="000E61EA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6BED0DFF" w:rsidR="00FB060A" w:rsidRPr="001B2158" w:rsidRDefault="00434E73" w:rsidP="00FB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4E73">
              <w:rPr>
                <w:rFonts w:ascii="Angsana New" w:hAnsi="Angsana New"/>
                <w:sz w:val="28"/>
                <w:szCs w:val="28"/>
              </w:rPr>
              <w:t>213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34E7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7C9FDACB" w:rsidR="00FB060A" w:rsidRPr="00FB060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194,075 </w:t>
            </w:r>
          </w:p>
        </w:tc>
      </w:tr>
      <w:tr w:rsidR="00FB060A" w:rsidRPr="005764E7" w14:paraId="6F2246DE" w14:textId="77777777" w:rsidTr="00434E73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FB060A" w:rsidRPr="000E61EA" w:rsidRDefault="00FB060A" w:rsidP="00FB060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3321FB36" w:rsidR="00FB060A" w:rsidRPr="001B2158" w:rsidRDefault="00434E73" w:rsidP="00FB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4E73">
              <w:rPr>
                <w:rFonts w:ascii="Angsana New" w:hAnsi="Angsana New"/>
                <w:sz w:val="28"/>
                <w:szCs w:val="28"/>
              </w:rPr>
              <w:t>317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34E73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70D4336F" w:rsidR="00FB060A" w:rsidRPr="00FB060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320,445</w:t>
            </w:r>
          </w:p>
        </w:tc>
      </w:tr>
      <w:tr w:rsidR="00FB060A" w:rsidRPr="005764E7" w14:paraId="4C8FD533" w14:textId="77777777" w:rsidTr="00434E73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FB060A" w:rsidRPr="000E61EA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6F8767C2" w:rsidR="00FB060A" w:rsidRPr="000E61EA" w:rsidRDefault="00434E73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4E7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25AD2EF7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31,401</w:t>
            </w:r>
          </w:p>
        </w:tc>
      </w:tr>
      <w:tr w:rsidR="00FB060A" w:rsidRPr="005764E7" w14:paraId="00DFBE05" w14:textId="77777777" w:rsidTr="00434E73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FB060A" w:rsidRPr="000E61EA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5CF90D30" w:rsidR="00FB060A" w:rsidRPr="000E61EA" w:rsidRDefault="00434E73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34E7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40,106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223CD966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40,755</w:t>
            </w:r>
          </w:p>
        </w:tc>
      </w:tr>
      <w:tr w:rsidR="00FB060A" w:rsidRPr="005764E7" w14:paraId="1D7159D1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0E61EA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5764E7" w14:paraId="6D49522F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625007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5764E7" w14:paraId="2F24D027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625007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09C31" w14:textId="71984BEF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FB060A" w:rsidRPr="005764E7" w14:paraId="55DF5A8C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FB060A" w:rsidRPr="000E61EA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7E888" w14:textId="57DF6F60" w:rsidR="00FB060A" w:rsidRPr="005E2018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7083" w14:textId="77777777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D5A2C0B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</w:tr>
      <w:tr w:rsidR="00FB060A" w:rsidRPr="005764E7" w14:paraId="0F8BBC22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0E61EA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5999" w:rsidRPr="005764E7" w14:paraId="7C73E1F5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3EA5" w14:textId="6B677237" w:rsidR="000B5999" w:rsidRPr="000E61EA" w:rsidRDefault="000B5999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7F55FE47" w14:textId="77777777" w:rsidR="000B5999" w:rsidRPr="005764E7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08EECB" w14:textId="77777777" w:rsidR="000B5999" w:rsidRPr="005764E7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6EBDA51B" w14:textId="77777777" w:rsidR="000B5999" w:rsidRPr="000E61EA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667D9290" w14:textId="77777777" w:rsidTr="00434E73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26EE1997" w:rsidR="00FB060A" w:rsidRPr="00391292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07413437" w:rsidR="00FB060A" w:rsidRPr="005764E7" w:rsidRDefault="00434E73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</w:t>
            </w:r>
            <w:r w:rsidRPr="00434E7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406971D9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43,582</w:t>
            </w:r>
          </w:p>
        </w:tc>
      </w:tr>
      <w:tr w:rsidR="00FB060A" w:rsidRPr="005764E7" w14:paraId="5B99C6DD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3AA77BAF" w:rsidR="00FB060A" w:rsidRPr="000E61EA" w:rsidRDefault="00FB060A" w:rsidP="00FB060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FB060A" w:rsidRPr="00415492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FB060A" w:rsidRPr="000E61E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55F9816C" w14:textId="77777777" w:rsidTr="00434E73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3B0809DB" w:rsidR="00FB060A" w:rsidRPr="00656B26" w:rsidRDefault="00FB060A" w:rsidP="00FB060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51D12641" w:rsidR="00FB060A" w:rsidRPr="000E61EA" w:rsidRDefault="00434E73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72730424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(2,927)</w:t>
            </w:r>
          </w:p>
        </w:tc>
      </w:tr>
      <w:tr w:rsidR="00FB060A" w:rsidRPr="005764E7" w14:paraId="28FCD431" w14:textId="77777777" w:rsidTr="00434E73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137A445" w:rsidR="00FB060A" w:rsidRPr="00391292" w:rsidRDefault="00FB060A" w:rsidP="00FB060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6D90D905" w:rsidR="00FB060A" w:rsidRPr="00415492" w:rsidRDefault="00434E73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(904)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6F28C3C3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117</w:t>
            </w:r>
          </w:p>
        </w:tc>
      </w:tr>
      <w:tr w:rsidR="00FB060A" w:rsidRPr="005764E7" w14:paraId="694AA4A3" w14:textId="77777777" w:rsidTr="00434E73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50034039" w:rsidR="00FB060A" w:rsidRPr="00391292" w:rsidRDefault="00FB060A" w:rsidP="00FB060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23A070E3" w:rsidR="00FB060A" w:rsidRPr="000E61EA" w:rsidRDefault="00434E73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992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1A9F5EA3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(2,810)</w:t>
            </w:r>
          </w:p>
        </w:tc>
      </w:tr>
      <w:tr w:rsidR="00FB060A" w:rsidRPr="005764E7" w14:paraId="5A933335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FB060A" w:rsidRPr="000E61EA" w:rsidRDefault="00FB060A" w:rsidP="00FB060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FB060A" w:rsidRPr="00E23485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0D235E" w14:textId="7E741A6F" w:rsidR="00FF5BE8" w:rsidRDefault="00FF5BE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271221" w14:textId="77777777" w:rsidR="005E39AA" w:rsidRDefault="005E39AA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0682F17" w14:textId="2AEED895" w:rsidR="00240D0A" w:rsidRPr="005764E7" w:rsidRDefault="00240D0A" w:rsidP="00EE7C8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073210E3" w:rsidR="009B29B0" w:rsidRPr="009B29B0" w:rsidRDefault="009B29B0" w:rsidP="009B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firstLine="360"/>
        <w:jc w:val="thaiDistribute"/>
        <w:rPr>
          <w:rFonts w:ascii="Angsana New" w:hAnsi="Angsana New"/>
          <w:sz w:val="28"/>
          <w:szCs w:val="28"/>
          <w:u w:val="single"/>
        </w:rPr>
      </w:pPr>
      <w:r w:rsidRPr="000E61EA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</w:t>
      </w:r>
      <w:r w:rsidRPr="00593965"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อาคารและอุปกรณ์สำหรับงวด</w:t>
      </w:r>
      <w:r w:rsidR="00F5287C" w:rsidRPr="000E61EA">
        <w:rPr>
          <w:rFonts w:ascii="Angsana New" w:hAnsi="Angsana New"/>
          <w:sz w:val="28"/>
          <w:szCs w:val="28"/>
          <w:cs/>
        </w:rPr>
        <w:t>สามเ</w:t>
      </w:r>
      <w:r w:rsidRPr="000E61EA">
        <w:rPr>
          <w:rFonts w:ascii="Angsana New" w:hAnsi="Angsana New"/>
          <w:sz w:val="28"/>
          <w:szCs w:val="28"/>
          <w:cs/>
        </w:rPr>
        <w:t>ดือนสิ้นสุดวันที่</w:t>
      </w:r>
      <w:r w:rsidRPr="000E61EA">
        <w:rPr>
          <w:rFonts w:ascii="Angsana New" w:hAnsi="Angsana New"/>
          <w:sz w:val="28"/>
          <w:szCs w:val="28"/>
        </w:rPr>
        <w:t xml:space="preserve"> </w:t>
      </w:r>
      <w:r w:rsidR="00F5287C">
        <w:rPr>
          <w:rFonts w:ascii="Angsana New" w:hAnsi="Angsana New"/>
          <w:sz w:val="28"/>
          <w:szCs w:val="28"/>
        </w:rPr>
        <w:t>31</w:t>
      </w:r>
      <w:r w:rsidR="00F5287C" w:rsidRPr="000E61EA">
        <w:rPr>
          <w:rFonts w:ascii="Angsana New" w:hAnsi="Angsana New"/>
          <w:sz w:val="28"/>
          <w:szCs w:val="28"/>
          <w:cs/>
        </w:rPr>
        <w:t>มีนาคม</w:t>
      </w:r>
      <w:r w:rsidRPr="000E61EA">
        <w:rPr>
          <w:rFonts w:ascii="Angsana New" w:hAnsi="Angsana New"/>
          <w:sz w:val="28"/>
          <w:szCs w:val="28"/>
        </w:rPr>
        <w:t xml:space="preserve"> </w:t>
      </w:r>
      <w:r w:rsidR="00376E65" w:rsidRPr="00FC2FA8">
        <w:rPr>
          <w:rFonts w:ascii="Angsana New" w:hAnsi="Angsana New"/>
          <w:spacing w:val="-2"/>
          <w:sz w:val="28"/>
        </w:rPr>
        <w:t>256</w:t>
      </w:r>
      <w:r w:rsidR="00376E65">
        <w:rPr>
          <w:rFonts w:ascii="Angsana New" w:hAnsi="Angsana New"/>
          <w:spacing w:val="-2"/>
          <w:sz w:val="28"/>
        </w:rPr>
        <w:t>6</w:t>
      </w:r>
      <w:r w:rsidR="00376E65" w:rsidRPr="0039129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9396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27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95"/>
        <w:gridCol w:w="3332"/>
      </w:tblGrid>
      <w:tr w:rsidR="00C258E3" w:rsidRPr="00656B26" w14:paraId="7864A9DD" w14:textId="77777777" w:rsidTr="005A1CED">
        <w:trPr>
          <w:cantSplit/>
          <w:trHeight w:hRule="exact" w:val="432"/>
        </w:trPr>
        <w:tc>
          <w:tcPr>
            <w:tcW w:w="6095" w:type="dxa"/>
          </w:tcPr>
          <w:p w14:paraId="3D206126" w14:textId="77777777" w:rsidR="00C258E3" w:rsidRPr="005764E7" w:rsidRDefault="00C258E3" w:rsidP="005A1CE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bottom"/>
          </w:tcPr>
          <w:p w14:paraId="1E3BD4EF" w14:textId="77777777" w:rsidR="00C258E3" w:rsidRPr="000E61EA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258E3" w:rsidRPr="00656B26" w14:paraId="73A927AF" w14:textId="77777777" w:rsidTr="005A1CED">
        <w:trPr>
          <w:cantSplit/>
          <w:trHeight w:hRule="exact" w:val="432"/>
        </w:trPr>
        <w:tc>
          <w:tcPr>
            <w:tcW w:w="6095" w:type="dxa"/>
          </w:tcPr>
          <w:p w14:paraId="48D589B5" w14:textId="77777777" w:rsidR="00C258E3" w:rsidRPr="005764E7" w:rsidRDefault="00C258E3" w:rsidP="005A1CE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2" w:type="dxa"/>
            <w:tcBorders>
              <w:top w:val="single" w:sz="4" w:space="0" w:color="auto"/>
            </w:tcBorders>
          </w:tcPr>
          <w:p w14:paraId="4310B97F" w14:textId="77777777" w:rsidR="00C258E3" w:rsidRPr="000E61EA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</w:t>
            </w:r>
          </w:p>
        </w:tc>
      </w:tr>
      <w:tr w:rsidR="00C258E3" w:rsidRPr="00656B26" w14:paraId="1640ABFB" w14:textId="77777777" w:rsidTr="005A1CED">
        <w:trPr>
          <w:cantSplit/>
          <w:trHeight w:hRule="exact" w:val="432"/>
        </w:trPr>
        <w:tc>
          <w:tcPr>
            <w:tcW w:w="6095" w:type="dxa"/>
          </w:tcPr>
          <w:p w14:paraId="3B6449A7" w14:textId="77777777" w:rsidR="00C258E3" w:rsidRPr="005764E7" w:rsidRDefault="00C258E3" w:rsidP="005A1CE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16A66DC" w14:textId="77777777" w:rsidR="00C258E3" w:rsidRPr="00EC5FC2" w:rsidRDefault="00C258E3" w:rsidP="005A1CED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ส่วนได้เสีย/งบการเงินเฉพาะกิจการ</w:t>
            </w:r>
          </w:p>
          <w:p w14:paraId="39F8BB92" w14:textId="77777777" w:rsidR="00C258E3" w:rsidRPr="000E61EA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58E3" w:rsidRPr="005764E7" w14:paraId="36F41AAC" w14:textId="77777777" w:rsidTr="005A1CED">
        <w:trPr>
          <w:cantSplit/>
          <w:trHeight w:hRule="exact" w:val="432"/>
        </w:trPr>
        <w:tc>
          <w:tcPr>
            <w:tcW w:w="6095" w:type="dxa"/>
          </w:tcPr>
          <w:p w14:paraId="4A126ACA" w14:textId="3E902CDD" w:rsidR="00C258E3" w:rsidRPr="000E61EA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9B29B0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7A079" w14:textId="28291767" w:rsidR="00C258E3" w:rsidRPr="00C258E3" w:rsidRDefault="00C258E3" w:rsidP="005A1C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258E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22,367</w:t>
            </w:r>
          </w:p>
        </w:tc>
      </w:tr>
      <w:tr w:rsidR="00C258E3" w:rsidRPr="00625007" w14:paraId="6654738A" w14:textId="77777777" w:rsidTr="00317DF3">
        <w:trPr>
          <w:cantSplit/>
          <w:trHeight w:hRule="exact" w:val="432"/>
        </w:trPr>
        <w:tc>
          <w:tcPr>
            <w:tcW w:w="6095" w:type="dxa"/>
          </w:tcPr>
          <w:p w14:paraId="4DB014B8" w14:textId="77777777" w:rsidR="00C258E3" w:rsidRPr="005764E7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7717C7AF" w14:textId="766F04B9" w:rsidR="00C258E3" w:rsidRPr="00625007" w:rsidRDefault="00317DF3" w:rsidP="005A1C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1,109</w:t>
            </w:r>
          </w:p>
        </w:tc>
      </w:tr>
      <w:tr w:rsidR="00C258E3" w:rsidRPr="00455117" w14:paraId="194AA6BE" w14:textId="77777777" w:rsidTr="00317DF3">
        <w:trPr>
          <w:cantSplit/>
          <w:trHeight w:hRule="exact" w:val="432"/>
        </w:trPr>
        <w:tc>
          <w:tcPr>
            <w:tcW w:w="6095" w:type="dxa"/>
            <w:shd w:val="clear" w:color="auto" w:fill="auto"/>
          </w:tcPr>
          <w:p w14:paraId="50E175C9" w14:textId="77777777" w:rsidR="00C258E3" w:rsidRPr="00455117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จำหน่ายระหว่างงวด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74707523" w14:textId="1C152A44" w:rsidR="00C258E3" w:rsidRPr="00455117" w:rsidRDefault="00317DF3" w:rsidP="005A1C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258E3" w:rsidRPr="00455117" w14:paraId="0760B8F4" w14:textId="77777777" w:rsidTr="00317DF3">
        <w:trPr>
          <w:cantSplit/>
          <w:trHeight w:hRule="exact" w:val="432"/>
        </w:trPr>
        <w:tc>
          <w:tcPr>
            <w:tcW w:w="6095" w:type="dxa"/>
            <w:shd w:val="clear" w:color="auto" w:fill="auto"/>
          </w:tcPr>
          <w:p w14:paraId="5FEB9792" w14:textId="77777777" w:rsidR="00C258E3" w:rsidRPr="00656B26" w:rsidRDefault="00C258E3" w:rsidP="00C2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6C229FFE" w14:textId="751D5B85" w:rsidR="00C258E3" w:rsidRPr="00455117" w:rsidRDefault="00317DF3" w:rsidP="00C258E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895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258E3" w:rsidRPr="003E3B5D" w14:paraId="04962F19" w14:textId="77777777" w:rsidTr="00317DF3">
        <w:trPr>
          <w:cantSplit/>
          <w:trHeight w:hRule="exact" w:val="432"/>
        </w:trPr>
        <w:tc>
          <w:tcPr>
            <w:tcW w:w="6095" w:type="dxa"/>
          </w:tcPr>
          <w:p w14:paraId="24A42EDA" w14:textId="73E5B64F" w:rsidR="00C258E3" w:rsidRPr="003E3B5D" w:rsidRDefault="00C258E3" w:rsidP="00C25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29B0" w:rsidRPr="000E61E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A61C3D" w14:textId="10FF12A6" w:rsidR="00C258E3" w:rsidRPr="003E3B5D" w:rsidRDefault="00317DF3" w:rsidP="00C258E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22,581</w:t>
            </w:r>
          </w:p>
        </w:tc>
      </w:tr>
    </w:tbl>
    <w:p w14:paraId="4B18C29C" w14:textId="40127E57" w:rsidR="00F5287C" w:rsidRDefault="00F5287C" w:rsidP="00F528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hanging="1495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41CA1147" w14:textId="00010BD5" w:rsidR="00F5287C" w:rsidRPr="000E61EA" w:rsidRDefault="00F5287C" w:rsidP="0031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ind w:firstLine="272"/>
        <w:rPr>
          <w:rFonts w:ascii="Angsana New" w:hAnsi="Angsana New"/>
          <w:b/>
          <w:bCs/>
          <w:sz w:val="28"/>
          <w:szCs w:val="28"/>
          <w:cs/>
        </w:rPr>
      </w:pPr>
      <w:r w:rsidRPr="000E61E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F5287C" w:rsidRPr="005764E7" w14:paraId="41740646" w14:textId="77777777" w:rsidTr="00F66A5A">
        <w:trPr>
          <w:trHeight w:hRule="exact" w:val="403"/>
        </w:trPr>
        <w:tc>
          <w:tcPr>
            <w:tcW w:w="5421" w:type="dxa"/>
          </w:tcPr>
          <w:p w14:paraId="188A2694" w14:textId="77777777" w:rsidR="00F5287C" w:rsidRPr="005764E7" w:rsidRDefault="00F5287C" w:rsidP="00F5287C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06F6B46A" w14:textId="77777777" w:rsidR="00F5287C" w:rsidRPr="000E61EA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287C" w:rsidRPr="005764E7" w14:paraId="5621C1F2" w14:textId="77777777" w:rsidTr="00F66A5A">
        <w:trPr>
          <w:trHeight w:hRule="exact" w:val="428"/>
        </w:trPr>
        <w:tc>
          <w:tcPr>
            <w:tcW w:w="5421" w:type="dxa"/>
          </w:tcPr>
          <w:p w14:paraId="1B217503" w14:textId="77777777" w:rsidR="00F5287C" w:rsidRPr="005764E7" w:rsidRDefault="00F5287C" w:rsidP="00F5287C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6D92B5CD" w14:textId="77777777" w:rsidR="00F5287C" w:rsidRPr="00EC5FC2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30555EC7" w14:textId="77777777" w:rsidR="00F5287C" w:rsidRPr="000E61EA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287C" w:rsidRPr="005764E7" w14:paraId="72A33A77" w14:textId="77777777" w:rsidTr="00F66A5A">
        <w:trPr>
          <w:trHeight w:hRule="exact" w:val="409"/>
        </w:trPr>
        <w:tc>
          <w:tcPr>
            <w:tcW w:w="5421" w:type="dxa"/>
          </w:tcPr>
          <w:p w14:paraId="681A4FF5" w14:textId="77777777" w:rsidR="00F5287C" w:rsidRPr="005764E7" w:rsidRDefault="00F5287C" w:rsidP="00F5287C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47A4B2F" w14:textId="77777777" w:rsidR="00F5287C" w:rsidRPr="000E61EA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87C" w:rsidRPr="005764E7" w14:paraId="319F71B8" w14:textId="77777777" w:rsidTr="00F66A5A">
        <w:trPr>
          <w:trHeight w:hRule="exact" w:val="403"/>
        </w:trPr>
        <w:tc>
          <w:tcPr>
            <w:tcW w:w="5421" w:type="dxa"/>
          </w:tcPr>
          <w:p w14:paraId="7B06D2C0" w14:textId="77777777" w:rsidR="00F5287C" w:rsidRPr="005764E7" w:rsidRDefault="00F5287C" w:rsidP="00F52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FD002C4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7A06EC25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769E4A90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5287C" w:rsidRPr="005764E7" w14:paraId="67D09A6F" w14:textId="77777777" w:rsidTr="00F66A5A">
        <w:trPr>
          <w:trHeight w:hRule="exact" w:val="403"/>
        </w:trPr>
        <w:tc>
          <w:tcPr>
            <w:tcW w:w="5421" w:type="dxa"/>
          </w:tcPr>
          <w:p w14:paraId="4CDA7FFA" w14:textId="77777777" w:rsidR="00F5287C" w:rsidRPr="005764E7" w:rsidRDefault="00F5287C" w:rsidP="00F52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56C7561" w14:textId="77777777" w:rsidR="00F5287C" w:rsidRPr="00D623DB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5CE00917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19C9A521" w14:textId="77777777" w:rsidR="00F5287C" w:rsidRPr="000E61EA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287C" w:rsidRPr="005764E7" w14:paraId="21047F37" w14:textId="77777777" w:rsidTr="00F66A5A">
        <w:trPr>
          <w:trHeight w:hRule="exact" w:val="403"/>
        </w:trPr>
        <w:tc>
          <w:tcPr>
            <w:tcW w:w="5421" w:type="dxa"/>
          </w:tcPr>
          <w:p w14:paraId="48C17E0C" w14:textId="77777777" w:rsidR="00F5287C" w:rsidRPr="005764E7" w:rsidRDefault="00F5287C" w:rsidP="00982761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420D7783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AEBEAC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5FD59D68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7C" w:rsidRPr="005764E7" w14:paraId="742CC9FA" w14:textId="77777777" w:rsidTr="00F66A5A">
        <w:trPr>
          <w:trHeight w:hRule="exact" w:val="403"/>
        </w:trPr>
        <w:tc>
          <w:tcPr>
            <w:tcW w:w="7405" w:type="dxa"/>
            <w:gridSpan w:val="2"/>
            <w:shd w:val="clear" w:color="auto" w:fill="auto"/>
          </w:tcPr>
          <w:p w14:paraId="4491320E" w14:textId="0DA2DB4F" w:rsidR="00F5287C" w:rsidRPr="00E84B4C" w:rsidRDefault="00F5287C" w:rsidP="0098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391292">
              <w:rPr>
                <w:rFonts w:ascii="Angsana New" w:hAnsi="Angsana New"/>
                <w:sz w:val="28"/>
                <w:szCs w:val="28"/>
              </w:rPr>
              <w:t>(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07A6D">
              <w:rPr>
                <w:rFonts w:ascii="Angsana New" w:hAnsi="Angsana New"/>
                <w:sz w:val="28"/>
                <w:szCs w:val="28"/>
              </w:rPr>
              <w:t>6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="00A37DF6" w:rsidRPr="00A37DF6">
              <w:rPr>
                <w:rFonts w:ascii="Angsana New" w:hAnsi="Angsana New"/>
                <w:sz w:val="28"/>
                <w:szCs w:val="28"/>
              </w:rPr>
              <w:t>6.87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A37DF6" w:rsidRPr="00A37DF6">
              <w:rPr>
                <w:rFonts w:ascii="Angsana New" w:hAnsi="Angsana New"/>
                <w:sz w:val="28"/>
                <w:szCs w:val="28"/>
              </w:rPr>
              <w:t>7.75</w:t>
            </w:r>
            <w:r w:rsidRPr="00A37D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</w:tcPr>
          <w:p w14:paraId="113A0B18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7AC8608C" w14:textId="77777777" w:rsidR="00F5287C" w:rsidRPr="005764E7" w:rsidRDefault="00F5287C" w:rsidP="00F5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7C" w:rsidRPr="005764E7" w14:paraId="4DC27DC3" w14:textId="77777777" w:rsidTr="00F66A5A">
        <w:trPr>
          <w:trHeight w:hRule="exact" w:val="403"/>
        </w:trPr>
        <w:tc>
          <w:tcPr>
            <w:tcW w:w="5421" w:type="dxa"/>
            <w:shd w:val="clear" w:color="auto" w:fill="auto"/>
          </w:tcPr>
          <w:p w14:paraId="754D640B" w14:textId="1CC85FC6" w:rsidR="00F5287C" w:rsidRPr="005764E7" w:rsidRDefault="00F5287C" w:rsidP="0098276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AF30B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Pr="00AF30B9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2565</w:t>
            </w:r>
            <w:r w:rsidRPr="00AF30B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อัตราดอกเบี้ยร้อยละ </w:t>
            </w:r>
            <w:r w:rsidR="00307A6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5.82 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7734C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7.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03ED50" w14:textId="71F2444E" w:rsidR="00F5287C" w:rsidRPr="0028209A" w:rsidRDefault="00A37DF6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B3DE84" w14:textId="77777777" w:rsidR="00F5287C" w:rsidRPr="0028209A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96C6097" w14:textId="77777777" w:rsidR="00F5287C" w:rsidRPr="005764E7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4,774</w:t>
            </w:r>
          </w:p>
        </w:tc>
      </w:tr>
      <w:tr w:rsidR="00F5287C" w:rsidRPr="005764E7" w14:paraId="4D73CB60" w14:textId="77777777" w:rsidTr="00F66A5A">
        <w:trPr>
          <w:trHeight w:hRule="exact" w:val="403"/>
        </w:trPr>
        <w:tc>
          <w:tcPr>
            <w:tcW w:w="5421" w:type="dxa"/>
            <w:shd w:val="clear" w:color="auto" w:fill="auto"/>
          </w:tcPr>
          <w:p w14:paraId="395F73E3" w14:textId="77777777" w:rsidR="00F5287C" w:rsidRPr="005764E7" w:rsidRDefault="00F5287C" w:rsidP="00982761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EDA156" w14:textId="77777777" w:rsidR="00F5287C" w:rsidRPr="005764E7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5319DD" w14:textId="77777777" w:rsidR="00F5287C" w:rsidRPr="005764E7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4F1400E9" w14:textId="77777777" w:rsidR="00F5287C" w:rsidRPr="005764E7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5764E7" w14:paraId="11226117" w14:textId="77777777" w:rsidTr="00F66A5A">
        <w:trPr>
          <w:trHeight w:hRule="exact" w:val="403"/>
        </w:trPr>
        <w:tc>
          <w:tcPr>
            <w:tcW w:w="5421" w:type="dxa"/>
            <w:shd w:val="clear" w:color="auto" w:fill="auto"/>
          </w:tcPr>
          <w:p w14:paraId="6E4E0ED1" w14:textId="77777777" w:rsidR="00F5287C" w:rsidRPr="000E61EA" w:rsidRDefault="00F5287C" w:rsidP="002A00B9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9B6C2D" w14:textId="77777777" w:rsidR="00F5287C" w:rsidRPr="005764E7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91C4C1" w14:textId="77777777" w:rsidR="00F5287C" w:rsidRPr="005764E7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3F35E1C0" w14:textId="77777777" w:rsidR="00F5287C" w:rsidRPr="005764E7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275601" w14:paraId="04B800FD" w14:textId="77777777" w:rsidTr="00F66A5A">
        <w:trPr>
          <w:trHeight w:hRule="exact" w:val="403"/>
        </w:trPr>
        <w:tc>
          <w:tcPr>
            <w:tcW w:w="7405" w:type="dxa"/>
            <w:gridSpan w:val="2"/>
            <w:shd w:val="clear" w:color="auto" w:fill="auto"/>
          </w:tcPr>
          <w:p w14:paraId="6EF356C4" w14:textId="07B5026A" w:rsidR="00F5287C" w:rsidRPr="0028209A" w:rsidRDefault="00F5287C" w:rsidP="0098276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มีนาคม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 ร้อยละ </w:t>
            </w:r>
            <w:r w:rsidR="00A37DF6" w:rsidRPr="00A37DF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2.15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="00A37DF6" w:rsidRPr="00A37DF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2.73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8548BE0" w14:textId="77777777" w:rsidR="00F5287C" w:rsidRPr="0028209A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E86CECB" w14:textId="77777777" w:rsidR="00F5287C" w:rsidRPr="0028209A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5764E7" w14:paraId="6034DF15" w14:textId="77777777" w:rsidTr="00F66A5A">
        <w:trPr>
          <w:trHeight w:hRule="exact" w:val="403"/>
        </w:trPr>
        <w:tc>
          <w:tcPr>
            <w:tcW w:w="5421" w:type="dxa"/>
            <w:shd w:val="clear" w:color="auto" w:fill="auto"/>
          </w:tcPr>
          <w:p w14:paraId="220AA914" w14:textId="77777777" w:rsidR="00F5287C" w:rsidRPr="0028209A" w:rsidRDefault="00F5287C" w:rsidP="0098276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2565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ร้อยละ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051C77" w14:textId="05E2FE16" w:rsidR="00F5287C" w:rsidRPr="0028209A" w:rsidRDefault="00A37DF6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21BD8B" w14:textId="77777777" w:rsidR="00F5287C" w:rsidRPr="0028209A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2A71862B" w14:textId="77777777" w:rsidR="00F5287C" w:rsidRPr="0028209A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205,000</w:t>
            </w:r>
          </w:p>
        </w:tc>
      </w:tr>
      <w:tr w:rsidR="00F5287C" w:rsidRPr="005764E7" w14:paraId="4D31902E" w14:textId="77777777" w:rsidTr="00F66A5A">
        <w:trPr>
          <w:trHeight w:hRule="exact" w:val="403"/>
        </w:trPr>
        <w:tc>
          <w:tcPr>
            <w:tcW w:w="5421" w:type="dxa"/>
            <w:shd w:val="clear" w:color="auto" w:fill="auto"/>
          </w:tcPr>
          <w:p w14:paraId="675F230F" w14:textId="77777777" w:rsidR="00F5287C" w:rsidRPr="0028209A" w:rsidRDefault="00F5287C" w:rsidP="002A00B9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0EF02" w14:textId="6D64CE89" w:rsidR="00F5287C" w:rsidRPr="0028209A" w:rsidRDefault="00A37DF6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207,589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6E0388" w14:textId="77777777" w:rsidR="00F5287C" w:rsidRPr="0028209A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A5025" w14:textId="77777777" w:rsidR="00F5287C" w:rsidRPr="0028209A" w:rsidRDefault="00F5287C" w:rsidP="00F528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sz w:val="28"/>
                <w:szCs w:val="28"/>
                <w:lang w:val="en-US"/>
              </w:rPr>
              <w:t>209,774</w:t>
            </w:r>
          </w:p>
        </w:tc>
      </w:tr>
    </w:tbl>
    <w:p w14:paraId="7751BD33" w14:textId="45D902DB" w:rsidR="00982761" w:rsidRDefault="00982761" w:rsidP="00F5287C">
      <w:pPr>
        <w:rPr>
          <w:rFonts w:ascii="Angsana New" w:hAnsi="Angsana New"/>
          <w:sz w:val="28"/>
          <w:szCs w:val="28"/>
        </w:rPr>
      </w:pPr>
    </w:p>
    <w:p w14:paraId="0F8B5D40" w14:textId="2386C85D" w:rsidR="00982761" w:rsidRPr="00982761" w:rsidRDefault="00982761" w:rsidP="00377BC2">
      <w:pPr>
        <w:ind w:left="270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Pr="005C621D">
        <w:rPr>
          <w:rFonts w:ascii="Angsana New" w:hAnsi="Angsana New"/>
          <w:spacing w:val="4"/>
          <w:sz w:val="28"/>
          <w:szCs w:val="28"/>
        </w:rPr>
        <w:t xml:space="preserve">31 </w:t>
      </w:r>
      <w:r w:rsidRPr="000E61EA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="00376E65" w:rsidRPr="005C621D">
        <w:rPr>
          <w:rFonts w:ascii="Angsana New" w:hAnsi="Angsana New"/>
          <w:spacing w:val="-2"/>
          <w:sz w:val="28"/>
          <w:szCs w:val="28"/>
        </w:rPr>
        <w:t>2566</w:t>
      </w:r>
      <w:r w:rsidR="00376E65" w:rsidRPr="000E61E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="00EA21DC" w:rsidRPr="000E61EA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307A6D" w:rsidRPr="000E61EA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07A6D">
        <w:rPr>
          <w:rFonts w:ascii="Angsana New" w:hAnsi="Angsana New"/>
          <w:spacing w:val="4"/>
          <w:sz w:val="28"/>
          <w:szCs w:val="28"/>
        </w:rPr>
        <w:t xml:space="preserve">31 </w:t>
      </w:r>
      <w:r w:rsidRPr="000E61EA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5C621D" w:rsidRPr="005C621D">
        <w:rPr>
          <w:rFonts w:ascii="Angsana New" w:hAnsi="Angsana New"/>
          <w:spacing w:val="-2"/>
          <w:sz w:val="28"/>
          <w:szCs w:val="28"/>
        </w:rPr>
        <w:t>256</w:t>
      </w:r>
      <w:r w:rsidR="00307A6D">
        <w:rPr>
          <w:rFonts w:ascii="Angsana New" w:hAnsi="Angsana New"/>
          <w:spacing w:val="-2"/>
          <w:sz w:val="28"/>
          <w:szCs w:val="28"/>
        </w:rPr>
        <w:t xml:space="preserve">5 </w:t>
      </w:r>
      <w:r w:rsidRPr="000E61EA">
        <w:rPr>
          <w:rFonts w:ascii="Angsana New" w:hAnsi="Angsana New"/>
          <w:spacing w:val="4"/>
          <w:sz w:val="28"/>
          <w:szCs w:val="28"/>
          <w:cs/>
        </w:rPr>
        <w:t>บริษัทมีวงเงินเบิกเกินบัญชีและเง</w:t>
      </w:r>
      <w:r w:rsidR="00A31815" w:rsidRPr="000E61EA">
        <w:rPr>
          <w:rFonts w:ascii="Angsana New" w:hAnsi="Angsana New"/>
          <w:spacing w:val="4"/>
          <w:sz w:val="28"/>
          <w:szCs w:val="28"/>
          <w:cs/>
        </w:rPr>
        <w:t>ินกู้ยืมระยะสั้นจากสถาบันการเงิน</w:t>
      </w:r>
      <w:r w:rsidRPr="000E61EA">
        <w:rPr>
          <w:rFonts w:ascii="Angsana New" w:hAnsi="Angsana New"/>
          <w:spacing w:val="4"/>
          <w:sz w:val="28"/>
          <w:szCs w:val="28"/>
          <w:cs/>
        </w:rPr>
        <w:t xml:space="preserve">คงเหลือ จำนวน </w:t>
      </w:r>
      <w:r w:rsidR="00171DD7" w:rsidRPr="00171DD7">
        <w:rPr>
          <w:rFonts w:ascii="Angsana New" w:hAnsi="Angsana New"/>
          <w:spacing w:val="4"/>
          <w:sz w:val="28"/>
          <w:szCs w:val="28"/>
        </w:rPr>
        <w:t>389</w:t>
      </w:r>
      <w:r w:rsidRPr="00391292">
        <w:rPr>
          <w:rFonts w:ascii="Angsana New" w:hAnsi="Angsana New"/>
          <w:spacing w:val="4"/>
          <w:sz w:val="28"/>
          <w:szCs w:val="28"/>
        </w:rPr>
        <w:t xml:space="preserve"> </w:t>
      </w:r>
      <w:r w:rsidRPr="000E61EA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171DD7">
        <w:rPr>
          <w:rFonts w:ascii="Angsana New" w:hAnsi="Angsana New"/>
          <w:spacing w:val="4"/>
          <w:sz w:val="28"/>
          <w:szCs w:val="28"/>
        </w:rPr>
        <w:t>387</w:t>
      </w:r>
      <w:r w:rsidRPr="000E61EA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314F5570" w14:textId="22E1583F" w:rsidR="00C20090" w:rsidRPr="00982761" w:rsidRDefault="00C20090" w:rsidP="00982761">
      <w:pPr>
        <w:rPr>
          <w:rFonts w:ascii="Angsana New" w:hAnsi="Angsana New"/>
          <w:sz w:val="28"/>
          <w:szCs w:val="28"/>
        </w:rPr>
        <w:sectPr w:rsidR="00C20090" w:rsidRPr="00982761" w:rsidSect="005B0145">
          <w:headerReference w:type="default" r:id="rId14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14:paraId="75D77ABA" w14:textId="342A02F1" w:rsidR="0022682A" w:rsidRPr="005764E7" w:rsidRDefault="0022682A" w:rsidP="00226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391292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Pr="00391292">
        <w:rPr>
          <w:rFonts w:ascii="Angsana New" w:hAnsi="Angsana New"/>
          <w:sz w:val="28"/>
          <w:szCs w:val="28"/>
          <w:cs/>
        </w:rPr>
        <w:t>สำหรับ</w:t>
      </w:r>
      <w:r w:rsidR="00EA21DC">
        <w:rPr>
          <w:rFonts w:ascii="Angsana New" w:hAnsi="Angsana New"/>
          <w:sz w:val="28"/>
          <w:szCs w:val="28"/>
          <w:cs/>
        </w:rPr>
        <w:t>งวด</w:t>
      </w:r>
      <w:r w:rsidR="00427CFB">
        <w:rPr>
          <w:rFonts w:ascii="Angsana New" w:hAnsi="Angsana New"/>
          <w:sz w:val="28"/>
          <w:szCs w:val="28"/>
          <w:cs/>
        </w:rPr>
        <w:t>สามเดือน</w:t>
      </w:r>
      <w:r w:rsidRPr="00391292">
        <w:rPr>
          <w:rFonts w:ascii="Angsana New" w:hAnsi="Angsana New"/>
          <w:sz w:val="28"/>
          <w:szCs w:val="28"/>
          <w:cs/>
        </w:rPr>
        <w:t>สิ้นสุดวันที่</w:t>
      </w:r>
      <w:r w:rsidRPr="00391292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  <w:lang w:val="en-ZW"/>
        </w:rPr>
        <w:t>1</w:t>
      </w:r>
      <w:r w:rsidRPr="000E61EA">
        <w:rPr>
          <w:rFonts w:ascii="Angsana New" w:hAnsi="Angsana New"/>
          <w:sz w:val="28"/>
          <w:szCs w:val="28"/>
          <w:cs/>
        </w:rPr>
        <w:t xml:space="preserve"> </w:t>
      </w:r>
      <w:r w:rsidR="002A00B9" w:rsidRPr="000E61EA">
        <w:rPr>
          <w:rFonts w:ascii="Angsana New" w:hAnsi="Angsana New"/>
          <w:sz w:val="28"/>
          <w:szCs w:val="28"/>
          <w:cs/>
        </w:rPr>
        <w:t>มีนาคม</w:t>
      </w:r>
      <w:r w:rsidRPr="00391292">
        <w:rPr>
          <w:rFonts w:ascii="Angsana New" w:hAnsi="Angsana New"/>
          <w:sz w:val="28"/>
          <w:szCs w:val="28"/>
        </w:rPr>
        <w:t xml:space="preserve"> </w:t>
      </w:r>
      <w:r w:rsidR="00C06D35" w:rsidRPr="00C06D35">
        <w:rPr>
          <w:rFonts w:ascii="Angsana New" w:hAnsi="Angsana New"/>
          <w:sz w:val="28"/>
          <w:szCs w:val="28"/>
        </w:rPr>
        <w:t>2566</w:t>
      </w:r>
      <w:r w:rsidRPr="000E61E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382"/>
        <w:gridCol w:w="4116"/>
      </w:tblGrid>
      <w:tr w:rsidR="0022682A" w:rsidRPr="005764E7" w14:paraId="33C283AB" w14:textId="77777777" w:rsidTr="00F66A5A">
        <w:trPr>
          <w:trHeight w:hRule="exact" w:val="398"/>
        </w:trPr>
        <w:tc>
          <w:tcPr>
            <w:tcW w:w="2833" w:type="pct"/>
          </w:tcPr>
          <w:p w14:paraId="668C3B23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2CC59A70" w14:textId="77777777" w:rsidR="0022682A" w:rsidRPr="005764E7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2682A" w:rsidRPr="005764E7" w14:paraId="54F497E3" w14:textId="77777777" w:rsidTr="00F66A5A">
        <w:trPr>
          <w:trHeight w:hRule="exact" w:val="398"/>
        </w:trPr>
        <w:tc>
          <w:tcPr>
            <w:tcW w:w="2833" w:type="pct"/>
          </w:tcPr>
          <w:p w14:paraId="48420DD0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2918C479" w14:textId="77777777" w:rsidR="0022682A" w:rsidRPr="00EC5FC2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36361C9E" w14:textId="77777777" w:rsidR="0022682A" w:rsidRPr="000E61EA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82A" w:rsidRPr="005764E7" w14:paraId="0E7509C9" w14:textId="77777777" w:rsidTr="00F66A5A">
        <w:trPr>
          <w:trHeight w:hRule="exact" w:val="398"/>
        </w:trPr>
        <w:tc>
          <w:tcPr>
            <w:tcW w:w="2833" w:type="pct"/>
          </w:tcPr>
          <w:p w14:paraId="4673CC09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636756AD" w14:textId="77777777" w:rsidR="0022682A" w:rsidRPr="000E61EA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82A" w:rsidRPr="005764E7" w14:paraId="077520D4" w14:textId="77777777" w:rsidTr="00F66A5A">
        <w:trPr>
          <w:trHeight w:hRule="exact" w:val="398"/>
        </w:trPr>
        <w:tc>
          <w:tcPr>
            <w:tcW w:w="2833" w:type="pct"/>
            <w:vAlign w:val="bottom"/>
          </w:tcPr>
          <w:p w14:paraId="3B051CD1" w14:textId="77777777" w:rsidR="0022682A" w:rsidRPr="005764E7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4E2F4BA0" w14:textId="77777777" w:rsidR="0022682A" w:rsidRPr="00CF1A28" w:rsidRDefault="0022682A" w:rsidP="00544211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A28">
              <w:rPr>
                <w:rFonts w:ascii="Angsana New" w:hAnsi="Angsana New"/>
                <w:sz w:val="28"/>
                <w:szCs w:val="28"/>
              </w:rPr>
              <w:t>205,000</w:t>
            </w:r>
          </w:p>
        </w:tc>
      </w:tr>
      <w:tr w:rsidR="0022682A" w:rsidRPr="005764E7" w14:paraId="0A0287F1" w14:textId="77777777" w:rsidTr="00F66A5A">
        <w:trPr>
          <w:trHeight w:hRule="exact" w:val="398"/>
        </w:trPr>
        <w:tc>
          <w:tcPr>
            <w:tcW w:w="2833" w:type="pct"/>
            <w:vAlign w:val="bottom"/>
          </w:tcPr>
          <w:p w14:paraId="3379277A" w14:textId="72CAA190" w:rsidR="0022682A" w:rsidRPr="000E61EA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705F84" w:rsidRPr="000E61EA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49EC5194" w14:textId="0D8A1F8D" w:rsidR="0022682A" w:rsidRPr="005764E7" w:rsidRDefault="00972B1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  <w:r w:rsidR="00C978B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22682A" w:rsidRPr="005764E7" w14:paraId="25FC6EF1" w14:textId="77777777" w:rsidTr="00F66A5A">
        <w:trPr>
          <w:trHeight w:hRule="exact" w:val="398"/>
        </w:trPr>
        <w:tc>
          <w:tcPr>
            <w:tcW w:w="2833" w:type="pct"/>
            <w:vAlign w:val="bottom"/>
          </w:tcPr>
          <w:p w14:paraId="1E25CE9E" w14:textId="2223726C" w:rsidR="0022682A" w:rsidRPr="00656B26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705F84" w:rsidRPr="000E61EA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4415E" w14:textId="5489B84A" w:rsidR="0022682A" w:rsidRPr="000E61EA" w:rsidRDefault="00C978B3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 w:rsidR="00972B1A">
              <w:rPr>
                <w:rFonts w:ascii="Angsana New" w:hAnsi="Angsana New"/>
                <w:sz w:val="28"/>
                <w:szCs w:val="28"/>
              </w:rPr>
              <w:t>275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682A" w:rsidRPr="005764E7" w14:paraId="483F033B" w14:textId="77777777" w:rsidTr="00F66A5A">
        <w:trPr>
          <w:trHeight w:hRule="exact" w:val="398"/>
        </w:trPr>
        <w:tc>
          <w:tcPr>
            <w:tcW w:w="2833" w:type="pct"/>
            <w:vAlign w:val="bottom"/>
          </w:tcPr>
          <w:p w14:paraId="6038EB71" w14:textId="77777777" w:rsidR="0022682A" w:rsidRPr="00FD6FF5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D6FF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D2A5E" w14:textId="4206B8EF" w:rsidR="0022682A" w:rsidRPr="00FD6FF5" w:rsidRDefault="00C978B3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5,000</w:t>
            </w:r>
          </w:p>
        </w:tc>
      </w:tr>
    </w:tbl>
    <w:p w14:paraId="5E9DAEE1" w14:textId="6F5E0096" w:rsidR="00C8551D" w:rsidRDefault="00C8551D" w:rsidP="008401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FD62F4" w:rsidRPr="000E61E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25C7D" w:rsidRPr="000E61EA">
        <w:rPr>
          <w:rFonts w:ascii="Angsana New" w:hAnsi="Angsana New"/>
          <w:b/>
          <w:bCs/>
          <w:sz w:val="28"/>
          <w:szCs w:val="28"/>
          <w:cs/>
        </w:rPr>
        <w:t>(</w:t>
      </w:r>
      <w:r w:rsidRPr="000E61EA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725C7D" w:rsidRPr="000E61EA">
        <w:rPr>
          <w:rFonts w:ascii="Angsana New" w:hAnsi="Angsana New"/>
          <w:b/>
          <w:bCs/>
          <w:sz w:val="28"/>
          <w:szCs w:val="28"/>
          <w:cs/>
        </w:rPr>
        <w:t>)</w:t>
      </w:r>
      <w:r w:rsidR="00FD62F4" w:rsidRPr="000E61E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b/>
          <w:bCs/>
          <w:sz w:val="28"/>
          <w:szCs w:val="28"/>
          <w:cs/>
        </w:rPr>
        <w:t>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06"/>
        <w:gridCol w:w="1417"/>
        <w:gridCol w:w="281"/>
        <w:gridCol w:w="1276"/>
        <w:gridCol w:w="283"/>
        <w:gridCol w:w="1274"/>
      </w:tblGrid>
      <w:tr w:rsidR="008401B8" w:rsidRPr="005764E7" w14:paraId="585F853F" w14:textId="77777777" w:rsidTr="00814852">
        <w:trPr>
          <w:trHeight w:val="48"/>
        </w:trPr>
        <w:tc>
          <w:tcPr>
            <w:tcW w:w="2649" w:type="pct"/>
          </w:tcPr>
          <w:p w14:paraId="4859DF6E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</w:tcPr>
          <w:p w14:paraId="3ADD5701" w14:textId="77777777" w:rsidR="00C05C37" w:rsidRPr="000E61EA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401B8" w:rsidRPr="005764E7" w14:paraId="56D01834" w14:textId="77777777" w:rsidTr="00814852">
        <w:trPr>
          <w:trHeight w:val="71"/>
        </w:trPr>
        <w:tc>
          <w:tcPr>
            <w:tcW w:w="2649" w:type="pct"/>
          </w:tcPr>
          <w:p w14:paraId="6387B174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AF9ABC" w14:textId="6181FC16" w:rsidR="00C05C37" w:rsidRPr="005764E7" w:rsidRDefault="00F026BD" w:rsidP="00D2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="00C05C37"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C05C37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C05C37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C05C37"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02548" w:rsidRPr="000E61EA">
              <w:rPr>
                <w:rFonts w:ascii="Angsana New" w:hAnsi="Angsana New"/>
                <w:sz w:val="28"/>
                <w:szCs w:val="28"/>
                <w:cs/>
              </w:rPr>
              <w:t>มีนา</w:t>
            </w:r>
            <w:r w:rsidR="00C05C37" w:rsidRPr="000E61EA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C05C37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3E5D21"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814852" w:rsidRPr="005764E7" w14:paraId="5147705D" w14:textId="77777777" w:rsidTr="00814852">
        <w:trPr>
          <w:trHeight w:val="51"/>
        </w:trPr>
        <w:tc>
          <w:tcPr>
            <w:tcW w:w="2649" w:type="pct"/>
          </w:tcPr>
          <w:p w14:paraId="083D710A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826408F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2E878312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1FBC0A34" w14:textId="77777777" w:rsidR="00C05C37" w:rsidRPr="000E61EA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BE03D5E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49EF5C6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B960E8F" w14:textId="77777777" w:rsidTr="00814852">
        <w:trPr>
          <w:trHeight w:val="71"/>
        </w:trPr>
        <w:tc>
          <w:tcPr>
            <w:tcW w:w="2649" w:type="pct"/>
            <w:vAlign w:val="bottom"/>
          </w:tcPr>
          <w:p w14:paraId="3CAE8BE8" w14:textId="77777777" w:rsidR="00C05C37" w:rsidRPr="005764E7" w:rsidRDefault="00C05C37" w:rsidP="00D2520C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35" w:type="pct"/>
          </w:tcPr>
          <w:p w14:paraId="0F3A213F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441A18D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38370D33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3302405C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786BD34C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14852" w:rsidRPr="005764E7" w14:paraId="06B9C6C8" w14:textId="77777777" w:rsidTr="00814852">
        <w:trPr>
          <w:trHeight w:val="71"/>
        </w:trPr>
        <w:tc>
          <w:tcPr>
            <w:tcW w:w="2649" w:type="pct"/>
            <w:vAlign w:val="bottom"/>
          </w:tcPr>
          <w:p w14:paraId="26B958D8" w14:textId="77777777" w:rsidR="00C05C37" w:rsidRPr="000E61EA" w:rsidRDefault="00C05C37" w:rsidP="0084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2F922897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152C05B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54E33329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2B2EA04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6C6E130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614201C4" w14:textId="77777777" w:rsidTr="00814852">
        <w:trPr>
          <w:trHeight w:val="71"/>
        </w:trPr>
        <w:tc>
          <w:tcPr>
            <w:tcW w:w="2649" w:type="pct"/>
          </w:tcPr>
          <w:p w14:paraId="200BA00E" w14:textId="77777777" w:rsidR="00C05C37" w:rsidRPr="005764E7" w:rsidRDefault="00C05C37" w:rsidP="0084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5" w:type="pct"/>
          </w:tcPr>
          <w:p w14:paraId="7907F1CE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40D458EF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2D648E49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05B3489C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49F54417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75B5AEC3" w14:textId="77777777" w:rsidTr="00814852">
        <w:trPr>
          <w:trHeight w:val="71"/>
        </w:trPr>
        <w:tc>
          <w:tcPr>
            <w:tcW w:w="2649" w:type="pct"/>
            <w:shd w:val="clear" w:color="auto" w:fill="auto"/>
          </w:tcPr>
          <w:p w14:paraId="3C4AAD1F" w14:textId="20FFBE2A" w:rsidR="00C05C37" w:rsidRPr="000E61EA" w:rsidRDefault="00C05C37" w:rsidP="00FE0FAF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</w:tcPr>
          <w:p w14:paraId="17E04DD7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316E0D6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6FBC4044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3FA5855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561B7072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13462EF1" w14:textId="77777777" w:rsidTr="00814852">
        <w:trPr>
          <w:trHeight w:val="71"/>
        </w:trPr>
        <w:tc>
          <w:tcPr>
            <w:tcW w:w="2649" w:type="pct"/>
            <w:shd w:val="clear" w:color="auto" w:fill="auto"/>
          </w:tcPr>
          <w:p w14:paraId="55FE5783" w14:textId="03C5BAD5" w:rsidR="00C05C37" w:rsidRPr="008C1E46" w:rsidRDefault="00C05C37" w:rsidP="008C1E46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970335B" w14:textId="2FBDC2E7" w:rsidR="00C05C37" w:rsidRPr="008C1E46" w:rsidRDefault="00DD5F62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763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166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6ED9B8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7A3090A" w14:textId="4B103C42" w:rsidR="00C05C37" w:rsidRPr="00D74D94" w:rsidRDefault="00476359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49E8A0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121A866" w14:textId="406FB7CC" w:rsidR="00C05C37" w:rsidRPr="000E61EA" w:rsidRDefault="00DD5F62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 w:rsidR="00434E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14852" w:rsidRPr="005764E7" w14:paraId="492DD379" w14:textId="77777777" w:rsidTr="00814852">
        <w:trPr>
          <w:trHeight w:val="71"/>
        </w:trPr>
        <w:tc>
          <w:tcPr>
            <w:tcW w:w="2649" w:type="pct"/>
            <w:shd w:val="clear" w:color="auto" w:fill="auto"/>
          </w:tcPr>
          <w:p w14:paraId="06839DE2" w14:textId="77777777" w:rsidR="00C05C37" w:rsidRPr="000E61EA" w:rsidRDefault="00C05C37" w:rsidP="008401B8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024CA1C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0E6E505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4ECE495" w14:textId="77777777" w:rsidR="00C05C37" w:rsidRPr="000E61EA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F0A0AF5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4F53493F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47D3B30" w14:textId="77777777" w:rsidTr="00814852">
        <w:trPr>
          <w:trHeight w:val="71"/>
        </w:trPr>
        <w:tc>
          <w:tcPr>
            <w:tcW w:w="2649" w:type="pct"/>
            <w:shd w:val="clear" w:color="auto" w:fill="auto"/>
          </w:tcPr>
          <w:p w14:paraId="7E169DC6" w14:textId="6836B53D" w:rsidR="00C05C37" w:rsidRPr="005764E7" w:rsidRDefault="00C05C37" w:rsidP="00FE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4AFA672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1914473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CFBABDE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DFD576A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B0F495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D78EF34" w14:textId="77777777" w:rsidTr="00814852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63547D32" w14:textId="2846FBB9" w:rsidR="00C05C37" w:rsidRPr="00D8709C" w:rsidRDefault="00C05C37" w:rsidP="008C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ผลกำไรจากการวัดมูลค่ายุติธรรม - หลักทรัพย์จดทะเบียนใ</w:t>
            </w:r>
            <w:r w:rsidR="00FE0FAF"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B53E26C" w14:textId="398C35D2" w:rsidR="00C05C37" w:rsidRPr="000E61EA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221B5C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804EE5" w14:textId="068F1102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C5F830E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7337E17" w14:textId="2BDADE4E" w:rsidR="00C05C37" w:rsidRPr="00656B26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3ED3E475" w14:textId="77777777" w:rsidTr="00814852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6AC75804" w14:textId="4A811B77" w:rsidR="007957BC" w:rsidRDefault="007957BC" w:rsidP="0030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C887840" w14:textId="228C75F4" w:rsidR="007957BC" w:rsidRPr="000E61EA" w:rsidRDefault="00DD5F62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9,089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7A378C" w14:textId="77777777"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DB1B8EB" w14:textId="3CD45FE4" w:rsidR="007957BC" w:rsidRPr="000E61EA" w:rsidRDefault="00DD5F62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60FFF05" w14:textId="77777777"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EB708A8" w14:textId="342DEE68" w:rsidR="007957BC" w:rsidRPr="000E61EA" w:rsidRDefault="00DD5F62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7,271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14852" w:rsidRPr="005764E7" w14:paraId="28FC2865" w14:textId="77777777" w:rsidTr="00814852">
        <w:trPr>
          <w:trHeight w:val="71"/>
        </w:trPr>
        <w:tc>
          <w:tcPr>
            <w:tcW w:w="2649" w:type="pct"/>
            <w:shd w:val="clear" w:color="auto" w:fill="auto"/>
          </w:tcPr>
          <w:p w14:paraId="2B7C6096" w14:textId="4784512A" w:rsidR="00972B1A" w:rsidRPr="000E61EA" w:rsidRDefault="00972B1A" w:rsidP="0097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D922AF7" w14:textId="77777777" w:rsidR="00972B1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B8722B7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A4BB048" w14:textId="77777777" w:rsidR="00972B1A" w:rsidRPr="000E61E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4B67FEA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85611F8" w14:textId="77777777" w:rsidR="00972B1A" w:rsidRPr="000E61E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14852" w:rsidRPr="005764E7" w14:paraId="45F89D23" w14:textId="77777777" w:rsidTr="00814852">
        <w:trPr>
          <w:trHeight w:val="71"/>
        </w:trPr>
        <w:tc>
          <w:tcPr>
            <w:tcW w:w="2649" w:type="pct"/>
            <w:shd w:val="clear" w:color="auto" w:fill="auto"/>
          </w:tcPr>
          <w:p w14:paraId="5338AA37" w14:textId="3A2A81C4" w:rsidR="00972B1A" w:rsidRPr="000E61EA" w:rsidRDefault="00972B1A" w:rsidP="0097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FE6DA0B" w14:textId="1799EF81" w:rsidR="00972B1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47BE93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966DA6D" w14:textId="0785D4AD" w:rsidR="00972B1A" w:rsidRPr="000E61E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D67D4F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4922741" w14:textId="21F0A5E0" w:rsidR="00972B1A" w:rsidRPr="000E61E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814852" w:rsidRPr="005764E7" w14:paraId="5334C645" w14:textId="77777777" w:rsidTr="00814852">
        <w:trPr>
          <w:trHeight w:val="51"/>
        </w:trPr>
        <w:tc>
          <w:tcPr>
            <w:tcW w:w="2649" w:type="pct"/>
            <w:shd w:val="clear" w:color="auto" w:fill="auto"/>
          </w:tcPr>
          <w:p w14:paraId="551509A7" w14:textId="1A7D7388" w:rsidR="00972B1A" w:rsidRPr="003E3B5D" w:rsidRDefault="00357811" w:rsidP="00972B1A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af-ZA"/>
              </w:rPr>
              <w:t>(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af-ZA"/>
              </w:rPr>
              <w:t>)</w:t>
            </w:r>
            <w:r w:rsidR="00972B1A"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027FB" w14:textId="05BB23BE" w:rsidR="00972B1A" w:rsidRPr="000E61E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4,9</w:t>
            </w:r>
            <w:r w:rsidR="004763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B413B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3AA99A2" w14:textId="77777777" w:rsidR="00972B1A" w:rsidRPr="00B92F8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D4A056" w14:textId="5D877E78" w:rsidR="00972B1A" w:rsidRPr="000E61E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</w:t>
            </w:r>
            <w:r w:rsidR="00FC44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</w:t>
            </w:r>
            <w:r w:rsidR="004763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17DDD5" w14:textId="77777777" w:rsidR="00972B1A" w:rsidRPr="00B92F8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A5FF02" w14:textId="7D5D9E1F" w:rsidR="00972B1A" w:rsidRPr="000E61E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</w:t>
            </w:r>
            <w:r w:rsidR="004763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081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115682D4" w14:textId="77777777" w:rsidR="0067347C" w:rsidRDefault="0067347C"/>
    <w:p w14:paraId="0E7E8C1E" w14:textId="77777777" w:rsidR="0067347C" w:rsidRDefault="0067347C"/>
    <w:p w14:paraId="43E8233B" w14:textId="77777777" w:rsidR="0067347C" w:rsidRDefault="0067347C"/>
    <w:p w14:paraId="371CD1AD" w14:textId="77777777" w:rsidR="006F3F89" w:rsidRDefault="006F3F89"/>
    <w:p w14:paraId="319A3AA0" w14:textId="77777777" w:rsidR="006F3F89" w:rsidRDefault="006F3F89"/>
    <w:p w14:paraId="7F6FD8B5" w14:textId="77777777" w:rsidR="006F3F89" w:rsidRDefault="006F3F89"/>
    <w:p w14:paraId="355CD28D" w14:textId="77777777" w:rsidR="006F3F89" w:rsidRDefault="006F3F89"/>
    <w:p w14:paraId="18CB9F92" w14:textId="77777777" w:rsidR="006F3F89" w:rsidRDefault="006F3F89"/>
    <w:p w14:paraId="5493FCF7" w14:textId="77777777" w:rsidR="00972B1A" w:rsidRDefault="00972B1A"/>
    <w:p w14:paraId="12673F67" w14:textId="77777777" w:rsidR="00972B1A" w:rsidRDefault="00972B1A"/>
    <w:p w14:paraId="4DD64192" w14:textId="77777777" w:rsidR="00972B1A" w:rsidRDefault="00972B1A"/>
    <w:p w14:paraId="09356EBC" w14:textId="77777777" w:rsidR="006F3F89" w:rsidRDefault="006F3F89"/>
    <w:p w14:paraId="14DF6F8F" w14:textId="77777777" w:rsidR="0067347C" w:rsidRDefault="0067347C"/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67347C" w:rsidRPr="005764E7" w14:paraId="1BC6B390" w14:textId="77777777" w:rsidTr="00814852">
        <w:trPr>
          <w:trHeight w:val="264"/>
        </w:trPr>
        <w:tc>
          <w:tcPr>
            <w:tcW w:w="2721" w:type="pct"/>
          </w:tcPr>
          <w:p w14:paraId="1113AA83" w14:textId="23790219" w:rsidR="0067347C" w:rsidRPr="00391292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</w:tcPr>
          <w:p w14:paraId="3EC16183" w14:textId="4D55CDF3" w:rsidR="0067347C" w:rsidRPr="00E45C8B" w:rsidRDefault="0067347C" w:rsidP="0067347C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7347C" w:rsidRPr="005764E7" w14:paraId="338C5342" w14:textId="77777777" w:rsidTr="00814852">
        <w:trPr>
          <w:trHeight w:val="264"/>
        </w:trPr>
        <w:tc>
          <w:tcPr>
            <w:tcW w:w="2721" w:type="pct"/>
          </w:tcPr>
          <w:p w14:paraId="0F6F532D" w14:textId="77777777" w:rsidR="0067347C" w:rsidRPr="00391292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C2FDF09" w14:textId="364A857D" w:rsidR="0067347C" w:rsidRPr="00E45C8B" w:rsidRDefault="0067347C" w:rsidP="0067347C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5B5CAF" w:rsidRPr="005764E7" w14:paraId="261D7FD9" w14:textId="77777777" w:rsidTr="005B5CAF">
        <w:trPr>
          <w:trHeight w:val="264"/>
        </w:trPr>
        <w:tc>
          <w:tcPr>
            <w:tcW w:w="2721" w:type="pct"/>
          </w:tcPr>
          <w:p w14:paraId="24855C0A" w14:textId="77777777" w:rsidR="0067347C" w:rsidRPr="000E61EA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B28B0CB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3132852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0FEC40F" w14:textId="02E65CF5" w:rsidR="0067347C" w:rsidRPr="00E45C8B" w:rsidRDefault="0067347C" w:rsidP="006734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8B426FF" w14:textId="77777777" w:rsidR="0067347C" w:rsidRPr="00E45C8B" w:rsidRDefault="0067347C" w:rsidP="0067347C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24903A3" w14:textId="77777777" w:rsidR="0067347C" w:rsidRPr="00E45C8B" w:rsidRDefault="0067347C" w:rsidP="0067347C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45E1752D" w14:textId="77777777" w:rsidTr="005B5CAF">
        <w:trPr>
          <w:trHeight w:val="264"/>
        </w:trPr>
        <w:tc>
          <w:tcPr>
            <w:tcW w:w="2721" w:type="pct"/>
            <w:vAlign w:val="bottom"/>
          </w:tcPr>
          <w:p w14:paraId="3698B831" w14:textId="77777777" w:rsidR="0067347C" w:rsidRPr="00391292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BDEFD5B" w14:textId="5A88D3C8" w:rsidR="0067347C" w:rsidRPr="00E45C8B" w:rsidRDefault="0067347C" w:rsidP="006734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54AA3F75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22515C93" w14:textId="4E318303" w:rsidR="0067347C" w:rsidRPr="00E45C8B" w:rsidRDefault="0067347C" w:rsidP="0067347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26592A8D" w14:textId="77777777" w:rsidR="0067347C" w:rsidRPr="00E45C8B" w:rsidRDefault="0067347C" w:rsidP="0067347C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5C23113" w14:textId="5C7BF563" w:rsidR="0067347C" w:rsidRPr="00E45C8B" w:rsidRDefault="0067347C" w:rsidP="0067347C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B5CAF" w:rsidRPr="005764E7" w14:paraId="3C4A1E59" w14:textId="77777777" w:rsidTr="005B5CAF">
        <w:trPr>
          <w:trHeight w:val="264"/>
        </w:trPr>
        <w:tc>
          <w:tcPr>
            <w:tcW w:w="2721" w:type="pct"/>
            <w:shd w:val="clear" w:color="auto" w:fill="auto"/>
          </w:tcPr>
          <w:p w14:paraId="7EDF109D" w14:textId="4E3A0906" w:rsidR="0067347C" w:rsidRPr="000E61EA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D658C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17D9848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7D5A0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0DB424D" w14:textId="77777777" w:rsidR="0067347C" w:rsidRPr="00E45C8B" w:rsidRDefault="0067347C" w:rsidP="0067347C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B6262" w14:textId="77777777" w:rsidR="0067347C" w:rsidRPr="00E45C8B" w:rsidRDefault="0067347C" w:rsidP="0067347C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16B92C36" w14:textId="77777777" w:rsidTr="005B5CAF">
        <w:trPr>
          <w:trHeight w:val="84"/>
        </w:trPr>
        <w:tc>
          <w:tcPr>
            <w:tcW w:w="2721" w:type="pct"/>
            <w:shd w:val="clear" w:color="auto" w:fill="auto"/>
          </w:tcPr>
          <w:p w14:paraId="30E34E0A" w14:textId="77777777" w:rsidR="0067347C" w:rsidRPr="000E61EA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B35AE5A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56E6891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7AE7385" w14:textId="77777777" w:rsidR="0067347C" w:rsidRPr="000E61EA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A927E12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0FB60B1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403C7F4B" w14:textId="77777777" w:rsidTr="005B5CAF">
        <w:trPr>
          <w:trHeight w:val="84"/>
        </w:trPr>
        <w:tc>
          <w:tcPr>
            <w:tcW w:w="2721" w:type="pct"/>
            <w:shd w:val="clear" w:color="auto" w:fill="auto"/>
          </w:tcPr>
          <w:p w14:paraId="58E1D926" w14:textId="77777777" w:rsidR="0067347C" w:rsidRPr="000E61EA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B547639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248465F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9C06016" w14:textId="77777777" w:rsidR="0067347C" w:rsidRPr="000E61EA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3300F5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3B8B675" w14:textId="77777777" w:rsidR="0067347C" w:rsidRPr="00E45C8B" w:rsidRDefault="0067347C" w:rsidP="0067347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24A0DCBF" w14:textId="77777777" w:rsidTr="005B5CAF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5AB4D14B" w14:textId="23670208" w:rsidR="0067347C" w:rsidRPr="00391292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ผลกำไรจากการวัดมูลค่ายุติธรรม - หลักทรัพย์จดทะเบียนใน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5CE0582" w14:textId="5564A6D8" w:rsidR="0067347C" w:rsidRPr="000E61EA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BB62F35" w14:textId="77777777" w:rsidR="0067347C" w:rsidRPr="006E3FCC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3DDC13" w14:textId="0ABED100" w:rsidR="0067347C" w:rsidRPr="000E61EA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B3073E1" w14:textId="77777777" w:rsidR="0067347C" w:rsidRPr="006E3FCC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CDA7AAC" w14:textId="5F9FA661" w:rsidR="0067347C" w:rsidRPr="000E61EA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B5CAF" w:rsidRPr="005764E7" w14:paraId="5160EEE6" w14:textId="77777777" w:rsidTr="005B5CAF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454BE8CA" w14:textId="41C5B0B7" w:rsidR="0067347C" w:rsidRPr="00391292" w:rsidRDefault="0067347C" w:rsidP="0067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C2E7324" w14:textId="6F13DBB8" w:rsidR="0067347C" w:rsidRPr="006E3FCC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9,089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03D2D0" w14:textId="77777777" w:rsidR="0067347C" w:rsidRPr="006E3FCC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BB723E" w14:textId="0A84D2AC" w:rsidR="0067347C" w:rsidRPr="000E61EA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01A97F5" w14:textId="77777777" w:rsidR="0067347C" w:rsidRPr="006E3FCC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74446E7" w14:textId="5B01657F" w:rsidR="0067347C" w:rsidRPr="006E3FCC" w:rsidRDefault="0067347C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7,271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B5CAF" w:rsidRPr="005764E7" w14:paraId="67F875AA" w14:textId="77777777" w:rsidTr="005B5CAF">
        <w:trPr>
          <w:trHeight w:val="84"/>
        </w:trPr>
        <w:tc>
          <w:tcPr>
            <w:tcW w:w="2721" w:type="pct"/>
            <w:shd w:val="clear" w:color="auto" w:fill="auto"/>
          </w:tcPr>
          <w:p w14:paraId="2D3ED0D4" w14:textId="6D0116DB" w:rsidR="00972B1A" w:rsidRPr="000E61EA" w:rsidRDefault="00972B1A" w:rsidP="0097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DDE26E9" w14:textId="77777777" w:rsidR="00972B1A" w:rsidRDefault="00972B1A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E87A6F1" w14:textId="77777777" w:rsidR="00972B1A" w:rsidRPr="006E3FCC" w:rsidRDefault="00972B1A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51C2D6A" w14:textId="77777777" w:rsidR="00972B1A" w:rsidRPr="000E61EA" w:rsidRDefault="00972B1A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5070862" w14:textId="77777777" w:rsidR="00972B1A" w:rsidRPr="006E3FCC" w:rsidRDefault="00972B1A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9D97F61" w14:textId="77777777" w:rsidR="00972B1A" w:rsidRDefault="00972B1A" w:rsidP="0067347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5CAF" w:rsidRPr="005764E7" w14:paraId="1784D16F" w14:textId="77777777" w:rsidTr="005B5CAF">
        <w:trPr>
          <w:trHeight w:val="84"/>
        </w:trPr>
        <w:tc>
          <w:tcPr>
            <w:tcW w:w="2721" w:type="pct"/>
            <w:shd w:val="clear" w:color="auto" w:fill="auto"/>
          </w:tcPr>
          <w:p w14:paraId="61DFC825" w14:textId="4D68AF56" w:rsidR="00972B1A" w:rsidRPr="000E61EA" w:rsidRDefault="00972B1A" w:rsidP="0097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10E20AF" w14:textId="5F3C2867" w:rsidR="00972B1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608D354" w14:textId="77777777" w:rsidR="00972B1A" w:rsidRPr="006E3FCC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BA04416" w14:textId="4D2171A2" w:rsidR="00972B1A" w:rsidRPr="00091FF0" w:rsidRDefault="00091FF0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E60E285" w14:textId="77777777" w:rsidR="00972B1A" w:rsidRPr="006E3FCC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5DF030D" w14:textId="33017418" w:rsidR="00972B1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5B5CAF" w:rsidRPr="005764E7" w14:paraId="08C9215D" w14:textId="77777777" w:rsidTr="005B5CAF">
        <w:trPr>
          <w:trHeight w:val="81"/>
        </w:trPr>
        <w:tc>
          <w:tcPr>
            <w:tcW w:w="2721" w:type="pct"/>
            <w:shd w:val="clear" w:color="auto" w:fill="auto"/>
          </w:tcPr>
          <w:p w14:paraId="4A415112" w14:textId="25CB1E4A" w:rsidR="00972B1A" w:rsidRPr="00E45C8B" w:rsidRDefault="00A81024" w:rsidP="0097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af-ZA"/>
              </w:rPr>
              <w:t>(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af-ZA"/>
              </w:rPr>
              <w:t>)</w:t>
            </w:r>
            <w:r w:rsidR="00972B1A"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CFF688" w14:textId="5CF9096A" w:rsidR="00972B1A" w:rsidRPr="000E61E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4,766</w:t>
            </w: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33194D3" w14:textId="77777777" w:rsidR="00972B1A" w:rsidRPr="00264B13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273F31" w14:textId="2E8E395E" w:rsidR="00972B1A" w:rsidRPr="005021DE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1,818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CAFFACA" w14:textId="77777777" w:rsidR="00972B1A" w:rsidRPr="00264B13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34F5DF" w14:textId="6A6A57C6" w:rsidR="00972B1A" w:rsidRPr="000E61EA" w:rsidRDefault="0040136D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4336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972B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336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53337583" w14:textId="77777777" w:rsidR="000D7EDF" w:rsidRDefault="000D7ED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80"/>
        <w:gridCol w:w="281"/>
        <w:gridCol w:w="1276"/>
        <w:gridCol w:w="283"/>
        <w:gridCol w:w="1272"/>
      </w:tblGrid>
      <w:tr w:rsidR="00562782" w:rsidRPr="005764E7" w14:paraId="65431D08" w14:textId="77777777" w:rsidTr="00442DF7">
        <w:trPr>
          <w:trHeight w:val="48"/>
        </w:trPr>
        <w:tc>
          <w:tcPr>
            <w:tcW w:w="2721" w:type="pct"/>
          </w:tcPr>
          <w:p w14:paraId="397D49B0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9" w:type="pct"/>
            <w:gridSpan w:val="5"/>
          </w:tcPr>
          <w:p w14:paraId="1680C646" w14:textId="77777777" w:rsidR="00562782" w:rsidRPr="000E61EA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62782" w:rsidRPr="005764E7" w14:paraId="47664110" w14:textId="77777777" w:rsidTr="00442DF7">
        <w:trPr>
          <w:trHeight w:val="71"/>
        </w:trPr>
        <w:tc>
          <w:tcPr>
            <w:tcW w:w="2721" w:type="pct"/>
          </w:tcPr>
          <w:p w14:paraId="5ABD9F2F" w14:textId="77777777" w:rsidR="00562782" w:rsidRPr="005764E7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90C1C4" w14:textId="65701A42" w:rsidR="00562782" w:rsidRPr="005764E7" w:rsidRDefault="00562782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562782" w:rsidRPr="005764E7" w14:paraId="7CAFF722" w14:textId="77777777" w:rsidTr="00442DF7">
        <w:trPr>
          <w:trHeight w:val="51"/>
        </w:trPr>
        <w:tc>
          <w:tcPr>
            <w:tcW w:w="2721" w:type="pct"/>
          </w:tcPr>
          <w:p w14:paraId="38DAD9E1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3EE56920" w14:textId="77777777" w:rsidR="00562782" w:rsidRPr="005764E7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01FEC90B" w14:textId="77777777" w:rsidR="00562782" w:rsidRPr="005764E7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6736B5D" w14:textId="77777777" w:rsidR="00562782" w:rsidRPr="000E61EA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34EA8363" w14:textId="77777777" w:rsidR="00562782" w:rsidRPr="005764E7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23BF4B14" w14:textId="77777777" w:rsidR="00562782" w:rsidRPr="005764E7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5A2DCC57" w14:textId="77777777" w:rsidTr="00442DF7">
        <w:trPr>
          <w:trHeight w:val="71"/>
        </w:trPr>
        <w:tc>
          <w:tcPr>
            <w:tcW w:w="2721" w:type="pct"/>
            <w:vAlign w:val="bottom"/>
          </w:tcPr>
          <w:p w14:paraId="05A8CE63" w14:textId="77777777" w:rsidR="00562782" w:rsidRPr="005764E7" w:rsidRDefault="00562782" w:rsidP="00B74BE0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64" w:type="pct"/>
          </w:tcPr>
          <w:p w14:paraId="38026955" w14:textId="77777777" w:rsidR="00562782" w:rsidRPr="005764E7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4F8FB2A7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56C5832A" w14:textId="77777777" w:rsidR="00562782" w:rsidRPr="005764E7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7245BB92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7839BDA8" w14:textId="77777777" w:rsidR="00562782" w:rsidRPr="005764E7" w:rsidRDefault="00562782" w:rsidP="00B74BE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62782" w:rsidRPr="005764E7" w14:paraId="65CEDAA1" w14:textId="77777777" w:rsidTr="00442DF7">
        <w:trPr>
          <w:trHeight w:val="71"/>
        </w:trPr>
        <w:tc>
          <w:tcPr>
            <w:tcW w:w="2721" w:type="pct"/>
            <w:vAlign w:val="bottom"/>
          </w:tcPr>
          <w:p w14:paraId="2A051E9E" w14:textId="77777777" w:rsidR="00562782" w:rsidRPr="000E61EA" w:rsidRDefault="00562782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2174544A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06D259E7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4ECF9D2D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0DCDB246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273CE2A0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740CA581" w14:textId="77777777" w:rsidTr="00442DF7">
        <w:trPr>
          <w:trHeight w:val="71"/>
        </w:trPr>
        <w:tc>
          <w:tcPr>
            <w:tcW w:w="2721" w:type="pct"/>
          </w:tcPr>
          <w:p w14:paraId="4BA64FC5" w14:textId="77777777" w:rsidR="00562782" w:rsidRPr="005764E7" w:rsidRDefault="00562782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64" w:type="pct"/>
          </w:tcPr>
          <w:p w14:paraId="464F0704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60CD051C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3449E926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28238D0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28CA4D85" w14:textId="77777777" w:rsidR="00562782" w:rsidRPr="005764E7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61655FF7" w14:textId="77777777" w:rsidTr="00442DF7">
        <w:trPr>
          <w:trHeight w:val="71"/>
        </w:trPr>
        <w:tc>
          <w:tcPr>
            <w:tcW w:w="2721" w:type="pct"/>
            <w:shd w:val="clear" w:color="auto" w:fill="auto"/>
          </w:tcPr>
          <w:p w14:paraId="24363CED" w14:textId="77777777" w:rsidR="00562782" w:rsidRPr="000E61EA" w:rsidRDefault="00562782" w:rsidP="00B74BE0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4" w:type="pct"/>
            <w:shd w:val="clear" w:color="auto" w:fill="auto"/>
          </w:tcPr>
          <w:p w14:paraId="4FCC1BB3" w14:textId="77777777" w:rsidR="00562782" w:rsidRPr="00D74D94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44F866E" w14:textId="77777777" w:rsidR="00562782" w:rsidRPr="00D74D94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59E51316" w14:textId="77777777" w:rsidR="00562782" w:rsidRPr="00D74D94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41A06C3" w14:textId="77777777" w:rsidR="00562782" w:rsidRPr="00D74D94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35824387" w14:textId="77777777" w:rsidR="00562782" w:rsidRPr="00D74D94" w:rsidRDefault="00562782" w:rsidP="00B74BE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27D33E0B" w14:textId="77777777" w:rsidTr="00442DF7">
        <w:trPr>
          <w:trHeight w:val="71"/>
        </w:trPr>
        <w:tc>
          <w:tcPr>
            <w:tcW w:w="2721" w:type="pct"/>
            <w:shd w:val="clear" w:color="auto" w:fill="auto"/>
          </w:tcPr>
          <w:p w14:paraId="091F8357" w14:textId="77777777" w:rsidR="00562782" w:rsidRPr="008C1E46" w:rsidRDefault="00562782" w:rsidP="00B74BE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18FE56B5" w14:textId="2140CCC0" w:rsidR="00562782" w:rsidRPr="008C1E46" w:rsidRDefault="00C877B4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5116C6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1E38C88" w14:textId="6CB22670" w:rsidR="00562782" w:rsidRPr="00D74D94" w:rsidRDefault="00C877B4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1933F1B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8E8D8D5" w14:textId="148269E9" w:rsidR="00562782" w:rsidRPr="000E61EA" w:rsidRDefault="00C877B4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</w:p>
        </w:tc>
      </w:tr>
      <w:tr w:rsidR="00562782" w:rsidRPr="005764E7" w14:paraId="1BD7C907" w14:textId="77777777" w:rsidTr="00442DF7">
        <w:trPr>
          <w:trHeight w:val="71"/>
        </w:trPr>
        <w:tc>
          <w:tcPr>
            <w:tcW w:w="2721" w:type="pct"/>
            <w:shd w:val="clear" w:color="auto" w:fill="auto"/>
          </w:tcPr>
          <w:p w14:paraId="6DFFFD97" w14:textId="77777777" w:rsidR="00562782" w:rsidRPr="000E61EA" w:rsidRDefault="00562782" w:rsidP="00B74BE0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B082A5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909FEC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D541279" w14:textId="77777777" w:rsidR="00562782" w:rsidRPr="000E61EA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D55A1D2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92DC47C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388F68E3" w14:textId="77777777" w:rsidTr="00442DF7">
        <w:trPr>
          <w:trHeight w:val="71"/>
        </w:trPr>
        <w:tc>
          <w:tcPr>
            <w:tcW w:w="2721" w:type="pct"/>
            <w:shd w:val="clear" w:color="auto" w:fill="auto"/>
          </w:tcPr>
          <w:p w14:paraId="4047CE4F" w14:textId="77777777" w:rsidR="00562782" w:rsidRPr="005764E7" w:rsidRDefault="00562782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DC29274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79393E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195D5D7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C397C89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546B6F08" w14:textId="77777777" w:rsidR="00562782" w:rsidRPr="00D74D94" w:rsidRDefault="00562782" w:rsidP="00B74BE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002D284D" w14:textId="77777777" w:rsidTr="00442DF7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1E6401BD" w14:textId="1C9932AE" w:rsidR="00562782" w:rsidRPr="000E61EA" w:rsidRDefault="00562782" w:rsidP="0056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ผลกำไรจากการวัดมูลค่ายุติธรรม - หลักทรัพย์จดทะเบียนใน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DA36EAC" w14:textId="77777777" w:rsidR="00562782" w:rsidRDefault="00562782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1D9B37A" w14:textId="77777777" w:rsidR="00562782" w:rsidRPr="00D74D94" w:rsidRDefault="00562782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7C6ED85" w14:textId="77777777" w:rsidR="00562782" w:rsidRPr="000E61EA" w:rsidRDefault="00562782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592C283" w14:textId="77777777" w:rsidR="00562782" w:rsidRPr="00D74D94" w:rsidRDefault="00562782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A3CF91A" w14:textId="77777777" w:rsidR="00562782" w:rsidRPr="000E61EA" w:rsidRDefault="00562782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62782" w:rsidRPr="005764E7" w14:paraId="351D718C" w14:textId="77777777" w:rsidTr="00442DF7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5F6FBAE2" w14:textId="1AB2E97C" w:rsidR="00562782" w:rsidRPr="000E61EA" w:rsidRDefault="00562782" w:rsidP="0056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C6150AF" w14:textId="487B8EE3" w:rsidR="00562782" w:rsidRDefault="00C877B4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8,818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6136F9" w14:textId="77777777" w:rsidR="00562782" w:rsidRPr="00D74D94" w:rsidRDefault="00562782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886A96D" w14:textId="70D9D97C" w:rsidR="00562782" w:rsidRPr="000E61EA" w:rsidRDefault="00C877B4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(1,764)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11E9290" w14:textId="77777777" w:rsidR="00562782" w:rsidRPr="00D74D94" w:rsidRDefault="00562782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CE98198" w14:textId="61F24ECD" w:rsidR="00562782" w:rsidRPr="000E61EA" w:rsidRDefault="00C877B4" w:rsidP="005627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7,054</w:t>
            </w:r>
          </w:p>
        </w:tc>
      </w:tr>
      <w:tr w:rsidR="00562782" w:rsidRPr="005764E7" w14:paraId="468857A1" w14:textId="77777777" w:rsidTr="00442DF7">
        <w:trPr>
          <w:trHeight w:val="51"/>
        </w:trPr>
        <w:tc>
          <w:tcPr>
            <w:tcW w:w="2721" w:type="pct"/>
            <w:shd w:val="clear" w:color="auto" w:fill="auto"/>
          </w:tcPr>
          <w:p w14:paraId="4599CCB8" w14:textId="77777777" w:rsidR="00562782" w:rsidRPr="003E3B5D" w:rsidRDefault="00562782" w:rsidP="00B74BE0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กำไรเบ็ดเสร็จอื่นสำหรับงวด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4F85E9" w14:textId="08195E5F" w:rsidR="00562782" w:rsidRPr="000E61EA" w:rsidRDefault="00C877B4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8,839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D11808" w14:textId="77777777" w:rsidR="00562782" w:rsidRPr="00B92F8A" w:rsidRDefault="00562782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93C353" w14:textId="07DC539F" w:rsidR="00562782" w:rsidRPr="000E61EA" w:rsidRDefault="00C877B4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(1,768)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4B90783" w14:textId="77777777" w:rsidR="00562782" w:rsidRPr="00B92F8A" w:rsidRDefault="00562782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622DEA" w14:textId="3C2DECE1" w:rsidR="00562782" w:rsidRPr="000E61EA" w:rsidRDefault="00C877B4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7,071</w:t>
            </w:r>
          </w:p>
        </w:tc>
      </w:tr>
    </w:tbl>
    <w:p w14:paraId="2FD994FC" w14:textId="77777777" w:rsidR="000D7EDF" w:rsidRDefault="000D7EDF">
      <w:pPr>
        <w:rPr>
          <w:rFonts w:asciiTheme="majorBidi" w:hAnsiTheme="majorBidi" w:cstheme="majorBidi"/>
          <w:sz w:val="28"/>
          <w:szCs w:val="28"/>
        </w:rPr>
      </w:pPr>
    </w:p>
    <w:p w14:paraId="5A8C29B5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14A7B416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25D407B0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3C323542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3079DB93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0F10D15F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229A54B4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0D7EDF" w:rsidRPr="005764E7" w14:paraId="24186AFA" w14:textId="77777777" w:rsidTr="00B74BE0">
        <w:trPr>
          <w:trHeight w:val="264"/>
        </w:trPr>
        <w:tc>
          <w:tcPr>
            <w:tcW w:w="2721" w:type="pct"/>
          </w:tcPr>
          <w:p w14:paraId="404D9C06" w14:textId="77777777" w:rsidR="000D7EDF" w:rsidRPr="00391292" w:rsidRDefault="000D7EDF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</w:tcPr>
          <w:p w14:paraId="7C675AEF" w14:textId="77777777" w:rsidR="000D7EDF" w:rsidRPr="00E45C8B" w:rsidRDefault="000D7EDF" w:rsidP="00B74BE0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D7EDF" w:rsidRPr="005764E7" w14:paraId="3DA6856E" w14:textId="77777777" w:rsidTr="00B74BE0">
        <w:trPr>
          <w:trHeight w:val="264"/>
        </w:trPr>
        <w:tc>
          <w:tcPr>
            <w:tcW w:w="2721" w:type="pct"/>
          </w:tcPr>
          <w:p w14:paraId="57CCBEE1" w14:textId="77777777" w:rsidR="000D7EDF" w:rsidRPr="00391292" w:rsidRDefault="000D7EDF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C39135" w14:textId="79D0B693" w:rsidR="000D7EDF" w:rsidRPr="00E45C8B" w:rsidRDefault="000D7EDF" w:rsidP="00B74BE0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0D7EDF" w:rsidRPr="005764E7" w14:paraId="4AD41594" w14:textId="77777777" w:rsidTr="00B74BE0">
        <w:trPr>
          <w:trHeight w:val="264"/>
        </w:trPr>
        <w:tc>
          <w:tcPr>
            <w:tcW w:w="2721" w:type="pct"/>
          </w:tcPr>
          <w:p w14:paraId="3859AB5F" w14:textId="77777777" w:rsidR="000D7EDF" w:rsidRPr="000E61EA" w:rsidRDefault="000D7EDF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63103041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F181828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5A63C1F9" w14:textId="77777777" w:rsidR="000D7EDF" w:rsidRPr="00E45C8B" w:rsidRDefault="000D7EDF" w:rsidP="00B74BE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01548A5" w14:textId="77777777" w:rsidR="000D7EDF" w:rsidRPr="00E45C8B" w:rsidRDefault="000D7EDF" w:rsidP="00B74BE0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0B90BDF5" w14:textId="77777777" w:rsidR="000D7EDF" w:rsidRPr="00E45C8B" w:rsidRDefault="000D7EDF" w:rsidP="00B74BE0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15956516" w14:textId="77777777" w:rsidTr="00B74BE0">
        <w:trPr>
          <w:trHeight w:val="264"/>
        </w:trPr>
        <w:tc>
          <w:tcPr>
            <w:tcW w:w="2721" w:type="pct"/>
            <w:vAlign w:val="bottom"/>
          </w:tcPr>
          <w:p w14:paraId="454CA3BC" w14:textId="77777777" w:rsidR="000D7EDF" w:rsidRPr="00391292" w:rsidRDefault="000D7EDF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8323C63" w14:textId="77777777" w:rsidR="000D7EDF" w:rsidRPr="00E45C8B" w:rsidRDefault="000D7EDF" w:rsidP="00B74BE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2A437AAE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9C64172" w14:textId="77777777" w:rsidR="000D7EDF" w:rsidRPr="00E45C8B" w:rsidRDefault="000D7EDF" w:rsidP="00B74BE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45C9A342" w14:textId="77777777" w:rsidR="000D7EDF" w:rsidRPr="00E45C8B" w:rsidRDefault="000D7EDF" w:rsidP="00B74BE0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388E3BB" w14:textId="77777777" w:rsidR="000D7EDF" w:rsidRPr="00E45C8B" w:rsidRDefault="000D7EDF" w:rsidP="00B74BE0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0D7EDF" w:rsidRPr="005764E7" w14:paraId="51F5BA2A" w14:textId="77777777" w:rsidTr="00B74BE0">
        <w:trPr>
          <w:trHeight w:val="264"/>
        </w:trPr>
        <w:tc>
          <w:tcPr>
            <w:tcW w:w="2721" w:type="pct"/>
            <w:shd w:val="clear" w:color="auto" w:fill="auto"/>
          </w:tcPr>
          <w:p w14:paraId="1F53C2E7" w14:textId="77777777" w:rsidR="000D7EDF" w:rsidRPr="000E61EA" w:rsidRDefault="000D7EDF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8DD73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1047432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A7FE7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9397D4F" w14:textId="77777777" w:rsidR="000D7EDF" w:rsidRPr="00E45C8B" w:rsidRDefault="000D7EDF" w:rsidP="00B74BE0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928F9" w14:textId="77777777" w:rsidR="000D7EDF" w:rsidRPr="00E45C8B" w:rsidRDefault="000D7EDF" w:rsidP="00B74BE0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008B2E92" w14:textId="77777777" w:rsidTr="00B74BE0">
        <w:trPr>
          <w:trHeight w:val="84"/>
        </w:trPr>
        <w:tc>
          <w:tcPr>
            <w:tcW w:w="2721" w:type="pct"/>
            <w:shd w:val="clear" w:color="auto" w:fill="auto"/>
          </w:tcPr>
          <w:p w14:paraId="5AF3B1B3" w14:textId="77777777" w:rsidR="000D7EDF" w:rsidRPr="000E61EA" w:rsidRDefault="000D7EDF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1F51511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235FC60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C1FC87E" w14:textId="77777777" w:rsidR="000D7EDF" w:rsidRPr="000E61EA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A5B468A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7AAE01E2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211696DC" w14:textId="77777777" w:rsidTr="00B74BE0">
        <w:trPr>
          <w:trHeight w:val="84"/>
        </w:trPr>
        <w:tc>
          <w:tcPr>
            <w:tcW w:w="2721" w:type="pct"/>
            <w:shd w:val="clear" w:color="auto" w:fill="auto"/>
          </w:tcPr>
          <w:p w14:paraId="76864711" w14:textId="77777777" w:rsidR="000D7EDF" w:rsidRPr="000E61EA" w:rsidRDefault="000D7EDF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8614194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61D8715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5D412F0" w14:textId="77777777" w:rsidR="000D7EDF" w:rsidRPr="000E61EA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E740A8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59A81ABC" w14:textId="77777777" w:rsidR="000D7EDF" w:rsidRPr="00E45C8B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7313FA75" w14:textId="77777777" w:rsidTr="004712D8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1282DC86" w14:textId="49266CB4" w:rsidR="000D7EDF" w:rsidRPr="000E61EA" w:rsidRDefault="000D7EDF" w:rsidP="000D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0E61E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ผลกำไรจากการวัดมูลค่ายุติธรรม - หลักทรัพย์จดทะเบียนใน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152C70A" w14:textId="77777777" w:rsidR="000D7EDF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FAA939E" w14:textId="77777777" w:rsidR="000D7EDF" w:rsidRPr="006E3FCC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DEDC4BA" w14:textId="77777777" w:rsidR="000D7EDF" w:rsidRPr="000E61EA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5A0F37A" w14:textId="77777777" w:rsidR="000D7EDF" w:rsidRPr="006E3FCC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AA97C58" w14:textId="77777777" w:rsidR="000D7EDF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D7EDF" w:rsidRPr="005764E7" w14:paraId="4EDD8E5C" w14:textId="77777777" w:rsidTr="004712D8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607C4713" w14:textId="4566BDD8" w:rsidR="000D7EDF" w:rsidRPr="000E61EA" w:rsidRDefault="000D7EDF" w:rsidP="000D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1ABF8563" w14:textId="61D73817" w:rsidR="000D7EDF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8,818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6CE681" w14:textId="77777777" w:rsidR="000D7EDF" w:rsidRPr="006E3FCC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CD3BDE7" w14:textId="4BE11A5E" w:rsidR="000D7EDF" w:rsidRPr="000E61EA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(1,764)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22914FE" w14:textId="77777777" w:rsidR="000D7EDF" w:rsidRPr="006E3FCC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D173875" w14:textId="2D04B44A" w:rsidR="000D7EDF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7,054</w:t>
            </w:r>
          </w:p>
        </w:tc>
      </w:tr>
      <w:tr w:rsidR="000D7EDF" w:rsidRPr="005764E7" w14:paraId="65B01CC3" w14:textId="77777777" w:rsidTr="00B74BE0">
        <w:trPr>
          <w:trHeight w:val="81"/>
        </w:trPr>
        <w:tc>
          <w:tcPr>
            <w:tcW w:w="2721" w:type="pct"/>
            <w:shd w:val="clear" w:color="auto" w:fill="auto"/>
          </w:tcPr>
          <w:p w14:paraId="24AB3F8F" w14:textId="77777777" w:rsidR="000D7EDF" w:rsidRPr="000E61EA" w:rsidRDefault="000D7EDF" w:rsidP="00B7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กำไรเบ็ดเสร็จอื่นสำหรับงวด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B20626" w14:textId="19A6A942" w:rsidR="000D7EDF" w:rsidRPr="000E61EA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8,818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0A2B84C" w14:textId="77777777" w:rsidR="000D7EDF" w:rsidRPr="00264B13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8502F1" w14:textId="37330495" w:rsidR="000D7EDF" w:rsidRPr="005021DE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(1,764)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2CEAE65" w14:textId="77777777" w:rsidR="000D7EDF" w:rsidRPr="00264B13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05202C" w14:textId="4564DF44" w:rsidR="000D7EDF" w:rsidRPr="000E61EA" w:rsidRDefault="000D7EDF" w:rsidP="00B74BE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7,054</w:t>
            </w:r>
          </w:p>
        </w:tc>
      </w:tr>
    </w:tbl>
    <w:p w14:paraId="343F1DB2" w14:textId="34AFA737" w:rsidR="00D344D5" w:rsidRPr="00CD40AE" w:rsidRDefault="00B6235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0A7631FC" w14:textId="11871B7C" w:rsidR="004C1716" w:rsidRDefault="00D344D5" w:rsidP="000D1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391292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</w:t>
      </w:r>
      <w:r w:rsidR="00EA21DC">
        <w:rPr>
          <w:rFonts w:ascii="Angsana New" w:hAnsi="Angsana New"/>
          <w:sz w:val="28"/>
          <w:szCs w:val="28"/>
          <w:cs/>
        </w:rPr>
        <w:t>งวด</w:t>
      </w:r>
      <w:r w:rsidR="00702548">
        <w:rPr>
          <w:rFonts w:ascii="Angsana New" w:hAnsi="Angsana New"/>
          <w:sz w:val="28"/>
          <w:szCs w:val="28"/>
          <w:cs/>
        </w:rPr>
        <w:t>สามเดือน</w:t>
      </w:r>
      <w:r w:rsidRPr="00391292">
        <w:rPr>
          <w:rFonts w:ascii="Angsana New" w:hAnsi="Angsana New"/>
          <w:sz w:val="28"/>
          <w:szCs w:val="28"/>
          <w:cs/>
        </w:rPr>
        <w:t>สิ้นสุดวันที่</w:t>
      </w:r>
      <w:r w:rsidRPr="00391292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426B60">
        <w:rPr>
          <w:rFonts w:ascii="Angsana New" w:hAnsi="Angsana New"/>
          <w:sz w:val="28"/>
          <w:szCs w:val="28"/>
        </w:rPr>
        <w:t>1</w:t>
      </w:r>
      <w:r w:rsidR="001847AB" w:rsidRPr="000E61EA">
        <w:rPr>
          <w:rFonts w:ascii="Angsana New" w:hAnsi="Angsana New"/>
          <w:sz w:val="28"/>
          <w:szCs w:val="28"/>
          <w:cs/>
        </w:rPr>
        <w:t xml:space="preserve"> </w:t>
      </w:r>
      <w:r w:rsidR="00702548" w:rsidRPr="000E61EA">
        <w:rPr>
          <w:rFonts w:ascii="Angsana New" w:hAnsi="Angsana New"/>
          <w:sz w:val="28"/>
          <w:szCs w:val="28"/>
          <w:cs/>
        </w:rPr>
        <w:t>มีนา</w:t>
      </w:r>
      <w:r w:rsidR="00426B60" w:rsidRPr="000E61EA">
        <w:rPr>
          <w:rFonts w:ascii="Angsana New" w:hAnsi="Angsana New"/>
          <w:sz w:val="28"/>
          <w:szCs w:val="28"/>
          <w:cs/>
        </w:rPr>
        <w:t>คม</w:t>
      </w:r>
      <w:r w:rsidR="001847AB" w:rsidRPr="00391292">
        <w:rPr>
          <w:rFonts w:ascii="Angsana New" w:hAnsi="Angsana New"/>
          <w:sz w:val="28"/>
          <w:szCs w:val="28"/>
        </w:rPr>
        <w:t xml:space="preserve"> </w:t>
      </w:r>
      <w:r w:rsidR="00C06D35" w:rsidRPr="00C06D35">
        <w:rPr>
          <w:rFonts w:ascii="Angsana New" w:hAnsi="Angsana New"/>
          <w:sz w:val="28"/>
          <w:szCs w:val="28"/>
        </w:rPr>
        <w:t>2566</w:t>
      </w:r>
      <w:r w:rsidR="00CF2D39" w:rsidRPr="000E61EA">
        <w:rPr>
          <w:rFonts w:ascii="Angsana New" w:hAnsi="Angsana New"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และ</w:t>
      </w:r>
      <w:r w:rsidRPr="00391292">
        <w:rPr>
          <w:rFonts w:ascii="Angsana New" w:hAnsi="Angsana New"/>
          <w:sz w:val="28"/>
          <w:szCs w:val="28"/>
        </w:rPr>
        <w:t xml:space="preserve"> </w:t>
      </w:r>
      <w:r w:rsidR="00DF62D9" w:rsidRPr="00DF62D9">
        <w:rPr>
          <w:rFonts w:ascii="Angsana New" w:hAnsi="Angsana New"/>
          <w:sz w:val="28"/>
          <w:szCs w:val="28"/>
        </w:rPr>
        <w:t>2565</w:t>
      </w:r>
      <w:r w:rsidR="00EC433C">
        <w:rPr>
          <w:rFonts w:ascii="Angsana New" w:hAnsi="Angsana New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5764E7" w14:paraId="16AC20C6" w14:textId="77777777" w:rsidTr="00FB1ED3">
        <w:tc>
          <w:tcPr>
            <w:tcW w:w="4111" w:type="dxa"/>
          </w:tcPr>
          <w:p w14:paraId="1835C20E" w14:textId="77777777" w:rsidR="00D35DC0" w:rsidRPr="005764E7" w:rsidRDefault="00D35DC0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6162643B" w14:textId="226F51DA" w:rsidR="00D35DC0" w:rsidRPr="000E61EA" w:rsidRDefault="00D35DC0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="00D42010" w:rsidRPr="000E61EA">
              <w:rPr>
                <w:rFonts w:ascii="Angsana New" w:hAnsi="Angsana New" w:cs="Angsana New"/>
                <w:cs/>
              </w:rPr>
              <w:t xml:space="preserve"> (พันบาท)</w:t>
            </w:r>
          </w:p>
        </w:tc>
      </w:tr>
      <w:tr w:rsidR="00C05C37" w:rsidRPr="005764E7" w14:paraId="638440FE" w14:textId="77777777" w:rsidTr="00FB1ED3">
        <w:tc>
          <w:tcPr>
            <w:tcW w:w="4111" w:type="dxa"/>
          </w:tcPr>
          <w:p w14:paraId="75DBE77F" w14:textId="77777777" w:rsidR="00C05C37" w:rsidRPr="005764E7" w:rsidRDefault="00C05C37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04CE149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706B6198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28BE746" w14:textId="77777777" w:rsidR="00C05C37" w:rsidRPr="000E61EA" w:rsidRDefault="00C05C37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2C34475E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CA299F1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4F8A69E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1CBCD0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05C37" w:rsidRPr="005764E7" w14:paraId="28065FCD" w14:textId="77777777" w:rsidTr="00FB1ED3">
        <w:tc>
          <w:tcPr>
            <w:tcW w:w="4111" w:type="dxa"/>
          </w:tcPr>
          <w:p w14:paraId="63BE2A69" w14:textId="2CF4AF3D" w:rsidR="00C05C37" w:rsidRPr="000E61EA" w:rsidRDefault="00CB752D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0E61EA">
              <w:rPr>
                <w:rFonts w:ascii="Angsana New" w:hAnsi="Angsana New" w:cs="Angsana New"/>
                <w:u w:val="single"/>
                <w:cs/>
              </w:rPr>
              <w:t>สำหรับงวดสามเดือน</w:t>
            </w:r>
            <w:r w:rsidR="00C05C37" w:rsidRPr="000E61EA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C05C37" w:rsidRPr="00B93FB2">
              <w:rPr>
                <w:rFonts w:ascii="Angsana New" w:hAnsi="Angsana New" w:cs="Angsana New"/>
                <w:u w:val="single"/>
              </w:rPr>
              <w:t>3</w:t>
            </w:r>
            <w:r w:rsidR="00C05C37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="00E83D8D" w:rsidRPr="000E61EA">
              <w:rPr>
                <w:rFonts w:ascii="Angsana New" w:hAnsi="Angsana New" w:cs="Angsana New"/>
                <w:u w:val="single"/>
                <w:cs/>
              </w:rPr>
              <w:t xml:space="preserve"> มีนา</w:t>
            </w:r>
            <w:r w:rsidR="00784BD4" w:rsidRPr="000E61EA">
              <w:rPr>
                <w:rFonts w:ascii="Angsana New" w:hAnsi="Angsana New" w:cs="Angsana New"/>
                <w:u w:val="single"/>
                <w:cs/>
              </w:rPr>
              <w:t>คม</w:t>
            </w:r>
            <w:r w:rsidR="00C05C37" w:rsidRPr="000E61E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05C37" w:rsidRPr="005764E7">
              <w:rPr>
                <w:rFonts w:ascii="Angsana New" w:hAnsi="Angsana New" w:cs="Angsana New"/>
                <w:u w:val="single"/>
              </w:rPr>
              <w:t>256</w:t>
            </w:r>
            <w:r w:rsidR="00784BD4" w:rsidRPr="000E61EA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116DEBB1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0F7AE35" w14:textId="77777777" w:rsidR="00C05C37" w:rsidRPr="005764E7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8E2F6F9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9B8DA" w14:textId="77777777" w:rsidR="00C05C37" w:rsidRPr="005764E7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9A5498D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5039591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8DB286" w14:textId="77777777" w:rsidR="00C05C37" w:rsidRPr="005764E7" w:rsidRDefault="00C05C37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8D18A0" w14:paraId="78703C01" w14:textId="77777777" w:rsidTr="00FB1ED3">
        <w:tc>
          <w:tcPr>
            <w:tcW w:w="4111" w:type="dxa"/>
          </w:tcPr>
          <w:p w14:paraId="1795F9E4" w14:textId="77777777" w:rsidR="00C05C37" w:rsidRPr="000E61EA" w:rsidRDefault="00C05C37" w:rsidP="00D2520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A05F11" w14:textId="3E33EF45" w:rsidR="00C05C37" w:rsidRPr="00B557E1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6BF4B3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977C07" w14:textId="142C1BBB" w:rsidR="00C05C37" w:rsidRPr="00B557E1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DDBE8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6A1213" w14:textId="304B8EE1" w:rsidR="00C05C37" w:rsidRPr="00B557E1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441E9F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578AAF" w14:textId="46AD076D" w:rsidR="00C05C37" w:rsidRPr="00B557E1" w:rsidRDefault="00EF3591" w:rsidP="00D2520C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136,250</w:t>
            </w:r>
          </w:p>
        </w:tc>
      </w:tr>
      <w:tr w:rsidR="00C05C37" w:rsidRPr="008D18A0" w14:paraId="01FBD47D" w14:textId="77777777" w:rsidTr="00FB1ED3">
        <w:tc>
          <w:tcPr>
            <w:tcW w:w="4111" w:type="dxa"/>
            <w:vAlign w:val="bottom"/>
          </w:tcPr>
          <w:p w14:paraId="04BAE9CE" w14:textId="77777777" w:rsidR="00C05C37" w:rsidRPr="008D18A0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A825A2" w14:textId="7ADF5668" w:rsidR="00C05C37" w:rsidRPr="00B557E1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41,444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AB86841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846C7E" w14:textId="32A2A538" w:rsidR="00C05C37" w:rsidRPr="00B557E1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42E062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6FBCD" w14:textId="450296F2" w:rsidR="00C05C37" w:rsidRPr="00B557E1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16A609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C9AD0" w14:textId="774B93AE" w:rsidR="00C05C37" w:rsidRPr="00B557E1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50,922</w:t>
            </w:r>
          </w:p>
        </w:tc>
      </w:tr>
      <w:tr w:rsidR="00C05C37" w:rsidRPr="008D18A0" w14:paraId="3439BFF5" w14:textId="77777777" w:rsidTr="00FB1ED3">
        <w:tc>
          <w:tcPr>
            <w:tcW w:w="4111" w:type="dxa"/>
            <w:vAlign w:val="bottom"/>
          </w:tcPr>
          <w:p w14:paraId="3513785B" w14:textId="77777777" w:rsidR="00C05C37" w:rsidRPr="000E61EA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D16B3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5CA11F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9E2922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CD566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34794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CDC1F9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973E31" w14:textId="11CC59FF" w:rsidR="00C05C37" w:rsidRPr="00B557E1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C05C37" w:rsidRPr="008D18A0" w14:paraId="1E6E8920" w14:textId="77777777" w:rsidTr="00FB1ED3">
        <w:tc>
          <w:tcPr>
            <w:tcW w:w="4111" w:type="dxa"/>
            <w:vAlign w:val="bottom"/>
          </w:tcPr>
          <w:p w14:paraId="2685F1E6" w14:textId="77777777" w:rsidR="00C05C37" w:rsidRPr="000E61EA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B9DBA80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D08B84F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29399A0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94A64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27D22C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B6A580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F7C5DD" w14:textId="750AFE90" w:rsidR="00C05C37" w:rsidRPr="000E61EA" w:rsidRDefault="00EF359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39,155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8D18A0" w14:paraId="07E2494E" w14:textId="77777777" w:rsidTr="00FB1ED3">
        <w:tc>
          <w:tcPr>
            <w:tcW w:w="4111" w:type="dxa"/>
            <w:vAlign w:val="bottom"/>
          </w:tcPr>
          <w:p w14:paraId="118F624D" w14:textId="77777777" w:rsidR="00B557E1" w:rsidRPr="000E61EA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4BAD70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ED6E93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5BE21D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2467A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A86C5F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524D08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2018C" w14:textId="0740CBEF" w:rsidR="00B557E1" w:rsidRPr="000E61EA" w:rsidRDefault="00EF359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1,285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8D18A0" w14:paraId="38787AD5" w14:textId="77777777" w:rsidTr="00FB1ED3">
        <w:tc>
          <w:tcPr>
            <w:tcW w:w="4111" w:type="dxa"/>
            <w:vAlign w:val="bottom"/>
          </w:tcPr>
          <w:p w14:paraId="0F22E8F7" w14:textId="6585FA13" w:rsidR="00B557E1" w:rsidRPr="000E61EA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ส่วนแบ่ง</w:t>
            </w:r>
            <w:r w:rsidR="00241F5F" w:rsidRPr="000E61EA">
              <w:rPr>
                <w:rFonts w:ascii="Angsana New" w:hAnsi="Angsana New" w:cs="Angsana New"/>
                <w:cs/>
              </w:rPr>
              <w:t>กำไร</w:t>
            </w:r>
            <w:r w:rsidRPr="000E61EA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95004F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DBBBF8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C6E81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C1BF4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D2C36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9E44DE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C4D051" w14:textId="57C9A152" w:rsidR="00B557E1" w:rsidRPr="00391292" w:rsidRDefault="00EF359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3</w:t>
            </w:r>
            <w:r w:rsidR="00476359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B557E1" w:rsidRPr="008D18A0" w14:paraId="16157186" w14:textId="77777777" w:rsidTr="00FB1ED3">
        <w:tc>
          <w:tcPr>
            <w:tcW w:w="4111" w:type="dxa"/>
            <w:vAlign w:val="bottom"/>
          </w:tcPr>
          <w:p w14:paraId="010D1B31" w14:textId="77777777" w:rsidR="00B557E1" w:rsidRPr="000E61EA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D8EA2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29C0C0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8715F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630E0E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1F210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43D421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DB8C1" w14:textId="061D176E" w:rsidR="00B557E1" w:rsidRPr="00B557E1" w:rsidRDefault="00EF359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B557E1" w:rsidRPr="008D18A0" w14:paraId="50CCAEE6" w14:textId="77777777" w:rsidTr="00FB1ED3">
        <w:tc>
          <w:tcPr>
            <w:tcW w:w="4111" w:type="dxa"/>
            <w:vAlign w:val="bottom"/>
          </w:tcPr>
          <w:p w14:paraId="4FB0D801" w14:textId="58897C5E" w:rsidR="00B557E1" w:rsidRPr="000E61EA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กำไรสำหรับ</w:t>
            </w:r>
            <w:r w:rsidR="006556A9" w:rsidRPr="000E61EA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E5B6C4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562921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8748D1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55646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F8997B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24DF06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CACC5" w14:textId="1A794610" w:rsidR="00B557E1" w:rsidRPr="00B557E1" w:rsidRDefault="00EF359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11,32</w:t>
            </w:r>
            <w:r w:rsidR="0047635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557E1" w:rsidRPr="008D18A0" w14:paraId="33E2C410" w14:textId="77777777" w:rsidTr="00FB1ED3">
        <w:trPr>
          <w:trHeight w:hRule="exact" w:val="340"/>
        </w:trPr>
        <w:tc>
          <w:tcPr>
            <w:tcW w:w="4111" w:type="dxa"/>
          </w:tcPr>
          <w:p w14:paraId="575E8346" w14:textId="77777777" w:rsidR="00B557E1" w:rsidRPr="000E61EA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FDEE67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3CAC31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3A68D6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8C35D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FB19A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14089D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B4CEB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8D18A0" w14:paraId="3355950B" w14:textId="77777777" w:rsidTr="00FB1ED3">
        <w:tc>
          <w:tcPr>
            <w:tcW w:w="4111" w:type="dxa"/>
            <w:vAlign w:val="bottom"/>
          </w:tcPr>
          <w:p w14:paraId="1D887AD9" w14:textId="77777777" w:rsidR="00B557E1" w:rsidRPr="000E61EA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DD92E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5A5B8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775095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3AE7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78C1A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A91262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30BB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666F78" w14:paraId="1E8E77B5" w14:textId="77777777" w:rsidTr="00FB1ED3">
        <w:trPr>
          <w:trHeight w:val="409"/>
        </w:trPr>
        <w:tc>
          <w:tcPr>
            <w:tcW w:w="4111" w:type="dxa"/>
            <w:vAlign w:val="bottom"/>
          </w:tcPr>
          <w:p w14:paraId="7543A2DB" w14:textId="19C07809" w:rsidR="00B557E1" w:rsidRPr="000E61EA" w:rsidRDefault="00B557E1" w:rsidP="00B557E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ZW"/>
              </w:rPr>
              <w:t>1</w:t>
            </w:r>
            <w:r w:rsidRPr="000E61EA">
              <w:rPr>
                <w:rFonts w:asciiTheme="majorBidi" w:hAnsiTheme="majorBidi" w:cs="Angsana New"/>
                <w:cs/>
              </w:rPr>
              <w:t xml:space="preserve"> </w:t>
            </w:r>
            <w:r w:rsidR="00784BD4" w:rsidRPr="000E61EA">
              <w:rPr>
                <w:rFonts w:asciiTheme="majorBidi" w:hAnsiTheme="majorBidi" w:cs="Angsana New"/>
                <w:cs/>
              </w:rPr>
              <w:t>มีนาคม</w:t>
            </w:r>
            <w:r w:rsidRPr="000E61EA">
              <w:rPr>
                <w:rFonts w:asciiTheme="majorBidi" w:hAnsiTheme="majorBidi" w:cs="Angsana New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5B4370" w:rsidRPr="000E61EA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CB9FE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C2FE06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797E52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3DD84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9E61C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AB8AF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2BE8CB" w14:textId="003E555C" w:rsidR="00B557E1" w:rsidRPr="000E61EA" w:rsidRDefault="00EF3591" w:rsidP="00B557E1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843,8</w:t>
            </w:r>
            <w:r w:rsidR="00476359">
              <w:rPr>
                <w:rFonts w:ascii="Angsana New" w:hAnsi="Angsana New"/>
                <w:color w:val="000000" w:themeColor="text1"/>
                <w:sz w:val="28"/>
                <w:szCs w:val="28"/>
              </w:rPr>
              <w:t>74</w:t>
            </w:r>
          </w:p>
        </w:tc>
      </w:tr>
      <w:tr w:rsidR="00B557E1" w:rsidRPr="00666F78" w14:paraId="099FEC82" w14:textId="77777777" w:rsidTr="00FB1ED3">
        <w:trPr>
          <w:trHeight w:val="409"/>
        </w:trPr>
        <w:tc>
          <w:tcPr>
            <w:tcW w:w="4111" w:type="dxa"/>
            <w:vAlign w:val="bottom"/>
          </w:tcPr>
          <w:p w14:paraId="5A932AED" w14:textId="77777777" w:rsidR="00B557E1" w:rsidRPr="000E61EA" w:rsidRDefault="00B557E1" w:rsidP="00B557E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E2AD9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29B45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F7986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9EE03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0B8EF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7796E9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E5169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557E1" w:rsidRPr="00666F78" w14:paraId="354988D2" w14:textId="77777777" w:rsidTr="00FB1ED3">
        <w:trPr>
          <w:trHeight w:val="409"/>
        </w:trPr>
        <w:tc>
          <w:tcPr>
            <w:tcW w:w="4111" w:type="dxa"/>
            <w:vAlign w:val="bottom"/>
          </w:tcPr>
          <w:p w14:paraId="5740E84E" w14:textId="77777777" w:rsidR="00B557E1" w:rsidRPr="000E61EA" w:rsidRDefault="00B557E1" w:rsidP="00B557E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1CD133" w14:textId="46BBC0D2" w:rsidR="00B557E1" w:rsidRPr="000E61EA" w:rsidRDefault="00EF359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100,716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927BB4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06AB4" w14:textId="6A414659" w:rsidR="00B557E1" w:rsidRPr="00B557E1" w:rsidRDefault="00EF359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A4BB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77A87" w14:textId="22E82916" w:rsidR="00B557E1" w:rsidRPr="00B557E1" w:rsidRDefault="00EF359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147F15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C3426" w14:textId="7793B63B" w:rsidR="00B557E1" w:rsidRPr="00EF3591" w:rsidRDefault="00EF359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136,250</w:t>
            </w:r>
          </w:p>
        </w:tc>
      </w:tr>
    </w:tbl>
    <w:p w14:paraId="68411660" w14:textId="214232CB" w:rsidR="004C1716" w:rsidRDefault="004C1716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5F2E743" w14:textId="77777777" w:rsidR="0067347C" w:rsidRDefault="0067347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A5D23BD" w14:textId="77777777" w:rsidR="0067347C" w:rsidRDefault="0067347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5764E7" w14:paraId="1EC2DE3C" w14:textId="77777777" w:rsidTr="00FB1ED3">
        <w:tc>
          <w:tcPr>
            <w:tcW w:w="4111" w:type="dxa"/>
          </w:tcPr>
          <w:p w14:paraId="09B6C6F5" w14:textId="77777777" w:rsidR="00D35DC0" w:rsidRPr="005764E7" w:rsidRDefault="00D35DC0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0" w:name="_Hlk70942262"/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3FB679E" w14:textId="2CFB0795" w:rsidR="00D35DC0" w:rsidRPr="000E61EA" w:rsidRDefault="00D35DC0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="004C1716">
              <w:rPr>
                <w:rFonts w:ascii="Angsana New" w:hAnsi="Angsana New" w:cs="Angsana New"/>
              </w:rPr>
              <w:t xml:space="preserve"> </w:t>
            </w:r>
            <w:r w:rsidR="004C1716" w:rsidRPr="000E61EA">
              <w:rPr>
                <w:rFonts w:ascii="Angsana New" w:hAnsi="Angsana New" w:cs="Angsana New"/>
              </w:rPr>
              <w:t>(</w:t>
            </w:r>
            <w:r w:rsidR="004C1716" w:rsidRPr="000E61E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344D5" w:rsidRPr="005764E7" w14:paraId="4250046D" w14:textId="77777777" w:rsidTr="00FB1ED3">
        <w:tc>
          <w:tcPr>
            <w:tcW w:w="4111" w:type="dxa"/>
          </w:tcPr>
          <w:p w14:paraId="5F743383" w14:textId="77777777"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0E61EA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FB1ED3">
        <w:tc>
          <w:tcPr>
            <w:tcW w:w="4111" w:type="dxa"/>
          </w:tcPr>
          <w:p w14:paraId="12C6A90F" w14:textId="16343CE5" w:rsidR="00D344D5" w:rsidRPr="000E61EA" w:rsidRDefault="00111A4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0E61EA">
              <w:rPr>
                <w:rFonts w:ascii="Angsana New" w:hAnsi="Angsana New" w:cs="Angsana New"/>
                <w:u w:val="single"/>
                <w:cs/>
              </w:rPr>
              <w:t>สำหรับ</w:t>
            </w:r>
            <w:r w:rsidR="005B4370" w:rsidRPr="000E61EA">
              <w:rPr>
                <w:rFonts w:ascii="Angsana New" w:hAnsi="Angsana New" w:cs="Angsana New"/>
                <w:u w:val="single"/>
                <w:cs/>
              </w:rPr>
              <w:t>งวดสามเดือน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784BD4" w:rsidRPr="000E61EA">
              <w:rPr>
                <w:rFonts w:ascii="Angsana New" w:hAnsi="Angsana New" w:cs="Angsana New"/>
                <w:u w:val="single"/>
                <w:cs/>
              </w:rPr>
              <w:t>มีนาคม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D344D5" w:rsidRPr="005764E7">
              <w:rPr>
                <w:rFonts w:ascii="Angsana New" w:hAnsi="Angsana New" w:cs="Angsana New"/>
                <w:u w:val="single"/>
              </w:rPr>
              <w:t>256</w:t>
            </w:r>
            <w:r w:rsidR="00C81ED6" w:rsidRPr="000E61EA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14:paraId="6A5067A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9A5959D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696BFF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0E5CF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B5D1DAD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4849D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45AEB2" w14:textId="77777777"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ED6" w:rsidRPr="008D18A0" w14:paraId="75BB210A" w14:textId="77777777" w:rsidTr="00FB1ED3">
        <w:tc>
          <w:tcPr>
            <w:tcW w:w="4111" w:type="dxa"/>
            <w:shd w:val="clear" w:color="auto" w:fill="auto"/>
          </w:tcPr>
          <w:p w14:paraId="58A7DA38" w14:textId="77777777" w:rsidR="00C81ED6" w:rsidRPr="000E61EA" w:rsidRDefault="00C81ED6" w:rsidP="00C81ED6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53A43E0A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5EECEA43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41E3E402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5EAEE822" w:rsidR="00C81ED6" w:rsidRPr="008D18A0" w:rsidRDefault="00C81ED6" w:rsidP="00C81ED6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119,373</w:t>
            </w:r>
          </w:p>
        </w:tc>
      </w:tr>
      <w:tr w:rsidR="00C81ED6" w:rsidRPr="008D18A0" w14:paraId="156FA5A1" w14:textId="77777777" w:rsidTr="00FB1ED3">
        <w:tc>
          <w:tcPr>
            <w:tcW w:w="4111" w:type="dxa"/>
            <w:shd w:val="clear" w:color="auto" w:fill="auto"/>
            <w:vAlign w:val="bottom"/>
          </w:tcPr>
          <w:p w14:paraId="26EF6BE7" w14:textId="7949C45F" w:rsidR="00C81ED6" w:rsidRPr="008D18A0" w:rsidRDefault="00C81ED6" w:rsidP="00C81ED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770C3E29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29,904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2BB9949F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098756A1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98C7E" w14:textId="2813212D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41,929</w:t>
            </w:r>
          </w:p>
        </w:tc>
      </w:tr>
      <w:tr w:rsidR="00C81ED6" w:rsidRPr="008D18A0" w14:paraId="47ADF13D" w14:textId="77777777" w:rsidTr="00FB1ED3">
        <w:tc>
          <w:tcPr>
            <w:tcW w:w="4111" w:type="dxa"/>
            <w:shd w:val="clear" w:color="auto" w:fill="auto"/>
            <w:vAlign w:val="bottom"/>
          </w:tcPr>
          <w:p w14:paraId="7731BB85" w14:textId="77777777" w:rsidR="00C81ED6" w:rsidRPr="000E61EA" w:rsidRDefault="00C81ED6" w:rsidP="00C81ED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96725C" w14:textId="2DD5F225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C81ED6" w:rsidRPr="008D18A0" w14:paraId="1A554B7B" w14:textId="77777777" w:rsidTr="00FB1ED3">
        <w:tc>
          <w:tcPr>
            <w:tcW w:w="4111" w:type="dxa"/>
            <w:shd w:val="clear" w:color="auto" w:fill="auto"/>
            <w:vAlign w:val="bottom"/>
          </w:tcPr>
          <w:p w14:paraId="770C8560" w14:textId="77777777" w:rsidR="00C81ED6" w:rsidRPr="000E61EA" w:rsidRDefault="00C81ED6" w:rsidP="00C81ED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65BA5F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6919F8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3CE7C" w14:textId="03B745FD" w:rsidR="00C81ED6" w:rsidRPr="000E61EA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35,802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1ED6" w:rsidRPr="008D18A0" w14:paraId="2937205B" w14:textId="77777777" w:rsidTr="00FB1ED3">
        <w:tc>
          <w:tcPr>
            <w:tcW w:w="4111" w:type="dxa"/>
            <w:shd w:val="clear" w:color="auto" w:fill="auto"/>
            <w:vAlign w:val="bottom"/>
          </w:tcPr>
          <w:p w14:paraId="553D7EC1" w14:textId="77777777" w:rsidR="00C81ED6" w:rsidRPr="000E61EA" w:rsidRDefault="00C81ED6" w:rsidP="00C81ED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34A07C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304003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A49D66" w14:textId="2904A83E" w:rsidR="00C81ED6" w:rsidRPr="000E61EA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895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1ED6" w:rsidRPr="008D18A0" w14:paraId="37C3242C" w14:textId="77777777" w:rsidTr="00FB1ED3">
        <w:tc>
          <w:tcPr>
            <w:tcW w:w="4111" w:type="dxa"/>
            <w:shd w:val="clear" w:color="auto" w:fill="auto"/>
            <w:vAlign w:val="bottom"/>
          </w:tcPr>
          <w:p w14:paraId="42E115C8" w14:textId="21E07A17" w:rsidR="00C81ED6" w:rsidRPr="000E61EA" w:rsidRDefault="00C81ED6" w:rsidP="00C81ED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0D6183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5DC9D3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43A73" w14:textId="32B7283E" w:rsidR="00C81ED6" w:rsidRPr="000E61EA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1,441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1ED6" w:rsidRPr="008D18A0" w14:paraId="6EB9BEF4" w14:textId="77777777" w:rsidTr="00FB1ED3">
        <w:tc>
          <w:tcPr>
            <w:tcW w:w="4111" w:type="dxa"/>
            <w:shd w:val="clear" w:color="auto" w:fill="auto"/>
            <w:vAlign w:val="bottom"/>
          </w:tcPr>
          <w:p w14:paraId="544F7005" w14:textId="4A9BD0C3" w:rsidR="00C81ED6" w:rsidRPr="000E61EA" w:rsidRDefault="002671AD" w:rsidP="00C81ED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</w:t>
            </w:r>
            <w:r w:rsidR="00C81ED6" w:rsidRPr="000E61EA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8946F6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6DBF93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378FA492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1,328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1ED6" w:rsidRPr="008D18A0" w14:paraId="3C46D369" w14:textId="77777777" w:rsidTr="00FB1ED3">
        <w:tc>
          <w:tcPr>
            <w:tcW w:w="4111" w:type="dxa"/>
            <w:shd w:val="clear" w:color="auto" w:fill="auto"/>
            <w:vAlign w:val="bottom"/>
          </w:tcPr>
          <w:p w14:paraId="66DF865B" w14:textId="2A51A75E" w:rsidR="00C81ED6" w:rsidRPr="000E61EA" w:rsidRDefault="000473D7" w:rsidP="002671A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กำไร</w:t>
            </w:r>
            <w:r w:rsidR="00C81ED6" w:rsidRPr="000E61EA">
              <w:rPr>
                <w:rFonts w:ascii="Angsana New" w:hAnsi="Angsana New" w:cs="Angsana New"/>
                <w:cs/>
              </w:rPr>
              <w:t>สำหรับ</w:t>
            </w:r>
            <w:r w:rsidR="00C40BB4" w:rsidRPr="000E61EA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324AAB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B092EC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1CA94AE9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</w:tr>
      <w:tr w:rsidR="00C81ED6" w:rsidRPr="008D18A0" w14:paraId="3BA18BF0" w14:textId="77777777" w:rsidTr="00FB1ED3">
        <w:trPr>
          <w:trHeight w:hRule="exact" w:val="340"/>
        </w:trPr>
        <w:tc>
          <w:tcPr>
            <w:tcW w:w="4111" w:type="dxa"/>
            <w:shd w:val="clear" w:color="auto" w:fill="auto"/>
          </w:tcPr>
          <w:p w14:paraId="00C4F3AD" w14:textId="77777777" w:rsidR="00C81ED6" w:rsidRPr="000E61EA" w:rsidRDefault="00C81ED6" w:rsidP="00C81ED6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EC4DB30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1981C8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947D41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61386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77CE67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360D47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817B0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ED6" w:rsidRPr="008D18A0" w14:paraId="0BE18FAE" w14:textId="77777777" w:rsidTr="00FB1ED3">
        <w:tc>
          <w:tcPr>
            <w:tcW w:w="4111" w:type="dxa"/>
            <w:shd w:val="clear" w:color="auto" w:fill="auto"/>
            <w:vAlign w:val="bottom"/>
          </w:tcPr>
          <w:p w14:paraId="7D4F3935" w14:textId="0ED7620A" w:rsidR="00C81ED6" w:rsidRPr="000E61EA" w:rsidRDefault="00C81ED6" w:rsidP="00C81ED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52B00C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38AE9F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7900A09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DDFA45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D724C6" w14:textId="77777777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A9594" w14:textId="77777777" w:rsidR="00C81ED6" w:rsidRPr="008D18A0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38F37C" w14:textId="004B9F8D" w:rsidR="00C81ED6" w:rsidRPr="008D18A0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ED6" w:rsidRPr="00666F78" w14:paraId="5A8A5E10" w14:textId="77777777" w:rsidTr="00FB1ED3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39145515" w14:textId="41443FE7" w:rsidR="00C81ED6" w:rsidRPr="000E61EA" w:rsidRDefault="00C81ED6" w:rsidP="00C81ED6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ZW"/>
              </w:rPr>
              <w:t>1</w:t>
            </w:r>
            <w:r w:rsidRPr="000E61EA">
              <w:rPr>
                <w:rFonts w:asciiTheme="majorBidi" w:hAnsiTheme="majorBidi" w:cs="Angsana New"/>
                <w:cs/>
              </w:rPr>
              <w:t xml:space="preserve"> </w:t>
            </w:r>
            <w:r w:rsidR="006556A9" w:rsidRPr="000E61EA">
              <w:rPr>
                <w:rFonts w:asciiTheme="majorBidi" w:hAnsiTheme="majorBidi" w:cs="Angsana New"/>
                <w:cs/>
              </w:rPr>
              <w:t>มีนาคม</w:t>
            </w:r>
            <w:r w:rsidRPr="000E61EA">
              <w:rPr>
                <w:rFonts w:asciiTheme="majorBidi" w:hAnsiTheme="majorBidi" w:cs="Angsana New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0E61EA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10DD9F" w14:textId="77777777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12F22F" w14:textId="77777777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E1AB40" w14:textId="77777777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73763C" w14:textId="77777777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8BE0A6" w14:textId="77777777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35F5BA" w14:textId="77777777" w:rsidR="00C81ED6" w:rsidRPr="00666F78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0CDF7" w14:textId="3664F432" w:rsidR="00C81ED6" w:rsidRPr="000E61EA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866,351</w:t>
            </w:r>
          </w:p>
        </w:tc>
      </w:tr>
      <w:tr w:rsidR="00C81ED6" w:rsidRPr="00666F78" w14:paraId="1A143862" w14:textId="77777777" w:rsidTr="00FB1ED3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56094D0D" w14:textId="7D0B56A2" w:rsidR="00C81ED6" w:rsidRPr="000E61EA" w:rsidRDefault="00C81ED6" w:rsidP="00C81ED6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DDDDCCA" w14:textId="0FB82158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C0EE6" w14:textId="77777777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84350A" w14:textId="5EF247C4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3B645" w14:textId="77777777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A455A6" w14:textId="2CAF5F93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6A051" w14:textId="77777777" w:rsidR="00C81ED6" w:rsidRPr="00666F78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F10330" w14:textId="703497C5" w:rsidR="00C81ED6" w:rsidRPr="00666F7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81ED6" w:rsidRPr="00666F78" w14:paraId="7016C1D7" w14:textId="77777777" w:rsidTr="00FB1ED3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4D8AE91B" w14:textId="370789ED" w:rsidR="00C81ED6" w:rsidRPr="000E61EA" w:rsidRDefault="00C81ED6" w:rsidP="00C81ED6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D8F71" w14:textId="6194A48D" w:rsidR="00C81ED6" w:rsidRPr="000E61EA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76,511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A14CBB3" w14:textId="77777777" w:rsidR="00C81ED6" w:rsidRPr="006F1555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77036" w14:textId="1E79AA30" w:rsidR="00C81ED6" w:rsidRPr="000F6D6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8ADD2" w14:textId="77777777" w:rsidR="00C81ED6" w:rsidRPr="006F1555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3121D6" w14:textId="3C82BBAB" w:rsidR="00C81ED6" w:rsidRPr="000F6D68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EBF2B3" w14:textId="77777777" w:rsidR="00C81ED6" w:rsidRPr="006F1555" w:rsidRDefault="00C81ED6" w:rsidP="00C81ED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A7C7E" w14:textId="7E666CDA" w:rsidR="00C81ED6" w:rsidRPr="006F1555" w:rsidRDefault="00C81ED6" w:rsidP="00C81ED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119,373</w:t>
            </w:r>
          </w:p>
        </w:tc>
      </w:tr>
      <w:bookmarkEnd w:id="0"/>
    </w:tbl>
    <w:p w14:paraId="435C3F18" w14:textId="70E9318A" w:rsidR="00367996" w:rsidRPr="00FB1ED3" w:rsidRDefault="0036799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656B26" w14:paraId="0A72EAF9" w14:textId="77777777" w:rsidTr="00FB1ED3">
        <w:tc>
          <w:tcPr>
            <w:tcW w:w="4111" w:type="dxa"/>
          </w:tcPr>
          <w:p w14:paraId="3F6BE25F" w14:textId="77777777" w:rsidR="00D35DC0" w:rsidRPr="008D18A0" w:rsidRDefault="00D35DC0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28D83B97" w14:textId="7A6E9DB8" w:rsidR="00D35DC0" w:rsidRPr="000E61EA" w:rsidRDefault="00D35DC0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งบ</w:t>
            </w:r>
            <w:r w:rsidRPr="000E61EA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4C1716" w:rsidRPr="000E61EA">
              <w:rPr>
                <w:rFonts w:asciiTheme="majorBidi" w:hAnsiTheme="majorBidi" w:cs="Angsana New"/>
                <w:cs/>
              </w:rPr>
              <w:t xml:space="preserve"> (พันบาท)</w:t>
            </w:r>
          </w:p>
        </w:tc>
      </w:tr>
      <w:tr w:rsidR="00C24DDD" w:rsidRPr="008D18A0" w14:paraId="0BB4916F" w14:textId="77777777" w:rsidTr="00FB1ED3">
        <w:tc>
          <w:tcPr>
            <w:tcW w:w="4111" w:type="dxa"/>
          </w:tcPr>
          <w:p w14:paraId="640ACC4A" w14:textId="77777777" w:rsidR="00C24DDD" w:rsidRPr="008D18A0" w:rsidRDefault="00C24DDD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D4C11BF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A517E37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363D5CD" w14:textId="77777777" w:rsidR="00C24DDD" w:rsidRPr="000E61EA" w:rsidRDefault="00C24DDD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80E00CD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C417E75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179D1B02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21E0AA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24DDD" w:rsidRPr="008D18A0" w14:paraId="31E4F6BF" w14:textId="77777777" w:rsidTr="00FB1ED3">
        <w:tc>
          <w:tcPr>
            <w:tcW w:w="4111" w:type="dxa"/>
          </w:tcPr>
          <w:p w14:paraId="293C013B" w14:textId="022169B7" w:rsidR="00C24DDD" w:rsidRPr="00C24DDD" w:rsidRDefault="005B4370" w:rsidP="00D2520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0E61EA">
              <w:rPr>
                <w:rFonts w:ascii="Angsana New" w:hAnsi="Angsana New" w:cs="Angsana New"/>
                <w:u w:val="single"/>
                <w:cs/>
              </w:rPr>
              <w:t>สำหรับงวดสามเดือน</w:t>
            </w:r>
            <w:r w:rsidR="00C24DDD" w:rsidRPr="000E61EA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C24DDD">
              <w:rPr>
                <w:rFonts w:ascii="Angsana New" w:hAnsi="Angsana New" w:cs="Angsana New"/>
                <w:u w:val="single"/>
              </w:rPr>
              <w:t>3</w:t>
            </w:r>
            <w:r w:rsidR="00C24DDD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="003B02E6" w:rsidRPr="000E61E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>มีนา</w:t>
            </w:r>
            <w:r w:rsidR="00C24DDD" w:rsidRPr="000E61EA">
              <w:rPr>
                <w:rFonts w:ascii="Angsana New" w:hAnsi="Angsana New" w:cs="Angsana New"/>
                <w:u w:val="single"/>
                <w:cs/>
              </w:rPr>
              <w:t xml:space="preserve">คม </w:t>
            </w:r>
            <w:r w:rsidR="00C24DDD" w:rsidRPr="005764E7">
              <w:rPr>
                <w:rFonts w:ascii="Angsana New" w:hAnsi="Angsana New" w:cs="Angsana New"/>
                <w:u w:val="single"/>
              </w:rPr>
              <w:t>256</w:t>
            </w:r>
            <w:r w:rsidRPr="000E61EA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7E07F25C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1E9A547" w14:textId="77777777" w:rsidR="00C24DDD" w:rsidRPr="008D18A0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765B9A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A4EF60" w14:textId="77777777" w:rsidR="00C24DDD" w:rsidRPr="008D18A0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07FF3D7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BA6143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321F3C" w14:textId="77777777" w:rsidR="00C24DDD" w:rsidRPr="008D18A0" w:rsidRDefault="00C24DDD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E76D97" w14:paraId="64CA868B" w14:textId="77777777" w:rsidTr="00FB1ED3">
        <w:tc>
          <w:tcPr>
            <w:tcW w:w="4111" w:type="dxa"/>
          </w:tcPr>
          <w:p w14:paraId="37DACED6" w14:textId="77777777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DAC3A" w14:textId="107E40D1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100,716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90507A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3A907" w14:textId="4F5DFF8B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20,526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821B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B2882E" w14:textId="248E18CD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15,008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1F1B9D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7313C8" w14:textId="47CEAE63" w:rsidR="00B557E1" w:rsidRPr="00E76D97" w:rsidRDefault="00E76D97" w:rsidP="00E76D97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136,250</w:t>
            </w:r>
          </w:p>
        </w:tc>
      </w:tr>
      <w:tr w:rsidR="00B557E1" w:rsidRPr="00E76D97" w14:paraId="621C2C68" w14:textId="77777777" w:rsidTr="00FB1ED3">
        <w:tc>
          <w:tcPr>
            <w:tcW w:w="4111" w:type="dxa"/>
          </w:tcPr>
          <w:p w14:paraId="489866C0" w14:textId="77777777" w:rsidR="00B557E1" w:rsidRPr="00E76D97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AAEF1" w14:textId="434EBCE4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41,444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4060933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9BC577" w14:textId="14DB23ED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2,628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33B3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2EC9E" w14:textId="500546AA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AC421D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712EC7" w14:textId="23A47A67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50,922</w:t>
            </w:r>
          </w:p>
        </w:tc>
      </w:tr>
      <w:tr w:rsidR="00B557E1" w:rsidRPr="00E76D97" w14:paraId="6498BE8E" w14:textId="77777777" w:rsidTr="00FB1ED3">
        <w:tc>
          <w:tcPr>
            <w:tcW w:w="4111" w:type="dxa"/>
          </w:tcPr>
          <w:p w14:paraId="6DE080BF" w14:textId="77777777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B81FF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AF14E2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C0E6E3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66629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00ED2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A56654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538EC4" w14:textId="662A0C08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B557E1" w:rsidRPr="00E76D97" w14:paraId="5E17DCDC" w14:textId="77777777" w:rsidTr="00FB1ED3">
        <w:tc>
          <w:tcPr>
            <w:tcW w:w="4111" w:type="dxa"/>
          </w:tcPr>
          <w:p w14:paraId="52D3471E" w14:textId="77777777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5C3B9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5F23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9AE7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836C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5DA0E7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6AB2F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609A9A" w14:textId="7EBC4D7F" w:rsidR="00B557E1" w:rsidRPr="000E61EA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 w:rsidRPr="00E76D97">
              <w:rPr>
                <w:rFonts w:ascii="Angsana New" w:hAnsi="Angsana New"/>
                <w:sz w:val="28"/>
                <w:szCs w:val="28"/>
              </w:rPr>
              <w:t>39,3</w:t>
            </w:r>
            <w:r w:rsidR="00476359">
              <w:rPr>
                <w:rFonts w:ascii="Angsana New" w:hAnsi="Angsana New"/>
                <w:sz w:val="28"/>
                <w:szCs w:val="28"/>
              </w:rPr>
              <w:t>03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E76D97" w14:paraId="53F30E2F" w14:textId="77777777" w:rsidTr="00FB1ED3">
        <w:tc>
          <w:tcPr>
            <w:tcW w:w="4111" w:type="dxa"/>
          </w:tcPr>
          <w:p w14:paraId="5480D8BC" w14:textId="77777777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0784F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846A9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FFB117B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DA6C9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8556B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5D8819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AEF17" w14:textId="1D5B8788" w:rsidR="00B557E1" w:rsidRPr="000E61EA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 w:rsidRPr="00E76D97">
              <w:rPr>
                <w:rFonts w:ascii="Angsana New" w:hAnsi="Angsana New"/>
                <w:sz w:val="28"/>
                <w:szCs w:val="28"/>
              </w:rPr>
              <w:t>1,285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E76D97" w14:paraId="1919F02D" w14:textId="77777777" w:rsidTr="00FB1ED3">
        <w:tc>
          <w:tcPr>
            <w:tcW w:w="4111" w:type="dxa"/>
          </w:tcPr>
          <w:p w14:paraId="2E741032" w14:textId="2610D600" w:rsidR="00B557E1" w:rsidRPr="000E61EA" w:rsidRDefault="002671AD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</w:t>
            </w:r>
            <w:r w:rsidR="00B557E1" w:rsidRPr="000E61EA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59E0FF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BD6C98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9FEEBC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73A88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7D511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9BD4F6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5CEC4" w14:textId="65CBCE7B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15</w:t>
            </w:r>
            <w:r w:rsidR="0047635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557E1" w:rsidRPr="00E76D97" w14:paraId="13C22141" w14:textId="77777777" w:rsidTr="00FB1ED3">
        <w:tc>
          <w:tcPr>
            <w:tcW w:w="4111" w:type="dxa"/>
          </w:tcPr>
          <w:p w14:paraId="131F9FF4" w14:textId="4CA2DA55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กำไรสำหรับ</w:t>
            </w:r>
            <w:r w:rsidR="005530DA" w:rsidRPr="000E61EA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F48108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AB00B4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AD67A7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6E48B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AE930A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FD81FD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0ADA4" w14:textId="7D3D357F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10,8</w:t>
            </w:r>
            <w:r w:rsidR="00140BBC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B557E1" w:rsidRPr="00E76D97" w14:paraId="5DC7131E" w14:textId="77777777" w:rsidTr="00FB1ED3">
        <w:trPr>
          <w:trHeight w:hRule="exact" w:val="340"/>
        </w:trPr>
        <w:tc>
          <w:tcPr>
            <w:tcW w:w="4111" w:type="dxa"/>
          </w:tcPr>
          <w:p w14:paraId="198288B1" w14:textId="77777777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FC2AC1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51CF1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F83920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6187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658C15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BBEF53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D91A0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E76D97" w14:paraId="4AD17FE7" w14:textId="77777777" w:rsidTr="00FB1ED3">
        <w:tc>
          <w:tcPr>
            <w:tcW w:w="4111" w:type="dxa"/>
          </w:tcPr>
          <w:p w14:paraId="39354AAE" w14:textId="77777777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7ECB7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4FFD9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C0DC55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1652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21319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78A48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4CC94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E76D97" w14:paraId="31394830" w14:textId="77777777" w:rsidTr="00FB1ED3">
        <w:tc>
          <w:tcPr>
            <w:tcW w:w="4111" w:type="dxa"/>
          </w:tcPr>
          <w:p w14:paraId="6224B115" w14:textId="43099215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E76D97">
              <w:rPr>
                <w:rFonts w:ascii="Angsana New" w:hAnsi="Angsana New" w:cs="Angsana New"/>
              </w:rPr>
              <w:t>3</w:t>
            </w:r>
            <w:r w:rsidRPr="00E76D97">
              <w:rPr>
                <w:rFonts w:ascii="Angsana New" w:hAnsi="Angsana New" w:cs="Angsana New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cs/>
              </w:rPr>
              <w:t xml:space="preserve"> </w:t>
            </w:r>
            <w:r w:rsidR="005B4370" w:rsidRPr="000E61EA">
              <w:rPr>
                <w:rFonts w:ascii="Angsana New" w:hAnsi="Angsana New" w:cs="Angsana New"/>
                <w:cs/>
              </w:rPr>
              <w:t>มีนา</w:t>
            </w:r>
            <w:r w:rsidRPr="000E61EA">
              <w:rPr>
                <w:rFonts w:ascii="Angsana New" w:hAnsi="Angsana New" w:cs="Angsana New"/>
                <w:cs/>
              </w:rPr>
              <w:t xml:space="preserve">คม </w:t>
            </w:r>
            <w:r w:rsidRPr="00E76D97">
              <w:rPr>
                <w:rFonts w:ascii="Angsana New" w:hAnsi="Angsana New" w:cs="Angsana New"/>
                <w:color w:val="000000" w:themeColor="text1"/>
              </w:rPr>
              <w:t>256</w:t>
            </w:r>
            <w:r w:rsidR="005B4370" w:rsidRPr="000E61E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AA6F9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888C9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6872DD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F5690B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CB94B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15733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F20869" w14:textId="7B1209F0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6D97">
              <w:rPr>
                <w:rFonts w:ascii="Angsana New" w:hAnsi="Angsana New"/>
                <w:color w:val="000000" w:themeColor="text1"/>
                <w:sz w:val="28"/>
                <w:szCs w:val="28"/>
              </w:rPr>
              <w:t>863,</w:t>
            </w:r>
            <w:r w:rsidR="00140BBC">
              <w:rPr>
                <w:rFonts w:ascii="Angsana New" w:hAnsi="Angsana New"/>
                <w:color w:val="000000" w:themeColor="text1"/>
                <w:sz w:val="28"/>
                <w:szCs w:val="28"/>
              </w:rPr>
              <w:t>516</w:t>
            </w:r>
          </w:p>
        </w:tc>
      </w:tr>
      <w:tr w:rsidR="00B557E1" w:rsidRPr="00E76D97" w14:paraId="456FBBAF" w14:textId="77777777" w:rsidTr="00FB1ED3">
        <w:tc>
          <w:tcPr>
            <w:tcW w:w="4111" w:type="dxa"/>
            <w:vAlign w:val="bottom"/>
          </w:tcPr>
          <w:p w14:paraId="7D931B12" w14:textId="77777777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F82863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64A003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85B625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D96A5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3D27728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321FA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F55FF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557E1" w:rsidRPr="006F149B" w14:paraId="20A86E11" w14:textId="77777777" w:rsidTr="00FB1ED3">
        <w:trPr>
          <w:trHeight w:val="386"/>
        </w:trPr>
        <w:tc>
          <w:tcPr>
            <w:tcW w:w="4111" w:type="dxa"/>
            <w:vAlign w:val="bottom"/>
          </w:tcPr>
          <w:p w14:paraId="6A7FF573" w14:textId="77777777" w:rsidR="00B557E1" w:rsidRPr="000E61EA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8248E" w14:textId="48E9A903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100,716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9F250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BE498" w14:textId="7592AD07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20,526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D6267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94D253" w14:textId="2C8A4B45" w:rsidR="00B557E1" w:rsidRPr="00E76D97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15,008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5589E1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73A68" w14:textId="71901D96" w:rsidR="00B557E1" w:rsidRPr="006F149B" w:rsidRDefault="00E76D97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D97">
              <w:rPr>
                <w:rFonts w:ascii="Angsana New" w:hAnsi="Angsana New"/>
                <w:sz w:val="28"/>
                <w:szCs w:val="28"/>
              </w:rPr>
              <w:t>136,250</w:t>
            </w:r>
          </w:p>
        </w:tc>
      </w:tr>
    </w:tbl>
    <w:p w14:paraId="5626E1E2" w14:textId="77777777" w:rsidR="0067347C" w:rsidRDefault="0067347C" w:rsidP="00E76D97"/>
    <w:p w14:paraId="09AFE760" w14:textId="77777777" w:rsidR="00240494" w:rsidRDefault="00240494" w:rsidP="00E76D97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8D18A0" w14:paraId="6C155FF1" w14:textId="77777777" w:rsidTr="00240494">
        <w:tc>
          <w:tcPr>
            <w:tcW w:w="4111" w:type="dxa"/>
          </w:tcPr>
          <w:p w14:paraId="1DD308F1" w14:textId="77777777" w:rsidR="00D35DC0" w:rsidRPr="008D18A0" w:rsidRDefault="00D35DC0" w:rsidP="004135F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40AC431" w14:textId="7B63AE8E" w:rsidR="00D35DC0" w:rsidRPr="000E61EA" w:rsidRDefault="00D35DC0" w:rsidP="004135F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งบ</w:t>
            </w:r>
            <w:r w:rsidRPr="000E61EA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5530DA">
              <w:rPr>
                <w:rFonts w:asciiTheme="majorBidi" w:hAnsiTheme="majorBidi" w:cs="Angsana New"/>
              </w:rPr>
              <w:t xml:space="preserve"> </w:t>
            </w:r>
            <w:r w:rsidR="005530DA" w:rsidRPr="000E61EA">
              <w:rPr>
                <w:rFonts w:asciiTheme="majorBidi" w:hAnsiTheme="majorBidi" w:cs="Angsana New"/>
              </w:rPr>
              <w:t>(</w:t>
            </w:r>
            <w:r w:rsidR="005530DA" w:rsidRPr="000E61EA">
              <w:rPr>
                <w:rFonts w:asciiTheme="majorBidi" w:hAnsiTheme="majorBidi" w:cs="Angsana New"/>
                <w:cs/>
              </w:rPr>
              <w:t>พันบาท)</w:t>
            </w:r>
          </w:p>
        </w:tc>
      </w:tr>
      <w:tr w:rsidR="005B0145" w:rsidRPr="008D18A0" w14:paraId="1A3DD794" w14:textId="77777777" w:rsidTr="00240494">
        <w:tc>
          <w:tcPr>
            <w:tcW w:w="4111" w:type="dxa"/>
          </w:tcPr>
          <w:p w14:paraId="25CD1BD0" w14:textId="77777777"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8B0B30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DD21EA4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EE4B66" w14:textId="77777777" w:rsidR="005B0145" w:rsidRPr="000E61EA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0CF6F6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0F0C897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04BEEF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1C719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8D18A0" w14:paraId="7B88DAC3" w14:textId="77777777" w:rsidTr="00240494">
        <w:tc>
          <w:tcPr>
            <w:tcW w:w="4111" w:type="dxa"/>
          </w:tcPr>
          <w:p w14:paraId="5184096E" w14:textId="73196273" w:rsidR="00CB6C14" w:rsidRPr="000C3190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0E61EA">
              <w:rPr>
                <w:rFonts w:ascii="Angsana New" w:hAnsi="Angsana New" w:cs="Angsana New"/>
                <w:u w:val="single"/>
                <w:cs/>
              </w:rPr>
              <w:t>สำหรับ</w:t>
            </w:r>
            <w:r w:rsidR="005B4370" w:rsidRPr="000E61EA">
              <w:rPr>
                <w:rFonts w:ascii="Angsana New" w:hAnsi="Angsana New" w:cs="Angsana New"/>
                <w:u w:val="single"/>
                <w:cs/>
              </w:rPr>
              <w:t>งวดสามเดือน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0C3190" w:rsidRPr="000E61EA">
              <w:rPr>
                <w:rFonts w:ascii="Angsana New" w:hAnsi="Angsana New" w:cs="Angsana New"/>
                <w:u w:val="single"/>
                <w:cs/>
              </w:rPr>
              <w:t>มีนา</w:t>
            </w:r>
            <w:r w:rsidR="00426B60" w:rsidRPr="000E61EA">
              <w:rPr>
                <w:rFonts w:ascii="Angsana New" w:hAnsi="Angsana New" w:cs="Angsana New"/>
                <w:u w:val="single"/>
                <w:cs/>
              </w:rPr>
              <w:t>คม</w:t>
            </w:r>
            <w:r w:rsidRPr="000E61E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="000C3190" w:rsidRPr="000E61EA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14:paraId="516A916F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05A2C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62BC8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640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83C105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4B0CA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314DF8" w14:textId="77777777" w:rsidR="00CB6C14" w:rsidRPr="008D18A0" w:rsidRDefault="00CB6C14" w:rsidP="00CB6C14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190" w:rsidRPr="005764E7" w14:paraId="5462CE23" w14:textId="77777777" w:rsidTr="00240494">
        <w:tc>
          <w:tcPr>
            <w:tcW w:w="4111" w:type="dxa"/>
          </w:tcPr>
          <w:p w14:paraId="4C3D6978" w14:textId="77777777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3F988" w14:textId="56506EE6" w:rsidR="000C3190" w:rsidRPr="008D18A0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76,511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88C78D" w14:textId="77777777" w:rsidR="000C3190" w:rsidRPr="008D18A0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C2A7D" w14:textId="66BB5D46" w:rsidR="000C3190" w:rsidRPr="008D18A0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6D513" w14:textId="77777777" w:rsidR="000C3190" w:rsidRPr="008D18A0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927AD" w14:textId="3CF6309B" w:rsidR="000C3190" w:rsidRPr="008D18A0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3CF5E" w14:textId="77777777" w:rsidR="000C3190" w:rsidRPr="008D18A0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739D7" w14:textId="368D4DCF" w:rsidR="000C3190" w:rsidRPr="008D18A0" w:rsidRDefault="000C3190" w:rsidP="000C3190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119,373</w:t>
            </w:r>
          </w:p>
        </w:tc>
      </w:tr>
      <w:tr w:rsidR="000C3190" w:rsidRPr="005764E7" w14:paraId="19E096A3" w14:textId="77777777" w:rsidTr="00240494">
        <w:tc>
          <w:tcPr>
            <w:tcW w:w="4111" w:type="dxa"/>
          </w:tcPr>
          <w:p w14:paraId="6D8AF72B" w14:textId="300AD098" w:rsidR="000C3190" w:rsidRPr="005764E7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0E61E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92064" w14:textId="4BB36C8B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29,904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9C41DE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7BB90" w14:textId="3D58003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35BF4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74EA" w14:textId="740D1126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0DD3F" w14:textId="77777777" w:rsidR="000C3190" w:rsidRPr="005764E7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64821E" w14:textId="65EEC18F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41,929</w:t>
            </w:r>
          </w:p>
        </w:tc>
      </w:tr>
      <w:tr w:rsidR="000C3190" w:rsidRPr="005764E7" w14:paraId="616AD2AF" w14:textId="77777777" w:rsidTr="00240494">
        <w:tc>
          <w:tcPr>
            <w:tcW w:w="4111" w:type="dxa"/>
          </w:tcPr>
          <w:p w14:paraId="57FFA79B" w14:textId="0BD0A539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DCE96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7B0BD6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1E52F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2311D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2F4BD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53A9EA" w14:textId="77777777" w:rsidR="000C3190" w:rsidRPr="005764E7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AA32C8" w14:textId="1384701B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0C3190" w:rsidRPr="005764E7" w14:paraId="1BE45569" w14:textId="77777777" w:rsidTr="00240494">
        <w:tc>
          <w:tcPr>
            <w:tcW w:w="4111" w:type="dxa"/>
          </w:tcPr>
          <w:p w14:paraId="5A216DF9" w14:textId="03D8C44E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84C099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DD90F0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E1B7B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4124C9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2D0A76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F729BB" w14:textId="77777777" w:rsidR="000C3190" w:rsidRPr="005764E7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08D51C" w14:textId="5ACD7786" w:rsidR="000C3190" w:rsidRPr="000E61EA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36,215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3190" w:rsidRPr="005764E7" w14:paraId="6A4DBD62" w14:textId="77777777" w:rsidTr="00240494">
        <w:tc>
          <w:tcPr>
            <w:tcW w:w="4111" w:type="dxa"/>
          </w:tcPr>
          <w:p w14:paraId="21AD6680" w14:textId="5AFBFF9B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420FAC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004CA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481EB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18C141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BAACE3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8744E0" w14:textId="77777777" w:rsidR="000C3190" w:rsidRPr="005764E7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6A18FE" w14:textId="176F46F8" w:rsidR="000C3190" w:rsidRPr="000E61EA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895</w:t>
            </w:r>
            <w:r w:rsidRPr="000E61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3190" w:rsidRPr="005764E7" w14:paraId="019FB4CF" w14:textId="77777777" w:rsidTr="00240494">
        <w:tc>
          <w:tcPr>
            <w:tcW w:w="4111" w:type="dxa"/>
          </w:tcPr>
          <w:p w14:paraId="7F8A4A77" w14:textId="54B66F32" w:rsidR="000C3190" w:rsidRPr="000E61EA" w:rsidRDefault="005A077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ค่าใช้จ่าย</w:t>
            </w:r>
            <w:r w:rsidR="000C3190" w:rsidRPr="000E61EA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57A7D8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8CF09F8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BE5CB7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7A86E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055687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D57FB0" w14:textId="77777777" w:rsidR="000C3190" w:rsidRPr="005764E7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C83" w14:textId="2302522A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(1,245)</w:t>
            </w:r>
          </w:p>
        </w:tc>
      </w:tr>
      <w:tr w:rsidR="000C3190" w:rsidRPr="005764E7" w14:paraId="79649E30" w14:textId="77777777" w:rsidTr="00240494">
        <w:tc>
          <w:tcPr>
            <w:tcW w:w="4111" w:type="dxa"/>
          </w:tcPr>
          <w:p w14:paraId="66E82D28" w14:textId="20973D1D" w:rsidR="000C3190" w:rsidRPr="000E61EA" w:rsidRDefault="00705F84" w:rsidP="002671AD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cs/>
              </w:rPr>
              <w:t>กำไร</w:t>
            </w:r>
            <w:r w:rsidR="000C3190" w:rsidRPr="000E61EA">
              <w:rPr>
                <w:rFonts w:ascii="Angsana New" w:hAnsi="Angsana New" w:cs="Angsana New"/>
                <w:cs/>
              </w:rPr>
              <w:t>สำหรั</w:t>
            </w:r>
            <w:r w:rsidR="006556A9" w:rsidRPr="000E61EA">
              <w:rPr>
                <w:rFonts w:ascii="Angsana New" w:hAnsi="Angsana New" w:cs="Angsana New"/>
                <w:cs/>
              </w:rPr>
              <w:t>บงวด</w:t>
            </w:r>
            <w:r w:rsidR="006556A9" w:rsidRPr="000E61E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194E11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D4D51F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0ABF3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7121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EDCF64" w14:textId="77777777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39DEFB" w14:textId="77777777" w:rsidR="000C3190" w:rsidRPr="005764E7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C311A" w14:textId="2B16E655" w:rsidR="000C3190" w:rsidRPr="005764E7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3,821</w:t>
            </w:r>
          </w:p>
        </w:tc>
      </w:tr>
      <w:tr w:rsidR="000C3190" w:rsidRPr="00666F78" w14:paraId="201E3277" w14:textId="77777777" w:rsidTr="00240494">
        <w:trPr>
          <w:trHeight w:hRule="exact" w:val="340"/>
        </w:trPr>
        <w:tc>
          <w:tcPr>
            <w:tcW w:w="4111" w:type="dxa"/>
          </w:tcPr>
          <w:p w14:paraId="010BBF54" w14:textId="77777777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7A2BA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EA8FAA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E9646C0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24ECFF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4C3C9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F7C4FE" w14:textId="77777777" w:rsidR="000C3190" w:rsidRPr="00666F78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D2F5A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190" w:rsidRPr="00666F78" w14:paraId="5741F24A" w14:textId="77777777" w:rsidTr="00240494">
        <w:tc>
          <w:tcPr>
            <w:tcW w:w="4111" w:type="dxa"/>
          </w:tcPr>
          <w:p w14:paraId="28342325" w14:textId="46BF78F3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E61E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351383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63A76F5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F28446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94127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D55932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CBBFCF" w14:textId="77777777" w:rsidR="000C3190" w:rsidRPr="00666F78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8A5092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190" w:rsidRPr="00666F78" w14:paraId="623EB5CD" w14:textId="77777777" w:rsidTr="00240494">
        <w:tc>
          <w:tcPr>
            <w:tcW w:w="4111" w:type="dxa"/>
          </w:tcPr>
          <w:p w14:paraId="075DF621" w14:textId="5DF31A10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ZW"/>
              </w:rPr>
              <w:t>1</w:t>
            </w:r>
            <w:r w:rsidRPr="000E61EA">
              <w:rPr>
                <w:rFonts w:ascii="Angsana New" w:hAnsi="Angsana New" w:cs="Angsana New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 w:themeColor="text1"/>
              </w:rPr>
              <w:t>25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6</w:t>
            </w:r>
            <w:r w:rsidRPr="000E61EA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B7F800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B1F1B1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91D709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355E7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334C64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06917D" w14:textId="77777777" w:rsidR="000C3190" w:rsidRPr="00666F78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8374E" w14:textId="3B8B387D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881,336</w:t>
            </w:r>
          </w:p>
        </w:tc>
      </w:tr>
      <w:tr w:rsidR="000C3190" w:rsidRPr="00666F78" w14:paraId="5CD7FB66" w14:textId="77777777" w:rsidTr="00240494">
        <w:tc>
          <w:tcPr>
            <w:tcW w:w="4111" w:type="dxa"/>
            <w:vAlign w:val="bottom"/>
          </w:tcPr>
          <w:p w14:paraId="62713E48" w14:textId="64799F17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6F2CD8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182866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D280EF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92D4A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3B28E8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9D0887" w14:textId="77777777" w:rsidR="000C3190" w:rsidRPr="00666F78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CD805" w14:textId="77777777" w:rsidR="000C3190" w:rsidRPr="00666F78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C3190" w:rsidRPr="00666F78" w14:paraId="6AB0B7A9" w14:textId="77777777" w:rsidTr="00240494">
        <w:trPr>
          <w:trHeight w:val="386"/>
        </w:trPr>
        <w:tc>
          <w:tcPr>
            <w:tcW w:w="4111" w:type="dxa"/>
            <w:vAlign w:val="bottom"/>
          </w:tcPr>
          <w:p w14:paraId="1F9ECAB7" w14:textId="28D92347" w:rsidR="000C3190" w:rsidRPr="000E61EA" w:rsidRDefault="000C3190" w:rsidP="000C319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0E61EA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3954A" w14:textId="3F83301D" w:rsidR="000C3190" w:rsidRPr="006F149B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76,511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30450" w14:textId="77777777" w:rsidR="000C3190" w:rsidRPr="006F149B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992F07" w14:textId="26D99676" w:rsidR="000C3190" w:rsidRPr="006F149B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E01B3" w14:textId="77777777" w:rsidR="000C3190" w:rsidRPr="006F149B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407EB" w14:textId="046E031D" w:rsidR="000C3190" w:rsidRPr="006F149B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309EAE" w14:textId="77777777" w:rsidR="000C3190" w:rsidRPr="006F149B" w:rsidRDefault="000C3190" w:rsidP="000C319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447105" w14:textId="0B7A25A3" w:rsidR="000C3190" w:rsidRPr="006F149B" w:rsidRDefault="000C3190" w:rsidP="000C319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119,373</w:t>
            </w:r>
          </w:p>
        </w:tc>
      </w:tr>
    </w:tbl>
    <w:p w14:paraId="7A730D1A" w14:textId="77777777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3FFE6D4" w14:textId="4B6B88F0" w:rsidR="00367996" w:rsidRDefault="000473D7" w:rsidP="0067347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>ยอดขายให้ลูกค้ารายใหญ่สำหรับ</w:t>
      </w:r>
      <w:r w:rsidR="00F026BD" w:rsidRPr="000E61EA">
        <w:rPr>
          <w:rFonts w:ascii="Angsana New" w:hAnsi="Angsana New"/>
          <w:sz w:val="28"/>
          <w:szCs w:val="28"/>
          <w:cs/>
        </w:rPr>
        <w:t>งวดสามเดือน</w:t>
      </w:r>
      <w:r w:rsidR="005D563D" w:rsidRPr="000E61E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D563D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  <w:lang w:val="en-ZW"/>
        </w:rPr>
        <w:t>1</w:t>
      </w:r>
      <w:r w:rsidR="005D563D" w:rsidRPr="000E61EA">
        <w:rPr>
          <w:rFonts w:ascii="Angsana New" w:hAnsi="Angsana New"/>
          <w:sz w:val="28"/>
          <w:szCs w:val="28"/>
          <w:cs/>
        </w:rPr>
        <w:t xml:space="preserve"> </w:t>
      </w:r>
      <w:r w:rsidR="00F026BD" w:rsidRPr="000E61EA">
        <w:rPr>
          <w:rFonts w:ascii="Angsana New" w:hAnsi="Angsana New"/>
          <w:sz w:val="28"/>
          <w:szCs w:val="28"/>
          <w:cs/>
        </w:rPr>
        <w:t>มีนาคม</w:t>
      </w:r>
      <w:r w:rsidR="005D563D" w:rsidRPr="000E61EA">
        <w:rPr>
          <w:rFonts w:ascii="Angsana New" w:hAnsi="Angsana New"/>
          <w:sz w:val="28"/>
          <w:szCs w:val="28"/>
          <w:cs/>
        </w:rPr>
        <w:t xml:space="preserve"> </w:t>
      </w:r>
      <w:r w:rsidR="00495F01" w:rsidRPr="00495F01">
        <w:rPr>
          <w:rFonts w:ascii="Angsana New" w:hAnsi="Angsana New"/>
          <w:sz w:val="28"/>
          <w:szCs w:val="28"/>
        </w:rPr>
        <w:t xml:space="preserve">2566 </w:t>
      </w:r>
      <w:r w:rsidR="00495F01" w:rsidRPr="000E61EA">
        <w:rPr>
          <w:rFonts w:ascii="Angsana New" w:hAnsi="Angsana New"/>
          <w:sz w:val="28"/>
          <w:szCs w:val="28"/>
          <w:cs/>
        </w:rPr>
        <w:t xml:space="preserve">และ </w:t>
      </w:r>
      <w:r w:rsidR="00495F01" w:rsidRPr="00495F01">
        <w:rPr>
          <w:rFonts w:ascii="Angsana New" w:hAnsi="Angsana New"/>
          <w:sz w:val="28"/>
          <w:szCs w:val="28"/>
        </w:rPr>
        <w:t xml:space="preserve">2565 </w:t>
      </w:r>
      <w:r w:rsidR="005D563D" w:rsidRPr="000E61EA">
        <w:rPr>
          <w:rFonts w:ascii="Angsana New" w:hAnsi="Angsana New"/>
          <w:sz w:val="28"/>
          <w:szCs w:val="28"/>
          <w:cs/>
        </w:rPr>
        <w:t xml:space="preserve"> มีจำนวน </w:t>
      </w:r>
      <w:r w:rsidR="00D309FA" w:rsidRPr="00D309FA">
        <w:rPr>
          <w:rFonts w:ascii="Angsana New" w:hAnsi="Angsana New"/>
          <w:sz w:val="28"/>
          <w:szCs w:val="28"/>
        </w:rPr>
        <w:t>25.06</w:t>
      </w:r>
      <w:r w:rsidR="006D7F7E" w:rsidRPr="00391292">
        <w:rPr>
          <w:rFonts w:ascii="Angsana New" w:hAnsi="Angsana New"/>
          <w:sz w:val="28"/>
          <w:szCs w:val="28"/>
        </w:rPr>
        <w:t xml:space="preserve"> </w:t>
      </w:r>
      <w:r w:rsidR="005D563D" w:rsidRPr="000E61E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705F84">
        <w:rPr>
          <w:rFonts w:ascii="Angsana New" w:hAnsi="Angsana New"/>
          <w:sz w:val="28"/>
          <w:szCs w:val="28"/>
          <w:lang w:val="en-ZW"/>
        </w:rPr>
        <w:t>34.4</w:t>
      </w:r>
      <w:r w:rsidR="00307A6D">
        <w:rPr>
          <w:rFonts w:ascii="Angsana New" w:hAnsi="Angsana New"/>
          <w:sz w:val="28"/>
          <w:szCs w:val="28"/>
        </w:rPr>
        <w:t>0</w:t>
      </w:r>
      <w:r w:rsidR="005D563D" w:rsidRPr="000E61EA">
        <w:rPr>
          <w:rFonts w:ascii="Angsana New" w:hAnsi="Angsana New"/>
          <w:sz w:val="28"/>
          <w:szCs w:val="28"/>
          <w:cs/>
        </w:rPr>
        <w:t xml:space="preserve"> ล้านบาท ตามลำดับ  </w:t>
      </w:r>
      <w:r w:rsidR="00DF4294" w:rsidRPr="000E61EA">
        <w:rPr>
          <w:rFonts w:ascii="Angsana New" w:hAnsi="Angsana New"/>
          <w:sz w:val="28"/>
          <w:szCs w:val="28"/>
          <w:cs/>
        </w:rPr>
        <w:t xml:space="preserve"> </w:t>
      </w:r>
    </w:p>
    <w:p w14:paraId="65CDA50B" w14:textId="3DFB3532" w:rsidR="00933A9F" w:rsidRPr="005764E7" w:rsidRDefault="00B6235B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391292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67996">
        <w:rPr>
          <w:rFonts w:ascii="Angsana New" w:hAnsi="Angsana New"/>
          <w:sz w:val="28"/>
          <w:szCs w:val="28"/>
          <w:cs/>
        </w:rPr>
        <w:t>งวดสามเดือน</w:t>
      </w:r>
      <w:r w:rsidR="000679E6" w:rsidRPr="00391292">
        <w:rPr>
          <w:rFonts w:ascii="Angsana New" w:hAnsi="Angsana New"/>
          <w:sz w:val="28"/>
          <w:szCs w:val="28"/>
          <w:cs/>
        </w:rPr>
        <w:t>สิ้น</w:t>
      </w:r>
      <w:r w:rsidRPr="00391292">
        <w:rPr>
          <w:rFonts w:ascii="Angsana New" w:hAnsi="Angsana New"/>
          <w:sz w:val="28"/>
          <w:szCs w:val="28"/>
          <w:cs/>
        </w:rPr>
        <w:t>สุดวันที่</w:t>
      </w:r>
      <w:r w:rsidRPr="00391292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</w:rPr>
        <w:t>1</w:t>
      </w:r>
      <w:r w:rsidR="0007338D" w:rsidRPr="000E61EA">
        <w:rPr>
          <w:rFonts w:ascii="Angsana New" w:hAnsi="Angsana New"/>
          <w:sz w:val="28"/>
          <w:szCs w:val="28"/>
          <w:cs/>
        </w:rPr>
        <w:t xml:space="preserve"> </w:t>
      </w:r>
      <w:r w:rsidR="00F026BD" w:rsidRPr="000E61EA">
        <w:rPr>
          <w:rFonts w:ascii="Angsana New" w:hAnsi="Angsana New"/>
          <w:sz w:val="28"/>
          <w:szCs w:val="28"/>
          <w:cs/>
        </w:rPr>
        <w:t>มีนา</w:t>
      </w:r>
      <w:r w:rsidR="00684181" w:rsidRPr="000E61EA">
        <w:rPr>
          <w:rFonts w:ascii="Angsana New" w:hAnsi="Angsana New"/>
          <w:sz w:val="28"/>
          <w:szCs w:val="28"/>
          <w:cs/>
        </w:rPr>
        <w:t>คม</w:t>
      </w:r>
      <w:r w:rsidR="005B388A" w:rsidRPr="00391292">
        <w:rPr>
          <w:rFonts w:ascii="Angsana New" w:hAnsi="Angsana New"/>
          <w:sz w:val="28"/>
          <w:szCs w:val="28"/>
        </w:rPr>
        <w:t xml:space="preserve"> </w:t>
      </w:r>
      <w:r w:rsidR="00D3765D" w:rsidRPr="00D3765D">
        <w:rPr>
          <w:rFonts w:ascii="Angsana New" w:hAnsi="Angsana New"/>
          <w:sz w:val="28"/>
          <w:szCs w:val="28"/>
        </w:rPr>
        <w:t xml:space="preserve">2566 </w:t>
      </w:r>
      <w:r w:rsidR="00D3765D" w:rsidRPr="000E61EA">
        <w:rPr>
          <w:rFonts w:ascii="Angsana New" w:hAnsi="Angsana New"/>
          <w:sz w:val="28"/>
          <w:szCs w:val="28"/>
          <w:cs/>
        </w:rPr>
        <w:t xml:space="preserve">และ </w:t>
      </w:r>
      <w:r w:rsidR="00D3765D" w:rsidRPr="00D3765D">
        <w:rPr>
          <w:rFonts w:ascii="Angsana New" w:hAnsi="Angsana New"/>
          <w:sz w:val="28"/>
          <w:szCs w:val="28"/>
        </w:rPr>
        <w:t xml:space="preserve">2565 </w:t>
      </w:r>
      <w:r w:rsidRPr="000E61E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AB38D2" w:rsidRPr="005764E7" w14:paraId="5D1DD375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9E558A8" w:rsidR="00AB38D2" w:rsidRPr="005764E7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5764E7" w14:paraId="7F1E90FA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D0BE8" w14:textId="43B1E57C" w:rsidR="00AB38D2" w:rsidRPr="000E61EA" w:rsidRDefault="00714E7B" w:rsidP="00524EC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AB38D2" w:rsidRPr="000E61EA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0E61EA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524EC1" w:rsidRPr="005764E7" w14:paraId="40DCEE98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6AAB" w14:textId="77777777" w:rsidR="00524EC1" w:rsidRPr="005764E7" w:rsidRDefault="00524EC1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6F25F" w14:textId="7F8A3708" w:rsidR="00524EC1" w:rsidRPr="000E61EA" w:rsidRDefault="00524EC1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DDD" w:rsidRPr="005764E7" w14:paraId="4C977E08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AECE" w14:textId="77777777" w:rsidR="00C24DDD" w:rsidRPr="000E61EA" w:rsidRDefault="00C24DDD" w:rsidP="00C24DD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DF636" w14:textId="56A5A2B7" w:rsidR="00C24DDD" w:rsidRPr="00656B26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F8714B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244C" w14:textId="77777777" w:rsidR="00C24DDD" w:rsidRPr="000E61EA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D69F" w14:textId="3650289F" w:rsidR="00C24DDD" w:rsidRPr="000E61EA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F8714B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8714B" w:rsidRPr="005764E7" w14:paraId="709598C0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84168" w14:textId="6D81AA73" w:rsidR="00F8714B" w:rsidRPr="000E61EA" w:rsidRDefault="00F8714B" w:rsidP="00F8714B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AF97" w14:textId="5FBCB360" w:rsidR="00F8714B" w:rsidRPr="005764E7" w:rsidRDefault="00BE5B78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132,883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B3F1" w14:textId="4E508F5D" w:rsidR="00F8714B" w:rsidRPr="005764E7" w:rsidRDefault="00F8714B" w:rsidP="00F8714B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6533142" w14:textId="61E79D95" w:rsidR="00F8714B" w:rsidRPr="00603DA3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A08">
              <w:rPr>
                <w:rFonts w:ascii="Angsana New" w:hAnsi="Angsana New"/>
                <w:sz w:val="28"/>
                <w:szCs w:val="28"/>
              </w:rPr>
              <w:t>117,554</w:t>
            </w:r>
          </w:p>
        </w:tc>
      </w:tr>
      <w:tr w:rsidR="00F8714B" w:rsidRPr="005764E7" w14:paraId="7906B8A9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DECD02B" w:rsidR="00F8714B" w:rsidRPr="005764E7" w:rsidRDefault="00F8714B" w:rsidP="00F8714B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6CD86" w14:textId="02FFEB53" w:rsidR="00F8714B" w:rsidRPr="005764E7" w:rsidRDefault="00BE5B78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418" w14:textId="1394EE4D" w:rsidR="00F8714B" w:rsidRPr="005764E7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3EF0D" w14:textId="350524BE" w:rsidR="00F8714B" w:rsidRPr="005764E7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A08">
              <w:rPr>
                <w:rFonts w:ascii="Angsana New" w:hAnsi="Angsana New"/>
                <w:sz w:val="28"/>
                <w:szCs w:val="28"/>
              </w:rPr>
              <w:t>1,819</w:t>
            </w:r>
          </w:p>
        </w:tc>
      </w:tr>
      <w:tr w:rsidR="00F8714B" w:rsidRPr="005764E7" w14:paraId="0AA94B42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36EC7FB6" w:rsidR="00F8714B" w:rsidRPr="005764E7" w:rsidRDefault="00F8714B" w:rsidP="00F8714B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984B1E" w14:textId="4C28E7AA" w:rsidR="00F8714B" w:rsidRPr="00542E9C" w:rsidRDefault="00BE5B78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136,250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DC7E" w14:textId="75876771" w:rsidR="00F8714B" w:rsidRPr="005764E7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FC1C3" w14:textId="63A98194" w:rsidR="00F8714B" w:rsidRPr="00B257E9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6A08">
              <w:rPr>
                <w:rFonts w:ascii="Angsana New" w:hAnsi="Angsana New"/>
                <w:b/>
                <w:bCs/>
                <w:sz w:val="28"/>
                <w:szCs w:val="28"/>
              </w:rPr>
              <w:t>119,373</w:t>
            </w:r>
          </w:p>
        </w:tc>
      </w:tr>
    </w:tbl>
    <w:p w14:paraId="4011CC8B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4081E87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B964BEB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07CA448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BA9FCEB" w14:textId="06993EFB" w:rsidR="00BA390A" w:rsidRPr="00CD40AE" w:rsidRDefault="00B061BA" w:rsidP="00DB55C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65553FFE" w14:textId="77777777" w:rsidR="001079E7" w:rsidRPr="00B3691D" w:rsidRDefault="001079E7" w:rsidP="00DB55C1">
      <w:pPr>
        <w:tabs>
          <w:tab w:val="clear" w:pos="680"/>
          <w:tab w:val="left" w:pos="851"/>
        </w:tabs>
        <w:spacing w:before="120" w:after="120" w:line="260" w:lineRule="atLeast"/>
        <w:ind w:left="993" w:right="49" w:hanging="723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1284D44F" w14:textId="77777777" w:rsidR="001079E7" w:rsidRPr="000E61EA" w:rsidRDefault="001079E7" w:rsidP="00DB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60" w:lineRule="atLeast"/>
        <w:ind w:left="540" w:right="49" w:hanging="270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0E61EA">
        <w:rPr>
          <w:rFonts w:ascii="Angsana New" w:hAnsi="Angsana New"/>
          <w:sz w:val="28"/>
          <w:szCs w:val="28"/>
          <w:cs/>
        </w:rPr>
        <w:t>ก)</w:t>
      </w:r>
      <w:r w:rsidRPr="000E61EA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เงินลงทุนชั่วคราว</w:t>
      </w:r>
      <w:r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0CD196CC" w14:textId="333E36C0" w:rsidR="001079E7" w:rsidRPr="00B3691D" w:rsidRDefault="001079E7" w:rsidP="00DB55C1">
      <w:pPr>
        <w:tabs>
          <w:tab w:val="clear" w:pos="680"/>
          <w:tab w:val="left" w:pos="810"/>
        </w:tabs>
        <w:spacing w:before="120" w:after="120" w:line="260" w:lineRule="atLeast"/>
        <w:ind w:left="540" w:right="49" w:hanging="270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>ข)</w:t>
      </w:r>
      <w:r w:rsidR="00DB55C1" w:rsidRPr="000E61EA">
        <w:rPr>
          <w:rFonts w:ascii="Angsana New" w:hAnsi="Angsana New"/>
          <w:sz w:val="28"/>
          <w:szCs w:val="28"/>
          <w:cs/>
        </w:rPr>
        <w:t xml:space="preserve">  </w:t>
      </w:r>
      <w:r w:rsidRPr="000E61EA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D47B4A5" w14:textId="116CCA73" w:rsidR="00367996" w:rsidRPr="0067347C" w:rsidRDefault="001079E7" w:rsidP="006734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70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14E5E723" w14:textId="20AFF14B" w:rsidR="00705F84" w:rsidRDefault="001079E7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270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92149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0E61EA">
        <w:rPr>
          <w:rFonts w:ascii="Angsana New" w:hAnsi="Angsana New"/>
          <w:sz w:val="28"/>
          <w:szCs w:val="28"/>
          <w:cs/>
        </w:rPr>
        <w:t xml:space="preserve"> มีนาคม</w:t>
      </w:r>
      <w:r w:rsidRPr="00292149">
        <w:rPr>
          <w:rFonts w:ascii="Angsana New" w:hAnsi="Angsana New"/>
          <w:sz w:val="28"/>
          <w:szCs w:val="28"/>
        </w:rPr>
        <w:t xml:space="preserve"> </w:t>
      </w:r>
      <w:r w:rsidR="00D3765D" w:rsidRPr="00D3765D">
        <w:rPr>
          <w:rFonts w:ascii="Angsana New" w:hAnsi="Angsana New"/>
          <w:sz w:val="28"/>
          <w:szCs w:val="28"/>
        </w:rPr>
        <w:t xml:space="preserve">2566 </w:t>
      </w:r>
      <w:r w:rsidR="00D3765D" w:rsidRPr="000E61EA">
        <w:rPr>
          <w:rFonts w:ascii="Angsana New" w:hAnsi="Angsana New"/>
          <w:sz w:val="28"/>
          <w:szCs w:val="28"/>
          <w:cs/>
        </w:rPr>
        <w:t xml:space="preserve">และ </w:t>
      </w:r>
      <w:r w:rsidRPr="000E61EA">
        <w:rPr>
          <w:rFonts w:ascii="Angsana New" w:hAnsi="Angsana New"/>
          <w:sz w:val="28"/>
          <w:szCs w:val="28"/>
          <w:cs/>
        </w:rPr>
        <w:t>วันที่</w:t>
      </w:r>
      <w:r w:rsidRPr="000E61EA">
        <w:rPr>
          <w:rFonts w:ascii="Angsana New" w:hAnsi="Angsana New"/>
          <w:sz w:val="28"/>
          <w:szCs w:val="28"/>
        </w:rPr>
        <w:t xml:space="preserve"> </w:t>
      </w:r>
      <w:r w:rsidRPr="00292149">
        <w:rPr>
          <w:rFonts w:ascii="Angsana New" w:hAnsi="Angsana New"/>
          <w:sz w:val="28"/>
          <w:szCs w:val="28"/>
        </w:rPr>
        <w:t>31</w:t>
      </w:r>
      <w:r w:rsidRPr="000E61E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3765D">
        <w:rPr>
          <w:rFonts w:ascii="Angsana New" w:hAnsi="Angsana New"/>
          <w:sz w:val="28"/>
          <w:szCs w:val="28"/>
        </w:rPr>
        <w:t>2565</w:t>
      </w:r>
      <w:r w:rsidRPr="000E61EA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</w:t>
      </w:r>
      <w:r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89083F" w:rsidRPr="00625E49" w14:paraId="787DFFC5" w14:textId="77777777" w:rsidTr="0003744B">
        <w:trPr>
          <w:trHeight w:hRule="exact" w:val="432"/>
        </w:trPr>
        <w:tc>
          <w:tcPr>
            <w:tcW w:w="2835" w:type="dxa"/>
          </w:tcPr>
          <w:p w14:paraId="69348543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1EE95566" w14:textId="77777777" w:rsidR="0089083F" w:rsidRPr="000E61EA" w:rsidRDefault="0089083F" w:rsidP="0003744B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9083F" w:rsidRPr="00625E49" w14:paraId="600ADBCA" w14:textId="77777777" w:rsidTr="0003744B">
        <w:trPr>
          <w:trHeight w:hRule="exact" w:val="432"/>
        </w:trPr>
        <w:tc>
          <w:tcPr>
            <w:tcW w:w="2835" w:type="dxa"/>
          </w:tcPr>
          <w:p w14:paraId="14CA20FB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95FECC4" w14:textId="77777777" w:rsidR="0089083F" w:rsidRPr="00EC5FC2" w:rsidRDefault="0089083F" w:rsidP="0003744B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0E61EA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0E61EA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9083F" w:rsidRPr="00625E49" w14:paraId="6A70087B" w14:textId="77777777" w:rsidTr="0003744B">
        <w:trPr>
          <w:trHeight w:hRule="exact" w:val="432"/>
        </w:trPr>
        <w:tc>
          <w:tcPr>
            <w:tcW w:w="2835" w:type="dxa"/>
          </w:tcPr>
          <w:p w14:paraId="1B9EC441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34DBAC5C" w14:textId="49C80249" w:rsidR="0089083F" w:rsidRPr="00B94003" w:rsidRDefault="0089083F" w:rsidP="0003744B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0E61E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9083F" w:rsidRPr="00625E49" w14:paraId="0738A67B" w14:textId="77777777" w:rsidTr="0003744B">
        <w:trPr>
          <w:trHeight w:hRule="exact" w:val="432"/>
        </w:trPr>
        <w:tc>
          <w:tcPr>
            <w:tcW w:w="2835" w:type="dxa"/>
          </w:tcPr>
          <w:p w14:paraId="67024653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50D0B7" w14:textId="77777777" w:rsidR="0089083F" w:rsidRPr="000E61EA" w:rsidRDefault="0089083F" w:rsidP="0003744B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63F246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2093A" w14:textId="77777777" w:rsidR="0089083F" w:rsidRPr="00B94003" w:rsidRDefault="0089083F" w:rsidP="0003744B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9083F" w:rsidRPr="00625E49" w14:paraId="2E6083E1" w14:textId="77777777" w:rsidTr="0003744B">
        <w:trPr>
          <w:trHeight w:hRule="exact" w:val="432"/>
        </w:trPr>
        <w:tc>
          <w:tcPr>
            <w:tcW w:w="2835" w:type="dxa"/>
            <w:vAlign w:val="center"/>
          </w:tcPr>
          <w:p w14:paraId="23576534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D2417A" w14:textId="77777777" w:rsidR="0089083F" w:rsidRPr="000E61EA" w:rsidRDefault="0089083F" w:rsidP="0003744B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1F26E394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F55ACA" w14:textId="77777777" w:rsidR="0089083F" w:rsidRPr="000E61EA" w:rsidRDefault="0089083F" w:rsidP="0003744B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CA8CFCD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338ABD6" w14:textId="77777777" w:rsidR="0089083F" w:rsidRPr="00B94003" w:rsidRDefault="0089083F" w:rsidP="0003744B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0250BB5" w14:textId="77777777" w:rsidR="0089083F" w:rsidRPr="00B94003" w:rsidRDefault="0089083F" w:rsidP="0003744B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83EE5DC" w14:textId="77777777" w:rsidR="0089083F" w:rsidRPr="00B94003" w:rsidRDefault="0089083F" w:rsidP="0003744B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20051139" w14:textId="77777777" w:rsidR="0089083F" w:rsidRPr="00B94003" w:rsidRDefault="0089083F" w:rsidP="0003744B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D728B8C" w14:textId="77777777" w:rsidR="0089083F" w:rsidRPr="000E61EA" w:rsidRDefault="0089083F" w:rsidP="0003744B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083F" w:rsidRPr="00625E49" w14:paraId="5AAABC42" w14:textId="77777777" w:rsidTr="0003744B">
        <w:trPr>
          <w:trHeight w:hRule="exact" w:val="432"/>
        </w:trPr>
        <w:tc>
          <w:tcPr>
            <w:tcW w:w="2835" w:type="dxa"/>
          </w:tcPr>
          <w:p w14:paraId="47B018B1" w14:textId="77777777" w:rsidR="0089083F" w:rsidRPr="00B94003" w:rsidRDefault="0089083F" w:rsidP="0003744B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B022DB" w14:textId="77777777" w:rsidR="0089083F" w:rsidRPr="00B94003" w:rsidRDefault="0089083F" w:rsidP="0003744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35FC43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31B3B82" w14:textId="77777777" w:rsidR="0089083F" w:rsidRPr="000E61EA" w:rsidRDefault="0089083F" w:rsidP="0003744B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6C6A14C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D26CDDB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B434F4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0607225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F07D8CC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B14DE8E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3679595A" w14:textId="77777777" w:rsidTr="0003744B">
        <w:trPr>
          <w:trHeight w:hRule="exact" w:val="432"/>
        </w:trPr>
        <w:tc>
          <w:tcPr>
            <w:tcW w:w="2835" w:type="dxa"/>
          </w:tcPr>
          <w:p w14:paraId="6305258A" w14:textId="77777777" w:rsidR="0089083F" w:rsidRPr="00B94003" w:rsidRDefault="0089083F" w:rsidP="0003744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577DF8BF" w14:textId="77777777" w:rsidR="0089083F" w:rsidRPr="000E61EA" w:rsidRDefault="0089083F" w:rsidP="0003744B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BC9A85" w14:textId="77777777" w:rsidR="0089083F" w:rsidRPr="00B94003" w:rsidRDefault="0089083F" w:rsidP="0003744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C809FB4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D7BAFDB" w14:textId="77777777" w:rsidR="0089083F" w:rsidRPr="000E61EA" w:rsidRDefault="0089083F" w:rsidP="0003744B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D163AE1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8DD86CD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896819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36B6A36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AD67F5F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1E12C9E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0C358AF2" w14:textId="77777777" w:rsidTr="0003744B">
        <w:trPr>
          <w:trHeight w:hRule="exact" w:val="432"/>
        </w:trPr>
        <w:tc>
          <w:tcPr>
            <w:tcW w:w="2835" w:type="dxa"/>
          </w:tcPr>
          <w:p w14:paraId="6865B520" w14:textId="77777777" w:rsidR="0089083F" w:rsidRPr="000E61EA" w:rsidRDefault="0089083F" w:rsidP="0003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20E27EE5" w14:textId="77777777" w:rsidR="0089083F" w:rsidRPr="00B94003" w:rsidRDefault="0089083F" w:rsidP="0003744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2ACABE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0B0B3AB" w14:textId="77777777" w:rsidR="0089083F" w:rsidRPr="000E61EA" w:rsidRDefault="0089083F" w:rsidP="0003744B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5E95607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3961925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04F742D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328A85F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9D00150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BCF567B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1452B19E" w14:textId="77777777" w:rsidTr="0003744B">
        <w:trPr>
          <w:trHeight w:hRule="exact" w:val="432"/>
        </w:trPr>
        <w:tc>
          <w:tcPr>
            <w:tcW w:w="2835" w:type="dxa"/>
          </w:tcPr>
          <w:p w14:paraId="7D202CDE" w14:textId="77777777" w:rsidR="0089083F" w:rsidRPr="00B94003" w:rsidRDefault="0089083F" w:rsidP="0003744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56664160" w14:textId="77777777" w:rsidR="0089083F" w:rsidRPr="000E61EA" w:rsidRDefault="0089083F" w:rsidP="0003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E6DC1D" w14:textId="77777777" w:rsidR="0089083F" w:rsidRPr="00B94003" w:rsidRDefault="0089083F" w:rsidP="0003744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970F03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827D510" w14:textId="77777777" w:rsidR="0089083F" w:rsidRPr="000E61EA" w:rsidRDefault="0089083F" w:rsidP="0003744B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B257AA9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7DF99E8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8204482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8F0DFEE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BCB89D9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A742240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36AA867E" w14:textId="77777777" w:rsidTr="0003744B">
        <w:trPr>
          <w:trHeight w:hRule="exact" w:val="432"/>
        </w:trPr>
        <w:tc>
          <w:tcPr>
            <w:tcW w:w="2835" w:type="dxa"/>
          </w:tcPr>
          <w:p w14:paraId="4374AF00" w14:textId="77777777" w:rsidR="0089083F" w:rsidRPr="00625007" w:rsidRDefault="0089083F" w:rsidP="0003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A5A1B" w14:textId="64F4A091" w:rsidR="0089083F" w:rsidRPr="00B94003" w:rsidRDefault="00AB2F25" w:rsidP="0003744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237,365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FA61D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45404" w14:textId="011835C0" w:rsidR="0089083F" w:rsidRPr="000E61EA" w:rsidRDefault="00AB2F25" w:rsidP="0003744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176,032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8011C" w14:textId="77777777" w:rsidR="0089083F" w:rsidRPr="00B94003" w:rsidRDefault="0089083F" w:rsidP="0003744B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F6471" w14:textId="1BB1480F" w:rsidR="0089083F" w:rsidRPr="00B94003" w:rsidRDefault="00AB2F25" w:rsidP="0003744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D11A7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AFBE7" w14:textId="7B26232A" w:rsidR="0089083F" w:rsidRPr="00B94003" w:rsidRDefault="00AB2F25" w:rsidP="0003744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E844A" w14:textId="77777777" w:rsidR="0089083F" w:rsidRPr="00B94003" w:rsidRDefault="0089083F" w:rsidP="0003744B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EDA4" w14:textId="5B37C269" w:rsidR="0089083F" w:rsidRPr="00B94003" w:rsidRDefault="00AB2F25" w:rsidP="0003744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237,365</w:t>
            </w:r>
          </w:p>
        </w:tc>
      </w:tr>
      <w:tr w:rsidR="0089083F" w:rsidRPr="005764E7" w14:paraId="698782EE" w14:textId="77777777" w:rsidTr="0003744B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F6686A" w14:textId="77777777" w:rsidR="0089083F" w:rsidRPr="000E61EA" w:rsidRDefault="0089083F" w:rsidP="0003744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107FC6" w14:textId="5A02635A" w:rsidR="0089083F" w:rsidRPr="00AB2F25" w:rsidRDefault="00AB2F25" w:rsidP="0003744B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2F25">
              <w:rPr>
                <w:rFonts w:ascii="Angsana New" w:hAnsi="Angsana New"/>
                <w:b/>
                <w:bCs/>
                <w:sz w:val="28"/>
                <w:szCs w:val="28"/>
              </w:rPr>
              <w:t>237,365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2C3E4" w14:textId="77777777" w:rsidR="0089083F" w:rsidRPr="00AB2F25" w:rsidRDefault="0089083F" w:rsidP="0003744B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21F07F" w14:textId="2C1D25DD" w:rsidR="0089083F" w:rsidRPr="000E61EA" w:rsidRDefault="00AB2F25" w:rsidP="0003744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2F25">
              <w:rPr>
                <w:rFonts w:ascii="Angsana New" w:hAnsi="Angsana New"/>
                <w:b/>
                <w:bCs/>
                <w:sz w:val="28"/>
                <w:szCs w:val="28"/>
              </w:rPr>
              <w:t>176,032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41CEB" w14:textId="77777777" w:rsidR="0089083F" w:rsidRPr="00AB2F25" w:rsidRDefault="0089083F" w:rsidP="0003744B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A622B0" w14:textId="6B065555" w:rsidR="0089083F" w:rsidRPr="00AB2F25" w:rsidRDefault="00AB2F25" w:rsidP="0003744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2F25">
              <w:rPr>
                <w:rFonts w:ascii="Angsana New" w:hAnsi="Angsana New"/>
                <w:b/>
                <w:bCs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8D8013" w14:textId="77777777" w:rsidR="0089083F" w:rsidRPr="00AB2F25" w:rsidRDefault="0089083F" w:rsidP="0003744B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770CFA" w14:textId="6D049829" w:rsidR="0089083F" w:rsidRPr="000E61EA" w:rsidRDefault="00AB2F25" w:rsidP="0003744B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2F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39B5DF" w14:textId="77777777" w:rsidR="0089083F" w:rsidRPr="00AB2F25" w:rsidRDefault="0089083F" w:rsidP="0003744B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03314F" w14:textId="5589D9DD" w:rsidR="0089083F" w:rsidRPr="00AB2F25" w:rsidRDefault="00AB2F25" w:rsidP="000374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237,365</w:t>
            </w:r>
          </w:p>
        </w:tc>
      </w:tr>
    </w:tbl>
    <w:p w14:paraId="415B96F0" w14:textId="77777777" w:rsidR="0089083F" w:rsidRDefault="0089083F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4326ACB9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1AC5DC36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4882577B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2AE7C70D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68F2DE02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705F84" w:rsidRPr="00625E49" w14:paraId="01DAA248" w14:textId="77777777" w:rsidTr="00A809A4">
        <w:trPr>
          <w:trHeight w:hRule="exact" w:val="432"/>
        </w:trPr>
        <w:tc>
          <w:tcPr>
            <w:tcW w:w="2835" w:type="dxa"/>
          </w:tcPr>
          <w:p w14:paraId="112CF484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04AD27C0" w14:textId="77777777" w:rsidR="00705F84" w:rsidRPr="000E61EA" w:rsidRDefault="00705F84" w:rsidP="00A809A4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05F84" w:rsidRPr="00625E49" w14:paraId="6DCDB276" w14:textId="77777777" w:rsidTr="00A809A4">
        <w:trPr>
          <w:trHeight w:hRule="exact" w:val="432"/>
        </w:trPr>
        <w:tc>
          <w:tcPr>
            <w:tcW w:w="2835" w:type="dxa"/>
          </w:tcPr>
          <w:p w14:paraId="3B905A1B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BDD8F42" w14:textId="77777777" w:rsidR="00705F84" w:rsidRPr="00EC5FC2" w:rsidRDefault="00705F84" w:rsidP="00A809A4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0E61EA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0E61EA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5F84" w:rsidRPr="00625E49" w14:paraId="7E26DC24" w14:textId="77777777" w:rsidTr="00A809A4">
        <w:trPr>
          <w:trHeight w:hRule="exact" w:val="432"/>
        </w:trPr>
        <w:tc>
          <w:tcPr>
            <w:tcW w:w="2835" w:type="dxa"/>
          </w:tcPr>
          <w:p w14:paraId="074450C2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62DAC790" w14:textId="08CB6874" w:rsidR="00705F84" w:rsidRPr="00B94003" w:rsidRDefault="00705F84" w:rsidP="00A809A4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05F84" w:rsidRPr="00625E49" w14:paraId="6C885F9F" w14:textId="77777777" w:rsidTr="001444BC">
        <w:trPr>
          <w:trHeight w:hRule="exact" w:val="432"/>
        </w:trPr>
        <w:tc>
          <w:tcPr>
            <w:tcW w:w="2835" w:type="dxa"/>
          </w:tcPr>
          <w:p w14:paraId="33D84272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79E283" w14:textId="77777777" w:rsidR="00705F84" w:rsidRPr="000E61EA" w:rsidRDefault="00705F84" w:rsidP="00A809A4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F37FEE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73C1" w14:textId="77777777" w:rsidR="00705F84" w:rsidRPr="00B94003" w:rsidRDefault="00705F84" w:rsidP="00A809A4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05F84" w:rsidRPr="00625E49" w14:paraId="01F932D4" w14:textId="77777777" w:rsidTr="001444BC">
        <w:trPr>
          <w:trHeight w:hRule="exact" w:val="432"/>
        </w:trPr>
        <w:tc>
          <w:tcPr>
            <w:tcW w:w="2835" w:type="dxa"/>
            <w:vAlign w:val="center"/>
          </w:tcPr>
          <w:p w14:paraId="46C9380E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7858DD" w14:textId="77777777" w:rsidR="00705F84" w:rsidRPr="000E61EA" w:rsidRDefault="00705F84" w:rsidP="00A809A4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13F5DFB8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94499E" w14:textId="77777777" w:rsidR="00705F84" w:rsidRPr="000E61EA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05D91FF3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5AB4FD1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4821FB03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A7861E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67D1198B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BCDD1DF" w14:textId="77777777" w:rsidR="00705F84" w:rsidRPr="000E61EA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05F84" w:rsidRPr="00625E49" w14:paraId="391D10BB" w14:textId="77777777" w:rsidTr="001444BC">
        <w:trPr>
          <w:trHeight w:hRule="exact" w:val="432"/>
        </w:trPr>
        <w:tc>
          <w:tcPr>
            <w:tcW w:w="2835" w:type="dxa"/>
          </w:tcPr>
          <w:p w14:paraId="501FA82F" w14:textId="77777777" w:rsidR="00705F84" w:rsidRPr="00B94003" w:rsidRDefault="00705F84" w:rsidP="00A809A4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84039E" w14:textId="77777777" w:rsidR="00705F84" w:rsidRPr="00B94003" w:rsidRDefault="00705F84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88BAE80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B21FC4" w14:textId="77777777" w:rsidR="00705F84" w:rsidRPr="000E61EA" w:rsidRDefault="00705F84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979960B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87DF6F2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3775851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83C9F6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EE78E21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4443E76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459364DB" w14:textId="77777777" w:rsidTr="001444BC">
        <w:trPr>
          <w:trHeight w:hRule="exact" w:val="432"/>
        </w:trPr>
        <w:tc>
          <w:tcPr>
            <w:tcW w:w="2835" w:type="dxa"/>
          </w:tcPr>
          <w:p w14:paraId="65A6BF12" w14:textId="77777777" w:rsidR="001444BC" w:rsidRPr="00B94003" w:rsidRDefault="001444BC" w:rsidP="001444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A8397D9" w14:textId="77777777" w:rsidR="001444BC" w:rsidRPr="000E61EA" w:rsidRDefault="001444BC" w:rsidP="00A809A4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65225E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E45560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9AC2CED" w14:textId="77777777" w:rsidR="001444BC" w:rsidRPr="000E61EA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D444D0C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04CB41B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9A63544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8565A27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3CD6BF4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AB324B0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24046F09" w14:textId="77777777" w:rsidTr="001444BC">
        <w:trPr>
          <w:trHeight w:hRule="exact" w:val="432"/>
        </w:trPr>
        <w:tc>
          <w:tcPr>
            <w:tcW w:w="2835" w:type="dxa"/>
          </w:tcPr>
          <w:p w14:paraId="36AC4790" w14:textId="2CEDB197" w:rsidR="001444BC" w:rsidRPr="000E61EA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0A422BD2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97C153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E0632D" w14:textId="77777777" w:rsidR="001444BC" w:rsidRPr="000E61EA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249568A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289D7E1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D2BB438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0ADAE3E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20281EC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53F2F3F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377C7569" w14:textId="77777777" w:rsidTr="001444BC">
        <w:trPr>
          <w:trHeight w:hRule="exact" w:val="432"/>
        </w:trPr>
        <w:tc>
          <w:tcPr>
            <w:tcW w:w="2835" w:type="dxa"/>
          </w:tcPr>
          <w:p w14:paraId="7E61A2DD" w14:textId="77777777" w:rsidR="001444BC" w:rsidRPr="00B94003" w:rsidRDefault="001444BC" w:rsidP="001444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E61E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1053DDF6" w14:textId="77777777" w:rsidR="001444BC" w:rsidRPr="000E61EA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76E53B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44F17B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7F0EF01" w14:textId="77777777" w:rsidR="001444BC" w:rsidRPr="000E61EA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10D9B75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211A3C8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9C5060D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685E4C2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9A5BD9E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66839C2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44C74104" w14:textId="77777777" w:rsidTr="00A31815">
        <w:trPr>
          <w:trHeight w:hRule="exact" w:val="432"/>
        </w:trPr>
        <w:tc>
          <w:tcPr>
            <w:tcW w:w="2835" w:type="dxa"/>
          </w:tcPr>
          <w:p w14:paraId="26ED1038" w14:textId="0AC6448A" w:rsidR="001444BC" w:rsidRPr="00625007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="Angsana New" w:hAnsi="Angsana New"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3EFD6" w14:textId="72F232F2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DE21" w14:textId="77777777" w:rsidR="001444BC" w:rsidRPr="00B94003" w:rsidRDefault="001444BC" w:rsidP="001444B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A555B" w14:textId="50996C9E" w:rsidR="001444BC" w:rsidRPr="000E61EA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185,121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954D5" w14:textId="77777777" w:rsidR="001444BC" w:rsidRPr="00B94003" w:rsidRDefault="001444BC" w:rsidP="001444B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841E1" w14:textId="28E8C93C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407B0" w14:textId="77777777" w:rsidR="001444BC" w:rsidRPr="00B94003" w:rsidRDefault="001444BC" w:rsidP="001444B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7D88F" w14:textId="057CC27D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BB5D3" w14:textId="77777777" w:rsidR="001444BC" w:rsidRPr="00B94003" w:rsidRDefault="001444BC" w:rsidP="001444B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B2B42" w14:textId="1E3DF806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7F5">
              <w:rPr>
                <w:rFonts w:ascii="Angsana New" w:hAnsi="Angsana New"/>
                <w:sz w:val="28"/>
                <w:szCs w:val="28"/>
              </w:rPr>
              <w:t>246,454</w:t>
            </w:r>
          </w:p>
        </w:tc>
      </w:tr>
      <w:tr w:rsidR="001444BC" w:rsidRPr="005764E7" w14:paraId="18441B4E" w14:textId="77777777" w:rsidTr="001444BC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0A9A85" w14:textId="77777777" w:rsidR="001444BC" w:rsidRPr="000E61EA" w:rsidRDefault="001444BC" w:rsidP="001444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D6B9A1" w14:textId="4C7ABBF4" w:rsidR="001444BC" w:rsidRPr="003F77F5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246,454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C431B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C7591E" w14:textId="3AD3DF90" w:rsidR="001444BC" w:rsidRPr="000E61EA" w:rsidRDefault="001444BC" w:rsidP="001444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185,121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2CCD6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68E7A9" w14:textId="0DEBD720" w:rsidR="001444BC" w:rsidRPr="003F77F5" w:rsidRDefault="001444BC" w:rsidP="001444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C27E5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E34C72" w14:textId="77777777" w:rsidR="001444BC" w:rsidRPr="000E61EA" w:rsidRDefault="001444BC" w:rsidP="001444BC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F85322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9A0F28" w14:textId="4806426B" w:rsidR="001444BC" w:rsidRPr="003F77F5" w:rsidRDefault="001444BC" w:rsidP="001444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77F5">
              <w:rPr>
                <w:rFonts w:ascii="Angsana New" w:hAnsi="Angsana New"/>
                <w:sz w:val="28"/>
                <w:szCs w:val="28"/>
                <w:lang w:val="en-US"/>
              </w:rPr>
              <w:t>246,454</w:t>
            </w:r>
          </w:p>
        </w:tc>
      </w:tr>
    </w:tbl>
    <w:p w14:paraId="72834D5F" w14:textId="7BED5AEF" w:rsidR="00F03AB8" w:rsidRDefault="00F03AB8" w:rsidP="0039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 w:right="51" w:firstLine="24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0E61EA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0E61EA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0E61EA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2A6EC904" w14:textId="144F3FE8" w:rsidR="00063226" w:rsidRPr="000E61EA" w:rsidRDefault="00F03AB8" w:rsidP="0039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45" w:hanging="142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 xml:space="preserve">   </w:t>
      </w:r>
      <w:r w:rsidRPr="000E61EA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C10A10" w:rsidRPr="002361B3" w14:paraId="3E685A6A" w14:textId="77777777" w:rsidTr="00144AB0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7F17CE2A" w14:textId="77777777" w:rsidR="00C10A10" w:rsidRPr="002361B3" w:rsidDel="00A37FCF" w:rsidRDefault="00C10A10" w:rsidP="00144AB0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0E61EA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4F4D2189" w14:textId="77777777" w:rsidR="00C10A10" w:rsidRPr="00656B26" w:rsidRDefault="00C10A10" w:rsidP="00144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5D0C5D69" w14:textId="77777777" w:rsidR="00C10A10" w:rsidRPr="000E61EA" w:rsidRDefault="00C10A10" w:rsidP="00144AB0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0E61E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C10A10" w:rsidRPr="002361B3" w14:paraId="7AEDECEC" w14:textId="77777777" w:rsidTr="00FB0116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4461631C" w14:textId="482DF53E" w:rsidR="00C10A10" w:rsidRDefault="00C10A10" w:rsidP="00E265A9">
            <w:pPr>
              <w:suppressAutoHyphens/>
              <w:spacing w:line="240" w:lineRule="auto"/>
              <w:ind w:right="-108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6723F167" w14:textId="77777777" w:rsidR="00C10A10" w:rsidRPr="00656B26" w:rsidRDefault="00C10A10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68F0DA27" w14:textId="77777777" w:rsidR="00C10A10" w:rsidRPr="000E61EA" w:rsidRDefault="00C10A10" w:rsidP="001444BC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0E61E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1444BC" w:rsidRPr="002361B3" w14:paraId="7EE57044" w14:textId="77777777" w:rsidTr="001444BC">
        <w:trPr>
          <w:trHeight w:val="307"/>
        </w:trPr>
        <w:tc>
          <w:tcPr>
            <w:tcW w:w="4394" w:type="dxa"/>
            <w:shd w:val="clear" w:color="auto" w:fill="auto"/>
          </w:tcPr>
          <w:p w14:paraId="557A14BF" w14:textId="6C8512C5" w:rsidR="001444BC" w:rsidRPr="00656B26" w:rsidRDefault="001444BC" w:rsidP="00FB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477AB728" w14:textId="77777777" w:rsidR="001444BC" w:rsidRPr="001444BC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49D15638" w14:textId="77777777" w:rsidR="001444BC" w:rsidRPr="000E61EA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0A10" w:rsidRPr="002361B3" w14:paraId="6792C921" w14:textId="77777777" w:rsidTr="001444BC">
        <w:trPr>
          <w:trHeight w:val="426"/>
        </w:trPr>
        <w:tc>
          <w:tcPr>
            <w:tcW w:w="4394" w:type="dxa"/>
            <w:shd w:val="clear" w:color="auto" w:fill="auto"/>
          </w:tcPr>
          <w:p w14:paraId="14A70303" w14:textId="33D47B35" w:rsidR="00C10A10" w:rsidRDefault="00E265A9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0A10" w:rsidRPr="000E61EA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เงินลงทุนในตราสารทุน </w:t>
            </w:r>
            <w:r w:rsidR="00C10A10">
              <w:rPr>
                <w:rFonts w:ascii="Angsana New" w:hAnsi="Angsana New"/>
                <w:sz w:val="28"/>
                <w:szCs w:val="28"/>
              </w:rPr>
              <w:t>-</w:t>
            </w:r>
            <w:r w:rsidR="00C10A10" w:rsidRPr="000E61EA">
              <w:rPr>
                <w:rFonts w:ascii="Angsana New" w:hAnsi="Angsana New"/>
                <w:sz w:val="28"/>
                <w:szCs w:val="28"/>
                <w:cs/>
              </w:rPr>
              <w:t xml:space="preserve"> หลักทรัพย์ที่ไม่อยู่ในความ</w:t>
            </w:r>
          </w:p>
        </w:tc>
        <w:tc>
          <w:tcPr>
            <w:tcW w:w="284" w:type="dxa"/>
          </w:tcPr>
          <w:p w14:paraId="662B4582" w14:textId="77777777" w:rsidR="00C10A10" w:rsidRPr="00656B26" w:rsidRDefault="00C10A10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251667A4" w14:textId="372EC7A2" w:rsidR="00C10A10" w:rsidRPr="00625E49" w:rsidRDefault="00C10A10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0E61E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1444BC" w:rsidRPr="002361B3" w14:paraId="1B7CE4F2" w14:textId="77777777" w:rsidTr="001444BC">
        <w:trPr>
          <w:trHeight w:val="277"/>
        </w:trPr>
        <w:tc>
          <w:tcPr>
            <w:tcW w:w="4394" w:type="dxa"/>
            <w:shd w:val="clear" w:color="auto" w:fill="auto"/>
          </w:tcPr>
          <w:p w14:paraId="4249F11C" w14:textId="798772D3" w:rsidR="001444BC" w:rsidRPr="00656B26" w:rsidRDefault="00E265A9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44BC" w:rsidRPr="000E61EA">
              <w:rPr>
                <w:rFonts w:ascii="Angsana New" w:hAnsi="Angsana New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284" w:type="dxa"/>
          </w:tcPr>
          <w:p w14:paraId="29B38CE0" w14:textId="77777777" w:rsidR="001444BC" w:rsidRPr="00656B26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68302EB6" w14:textId="59F23EF4" w:rsidR="001444BC" w:rsidRPr="000E61EA" w:rsidRDefault="001444BC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0E61E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1444BC" w:rsidRPr="002361B3" w14:paraId="2DDA0E84" w14:textId="77777777" w:rsidTr="001444BC">
        <w:trPr>
          <w:trHeight w:val="325"/>
        </w:trPr>
        <w:tc>
          <w:tcPr>
            <w:tcW w:w="4394" w:type="dxa"/>
            <w:shd w:val="clear" w:color="auto" w:fill="auto"/>
          </w:tcPr>
          <w:p w14:paraId="57194879" w14:textId="77777777" w:rsidR="001444BC" w:rsidRPr="001444BC" w:rsidRDefault="001444BC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FFE24D7" w14:textId="77777777" w:rsidR="001444BC" w:rsidRPr="00656B26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53D858F8" w14:textId="01220698" w:rsidR="001444BC" w:rsidRPr="000E61EA" w:rsidRDefault="001444BC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0E61E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4DA67679" w14:textId="221BE3F2" w:rsidR="000F0239" w:rsidRPr="00391292" w:rsidRDefault="00B6235B" w:rsidP="00E265A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39129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7548AD" w:rsidRPr="00391292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5414D904" w:rsidR="00B6235B" w:rsidRPr="005764E7" w:rsidRDefault="00B6235B" w:rsidP="00443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391292">
        <w:rPr>
          <w:rFonts w:ascii="Angsana New" w:hAnsi="Angsana New"/>
          <w:sz w:val="28"/>
          <w:szCs w:val="28"/>
          <w:cs/>
        </w:rPr>
        <w:t>ณ วันที่</w:t>
      </w:r>
      <w:r w:rsidRPr="00391292">
        <w:rPr>
          <w:rFonts w:ascii="Angsana New" w:hAnsi="Angsana New"/>
          <w:sz w:val="28"/>
          <w:szCs w:val="28"/>
        </w:rPr>
        <w:t xml:space="preserve"> </w:t>
      </w:r>
      <w:r w:rsidR="001847AB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  <w:lang w:val="en-ZW"/>
        </w:rPr>
        <w:t>1</w:t>
      </w:r>
      <w:r w:rsidR="001847AB" w:rsidRPr="000E61EA">
        <w:rPr>
          <w:rFonts w:ascii="Angsana New" w:hAnsi="Angsana New"/>
          <w:sz w:val="28"/>
          <w:szCs w:val="28"/>
          <w:cs/>
        </w:rPr>
        <w:t xml:space="preserve"> </w:t>
      </w:r>
      <w:r w:rsidR="005E5E15" w:rsidRPr="000E61EA">
        <w:rPr>
          <w:rFonts w:ascii="Angsana New" w:hAnsi="Angsana New"/>
          <w:sz w:val="28"/>
          <w:szCs w:val="28"/>
          <w:cs/>
        </w:rPr>
        <w:t>มีนาคม</w:t>
      </w:r>
      <w:r w:rsidR="001847AB" w:rsidRPr="00391292">
        <w:rPr>
          <w:rFonts w:ascii="Angsana New" w:hAnsi="Angsana New"/>
          <w:sz w:val="28"/>
          <w:szCs w:val="28"/>
        </w:rPr>
        <w:t xml:space="preserve"> </w:t>
      </w:r>
      <w:r w:rsidR="00D3765D" w:rsidRPr="00D3765D">
        <w:rPr>
          <w:rFonts w:ascii="Angsana New" w:hAnsi="Angsana New"/>
          <w:sz w:val="28"/>
          <w:szCs w:val="28"/>
        </w:rPr>
        <w:t xml:space="preserve">2566 </w:t>
      </w:r>
      <w:r w:rsidRPr="007D499B">
        <w:rPr>
          <w:rFonts w:ascii="Angsana New" w:hAnsi="Angsana New"/>
          <w:sz w:val="28"/>
          <w:szCs w:val="28"/>
          <w:cs/>
        </w:rPr>
        <w:t>บริษัทมีภาระผูกพัน</w:t>
      </w:r>
      <w:r w:rsidR="00D4480B" w:rsidRPr="007D499B">
        <w:rPr>
          <w:rFonts w:ascii="Angsana New" w:hAnsi="Angsana New"/>
          <w:sz w:val="28"/>
          <w:szCs w:val="28"/>
          <w:cs/>
        </w:rPr>
        <w:t>จากสัญญาเช่าและสัญญาบริการ</w:t>
      </w:r>
      <w:r w:rsidRPr="007D499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6979"/>
        <w:gridCol w:w="284"/>
        <w:gridCol w:w="2092"/>
      </w:tblGrid>
      <w:tr w:rsidR="00B6235B" w:rsidRPr="005764E7" w14:paraId="7CDEE0BC" w14:textId="77777777" w:rsidTr="00F52CB6">
        <w:trPr>
          <w:trHeight w:hRule="exact" w:val="432"/>
        </w:trPr>
        <w:tc>
          <w:tcPr>
            <w:tcW w:w="6979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0E6A8B">
        <w:trPr>
          <w:trHeight w:hRule="exact" w:val="432"/>
        </w:trPr>
        <w:tc>
          <w:tcPr>
            <w:tcW w:w="6979" w:type="dxa"/>
            <w:vAlign w:val="bottom"/>
          </w:tcPr>
          <w:p w14:paraId="0D607593" w14:textId="77777777" w:rsidR="00BA535D" w:rsidRPr="005764E7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237056CA" w14:textId="6AC2762B" w:rsidR="00853F65" w:rsidRPr="005764E7" w:rsidRDefault="00A03C1A" w:rsidP="00964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E6A8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BA535D" w:rsidRPr="005764E7" w14:paraId="4B0AD960" w14:textId="77777777" w:rsidTr="000E6A8B">
        <w:trPr>
          <w:trHeight w:hRule="exact" w:val="432"/>
        </w:trPr>
        <w:tc>
          <w:tcPr>
            <w:tcW w:w="6979" w:type="dxa"/>
            <w:vAlign w:val="bottom"/>
          </w:tcPr>
          <w:p w14:paraId="47A1A3B7" w14:textId="77777777" w:rsidR="00BA535D" w:rsidRPr="005764E7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61EA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63C14853" w:rsidR="00BA535D" w:rsidRPr="005764E7" w:rsidRDefault="00A03C1A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E6A8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BA535D" w:rsidRPr="005764E7" w14:paraId="05787B89" w14:textId="77777777" w:rsidTr="000E6A8B">
        <w:trPr>
          <w:trHeight w:hRule="exact" w:val="432"/>
        </w:trPr>
        <w:tc>
          <w:tcPr>
            <w:tcW w:w="6979" w:type="dxa"/>
            <w:vAlign w:val="bottom"/>
          </w:tcPr>
          <w:p w14:paraId="250E1E41" w14:textId="77777777" w:rsidR="00BA535D" w:rsidRPr="000E61EA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61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5DC2ED0D" w:rsidR="00853F65" w:rsidRPr="005764E7" w:rsidRDefault="00A03C1A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0E6A8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739</w:t>
            </w:r>
          </w:p>
        </w:tc>
      </w:tr>
    </w:tbl>
    <w:p w14:paraId="7A27D87C" w14:textId="77777777" w:rsidR="00FB1394" w:rsidRPr="005764E7" w:rsidRDefault="00FB1394" w:rsidP="00D419B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46332A47" w14:textId="77777777" w:rsidR="006D7312" w:rsidRPr="009724DE" w:rsidRDefault="006D7312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"/>
          <w:szCs w:val="2"/>
        </w:rPr>
      </w:pPr>
    </w:p>
    <w:p w14:paraId="46DFD3BA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50CB763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350D572" w14:textId="77B71CFB" w:rsidR="0025597C" w:rsidRDefault="0025597C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26803C43" w14:textId="46825B3F" w:rsidR="0025597C" w:rsidRDefault="0025597C" w:rsidP="00F52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>
        <w:rPr>
          <w:rFonts w:ascii="Angsana New" w:hAnsi="Angsana New"/>
          <w:sz w:val="28"/>
          <w:szCs w:val="28"/>
        </w:rPr>
        <w:t>55</w:t>
      </w:r>
      <w:r w:rsidRPr="0025597C">
        <w:rPr>
          <w:rFonts w:ascii="Angsana New" w:hAnsi="Angsana New"/>
          <w:sz w:val="28"/>
          <w:szCs w:val="28"/>
        </w:rPr>
        <w:t xml:space="preserve">/2566 </w:t>
      </w:r>
      <w:r w:rsidRPr="000E61EA">
        <w:rPr>
          <w:rFonts w:ascii="Angsana New" w:hAnsi="Angsana New"/>
          <w:sz w:val="28"/>
          <w:szCs w:val="28"/>
          <w:cs/>
        </w:rPr>
        <w:t xml:space="preserve">ซึ่งประชุมเมื่อวันที่ </w:t>
      </w:r>
      <w:r w:rsidRPr="0025597C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 xml:space="preserve">5 </w:t>
      </w:r>
      <w:r w:rsidRPr="000E61EA">
        <w:rPr>
          <w:rFonts w:ascii="Angsana New" w:hAnsi="Angsana New"/>
          <w:sz w:val="28"/>
          <w:szCs w:val="28"/>
          <w:cs/>
        </w:rPr>
        <w:t xml:space="preserve">เมษายน </w:t>
      </w:r>
      <w:r w:rsidRPr="0025597C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มีมติอนุมัติเรื่องดังต่อไปนี้</w:t>
      </w:r>
    </w:p>
    <w:p w14:paraId="40390112" w14:textId="4592FF37" w:rsidR="0025597C" w:rsidRDefault="0025597C" w:rsidP="00F52CB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-21" w:hanging="425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>มีมติอนุมัติการเปลี่ยนแปลงมูลค่าหุ้นที่ตราไว้ของบริษัท จากเดิมมูลค่า</w:t>
      </w:r>
      <w:r w:rsidR="00193230" w:rsidRPr="000E61EA">
        <w:rPr>
          <w:rFonts w:ascii="Angsana New" w:hAnsi="Angsana New"/>
          <w:sz w:val="28"/>
          <w:szCs w:val="28"/>
          <w:cs/>
        </w:rPr>
        <w:t>หุ้น</w:t>
      </w:r>
      <w:r w:rsidRPr="000E61EA">
        <w:rPr>
          <w:rFonts w:ascii="Angsana New" w:hAnsi="Angsana New"/>
          <w:sz w:val="28"/>
          <w:szCs w:val="28"/>
          <w:cs/>
        </w:rPr>
        <w:t>ละ</w:t>
      </w:r>
      <w:r w:rsidR="00193230" w:rsidRPr="000E61EA">
        <w:rPr>
          <w:rFonts w:ascii="Angsana New" w:hAnsi="Angsana New"/>
          <w:sz w:val="28"/>
          <w:szCs w:val="28"/>
          <w:cs/>
        </w:rPr>
        <w:t xml:space="preserve"> </w:t>
      </w:r>
      <w:r w:rsidR="00193230">
        <w:rPr>
          <w:rFonts w:ascii="Angsana New" w:hAnsi="Angsana New"/>
          <w:sz w:val="28"/>
          <w:szCs w:val="28"/>
        </w:rPr>
        <w:t xml:space="preserve">10.00 </w:t>
      </w:r>
      <w:r w:rsidRPr="000E61EA">
        <w:rPr>
          <w:rFonts w:ascii="Angsana New" w:hAnsi="Angsana New"/>
          <w:sz w:val="28"/>
          <w:szCs w:val="28"/>
          <w:cs/>
        </w:rPr>
        <w:t>บาท</w:t>
      </w:r>
      <w:r w:rsidRPr="0025597C"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เป็นมูลค่าที่ตราไว</w:t>
      </w:r>
      <w:r w:rsidR="00193230" w:rsidRPr="000E61EA">
        <w:rPr>
          <w:rFonts w:ascii="Angsana New" w:hAnsi="Angsana New"/>
          <w:sz w:val="28"/>
          <w:szCs w:val="28"/>
          <w:cs/>
        </w:rPr>
        <w:t>้</w:t>
      </w:r>
      <w:r w:rsidRPr="000E61EA">
        <w:rPr>
          <w:rFonts w:ascii="Angsana New" w:hAnsi="Angsana New"/>
          <w:sz w:val="28"/>
          <w:szCs w:val="28"/>
          <w:cs/>
        </w:rPr>
        <w:t>ห</w:t>
      </w:r>
      <w:r w:rsidR="00193230" w:rsidRPr="000E61EA">
        <w:rPr>
          <w:rFonts w:ascii="Angsana New" w:hAnsi="Angsana New"/>
          <w:sz w:val="28"/>
          <w:szCs w:val="28"/>
          <w:cs/>
        </w:rPr>
        <w:t>ุ้น</w:t>
      </w:r>
      <w:r w:rsidRPr="000E61EA">
        <w:rPr>
          <w:rFonts w:ascii="Angsana New" w:hAnsi="Angsana New"/>
          <w:sz w:val="28"/>
          <w:szCs w:val="28"/>
          <w:cs/>
        </w:rPr>
        <w:t>ละ</w:t>
      </w:r>
      <w:r w:rsidRPr="0025597C">
        <w:rPr>
          <w:rFonts w:ascii="Angsana New" w:hAnsi="Angsana New"/>
          <w:sz w:val="28"/>
          <w:szCs w:val="28"/>
        </w:rPr>
        <w:t>1</w:t>
      </w:r>
      <w:r w:rsidR="00193230">
        <w:rPr>
          <w:rFonts w:ascii="Angsana New" w:hAnsi="Angsana New"/>
          <w:sz w:val="28"/>
          <w:szCs w:val="28"/>
        </w:rPr>
        <w:t>.00</w:t>
      </w:r>
      <w:r w:rsidRPr="0025597C"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บาท</w:t>
      </w:r>
      <w:r w:rsidRPr="0025597C">
        <w:rPr>
          <w:rFonts w:ascii="Angsana New" w:hAnsi="Angsana New"/>
          <w:sz w:val="28"/>
          <w:szCs w:val="28"/>
        </w:rPr>
        <w:t xml:space="preserve"> </w:t>
      </w:r>
      <w:r w:rsidR="0036764C" w:rsidRPr="000E61EA">
        <w:rPr>
          <w:rFonts w:ascii="Angsana New" w:hAnsi="Angsana New"/>
          <w:sz w:val="28"/>
          <w:szCs w:val="28"/>
          <w:cs/>
        </w:rPr>
        <w:t xml:space="preserve">จำนวนหุ้นจากเดิม </w:t>
      </w:r>
      <w:r w:rsidR="0036764C">
        <w:rPr>
          <w:rFonts w:ascii="Angsana New" w:hAnsi="Angsana New"/>
          <w:sz w:val="28"/>
          <w:szCs w:val="28"/>
        </w:rPr>
        <w:t xml:space="preserve">14,951,000 </w:t>
      </w:r>
      <w:r w:rsidR="0036764C" w:rsidRPr="000E61EA">
        <w:rPr>
          <w:rFonts w:ascii="Angsana New" w:hAnsi="Angsana New"/>
          <w:sz w:val="28"/>
          <w:szCs w:val="28"/>
          <w:cs/>
        </w:rPr>
        <w:t xml:space="preserve">หุ้น เป็น </w:t>
      </w:r>
      <w:r w:rsidR="0036764C">
        <w:rPr>
          <w:rFonts w:ascii="Angsana New" w:hAnsi="Angsana New"/>
          <w:sz w:val="28"/>
          <w:szCs w:val="28"/>
        </w:rPr>
        <w:t xml:space="preserve">149,510,000 </w:t>
      </w:r>
      <w:r w:rsidR="0036764C" w:rsidRPr="000E61EA">
        <w:rPr>
          <w:rFonts w:ascii="Angsana New" w:hAnsi="Angsana New"/>
          <w:sz w:val="28"/>
          <w:szCs w:val="28"/>
          <w:cs/>
        </w:rPr>
        <w:t>หุ้น</w:t>
      </w:r>
    </w:p>
    <w:p w14:paraId="7E407301" w14:textId="6DEA940B" w:rsidR="0036764C" w:rsidRPr="0036764C" w:rsidRDefault="0036764C" w:rsidP="00F52CB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-21" w:hanging="425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มีมติอนุมัติการแก้ไขเพิ่มเติมหนังสือบริคณห์สนธิข้อ </w:t>
      </w:r>
      <w:r w:rsidRPr="0036764C">
        <w:rPr>
          <w:rFonts w:ascii="Angsana New" w:hAnsi="Angsana New"/>
          <w:sz w:val="28"/>
          <w:szCs w:val="28"/>
        </w:rPr>
        <w:t>4.</w:t>
      </w:r>
      <w:r w:rsidRPr="000E61EA">
        <w:rPr>
          <w:rFonts w:ascii="Angsana New" w:hAnsi="Angsana New"/>
          <w:sz w:val="28"/>
          <w:szCs w:val="28"/>
          <w:cs/>
        </w:rPr>
        <w:t xml:space="preserve">ให้สอดคล้องกับการเปลี่ยนแปลงมูลค่าหุ้นที่ตราไว้ของบริษัท </w:t>
      </w:r>
      <w:r w:rsidRPr="0036764C">
        <w:rPr>
          <w:rFonts w:ascii="Angsana New" w:hAnsi="Angsana New"/>
          <w:sz w:val="28"/>
          <w:szCs w:val="28"/>
        </w:rPr>
        <w:t xml:space="preserve"> “</w:t>
      </w:r>
      <w:r w:rsidRPr="000E61EA">
        <w:rPr>
          <w:rFonts w:ascii="Angsana New" w:hAnsi="Angsana New"/>
          <w:sz w:val="28"/>
          <w:szCs w:val="28"/>
          <w:cs/>
        </w:rPr>
        <w:t xml:space="preserve">ข้อ </w:t>
      </w:r>
      <w:r w:rsidRPr="0036764C">
        <w:rPr>
          <w:rFonts w:ascii="Angsana New" w:hAnsi="Angsana New"/>
          <w:sz w:val="28"/>
          <w:szCs w:val="28"/>
        </w:rPr>
        <w:t xml:space="preserve">4. </w:t>
      </w:r>
      <w:r w:rsidRPr="000E61EA">
        <w:rPr>
          <w:rFonts w:ascii="Angsana New" w:hAnsi="Angsana New"/>
          <w:sz w:val="28"/>
          <w:szCs w:val="28"/>
          <w:cs/>
        </w:rPr>
        <w:t>ทุนจดทะเบียน จ</w:t>
      </w:r>
      <w:r w:rsidR="009F68FE" w:rsidRPr="000E61EA">
        <w:rPr>
          <w:rFonts w:ascii="Angsana New" w:hAnsi="Angsana New"/>
          <w:sz w:val="28"/>
          <w:szCs w:val="28"/>
          <w:cs/>
        </w:rPr>
        <w:t>ำ</w:t>
      </w:r>
      <w:r w:rsidRPr="000E61EA">
        <w:rPr>
          <w:rFonts w:ascii="Angsana New" w:hAnsi="Angsana New"/>
          <w:sz w:val="28"/>
          <w:szCs w:val="28"/>
          <w:cs/>
        </w:rPr>
        <w:t xml:space="preserve">นวน </w:t>
      </w:r>
      <w:r w:rsidRPr="0036764C">
        <w:rPr>
          <w:rFonts w:ascii="Angsana New" w:hAnsi="Angsana New"/>
          <w:sz w:val="28"/>
          <w:szCs w:val="28"/>
        </w:rPr>
        <w:t>149</w:t>
      </w:r>
      <w:r w:rsidR="009F68FE">
        <w:rPr>
          <w:rFonts w:ascii="Angsana New" w:hAnsi="Angsana New"/>
          <w:sz w:val="28"/>
          <w:szCs w:val="28"/>
        </w:rPr>
        <w:t>.</w:t>
      </w:r>
      <w:r w:rsidRPr="0036764C">
        <w:rPr>
          <w:rFonts w:ascii="Angsana New" w:hAnsi="Angsana New"/>
          <w:sz w:val="28"/>
          <w:szCs w:val="28"/>
        </w:rPr>
        <w:t>51</w:t>
      </w:r>
      <w:r w:rsidR="009F68FE" w:rsidRPr="000E61EA">
        <w:rPr>
          <w:rFonts w:ascii="Angsana New" w:hAnsi="Angsana New"/>
          <w:sz w:val="28"/>
          <w:szCs w:val="28"/>
          <w:cs/>
        </w:rPr>
        <w:t xml:space="preserve"> ล้าน</w:t>
      </w:r>
      <w:r w:rsidRPr="000E61EA">
        <w:rPr>
          <w:rFonts w:ascii="Angsana New" w:hAnsi="Angsana New"/>
          <w:sz w:val="28"/>
          <w:szCs w:val="28"/>
          <w:cs/>
        </w:rPr>
        <w:t xml:space="preserve">บาท </w:t>
      </w:r>
    </w:p>
    <w:p w14:paraId="6D0DFFE9" w14:textId="78B288E2" w:rsidR="0025597C" w:rsidRPr="00193230" w:rsidRDefault="00193230" w:rsidP="00F52CB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-21" w:hanging="425"/>
        <w:jc w:val="thaiDistribute"/>
        <w:rPr>
          <w:rFonts w:ascii="Angsana New" w:hAnsi="Angsana New"/>
          <w:sz w:val="28"/>
          <w:szCs w:val="28"/>
        </w:rPr>
      </w:pPr>
      <w:r w:rsidRPr="000E61EA">
        <w:rPr>
          <w:rFonts w:ascii="Angsana New" w:hAnsi="Angsana New"/>
          <w:sz w:val="28"/>
          <w:szCs w:val="28"/>
          <w:cs/>
        </w:rPr>
        <w:t xml:space="preserve">มีมติอนุมัติการจัดสรรกำไรและการจ่ายเงินปันผลโดยอนุมัติการจ่ายเงินปันผลในอัตราหุ้นละ </w:t>
      </w:r>
      <w:r w:rsidRPr="00193230">
        <w:rPr>
          <w:rFonts w:ascii="Angsana New" w:hAnsi="Angsana New"/>
          <w:sz w:val="28"/>
          <w:szCs w:val="28"/>
        </w:rPr>
        <w:t xml:space="preserve">0.14 </w:t>
      </w:r>
      <w:r w:rsidRPr="000E61EA">
        <w:rPr>
          <w:rFonts w:ascii="Angsana New" w:hAnsi="Angsana New"/>
          <w:sz w:val="28"/>
          <w:szCs w:val="28"/>
          <w:cs/>
        </w:rPr>
        <w:t xml:space="preserve">บาท จำนวน </w:t>
      </w:r>
      <w:r w:rsidRPr="00193230">
        <w:rPr>
          <w:rFonts w:ascii="Angsana New" w:hAnsi="Angsana New"/>
          <w:sz w:val="28"/>
          <w:szCs w:val="28"/>
        </w:rPr>
        <w:t xml:space="preserve">14,951,000 </w:t>
      </w:r>
      <w:r w:rsidRPr="000E61EA">
        <w:rPr>
          <w:rFonts w:ascii="Angsana New" w:hAnsi="Angsana New"/>
          <w:sz w:val="28"/>
          <w:szCs w:val="28"/>
          <w:cs/>
        </w:rPr>
        <w:t xml:space="preserve">หุ้น รวมเป็นเงินปันผลทั้งสิ้นจำนวน </w:t>
      </w:r>
      <w:r w:rsidRPr="00193230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.</w:t>
      </w:r>
      <w:r w:rsidRPr="00193230">
        <w:rPr>
          <w:rFonts w:ascii="Angsana New" w:hAnsi="Angsana New"/>
          <w:sz w:val="28"/>
          <w:szCs w:val="28"/>
        </w:rPr>
        <w:t>09</w:t>
      </w:r>
      <w:r w:rsidRPr="000E61EA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93230">
        <w:rPr>
          <w:rFonts w:ascii="Angsana New" w:hAnsi="Angsana New"/>
          <w:sz w:val="28"/>
          <w:szCs w:val="28"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และกำหนดจ่ายเงินปันผล วันที่</w:t>
      </w:r>
      <w:r>
        <w:rPr>
          <w:rFonts w:ascii="Angsana New" w:hAnsi="Angsana New"/>
          <w:sz w:val="28"/>
          <w:szCs w:val="28"/>
        </w:rPr>
        <w:t xml:space="preserve"> </w:t>
      </w:r>
      <w:r w:rsidRPr="00193230">
        <w:rPr>
          <w:rFonts w:ascii="Angsana New" w:hAnsi="Angsana New"/>
          <w:sz w:val="28"/>
          <w:szCs w:val="28"/>
        </w:rPr>
        <w:t xml:space="preserve">24 </w:t>
      </w:r>
      <w:r w:rsidRPr="000E61E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193230">
        <w:rPr>
          <w:rFonts w:ascii="Angsana New" w:hAnsi="Angsana New"/>
          <w:sz w:val="28"/>
          <w:szCs w:val="28"/>
        </w:rPr>
        <w:t xml:space="preserve">2566 </w:t>
      </w:r>
    </w:p>
    <w:p w14:paraId="603FA6A5" w14:textId="3E65D2B2" w:rsidR="00B6235B" w:rsidRPr="007A3502" w:rsidRDefault="000F47BB" w:rsidP="00A42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right="-22" w:firstLine="0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705F84" w:rsidRPr="000E61EA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687B7B" w:rsidRPr="000E61E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5FA3488" w14:textId="247D370A" w:rsidR="00267524" w:rsidRDefault="005E5E1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  <w:r w:rsidRPr="000E61EA">
        <w:rPr>
          <w:rFonts w:ascii="Angsana New" w:hAnsi="Angsana New"/>
          <w:sz w:val="28"/>
          <w:szCs w:val="28"/>
          <w:cs/>
        </w:rPr>
        <w:t>ข้อมูลทางการเงินระหว่างกาลได้รับการอนุมัติจากคณะกรรมการบริษัทเมื่อวันที่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="00634181" w:rsidRPr="00634181">
        <w:rPr>
          <w:rFonts w:ascii="Angsana New" w:hAnsi="Angsana New"/>
          <w:sz w:val="28"/>
          <w:szCs w:val="28"/>
        </w:rPr>
        <w:t>12</w:t>
      </w:r>
      <w:r w:rsidR="00CB752D" w:rsidRPr="00634181">
        <w:rPr>
          <w:rFonts w:ascii="Angsana New" w:hAnsi="Angsana New"/>
          <w:sz w:val="28"/>
          <w:szCs w:val="28"/>
        </w:rPr>
        <w:t xml:space="preserve"> </w:t>
      </w:r>
      <w:r w:rsidR="00CB752D" w:rsidRPr="000E61EA">
        <w:rPr>
          <w:rFonts w:ascii="Angsana New" w:hAnsi="Angsana New"/>
          <w:sz w:val="28"/>
          <w:szCs w:val="28"/>
          <w:cs/>
        </w:rPr>
        <w:t>พฤษภาคม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Pr="00634181">
        <w:rPr>
          <w:rFonts w:ascii="Angsana New" w:hAnsi="Angsana New"/>
          <w:color w:val="000000"/>
          <w:sz w:val="28"/>
          <w:szCs w:val="28"/>
        </w:rPr>
        <w:t>2566</w:t>
      </w:r>
    </w:p>
    <w:p w14:paraId="2E6E7240" w14:textId="77777777" w:rsidR="00FA7947" w:rsidRPr="000E61EA" w:rsidRDefault="00FA7947" w:rsidP="0019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262"/>
        <w:jc w:val="thaiDistribute"/>
        <w:rPr>
          <w:rFonts w:ascii="Angsana New" w:hAnsi="Angsana New"/>
          <w:sz w:val="28"/>
          <w:szCs w:val="28"/>
          <w:cs/>
        </w:rPr>
      </w:pPr>
    </w:p>
    <w:p w14:paraId="0DC74AB2" w14:textId="6FE44F98" w:rsidR="007E5346" w:rsidRPr="000E61EA" w:rsidRDefault="007E5346" w:rsidP="00EC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sectPr w:rsidR="007E5346" w:rsidRPr="000E61EA" w:rsidSect="00A423F2"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AF949" w14:textId="77777777" w:rsidR="00086B57" w:rsidRDefault="00086B57">
      <w:r>
        <w:separator/>
      </w:r>
    </w:p>
  </w:endnote>
  <w:endnote w:type="continuationSeparator" w:id="0">
    <w:p w14:paraId="0A71A5EB" w14:textId="77777777" w:rsidR="00086B57" w:rsidRDefault="0008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02DE" w14:textId="2CEE6C63" w:rsidR="008538B4" w:rsidRPr="00180047" w:rsidRDefault="008538B4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391292">
      <w:rPr>
        <w:rFonts w:ascii="Angsana New" w:hAnsi="Angsana New" w:hint="cs"/>
        <w:sz w:val="28"/>
        <w:szCs w:val="28"/>
      </w:rPr>
      <w:t xml:space="preserve"> </w:t>
    </w:r>
    <w:r w:rsidRPr="00391292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50064B">
      <w:rPr>
        <w:rFonts w:asciiTheme="majorBidi" w:hAnsiTheme="majorBidi" w:cstheme="majorBidi"/>
        <w:noProof/>
        <w:sz w:val="28"/>
        <w:szCs w:val="28"/>
      </w:rPr>
      <w:t>16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CB49" w14:textId="028C3CEF" w:rsidR="008538B4" w:rsidRPr="00C91024" w:rsidRDefault="008538B4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50064B">
      <w:rPr>
        <w:rFonts w:ascii="Angsana New" w:hAnsi="Angsana New"/>
        <w:noProof/>
        <w:sz w:val="28"/>
        <w:szCs w:val="28"/>
      </w:rPr>
      <w:t>17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8538B4" w:rsidRPr="00A20434" w:rsidRDefault="008538B4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8538B4" w:rsidRPr="0017742A" w:rsidRDefault="008538B4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48CC8" w14:textId="77777777" w:rsidR="00086B57" w:rsidRDefault="00086B57">
      <w:r>
        <w:separator/>
      </w:r>
    </w:p>
  </w:footnote>
  <w:footnote w:type="continuationSeparator" w:id="0">
    <w:p w14:paraId="02C5FD31" w14:textId="77777777" w:rsidR="00086B57" w:rsidRDefault="0008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77C2" w14:textId="77777777" w:rsidR="008538B4" w:rsidRPr="00656B26" w:rsidRDefault="008538B4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022C3FBF" w14:textId="77777777" w:rsidR="008538B4" w:rsidRPr="00656B26" w:rsidRDefault="008538B4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769635EF" w14:textId="04A475DA" w:rsidR="008538B4" w:rsidRDefault="008538B4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>วันที่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 w:hint="cs"/>
        <w:b/>
        <w:bCs/>
        <w:sz w:val="28"/>
        <w:szCs w:val="28"/>
        <w:cs/>
      </w:rPr>
      <w:t>1</w:t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 w:hint="cs"/>
        <w:b/>
        <w:bCs/>
        <w:sz w:val="28"/>
        <w:szCs w:val="28"/>
        <w:cs/>
      </w:rPr>
      <w:t>6</w:t>
    </w:r>
  </w:p>
  <w:p w14:paraId="6B02DAD8" w14:textId="77777777" w:rsidR="008538B4" w:rsidRPr="00225770" w:rsidRDefault="008538B4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AA70" w14:textId="77777777" w:rsidR="008538B4" w:rsidRPr="00656B26" w:rsidRDefault="008538B4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5E664A9A" w14:textId="77777777" w:rsidR="008538B4" w:rsidRPr="00656B26" w:rsidRDefault="008538B4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821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548CD77" w14:textId="7FD0B8A1" w:rsidR="008538B4" w:rsidRPr="00637127" w:rsidRDefault="008538B4" w:rsidP="000C6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9"/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 w:hint="cs"/>
        <w:b/>
        <w:bCs/>
        <w:sz w:val="28"/>
        <w:szCs w:val="28"/>
        <w:cs/>
      </w:rPr>
      <w:t>1</w:t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 w:hint="cs"/>
        <w:b/>
        <w:bCs/>
        <w:sz w:val="28"/>
        <w:szCs w:val="28"/>
        <w:cs/>
      </w:rPr>
      <w:t>6</w:t>
    </w:r>
  </w:p>
  <w:p w14:paraId="105F1B2D" w14:textId="77777777" w:rsidR="008538B4" w:rsidRPr="00637127" w:rsidRDefault="008538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8538B4" w:rsidRPr="00391292" w:rsidRDefault="008538B4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391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391292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391292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391292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8538B4" w:rsidRPr="00391292" w:rsidRDefault="008538B4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391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391292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39129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8538B4" w:rsidRDefault="008538B4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91292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391292">
      <w:rPr>
        <w:rFonts w:ascii="Angsana New" w:hAnsi="Angsana New"/>
        <w:b/>
        <w:bCs/>
        <w:sz w:val="32"/>
        <w:szCs w:val="32"/>
        <w:cs/>
      </w:rPr>
      <w:t xml:space="preserve"> </w:t>
    </w:r>
    <w:r w:rsidRPr="00391292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391292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391292">
      <w:rPr>
        <w:rFonts w:ascii="Angsana New" w:hAnsi="Angsana New"/>
        <w:b/>
        <w:bCs/>
        <w:sz w:val="32"/>
        <w:szCs w:val="32"/>
        <w:cs/>
      </w:rPr>
      <w:t xml:space="preserve"> </w:t>
    </w:r>
    <w:r w:rsidRPr="00391292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391292">
      <w:rPr>
        <w:rFonts w:ascii="Angsana New" w:hAnsi="Angsana New"/>
        <w:b/>
        <w:bCs/>
        <w:sz w:val="32"/>
        <w:szCs w:val="32"/>
      </w:rPr>
      <w:t xml:space="preserve"> (</w:t>
    </w:r>
    <w:r w:rsidRPr="00391292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8538B4" w:rsidRDefault="008538B4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91292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391292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391292">
      <w:rPr>
        <w:rFonts w:ascii="Angsana New" w:hAnsi="Angsana New"/>
        <w:b/>
        <w:bCs/>
        <w:sz w:val="32"/>
        <w:szCs w:val="32"/>
      </w:rPr>
      <w:t xml:space="preserve"> (</w:t>
    </w:r>
    <w:r w:rsidRPr="00391292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8538B4" w:rsidRPr="0093624F" w:rsidRDefault="008538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20BA" w14:textId="77777777" w:rsidR="008538B4" w:rsidRPr="00656B26" w:rsidRDefault="008538B4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57C971E9" w14:textId="77777777" w:rsidR="008538B4" w:rsidRPr="00656B26" w:rsidRDefault="008538B4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6623D886" w14:textId="77777777" w:rsidR="008538B4" w:rsidRDefault="008538B4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>วันที่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 w:hint="cs"/>
        <w:b/>
        <w:bCs/>
        <w:sz w:val="28"/>
        <w:szCs w:val="28"/>
        <w:cs/>
      </w:rPr>
      <w:t>1</w:t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 w:hint="cs"/>
        <w:b/>
        <w:bCs/>
        <w:sz w:val="28"/>
        <w:szCs w:val="28"/>
        <w:cs/>
      </w:rPr>
      <w:t>6</w:t>
    </w:r>
  </w:p>
  <w:p w14:paraId="0EC53EEE" w14:textId="543BDCFA" w:rsidR="008538B4" w:rsidRPr="00391292" w:rsidRDefault="008538B4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0D0F2D"/>
    <w:multiLevelType w:val="singleLevel"/>
    <w:tmpl w:val="B4A21BB0"/>
    <w:lvl w:ilvl="0">
      <w:start w:val="1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11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EC0E7E"/>
    <w:multiLevelType w:val="hybridMultilevel"/>
    <w:tmpl w:val="66288B9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18253B"/>
    <w:multiLevelType w:val="hybridMultilevel"/>
    <w:tmpl w:val="4CF02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D5402B"/>
    <w:multiLevelType w:val="multilevel"/>
    <w:tmpl w:val="3184DB4C"/>
    <w:numStyleLink w:val="Style2"/>
  </w:abstractNum>
  <w:abstractNum w:abstractNumId="19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4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5" w15:restartNumberingAfterBreak="0">
    <w:nsid w:val="1CE3765E"/>
    <w:multiLevelType w:val="multilevel"/>
    <w:tmpl w:val="F81A8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7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8" w15:restartNumberingAfterBreak="0">
    <w:nsid w:val="30BA7CF9"/>
    <w:multiLevelType w:val="hybridMultilevel"/>
    <w:tmpl w:val="C624D6D0"/>
    <w:lvl w:ilvl="0" w:tplc="61788C28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5D64B92">
      <w:start w:val="1"/>
      <w:numFmt w:val="lowerLetter"/>
      <w:lvlText w:val="%2."/>
      <w:lvlJc w:val="left"/>
      <w:pPr>
        <w:ind w:left="1506" w:hanging="360"/>
      </w:pPr>
    </w:lvl>
    <w:lvl w:ilvl="2" w:tplc="B35A20BC" w:tentative="1">
      <w:start w:val="1"/>
      <w:numFmt w:val="lowerRoman"/>
      <w:lvlText w:val="%3."/>
      <w:lvlJc w:val="right"/>
      <w:pPr>
        <w:ind w:left="2226" w:hanging="180"/>
      </w:pPr>
    </w:lvl>
    <w:lvl w:ilvl="3" w:tplc="24B23074" w:tentative="1">
      <w:start w:val="1"/>
      <w:numFmt w:val="decimal"/>
      <w:lvlText w:val="%4."/>
      <w:lvlJc w:val="left"/>
      <w:pPr>
        <w:ind w:left="2946" w:hanging="360"/>
      </w:pPr>
    </w:lvl>
    <w:lvl w:ilvl="4" w:tplc="50CABA00" w:tentative="1">
      <w:start w:val="1"/>
      <w:numFmt w:val="lowerLetter"/>
      <w:lvlText w:val="%5."/>
      <w:lvlJc w:val="left"/>
      <w:pPr>
        <w:ind w:left="3666" w:hanging="360"/>
      </w:pPr>
    </w:lvl>
    <w:lvl w:ilvl="5" w:tplc="392CB280" w:tentative="1">
      <w:start w:val="1"/>
      <w:numFmt w:val="lowerRoman"/>
      <w:lvlText w:val="%6."/>
      <w:lvlJc w:val="right"/>
      <w:pPr>
        <w:ind w:left="4386" w:hanging="180"/>
      </w:pPr>
    </w:lvl>
    <w:lvl w:ilvl="6" w:tplc="7F100360" w:tentative="1">
      <w:start w:val="1"/>
      <w:numFmt w:val="decimal"/>
      <w:lvlText w:val="%7."/>
      <w:lvlJc w:val="left"/>
      <w:pPr>
        <w:ind w:left="5106" w:hanging="360"/>
      </w:pPr>
    </w:lvl>
    <w:lvl w:ilvl="7" w:tplc="CC5EEAD4" w:tentative="1">
      <w:start w:val="1"/>
      <w:numFmt w:val="lowerLetter"/>
      <w:lvlText w:val="%8."/>
      <w:lvlJc w:val="left"/>
      <w:pPr>
        <w:ind w:left="5826" w:hanging="360"/>
      </w:pPr>
    </w:lvl>
    <w:lvl w:ilvl="8" w:tplc="55FC177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43BD5D66"/>
    <w:multiLevelType w:val="hybridMultilevel"/>
    <w:tmpl w:val="A1BAEBE0"/>
    <w:lvl w:ilvl="0" w:tplc="A2A40A00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7C68468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4A67A6C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FE50C5A8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3EE686F2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985221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E0641242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B4C0B662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4826624C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3" w15:restartNumberingAfterBreak="0">
    <w:nsid w:val="469E5FF1"/>
    <w:multiLevelType w:val="hybridMultilevel"/>
    <w:tmpl w:val="F440DCF2"/>
    <w:lvl w:ilvl="0" w:tplc="7ADCD092">
      <w:start w:val="1"/>
      <w:numFmt w:val="decimal"/>
      <w:lvlText w:val="%1."/>
      <w:lvlJc w:val="left"/>
      <w:pPr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0784B20"/>
    <w:multiLevelType w:val="hybridMultilevel"/>
    <w:tmpl w:val="CD14ECB4"/>
    <w:lvl w:ilvl="0" w:tplc="44A6E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9ECFD2" w:tentative="1">
      <w:start w:val="1"/>
      <w:numFmt w:val="lowerLetter"/>
      <w:lvlText w:val="%2."/>
      <w:lvlJc w:val="left"/>
      <w:pPr>
        <w:ind w:left="1440" w:hanging="360"/>
      </w:pPr>
    </w:lvl>
    <w:lvl w:ilvl="2" w:tplc="5C08FFB2" w:tentative="1">
      <w:start w:val="1"/>
      <w:numFmt w:val="lowerRoman"/>
      <w:lvlText w:val="%3."/>
      <w:lvlJc w:val="right"/>
      <w:pPr>
        <w:ind w:left="2160" w:hanging="180"/>
      </w:pPr>
    </w:lvl>
    <w:lvl w:ilvl="3" w:tplc="00BEE944" w:tentative="1">
      <w:start w:val="1"/>
      <w:numFmt w:val="decimal"/>
      <w:lvlText w:val="%4."/>
      <w:lvlJc w:val="left"/>
      <w:pPr>
        <w:ind w:left="2880" w:hanging="360"/>
      </w:pPr>
    </w:lvl>
    <w:lvl w:ilvl="4" w:tplc="94F04B1C" w:tentative="1">
      <w:start w:val="1"/>
      <w:numFmt w:val="lowerLetter"/>
      <w:lvlText w:val="%5."/>
      <w:lvlJc w:val="left"/>
      <w:pPr>
        <w:ind w:left="3600" w:hanging="360"/>
      </w:pPr>
    </w:lvl>
    <w:lvl w:ilvl="5" w:tplc="C43E2352" w:tentative="1">
      <w:start w:val="1"/>
      <w:numFmt w:val="lowerRoman"/>
      <w:lvlText w:val="%6."/>
      <w:lvlJc w:val="right"/>
      <w:pPr>
        <w:ind w:left="4320" w:hanging="180"/>
      </w:pPr>
    </w:lvl>
    <w:lvl w:ilvl="6" w:tplc="8424EEDE" w:tentative="1">
      <w:start w:val="1"/>
      <w:numFmt w:val="decimal"/>
      <w:lvlText w:val="%7."/>
      <w:lvlJc w:val="left"/>
      <w:pPr>
        <w:ind w:left="5040" w:hanging="360"/>
      </w:pPr>
    </w:lvl>
    <w:lvl w:ilvl="7" w:tplc="5F7EDE74" w:tentative="1">
      <w:start w:val="1"/>
      <w:numFmt w:val="lowerLetter"/>
      <w:lvlText w:val="%8."/>
      <w:lvlJc w:val="left"/>
      <w:pPr>
        <w:ind w:left="5760" w:hanging="360"/>
      </w:pPr>
    </w:lvl>
    <w:lvl w:ilvl="8" w:tplc="B016A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A7410"/>
    <w:multiLevelType w:val="singleLevel"/>
    <w:tmpl w:val="2ED60C50"/>
    <w:lvl w:ilvl="0">
      <w:start w:val="6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37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5ED00E77"/>
    <w:multiLevelType w:val="hybridMultilevel"/>
    <w:tmpl w:val="229C3528"/>
    <w:lvl w:ilvl="0" w:tplc="1576D47E">
      <w:start w:val="1"/>
      <w:numFmt w:val="decimal"/>
      <w:lvlText w:val="%1."/>
      <w:lvlJc w:val="left"/>
      <w:pPr>
        <w:ind w:left="720" w:hanging="360"/>
      </w:pPr>
    </w:lvl>
    <w:lvl w:ilvl="1" w:tplc="6254AD80" w:tentative="1">
      <w:start w:val="1"/>
      <w:numFmt w:val="lowerLetter"/>
      <w:lvlText w:val="%2."/>
      <w:lvlJc w:val="left"/>
      <w:pPr>
        <w:ind w:left="1440" w:hanging="360"/>
      </w:pPr>
    </w:lvl>
    <w:lvl w:ilvl="2" w:tplc="89BE9FD0" w:tentative="1">
      <w:start w:val="1"/>
      <w:numFmt w:val="lowerRoman"/>
      <w:lvlText w:val="%3."/>
      <w:lvlJc w:val="right"/>
      <w:pPr>
        <w:ind w:left="2160" w:hanging="180"/>
      </w:pPr>
    </w:lvl>
    <w:lvl w:ilvl="3" w:tplc="6450C3C8" w:tentative="1">
      <w:start w:val="1"/>
      <w:numFmt w:val="decimal"/>
      <w:lvlText w:val="%4."/>
      <w:lvlJc w:val="left"/>
      <w:pPr>
        <w:ind w:left="2880" w:hanging="360"/>
      </w:pPr>
    </w:lvl>
    <w:lvl w:ilvl="4" w:tplc="577CAB52" w:tentative="1">
      <w:start w:val="1"/>
      <w:numFmt w:val="lowerLetter"/>
      <w:lvlText w:val="%5."/>
      <w:lvlJc w:val="left"/>
      <w:pPr>
        <w:ind w:left="3600" w:hanging="360"/>
      </w:pPr>
    </w:lvl>
    <w:lvl w:ilvl="5" w:tplc="D24419E0" w:tentative="1">
      <w:start w:val="1"/>
      <w:numFmt w:val="lowerRoman"/>
      <w:lvlText w:val="%6."/>
      <w:lvlJc w:val="right"/>
      <w:pPr>
        <w:ind w:left="4320" w:hanging="180"/>
      </w:pPr>
    </w:lvl>
    <w:lvl w:ilvl="6" w:tplc="E474C442" w:tentative="1">
      <w:start w:val="1"/>
      <w:numFmt w:val="decimal"/>
      <w:lvlText w:val="%7."/>
      <w:lvlJc w:val="left"/>
      <w:pPr>
        <w:ind w:left="5040" w:hanging="360"/>
      </w:pPr>
    </w:lvl>
    <w:lvl w:ilvl="7" w:tplc="A5A89D5A" w:tentative="1">
      <w:start w:val="1"/>
      <w:numFmt w:val="lowerLetter"/>
      <w:lvlText w:val="%8."/>
      <w:lvlJc w:val="left"/>
      <w:pPr>
        <w:ind w:left="5760" w:hanging="360"/>
      </w:pPr>
    </w:lvl>
    <w:lvl w:ilvl="8" w:tplc="0CFA4C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44401"/>
    <w:multiLevelType w:val="hybridMultilevel"/>
    <w:tmpl w:val="166C8C70"/>
    <w:lvl w:ilvl="0" w:tplc="AE4E937C">
      <w:start w:val="1"/>
      <w:numFmt w:val="decimal"/>
      <w:lvlText w:val="%1."/>
      <w:lvlJc w:val="left"/>
      <w:pPr>
        <w:ind w:left="720" w:hanging="360"/>
      </w:pPr>
    </w:lvl>
    <w:lvl w:ilvl="1" w:tplc="7826EEDE" w:tentative="1">
      <w:start w:val="1"/>
      <w:numFmt w:val="lowerLetter"/>
      <w:lvlText w:val="%2."/>
      <w:lvlJc w:val="left"/>
      <w:pPr>
        <w:ind w:left="1440" w:hanging="360"/>
      </w:pPr>
    </w:lvl>
    <w:lvl w:ilvl="2" w:tplc="5FE2CB16" w:tentative="1">
      <w:start w:val="1"/>
      <w:numFmt w:val="lowerRoman"/>
      <w:lvlText w:val="%3."/>
      <w:lvlJc w:val="right"/>
      <w:pPr>
        <w:ind w:left="2160" w:hanging="180"/>
      </w:pPr>
    </w:lvl>
    <w:lvl w:ilvl="3" w:tplc="9A482D74" w:tentative="1">
      <w:start w:val="1"/>
      <w:numFmt w:val="decimal"/>
      <w:lvlText w:val="%4."/>
      <w:lvlJc w:val="left"/>
      <w:pPr>
        <w:ind w:left="2880" w:hanging="360"/>
      </w:pPr>
    </w:lvl>
    <w:lvl w:ilvl="4" w:tplc="1348F8F0" w:tentative="1">
      <w:start w:val="1"/>
      <w:numFmt w:val="lowerLetter"/>
      <w:lvlText w:val="%5."/>
      <w:lvlJc w:val="left"/>
      <w:pPr>
        <w:ind w:left="3600" w:hanging="360"/>
      </w:pPr>
    </w:lvl>
    <w:lvl w:ilvl="5" w:tplc="D93A2450" w:tentative="1">
      <w:start w:val="1"/>
      <w:numFmt w:val="lowerRoman"/>
      <w:lvlText w:val="%6."/>
      <w:lvlJc w:val="right"/>
      <w:pPr>
        <w:ind w:left="4320" w:hanging="180"/>
      </w:pPr>
    </w:lvl>
    <w:lvl w:ilvl="6" w:tplc="69902E74" w:tentative="1">
      <w:start w:val="1"/>
      <w:numFmt w:val="decimal"/>
      <w:lvlText w:val="%7."/>
      <w:lvlJc w:val="left"/>
      <w:pPr>
        <w:ind w:left="5040" w:hanging="360"/>
      </w:pPr>
    </w:lvl>
    <w:lvl w:ilvl="7" w:tplc="7F22C470" w:tentative="1">
      <w:start w:val="1"/>
      <w:numFmt w:val="lowerLetter"/>
      <w:lvlText w:val="%8."/>
      <w:lvlJc w:val="left"/>
      <w:pPr>
        <w:ind w:left="5760" w:hanging="360"/>
      </w:pPr>
    </w:lvl>
    <w:lvl w:ilvl="8" w:tplc="902C8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52246B"/>
    <w:multiLevelType w:val="multilevel"/>
    <w:tmpl w:val="90D4B1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74374206"/>
    <w:multiLevelType w:val="hybridMultilevel"/>
    <w:tmpl w:val="C682EFB6"/>
    <w:lvl w:ilvl="0" w:tplc="EB5A9CFE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3FAC1E2A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9DA09C8A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D29C3866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2803C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26A97F4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F56C782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5DB8F850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9BE632BE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5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86354">
    <w:abstractNumId w:val="6"/>
  </w:num>
  <w:num w:numId="2" w16cid:durableId="178667300">
    <w:abstractNumId w:val="5"/>
  </w:num>
  <w:num w:numId="3" w16cid:durableId="1164079389">
    <w:abstractNumId w:val="9"/>
  </w:num>
  <w:num w:numId="4" w16cid:durableId="1087119095">
    <w:abstractNumId w:val="7"/>
  </w:num>
  <w:num w:numId="5" w16cid:durableId="1006400959">
    <w:abstractNumId w:val="8"/>
  </w:num>
  <w:num w:numId="6" w16cid:durableId="722097396">
    <w:abstractNumId w:val="3"/>
  </w:num>
  <w:num w:numId="7" w16cid:durableId="855535128">
    <w:abstractNumId w:val="2"/>
  </w:num>
  <w:num w:numId="8" w16cid:durableId="1551964624">
    <w:abstractNumId w:val="0"/>
  </w:num>
  <w:num w:numId="9" w16cid:durableId="1136141192">
    <w:abstractNumId w:val="1"/>
  </w:num>
  <w:num w:numId="10" w16cid:durableId="5183508">
    <w:abstractNumId w:val="4"/>
  </w:num>
  <w:num w:numId="11" w16cid:durableId="137307252">
    <w:abstractNumId w:val="30"/>
  </w:num>
  <w:num w:numId="12" w16cid:durableId="1510754066">
    <w:abstractNumId w:val="26"/>
  </w:num>
  <w:num w:numId="13" w16cid:durableId="604388424">
    <w:abstractNumId w:val="42"/>
  </w:num>
  <w:num w:numId="14" w16cid:durableId="230503214">
    <w:abstractNumId w:val="29"/>
  </w:num>
  <w:num w:numId="15" w16cid:durableId="1745106141">
    <w:abstractNumId w:val="31"/>
  </w:num>
  <w:num w:numId="16" w16cid:durableId="958997198">
    <w:abstractNumId w:val="45"/>
  </w:num>
  <w:num w:numId="17" w16cid:durableId="1529680047">
    <w:abstractNumId w:val="24"/>
  </w:num>
  <w:num w:numId="18" w16cid:durableId="682170811">
    <w:abstractNumId w:val="20"/>
  </w:num>
  <w:num w:numId="19" w16cid:durableId="1744839705">
    <w:abstractNumId w:val="41"/>
  </w:num>
  <w:num w:numId="20" w16cid:durableId="1989628590">
    <w:abstractNumId w:val="12"/>
  </w:num>
  <w:num w:numId="21" w16cid:durableId="98721370">
    <w:abstractNumId w:val="14"/>
  </w:num>
  <w:num w:numId="22" w16cid:durableId="1579631552">
    <w:abstractNumId w:val="22"/>
  </w:num>
  <w:num w:numId="23" w16cid:durableId="1544293598">
    <w:abstractNumId w:val="34"/>
  </w:num>
  <w:num w:numId="24" w16cid:durableId="1841237474">
    <w:abstractNumId w:val="21"/>
  </w:num>
  <w:num w:numId="25" w16cid:durableId="1545601939">
    <w:abstractNumId w:val="43"/>
  </w:num>
  <w:num w:numId="26" w16cid:durableId="1528760597">
    <w:abstractNumId w:val="32"/>
  </w:num>
  <w:num w:numId="27" w16cid:durableId="1293245498">
    <w:abstractNumId w:val="44"/>
  </w:num>
  <w:num w:numId="28" w16cid:durableId="1510874480">
    <w:abstractNumId w:val="23"/>
  </w:num>
  <w:num w:numId="29" w16cid:durableId="2079008811">
    <w:abstractNumId w:val="18"/>
  </w:num>
  <w:num w:numId="30" w16cid:durableId="892932001">
    <w:abstractNumId w:val="28"/>
  </w:num>
  <w:num w:numId="31" w16cid:durableId="661979239">
    <w:abstractNumId w:val="17"/>
  </w:num>
  <w:num w:numId="32" w16cid:durableId="1190023562">
    <w:abstractNumId w:val="37"/>
  </w:num>
  <w:num w:numId="33" w16cid:durableId="1803570453">
    <w:abstractNumId w:val="11"/>
  </w:num>
  <w:num w:numId="34" w16cid:durableId="1705785382">
    <w:abstractNumId w:val="16"/>
  </w:num>
  <w:num w:numId="35" w16cid:durableId="2121484800">
    <w:abstractNumId w:val="40"/>
  </w:num>
  <w:num w:numId="36" w16cid:durableId="1304575748">
    <w:abstractNumId w:val="13"/>
  </w:num>
  <w:num w:numId="37" w16cid:durableId="838153806">
    <w:abstractNumId w:val="38"/>
  </w:num>
  <w:num w:numId="38" w16cid:durableId="724335367">
    <w:abstractNumId w:val="33"/>
  </w:num>
  <w:num w:numId="39" w16cid:durableId="157112823">
    <w:abstractNumId w:val="10"/>
  </w:num>
  <w:num w:numId="40" w16cid:durableId="363210717">
    <w:abstractNumId w:val="19"/>
  </w:num>
  <w:num w:numId="41" w16cid:durableId="203250497">
    <w:abstractNumId w:val="27"/>
  </w:num>
  <w:num w:numId="42" w16cid:durableId="1010450570">
    <w:abstractNumId w:val="35"/>
  </w:num>
  <w:num w:numId="43" w16cid:durableId="484322352">
    <w:abstractNumId w:val="15"/>
  </w:num>
  <w:num w:numId="44" w16cid:durableId="324938110">
    <w:abstractNumId w:val="39"/>
  </w:num>
  <w:num w:numId="45" w16cid:durableId="680083034">
    <w:abstractNumId w:val="36"/>
  </w:num>
  <w:num w:numId="46" w16cid:durableId="1248148580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93E"/>
    <w:rsid w:val="00000F5D"/>
    <w:rsid w:val="00001017"/>
    <w:rsid w:val="00001215"/>
    <w:rsid w:val="00001476"/>
    <w:rsid w:val="0000168E"/>
    <w:rsid w:val="00001E43"/>
    <w:rsid w:val="0000217D"/>
    <w:rsid w:val="000023BC"/>
    <w:rsid w:val="00002518"/>
    <w:rsid w:val="00002F31"/>
    <w:rsid w:val="0000302C"/>
    <w:rsid w:val="00003D77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10251"/>
    <w:rsid w:val="000106F1"/>
    <w:rsid w:val="00010A8B"/>
    <w:rsid w:val="000114F7"/>
    <w:rsid w:val="000114FB"/>
    <w:rsid w:val="0001157B"/>
    <w:rsid w:val="000118FF"/>
    <w:rsid w:val="00011D3A"/>
    <w:rsid w:val="00012139"/>
    <w:rsid w:val="000125BD"/>
    <w:rsid w:val="00013586"/>
    <w:rsid w:val="00013B52"/>
    <w:rsid w:val="00013E0F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A41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5DA"/>
    <w:rsid w:val="00022E2D"/>
    <w:rsid w:val="00022FFC"/>
    <w:rsid w:val="0002340D"/>
    <w:rsid w:val="00023525"/>
    <w:rsid w:val="00023552"/>
    <w:rsid w:val="00023CB9"/>
    <w:rsid w:val="000241D5"/>
    <w:rsid w:val="00024609"/>
    <w:rsid w:val="000246A7"/>
    <w:rsid w:val="00024789"/>
    <w:rsid w:val="000247BD"/>
    <w:rsid w:val="00024862"/>
    <w:rsid w:val="000249B6"/>
    <w:rsid w:val="00024FF9"/>
    <w:rsid w:val="000252F0"/>
    <w:rsid w:val="00025564"/>
    <w:rsid w:val="00025E2C"/>
    <w:rsid w:val="00026931"/>
    <w:rsid w:val="00026A4C"/>
    <w:rsid w:val="00027939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5F9"/>
    <w:rsid w:val="00041677"/>
    <w:rsid w:val="000416D5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4BDC"/>
    <w:rsid w:val="00044C08"/>
    <w:rsid w:val="0004570E"/>
    <w:rsid w:val="00045A69"/>
    <w:rsid w:val="00045A88"/>
    <w:rsid w:val="00046847"/>
    <w:rsid w:val="00047226"/>
    <w:rsid w:val="000473D7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954"/>
    <w:rsid w:val="00053B6A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D22"/>
    <w:rsid w:val="00061EAA"/>
    <w:rsid w:val="00062026"/>
    <w:rsid w:val="00062E8F"/>
    <w:rsid w:val="00063226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67794"/>
    <w:rsid w:val="000679E6"/>
    <w:rsid w:val="00067E49"/>
    <w:rsid w:val="00070327"/>
    <w:rsid w:val="000703AD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5E79"/>
    <w:rsid w:val="000762BE"/>
    <w:rsid w:val="00076664"/>
    <w:rsid w:val="00076676"/>
    <w:rsid w:val="000768AA"/>
    <w:rsid w:val="00076A65"/>
    <w:rsid w:val="00076CAA"/>
    <w:rsid w:val="00076F9C"/>
    <w:rsid w:val="00077287"/>
    <w:rsid w:val="000779C7"/>
    <w:rsid w:val="00077A7D"/>
    <w:rsid w:val="00077EAB"/>
    <w:rsid w:val="00077FA4"/>
    <w:rsid w:val="00080337"/>
    <w:rsid w:val="0008071E"/>
    <w:rsid w:val="000807DD"/>
    <w:rsid w:val="00081F8F"/>
    <w:rsid w:val="00082930"/>
    <w:rsid w:val="000831E5"/>
    <w:rsid w:val="00083366"/>
    <w:rsid w:val="00083451"/>
    <w:rsid w:val="0008355A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57"/>
    <w:rsid w:val="00086BF7"/>
    <w:rsid w:val="00090283"/>
    <w:rsid w:val="00090399"/>
    <w:rsid w:val="00090B69"/>
    <w:rsid w:val="00090F25"/>
    <w:rsid w:val="0009130A"/>
    <w:rsid w:val="0009145E"/>
    <w:rsid w:val="00091F28"/>
    <w:rsid w:val="00091FF0"/>
    <w:rsid w:val="0009203B"/>
    <w:rsid w:val="0009248E"/>
    <w:rsid w:val="00092C95"/>
    <w:rsid w:val="00092CFB"/>
    <w:rsid w:val="00092EC8"/>
    <w:rsid w:val="000932E0"/>
    <w:rsid w:val="000934B0"/>
    <w:rsid w:val="000935FC"/>
    <w:rsid w:val="00093DFC"/>
    <w:rsid w:val="00094094"/>
    <w:rsid w:val="000940DA"/>
    <w:rsid w:val="0009446D"/>
    <w:rsid w:val="0009495B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A01E8"/>
    <w:rsid w:val="000A0459"/>
    <w:rsid w:val="000A06AA"/>
    <w:rsid w:val="000A0A9C"/>
    <w:rsid w:val="000A0DAE"/>
    <w:rsid w:val="000A104A"/>
    <w:rsid w:val="000A113F"/>
    <w:rsid w:val="000A121A"/>
    <w:rsid w:val="000A137B"/>
    <w:rsid w:val="000A14DA"/>
    <w:rsid w:val="000A17E0"/>
    <w:rsid w:val="000A1E35"/>
    <w:rsid w:val="000A2C20"/>
    <w:rsid w:val="000A2FAF"/>
    <w:rsid w:val="000A314D"/>
    <w:rsid w:val="000A3554"/>
    <w:rsid w:val="000A3820"/>
    <w:rsid w:val="000A3938"/>
    <w:rsid w:val="000A3E53"/>
    <w:rsid w:val="000A3F75"/>
    <w:rsid w:val="000A4D80"/>
    <w:rsid w:val="000A51A7"/>
    <w:rsid w:val="000A5491"/>
    <w:rsid w:val="000A54F1"/>
    <w:rsid w:val="000A567D"/>
    <w:rsid w:val="000A5684"/>
    <w:rsid w:val="000A654F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C6D"/>
    <w:rsid w:val="000B3D0C"/>
    <w:rsid w:val="000B407A"/>
    <w:rsid w:val="000B40F1"/>
    <w:rsid w:val="000B417B"/>
    <w:rsid w:val="000B43C0"/>
    <w:rsid w:val="000B453A"/>
    <w:rsid w:val="000B4893"/>
    <w:rsid w:val="000B4924"/>
    <w:rsid w:val="000B4DCD"/>
    <w:rsid w:val="000B5392"/>
    <w:rsid w:val="000B5899"/>
    <w:rsid w:val="000B5999"/>
    <w:rsid w:val="000B5C45"/>
    <w:rsid w:val="000B5CFC"/>
    <w:rsid w:val="000B63F6"/>
    <w:rsid w:val="000B6E81"/>
    <w:rsid w:val="000B795F"/>
    <w:rsid w:val="000B7A6B"/>
    <w:rsid w:val="000B7C10"/>
    <w:rsid w:val="000B7C4F"/>
    <w:rsid w:val="000B7FE4"/>
    <w:rsid w:val="000C0BD4"/>
    <w:rsid w:val="000C104E"/>
    <w:rsid w:val="000C16AE"/>
    <w:rsid w:val="000C1831"/>
    <w:rsid w:val="000C190F"/>
    <w:rsid w:val="000C1B64"/>
    <w:rsid w:val="000C1C26"/>
    <w:rsid w:val="000C1D99"/>
    <w:rsid w:val="000C2066"/>
    <w:rsid w:val="000C25E2"/>
    <w:rsid w:val="000C26A2"/>
    <w:rsid w:val="000C2D7D"/>
    <w:rsid w:val="000C2D87"/>
    <w:rsid w:val="000C3190"/>
    <w:rsid w:val="000C392F"/>
    <w:rsid w:val="000C3EA8"/>
    <w:rsid w:val="000C470C"/>
    <w:rsid w:val="000C4D5E"/>
    <w:rsid w:val="000C4F48"/>
    <w:rsid w:val="000C50AC"/>
    <w:rsid w:val="000C52D7"/>
    <w:rsid w:val="000C5521"/>
    <w:rsid w:val="000C607C"/>
    <w:rsid w:val="000C6587"/>
    <w:rsid w:val="000C6D06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6C04"/>
    <w:rsid w:val="000D70A1"/>
    <w:rsid w:val="000D71FF"/>
    <w:rsid w:val="000D7735"/>
    <w:rsid w:val="000D7EDF"/>
    <w:rsid w:val="000E0041"/>
    <w:rsid w:val="000E01DA"/>
    <w:rsid w:val="000E02A2"/>
    <w:rsid w:val="000E0428"/>
    <w:rsid w:val="000E0657"/>
    <w:rsid w:val="000E0AE0"/>
    <w:rsid w:val="000E0B0E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18C6"/>
    <w:rsid w:val="000F1B9C"/>
    <w:rsid w:val="000F1E51"/>
    <w:rsid w:val="000F1E68"/>
    <w:rsid w:val="000F21F4"/>
    <w:rsid w:val="000F2433"/>
    <w:rsid w:val="000F288C"/>
    <w:rsid w:val="000F30E4"/>
    <w:rsid w:val="000F3D51"/>
    <w:rsid w:val="000F47BB"/>
    <w:rsid w:val="000F50DA"/>
    <w:rsid w:val="000F5A00"/>
    <w:rsid w:val="000F6A55"/>
    <w:rsid w:val="000F6AD3"/>
    <w:rsid w:val="000F6B04"/>
    <w:rsid w:val="000F6D68"/>
    <w:rsid w:val="000F72E8"/>
    <w:rsid w:val="000F744A"/>
    <w:rsid w:val="000F785B"/>
    <w:rsid w:val="00100345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01"/>
    <w:rsid w:val="001061B1"/>
    <w:rsid w:val="00106A9C"/>
    <w:rsid w:val="00106E3C"/>
    <w:rsid w:val="00106E75"/>
    <w:rsid w:val="00106EFA"/>
    <w:rsid w:val="0010769F"/>
    <w:rsid w:val="0010776C"/>
    <w:rsid w:val="00107915"/>
    <w:rsid w:val="00107959"/>
    <w:rsid w:val="001079E7"/>
    <w:rsid w:val="00107A7C"/>
    <w:rsid w:val="00110544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70"/>
    <w:rsid w:val="001152DA"/>
    <w:rsid w:val="001158B9"/>
    <w:rsid w:val="00116163"/>
    <w:rsid w:val="00116A93"/>
    <w:rsid w:val="00116C19"/>
    <w:rsid w:val="00116D95"/>
    <w:rsid w:val="0011710F"/>
    <w:rsid w:val="00117721"/>
    <w:rsid w:val="0011787B"/>
    <w:rsid w:val="001178FE"/>
    <w:rsid w:val="00120160"/>
    <w:rsid w:val="00120554"/>
    <w:rsid w:val="001212E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397B"/>
    <w:rsid w:val="00124EAF"/>
    <w:rsid w:val="0012507C"/>
    <w:rsid w:val="001250C3"/>
    <w:rsid w:val="001251B0"/>
    <w:rsid w:val="001259B5"/>
    <w:rsid w:val="00125CEA"/>
    <w:rsid w:val="0012600E"/>
    <w:rsid w:val="00126B80"/>
    <w:rsid w:val="00126D41"/>
    <w:rsid w:val="001273C6"/>
    <w:rsid w:val="001302E1"/>
    <w:rsid w:val="00130301"/>
    <w:rsid w:val="001305A6"/>
    <w:rsid w:val="00130657"/>
    <w:rsid w:val="001308F0"/>
    <w:rsid w:val="00130AFA"/>
    <w:rsid w:val="00130C5A"/>
    <w:rsid w:val="00131BBA"/>
    <w:rsid w:val="001326AC"/>
    <w:rsid w:val="00132D1A"/>
    <w:rsid w:val="00132DF6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5FF"/>
    <w:rsid w:val="00137961"/>
    <w:rsid w:val="00137A8D"/>
    <w:rsid w:val="00137EA4"/>
    <w:rsid w:val="00140016"/>
    <w:rsid w:val="00140A9D"/>
    <w:rsid w:val="00140BBC"/>
    <w:rsid w:val="00141633"/>
    <w:rsid w:val="00141AA6"/>
    <w:rsid w:val="00141F84"/>
    <w:rsid w:val="00141FDD"/>
    <w:rsid w:val="00143871"/>
    <w:rsid w:val="001438B9"/>
    <w:rsid w:val="001444BC"/>
    <w:rsid w:val="0014471B"/>
    <w:rsid w:val="00144971"/>
    <w:rsid w:val="00144AB0"/>
    <w:rsid w:val="001450FA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02D"/>
    <w:rsid w:val="001513CF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A7F"/>
    <w:rsid w:val="00153AEA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57DAA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123"/>
    <w:rsid w:val="00162353"/>
    <w:rsid w:val="001623FE"/>
    <w:rsid w:val="001638AD"/>
    <w:rsid w:val="00163A0F"/>
    <w:rsid w:val="00163CAD"/>
    <w:rsid w:val="00163D6A"/>
    <w:rsid w:val="00164348"/>
    <w:rsid w:val="00164731"/>
    <w:rsid w:val="00164C86"/>
    <w:rsid w:val="00164ED6"/>
    <w:rsid w:val="00164F7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9A4"/>
    <w:rsid w:val="00167A32"/>
    <w:rsid w:val="00167D5D"/>
    <w:rsid w:val="00170609"/>
    <w:rsid w:val="00170654"/>
    <w:rsid w:val="001708FD"/>
    <w:rsid w:val="00170A27"/>
    <w:rsid w:val="00170BDA"/>
    <w:rsid w:val="00170DE0"/>
    <w:rsid w:val="00171A06"/>
    <w:rsid w:val="00171C45"/>
    <w:rsid w:val="00171DD7"/>
    <w:rsid w:val="001729B9"/>
    <w:rsid w:val="00172DC6"/>
    <w:rsid w:val="0017319E"/>
    <w:rsid w:val="001738B3"/>
    <w:rsid w:val="00173CBC"/>
    <w:rsid w:val="00173DC8"/>
    <w:rsid w:val="00174051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80047"/>
    <w:rsid w:val="00180F67"/>
    <w:rsid w:val="0018146F"/>
    <w:rsid w:val="001814AE"/>
    <w:rsid w:val="00181A68"/>
    <w:rsid w:val="00181F49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724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631"/>
    <w:rsid w:val="00190C33"/>
    <w:rsid w:val="001916F0"/>
    <w:rsid w:val="001918E6"/>
    <w:rsid w:val="00191C2C"/>
    <w:rsid w:val="00191CC7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B1C"/>
    <w:rsid w:val="00193BE9"/>
    <w:rsid w:val="00193DC4"/>
    <w:rsid w:val="00194309"/>
    <w:rsid w:val="00194421"/>
    <w:rsid w:val="00194501"/>
    <w:rsid w:val="0019469C"/>
    <w:rsid w:val="00194A96"/>
    <w:rsid w:val="00194AEB"/>
    <w:rsid w:val="00195678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EC5"/>
    <w:rsid w:val="0019712A"/>
    <w:rsid w:val="001978F5"/>
    <w:rsid w:val="0019796D"/>
    <w:rsid w:val="00197B17"/>
    <w:rsid w:val="00197BDC"/>
    <w:rsid w:val="001A04BE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AB7"/>
    <w:rsid w:val="001A3E16"/>
    <w:rsid w:val="001A41C3"/>
    <w:rsid w:val="001A4300"/>
    <w:rsid w:val="001A472E"/>
    <w:rsid w:val="001A52BA"/>
    <w:rsid w:val="001A5543"/>
    <w:rsid w:val="001A5910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12D"/>
    <w:rsid w:val="001B0806"/>
    <w:rsid w:val="001B0C1A"/>
    <w:rsid w:val="001B0C9A"/>
    <w:rsid w:val="001B0E0F"/>
    <w:rsid w:val="001B142F"/>
    <w:rsid w:val="001B1C66"/>
    <w:rsid w:val="001B2158"/>
    <w:rsid w:val="001B2566"/>
    <w:rsid w:val="001B3063"/>
    <w:rsid w:val="001B31C9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1531"/>
    <w:rsid w:val="001C21B8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526"/>
    <w:rsid w:val="001C528C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ABF"/>
    <w:rsid w:val="001C7BFF"/>
    <w:rsid w:val="001C7F52"/>
    <w:rsid w:val="001D02CA"/>
    <w:rsid w:val="001D04C9"/>
    <w:rsid w:val="001D0B56"/>
    <w:rsid w:val="001D0E43"/>
    <w:rsid w:val="001D13FE"/>
    <w:rsid w:val="001D16D1"/>
    <w:rsid w:val="001D29CC"/>
    <w:rsid w:val="001D2CB7"/>
    <w:rsid w:val="001D301D"/>
    <w:rsid w:val="001D31AF"/>
    <w:rsid w:val="001D379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B59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FA"/>
    <w:rsid w:val="001E41C5"/>
    <w:rsid w:val="001E43FD"/>
    <w:rsid w:val="001E462E"/>
    <w:rsid w:val="001E4A60"/>
    <w:rsid w:val="001E50EA"/>
    <w:rsid w:val="001E5CD5"/>
    <w:rsid w:val="001E5D59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010"/>
    <w:rsid w:val="001F34DE"/>
    <w:rsid w:val="001F379F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153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3084"/>
    <w:rsid w:val="00203116"/>
    <w:rsid w:val="00203B15"/>
    <w:rsid w:val="002040DE"/>
    <w:rsid w:val="0020470E"/>
    <w:rsid w:val="00204AB5"/>
    <w:rsid w:val="00204B7F"/>
    <w:rsid w:val="00204C1E"/>
    <w:rsid w:val="00204C65"/>
    <w:rsid w:val="00204DC3"/>
    <w:rsid w:val="0020590E"/>
    <w:rsid w:val="002060BB"/>
    <w:rsid w:val="002069B4"/>
    <w:rsid w:val="002069D0"/>
    <w:rsid w:val="002075BF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462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578"/>
    <w:rsid w:val="0022376F"/>
    <w:rsid w:val="002247EB"/>
    <w:rsid w:val="002247FC"/>
    <w:rsid w:val="00224929"/>
    <w:rsid w:val="00224CB6"/>
    <w:rsid w:val="00225304"/>
    <w:rsid w:val="002254A5"/>
    <w:rsid w:val="00225770"/>
    <w:rsid w:val="002264E5"/>
    <w:rsid w:val="0022682A"/>
    <w:rsid w:val="00226CFF"/>
    <w:rsid w:val="0023008B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556E"/>
    <w:rsid w:val="00235833"/>
    <w:rsid w:val="00235DC3"/>
    <w:rsid w:val="0023692F"/>
    <w:rsid w:val="00236ABD"/>
    <w:rsid w:val="00236B72"/>
    <w:rsid w:val="00236DD2"/>
    <w:rsid w:val="00237406"/>
    <w:rsid w:val="00237880"/>
    <w:rsid w:val="00240494"/>
    <w:rsid w:val="00240D0A"/>
    <w:rsid w:val="00240E5D"/>
    <w:rsid w:val="002412F3"/>
    <w:rsid w:val="0024137C"/>
    <w:rsid w:val="002419B0"/>
    <w:rsid w:val="002419DF"/>
    <w:rsid w:val="00241F5F"/>
    <w:rsid w:val="002422C1"/>
    <w:rsid w:val="0024294A"/>
    <w:rsid w:val="00243842"/>
    <w:rsid w:val="00243968"/>
    <w:rsid w:val="00243A01"/>
    <w:rsid w:val="00243C90"/>
    <w:rsid w:val="00243F3B"/>
    <w:rsid w:val="00244C2F"/>
    <w:rsid w:val="00245F89"/>
    <w:rsid w:val="00246520"/>
    <w:rsid w:val="0024668F"/>
    <w:rsid w:val="00246AAC"/>
    <w:rsid w:val="00246AE1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FCA"/>
    <w:rsid w:val="00250FF1"/>
    <w:rsid w:val="0025102B"/>
    <w:rsid w:val="0025105F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5085"/>
    <w:rsid w:val="00255592"/>
    <w:rsid w:val="0025597C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F54"/>
    <w:rsid w:val="002702C6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7090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C72"/>
    <w:rsid w:val="0028209A"/>
    <w:rsid w:val="002823B4"/>
    <w:rsid w:val="0028298A"/>
    <w:rsid w:val="00282E8B"/>
    <w:rsid w:val="002834D4"/>
    <w:rsid w:val="002835F8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90012"/>
    <w:rsid w:val="002900B8"/>
    <w:rsid w:val="00290B5E"/>
    <w:rsid w:val="00290C98"/>
    <w:rsid w:val="00290FE3"/>
    <w:rsid w:val="0029119F"/>
    <w:rsid w:val="00291338"/>
    <w:rsid w:val="00291FD2"/>
    <w:rsid w:val="00292149"/>
    <w:rsid w:val="00293855"/>
    <w:rsid w:val="002939BA"/>
    <w:rsid w:val="002941D6"/>
    <w:rsid w:val="0029465C"/>
    <w:rsid w:val="002948F6"/>
    <w:rsid w:val="00294FB6"/>
    <w:rsid w:val="002955CA"/>
    <w:rsid w:val="002959F9"/>
    <w:rsid w:val="00295B10"/>
    <w:rsid w:val="00295E2E"/>
    <w:rsid w:val="002966A5"/>
    <w:rsid w:val="00297DE8"/>
    <w:rsid w:val="00297EE9"/>
    <w:rsid w:val="002A00B9"/>
    <w:rsid w:val="002A01DA"/>
    <w:rsid w:val="002A03A6"/>
    <w:rsid w:val="002A059E"/>
    <w:rsid w:val="002A0828"/>
    <w:rsid w:val="002A0D98"/>
    <w:rsid w:val="002A0E17"/>
    <w:rsid w:val="002A0F5D"/>
    <w:rsid w:val="002A1472"/>
    <w:rsid w:val="002A1910"/>
    <w:rsid w:val="002A2895"/>
    <w:rsid w:val="002A2FDF"/>
    <w:rsid w:val="002A3386"/>
    <w:rsid w:val="002A3622"/>
    <w:rsid w:val="002A39C8"/>
    <w:rsid w:val="002A3AA9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F05"/>
    <w:rsid w:val="002B04E4"/>
    <w:rsid w:val="002B072C"/>
    <w:rsid w:val="002B083D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6EC"/>
    <w:rsid w:val="002B37D0"/>
    <w:rsid w:val="002B3F33"/>
    <w:rsid w:val="002B4096"/>
    <w:rsid w:val="002B5182"/>
    <w:rsid w:val="002B57BD"/>
    <w:rsid w:val="002B57FD"/>
    <w:rsid w:val="002B5D67"/>
    <w:rsid w:val="002B6243"/>
    <w:rsid w:val="002B6336"/>
    <w:rsid w:val="002B6388"/>
    <w:rsid w:val="002B6723"/>
    <w:rsid w:val="002B6BF2"/>
    <w:rsid w:val="002B6CD3"/>
    <w:rsid w:val="002B74FF"/>
    <w:rsid w:val="002B7904"/>
    <w:rsid w:val="002B7DA3"/>
    <w:rsid w:val="002C03BC"/>
    <w:rsid w:val="002C0714"/>
    <w:rsid w:val="002C192E"/>
    <w:rsid w:val="002C1BA4"/>
    <w:rsid w:val="002C201C"/>
    <w:rsid w:val="002C24B7"/>
    <w:rsid w:val="002C26D3"/>
    <w:rsid w:val="002C2737"/>
    <w:rsid w:val="002C288D"/>
    <w:rsid w:val="002C2E10"/>
    <w:rsid w:val="002C2EA5"/>
    <w:rsid w:val="002C3319"/>
    <w:rsid w:val="002C3552"/>
    <w:rsid w:val="002C3848"/>
    <w:rsid w:val="002C38D0"/>
    <w:rsid w:val="002C3E1F"/>
    <w:rsid w:val="002C3E48"/>
    <w:rsid w:val="002C4224"/>
    <w:rsid w:val="002C44BE"/>
    <w:rsid w:val="002C46ED"/>
    <w:rsid w:val="002C4769"/>
    <w:rsid w:val="002C48B9"/>
    <w:rsid w:val="002C5610"/>
    <w:rsid w:val="002C5AFF"/>
    <w:rsid w:val="002C5DFE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485"/>
    <w:rsid w:val="002D15CA"/>
    <w:rsid w:val="002D1979"/>
    <w:rsid w:val="002D2214"/>
    <w:rsid w:val="002D2250"/>
    <w:rsid w:val="002D2632"/>
    <w:rsid w:val="002D30B0"/>
    <w:rsid w:val="002D3CA1"/>
    <w:rsid w:val="002D3D2F"/>
    <w:rsid w:val="002D42D6"/>
    <w:rsid w:val="002D459D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6B2D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13F4"/>
    <w:rsid w:val="002E177B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4190"/>
    <w:rsid w:val="002E515E"/>
    <w:rsid w:val="002E5235"/>
    <w:rsid w:val="002E5AFA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616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B2D"/>
    <w:rsid w:val="00301F99"/>
    <w:rsid w:val="003024A6"/>
    <w:rsid w:val="0030252D"/>
    <w:rsid w:val="003027BD"/>
    <w:rsid w:val="00302DA3"/>
    <w:rsid w:val="0030300F"/>
    <w:rsid w:val="0030314F"/>
    <w:rsid w:val="00304296"/>
    <w:rsid w:val="003043CD"/>
    <w:rsid w:val="0030442B"/>
    <w:rsid w:val="0030448B"/>
    <w:rsid w:val="003045A8"/>
    <w:rsid w:val="003061C1"/>
    <w:rsid w:val="00306215"/>
    <w:rsid w:val="0030673C"/>
    <w:rsid w:val="003067EC"/>
    <w:rsid w:val="0030688D"/>
    <w:rsid w:val="00307624"/>
    <w:rsid w:val="00307905"/>
    <w:rsid w:val="0030790F"/>
    <w:rsid w:val="00307A6D"/>
    <w:rsid w:val="003110EF"/>
    <w:rsid w:val="003116F3"/>
    <w:rsid w:val="00312260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399"/>
    <w:rsid w:val="00314742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EE7"/>
    <w:rsid w:val="00316567"/>
    <w:rsid w:val="00316FFC"/>
    <w:rsid w:val="0031781C"/>
    <w:rsid w:val="00317DF3"/>
    <w:rsid w:val="00317F1C"/>
    <w:rsid w:val="00317F2D"/>
    <w:rsid w:val="00320048"/>
    <w:rsid w:val="003202DB"/>
    <w:rsid w:val="00320B30"/>
    <w:rsid w:val="00321073"/>
    <w:rsid w:val="003216B0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81"/>
    <w:rsid w:val="00326122"/>
    <w:rsid w:val="003261F0"/>
    <w:rsid w:val="0032711E"/>
    <w:rsid w:val="003271F6"/>
    <w:rsid w:val="003275A0"/>
    <w:rsid w:val="00327D5D"/>
    <w:rsid w:val="003305BF"/>
    <w:rsid w:val="0033068E"/>
    <w:rsid w:val="0033078E"/>
    <w:rsid w:val="00330E63"/>
    <w:rsid w:val="00331403"/>
    <w:rsid w:val="00331D11"/>
    <w:rsid w:val="00331ECE"/>
    <w:rsid w:val="00332DD4"/>
    <w:rsid w:val="00333055"/>
    <w:rsid w:val="0033336A"/>
    <w:rsid w:val="00333AD3"/>
    <w:rsid w:val="00333EAE"/>
    <w:rsid w:val="00334019"/>
    <w:rsid w:val="00334215"/>
    <w:rsid w:val="00334858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466"/>
    <w:rsid w:val="0033766C"/>
    <w:rsid w:val="00337902"/>
    <w:rsid w:val="00340035"/>
    <w:rsid w:val="0034011E"/>
    <w:rsid w:val="0034013C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21B"/>
    <w:rsid w:val="0034464C"/>
    <w:rsid w:val="00344807"/>
    <w:rsid w:val="003449BB"/>
    <w:rsid w:val="003449E9"/>
    <w:rsid w:val="00344E6C"/>
    <w:rsid w:val="0034527B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DD8"/>
    <w:rsid w:val="00355F06"/>
    <w:rsid w:val="003560B5"/>
    <w:rsid w:val="00356468"/>
    <w:rsid w:val="00356C42"/>
    <w:rsid w:val="00356EDF"/>
    <w:rsid w:val="003576E7"/>
    <w:rsid w:val="00357811"/>
    <w:rsid w:val="00360515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F5D"/>
    <w:rsid w:val="00362FEA"/>
    <w:rsid w:val="00363A77"/>
    <w:rsid w:val="00363E03"/>
    <w:rsid w:val="00364291"/>
    <w:rsid w:val="003646A6"/>
    <w:rsid w:val="00364A10"/>
    <w:rsid w:val="003656A8"/>
    <w:rsid w:val="0036582A"/>
    <w:rsid w:val="00365894"/>
    <w:rsid w:val="00365D22"/>
    <w:rsid w:val="003667DA"/>
    <w:rsid w:val="003668F7"/>
    <w:rsid w:val="00366B83"/>
    <w:rsid w:val="00366DB1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BD0"/>
    <w:rsid w:val="00372DC4"/>
    <w:rsid w:val="00372F00"/>
    <w:rsid w:val="00373DF8"/>
    <w:rsid w:val="00374229"/>
    <w:rsid w:val="00374826"/>
    <w:rsid w:val="00374992"/>
    <w:rsid w:val="00374DAC"/>
    <w:rsid w:val="00375F2D"/>
    <w:rsid w:val="00375FDE"/>
    <w:rsid w:val="003761F3"/>
    <w:rsid w:val="003762B4"/>
    <w:rsid w:val="0037656C"/>
    <w:rsid w:val="00376E65"/>
    <w:rsid w:val="003777F0"/>
    <w:rsid w:val="00377B45"/>
    <w:rsid w:val="00377BC2"/>
    <w:rsid w:val="00377CDE"/>
    <w:rsid w:val="00377E5B"/>
    <w:rsid w:val="00377F81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EF0"/>
    <w:rsid w:val="00386775"/>
    <w:rsid w:val="00386DAE"/>
    <w:rsid w:val="00386F96"/>
    <w:rsid w:val="003873D6"/>
    <w:rsid w:val="003906E0"/>
    <w:rsid w:val="003907E3"/>
    <w:rsid w:val="0039081E"/>
    <w:rsid w:val="00390C01"/>
    <w:rsid w:val="00391292"/>
    <w:rsid w:val="003912DD"/>
    <w:rsid w:val="003913F1"/>
    <w:rsid w:val="003915D5"/>
    <w:rsid w:val="0039172D"/>
    <w:rsid w:val="003917A4"/>
    <w:rsid w:val="00391E70"/>
    <w:rsid w:val="00392259"/>
    <w:rsid w:val="00392297"/>
    <w:rsid w:val="00392344"/>
    <w:rsid w:val="0039252F"/>
    <w:rsid w:val="0039274D"/>
    <w:rsid w:val="00392C11"/>
    <w:rsid w:val="00392F36"/>
    <w:rsid w:val="00393555"/>
    <w:rsid w:val="003935CA"/>
    <w:rsid w:val="00393A3F"/>
    <w:rsid w:val="00393D73"/>
    <w:rsid w:val="00394370"/>
    <w:rsid w:val="0039490E"/>
    <w:rsid w:val="00394BFC"/>
    <w:rsid w:val="00395031"/>
    <w:rsid w:val="003958A4"/>
    <w:rsid w:val="003958AA"/>
    <w:rsid w:val="00395E44"/>
    <w:rsid w:val="00395F9F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1D13"/>
    <w:rsid w:val="003A2430"/>
    <w:rsid w:val="003A248F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7ED"/>
    <w:rsid w:val="003A6941"/>
    <w:rsid w:val="003A69C6"/>
    <w:rsid w:val="003A736F"/>
    <w:rsid w:val="003A75C4"/>
    <w:rsid w:val="003A7A26"/>
    <w:rsid w:val="003B003F"/>
    <w:rsid w:val="003B02E6"/>
    <w:rsid w:val="003B0448"/>
    <w:rsid w:val="003B0934"/>
    <w:rsid w:val="003B09A9"/>
    <w:rsid w:val="003B1670"/>
    <w:rsid w:val="003B1A55"/>
    <w:rsid w:val="003B2030"/>
    <w:rsid w:val="003B264E"/>
    <w:rsid w:val="003B30FB"/>
    <w:rsid w:val="003B35F4"/>
    <w:rsid w:val="003B37E8"/>
    <w:rsid w:val="003B3CE4"/>
    <w:rsid w:val="003B42DB"/>
    <w:rsid w:val="003B4A96"/>
    <w:rsid w:val="003B57CA"/>
    <w:rsid w:val="003B58D4"/>
    <w:rsid w:val="003B5F7E"/>
    <w:rsid w:val="003B7BD3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1C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5176"/>
    <w:rsid w:val="003C5FBF"/>
    <w:rsid w:val="003C6ACC"/>
    <w:rsid w:val="003C6ADC"/>
    <w:rsid w:val="003C6BC1"/>
    <w:rsid w:val="003C7D42"/>
    <w:rsid w:val="003D144B"/>
    <w:rsid w:val="003D1CE8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955"/>
    <w:rsid w:val="003D4C28"/>
    <w:rsid w:val="003D4C95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FB"/>
    <w:rsid w:val="003E06F6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382"/>
    <w:rsid w:val="003E4CE1"/>
    <w:rsid w:val="003E5034"/>
    <w:rsid w:val="003E543B"/>
    <w:rsid w:val="003E5D21"/>
    <w:rsid w:val="003E60BF"/>
    <w:rsid w:val="003E663C"/>
    <w:rsid w:val="003E683C"/>
    <w:rsid w:val="003E6DE3"/>
    <w:rsid w:val="003E724F"/>
    <w:rsid w:val="003E7667"/>
    <w:rsid w:val="003E7941"/>
    <w:rsid w:val="003E7CC9"/>
    <w:rsid w:val="003F068E"/>
    <w:rsid w:val="003F0B28"/>
    <w:rsid w:val="003F0EA7"/>
    <w:rsid w:val="003F131C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03C"/>
    <w:rsid w:val="003F448F"/>
    <w:rsid w:val="003F45FA"/>
    <w:rsid w:val="003F49BA"/>
    <w:rsid w:val="003F541F"/>
    <w:rsid w:val="003F5AD8"/>
    <w:rsid w:val="003F5DEA"/>
    <w:rsid w:val="003F5F7C"/>
    <w:rsid w:val="003F614C"/>
    <w:rsid w:val="003F6592"/>
    <w:rsid w:val="003F67FA"/>
    <w:rsid w:val="003F6CDE"/>
    <w:rsid w:val="003F7400"/>
    <w:rsid w:val="003F77C8"/>
    <w:rsid w:val="003F77F5"/>
    <w:rsid w:val="003F7956"/>
    <w:rsid w:val="003F7F52"/>
    <w:rsid w:val="004000E3"/>
    <w:rsid w:val="0040046A"/>
    <w:rsid w:val="004005C6"/>
    <w:rsid w:val="00400B37"/>
    <w:rsid w:val="00400C94"/>
    <w:rsid w:val="00400D0C"/>
    <w:rsid w:val="0040136D"/>
    <w:rsid w:val="004014A2"/>
    <w:rsid w:val="0040177E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4EA"/>
    <w:rsid w:val="004079A8"/>
    <w:rsid w:val="00407BE6"/>
    <w:rsid w:val="00410678"/>
    <w:rsid w:val="00410BDD"/>
    <w:rsid w:val="00411363"/>
    <w:rsid w:val="00411447"/>
    <w:rsid w:val="00411DF7"/>
    <w:rsid w:val="00411EC6"/>
    <w:rsid w:val="00412126"/>
    <w:rsid w:val="0041265F"/>
    <w:rsid w:val="004127A4"/>
    <w:rsid w:val="00412B9F"/>
    <w:rsid w:val="004135FF"/>
    <w:rsid w:val="004136CA"/>
    <w:rsid w:val="004139FC"/>
    <w:rsid w:val="00413E7E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6A8A"/>
    <w:rsid w:val="00426B60"/>
    <w:rsid w:val="00427601"/>
    <w:rsid w:val="004277DF"/>
    <w:rsid w:val="00427BD5"/>
    <w:rsid w:val="00427CFB"/>
    <w:rsid w:val="00427F4A"/>
    <w:rsid w:val="00427F53"/>
    <w:rsid w:val="00427FC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55"/>
    <w:rsid w:val="00432028"/>
    <w:rsid w:val="00432999"/>
    <w:rsid w:val="00432B4E"/>
    <w:rsid w:val="004336B4"/>
    <w:rsid w:val="0043371B"/>
    <w:rsid w:val="00433883"/>
    <w:rsid w:val="00433996"/>
    <w:rsid w:val="00433DEB"/>
    <w:rsid w:val="004342E2"/>
    <w:rsid w:val="00434E73"/>
    <w:rsid w:val="00435137"/>
    <w:rsid w:val="00435E36"/>
    <w:rsid w:val="00435FCD"/>
    <w:rsid w:val="004375CF"/>
    <w:rsid w:val="0043775D"/>
    <w:rsid w:val="004379B2"/>
    <w:rsid w:val="00437D83"/>
    <w:rsid w:val="004404CC"/>
    <w:rsid w:val="00440EC8"/>
    <w:rsid w:val="00441AB0"/>
    <w:rsid w:val="0044209A"/>
    <w:rsid w:val="00442475"/>
    <w:rsid w:val="00442844"/>
    <w:rsid w:val="00442A97"/>
    <w:rsid w:val="00442BEE"/>
    <w:rsid w:val="00442DF7"/>
    <w:rsid w:val="00442E68"/>
    <w:rsid w:val="00442E7E"/>
    <w:rsid w:val="00443143"/>
    <w:rsid w:val="004438B5"/>
    <w:rsid w:val="00443D38"/>
    <w:rsid w:val="00443D46"/>
    <w:rsid w:val="00443E2B"/>
    <w:rsid w:val="0044409C"/>
    <w:rsid w:val="004445CF"/>
    <w:rsid w:val="004446C2"/>
    <w:rsid w:val="00444AE0"/>
    <w:rsid w:val="00445080"/>
    <w:rsid w:val="004453AF"/>
    <w:rsid w:val="00445CD8"/>
    <w:rsid w:val="00445E83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543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1ED0"/>
    <w:rsid w:val="00462E34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1ED5"/>
    <w:rsid w:val="0047209C"/>
    <w:rsid w:val="00472680"/>
    <w:rsid w:val="00472944"/>
    <w:rsid w:val="00473262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359"/>
    <w:rsid w:val="00476549"/>
    <w:rsid w:val="004768BF"/>
    <w:rsid w:val="0047699A"/>
    <w:rsid w:val="00476B09"/>
    <w:rsid w:val="00476F5E"/>
    <w:rsid w:val="0047790D"/>
    <w:rsid w:val="004801FD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5C0"/>
    <w:rsid w:val="0048469B"/>
    <w:rsid w:val="004847AC"/>
    <w:rsid w:val="004847E4"/>
    <w:rsid w:val="004849D1"/>
    <w:rsid w:val="004850C1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98C"/>
    <w:rsid w:val="00487CA8"/>
    <w:rsid w:val="00487D4E"/>
    <w:rsid w:val="00490474"/>
    <w:rsid w:val="0049059F"/>
    <w:rsid w:val="00490AEB"/>
    <w:rsid w:val="00490F9B"/>
    <w:rsid w:val="004913B6"/>
    <w:rsid w:val="00491EEE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FD7"/>
    <w:rsid w:val="00497D70"/>
    <w:rsid w:val="004A0829"/>
    <w:rsid w:val="004A0974"/>
    <w:rsid w:val="004A128F"/>
    <w:rsid w:val="004A1FDD"/>
    <w:rsid w:val="004A22FE"/>
    <w:rsid w:val="004A276D"/>
    <w:rsid w:val="004A2CE1"/>
    <w:rsid w:val="004A2F78"/>
    <w:rsid w:val="004A2F8D"/>
    <w:rsid w:val="004A30F1"/>
    <w:rsid w:val="004A3933"/>
    <w:rsid w:val="004A3BD9"/>
    <w:rsid w:val="004A3C63"/>
    <w:rsid w:val="004A3FD4"/>
    <w:rsid w:val="004A45B5"/>
    <w:rsid w:val="004A4B81"/>
    <w:rsid w:val="004A4D7A"/>
    <w:rsid w:val="004A57FB"/>
    <w:rsid w:val="004A5848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BE3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405C"/>
    <w:rsid w:val="004B4130"/>
    <w:rsid w:val="004B481F"/>
    <w:rsid w:val="004B4853"/>
    <w:rsid w:val="004B489D"/>
    <w:rsid w:val="004B4A44"/>
    <w:rsid w:val="004B4D26"/>
    <w:rsid w:val="004B4EA2"/>
    <w:rsid w:val="004B5030"/>
    <w:rsid w:val="004B5205"/>
    <w:rsid w:val="004B52CE"/>
    <w:rsid w:val="004B55FA"/>
    <w:rsid w:val="004B572F"/>
    <w:rsid w:val="004B5991"/>
    <w:rsid w:val="004B68E2"/>
    <w:rsid w:val="004B6C02"/>
    <w:rsid w:val="004B7EBD"/>
    <w:rsid w:val="004B7F7E"/>
    <w:rsid w:val="004C0065"/>
    <w:rsid w:val="004C0540"/>
    <w:rsid w:val="004C0C42"/>
    <w:rsid w:val="004C12A9"/>
    <w:rsid w:val="004C1716"/>
    <w:rsid w:val="004C17CF"/>
    <w:rsid w:val="004C1F0A"/>
    <w:rsid w:val="004C2EDA"/>
    <w:rsid w:val="004C2F8F"/>
    <w:rsid w:val="004C333C"/>
    <w:rsid w:val="004C37DF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4FE4"/>
    <w:rsid w:val="004C54C0"/>
    <w:rsid w:val="004C6178"/>
    <w:rsid w:val="004C6452"/>
    <w:rsid w:val="004D05BE"/>
    <w:rsid w:val="004D0755"/>
    <w:rsid w:val="004D0848"/>
    <w:rsid w:val="004D08B2"/>
    <w:rsid w:val="004D0F1F"/>
    <w:rsid w:val="004D0F21"/>
    <w:rsid w:val="004D1D71"/>
    <w:rsid w:val="004D205C"/>
    <w:rsid w:val="004D253D"/>
    <w:rsid w:val="004D2544"/>
    <w:rsid w:val="004D2663"/>
    <w:rsid w:val="004D26B5"/>
    <w:rsid w:val="004D2734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E11"/>
    <w:rsid w:val="004D61BB"/>
    <w:rsid w:val="004D62B2"/>
    <w:rsid w:val="004D63AC"/>
    <w:rsid w:val="004D65C2"/>
    <w:rsid w:val="004D65FC"/>
    <w:rsid w:val="004D6C16"/>
    <w:rsid w:val="004D72CB"/>
    <w:rsid w:val="004D7C88"/>
    <w:rsid w:val="004E0183"/>
    <w:rsid w:val="004E0646"/>
    <w:rsid w:val="004E068D"/>
    <w:rsid w:val="004E088D"/>
    <w:rsid w:val="004E0ED3"/>
    <w:rsid w:val="004E1684"/>
    <w:rsid w:val="004E1884"/>
    <w:rsid w:val="004E2256"/>
    <w:rsid w:val="004E26C3"/>
    <w:rsid w:val="004E2E22"/>
    <w:rsid w:val="004E319C"/>
    <w:rsid w:val="004E3F0A"/>
    <w:rsid w:val="004E4C60"/>
    <w:rsid w:val="004E51BF"/>
    <w:rsid w:val="004E5554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782"/>
    <w:rsid w:val="004F2EDC"/>
    <w:rsid w:val="004F307F"/>
    <w:rsid w:val="004F3215"/>
    <w:rsid w:val="004F37EA"/>
    <w:rsid w:val="004F3897"/>
    <w:rsid w:val="004F3C65"/>
    <w:rsid w:val="004F4776"/>
    <w:rsid w:val="004F4978"/>
    <w:rsid w:val="004F4EA3"/>
    <w:rsid w:val="004F4FB4"/>
    <w:rsid w:val="004F4FF0"/>
    <w:rsid w:val="004F50E8"/>
    <w:rsid w:val="004F52BB"/>
    <w:rsid w:val="004F53A3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4B"/>
    <w:rsid w:val="00501F50"/>
    <w:rsid w:val="005020AA"/>
    <w:rsid w:val="005021DE"/>
    <w:rsid w:val="005023BC"/>
    <w:rsid w:val="00502A2E"/>
    <w:rsid w:val="00502A54"/>
    <w:rsid w:val="00502F68"/>
    <w:rsid w:val="00502FB0"/>
    <w:rsid w:val="00502FB1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7855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8E7"/>
    <w:rsid w:val="00516EB8"/>
    <w:rsid w:val="005177C3"/>
    <w:rsid w:val="00520516"/>
    <w:rsid w:val="005209F6"/>
    <w:rsid w:val="00520A7E"/>
    <w:rsid w:val="005210EC"/>
    <w:rsid w:val="005214A3"/>
    <w:rsid w:val="00521A02"/>
    <w:rsid w:val="00521F21"/>
    <w:rsid w:val="005226FC"/>
    <w:rsid w:val="00522858"/>
    <w:rsid w:val="00522A35"/>
    <w:rsid w:val="00522CC0"/>
    <w:rsid w:val="00522EA6"/>
    <w:rsid w:val="0052312C"/>
    <w:rsid w:val="00524538"/>
    <w:rsid w:val="00524EC1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395"/>
    <w:rsid w:val="005324B0"/>
    <w:rsid w:val="0053395F"/>
    <w:rsid w:val="0053396A"/>
    <w:rsid w:val="00533B1A"/>
    <w:rsid w:val="00533C7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37F68"/>
    <w:rsid w:val="005404C5"/>
    <w:rsid w:val="0054094D"/>
    <w:rsid w:val="00540A5C"/>
    <w:rsid w:val="00540AAF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11"/>
    <w:rsid w:val="005442F1"/>
    <w:rsid w:val="00544323"/>
    <w:rsid w:val="0054485F"/>
    <w:rsid w:val="005449C3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0DA"/>
    <w:rsid w:val="005534FF"/>
    <w:rsid w:val="0055366F"/>
    <w:rsid w:val="00553807"/>
    <w:rsid w:val="00553837"/>
    <w:rsid w:val="00553A9D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09F7"/>
    <w:rsid w:val="005610B6"/>
    <w:rsid w:val="00561343"/>
    <w:rsid w:val="0056227C"/>
    <w:rsid w:val="00562782"/>
    <w:rsid w:val="005629C2"/>
    <w:rsid w:val="005630EC"/>
    <w:rsid w:val="0056355F"/>
    <w:rsid w:val="00563B6C"/>
    <w:rsid w:val="00563FF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69D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E7"/>
    <w:rsid w:val="0057694A"/>
    <w:rsid w:val="00576D6F"/>
    <w:rsid w:val="00576E88"/>
    <w:rsid w:val="00576F64"/>
    <w:rsid w:val="00577779"/>
    <w:rsid w:val="0058008E"/>
    <w:rsid w:val="00580580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589F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9034A"/>
    <w:rsid w:val="0059038A"/>
    <w:rsid w:val="0059041F"/>
    <w:rsid w:val="0059061D"/>
    <w:rsid w:val="00591093"/>
    <w:rsid w:val="005912B6"/>
    <w:rsid w:val="00591F15"/>
    <w:rsid w:val="0059242D"/>
    <w:rsid w:val="00592899"/>
    <w:rsid w:val="005931CA"/>
    <w:rsid w:val="005934E7"/>
    <w:rsid w:val="00594112"/>
    <w:rsid w:val="00594382"/>
    <w:rsid w:val="005944A4"/>
    <w:rsid w:val="00594588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70"/>
    <w:rsid w:val="005A0784"/>
    <w:rsid w:val="005A08AC"/>
    <w:rsid w:val="005A09E0"/>
    <w:rsid w:val="005A0A78"/>
    <w:rsid w:val="005A0B28"/>
    <w:rsid w:val="005A0BC1"/>
    <w:rsid w:val="005A171F"/>
    <w:rsid w:val="005A1ACD"/>
    <w:rsid w:val="005A1CE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A4B"/>
    <w:rsid w:val="005B1BD8"/>
    <w:rsid w:val="005B1FE4"/>
    <w:rsid w:val="005B316E"/>
    <w:rsid w:val="005B35E9"/>
    <w:rsid w:val="005B3845"/>
    <w:rsid w:val="005B388A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6C4"/>
    <w:rsid w:val="005B59BD"/>
    <w:rsid w:val="005B5B1D"/>
    <w:rsid w:val="005B5CAF"/>
    <w:rsid w:val="005B5E4B"/>
    <w:rsid w:val="005B6595"/>
    <w:rsid w:val="005B6896"/>
    <w:rsid w:val="005B6BA8"/>
    <w:rsid w:val="005B6C09"/>
    <w:rsid w:val="005B6F3C"/>
    <w:rsid w:val="005B7074"/>
    <w:rsid w:val="005B7294"/>
    <w:rsid w:val="005B73D1"/>
    <w:rsid w:val="005B760F"/>
    <w:rsid w:val="005B765B"/>
    <w:rsid w:val="005B789F"/>
    <w:rsid w:val="005C0135"/>
    <w:rsid w:val="005C0540"/>
    <w:rsid w:val="005C0B0B"/>
    <w:rsid w:val="005C0C0E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3A0E"/>
    <w:rsid w:val="005D4508"/>
    <w:rsid w:val="005D4837"/>
    <w:rsid w:val="005D49E8"/>
    <w:rsid w:val="005D4BBE"/>
    <w:rsid w:val="005D563D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B2C"/>
    <w:rsid w:val="005E2E42"/>
    <w:rsid w:val="005E30A1"/>
    <w:rsid w:val="005E39AA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5E15"/>
    <w:rsid w:val="005E6165"/>
    <w:rsid w:val="005E702C"/>
    <w:rsid w:val="005E71C5"/>
    <w:rsid w:val="005E7536"/>
    <w:rsid w:val="005E7995"/>
    <w:rsid w:val="005E7EDE"/>
    <w:rsid w:val="005F011B"/>
    <w:rsid w:val="005F011D"/>
    <w:rsid w:val="005F06FF"/>
    <w:rsid w:val="005F0D69"/>
    <w:rsid w:val="005F0E01"/>
    <w:rsid w:val="005F0FE5"/>
    <w:rsid w:val="005F10E9"/>
    <w:rsid w:val="005F2897"/>
    <w:rsid w:val="005F2D74"/>
    <w:rsid w:val="005F2E15"/>
    <w:rsid w:val="005F3116"/>
    <w:rsid w:val="005F3AD4"/>
    <w:rsid w:val="005F3D87"/>
    <w:rsid w:val="005F3E2F"/>
    <w:rsid w:val="005F411D"/>
    <w:rsid w:val="005F47D0"/>
    <w:rsid w:val="005F4EC4"/>
    <w:rsid w:val="005F5296"/>
    <w:rsid w:val="005F5BD8"/>
    <w:rsid w:val="005F5F76"/>
    <w:rsid w:val="005F63D6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13B"/>
    <w:rsid w:val="0060138B"/>
    <w:rsid w:val="006016A6"/>
    <w:rsid w:val="006018CA"/>
    <w:rsid w:val="00602053"/>
    <w:rsid w:val="00602445"/>
    <w:rsid w:val="00602495"/>
    <w:rsid w:val="00602DFF"/>
    <w:rsid w:val="006030F5"/>
    <w:rsid w:val="00603630"/>
    <w:rsid w:val="00603B0E"/>
    <w:rsid w:val="00603BD5"/>
    <w:rsid w:val="00603BE1"/>
    <w:rsid w:val="00603CC4"/>
    <w:rsid w:val="00603DA3"/>
    <w:rsid w:val="00604441"/>
    <w:rsid w:val="006046D4"/>
    <w:rsid w:val="0060478A"/>
    <w:rsid w:val="00604A65"/>
    <w:rsid w:val="00605A86"/>
    <w:rsid w:val="00606104"/>
    <w:rsid w:val="006061E0"/>
    <w:rsid w:val="006066F4"/>
    <w:rsid w:val="00606ADF"/>
    <w:rsid w:val="00606D7D"/>
    <w:rsid w:val="00606F1E"/>
    <w:rsid w:val="0060757A"/>
    <w:rsid w:val="0060799F"/>
    <w:rsid w:val="006079FB"/>
    <w:rsid w:val="00607CA9"/>
    <w:rsid w:val="00607E8B"/>
    <w:rsid w:val="006102E5"/>
    <w:rsid w:val="006105F6"/>
    <w:rsid w:val="0061078A"/>
    <w:rsid w:val="0061097C"/>
    <w:rsid w:val="00610FC5"/>
    <w:rsid w:val="00611089"/>
    <w:rsid w:val="006111E6"/>
    <w:rsid w:val="00612666"/>
    <w:rsid w:val="00613099"/>
    <w:rsid w:val="00613219"/>
    <w:rsid w:val="006136F8"/>
    <w:rsid w:val="0061471D"/>
    <w:rsid w:val="00614808"/>
    <w:rsid w:val="00614CE4"/>
    <w:rsid w:val="00615144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ADC"/>
    <w:rsid w:val="00624CDD"/>
    <w:rsid w:val="00624F3B"/>
    <w:rsid w:val="00625007"/>
    <w:rsid w:val="0062547D"/>
    <w:rsid w:val="00626594"/>
    <w:rsid w:val="0062674A"/>
    <w:rsid w:val="00626DC5"/>
    <w:rsid w:val="00627CBF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3D70"/>
    <w:rsid w:val="00634181"/>
    <w:rsid w:val="00634CAF"/>
    <w:rsid w:val="00634E04"/>
    <w:rsid w:val="00634EC7"/>
    <w:rsid w:val="00635097"/>
    <w:rsid w:val="006357A2"/>
    <w:rsid w:val="00636248"/>
    <w:rsid w:val="006363EB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32F"/>
    <w:rsid w:val="00642DCA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579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243"/>
    <w:rsid w:val="00652254"/>
    <w:rsid w:val="006526FA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57DE3"/>
    <w:rsid w:val="00660574"/>
    <w:rsid w:val="006608A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850"/>
    <w:rsid w:val="006659D0"/>
    <w:rsid w:val="006659E1"/>
    <w:rsid w:val="00665CF8"/>
    <w:rsid w:val="00666311"/>
    <w:rsid w:val="0066674B"/>
    <w:rsid w:val="006669A8"/>
    <w:rsid w:val="00666BAB"/>
    <w:rsid w:val="00666E5C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9AA"/>
    <w:rsid w:val="00671C87"/>
    <w:rsid w:val="00671CCD"/>
    <w:rsid w:val="00672366"/>
    <w:rsid w:val="0067257D"/>
    <w:rsid w:val="006726A8"/>
    <w:rsid w:val="006726DF"/>
    <w:rsid w:val="00673344"/>
    <w:rsid w:val="0067347C"/>
    <w:rsid w:val="0067371A"/>
    <w:rsid w:val="00674101"/>
    <w:rsid w:val="00674BE3"/>
    <w:rsid w:val="00674C0A"/>
    <w:rsid w:val="0067563C"/>
    <w:rsid w:val="00675D98"/>
    <w:rsid w:val="00676930"/>
    <w:rsid w:val="00676C9D"/>
    <w:rsid w:val="006770BE"/>
    <w:rsid w:val="006775BD"/>
    <w:rsid w:val="006775F6"/>
    <w:rsid w:val="006777F2"/>
    <w:rsid w:val="0068027E"/>
    <w:rsid w:val="006806A9"/>
    <w:rsid w:val="006812B9"/>
    <w:rsid w:val="006812FB"/>
    <w:rsid w:val="00681738"/>
    <w:rsid w:val="00681F0D"/>
    <w:rsid w:val="00682567"/>
    <w:rsid w:val="006826FC"/>
    <w:rsid w:val="00682EC2"/>
    <w:rsid w:val="006830A2"/>
    <w:rsid w:val="006838B4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73E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D96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C40"/>
    <w:rsid w:val="00697D2B"/>
    <w:rsid w:val="00697D5F"/>
    <w:rsid w:val="00697D9A"/>
    <w:rsid w:val="006A020E"/>
    <w:rsid w:val="006A081F"/>
    <w:rsid w:val="006A120C"/>
    <w:rsid w:val="006A1605"/>
    <w:rsid w:val="006A1FD1"/>
    <w:rsid w:val="006A2137"/>
    <w:rsid w:val="006A21C1"/>
    <w:rsid w:val="006A30A8"/>
    <w:rsid w:val="006A32F7"/>
    <w:rsid w:val="006A357F"/>
    <w:rsid w:val="006A3F59"/>
    <w:rsid w:val="006A43B9"/>
    <w:rsid w:val="006A45AE"/>
    <w:rsid w:val="006A4D10"/>
    <w:rsid w:val="006A5345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404D"/>
    <w:rsid w:val="006B4656"/>
    <w:rsid w:val="006B4B0B"/>
    <w:rsid w:val="006B535D"/>
    <w:rsid w:val="006B5C4E"/>
    <w:rsid w:val="006B5E11"/>
    <w:rsid w:val="006B5E72"/>
    <w:rsid w:val="006B5FBC"/>
    <w:rsid w:val="006B6064"/>
    <w:rsid w:val="006B68EB"/>
    <w:rsid w:val="006B7101"/>
    <w:rsid w:val="006B7435"/>
    <w:rsid w:val="006B7664"/>
    <w:rsid w:val="006B7DEA"/>
    <w:rsid w:val="006C0621"/>
    <w:rsid w:val="006C1282"/>
    <w:rsid w:val="006C146D"/>
    <w:rsid w:val="006C1640"/>
    <w:rsid w:val="006C2092"/>
    <w:rsid w:val="006C22CB"/>
    <w:rsid w:val="006C23A5"/>
    <w:rsid w:val="006C2827"/>
    <w:rsid w:val="006C2AA6"/>
    <w:rsid w:val="006C3EA4"/>
    <w:rsid w:val="006C516A"/>
    <w:rsid w:val="006C59B9"/>
    <w:rsid w:val="006C5D70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88B"/>
    <w:rsid w:val="006D3921"/>
    <w:rsid w:val="006D39F2"/>
    <w:rsid w:val="006D3A84"/>
    <w:rsid w:val="006D3BF1"/>
    <w:rsid w:val="006D4181"/>
    <w:rsid w:val="006D4366"/>
    <w:rsid w:val="006D4494"/>
    <w:rsid w:val="006D4759"/>
    <w:rsid w:val="006D4BD9"/>
    <w:rsid w:val="006D4C17"/>
    <w:rsid w:val="006D4CDE"/>
    <w:rsid w:val="006D4EDA"/>
    <w:rsid w:val="006D4FA0"/>
    <w:rsid w:val="006D5064"/>
    <w:rsid w:val="006D55BA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6EB1"/>
    <w:rsid w:val="006D709F"/>
    <w:rsid w:val="006D7312"/>
    <w:rsid w:val="006D78FB"/>
    <w:rsid w:val="006D7F7E"/>
    <w:rsid w:val="006E060A"/>
    <w:rsid w:val="006E14CC"/>
    <w:rsid w:val="006E1537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E7E21"/>
    <w:rsid w:val="006E7FD0"/>
    <w:rsid w:val="006F005D"/>
    <w:rsid w:val="006F01A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D23"/>
    <w:rsid w:val="006F3EE2"/>
    <w:rsid w:val="006F3F89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6FAD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548"/>
    <w:rsid w:val="007026C3"/>
    <w:rsid w:val="0070285C"/>
    <w:rsid w:val="007031B1"/>
    <w:rsid w:val="007032F2"/>
    <w:rsid w:val="007037FE"/>
    <w:rsid w:val="00703CE0"/>
    <w:rsid w:val="0070401E"/>
    <w:rsid w:val="00704049"/>
    <w:rsid w:val="007042B3"/>
    <w:rsid w:val="0070463E"/>
    <w:rsid w:val="0070532F"/>
    <w:rsid w:val="007055C7"/>
    <w:rsid w:val="00705724"/>
    <w:rsid w:val="00705AEF"/>
    <w:rsid w:val="00705F84"/>
    <w:rsid w:val="00705FFC"/>
    <w:rsid w:val="0070627B"/>
    <w:rsid w:val="007064BB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266"/>
    <w:rsid w:val="00711641"/>
    <w:rsid w:val="00711754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7A1"/>
    <w:rsid w:val="00716DB1"/>
    <w:rsid w:val="00716FD6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6DC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C53"/>
    <w:rsid w:val="00725C7D"/>
    <w:rsid w:val="00725CDC"/>
    <w:rsid w:val="00726115"/>
    <w:rsid w:val="00726173"/>
    <w:rsid w:val="007261D6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97A"/>
    <w:rsid w:val="00734AE9"/>
    <w:rsid w:val="00734CDA"/>
    <w:rsid w:val="00734E36"/>
    <w:rsid w:val="00734F4A"/>
    <w:rsid w:val="00735001"/>
    <w:rsid w:val="007351B4"/>
    <w:rsid w:val="00735209"/>
    <w:rsid w:val="007356A6"/>
    <w:rsid w:val="00735A40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4A"/>
    <w:rsid w:val="00737B6C"/>
    <w:rsid w:val="00737E3E"/>
    <w:rsid w:val="0074046A"/>
    <w:rsid w:val="007405C5"/>
    <w:rsid w:val="0074090A"/>
    <w:rsid w:val="00740EDC"/>
    <w:rsid w:val="007412A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AFC"/>
    <w:rsid w:val="00751EC5"/>
    <w:rsid w:val="00752061"/>
    <w:rsid w:val="007528DB"/>
    <w:rsid w:val="00752E6E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671"/>
    <w:rsid w:val="007618E8"/>
    <w:rsid w:val="00761EBE"/>
    <w:rsid w:val="00763127"/>
    <w:rsid w:val="0076367F"/>
    <w:rsid w:val="007645D0"/>
    <w:rsid w:val="00764DF0"/>
    <w:rsid w:val="00764E3C"/>
    <w:rsid w:val="00766BF5"/>
    <w:rsid w:val="00766C1A"/>
    <w:rsid w:val="0076740A"/>
    <w:rsid w:val="0076794B"/>
    <w:rsid w:val="007714FA"/>
    <w:rsid w:val="007719BB"/>
    <w:rsid w:val="00772391"/>
    <w:rsid w:val="007723C5"/>
    <w:rsid w:val="007724C0"/>
    <w:rsid w:val="007734C9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4C"/>
    <w:rsid w:val="0078259D"/>
    <w:rsid w:val="00782FA0"/>
    <w:rsid w:val="00783127"/>
    <w:rsid w:val="00783152"/>
    <w:rsid w:val="007833BB"/>
    <w:rsid w:val="0078343C"/>
    <w:rsid w:val="007836F0"/>
    <w:rsid w:val="00783B38"/>
    <w:rsid w:val="00784042"/>
    <w:rsid w:val="00784047"/>
    <w:rsid w:val="00784590"/>
    <w:rsid w:val="0078476E"/>
    <w:rsid w:val="00784BD4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07C"/>
    <w:rsid w:val="00790A00"/>
    <w:rsid w:val="00791099"/>
    <w:rsid w:val="00791744"/>
    <w:rsid w:val="007919E2"/>
    <w:rsid w:val="00791CB2"/>
    <w:rsid w:val="00791E3A"/>
    <w:rsid w:val="00791FCA"/>
    <w:rsid w:val="0079267C"/>
    <w:rsid w:val="00792E87"/>
    <w:rsid w:val="00792EA5"/>
    <w:rsid w:val="00792EAB"/>
    <w:rsid w:val="00793727"/>
    <w:rsid w:val="0079372C"/>
    <w:rsid w:val="00793C3C"/>
    <w:rsid w:val="00794701"/>
    <w:rsid w:val="007953EC"/>
    <w:rsid w:val="0079562B"/>
    <w:rsid w:val="007957BC"/>
    <w:rsid w:val="00795961"/>
    <w:rsid w:val="00795C77"/>
    <w:rsid w:val="00795D70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AA3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A7E80"/>
    <w:rsid w:val="007B0868"/>
    <w:rsid w:val="007B08E9"/>
    <w:rsid w:val="007B103D"/>
    <w:rsid w:val="007B1D8E"/>
    <w:rsid w:val="007B1DFB"/>
    <w:rsid w:val="007B231F"/>
    <w:rsid w:val="007B2929"/>
    <w:rsid w:val="007B2CCA"/>
    <w:rsid w:val="007B3030"/>
    <w:rsid w:val="007B304A"/>
    <w:rsid w:val="007B36F1"/>
    <w:rsid w:val="007B46D6"/>
    <w:rsid w:val="007B4C2A"/>
    <w:rsid w:val="007B4CCD"/>
    <w:rsid w:val="007B549C"/>
    <w:rsid w:val="007B5D7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89C"/>
    <w:rsid w:val="007C09DC"/>
    <w:rsid w:val="007C0B41"/>
    <w:rsid w:val="007C2116"/>
    <w:rsid w:val="007C3480"/>
    <w:rsid w:val="007C3534"/>
    <w:rsid w:val="007C37D5"/>
    <w:rsid w:val="007C4027"/>
    <w:rsid w:val="007C5060"/>
    <w:rsid w:val="007C51A4"/>
    <w:rsid w:val="007C5584"/>
    <w:rsid w:val="007C5BBB"/>
    <w:rsid w:val="007C6683"/>
    <w:rsid w:val="007C6B1C"/>
    <w:rsid w:val="007C704D"/>
    <w:rsid w:val="007C7156"/>
    <w:rsid w:val="007C74F9"/>
    <w:rsid w:val="007C77D4"/>
    <w:rsid w:val="007C7FF8"/>
    <w:rsid w:val="007D0292"/>
    <w:rsid w:val="007D0827"/>
    <w:rsid w:val="007D0AC5"/>
    <w:rsid w:val="007D0BC1"/>
    <w:rsid w:val="007D0CE9"/>
    <w:rsid w:val="007D1081"/>
    <w:rsid w:val="007D1B5D"/>
    <w:rsid w:val="007D1E42"/>
    <w:rsid w:val="007D1F6A"/>
    <w:rsid w:val="007D26A9"/>
    <w:rsid w:val="007D2925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99B"/>
    <w:rsid w:val="007D4A16"/>
    <w:rsid w:val="007D4B36"/>
    <w:rsid w:val="007D4CA7"/>
    <w:rsid w:val="007D5204"/>
    <w:rsid w:val="007D5F28"/>
    <w:rsid w:val="007D62FC"/>
    <w:rsid w:val="007D7429"/>
    <w:rsid w:val="007D76E7"/>
    <w:rsid w:val="007D7B99"/>
    <w:rsid w:val="007D7CD4"/>
    <w:rsid w:val="007D7D7A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222"/>
    <w:rsid w:val="007E5346"/>
    <w:rsid w:val="007E5494"/>
    <w:rsid w:val="007E581C"/>
    <w:rsid w:val="007E650B"/>
    <w:rsid w:val="007E6711"/>
    <w:rsid w:val="007E6D34"/>
    <w:rsid w:val="007E6D45"/>
    <w:rsid w:val="007E7A4A"/>
    <w:rsid w:val="007E7F32"/>
    <w:rsid w:val="007F0663"/>
    <w:rsid w:val="007F07E3"/>
    <w:rsid w:val="007F0D8D"/>
    <w:rsid w:val="007F118B"/>
    <w:rsid w:val="007F148A"/>
    <w:rsid w:val="007F16AD"/>
    <w:rsid w:val="007F17FC"/>
    <w:rsid w:val="007F1CB7"/>
    <w:rsid w:val="007F1CCA"/>
    <w:rsid w:val="007F22C9"/>
    <w:rsid w:val="007F23BF"/>
    <w:rsid w:val="007F25C2"/>
    <w:rsid w:val="007F2979"/>
    <w:rsid w:val="007F2E37"/>
    <w:rsid w:val="007F3080"/>
    <w:rsid w:val="007F37E0"/>
    <w:rsid w:val="007F46A6"/>
    <w:rsid w:val="007F4DB5"/>
    <w:rsid w:val="007F4F44"/>
    <w:rsid w:val="007F5114"/>
    <w:rsid w:val="007F53BB"/>
    <w:rsid w:val="007F5467"/>
    <w:rsid w:val="007F5531"/>
    <w:rsid w:val="007F57E2"/>
    <w:rsid w:val="007F580A"/>
    <w:rsid w:val="007F67A8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1FD8"/>
    <w:rsid w:val="008020F2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5F89"/>
    <w:rsid w:val="00806557"/>
    <w:rsid w:val="00806D4B"/>
    <w:rsid w:val="008076A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76F"/>
    <w:rsid w:val="00813872"/>
    <w:rsid w:val="0081395B"/>
    <w:rsid w:val="00813C70"/>
    <w:rsid w:val="00813CF9"/>
    <w:rsid w:val="00813E8D"/>
    <w:rsid w:val="00814852"/>
    <w:rsid w:val="00814CB5"/>
    <w:rsid w:val="00814EB3"/>
    <w:rsid w:val="00815918"/>
    <w:rsid w:val="008161DC"/>
    <w:rsid w:val="008167B0"/>
    <w:rsid w:val="008169DE"/>
    <w:rsid w:val="00816A6D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7ED"/>
    <w:rsid w:val="008209CC"/>
    <w:rsid w:val="0082101A"/>
    <w:rsid w:val="008217F2"/>
    <w:rsid w:val="00821A89"/>
    <w:rsid w:val="00821E81"/>
    <w:rsid w:val="008228E7"/>
    <w:rsid w:val="00822C8A"/>
    <w:rsid w:val="0082302A"/>
    <w:rsid w:val="0082399A"/>
    <w:rsid w:val="00823C44"/>
    <w:rsid w:val="008245A2"/>
    <w:rsid w:val="008248B8"/>
    <w:rsid w:val="00824C84"/>
    <w:rsid w:val="00824D0A"/>
    <w:rsid w:val="008266B3"/>
    <w:rsid w:val="00826868"/>
    <w:rsid w:val="00826BD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565"/>
    <w:rsid w:val="0083467C"/>
    <w:rsid w:val="00834923"/>
    <w:rsid w:val="00834939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B8"/>
    <w:rsid w:val="008401F3"/>
    <w:rsid w:val="00840A75"/>
    <w:rsid w:val="00840BE3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DD"/>
    <w:rsid w:val="008460E1"/>
    <w:rsid w:val="00846173"/>
    <w:rsid w:val="008461F7"/>
    <w:rsid w:val="008466C5"/>
    <w:rsid w:val="008469CF"/>
    <w:rsid w:val="008475B7"/>
    <w:rsid w:val="00847657"/>
    <w:rsid w:val="00847D79"/>
    <w:rsid w:val="00850398"/>
    <w:rsid w:val="00850CB0"/>
    <w:rsid w:val="00851065"/>
    <w:rsid w:val="00851BEC"/>
    <w:rsid w:val="00851D09"/>
    <w:rsid w:val="00851F60"/>
    <w:rsid w:val="008522AD"/>
    <w:rsid w:val="00852C2C"/>
    <w:rsid w:val="00853538"/>
    <w:rsid w:val="008538B4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9C"/>
    <w:rsid w:val="008569B9"/>
    <w:rsid w:val="008571DF"/>
    <w:rsid w:val="008577CE"/>
    <w:rsid w:val="008601ED"/>
    <w:rsid w:val="0086064A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5E78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258B"/>
    <w:rsid w:val="00872746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0EDA"/>
    <w:rsid w:val="00880EE3"/>
    <w:rsid w:val="008818B9"/>
    <w:rsid w:val="00881ED7"/>
    <w:rsid w:val="00882436"/>
    <w:rsid w:val="00882F78"/>
    <w:rsid w:val="00883020"/>
    <w:rsid w:val="0088325F"/>
    <w:rsid w:val="008832FE"/>
    <w:rsid w:val="008833E5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83F"/>
    <w:rsid w:val="00890C20"/>
    <w:rsid w:val="00890C8A"/>
    <w:rsid w:val="00890CAF"/>
    <w:rsid w:val="00891CA9"/>
    <w:rsid w:val="008929E5"/>
    <w:rsid w:val="00892E4B"/>
    <w:rsid w:val="0089405B"/>
    <w:rsid w:val="008940B4"/>
    <w:rsid w:val="00894B41"/>
    <w:rsid w:val="00894D71"/>
    <w:rsid w:val="0089556E"/>
    <w:rsid w:val="00896AF8"/>
    <w:rsid w:val="00896E2A"/>
    <w:rsid w:val="00896F06"/>
    <w:rsid w:val="00897214"/>
    <w:rsid w:val="00897F48"/>
    <w:rsid w:val="008A0491"/>
    <w:rsid w:val="008A07BC"/>
    <w:rsid w:val="008A08D3"/>
    <w:rsid w:val="008A0DDA"/>
    <w:rsid w:val="008A0F42"/>
    <w:rsid w:val="008A153D"/>
    <w:rsid w:val="008A25E2"/>
    <w:rsid w:val="008A2761"/>
    <w:rsid w:val="008A28CE"/>
    <w:rsid w:val="008A293F"/>
    <w:rsid w:val="008A31F0"/>
    <w:rsid w:val="008A3421"/>
    <w:rsid w:val="008A3619"/>
    <w:rsid w:val="008A3843"/>
    <w:rsid w:val="008A3E44"/>
    <w:rsid w:val="008A3EA6"/>
    <w:rsid w:val="008A43EA"/>
    <w:rsid w:val="008A46E7"/>
    <w:rsid w:val="008A50A6"/>
    <w:rsid w:val="008A50F0"/>
    <w:rsid w:val="008A5215"/>
    <w:rsid w:val="008A56E9"/>
    <w:rsid w:val="008A5901"/>
    <w:rsid w:val="008A6898"/>
    <w:rsid w:val="008A7232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58C6"/>
    <w:rsid w:val="008B5A2C"/>
    <w:rsid w:val="008B6848"/>
    <w:rsid w:val="008B6A48"/>
    <w:rsid w:val="008B6E6E"/>
    <w:rsid w:val="008B6F83"/>
    <w:rsid w:val="008B70AB"/>
    <w:rsid w:val="008C0133"/>
    <w:rsid w:val="008C06F7"/>
    <w:rsid w:val="008C0C49"/>
    <w:rsid w:val="008C10BB"/>
    <w:rsid w:val="008C164A"/>
    <w:rsid w:val="008C168B"/>
    <w:rsid w:val="008C19C7"/>
    <w:rsid w:val="008C1E46"/>
    <w:rsid w:val="008C1F86"/>
    <w:rsid w:val="008C2246"/>
    <w:rsid w:val="008C251A"/>
    <w:rsid w:val="008C2622"/>
    <w:rsid w:val="008C2632"/>
    <w:rsid w:val="008C273E"/>
    <w:rsid w:val="008C2CE4"/>
    <w:rsid w:val="008C326B"/>
    <w:rsid w:val="008C3426"/>
    <w:rsid w:val="008C36F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377"/>
    <w:rsid w:val="008E23EA"/>
    <w:rsid w:val="008E245E"/>
    <w:rsid w:val="008E29BA"/>
    <w:rsid w:val="008E3202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6D1"/>
    <w:rsid w:val="008F0803"/>
    <w:rsid w:val="008F09A1"/>
    <w:rsid w:val="008F17BC"/>
    <w:rsid w:val="008F1D90"/>
    <w:rsid w:val="008F1F0B"/>
    <w:rsid w:val="008F1F4C"/>
    <w:rsid w:val="008F252F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6AAD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705"/>
    <w:rsid w:val="00901AFA"/>
    <w:rsid w:val="00901EE4"/>
    <w:rsid w:val="00902488"/>
    <w:rsid w:val="0090275D"/>
    <w:rsid w:val="00903179"/>
    <w:rsid w:val="00903EBD"/>
    <w:rsid w:val="00903F05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1DD3"/>
    <w:rsid w:val="00912007"/>
    <w:rsid w:val="009124C0"/>
    <w:rsid w:val="00912740"/>
    <w:rsid w:val="009129DD"/>
    <w:rsid w:val="00912FAA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E1B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223A"/>
    <w:rsid w:val="00922827"/>
    <w:rsid w:val="00922C48"/>
    <w:rsid w:val="00922FBE"/>
    <w:rsid w:val="00923CD9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9D6"/>
    <w:rsid w:val="00933A5F"/>
    <w:rsid w:val="00933A9F"/>
    <w:rsid w:val="009347CA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47"/>
    <w:rsid w:val="00937866"/>
    <w:rsid w:val="0093794F"/>
    <w:rsid w:val="00937B6A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ABB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0DD8"/>
    <w:rsid w:val="00951A75"/>
    <w:rsid w:val="00952A10"/>
    <w:rsid w:val="009532B5"/>
    <w:rsid w:val="0095412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73A7"/>
    <w:rsid w:val="0095791E"/>
    <w:rsid w:val="00960B87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520"/>
    <w:rsid w:val="00963606"/>
    <w:rsid w:val="00963705"/>
    <w:rsid w:val="009638A5"/>
    <w:rsid w:val="00963AEC"/>
    <w:rsid w:val="00963E38"/>
    <w:rsid w:val="00964221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267"/>
    <w:rsid w:val="00971688"/>
    <w:rsid w:val="009718D8"/>
    <w:rsid w:val="0097225C"/>
    <w:rsid w:val="0097231D"/>
    <w:rsid w:val="009724DE"/>
    <w:rsid w:val="00972B1A"/>
    <w:rsid w:val="0097309C"/>
    <w:rsid w:val="00973683"/>
    <w:rsid w:val="00973780"/>
    <w:rsid w:val="0097402A"/>
    <w:rsid w:val="00974811"/>
    <w:rsid w:val="00975231"/>
    <w:rsid w:val="00975468"/>
    <w:rsid w:val="0097556F"/>
    <w:rsid w:val="009757F1"/>
    <w:rsid w:val="00975C6D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434"/>
    <w:rsid w:val="00982761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E57"/>
    <w:rsid w:val="00984F91"/>
    <w:rsid w:val="00985F84"/>
    <w:rsid w:val="00986102"/>
    <w:rsid w:val="0098644E"/>
    <w:rsid w:val="00986A66"/>
    <w:rsid w:val="00986C5F"/>
    <w:rsid w:val="00987229"/>
    <w:rsid w:val="00990201"/>
    <w:rsid w:val="00990619"/>
    <w:rsid w:val="00990941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F6"/>
    <w:rsid w:val="009966A5"/>
    <w:rsid w:val="00996890"/>
    <w:rsid w:val="009970A9"/>
    <w:rsid w:val="009974C4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2FDD"/>
    <w:rsid w:val="009A3222"/>
    <w:rsid w:val="009A3889"/>
    <w:rsid w:val="009A3A6A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9B0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0CB"/>
    <w:rsid w:val="009C0423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4C0B"/>
    <w:rsid w:val="009C529A"/>
    <w:rsid w:val="009C5300"/>
    <w:rsid w:val="009C5412"/>
    <w:rsid w:val="009C626A"/>
    <w:rsid w:val="009C7BBF"/>
    <w:rsid w:val="009C7E11"/>
    <w:rsid w:val="009D03FA"/>
    <w:rsid w:val="009D0916"/>
    <w:rsid w:val="009D0B6D"/>
    <w:rsid w:val="009D0E80"/>
    <w:rsid w:val="009D1555"/>
    <w:rsid w:val="009D1DCB"/>
    <w:rsid w:val="009D20C5"/>
    <w:rsid w:val="009D22AD"/>
    <w:rsid w:val="009D2317"/>
    <w:rsid w:val="009D25D4"/>
    <w:rsid w:val="009D2BEC"/>
    <w:rsid w:val="009D2D95"/>
    <w:rsid w:val="009D575B"/>
    <w:rsid w:val="009D5AAF"/>
    <w:rsid w:val="009D6266"/>
    <w:rsid w:val="009D638C"/>
    <w:rsid w:val="009D664D"/>
    <w:rsid w:val="009D6C68"/>
    <w:rsid w:val="009D6F12"/>
    <w:rsid w:val="009D70E8"/>
    <w:rsid w:val="009D7567"/>
    <w:rsid w:val="009E0231"/>
    <w:rsid w:val="009E08DE"/>
    <w:rsid w:val="009E1B39"/>
    <w:rsid w:val="009E1C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AEC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223E"/>
    <w:rsid w:val="009F2942"/>
    <w:rsid w:val="009F3FE1"/>
    <w:rsid w:val="009F435F"/>
    <w:rsid w:val="009F4413"/>
    <w:rsid w:val="009F4E17"/>
    <w:rsid w:val="009F5F9E"/>
    <w:rsid w:val="009F6239"/>
    <w:rsid w:val="009F6288"/>
    <w:rsid w:val="009F6353"/>
    <w:rsid w:val="009F68CC"/>
    <w:rsid w:val="009F68FE"/>
    <w:rsid w:val="009F6EE9"/>
    <w:rsid w:val="009F7FD9"/>
    <w:rsid w:val="00A0008B"/>
    <w:rsid w:val="00A00347"/>
    <w:rsid w:val="00A01C57"/>
    <w:rsid w:val="00A02248"/>
    <w:rsid w:val="00A02355"/>
    <w:rsid w:val="00A027E2"/>
    <w:rsid w:val="00A02CDF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A5D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A3A"/>
    <w:rsid w:val="00A13B24"/>
    <w:rsid w:val="00A13F38"/>
    <w:rsid w:val="00A14928"/>
    <w:rsid w:val="00A14A74"/>
    <w:rsid w:val="00A150FD"/>
    <w:rsid w:val="00A157BF"/>
    <w:rsid w:val="00A16F9A"/>
    <w:rsid w:val="00A16FB5"/>
    <w:rsid w:val="00A1723A"/>
    <w:rsid w:val="00A17648"/>
    <w:rsid w:val="00A176F6"/>
    <w:rsid w:val="00A179A9"/>
    <w:rsid w:val="00A179EB"/>
    <w:rsid w:val="00A17A4C"/>
    <w:rsid w:val="00A202BC"/>
    <w:rsid w:val="00A20434"/>
    <w:rsid w:val="00A21163"/>
    <w:rsid w:val="00A21806"/>
    <w:rsid w:val="00A21BE5"/>
    <w:rsid w:val="00A222D8"/>
    <w:rsid w:val="00A22515"/>
    <w:rsid w:val="00A22A73"/>
    <w:rsid w:val="00A22E2D"/>
    <w:rsid w:val="00A22EE4"/>
    <w:rsid w:val="00A2304A"/>
    <w:rsid w:val="00A2399A"/>
    <w:rsid w:val="00A23D5F"/>
    <w:rsid w:val="00A24031"/>
    <w:rsid w:val="00A242F8"/>
    <w:rsid w:val="00A24AFE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86B"/>
    <w:rsid w:val="00A30AA7"/>
    <w:rsid w:val="00A30BCC"/>
    <w:rsid w:val="00A30CBE"/>
    <w:rsid w:val="00A310FA"/>
    <w:rsid w:val="00A311ED"/>
    <w:rsid w:val="00A313EC"/>
    <w:rsid w:val="00A31792"/>
    <w:rsid w:val="00A31815"/>
    <w:rsid w:val="00A31C3D"/>
    <w:rsid w:val="00A31D12"/>
    <w:rsid w:val="00A31F03"/>
    <w:rsid w:val="00A31F9B"/>
    <w:rsid w:val="00A320A5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6FF"/>
    <w:rsid w:val="00A36800"/>
    <w:rsid w:val="00A3723C"/>
    <w:rsid w:val="00A374C4"/>
    <w:rsid w:val="00A37DF6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23F2"/>
    <w:rsid w:val="00A430EF"/>
    <w:rsid w:val="00A434B3"/>
    <w:rsid w:val="00A436B0"/>
    <w:rsid w:val="00A43B5C"/>
    <w:rsid w:val="00A43D2B"/>
    <w:rsid w:val="00A44469"/>
    <w:rsid w:val="00A44559"/>
    <w:rsid w:val="00A446B0"/>
    <w:rsid w:val="00A455D4"/>
    <w:rsid w:val="00A46ED0"/>
    <w:rsid w:val="00A46F26"/>
    <w:rsid w:val="00A47896"/>
    <w:rsid w:val="00A47E3A"/>
    <w:rsid w:val="00A47EB7"/>
    <w:rsid w:val="00A47F37"/>
    <w:rsid w:val="00A5087F"/>
    <w:rsid w:val="00A50981"/>
    <w:rsid w:val="00A51152"/>
    <w:rsid w:val="00A51212"/>
    <w:rsid w:val="00A5161F"/>
    <w:rsid w:val="00A51949"/>
    <w:rsid w:val="00A519C4"/>
    <w:rsid w:val="00A51DBF"/>
    <w:rsid w:val="00A522D8"/>
    <w:rsid w:val="00A524B8"/>
    <w:rsid w:val="00A5256A"/>
    <w:rsid w:val="00A52C9D"/>
    <w:rsid w:val="00A52F5E"/>
    <w:rsid w:val="00A54DAE"/>
    <w:rsid w:val="00A55081"/>
    <w:rsid w:val="00A551D0"/>
    <w:rsid w:val="00A555CF"/>
    <w:rsid w:val="00A557BD"/>
    <w:rsid w:val="00A5582F"/>
    <w:rsid w:val="00A56019"/>
    <w:rsid w:val="00A5617C"/>
    <w:rsid w:val="00A5634E"/>
    <w:rsid w:val="00A56574"/>
    <w:rsid w:val="00A56EDF"/>
    <w:rsid w:val="00A57098"/>
    <w:rsid w:val="00A572D3"/>
    <w:rsid w:val="00A60478"/>
    <w:rsid w:val="00A6093E"/>
    <w:rsid w:val="00A61AFF"/>
    <w:rsid w:val="00A61BE1"/>
    <w:rsid w:val="00A62082"/>
    <w:rsid w:val="00A6227D"/>
    <w:rsid w:val="00A62436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4AF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0DD"/>
    <w:rsid w:val="00A73E22"/>
    <w:rsid w:val="00A74883"/>
    <w:rsid w:val="00A74DB2"/>
    <w:rsid w:val="00A756BF"/>
    <w:rsid w:val="00A759CB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09A4"/>
    <w:rsid w:val="00A81024"/>
    <w:rsid w:val="00A81BB8"/>
    <w:rsid w:val="00A81E64"/>
    <w:rsid w:val="00A8262B"/>
    <w:rsid w:val="00A82AF4"/>
    <w:rsid w:val="00A82B52"/>
    <w:rsid w:val="00A82D44"/>
    <w:rsid w:val="00A836D5"/>
    <w:rsid w:val="00A83AD8"/>
    <w:rsid w:val="00A840EC"/>
    <w:rsid w:val="00A8420D"/>
    <w:rsid w:val="00A84273"/>
    <w:rsid w:val="00A846A7"/>
    <w:rsid w:val="00A84986"/>
    <w:rsid w:val="00A84F43"/>
    <w:rsid w:val="00A85146"/>
    <w:rsid w:val="00A855D1"/>
    <w:rsid w:val="00A8575F"/>
    <w:rsid w:val="00A85F38"/>
    <w:rsid w:val="00A8605A"/>
    <w:rsid w:val="00A8610A"/>
    <w:rsid w:val="00A868C3"/>
    <w:rsid w:val="00A86AB3"/>
    <w:rsid w:val="00A87249"/>
    <w:rsid w:val="00A87329"/>
    <w:rsid w:val="00A874E7"/>
    <w:rsid w:val="00A87756"/>
    <w:rsid w:val="00A90287"/>
    <w:rsid w:val="00A90358"/>
    <w:rsid w:val="00A91007"/>
    <w:rsid w:val="00A91450"/>
    <w:rsid w:val="00A91723"/>
    <w:rsid w:val="00A91C0C"/>
    <w:rsid w:val="00A9219F"/>
    <w:rsid w:val="00A92851"/>
    <w:rsid w:val="00A9374E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1C"/>
    <w:rsid w:val="00A95E74"/>
    <w:rsid w:val="00A95EB0"/>
    <w:rsid w:val="00A960F5"/>
    <w:rsid w:val="00A9647C"/>
    <w:rsid w:val="00A966CA"/>
    <w:rsid w:val="00A966FB"/>
    <w:rsid w:val="00A96D35"/>
    <w:rsid w:val="00A96F5D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0C53"/>
    <w:rsid w:val="00AA1232"/>
    <w:rsid w:val="00AA16A8"/>
    <w:rsid w:val="00AA1FB3"/>
    <w:rsid w:val="00AA295C"/>
    <w:rsid w:val="00AA2ABD"/>
    <w:rsid w:val="00AA2CD0"/>
    <w:rsid w:val="00AA2D55"/>
    <w:rsid w:val="00AA2E1B"/>
    <w:rsid w:val="00AA2F32"/>
    <w:rsid w:val="00AA3276"/>
    <w:rsid w:val="00AA32E9"/>
    <w:rsid w:val="00AA3761"/>
    <w:rsid w:val="00AA3AF8"/>
    <w:rsid w:val="00AA3D75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BF"/>
    <w:rsid w:val="00AA6D1F"/>
    <w:rsid w:val="00AA72A1"/>
    <w:rsid w:val="00AA768E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632"/>
    <w:rsid w:val="00AB486D"/>
    <w:rsid w:val="00AB4BC3"/>
    <w:rsid w:val="00AB575D"/>
    <w:rsid w:val="00AB5BF4"/>
    <w:rsid w:val="00AB6065"/>
    <w:rsid w:val="00AB61D9"/>
    <w:rsid w:val="00AB6CAA"/>
    <w:rsid w:val="00AB7506"/>
    <w:rsid w:val="00AB755A"/>
    <w:rsid w:val="00AB77F7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6569"/>
    <w:rsid w:val="00AC65B9"/>
    <w:rsid w:val="00AC7007"/>
    <w:rsid w:val="00AC7DA9"/>
    <w:rsid w:val="00AC7F57"/>
    <w:rsid w:val="00AD000F"/>
    <w:rsid w:val="00AD0138"/>
    <w:rsid w:val="00AD0206"/>
    <w:rsid w:val="00AD03EE"/>
    <w:rsid w:val="00AD09A2"/>
    <w:rsid w:val="00AD0E9F"/>
    <w:rsid w:val="00AD0EAA"/>
    <w:rsid w:val="00AD1423"/>
    <w:rsid w:val="00AD14AD"/>
    <w:rsid w:val="00AD17FD"/>
    <w:rsid w:val="00AD1A2C"/>
    <w:rsid w:val="00AD31D8"/>
    <w:rsid w:val="00AD37CE"/>
    <w:rsid w:val="00AD3C7A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AF0"/>
    <w:rsid w:val="00AE7F15"/>
    <w:rsid w:val="00AF0B3A"/>
    <w:rsid w:val="00AF0EC0"/>
    <w:rsid w:val="00AF1658"/>
    <w:rsid w:val="00AF1930"/>
    <w:rsid w:val="00AF1AED"/>
    <w:rsid w:val="00AF2634"/>
    <w:rsid w:val="00AF30AD"/>
    <w:rsid w:val="00AF30B9"/>
    <w:rsid w:val="00AF32C4"/>
    <w:rsid w:val="00AF4030"/>
    <w:rsid w:val="00AF4A0D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D40"/>
    <w:rsid w:val="00B01F5D"/>
    <w:rsid w:val="00B022F4"/>
    <w:rsid w:val="00B024B5"/>
    <w:rsid w:val="00B02C5E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A3A"/>
    <w:rsid w:val="00B06C48"/>
    <w:rsid w:val="00B06F0C"/>
    <w:rsid w:val="00B073A4"/>
    <w:rsid w:val="00B07500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07B"/>
    <w:rsid w:val="00B13294"/>
    <w:rsid w:val="00B13775"/>
    <w:rsid w:val="00B138DF"/>
    <w:rsid w:val="00B14026"/>
    <w:rsid w:val="00B140FD"/>
    <w:rsid w:val="00B15040"/>
    <w:rsid w:val="00B156D5"/>
    <w:rsid w:val="00B16113"/>
    <w:rsid w:val="00B1672F"/>
    <w:rsid w:val="00B169CF"/>
    <w:rsid w:val="00B17B10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841"/>
    <w:rsid w:val="00B32BCC"/>
    <w:rsid w:val="00B32CDC"/>
    <w:rsid w:val="00B32E3E"/>
    <w:rsid w:val="00B32E92"/>
    <w:rsid w:val="00B33C0F"/>
    <w:rsid w:val="00B33C39"/>
    <w:rsid w:val="00B33CED"/>
    <w:rsid w:val="00B33D24"/>
    <w:rsid w:val="00B33FCD"/>
    <w:rsid w:val="00B3475E"/>
    <w:rsid w:val="00B349BA"/>
    <w:rsid w:val="00B3521E"/>
    <w:rsid w:val="00B36B4D"/>
    <w:rsid w:val="00B36BD7"/>
    <w:rsid w:val="00B36D15"/>
    <w:rsid w:val="00B36D62"/>
    <w:rsid w:val="00B37645"/>
    <w:rsid w:val="00B403C1"/>
    <w:rsid w:val="00B40488"/>
    <w:rsid w:val="00B40A5E"/>
    <w:rsid w:val="00B40A9B"/>
    <w:rsid w:val="00B41181"/>
    <w:rsid w:val="00B413B7"/>
    <w:rsid w:val="00B41424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605"/>
    <w:rsid w:val="00B43B76"/>
    <w:rsid w:val="00B44043"/>
    <w:rsid w:val="00B44BE3"/>
    <w:rsid w:val="00B451C1"/>
    <w:rsid w:val="00B458A0"/>
    <w:rsid w:val="00B45B50"/>
    <w:rsid w:val="00B45DF2"/>
    <w:rsid w:val="00B46C98"/>
    <w:rsid w:val="00B4790D"/>
    <w:rsid w:val="00B47C94"/>
    <w:rsid w:val="00B50368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B28"/>
    <w:rsid w:val="00B54C3D"/>
    <w:rsid w:val="00B54F82"/>
    <w:rsid w:val="00B555F4"/>
    <w:rsid w:val="00B557E1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F3B"/>
    <w:rsid w:val="00B60F5A"/>
    <w:rsid w:val="00B61299"/>
    <w:rsid w:val="00B61399"/>
    <w:rsid w:val="00B613B2"/>
    <w:rsid w:val="00B614A5"/>
    <w:rsid w:val="00B615A8"/>
    <w:rsid w:val="00B61808"/>
    <w:rsid w:val="00B61A42"/>
    <w:rsid w:val="00B61BFD"/>
    <w:rsid w:val="00B61D29"/>
    <w:rsid w:val="00B61F1C"/>
    <w:rsid w:val="00B6235B"/>
    <w:rsid w:val="00B62A43"/>
    <w:rsid w:val="00B62CE3"/>
    <w:rsid w:val="00B62E83"/>
    <w:rsid w:val="00B62F5F"/>
    <w:rsid w:val="00B63915"/>
    <w:rsid w:val="00B63979"/>
    <w:rsid w:val="00B63A28"/>
    <w:rsid w:val="00B63DCC"/>
    <w:rsid w:val="00B647C2"/>
    <w:rsid w:val="00B64A57"/>
    <w:rsid w:val="00B6538B"/>
    <w:rsid w:val="00B655C5"/>
    <w:rsid w:val="00B66084"/>
    <w:rsid w:val="00B66258"/>
    <w:rsid w:val="00B66383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0D"/>
    <w:rsid w:val="00B75255"/>
    <w:rsid w:val="00B753BF"/>
    <w:rsid w:val="00B75FC3"/>
    <w:rsid w:val="00B763E8"/>
    <w:rsid w:val="00B76D72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4766"/>
    <w:rsid w:val="00B849F8"/>
    <w:rsid w:val="00B84DBC"/>
    <w:rsid w:val="00B84F5C"/>
    <w:rsid w:val="00B85362"/>
    <w:rsid w:val="00B854C1"/>
    <w:rsid w:val="00B85771"/>
    <w:rsid w:val="00B8669B"/>
    <w:rsid w:val="00B87438"/>
    <w:rsid w:val="00B877FF"/>
    <w:rsid w:val="00B90135"/>
    <w:rsid w:val="00B902D9"/>
    <w:rsid w:val="00B9064F"/>
    <w:rsid w:val="00B9069C"/>
    <w:rsid w:val="00B91006"/>
    <w:rsid w:val="00B91D77"/>
    <w:rsid w:val="00B91E99"/>
    <w:rsid w:val="00B91F4E"/>
    <w:rsid w:val="00B92101"/>
    <w:rsid w:val="00B9218B"/>
    <w:rsid w:val="00B923A1"/>
    <w:rsid w:val="00B92CF6"/>
    <w:rsid w:val="00B92F8A"/>
    <w:rsid w:val="00B931AB"/>
    <w:rsid w:val="00B93292"/>
    <w:rsid w:val="00B9372E"/>
    <w:rsid w:val="00B93FB2"/>
    <w:rsid w:val="00B93FB8"/>
    <w:rsid w:val="00B94003"/>
    <w:rsid w:val="00B94626"/>
    <w:rsid w:val="00B947F4"/>
    <w:rsid w:val="00B94A0E"/>
    <w:rsid w:val="00B94CD0"/>
    <w:rsid w:val="00B94F5F"/>
    <w:rsid w:val="00B9558F"/>
    <w:rsid w:val="00B959B0"/>
    <w:rsid w:val="00B95A15"/>
    <w:rsid w:val="00B95A31"/>
    <w:rsid w:val="00B968EF"/>
    <w:rsid w:val="00B96E2D"/>
    <w:rsid w:val="00B96F1A"/>
    <w:rsid w:val="00B970BE"/>
    <w:rsid w:val="00B974D5"/>
    <w:rsid w:val="00B97F35"/>
    <w:rsid w:val="00BA02F1"/>
    <w:rsid w:val="00BA0B24"/>
    <w:rsid w:val="00BA0B4E"/>
    <w:rsid w:val="00BA1076"/>
    <w:rsid w:val="00BA10CF"/>
    <w:rsid w:val="00BA1453"/>
    <w:rsid w:val="00BA1A4C"/>
    <w:rsid w:val="00BA1D9F"/>
    <w:rsid w:val="00BA21F5"/>
    <w:rsid w:val="00BA26A9"/>
    <w:rsid w:val="00BA27C1"/>
    <w:rsid w:val="00BA2A77"/>
    <w:rsid w:val="00BA3355"/>
    <w:rsid w:val="00BA35C8"/>
    <w:rsid w:val="00BA390A"/>
    <w:rsid w:val="00BA3C29"/>
    <w:rsid w:val="00BA4692"/>
    <w:rsid w:val="00BA4C16"/>
    <w:rsid w:val="00BA5264"/>
    <w:rsid w:val="00BA535D"/>
    <w:rsid w:val="00BA5A62"/>
    <w:rsid w:val="00BA5B26"/>
    <w:rsid w:val="00BA5B7C"/>
    <w:rsid w:val="00BA6570"/>
    <w:rsid w:val="00BA6DBE"/>
    <w:rsid w:val="00BA7180"/>
    <w:rsid w:val="00BA726F"/>
    <w:rsid w:val="00BA75F4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22AC"/>
    <w:rsid w:val="00BB24BB"/>
    <w:rsid w:val="00BB27C2"/>
    <w:rsid w:val="00BB27DC"/>
    <w:rsid w:val="00BB30BF"/>
    <w:rsid w:val="00BB31E9"/>
    <w:rsid w:val="00BB383E"/>
    <w:rsid w:val="00BB3931"/>
    <w:rsid w:val="00BB3B59"/>
    <w:rsid w:val="00BB3B9A"/>
    <w:rsid w:val="00BB433C"/>
    <w:rsid w:val="00BB4B8F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1786"/>
    <w:rsid w:val="00BC199A"/>
    <w:rsid w:val="00BC1A7B"/>
    <w:rsid w:val="00BC1E0C"/>
    <w:rsid w:val="00BC1EF1"/>
    <w:rsid w:val="00BC3548"/>
    <w:rsid w:val="00BC367E"/>
    <w:rsid w:val="00BC3761"/>
    <w:rsid w:val="00BC4711"/>
    <w:rsid w:val="00BC4BD8"/>
    <w:rsid w:val="00BC53D5"/>
    <w:rsid w:val="00BC5C6D"/>
    <w:rsid w:val="00BC5F22"/>
    <w:rsid w:val="00BC5F78"/>
    <w:rsid w:val="00BC71FF"/>
    <w:rsid w:val="00BC7814"/>
    <w:rsid w:val="00BC78CC"/>
    <w:rsid w:val="00BC7B5A"/>
    <w:rsid w:val="00BC7C48"/>
    <w:rsid w:val="00BD00AF"/>
    <w:rsid w:val="00BD026B"/>
    <w:rsid w:val="00BD0378"/>
    <w:rsid w:val="00BD0961"/>
    <w:rsid w:val="00BD0AE8"/>
    <w:rsid w:val="00BD121D"/>
    <w:rsid w:val="00BD2C70"/>
    <w:rsid w:val="00BD2D84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22E8"/>
    <w:rsid w:val="00BE2335"/>
    <w:rsid w:val="00BE284D"/>
    <w:rsid w:val="00BE2982"/>
    <w:rsid w:val="00BE2B2E"/>
    <w:rsid w:val="00BE2E3D"/>
    <w:rsid w:val="00BE32B5"/>
    <w:rsid w:val="00BE3E0E"/>
    <w:rsid w:val="00BE3E6B"/>
    <w:rsid w:val="00BE3EC6"/>
    <w:rsid w:val="00BE470F"/>
    <w:rsid w:val="00BE4C5C"/>
    <w:rsid w:val="00BE50A7"/>
    <w:rsid w:val="00BE52EB"/>
    <w:rsid w:val="00BE5B47"/>
    <w:rsid w:val="00BE5B78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A6B"/>
    <w:rsid w:val="00BF2C99"/>
    <w:rsid w:val="00BF3188"/>
    <w:rsid w:val="00BF31D1"/>
    <w:rsid w:val="00BF4040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DC3"/>
    <w:rsid w:val="00C01075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392"/>
    <w:rsid w:val="00C0449E"/>
    <w:rsid w:val="00C0464C"/>
    <w:rsid w:val="00C049FD"/>
    <w:rsid w:val="00C05BD2"/>
    <w:rsid w:val="00C05C37"/>
    <w:rsid w:val="00C06206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A10"/>
    <w:rsid w:val="00C10CCA"/>
    <w:rsid w:val="00C11FE7"/>
    <w:rsid w:val="00C120B2"/>
    <w:rsid w:val="00C12547"/>
    <w:rsid w:val="00C128A0"/>
    <w:rsid w:val="00C12A93"/>
    <w:rsid w:val="00C12EC2"/>
    <w:rsid w:val="00C12F94"/>
    <w:rsid w:val="00C1308F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5684"/>
    <w:rsid w:val="00C160AE"/>
    <w:rsid w:val="00C160F4"/>
    <w:rsid w:val="00C1624F"/>
    <w:rsid w:val="00C16410"/>
    <w:rsid w:val="00C16786"/>
    <w:rsid w:val="00C1681E"/>
    <w:rsid w:val="00C16A9D"/>
    <w:rsid w:val="00C16D09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E57"/>
    <w:rsid w:val="00C21F3D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3950"/>
    <w:rsid w:val="00C2424E"/>
    <w:rsid w:val="00C2457E"/>
    <w:rsid w:val="00C24727"/>
    <w:rsid w:val="00C24DDD"/>
    <w:rsid w:val="00C24FC3"/>
    <w:rsid w:val="00C25288"/>
    <w:rsid w:val="00C254E7"/>
    <w:rsid w:val="00C258E3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27E00"/>
    <w:rsid w:val="00C300B4"/>
    <w:rsid w:val="00C306DF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3CE"/>
    <w:rsid w:val="00C34BB4"/>
    <w:rsid w:val="00C34BF9"/>
    <w:rsid w:val="00C35082"/>
    <w:rsid w:val="00C35DDE"/>
    <w:rsid w:val="00C367E3"/>
    <w:rsid w:val="00C3746F"/>
    <w:rsid w:val="00C37BE1"/>
    <w:rsid w:val="00C37DD4"/>
    <w:rsid w:val="00C40368"/>
    <w:rsid w:val="00C40706"/>
    <w:rsid w:val="00C40BB4"/>
    <w:rsid w:val="00C4113D"/>
    <w:rsid w:val="00C4163F"/>
    <w:rsid w:val="00C41AB0"/>
    <w:rsid w:val="00C41D4B"/>
    <w:rsid w:val="00C420A2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502A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1E2"/>
    <w:rsid w:val="00C5259B"/>
    <w:rsid w:val="00C526A1"/>
    <w:rsid w:val="00C52AD5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ECA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5FC"/>
    <w:rsid w:val="00C637E7"/>
    <w:rsid w:val="00C63DEF"/>
    <w:rsid w:val="00C64216"/>
    <w:rsid w:val="00C648EC"/>
    <w:rsid w:val="00C6495E"/>
    <w:rsid w:val="00C64D65"/>
    <w:rsid w:val="00C64F64"/>
    <w:rsid w:val="00C658E2"/>
    <w:rsid w:val="00C66705"/>
    <w:rsid w:val="00C66CEA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2A2"/>
    <w:rsid w:val="00C712A3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CB"/>
    <w:rsid w:val="00C741F6"/>
    <w:rsid w:val="00C74265"/>
    <w:rsid w:val="00C744C0"/>
    <w:rsid w:val="00C74A36"/>
    <w:rsid w:val="00C74A72"/>
    <w:rsid w:val="00C74F3E"/>
    <w:rsid w:val="00C750CB"/>
    <w:rsid w:val="00C75587"/>
    <w:rsid w:val="00C75798"/>
    <w:rsid w:val="00C75887"/>
    <w:rsid w:val="00C75A99"/>
    <w:rsid w:val="00C763F0"/>
    <w:rsid w:val="00C7679D"/>
    <w:rsid w:val="00C7696B"/>
    <w:rsid w:val="00C76E2F"/>
    <w:rsid w:val="00C77060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1E84"/>
    <w:rsid w:val="00C81ED6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7B4"/>
    <w:rsid w:val="00C87B31"/>
    <w:rsid w:val="00C87B62"/>
    <w:rsid w:val="00C87ED3"/>
    <w:rsid w:val="00C9012A"/>
    <w:rsid w:val="00C90175"/>
    <w:rsid w:val="00C91024"/>
    <w:rsid w:val="00C91109"/>
    <w:rsid w:val="00C91155"/>
    <w:rsid w:val="00C91D1F"/>
    <w:rsid w:val="00C91E96"/>
    <w:rsid w:val="00C92655"/>
    <w:rsid w:val="00C92A4A"/>
    <w:rsid w:val="00C92EA5"/>
    <w:rsid w:val="00C930E0"/>
    <w:rsid w:val="00C93307"/>
    <w:rsid w:val="00C94391"/>
    <w:rsid w:val="00C94BB2"/>
    <w:rsid w:val="00C94EED"/>
    <w:rsid w:val="00C9547F"/>
    <w:rsid w:val="00C96961"/>
    <w:rsid w:val="00C978B3"/>
    <w:rsid w:val="00C97D49"/>
    <w:rsid w:val="00C97DFB"/>
    <w:rsid w:val="00C97E11"/>
    <w:rsid w:val="00CA042F"/>
    <w:rsid w:val="00CA0AF3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C07"/>
    <w:rsid w:val="00CB1072"/>
    <w:rsid w:val="00CB1125"/>
    <w:rsid w:val="00CB1365"/>
    <w:rsid w:val="00CB1BE9"/>
    <w:rsid w:val="00CB3998"/>
    <w:rsid w:val="00CB4025"/>
    <w:rsid w:val="00CB58C1"/>
    <w:rsid w:val="00CB5C0B"/>
    <w:rsid w:val="00CB5F03"/>
    <w:rsid w:val="00CB5F87"/>
    <w:rsid w:val="00CB5FD2"/>
    <w:rsid w:val="00CB6863"/>
    <w:rsid w:val="00CB6A64"/>
    <w:rsid w:val="00CB6AE1"/>
    <w:rsid w:val="00CB6C14"/>
    <w:rsid w:val="00CB752D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107"/>
    <w:rsid w:val="00CD1499"/>
    <w:rsid w:val="00CD1546"/>
    <w:rsid w:val="00CD1DD2"/>
    <w:rsid w:val="00CD1EB7"/>
    <w:rsid w:val="00CD27A2"/>
    <w:rsid w:val="00CD2E24"/>
    <w:rsid w:val="00CD3217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A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77F2"/>
    <w:rsid w:val="00CD7A27"/>
    <w:rsid w:val="00CD7BE2"/>
    <w:rsid w:val="00CD7CDB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1A28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18F"/>
    <w:rsid w:val="00CF5457"/>
    <w:rsid w:val="00CF590B"/>
    <w:rsid w:val="00CF5C92"/>
    <w:rsid w:val="00CF5DC0"/>
    <w:rsid w:val="00CF6345"/>
    <w:rsid w:val="00CF6475"/>
    <w:rsid w:val="00CF65CD"/>
    <w:rsid w:val="00CF6BCF"/>
    <w:rsid w:val="00CF7342"/>
    <w:rsid w:val="00CF779D"/>
    <w:rsid w:val="00CF79A8"/>
    <w:rsid w:val="00CF79E0"/>
    <w:rsid w:val="00D00EC4"/>
    <w:rsid w:val="00D0122A"/>
    <w:rsid w:val="00D01B31"/>
    <w:rsid w:val="00D0258C"/>
    <w:rsid w:val="00D02896"/>
    <w:rsid w:val="00D02C54"/>
    <w:rsid w:val="00D02CBC"/>
    <w:rsid w:val="00D02D87"/>
    <w:rsid w:val="00D033C5"/>
    <w:rsid w:val="00D033D3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5544"/>
    <w:rsid w:val="00D1573A"/>
    <w:rsid w:val="00D15754"/>
    <w:rsid w:val="00D157CB"/>
    <w:rsid w:val="00D1633C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20C"/>
    <w:rsid w:val="00D2561A"/>
    <w:rsid w:val="00D260DD"/>
    <w:rsid w:val="00D264A9"/>
    <w:rsid w:val="00D26E30"/>
    <w:rsid w:val="00D27B0F"/>
    <w:rsid w:val="00D3046A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A22"/>
    <w:rsid w:val="00D34CA3"/>
    <w:rsid w:val="00D34D05"/>
    <w:rsid w:val="00D34EF0"/>
    <w:rsid w:val="00D35DC0"/>
    <w:rsid w:val="00D36488"/>
    <w:rsid w:val="00D36C0D"/>
    <w:rsid w:val="00D371B8"/>
    <w:rsid w:val="00D37605"/>
    <w:rsid w:val="00D3765D"/>
    <w:rsid w:val="00D40579"/>
    <w:rsid w:val="00D40588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8EC"/>
    <w:rsid w:val="00D47A2B"/>
    <w:rsid w:val="00D504C7"/>
    <w:rsid w:val="00D51A19"/>
    <w:rsid w:val="00D51B32"/>
    <w:rsid w:val="00D51BF3"/>
    <w:rsid w:val="00D51CE1"/>
    <w:rsid w:val="00D52216"/>
    <w:rsid w:val="00D5227C"/>
    <w:rsid w:val="00D522D9"/>
    <w:rsid w:val="00D52B51"/>
    <w:rsid w:val="00D535A6"/>
    <w:rsid w:val="00D53F21"/>
    <w:rsid w:val="00D54660"/>
    <w:rsid w:val="00D54B61"/>
    <w:rsid w:val="00D54F1A"/>
    <w:rsid w:val="00D55830"/>
    <w:rsid w:val="00D55D93"/>
    <w:rsid w:val="00D5613D"/>
    <w:rsid w:val="00D56256"/>
    <w:rsid w:val="00D56530"/>
    <w:rsid w:val="00D567F1"/>
    <w:rsid w:val="00D56DB4"/>
    <w:rsid w:val="00D57352"/>
    <w:rsid w:val="00D573C3"/>
    <w:rsid w:val="00D57938"/>
    <w:rsid w:val="00D6122F"/>
    <w:rsid w:val="00D61503"/>
    <w:rsid w:val="00D615BF"/>
    <w:rsid w:val="00D61629"/>
    <w:rsid w:val="00D618F1"/>
    <w:rsid w:val="00D623DB"/>
    <w:rsid w:val="00D62D1B"/>
    <w:rsid w:val="00D63347"/>
    <w:rsid w:val="00D63F7E"/>
    <w:rsid w:val="00D643EE"/>
    <w:rsid w:val="00D64934"/>
    <w:rsid w:val="00D649C1"/>
    <w:rsid w:val="00D64D0A"/>
    <w:rsid w:val="00D6523E"/>
    <w:rsid w:val="00D669C5"/>
    <w:rsid w:val="00D66A74"/>
    <w:rsid w:val="00D6778F"/>
    <w:rsid w:val="00D679C3"/>
    <w:rsid w:val="00D67D57"/>
    <w:rsid w:val="00D67E55"/>
    <w:rsid w:val="00D67E6D"/>
    <w:rsid w:val="00D701A5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437"/>
    <w:rsid w:val="00D74D94"/>
    <w:rsid w:val="00D755A6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7715F"/>
    <w:rsid w:val="00D77959"/>
    <w:rsid w:val="00D80263"/>
    <w:rsid w:val="00D80606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2988"/>
    <w:rsid w:val="00D82EA7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9EF"/>
    <w:rsid w:val="00D85E4F"/>
    <w:rsid w:val="00D866A8"/>
    <w:rsid w:val="00D8678E"/>
    <w:rsid w:val="00D86933"/>
    <w:rsid w:val="00D86B74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8BE"/>
    <w:rsid w:val="00D92924"/>
    <w:rsid w:val="00D92A9F"/>
    <w:rsid w:val="00D933AC"/>
    <w:rsid w:val="00D93B2D"/>
    <w:rsid w:val="00D93FE6"/>
    <w:rsid w:val="00D94052"/>
    <w:rsid w:val="00D947C7"/>
    <w:rsid w:val="00D94AAE"/>
    <w:rsid w:val="00D94FDE"/>
    <w:rsid w:val="00D95527"/>
    <w:rsid w:val="00D95F7B"/>
    <w:rsid w:val="00D966B1"/>
    <w:rsid w:val="00D96CD9"/>
    <w:rsid w:val="00D96DB8"/>
    <w:rsid w:val="00D97241"/>
    <w:rsid w:val="00D9783F"/>
    <w:rsid w:val="00D97A36"/>
    <w:rsid w:val="00D97AAD"/>
    <w:rsid w:val="00D97B9E"/>
    <w:rsid w:val="00DA01D7"/>
    <w:rsid w:val="00DA078C"/>
    <w:rsid w:val="00DA0C27"/>
    <w:rsid w:val="00DA10D2"/>
    <w:rsid w:val="00DA12E7"/>
    <w:rsid w:val="00DA1560"/>
    <w:rsid w:val="00DA1801"/>
    <w:rsid w:val="00DA2892"/>
    <w:rsid w:val="00DA2A27"/>
    <w:rsid w:val="00DA2A3C"/>
    <w:rsid w:val="00DA2C74"/>
    <w:rsid w:val="00DA30C4"/>
    <w:rsid w:val="00DA326F"/>
    <w:rsid w:val="00DA33FB"/>
    <w:rsid w:val="00DA3BEA"/>
    <w:rsid w:val="00DA3C4F"/>
    <w:rsid w:val="00DA4644"/>
    <w:rsid w:val="00DA4711"/>
    <w:rsid w:val="00DA4932"/>
    <w:rsid w:val="00DA4FE4"/>
    <w:rsid w:val="00DA5241"/>
    <w:rsid w:val="00DA5DB9"/>
    <w:rsid w:val="00DA5EB7"/>
    <w:rsid w:val="00DA60F3"/>
    <w:rsid w:val="00DA615C"/>
    <w:rsid w:val="00DA621D"/>
    <w:rsid w:val="00DA6D34"/>
    <w:rsid w:val="00DA7395"/>
    <w:rsid w:val="00DA75C8"/>
    <w:rsid w:val="00DB0052"/>
    <w:rsid w:val="00DB0990"/>
    <w:rsid w:val="00DB1498"/>
    <w:rsid w:val="00DB1B42"/>
    <w:rsid w:val="00DB1C3A"/>
    <w:rsid w:val="00DB1C44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CFB"/>
    <w:rsid w:val="00DB4D63"/>
    <w:rsid w:val="00DB4E38"/>
    <w:rsid w:val="00DB55C1"/>
    <w:rsid w:val="00DB5812"/>
    <w:rsid w:val="00DB59DE"/>
    <w:rsid w:val="00DB5E0D"/>
    <w:rsid w:val="00DB63C8"/>
    <w:rsid w:val="00DB677D"/>
    <w:rsid w:val="00DB6F60"/>
    <w:rsid w:val="00DB7111"/>
    <w:rsid w:val="00DB7C69"/>
    <w:rsid w:val="00DC0048"/>
    <w:rsid w:val="00DC00DB"/>
    <w:rsid w:val="00DC0451"/>
    <w:rsid w:val="00DC12A6"/>
    <w:rsid w:val="00DC19CB"/>
    <w:rsid w:val="00DC1AD3"/>
    <w:rsid w:val="00DC23F5"/>
    <w:rsid w:val="00DC2A57"/>
    <w:rsid w:val="00DC2BC9"/>
    <w:rsid w:val="00DC30A2"/>
    <w:rsid w:val="00DC3141"/>
    <w:rsid w:val="00DC39C2"/>
    <w:rsid w:val="00DC44FF"/>
    <w:rsid w:val="00DC49BC"/>
    <w:rsid w:val="00DC4B21"/>
    <w:rsid w:val="00DC4D24"/>
    <w:rsid w:val="00DC508E"/>
    <w:rsid w:val="00DC55EF"/>
    <w:rsid w:val="00DC5E57"/>
    <w:rsid w:val="00DC60F1"/>
    <w:rsid w:val="00DC6155"/>
    <w:rsid w:val="00DC646A"/>
    <w:rsid w:val="00DC6FA5"/>
    <w:rsid w:val="00DC7871"/>
    <w:rsid w:val="00DC7E6F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13B"/>
    <w:rsid w:val="00DD530B"/>
    <w:rsid w:val="00DD590C"/>
    <w:rsid w:val="00DD5C5E"/>
    <w:rsid w:val="00DD5ECF"/>
    <w:rsid w:val="00DD5F62"/>
    <w:rsid w:val="00DD62E0"/>
    <w:rsid w:val="00DD641A"/>
    <w:rsid w:val="00DD6CF3"/>
    <w:rsid w:val="00DD730C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A48"/>
    <w:rsid w:val="00DE1BDC"/>
    <w:rsid w:val="00DE241A"/>
    <w:rsid w:val="00DE4412"/>
    <w:rsid w:val="00DE47CE"/>
    <w:rsid w:val="00DE4807"/>
    <w:rsid w:val="00DE498B"/>
    <w:rsid w:val="00DE4AFA"/>
    <w:rsid w:val="00DE4BDE"/>
    <w:rsid w:val="00DE543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2E26"/>
    <w:rsid w:val="00DF326E"/>
    <w:rsid w:val="00DF339D"/>
    <w:rsid w:val="00DF3ACA"/>
    <w:rsid w:val="00DF4294"/>
    <w:rsid w:val="00DF443B"/>
    <w:rsid w:val="00DF46CE"/>
    <w:rsid w:val="00DF4AC8"/>
    <w:rsid w:val="00DF4D5A"/>
    <w:rsid w:val="00DF51FC"/>
    <w:rsid w:val="00DF5236"/>
    <w:rsid w:val="00DF54BE"/>
    <w:rsid w:val="00DF54D0"/>
    <w:rsid w:val="00DF5571"/>
    <w:rsid w:val="00DF57BF"/>
    <w:rsid w:val="00DF60F3"/>
    <w:rsid w:val="00DF62D9"/>
    <w:rsid w:val="00DF6445"/>
    <w:rsid w:val="00DF64EA"/>
    <w:rsid w:val="00DF65D7"/>
    <w:rsid w:val="00DF6A62"/>
    <w:rsid w:val="00DF6DBC"/>
    <w:rsid w:val="00DF6F24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A03"/>
    <w:rsid w:val="00E05D07"/>
    <w:rsid w:val="00E06648"/>
    <w:rsid w:val="00E073FD"/>
    <w:rsid w:val="00E0766A"/>
    <w:rsid w:val="00E07B64"/>
    <w:rsid w:val="00E07D84"/>
    <w:rsid w:val="00E104D5"/>
    <w:rsid w:val="00E1127E"/>
    <w:rsid w:val="00E11B98"/>
    <w:rsid w:val="00E11DEB"/>
    <w:rsid w:val="00E12490"/>
    <w:rsid w:val="00E127BD"/>
    <w:rsid w:val="00E1287F"/>
    <w:rsid w:val="00E139CD"/>
    <w:rsid w:val="00E13D4F"/>
    <w:rsid w:val="00E1426E"/>
    <w:rsid w:val="00E1474E"/>
    <w:rsid w:val="00E148BF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174E7"/>
    <w:rsid w:val="00E20B98"/>
    <w:rsid w:val="00E20C14"/>
    <w:rsid w:val="00E20C63"/>
    <w:rsid w:val="00E2235B"/>
    <w:rsid w:val="00E227D4"/>
    <w:rsid w:val="00E23485"/>
    <w:rsid w:val="00E235B8"/>
    <w:rsid w:val="00E23DAE"/>
    <w:rsid w:val="00E23EC8"/>
    <w:rsid w:val="00E246EE"/>
    <w:rsid w:val="00E247FB"/>
    <w:rsid w:val="00E2483A"/>
    <w:rsid w:val="00E24F3F"/>
    <w:rsid w:val="00E253A6"/>
    <w:rsid w:val="00E262B3"/>
    <w:rsid w:val="00E265A9"/>
    <w:rsid w:val="00E27091"/>
    <w:rsid w:val="00E277D7"/>
    <w:rsid w:val="00E27809"/>
    <w:rsid w:val="00E2799B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2893"/>
    <w:rsid w:val="00E3289E"/>
    <w:rsid w:val="00E32B34"/>
    <w:rsid w:val="00E33042"/>
    <w:rsid w:val="00E33333"/>
    <w:rsid w:val="00E3365F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AD9"/>
    <w:rsid w:val="00E40BB5"/>
    <w:rsid w:val="00E40CD3"/>
    <w:rsid w:val="00E41145"/>
    <w:rsid w:val="00E418F9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B3D"/>
    <w:rsid w:val="00E479C3"/>
    <w:rsid w:val="00E47BB2"/>
    <w:rsid w:val="00E47BF0"/>
    <w:rsid w:val="00E50348"/>
    <w:rsid w:val="00E50423"/>
    <w:rsid w:val="00E504DD"/>
    <w:rsid w:val="00E50B52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967"/>
    <w:rsid w:val="00E549CD"/>
    <w:rsid w:val="00E549D3"/>
    <w:rsid w:val="00E54A95"/>
    <w:rsid w:val="00E54DD6"/>
    <w:rsid w:val="00E5569B"/>
    <w:rsid w:val="00E55D11"/>
    <w:rsid w:val="00E561B4"/>
    <w:rsid w:val="00E5623B"/>
    <w:rsid w:val="00E56357"/>
    <w:rsid w:val="00E56C78"/>
    <w:rsid w:val="00E56D28"/>
    <w:rsid w:val="00E5709A"/>
    <w:rsid w:val="00E5761B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3DF5"/>
    <w:rsid w:val="00E63EA1"/>
    <w:rsid w:val="00E64774"/>
    <w:rsid w:val="00E65376"/>
    <w:rsid w:val="00E65FBC"/>
    <w:rsid w:val="00E66285"/>
    <w:rsid w:val="00E67790"/>
    <w:rsid w:val="00E67EF0"/>
    <w:rsid w:val="00E71937"/>
    <w:rsid w:val="00E72619"/>
    <w:rsid w:val="00E72824"/>
    <w:rsid w:val="00E72C93"/>
    <w:rsid w:val="00E72D22"/>
    <w:rsid w:val="00E73226"/>
    <w:rsid w:val="00E733EC"/>
    <w:rsid w:val="00E748A0"/>
    <w:rsid w:val="00E74CD4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3D8D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9B8"/>
    <w:rsid w:val="00E91AF2"/>
    <w:rsid w:val="00E91DB7"/>
    <w:rsid w:val="00E928DC"/>
    <w:rsid w:val="00E92B5B"/>
    <w:rsid w:val="00E9387E"/>
    <w:rsid w:val="00E93EB8"/>
    <w:rsid w:val="00E94454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85"/>
    <w:rsid w:val="00EA1DD3"/>
    <w:rsid w:val="00EA21DC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B0149"/>
    <w:rsid w:val="00EB02F1"/>
    <w:rsid w:val="00EB05AB"/>
    <w:rsid w:val="00EB05F9"/>
    <w:rsid w:val="00EB0E8D"/>
    <w:rsid w:val="00EB136B"/>
    <w:rsid w:val="00EB15D1"/>
    <w:rsid w:val="00EB1965"/>
    <w:rsid w:val="00EB1BA3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76A"/>
    <w:rsid w:val="00EB39B1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C00BC"/>
    <w:rsid w:val="00EC016F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D82"/>
    <w:rsid w:val="00EC324F"/>
    <w:rsid w:val="00EC3619"/>
    <w:rsid w:val="00EC36C9"/>
    <w:rsid w:val="00EC3F08"/>
    <w:rsid w:val="00EC4189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295"/>
    <w:rsid w:val="00EC6544"/>
    <w:rsid w:val="00EC6D75"/>
    <w:rsid w:val="00EC79D1"/>
    <w:rsid w:val="00EC7A0E"/>
    <w:rsid w:val="00EC7DC4"/>
    <w:rsid w:val="00EC7F7C"/>
    <w:rsid w:val="00ED0439"/>
    <w:rsid w:val="00ED073C"/>
    <w:rsid w:val="00ED08EF"/>
    <w:rsid w:val="00ED0B6D"/>
    <w:rsid w:val="00ED1406"/>
    <w:rsid w:val="00ED1C16"/>
    <w:rsid w:val="00ED1CDE"/>
    <w:rsid w:val="00ED201F"/>
    <w:rsid w:val="00ED21DC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1D5F"/>
    <w:rsid w:val="00EE2518"/>
    <w:rsid w:val="00EE28D9"/>
    <w:rsid w:val="00EE2A4A"/>
    <w:rsid w:val="00EE2E99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6D4"/>
    <w:rsid w:val="00EE6C5C"/>
    <w:rsid w:val="00EE6C7C"/>
    <w:rsid w:val="00EE6F6F"/>
    <w:rsid w:val="00EE71AE"/>
    <w:rsid w:val="00EE7C49"/>
    <w:rsid w:val="00EE7C80"/>
    <w:rsid w:val="00EE7F4B"/>
    <w:rsid w:val="00EF0ED3"/>
    <w:rsid w:val="00EF1041"/>
    <w:rsid w:val="00EF1B7E"/>
    <w:rsid w:val="00EF20C7"/>
    <w:rsid w:val="00EF2462"/>
    <w:rsid w:val="00EF2576"/>
    <w:rsid w:val="00EF25E8"/>
    <w:rsid w:val="00EF29F1"/>
    <w:rsid w:val="00EF2B8C"/>
    <w:rsid w:val="00EF2DC1"/>
    <w:rsid w:val="00EF3591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FF7"/>
    <w:rsid w:val="00F00C26"/>
    <w:rsid w:val="00F01647"/>
    <w:rsid w:val="00F0187C"/>
    <w:rsid w:val="00F01D7E"/>
    <w:rsid w:val="00F022EE"/>
    <w:rsid w:val="00F026BD"/>
    <w:rsid w:val="00F02957"/>
    <w:rsid w:val="00F02DD6"/>
    <w:rsid w:val="00F02F2D"/>
    <w:rsid w:val="00F0380A"/>
    <w:rsid w:val="00F03AB8"/>
    <w:rsid w:val="00F03CAE"/>
    <w:rsid w:val="00F0409E"/>
    <w:rsid w:val="00F041D4"/>
    <w:rsid w:val="00F04B15"/>
    <w:rsid w:val="00F04BEB"/>
    <w:rsid w:val="00F05282"/>
    <w:rsid w:val="00F05C8F"/>
    <w:rsid w:val="00F0701B"/>
    <w:rsid w:val="00F07124"/>
    <w:rsid w:val="00F07354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3B25"/>
    <w:rsid w:val="00F13F1F"/>
    <w:rsid w:val="00F14247"/>
    <w:rsid w:val="00F148FB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4C7F"/>
    <w:rsid w:val="00F2512F"/>
    <w:rsid w:val="00F2524E"/>
    <w:rsid w:val="00F252E2"/>
    <w:rsid w:val="00F253AE"/>
    <w:rsid w:val="00F25773"/>
    <w:rsid w:val="00F25CC9"/>
    <w:rsid w:val="00F2608C"/>
    <w:rsid w:val="00F265C6"/>
    <w:rsid w:val="00F271B5"/>
    <w:rsid w:val="00F272A9"/>
    <w:rsid w:val="00F278A1"/>
    <w:rsid w:val="00F27AAB"/>
    <w:rsid w:val="00F27F80"/>
    <w:rsid w:val="00F30092"/>
    <w:rsid w:val="00F30B60"/>
    <w:rsid w:val="00F30CD9"/>
    <w:rsid w:val="00F310C1"/>
    <w:rsid w:val="00F320CA"/>
    <w:rsid w:val="00F32A82"/>
    <w:rsid w:val="00F32EC5"/>
    <w:rsid w:val="00F33244"/>
    <w:rsid w:val="00F33763"/>
    <w:rsid w:val="00F33A3F"/>
    <w:rsid w:val="00F33AB4"/>
    <w:rsid w:val="00F33BFF"/>
    <w:rsid w:val="00F33E57"/>
    <w:rsid w:val="00F33E91"/>
    <w:rsid w:val="00F34240"/>
    <w:rsid w:val="00F34A0A"/>
    <w:rsid w:val="00F353B5"/>
    <w:rsid w:val="00F35638"/>
    <w:rsid w:val="00F35802"/>
    <w:rsid w:val="00F35A00"/>
    <w:rsid w:val="00F35A4B"/>
    <w:rsid w:val="00F36552"/>
    <w:rsid w:val="00F36721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4D98"/>
    <w:rsid w:val="00F45077"/>
    <w:rsid w:val="00F45170"/>
    <w:rsid w:val="00F4594B"/>
    <w:rsid w:val="00F45C16"/>
    <w:rsid w:val="00F45F42"/>
    <w:rsid w:val="00F46049"/>
    <w:rsid w:val="00F46DB2"/>
    <w:rsid w:val="00F4738F"/>
    <w:rsid w:val="00F478E7"/>
    <w:rsid w:val="00F508F9"/>
    <w:rsid w:val="00F50A71"/>
    <w:rsid w:val="00F51ABE"/>
    <w:rsid w:val="00F51CE5"/>
    <w:rsid w:val="00F51F09"/>
    <w:rsid w:val="00F5255D"/>
    <w:rsid w:val="00F5287C"/>
    <w:rsid w:val="00F52C80"/>
    <w:rsid w:val="00F52CB6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75A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A5A"/>
    <w:rsid w:val="00F66F65"/>
    <w:rsid w:val="00F6747B"/>
    <w:rsid w:val="00F675DB"/>
    <w:rsid w:val="00F67B8F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5F7E"/>
    <w:rsid w:val="00F76C8E"/>
    <w:rsid w:val="00F76D03"/>
    <w:rsid w:val="00F76F49"/>
    <w:rsid w:val="00F76FBC"/>
    <w:rsid w:val="00F774BC"/>
    <w:rsid w:val="00F77A41"/>
    <w:rsid w:val="00F77D30"/>
    <w:rsid w:val="00F77E34"/>
    <w:rsid w:val="00F80BE2"/>
    <w:rsid w:val="00F80E72"/>
    <w:rsid w:val="00F81168"/>
    <w:rsid w:val="00F814CD"/>
    <w:rsid w:val="00F8156B"/>
    <w:rsid w:val="00F820E0"/>
    <w:rsid w:val="00F82663"/>
    <w:rsid w:val="00F8285C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707"/>
    <w:rsid w:val="00F8626C"/>
    <w:rsid w:val="00F867E4"/>
    <w:rsid w:val="00F86814"/>
    <w:rsid w:val="00F86EB3"/>
    <w:rsid w:val="00F8714B"/>
    <w:rsid w:val="00F8720A"/>
    <w:rsid w:val="00F8720B"/>
    <w:rsid w:val="00F872EF"/>
    <w:rsid w:val="00F87951"/>
    <w:rsid w:val="00F87AB5"/>
    <w:rsid w:val="00F87B02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A6D"/>
    <w:rsid w:val="00F95B73"/>
    <w:rsid w:val="00F95EDE"/>
    <w:rsid w:val="00F95FB7"/>
    <w:rsid w:val="00F961AB"/>
    <w:rsid w:val="00F96FD3"/>
    <w:rsid w:val="00F975FE"/>
    <w:rsid w:val="00F97843"/>
    <w:rsid w:val="00F9791F"/>
    <w:rsid w:val="00F97993"/>
    <w:rsid w:val="00F97CF6"/>
    <w:rsid w:val="00FA01F7"/>
    <w:rsid w:val="00FA029C"/>
    <w:rsid w:val="00FA04FB"/>
    <w:rsid w:val="00FA052D"/>
    <w:rsid w:val="00FA065E"/>
    <w:rsid w:val="00FA0833"/>
    <w:rsid w:val="00FA0A84"/>
    <w:rsid w:val="00FA0B45"/>
    <w:rsid w:val="00FA0DCF"/>
    <w:rsid w:val="00FA1180"/>
    <w:rsid w:val="00FA1D33"/>
    <w:rsid w:val="00FA2131"/>
    <w:rsid w:val="00FA283F"/>
    <w:rsid w:val="00FA302D"/>
    <w:rsid w:val="00FA3063"/>
    <w:rsid w:val="00FA3E72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116"/>
    <w:rsid w:val="00FB05EB"/>
    <w:rsid w:val="00FB060A"/>
    <w:rsid w:val="00FB0EF6"/>
    <w:rsid w:val="00FB0F9B"/>
    <w:rsid w:val="00FB1394"/>
    <w:rsid w:val="00FB1778"/>
    <w:rsid w:val="00FB1855"/>
    <w:rsid w:val="00FB1ED3"/>
    <w:rsid w:val="00FB250C"/>
    <w:rsid w:val="00FB2723"/>
    <w:rsid w:val="00FB2CFD"/>
    <w:rsid w:val="00FB3154"/>
    <w:rsid w:val="00FB3A15"/>
    <w:rsid w:val="00FB3CEC"/>
    <w:rsid w:val="00FB3D2F"/>
    <w:rsid w:val="00FB4336"/>
    <w:rsid w:val="00FB44D8"/>
    <w:rsid w:val="00FB47D3"/>
    <w:rsid w:val="00FB4F76"/>
    <w:rsid w:val="00FB52CD"/>
    <w:rsid w:val="00FB5A80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644"/>
    <w:rsid w:val="00FC186A"/>
    <w:rsid w:val="00FC259D"/>
    <w:rsid w:val="00FC2BB4"/>
    <w:rsid w:val="00FC302B"/>
    <w:rsid w:val="00FC3231"/>
    <w:rsid w:val="00FC351A"/>
    <w:rsid w:val="00FC3C2E"/>
    <w:rsid w:val="00FC44A2"/>
    <w:rsid w:val="00FC44D7"/>
    <w:rsid w:val="00FC4934"/>
    <w:rsid w:val="00FC507D"/>
    <w:rsid w:val="00FC50A9"/>
    <w:rsid w:val="00FC5136"/>
    <w:rsid w:val="00FC5262"/>
    <w:rsid w:val="00FC5385"/>
    <w:rsid w:val="00FC6222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08D"/>
    <w:rsid w:val="00FD346E"/>
    <w:rsid w:val="00FD4343"/>
    <w:rsid w:val="00FD43E8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BC"/>
    <w:rsid w:val="00FE0AE6"/>
    <w:rsid w:val="00FE0FAF"/>
    <w:rsid w:val="00FE2B00"/>
    <w:rsid w:val="00FE2F1E"/>
    <w:rsid w:val="00FE2FAE"/>
    <w:rsid w:val="00FE30D1"/>
    <w:rsid w:val="00FE3DF9"/>
    <w:rsid w:val="00FE3EE3"/>
    <w:rsid w:val="00FE46E4"/>
    <w:rsid w:val="00FE530F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E7CE1"/>
    <w:rsid w:val="00FF04CE"/>
    <w:rsid w:val="00FF08AE"/>
    <w:rsid w:val="00FF16BA"/>
    <w:rsid w:val="00FF1A05"/>
    <w:rsid w:val="00FF2467"/>
    <w:rsid w:val="00FF3146"/>
    <w:rsid w:val="00FF3A54"/>
    <w:rsid w:val="00FF3ADE"/>
    <w:rsid w:val="00FF4428"/>
    <w:rsid w:val="00FF4A60"/>
    <w:rsid w:val="00FF4AAD"/>
    <w:rsid w:val="00FF4C8A"/>
    <w:rsid w:val="00FF4D7A"/>
    <w:rsid w:val="00FF50BA"/>
    <w:rsid w:val="00FF5390"/>
    <w:rsid w:val="00FF53C4"/>
    <w:rsid w:val="00FF5A50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EB628272-EA34-4A22-8B3A-1DAB29EDE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D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40"/>
      </w:numPr>
    </w:pPr>
  </w:style>
  <w:style w:type="numbering" w:customStyle="1" w:styleId="Style2">
    <w:name w:val="Style2"/>
    <w:uiPriority w:val="99"/>
    <w:rsid w:val="001D379F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498E0-5093-4830-A986-D1ABBD13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1835</TotalTime>
  <Pages>19</Pages>
  <Words>3016</Words>
  <Characters>17196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ปรัศนี วงศ์งาม</cp:lastModifiedBy>
  <cp:revision>140</cp:revision>
  <cp:lastPrinted>2023-05-11T10:41:00Z</cp:lastPrinted>
  <dcterms:created xsi:type="dcterms:W3CDTF">2023-02-15T15:52:00Z</dcterms:created>
  <dcterms:modified xsi:type="dcterms:W3CDTF">2023-05-11T10:42:00Z</dcterms:modified>
</cp:coreProperties>
</file>