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1FF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B8F8B0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B4A6F61" w14:textId="77777777" w:rsidR="001B4B6B" w:rsidRPr="00A97446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47558B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7558B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47558B">
        <w:rPr>
          <w:rFonts w:ascii="Angsana New" w:hAnsi="Angsana New" w:cs="Angsana New"/>
          <w:sz w:val="52"/>
          <w:szCs w:val="52"/>
        </w:rPr>
        <w:t xml:space="preserve"> </w:t>
      </w:r>
      <w:r w:rsidR="00116413" w:rsidRPr="0047558B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47558B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47558B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47558B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47558B">
        <w:rPr>
          <w:rFonts w:ascii="Angsana New" w:hAnsi="Angsana New" w:cs="Angsana New"/>
          <w:sz w:val="52"/>
          <w:szCs w:val="52"/>
        </w:rPr>
        <w:t>)</w:t>
      </w:r>
      <w:r w:rsidR="00CC091F" w:rsidRPr="0047558B">
        <w:rPr>
          <w:rFonts w:ascii="Angsana New" w:hAnsi="Angsana New" w:cs="Angsana New"/>
          <w:sz w:val="52"/>
          <w:szCs w:val="52"/>
        </w:rPr>
        <w:t xml:space="preserve"> </w:t>
      </w:r>
      <w:r w:rsidR="00CC091F" w:rsidRPr="0047558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56CA235" w14:textId="77777777" w:rsidR="0087116F" w:rsidRPr="0047558B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FF7BABF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6B6576">
        <w:rPr>
          <w:rFonts w:ascii="Angsana New" w:hAnsi="Angsana New" w:hint="cs"/>
          <w:sz w:val="32"/>
          <w:szCs w:val="32"/>
          <w:cs/>
        </w:rPr>
        <w:t>กาลแบบย่อ</w:t>
      </w:r>
    </w:p>
    <w:p w14:paraId="6DC40A06" w14:textId="7ED4B2B4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สำหรับงวด</w:t>
      </w:r>
      <w:r w:rsidRPr="006B6576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6B6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B6576">
        <w:rPr>
          <w:rFonts w:ascii="Angsana New" w:hAnsi="Angsana New"/>
          <w:sz w:val="32"/>
          <w:szCs w:val="32"/>
        </w:rPr>
        <w:t xml:space="preserve">31 </w:t>
      </w:r>
      <w:r w:rsidRPr="006B6576">
        <w:rPr>
          <w:rFonts w:ascii="Angsana New" w:hAnsi="Angsana New" w:hint="cs"/>
          <w:sz w:val="32"/>
          <w:szCs w:val="32"/>
          <w:cs/>
        </w:rPr>
        <w:t>มีน</w:t>
      </w:r>
      <w:r w:rsidRPr="006B6576">
        <w:rPr>
          <w:rFonts w:ascii="Angsana New" w:hAnsi="Angsana New"/>
          <w:sz w:val="32"/>
          <w:szCs w:val="32"/>
          <w:cs/>
        </w:rPr>
        <w:t xml:space="preserve">าคม </w:t>
      </w:r>
      <w:r w:rsidRPr="006B6576">
        <w:rPr>
          <w:rFonts w:ascii="Angsana New" w:hAnsi="Angsana New"/>
          <w:sz w:val="32"/>
          <w:szCs w:val="32"/>
        </w:rPr>
        <w:t>256</w:t>
      </w:r>
      <w:r w:rsidR="001F256D">
        <w:rPr>
          <w:rFonts w:ascii="Angsana New" w:hAnsi="Angsana New"/>
          <w:sz w:val="32"/>
          <w:szCs w:val="32"/>
        </w:rPr>
        <w:t>6</w:t>
      </w:r>
    </w:p>
    <w:p w14:paraId="14C183D0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 w:hint="cs"/>
          <w:sz w:val="32"/>
          <w:szCs w:val="32"/>
          <w:cs/>
        </w:rPr>
        <w:t>และ</w:t>
      </w:r>
    </w:p>
    <w:p w14:paraId="16DCA70C" w14:textId="0F36771D" w:rsidR="00AD6A6E" w:rsidRPr="0047558B" w:rsidRDefault="006B6576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</w:t>
      </w:r>
      <w:r w:rsidRPr="006B65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านของ</w:t>
      </w: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014476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31AA382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FFF6720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24199C" w14:textId="77777777" w:rsidR="003C763B" w:rsidRPr="0047558B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cs/>
        </w:rPr>
        <w:sectPr w:rsidR="003C763B" w:rsidRPr="0047558B" w:rsidSect="00C07EF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787E7043" w:rsidR="001B4B6B" w:rsidRPr="001F256D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56FCBA7E" w14:textId="77777777" w:rsidR="001B4B6B" w:rsidRPr="001F256D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388B4931" w14:textId="77777777" w:rsidR="000A69C8" w:rsidRPr="001F256D" w:rsidRDefault="000A69C8" w:rsidP="000A69C8">
      <w:pPr>
        <w:rPr>
          <w:rFonts w:ascii="Angsana New" w:hAnsi="Angsana New"/>
          <w:sz w:val="32"/>
          <w:szCs w:val="32"/>
        </w:rPr>
      </w:pPr>
    </w:p>
    <w:p w14:paraId="5283B956" w14:textId="77777777" w:rsidR="007D0885" w:rsidRPr="001F256D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9655277" w14:textId="77777777" w:rsidR="00455BEB" w:rsidRPr="001F256D" w:rsidRDefault="00455BEB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2269FE99" w14:textId="77777777" w:rsidR="00D17EC7" w:rsidRPr="001F256D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5D4EE11" w14:textId="77777777" w:rsidR="00E256A7" w:rsidRPr="00E256A7" w:rsidRDefault="00E256A7" w:rsidP="00E256A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4"/>
        <w:rPr>
          <w:rFonts w:ascii="Angsana New" w:hAnsi="Angsana New"/>
          <w:b/>
          <w:bCs/>
          <w:sz w:val="32"/>
          <w:szCs w:val="32"/>
        </w:rPr>
      </w:pPr>
      <w:r w:rsidRPr="00E256A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4BDDD24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D9752F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56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1B717461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8A5AB8" w14:textId="4A571043" w:rsidR="00E256A7" w:rsidRPr="009E2838" w:rsidRDefault="00E256A7" w:rsidP="00E256A7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E283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E2838">
        <w:rPr>
          <w:rFonts w:ascii="Angsana New" w:hAnsi="Angsana New" w:hint="cs"/>
          <w:sz w:val="30"/>
          <w:szCs w:val="30"/>
          <w:cs/>
        </w:rPr>
        <w:t xml:space="preserve"> </w:t>
      </w:r>
      <w:r w:rsidRPr="009E2838">
        <w:rPr>
          <w:rFonts w:ascii="Angsana New" w:hAnsi="Angsana New"/>
          <w:sz w:val="30"/>
          <w:szCs w:val="30"/>
        </w:rPr>
        <w:t xml:space="preserve">31 </w:t>
      </w:r>
      <w:r w:rsidRPr="009E2838">
        <w:rPr>
          <w:rFonts w:ascii="Angsana New" w:hAnsi="Angsana New" w:hint="cs"/>
          <w:sz w:val="30"/>
          <w:szCs w:val="30"/>
          <w:cs/>
        </w:rPr>
        <w:t>มีน</w:t>
      </w:r>
      <w:r w:rsidRPr="009E2838">
        <w:rPr>
          <w:rFonts w:ascii="Angsana New" w:hAnsi="Angsana New"/>
          <w:sz w:val="30"/>
          <w:szCs w:val="30"/>
          <w:cs/>
        </w:rPr>
        <w:t xml:space="preserve">าคม </w:t>
      </w:r>
      <w:r w:rsidRPr="009E2838">
        <w:rPr>
          <w:rFonts w:ascii="Angsana New" w:hAnsi="Angsana New"/>
          <w:sz w:val="30"/>
          <w:szCs w:val="30"/>
        </w:rPr>
        <w:t>256</w:t>
      </w:r>
      <w:r w:rsidR="001F256D" w:rsidRPr="009E2838">
        <w:rPr>
          <w:rFonts w:ascii="Angsana New" w:hAnsi="Angsana New"/>
          <w:sz w:val="30"/>
          <w:szCs w:val="30"/>
        </w:rPr>
        <w:t>6</w:t>
      </w:r>
      <w:r w:rsidRPr="009E2838">
        <w:rPr>
          <w:rFonts w:ascii="Angsana New" w:hAnsi="Angsana New"/>
          <w:sz w:val="30"/>
          <w:szCs w:val="30"/>
        </w:rPr>
        <w:br/>
      </w:r>
      <w:r w:rsidRPr="009E283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9E2838">
        <w:rPr>
          <w:rFonts w:ascii="Angsana New" w:hAnsi="Angsana New" w:hint="cs"/>
          <w:sz w:val="30"/>
          <w:szCs w:val="30"/>
          <w:cs/>
        </w:rPr>
        <w:t>ร</w:t>
      </w:r>
      <w:r w:rsidRPr="009E2838">
        <w:rPr>
          <w:rFonts w:ascii="Angsana New" w:hAnsi="Angsana New"/>
          <w:sz w:val="30"/>
          <w:szCs w:val="30"/>
        </w:rPr>
        <w:t xml:space="preserve"> </w:t>
      </w:r>
      <w:r w:rsidRPr="009E283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9E283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9E2838">
        <w:rPr>
          <w:rFonts w:ascii="Angsana New" w:hAnsi="Angsana New"/>
          <w:sz w:val="30"/>
          <w:szCs w:val="30"/>
          <w:cs/>
        </w:rPr>
        <w:t>สิ้นสุดวันที่</w:t>
      </w:r>
      <w:r w:rsidR="009E2838">
        <w:rPr>
          <w:rFonts w:ascii="Angsana New" w:hAnsi="Angsana New"/>
          <w:sz w:val="30"/>
          <w:szCs w:val="30"/>
          <w:cs/>
        </w:rPr>
        <w:br/>
      </w:r>
      <w:r w:rsidRPr="004B5B15">
        <w:rPr>
          <w:rFonts w:ascii="Angsana New" w:hAnsi="Angsana New"/>
          <w:spacing w:val="-2"/>
          <w:sz w:val="30"/>
          <w:szCs w:val="30"/>
        </w:rPr>
        <w:t xml:space="preserve">31 </w:t>
      </w:r>
      <w:r w:rsidRPr="004B5B15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4B5B15">
        <w:rPr>
          <w:rFonts w:ascii="Angsana New" w:hAnsi="Angsana New"/>
          <w:spacing w:val="-2"/>
          <w:sz w:val="30"/>
          <w:szCs w:val="30"/>
        </w:rPr>
        <w:t>256</w:t>
      </w:r>
      <w:r w:rsidR="001F256D" w:rsidRPr="004B5B15">
        <w:rPr>
          <w:rFonts w:ascii="Angsana New" w:hAnsi="Angsana New"/>
          <w:spacing w:val="-2"/>
          <w:sz w:val="30"/>
          <w:szCs w:val="30"/>
        </w:rPr>
        <w:t>6</w:t>
      </w:r>
      <w:r w:rsidRPr="004B5B15">
        <w:rPr>
          <w:rFonts w:ascii="Angsana New" w:hAnsi="Angsana New"/>
          <w:spacing w:val="-2"/>
          <w:sz w:val="30"/>
          <w:szCs w:val="30"/>
        </w:rPr>
        <w:t xml:space="preserve"> </w:t>
      </w:r>
      <w:r w:rsidRPr="004B5B15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E2838">
        <w:rPr>
          <w:rFonts w:ascii="Angsana New" w:hAnsi="Angsana New"/>
          <w:sz w:val="30"/>
          <w:szCs w:val="30"/>
          <w:cs/>
        </w:rPr>
        <w:t xml:space="preserve"> </w:t>
      </w:r>
      <w:r w:rsidRPr="004B5B15">
        <w:rPr>
          <w:rFonts w:ascii="Angsana New" w:hAnsi="Angsana New"/>
          <w:spacing w:val="-2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สำหรับงวดหกเดือนสิ้นสุดวันที่ </w:t>
      </w:r>
      <w:r w:rsidRPr="004B5B15">
        <w:rPr>
          <w:rFonts w:ascii="Angsana New" w:hAnsi="Angsana New"/>
          <w:spacing w:val="-2"/>
          <w:sz w:val="30"/>
          <w:szCs w:val="30"/>
        </w:rPr>
        <w:t xml:space="preserve">31 </w:t>
      </w:r>
      <w:r w:rsidRPr="004B5B15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4B5B15">
        <w:rPr>
          <w:rFonts w:ascii="Angsana New" w:hAnsi="Angsana New"/>
          <w:spacing w:val="-2"/>
          <w:sz w:val="30"/>
          <w:szCs w:val="30"/>
        </w:rPr>
        <w:t>256</w:t>
      </w:r>
      <w:r w:rsidR="001F256D" w:rsidRPr="004B5B15">
        <w:rPr>
          <w:rFonts w:ascii="Angsana New" w:hAnsi="Angsana New"/>
          <w:spacing w:val="-2"/>
          <w:sz w:val="30"/>
          <w:szCs w:val="30"/>
        </w:rPr>
        <w:t>6</w:t>
      </w:r>
      <w:r w:rsidR="009E2838" w:rsidRPr="004B5B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B5B15">
        <w:rPr>
          <w:rFonts w:ascii="Angsana New" w:hAnsi="Angsana New"/>
          <w:spacing w:val="-2"/>
          <w:sz w:val="30"/>
          <w:szCs w:val="30"/>
          <w:cs/>
        </w:rPr>
        <w:t>และหมายเหตุ</w:t>
      </w:r>
      <w:r w:rsidRPr="009E2838">
        <w:rPr>
          <w:rFonts w:ascii="Angsana New" w:hAnsi="Angsana New"/>
          <w:sz w:val="30"/>
          <w:szCs w:val="30"/>
          <w:cs/>
        </w:rPr>
        <w:t>ประกอบงบการเงินแบบย่อ (ข้อมูลทางการเงินระหว่างกาล</w:t>
      </w:r>
      <w:r w:rsidRPr="009E2838">
        <w:rPr>
          <w:rFonts w:ascii="Angsana New" w:hAnsi="Angsana New"/>
          <w:sz w:val="30"/>
          <w:szCs w:val="30"/>
        </w:rPr>
        <w:t xml:space="preserve">) </w:t>
      </w:r>
      <w:r w:rsidRPr="009E2838">
        <w:rPr>
          <w:rFonts w:ascii="Angsana New" w:hAnsi="Angsana New"/>
          <w:sz w:val="30"/>
          <w:szCs w:val="30"/>
          <w:cs/>
        </w:rPr>
        <w:t>ของบริษัท อาหารสยาม จำกัด (มหาชน) และบริษัทย่อย</w:t>
      </w:r>
      <w:r w:rsidRPr="009E2838">
        <w:rPr>
          <w:rFonts w:ascii="Angsana New" w:hAnsi="Angsana New"/>
          <w:sz w:val="30"/>
          <w:szCs w:val="30"/>
        </w:rPr>
        <w:t xml:space="preserve"> </w:t>
      </w:r>
      <w:r w:rsidRPr="009E2838">
        <w:rPr>
          <w:rFonts w:ascii="Angsana New" w:hAnsi="Angsana New"/>
          <w:sz w:val="30"/>
          <w:szCs w:val="30"/>
          <w:cs/>
        </w:rPr>
        <w:t>และของเฉพาะบริษัท อาหารสยาม จำกัด (มหาชน)</w:t>
      </w:r>
      <w:r w:rsidRPr="009E2838">
        <w:rPr>
          <w:rFonts w:ascii="Angsana New" w:hAnsi="Angsana New"/>
          <w:sz w:val="30"/>
          <w:szCs w:val="30"/>
        </w:rPr>
        <w:t xml:space="preserve"> </w:t>
      </w:r>
      <w:r w:rsidRPr="009E2838">
        <w:rPr>
          <w:rFonts w:ascii="Angsana New" w:hAnsi="Angsana New"/>
          <w:sz w:val="30"/>
          <w:szCs w:val="30"/>
          <w:cs/>
        </w:rPr>
        <w:t>ตามลำดับ</w:t>
      </w:r>
      <w:r w:rsidRPr="009E2838">
        <w:rPr>
          <w:rFonts w:ascii="Angsana New" w:hAnsi="Angsana New"/>
          <w:sz w:val="30"/>
          <w:szCs w:val="30"/>
        </w:rPr>
        <w:t xml:space="preserve"> </w:t>
      </w:r>
      <w:r w:rsidRPr="009E283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31689">
        <w:rPr>
          <w:rFonts w:ascii="Angsana New" w:hAnsi="Angsana New"/>
          <w:sz w:val="30"/>
          <w:szCs w:val="30"/>
          <w:cs/>
        </w:rPr>
        <w:br/>
      </w:r>
      <w:r w:rsidRPr="009E2838">
        <w:rPr>
          <w:rFonts w:ascii="Angsana New" w:hAnsi="Angsana New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9E2838">
        <w:rPr>
          <w:rFonts w:ascii="Angsana New" w:hAnsi="Angsana New"/>
          <w:sz w:val="30"/>
          <w:szCs w:val="30"/>
        </w:rPr>
        <w:t xml:space="preserve"> </w:t>
      </w:r>
      <w:r w:rsidRPr="009E283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E2838">
        <w:rPr>
          <w:rFonts w:ascii="Angsana New" w:hAnsi="Angsana New"/>
          <w:sz w:val="30"/>
          <w:szCs w:val="30"/>
        </w:rPr>
        <w:t xml:space="preserve">34 </w:t>
      </w:r>
      <w:r w:rsidRPr="009E283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6A5CDD">
        <w:rPr>
          <w:rFonts w:ascii="Angsana New" w:hAnsi="Angsana New"/>
          <w:sz w:val="30"/>
          <w:szCs w:val="30"/>
          <w:cs/>
        </w:rPr>
        <w:br/>
      </w:r>
      <w:r w:rsidRPr="009E283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C7287F" w14:textId="77777777" w:rsidR="00E256A7" w:rsidRPr="009E2838" w:rsidRDefault="00E256A7" w:rsidP="00E256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9804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6C06F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539794" w14:textId="19E03DB3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รหัส</w:t>
      </w:r>
      <w:r w:rsidRPr="00E256A7">
        <w:rPr>
          <w:rFonts w:ascii="Angsana New" w:hAnsi="Angsana New"/>
          <w:sz w:val="30"/>
          <w:szCs w:val="30"/>
        </w:rPr>
        <w:t xml:space="preserve"> 2410 “</w:t>
      </w:r>
      <w:r w:rsidRPr="00E256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56A7">
        <w:rPr>
          <w:rFonts w:ascii="Angsana New" w:hAnsi="Angsana New"/>
          <w:sz w:val="30"/>
          <w:szCs w:val="30"/>
        </w:rPr>
        <w:t>”</w:t>
      </w:r>
      <w:r w:rsidRPr="00E256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331689">
        <w:rPr>
          <w:rFonts w:ascii="Angsana New" w:hAnsi="Angsana New"/>
          <w:sz w:val="30"/>
          <w:szCs w:val="30"/>
          <w:cs/>
        </w:rPr>
        <w:br/>
      </w:r>
      <w:r w:rsidRPr="00E256A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256A7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A8BEFB9" w14:textId="77777777" w:rsidR="00781759" w:rsidRDefault="00781759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ECE32A" w14:textId="77777777" w:rsidR="00781759" w:rsidRDefault="00781759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BADDB2" w14:textId="757865F8" w:rsidR="00781759" w:rsidRDefault="00781759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781759" w:rsidSect="003B43F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6A21AB" w14:textId="77777777" w:rsidR="00E256A7" w:rsidRPr="001F256D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256D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89A7B03" w14:textId="77777777" w:rsidR="00E256A7" w:rsidRPr="001F256D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96DC60F" w14:textId="77777777" w:rsidR="00E256A7" w:rsidRPr="001F256D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256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Pr="001F256D">
        <w:rPr>
          <w:rFonts w:ascii="Angsana New" w:hAnsi="Angsana New"/>
          <w:sz w:val="30"/>
          <w:szCs w:val="30"/>
        </w:rPr>
        <w:t>34</w:t>
      </w:r>
      <w:r w:rsidRPr="001F256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53E81E" w14:textId="77777777" w:rsidR="00E256A7" w:rsidRPr="001F256D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A95A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F9D59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849B8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4EC243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both"/>
        <w:rPr>
          <w:rFonts w:ascii="Angsana New" w:hAnsi="Angsana New"/>
          <w:sz w:val="30"/>
          <w:szCs w:val="30"/>
        </w:rPr>
      </w:pPr>
    </w:p>
    <w:p w14:paraId="647F5DBA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1F256D">
        <w:rPr>
          <w:rFonts w:ascii="Angsana New" w:hAnsi="Angsana New"/>
          <w:sz w:val="30"/>
          <w:szCs w:val="30"/>
          <w:cs/>
          <w:lang w:val="th-TH"/>
        </w:rPr>
        <w:t>(</w:t>
      </w:r>
      <w:r w:rsidRPr="001F256D">
        <w:rPr>
          <w:rFonts w:ascii="Angsana New" w:hAnsi="Angsana New"/>
          <w:sz w:val="30"/>
          <w:szCs w:val="30"/>
          <w:cs/>
        </w:rPr>
        <w:t>เอกสิทธิ์ ชูธรรมสถิตย์</w:t>
      </w:r>
      <w:r w:rsidRPr="001F256D">
        <w:rPr>
          <w:rFonts w:ascii="Angsana New" w:hAnsi="Angsana New"/>
          <w:sz w:val="30"/>
          <w:szCs w:val="30"/>
        </w:rPr>
        <w:t>)</w:t>
      </w:r>
    </w:p>
    <w:p w14:paraId="053B9D2A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1F256D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5B08F9A5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F256D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1F256D">
        <w:rPr>
          <w:rFonts w:ascii="Angsana New" w:hAnsi="Angsana New"/>
          <w:sz w:val="30"/>
          <w:szCs w:val="30"/>
        </w:rPr>
        <w:t>4195</w:t>
      </w:r>
    </w:p>
    <w:p w14:paraId="025E2149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2FA809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F256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4E5C27" w14:textId="77777777" w:rsidR="00E256A7" w:rsidRPr="001F256D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F256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3C2143" w14:textId="537F3AC7" w:rsidR="00E256A7" w:rsidRPr="001F256D" w:rsidRDefault="002405BB" w:rsidP="00E256A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9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="001F256D">
        <w:rPr>
          <w:rFonts w:ascii="Angsana New" w:hAnsi="Angsana New" w:cs="Angsana New"/>
          <w:b w:val="0"/>
          <w:bCs w:val="0"/>
          <w:sz w:val="30"/>
          <w:szCs w:val="30"/>
        </w:rPr>
        <w:t>2566</w:t>
      </w:r>
    </w:p>
    <w:p w14:paraId="239AE4C0" w14:textId="0601180E" w:rsidR="0058714C" w:rsidRDefault="0058714C" w:rsidP="00B23613">
      <w:pPr>
        <w:rPr>
          <w:rFonts w:ascii="Angsana New" w:hAnsi="Angsana New"/>
          <w:sz w:val="30"/>
          <w:szCs w:val="30"/>
        </w:rPr>
      </w:pPr>
    </w:p>
    <w:p w14:paraId="0F40B6E3" w14:textId="77777777" w:rsidR="00E256A7" w:rsidRDefault="00E256A7" w:rsidP="00B23613">
      <w:pPr>
        <w:rPr>
          <w:rFonts w:ascii="Angsana New" w:hAnsi="Angsana New"/>
          <w:sz w:val="30"/>
          <w:szCs w:val="30"/>
        </w:rPr>
      </w:pPr>
    </w:p>
    <w:p w14:paraId="67830954" w14:textId="77777777" w:rsidR="00E256A7" w:rsidRDefault="00E256A7" w:rsidP="00B23613">
      <w:pPr>
        <w:rPr>
          <w:rFonts w:ascii="Angsana New" w:hAnsi="Angsana New"/>
          <w:sz w:val="30"/>
          <w:szCs w:val="30"/>
        </w:rPr>
      </w:pPr>
    </w:p>
    <w:p w14:paraId="783F4A88" w14:textId="77777777" w:rsidR="001F256D" w:rsidRDefault="001F256D" w:rsidP="00B23613">
      <w:pPr>
        <w:rPr>
          <w:rFonts w:ascii="Angsana New" w:hAnsi="Angsana New"/>
          <w:sz w:val="30"/>
          <w:szCs w:val="30"/>
        </w:rPr>
      </w:pPr>
    </w:p>
    <w:p w14:paraId="3B65E318" w14:textId="753B0E32" w:rsidR="003825A8" w:rsidRPr="003825A8" w:rsidRDefault="003825A8" w:rsidP="005F258E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3825A8" w:rsidRPr="003825A8" w:rsidSect="005F258E">
      <w:headerReference w:type="default" r:id="rId17"/>
      <w:footerReference w:type="default" r:id="rId18"/>
      <w:pgSz w:w="11907" w:h="16840" w:code="9"/>
      <w:pgMar w:top="691" w:right="128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D6DE" w14:textId="77777777" w:rsidR="00075A91" w:rsidRDefault="00075A91" w:rsidP="004956B4">
      <w:r>
        <w:separator/>
      </w:r>
    </w:p>
  </w:endnote>
  <w:endnote w:type="continuationSeparator" w:id="0">
    <w:p w14:paraId="2C0120EA" w14:textId="77777777" w:rsidR="00075A91" w:rsidRDefault="00075A91" w:rsidP="004956B4">
      <w:r>
        <w:continuationSeparator/>
      </w:r>
    </w:p>
  </w:endnote>
  <w:endnote w:type="continuationNotice" w:id="1">
    <w:p w14:paraId="5A467354" w14:textId="77777777" w:rsidR="00075A91" w:rsidRDefault="00075A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0BF" w14:textId="77777777" w:rsidR="006B45DD" w:rsidRPr="00633297" w:rsidRDefault="006B45DD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6B45DD" w:rsidRPr="00633297" w:rsidRDefault="006B45DD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BA03" w14:textId="13822509" w:rsidR="006B45DD" w:rsidRPr="00633297" w:rsidRDefault="006B45DD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7FDAEFE2" w:rsidR="006B45DD" w:rsidRPr="00633297" w:rsidRDefault="006B45DD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5F258E">
      <w:rPr>
        <w:rFonts w:ascii="Angsana New" w:hAnsi="Angsana New"/>
        <w:noProof/>
        <w:sz w:val="30"/>
        <w:szCs w:val="30"/>
        <w:lang w:val="fr-FR"/>
      </w:rPr>
      <w:t>SFPt1-Q2'23-set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C345" w14:textId="77777777" w:rsidR="006B45DD" w:rsidRPr="001F256D" w:rsidRDefault="006B45DD" w:rsidP="00F735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rPr>
        <w:rFonts w:ascii="Angsana New" w:hAnsi="Angsana New"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1F256D">
      <w:rPr>
        <w:rFonts w:ascii="Angsana New" w:hAnsi="Angsana New"/>
        <w:sz w:val="30"/>
        <w:szCs w:val="30"/>
        <w:lang w:val="fr-FR"/>
      </w:rPr>
      <w:t xml:space="preserve"> </w:t>
    </w:r>
    <w:r w:rsidRPr="001F256D">
      <w:rPr>
        <w:rFonts w:ascii="Angsana New" w:hAnsi="Angsana New"/>
        <w:sz w:val="30"/>
        <w:szCs w:val="30"/>
        <w:lang w:val="fr-FR"/>
      </w:rPr>
      <w:fldChar w:fldCharType="begin"/>
    </w:r>
    <w:r w:rsidRPr="001F256D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1F256D">
      <w:rPr>
        <w:rFonts w:ascii="Angsana New" w:hAnsi="Angsana New"/>
        <w:sz w:val="30"/>
        <w:szCs w:val="30"/>
        <w:lang w:val="fr-FR"/>
      </w:rPr>
      <w:fldChar w:fldCharType="separate"/>
    </w:r>
    <w:r w:rsidRPr="001F256D">
      <w:rPr>
        <w:rFonts w:ascii="Angsana New" w:hAnsi="Angsana New"/>
        <w:noProof/>
        <w:sz w:val="30"/>
        <w:szCs w:val="30"/>
        <w:lang w:val="fr-FR"/>
      </w:rPr>
      <w:t>6</w:t>
    </w:r>
    <w:r w:rsidRPr="001F256D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4E50" w14:textId="77777777" w:rsidR="00075A91" w:rsidRDefault="00075A91" w:rsidP="004956B4">
      <w:r>
        <w:separator/>
      </w:r>
    </w:p>
  </w:footnote>
  <w:footnote w:type="continuationSeparator" w:id="0">
    <w:p w14:paraId="0B39DD92" w14:textId="77777777" w:rsidR="00075A91" w:rsidRDefault="00075A91" w:rsidP="004956B4">
      <w:r>
        <w:continuationSeparator/>
      </w:r>
    </w:p>
  </w:footnote>
  <w:footnote w:type="continuationNotice" w:id="1">
    <w:p w14:paraId="03CA07EE" w14:textId="77777777" w:rsidR="00075A91" w:rsidRDefault="00075A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7AAE" w14:textId="2C3C8C2C" w:rsidR="006B45DD" w:rsidRPr="001F256D" w:rsidRDefault="006B45DD">
    <w:pPr>
      <w:pStyle w:val="Header"/>
      <w:rPr>
        <w:rFonts w:ascii="Angsana New" w:hAnsi="Angsana New"/>
        <w:sz w:val="32"/>
        <w:szCs w:val="32"/>
      </w:rPr>
    </w:pPr>
  </w:p>
  <w:p w14:paraId="29DA50E6" w14:textId="77777777" w:rsidR="001F256D" w:rsidRPr="001F256D" w:rsidRDefault="001F256D">
    <w:pPr>
      <w:pStyle w:val="Header"/>
      <w:rPr>
        <w:rFonts w:ascii="Angsana New" w:hAnsi="Angsana New"/>
        <w:sz w:val="32"/>
        <w:szCs w:val="32"/>
      </w:rPr>
    </w:pPr>
  </w:p>
  <w:p w14:paraId="339039A8" w14:textId="77777777" w:rsidR="006B45DD" w:rsidRPr="001F256D" w:rsidRDefault="006B45DD">
    <w:pPr>
      <w:pStyle w:val="Header"/>
      <w:rPr>
        <w:rFonts w:ascii="Angsana New" w:hAnsi="Angsana New"/>
        <w:sz w:val="32"/>
        <w:szCs w:val="32"/>
      </w:rPr>
    </w:pPr>
  </w:p>
  <w:p w14:paraId="1887DEF5" w14:textId="77777777" w:rsidR="006B45DD" w:rsidRPr="001F256D" w:rsidRDefault="006B45DD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75BA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0E4D" w14:textId="77777777" w:rsidR="001F256D" w:rsidRPr="001F256D" w:rsidRDefault="001F256D">
    <w:pPr>
      <w:pStyle w:val="Header"/>
      <w:rPr>
        <w:rFonts w:ascii="Angsana New" w:hAnsi="Angsana New"/>
        <w:sz w:val="32"/>
        <w:szCs w:val="32"/>
      </w:rPr>
    </w:pPr>
  </w:p>
  <w:p w14:paraId="04239D55" w14:textId="77777777" w:rsidR="001F256D" w:rsidRPr="001F256D" w:rsidRDefault="001F256D">
    <w:pPr>
      <w:pStyle w:val="Header"/>
      <w:rPr>
        <w:rFonts w:ascii="Angsana New" w:hAnsi="Angsana New"/>
        <w:sz w:val="32"/>
        <w:szCs w:val="32"/>
      </w:rPr>
    </w:pPr>
  </w:p>
  <w:p w14:paraId="65577502" w14:textId="77777777" w:rsidR="001F256D" w:rsidRPr="001F256D" w:rsidRDefault="001F256D">
    <w:pPr>
      <w:pStyle w:val="Header"/>
      <w:rPr>
        <w:rFonts w:ascii="Angsana New" w:hAnsi="Angsana New"/>
        <w:sz w:val="32"/>
        <w:szCs w:val="32"/>
      </w:rPr>
    </w:pPr>
  </w:p>
  <w:p w14:paraId="6730B13B" w14:textId="77777777" w:rsidR="001F256D" w:rsidRPr="001F256D" w:rsidRDefault="001F256D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713" w14:textId="02E7A4B8" w:rsidR="006B45DD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0BA6CB6A" w14:textId="18D64734" w:rsidR="005F258E" w:rsidRDefault="005F258E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6F764801" w14:textId="27B5532D" w:rsidR="005F258E" w:rsidRDefault="005F258E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7244AA81" w14:textId="77777777" w:rsidR="005F258E" w:rsidRPr="00CE5AF6" w:rsidRDefault="005F258E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779521984">
    <w:abstractNumId w:val="24"/>
  </w:num>
  <w:num w:numId="2" w16cid:durableId="292448448">
    <w:abstractNumId w:val="26"/>
  </w:num>
  <w:num w:numId="3" w16cid:durableId="1760443288">
    <w:abstractNumId w:val="38"/>
  </w:num>
  <w:num w:numId="4" w16cid:durableId="1860585590">
    <w:abstractNumId w:val="10"/>
  </w:num>
  <w:num w:numId="5" w16cid:durableId="1920552064">
    <w:abstractNumId w:val="17"/>
  </w:num>
  <w:num w:numId="6" w16cid:durableId="354699243">
    <w:abstractNumId w:val="32"/>
  </w:num>
  <w:num w:numId="7" w16cid:durableId="280066721">
    <w:abstractNumId w:val="40"/>
  </w:num>
  <w:num w:numId="8" w16cid:durableId="2092309346">
    <w:abstractNumId w:val="30"/>
  </w:num>
  <w:num w:numId="9" w16cid:durableId="676537634">
    <w:abstractNumId w:val="12"/>
  </w:num>
  <w:num w:numId="10" w16cid:durableId="496771727">
    <w:abstractNumId w:val="27"/>
  </w:num>
  <w:num w:numId="11" w16cid:durableId="496769314">
    <w:abstractNumId w:val="46"/>
  </w:num>
  <w:num w:numId="12" w16cid:durableId="499733709">
    <w:abstractNumId w:val="28"/>
  </w:num>
  <w:num w:numId="13" w16cid:durableId="5492653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3817931">
    <w:abstractNumId w:val="22"/>
  </w:num>
  <w:num w:numId="15" w16cid:durableId="1770396110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3021842">
    <w:abstractNumId w:val="49"/>
  </w:num>
  <w:num w:numId="17" w16cid:durableId="1095129814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5492069">
    <w:abstractNumId w:val="47"/>
  </w:num>
  <w:num w:numId="19" w16cid:durableId="755201991">
    <w:abstractNumId w:val="11"/>
  </w:num>
  <w:num w:numId="20" w16cid:durableId="1647275399">
    <w:abstractNumId w:val="14"/>
  </w:num>
  <w:num w:numId="21" w16cid:durableId="1138644177">
    <w:abstractNumId w:val="45"/>
  </w:num>
  <w:num w:numId="22" w16cid:durableId="509417424">
    <w:abstractNumId w:val="20"/>
  </w:num>
  <w:num w:numId="23" w16cid:durableId="774329270">
    <w:abstractNumId w:val="48"/>
  </w:num>
  <w:num w:numId="24" w16cid:durableId="1085759312">
    <w:abstractNumId w:val="34"/>
  </w:num>
  <w:num w:numId="25" w16cid:durableId="456265159">
    <w:abstractNumId w:val="19"/>
  </w:num>
  <w:num w:numId="26" w16cid:durableId="176109726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4066216">
    <w:abstractNumId w:val="6"/>
  </w:num>
  <w:num w:numId="28" w16cid:durableId="276955186">
    <w:abstractNumId w:val="25"/>
  </w:num>
  <w:num w:numId="29" w16cid:durableId="2092892618">
    <w:abstractNumId w:val="18"/>
  </w:num>
  <w:num w:numId="30" w16cid:durableId="563101124">
    <w:abstractNumId w:val="5"/>
  </w:num>
  <w:num w:numId="31" w16cid:durableId="1032802975">
    <w:abstractNumId w:val="9"/>
  </w:num>
  <w:num w:numId="32" w16cid:durableId="633751738">
    <w:abstractNumId w:val="7"/>
  </w:num>
  <w:num w:numId="33" w16cid:durableId="886332068">
    <w:abstractNumId w:val="8"/>
  </w:num>
  <w:num w:numId="34" w16cid:durableId="1370062671">
    <w:abstractNumId w:val="3"/>
  </w:num>
  <w:num w:numId="35" w16cid:durableId="921645005">
    <w:abstractNumId w:val="2"/>
  </w:num>
  <w:num w:numId="36" w16cid:durableId="604264729">
    <w:abstractNumId w:val="0"/>
  </w:num>
  <w:num w:numId="37" w16cid:durableId="1745645982">
    <w:abstractNumId w:val="1"/>
  </w:num>
  <w:num w:numId="38" w16cid:durableId="138036253">
    <w:abstractNumId w:val="4"/>
  </w:num>
  <w:num w:numId="39" w16cid:durableId="987828166">
    <w:abstractNumId w:val="29"/>
  </w:num>
  <w:num w:numId="40" w16cid:durableId="1707293602">
    <w:abstractNumId w:val="21"/>
  </w:num>
  <w:num w:numId="41" w16cid:durableId="2117090128">
    <w:abstractNumId w:val="41"/>
  </w:num>
  <w:num w:numId="42" w16cid:durableId="845939660">
    <w:abstractNumId w:val="31"/>
  </w:num>
  <w:num w:numId="43" w16cid:durableId="1390692755">
    <w:abstractNumId w:val="15"/>
  </w:num>
  <w:num w:numId="44" w16cid:durableId="895050502">
    <w:abstractNumId w:val="36"/>
  </w:num>
  <w:num w:numId="45" w16cid:durableId="1916939188">
    <w:abstractNumId w:val="23"/>
  </w:num>
  <w:num w:numId="46" w16cid:durableId="1543713784">
    <w:abstractNumId w:val="37"/>
  </w:num>
  <w:num w:numId="47" w16cid:durableId="947009743">
    <w:abstractNumId w:val="33"/>
  </w:num>
  <w:num w:numId="48" w16cid:durableId="1169949473">
    <w:abstractNumId w:val="13"/>
  </w:num>
  <w:num w:numId="49" w16cid:durableId="929507256">
    <w:abstractNumId w:val="43"/>
  </w:num>
  <w:num w:numId="50" w16cid:durableId="1606231586">
    <w:abstractNumId w:val="42"/>
  </w:num>
  <w:num w:numId="51" w16cid:durableId="1042679514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018"/>
    <w:rsid w:val="00000073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1B3"/>
    <w:rsid w:val="00007673"/>
    <w:rsid w:val="000077E9"/>
    <w:rsid w:val="0000783F"/>
    <w:rsid w:val="00007901"/>
    <w:rsid w:val="00007BA5"/>
    <w:rsid w:val="00007D4A"/>
    <w:rsid w:val="0001002B"/>
    <w:rsid w:val="00010766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8F5"/>
    <w:rsid w:val="00014931"/>
    <w:rsid w:val="00014C70"/>
    <w:rsid w:val="00014DA6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B2D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425"/>
    <w:rsid w:val="000367F1"/>
    <w:rsid w:val="00036A9D"/>
    <w:rsid w:val="00036D70"/>
    <w:rsid w:val="000371AA"/>
    <w:rsid w:val="000371D1"/>
    <w:rsid w:val="000371DA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B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7FD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836"/>
    <w:rsid w:val="000459EF"/>
    <w:rsid w:val="00045B62"/>
    <w:rsid w:val="00045D41"/>
    <w:rsid w:val="00045F0F"/>
    <w:rsid w:val="000461B4"/>
    <w:rsid w:val="0004665E"/>
    <w:rsid w:val="00047291"/>
    <w:rsid w:val="000479BE"/>
    <w:rsid w:val="00047B54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1FA0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47"/>
    <w:rsid w:val="000547C5"/>
    <w:rsid w:val="00055234"/>
    <w:rsid w:val="00055381"/>
    <w:rsid w:val="00055960"/>
    <w:rsid w:val="00055D57"/>
    <w:rsid w:val="00055D63"/>
    <w:rsid w:val="0005600A"/>
    <w:rsid w:val="00056046"/>
    <w:rsid w:val="00056638"/>
    <w:rsid w:val="00056702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0C0B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365F"/>
    <w:rsid w:val="000636B8"/>
    <w:rsid w:val="000640A0"/>
    <w:rsid w:val="000646A7"/>
    <w:rsid w:val="00065335"/>
    <w:rsid w:val="000655A5"/>
    <w:rsid w:val="000656E1"/>
    <w:rsid w:val="00065ADE"/>
    <w:rsid w:val="00065C80"/>
    <w:rsid w:val="00065DA0"/>
    <w:rsid w:val="00065EEA"/>
    <w:rsid w:val="00066028"/>
    <w:rsid w:val="00066319"/>
    <w:rsid w:val="00066578"/>
    <w:rsid w:val="000669B2"/>
    <w:rsid w:val="00066F63"/>
    <w:rsid w:val="00067348"/>
    <w:rsid w:val="00067490"/>
    <w:rsid w:val="000674F0"/>
    <w:rsid w:val="000674F4"/>
    <w:rsid w:val="000676C7"/>
    <w:rsid w:val="00067A04"/>
    <w:rsid w:val="00067BB7"/>
    <w:rsid w:val="00067D22"/>
    <w:rsid w:val="0007093C"/>
    <w:rsid w:val="00070A19"/>
    <w:rsid w:val="00071386"/>
    <w:rsid w:val="000717B2"/>
    <w:rsid w:val="00071B6D"/>
    <w:rsid w:val="00071C36"/>
    <w:rsid w:val="00071E07"/>
    <w:rsid w:val="00071E2A"/>
    <w:rsid w:val="00071F13"/>
    <w:rsid w:val="000722E1"/>
    <w:rsid w:val="0007277C"/>
    <w:rsid w:val="00072DD5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4E27"/>
    <w:rsid w:val="0007509B"/>
    <w:rsid w:val="000751B4"/>
    <w:rsid w:val="0007522D"/>
    <w:rsid w:val="000754D3"/>
    <w:rsid w:val="0007557D"/>
    <w:rsid w:val="000759B4"/>
    <w:rsid w:val="00075A91"/>
    <w:rsid w:val="00075B18"/>
    <w:rsid w:val="00075BDA"/>
    <w:rsid w:val="00075C84"/>
    <w:rsid w:val="00075CBB"/>
    <w:rsid w:val="00076171"/>
    <w:rsid w:val="00076175"/>
    <w:rsid w:val="0007679B"/>
    <w:rsid w:val="00077135"/>
    <w:rsid w:val="000772EF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1EC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70"/>
    <w:rsid w:val="000912EB"/>
    <w:rsid w:val="00091B67"/>
    <w:rsid w:val="00091BB9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3AD"/>
    <w:rsid w:val="00093A25"/>
    <w:rsid w:val="00093C5B"/>
    <w:rsid w:val="00093CF4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712"/>
    <w:rsid w:val="00097A05"/>
    <w:rsid w:val="00097C2C"/>
    <w:rsid w:val="000A0175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37E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DF7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3EF"/>
    <w:rsid w:val="000B1443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10"/>
    <w:rsid w:val="000B4E7A"/>
    <w:rsid w:val="000B4EED"/>
    <w:rsid w:val="000B587D"/>
    <w:rsid w:val="000B58BE"/>
    <w:rsid w:val="000B5E9D"/>
    <w:rsid w:val="000B6168"/>
    <w:rsid w:val="000B6507"/>
    <w:rsid w:val="000B695E"/>
    <w:rsid w:val="000B6DD7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548"/>
    <w:rsid w:val="000C3568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16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57B2"/>
    <w:rsid w:val="000D5C8B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B4"/>
    <w:rsid w:val="000E13EC"/>
    <w:rsid w:val="000E148E"/>
    <w:rsid w:val="000E1793"/>
    <w:rsid w:val="000E1BA2"/>
    <w:rsid w:val="000E1D0D"/>
    <w:rsid w:val="000E20D0"/>
    <w:rsid w:val="000E22AD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3A8"/>
    <w:rsid w:val="000E451B"/>
    <w:rsid w:val="000E4825"/>
    <w:rsid w:val="000E49CB"/>
    <w:rsid w:val="000E4B40"/>
    <w:rsid w:val="000E4B4C"/>
    <w:rsid w:val="000E4DD3"/>
    <w:rsid w:val="000E4F10"/>
    <w:rsid w:val="000E511E"/>
    <w:rsid w:val="000E5314"/>
    <w:rsid w:val="000E5385"/>
    <w:rsid w:val="000E5646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BDD"/>
    <w:rsid w:val="000F1EEF"/>
    <w:rsid w:val="000F2368"/>
    <w:rsid w:val="000F2904"/>
    <w:rsid w:val="000F291B"/>
    <w:rsid w:val="000F2C64"/>
    <w:rsid w:val="000F2CB6"/>
    <w:rsid w:val="000F3132"/>
    <w:rsid w:val="000F365D"/>
    <w:rsid w:val="000F368C"/>
    <w:rsid w:val="000F3899"/>
    <w:rsid w:val="000F3E52"/>
    <w:rsid w:val="000F408F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5F4B"/>
    <w:rsid w:val="000F6100"/>
    <w:rsid w:val="000F6E23"/>
    <w:rsid w:val="000F6E43"/>
    <w:rsid w:val="000F6F2C"/>
    <w:rsid w:val="000F73FB"/>
    <w:rsid w:val="000F7741"/>
    <w:rsid w:val="000F7B13"/>
    <w:rsid w:val="000F7E4D"/>
    <w:rsid w:val="001000E4"/>
    <w:rsid w:val="0010022C"/>
    <w:rsid w:val="001003EF"/>
    <w:rsid w:val="0010075D"/>
    <w:rsid w:val="0010076C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78E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492C"/>
    <w:rsid w:val="0010554B"/>
    <w:rsid w:val="0010575B"/>
    <w:rsid w:val="001058B0"/>
    <w:rsid w:val="00105A8B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18"/>
    <w:rsid w:val="00107EF7"/>
    <w:rsid w:val="00110462"/>
    <w:rsid w:val="0011077C"/>
    <w:rsid w:val="00110CB0"/>
    <w:rsid w:val="00110CE0"/>
    <w:rsid w:val="00110D75"/>
    <w:rsid w:val="00110F3C"/>
    <w:rsid w:val="001110A7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75B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73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1A90"/>
    <w:rsid w:val="001221C4"/>
    <w:rsid w:val="001222F9"/>
    <w:rsid w:val="001225C6"/>
    <w:rsid w:val="00122694"/>
    <w:rsid w:val="001229DB"/>
    <w:rsid w:val="00123046"/>
    <w:rsid w:val="00123A87"/>
    <w:rsid w:val="00123E1A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7B0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B1D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847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486"/>
    <w:rsid w:val="0014378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9B3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0ED"/>
    <w:rsid w:val="001523F4"/>
    <w:rsid w:val="0015240B"/>
    <w:rsid w:val="00152528"/>
    <w:rsid w:val="00152794"/>
    <w:rsid w:val="0015296E"/>
    <w:rsid w:val="00152997"/>
    <w:rsid w:val="00152B69"/>
    <w:rsid w:val="00152E13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6E12"/>
    <w:rsid w:val="0015719D"/>
    <w:rsid w:val="00157381"/>
    <w:rsid w:val="001573C7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39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D9F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AED"/>
    <w:rsid w:val="00165C4A"/>
    <w:rsid w:val="00165CBE"/>
    <w:rsid w:val="00165D2C"/>
    <w:rsid w:val="00165EF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5EE0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77"/>
    <w:rsid w:val="001813FB"/>
    <w:rsid w:val="0018159A"/>
    <w:rsid w:val="0018196B"/>
    <w:rsid w:val="001819F8"/>
    <w:rsid w:val="00181A9D"/>
    <w:rsid w:val="00181E37"/>
    <w:rsid w:val="00182077"/>
    <w:rsid w:val="0018225A"/>
    <w:rsid w:val="00182340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5E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74B"/>
    <w:rsid w:val="001918F7"/>
    <w:rsid w:val="00191A47"/>
    <w:rsid w:val="00191B63"/>
    <w:rsid w:val="00191DA5"/>
    <w:rsid w:val="00192018"/>
    <w:rsid w:val="00192044"/>
    <w:rsid w:val="001920FE"/>
    <w:rsid w:val="00192231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6F93"/>
    <w:rsid w:val="001970EB"/>
    <w:rsid w:val="00197260"/>
    <w:rsid w:val="0019727B"/>
    <w:rsid w:val="00197290"/>
    <w:rsid w:val="00197454"/>
    <w:rsid w:val="00197499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361"/>
    <w:rsid w:val="001A24DC"/>
    <w:rsid w:val="001A277A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35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204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126"/>
    <w:rsid w:val="001C7215"/>
    <w:rsid w:val="001C7878"/>
    <w:rsid w:val="001C7965"/>
    <w:rsid w:val="001C7974"/>
    <w:rsid w:val="001C7A7C"/>
    <w:rsid w:val="001C7AF9"/>
    <w:rsid w:val="001C7D40"/>
    <w:rsid w:val="001C7F40"/>
    <w:rsid w:val="001D0423"/>
    <w:rsid w:val="001D04A7"/>
    <w:rsid w:val="001D0660"/>
    <w:rsid w:val="001D09D4"/>
    <w:rsid w:val="001D0A28"/>
    <w:rsid w:val="001D1048"/>
    <w:rsid w:val="001D116D"/>
    <w:rsid w:val="001D11F0"/>
    <w:rsid w:val="001D122D"/>
    <w:rsid w:val="001D12BE"/>
    <w:rsid w:val="001D1CB5"/>
    <w:rsid w:val="001D1E2F"/>
    <w:rsid w:val="001D2250"/>
    <w:rsid w:val="001D2475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6B0"/>
    <w:rsid w:val="001D47FA"/>
    <w:rsid w:val="001D4BAD"/>
    <w:rsid w:val="001D4D7F"/>
    <w:rsid w:val="001D52AC"/>
    <w:rsid w:val="001D5379"/>
    <w:rsid w:val="001D5391"/>
    <w:rsid w:val="001D547A"/>
    <w:rsid w:val="001D5981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46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248"/>
    <w:rsid w:val="001F05AF"/>
    <w:rsid w:val="001F0765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56D"/>
    <w:rsid w:val="001F2AF9"/>
    <w:rsid w:val="001F2B84"/>
    <w:rsid w:val="001F2BC2"/>
    <w:rsid w:val="001F2C59"/>
    <w:rsid w:val="001F2D40"/>
    <w:rsid w:val="001F2DED"/>
    <w:rsid w:val="001F2F12"/>
    <w:rsid w:val="001F34B5"/>
    <w:rsid w:val="001F38B2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63"/>
    <w:rsid w:val="001F59D4"/>
    <w:rsid w:val="001F5A43"/>
    <w:rsid w:val="001F5BA6"/>
    <w:rsid w:val="001F5C62"/>
    <w:rsid w:val="001F5D40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885"/>
    <w:rsid w:val="002009A7"/>
    <w:rsid w:val="00200A24"/>
    <w:rsid w:val="00200AE2"/>
    <w:rsid w:val="00200B4E"/>
    <w:rsid w:val="00200F02"/>
    <w:rsid w:val="0020138F"/>
    <w:rsid w:val="002013A4"/>
    <w:rsid w:val="00201504"/>
    <w:rsid w:val="00201701"/>
    <w:rsid w:val="0020178D"/>
    <w:rsid w:val="002017F7"/>
    <w:rsid w:val="00201C01"/>
    <w:rsid w:val="00202ABE"/>
    <w:rsid w:val="00203436"/>
    <w:rsid w:val="002035DE"/>
    <w:rsid w:val="002035FC"/>
    <w:rsid w:val="002038E4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6D6"/>
    <w:rsid w:val="00205B54"/>
    <w:rsid w:val="00205BD0"/>
    <w:rsid w:val="0020612A"/>
    <w:rsid w:val="00206448"/>
    <w:rsid w:val="00206528"/>
    <w:rsid w:val="00206533"/>
    <w:rsid w:val="00206959"/>
    <w:rsid w:val="00206A75"/>
    <w:rsid w:val="00206A9E"/>
    <w:rsid w:val="00206C97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1A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73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783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240"/>
    <w:rsid w:val="00217E88"/>
    <w:rsid w:val="0022007D"/>
    <w:rsid w:val="002204E2"/>
    <w:rsid w:val="0022088B"/>
    <w:rsid w:val="002208EF"/>
    <w:rsid w:val="002209F9"/>
    <w:rsid w:val="00220AE5"/>
    <w:rsid w:val="00220CDD"/>
    <w:rsid w:val="0022119C"/>
    <w:rsid w:val="002211FE"/>
    <w:rsid w:val="00221929"/>
    <w:rsid w:val="0022196D"/>
    <w:rsid w:val="00221EE6"/>
    <w:rsid w:val="0022221E"/>
    <w:rsid w:val="002227A4"/>
    <w:rsid w:val="00222ABD"/>
    <w:rsid w:val="00222BEC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ADE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3F81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AD7"/>
    <w:rsid w:val="00235B24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5BB"/>
    <w:rsid w:val="002408DF"/>
    <w:rsid w:val="00241221"/>
    <w:rsid w:val="0024123A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64"/>
    <w:rsid w:val="00243FAE"/>
    <w:rsid w:val="002447A8"/>
    <w:rsid w:val="002448D6"/>
    <w:rsid w:val="00244919"/>
    <w:rsid w:val="00244921"/>
    <w:rsid w:val="00244AFC"/>
    <w:rsid w:val="00244C4B"/>
    <w:rsid w:val="00244F4E"/>
    <w:rsid w:val="00244FA3"/>
    <w:rsid w:val="002451BB"/>
    <w:rsid w:val="002451D0"/>
    <w:rsid w:val="0024524F"/>
    <w:rsid w:val="00245803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995"/>
    <w:rsid w:val="00247A0B"/>
    <w:rsid w:val="002502AA"/>
    <w:rsid w:val="0025078B"/>
    <w:rsid w:val="002508DC"/>
    <w:rsid w:val="0025130C"/>
    <w:rsid w:val="0025140A"/>
    <w:rsid w:val="00251892"/>
    <w:rsid w:val="00251B3D"/>
    <w:rsid w:val="00251B65"/>
    <w:rsid w:val="00251D72"/>
    <w:rsid w:val="00252129"/>
    <w:rsid w:val="00252268"/>
    <w:rsid w:val="0025278A"/>
    <w:rsid w:val="0025290F"/>
    <w:rsid w:val="00252C79"/>
    <w:rsid w:val="00253261"/>
    <w:rsid w:val="00253535"/>
    <w:rsid w:val="002535D9"/>
    <w:rsid w:val="00254004"/>
    <w:rsid w:val="00254400"/>
    <w:rsid w:val="0025461D"/>
    <w:rsid w:val="002547F7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24"/>
    <w:rsid w:val="00257C99"/>
    <w:rsid w:val="00257E0B"/>
    <w:rsid w:val="00257E2F"/>
    <w:rsid w:val="002605FA"/>
    <w:rsid w:val="00260A1A"/>
    <w:rsid w:val="00260BA4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D90"/>
    <w:rsid w:val="00263F8E"/>
    <w:rsid w:val="002640DC"/>
    <w:rsid w:val="002642D1"/>
    <w:rsid w:val="00264412"/>
    <w:rsid w:val="00264465"/>
    <w:rsid w:val="002649E3"/>
    <w:rsid w:val="002649E9"/>
    <w:rsid w:val="00264C42"/>
    <w:rsid w:val="00264E0B"/>
    <w:rsid w:val="0026508C"/>
    <w:rsid w:val="0026518D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C76"/>
    <w:rsid w:val="00266F05"/>
    <w:rsid w:val="002673FE"/>
    <w:rsid w:val="002676DB"/>
    <w:rsid w:val="0026776A"/>
    <w:rsid w:val="00267800"/>
    <w:rsid w:val="002678A8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422"/>
    <w:rsid w:val="00272ABF"/>
    <w:rsid w:val="00272D2B"/>
    <w:rsid w:val="002731FD"/>
    <w:rsid w:val="002741A1"/>
    <w:rsid w:val="0027423E"/>
    <w:rsid w:val="002744B5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49C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3DEC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7D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1DB"/>
    <w:rsid w:val="0029237C"/>
    <w:rsid w:val="0029270A"/>
    <w:rsid w:val="00292AFE"/>
    <w:rsid w:val="002930BB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769"/>
    <w:rsid w:val="00296820"/>
    <w:rsid w:val="00296856"/>
    <w:rsid w:val="00296957"/>
    <w:rsid w:val="0029719D"/>
    <w:rsid w:val="00297242"/>
    <w:rsid w:val="0029761E"/>
    <w:rsid w:val="002976EE"/>
    <w:rsid w:val="00297A40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0B"/>
    <w:rsid w:val="002A1AC7"/>
    <w:rsid w:val="002A287D"/>
    <w:rsid w:val="002A2995"/>
    <w:rsid w:val="002A2DD7"/>
    <w:rsid w:val="002A2EE9"/>
    <w:rsid w:val="002A31C7"/>
    <w:rsid w:val="002A31F4"/>
    <w:rsid w:val="002A3206"/>
    <w:rsid w:val="002A3BB0"/>
    <w:rsid w:val="002A3BED"/>
    <w:rsid w:val="002A40EC"/>
    <w:rsid w:val="002A4653"/>
    <w:rsid w:val="002A4C76"/>
    <w:rsid w:val="002A4D48"/>
    <w:rsid w:val="002A4F62"/>
    <w:rsid w:val="002A5088"/>
    <w:rsid w:val="002A515C"/>
    <w:rsid w:val="002A5308"/>
    <w:rsid w:val="002A560B"/>
    <w:rsid w:val="002A5A50"/>
    <w:rsid w:val="002A5AFC"/>
    <w:rsid w:val="002A5EA5"/>
    <w:rsid w:val="002A5F5B"/>
    <w:rsid w:val="002A61B9"/>
    <w:rsid w:val="002A629F"/>
    <w:rsid w:val="002A6314"/>
    <w:rsid w:val="002A6672"/>
    <w:rsid w:val="002A6751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699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1E57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5B9A"/>
    <w:rsid w:val="002B6764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E40"/>
    <w:rsid w:val="002C0FCE"/>
    <w:rsid w:val="002C13B1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6A6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BFA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478D"/>
    <w:rsid w:val="002D50B1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6F9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537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1CF"/>
    <w:rsid w:val="002F53BB"/>
    <w:rsid w:val="002F5431"/>
    <w:rsid w:val="002F599C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6EE7"/>
    <w:rsid w:val="002F7348"/>
    <w:rsid w:val="002F78F5"/>
    <w:rsid w:val="002F7A02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019"/>
    <w:rsid w:val="003035B2"/>
    <w:rsid w:val="00303653"/>
    <w:rsid w:val="0030381F"/>
    <w:rsid w:val="00303ADA"/>
    <w:rsid w:val="00303C4F"/>
    <w:rsid w:val="00303E6D"/>
    <w:rsid w:val="00303FDA"/>
    <w:rsid w:val="00304108"/>
    <w:rsid w:val="0030423E"/>
    <w:rsid w:val="00304298"/>
    <w:rsid w:val="0030478D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64D"/>
    <w:rsid w:val="00306CFA"/>
    <w:rsid w:val="00306D0D"/>
    <w:rsid w:val="003070F7"/>
    <w:rsid w:val="003073D1"/>
    <w:rsid w:val="0030776E"/>
    <w:rsid w:val="00307C26"/>
    <w:rsid w:val="00307D34"/>
    <w:rsid w:val="00307E01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881"/>
    <w:rsid w:val="00311CCD"/>
    <w:rsid w:val="00311FC7"/>
    <w:rsid w:val="00311FF4"/>
    <w:rsid w:val="003122FE"/>
    <w:rsid w:val="003123B3"/>
    <w:rsid w:val="00312BF9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5F2"/>
    <w:rsid w:val="003166B6"/>
    <w:rsid w:val="00316EC1"/>
    <w:rsid w:val="003170BD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56"/>
    <w:rsid w:val="0032217A"/>
    <w:rsid w:val="00322274"/>
    <w:rsid w:val="003223B8"/>
    <w:rsid w:val="0032248E"/>
    <w:rsid w:val="00322789"/>
    <w:rsid w:val="00322A90"/>
    <w:rsid w:val="003230AA"/>
    <w:rsid w:val="003230C5"/>
    <w:rsid w:val="003232EC"/>
    <w:rsid w:val="00323F28"/>
    <w:rsid w:val="00323F7D"/>
    <w:rsid w:val="003240C7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097"/>
    <w:rsid w:val="003251F6"/>
    <w:rsid w:val="0032546D"/>
    <w:rsid w:val="00325755"/>
    <w:rsid w:val="003257E1"/>
    <w:rsid w:val="00325ADD"/>
    <w:rsid w:val="00325C86"/>
    <w:rsid w:val="0032609C"/>
    <w:rsid w:val="003260B7"/>
    <w:rsid w:val="003260D4"/>
    <w:rsid w:val="0032634C"/>
    <w:rsid w:val="003264A7"/>
    <w:rsid w:val="00326652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1AC"/>
    <w:rsid w:val="00331301"/>
    <w:rsid w:val="00331689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56"/>
    <w:rsid w:val="00332CCA"/>
    <w:rsid w:val="0033329C"/>
    <w:rsid w:val="003332C4"/>
    <w:rsid w:val="003335CC"/>
    <w:rsid w:val="003339D7"/>
    <w:rsid w:val="003341E3"/>
    <w:rsid w:val="003344AC"/>
    <w:rsid w:val="00334784"/>
    <w:rsid w:val="00334C54"/>
    <w:rsid w:val="00334D08"/>
    <w:rsid w:val="00334D90"/>
    <w:rsid w:val="00334ED6"/>
    <w:rsid w:val="00334F64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80D"/>
    <w:rsid w:val="00341BEA"/>
    <w:rsid w:val="00341DB2"/>
    <w:rsid w:val="00341E04"/>
    <w:rsid w:val="0034208C"/>
    <w:rsid w:val="003420F3"/>
    <w:rsid w:val="0034218A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94A"/>
    <w:rsid w:val="00350C08"/>
    <w:rsid w:val="00350F54"/>
    <w:rsid w:val="003513DD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927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930"/>
    <w:rsid w:val="00354ABF"/>
    <w:rsid w:val="00355582"/>
    <w:rsid w:val="003557A5"/>
    <w:rsid w:val="0035585D"/>
    <w:rsid w:val="00355C16"/>
    <w:rsid w:val="00355DFF"/>
    <w:rsid w:val="00356329"/>
    <w:rsid w:val="00356475"/>
    <w:rsid w:val="00356623"/>
    <w:rsid w:val="003569B5"/>
    <w:rsid w:val="00356A46"/>
    <w:rsid w:val="00356AE7"/>
    <w:rsid w:val="00356BA2"/>
    <w:rsid w:val="00356E69"/>
    <w:rsid w:val="00356FB1"/>
    <w:rsid w:val="003574C4"/>
    <w:rsid w:val="00357A33"/>
    <w:rsid w:val="00357C07"/>
    <w:rsid w:val="00357D9E"/>
    <w:rsid w:val="00360875"/>
    <w:rsid w:val="00360958"/>
    <w:rsid w:val="003610D7"/>
    <w:rsid w:val="003612A0"/>
    <w:rsid w:val="003612F6"/>
    <w:rsid w:val="0036158B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B82"/>
    <w:rsid w:val="00363D5E"/>
    <w:rsid w:val="00363EC6"/>
    <w:rsid w:val="00363F09"/>
    <w:rsid w:val="00364854"/>
    <w:rsid w:val="00364892"/>
    <w:rsid w:val="00364AF7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A19"/>
    <w:rsid w:val="00367E27"/>
    <w:rsid w:val="00370145"/>
    <w:rsid w:val="003702D6"/>
    <w:rsid w:val="0037049D"/>
    <w:rsid w:val="003707E6"/>
    <w:rsid w:val="00370CC2"/>
    <w:rsid w:val="00370E86"/>
    <w:rsid w:val="003710E8"/>
    <w:rsid w:val="00371252"/>
    <w:rsid w:val="003712A5"/>
    <w:rsid w:val="003713C0"/>
    <w:rsid w:val="003717A3"/>
    <w:rsid w:val="00371D16"/>
    <w:rsid w:val="00371FB3"/>
    <w:rsid w:val="003722E6"/>
    <w:rsid w:val="00372337"/>
    <w:rsid w:val="003728C9"/>
    <w:rsid w:val="00372A50"/>
    <w:rsid w:val="00372B11"/>
    <w:rsid w:val="00372D67"/>
    <w:rsid w:val="00373131"/>
    <w:rsid w:val="00373FD7"/>
    <w:rsid w:val="0037444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000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5A8"/>
    <w:rsid w:val="0038285C"/>
    <w:rsid w:val="00382E18"/>
    <w:rsid w:val="00382F48"/>
    <w:rsid w:val="00383061"/>
    <w:rsid w:val="00383104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0C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1AA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3B4"/>
    <w:rsid w:val="003936D7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6E5"/>
    <w:rsid w:val="003A28CD"/>
    <w:rsid w:val="003A2B12"/>
    <w:rsid w:val="003A2C88"/>
    <w:rsid w:val="003A2C8F"/>
    <w:rsid w:val="003A2CF6"/>
    <w:rsid w:val="003A30F9"/>
    <w:rsid w:val="003A31E1"/>
    <w:rsid w:val="003A3273"/>
    <w:rsid w:val="003A33C8"/>
    <w:rsid w:val="003A3689"/>
    <w:rsid w:val="003A3752"/>
    <w:rsid w:val="003A3892"/>
    <w:rsid w:val="003A39FE"/>
    <w:rsid w:val="003A3A0F"/>
    <w:rsid w:val="003A3B66"/>
    <w:rsid w:val="003A3BC8"/>
    <w:rsid w:val="003A3C99"/>
    <w:rsid w:val="003A3D3A"/>
    <w:rsid w:val="003A42A5"/>
    <w:rsid w:val="003A4371"/>
    <w:rsid w:val="003A4425"/>
    <w:rsid w:val="003A442E"/>
    <w:rsid w:val="003A4520"/>
    <w:rsid w:val="003A4862"/>
    <w:rsid w:val="003A4913"/>
    <w:rsid w:val="003A4EAE"/>
    <w:rsid w:val="003A52AF"/>
    <w:rsid w:val="003A57B5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B1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3F6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054"/>
    <w:rsid w:val="003C18CD"/>
    <w:rsid w:val="003C1A3A"/>
    <w:rsid w:val="003C2003"/>
    <w:rsid w:val="003C245D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07E"/>
    <w:rsid w:val="003C3373"/>
    <w:rsid w:val="003C33E9"/>
    <w:rsid w:val="003C34FB"/>
    <w:rsid w:val="003C3867"/>
    <w:rsid w:val="003C39EA"/>
    <w:rsid w:val="003C3B89"/>
    <w:rsid w:val="003C3D3F"/>
    <w:rsid w:val="003C3F29"/>
    <w:rsid w:val="003C3F3F"/>
    <w:rsid w:val="003C40A6"/>
    <w:rsid w:val="003C41D0"/>
    <w:rsid w:val="003C45F0"/>
    <w:rsid w:val="003C47A5"/>
    <w:rsid w:val="003C4C1C"/>
    <w:rsid w:val="003C4CD3"/>
    <w:rsid w:val="003C50B0"/>
    <w:rsid w:val="003C50FD"/>
    <w:rsid w:val="003C5124"/>
    <w:rsid w:val="003C5364"/>
    <w:rsid w:val="003C54D5"/>
    <w:rsid w:val="003C5898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B83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29C"/>
    <w:rsid w:val="003D4437"/>
    <w:rsid w:val="003D461D"/>
    <w:rsid w:val="003D4742"/>
    <w:rsid w:val="003D4C03"/>
    <w:rsid w:val="003D5505"/>
    <w:rsid w:val="003D5583"/>
    <w:rsid w:val="003D55C3"/>
    <w:rsid w:val="003D56F2"/>
    <w:rsid w:val="003D5E0A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18"/>
    <w:rsid w:val="003D7532"/>
    <w:rsid w:val="003D75AF"/>
    <w:rsid w:val="003D77F4"/>
    <w:rsid w:val="003D7865"/>
    <w:rsid w:val="003D7AF5"/>
    <w:rsid w:val="003D7D4A"/>
    <w:rsid w:val="003D7EE8"/>
    <w:rsid w:val="003E0002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9AD"/>
    <w:rsid w:val="003E6B45"/>
    <w:rsid w:val="003E6BFD"/>
    <w:rsid w:val="003E6D3D"/>
    <w:rsid w:val="003E6EF8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7E7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ADE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B96"/>
    <w:rsid w:val="00403CDE"/>
    <w:rsid w:val="004040BA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1BF"/>
    <w:rsid w:val="0041232A"/>
    <w:rsid w:val="0041294F"/>
    <w:rsid w:val="00412D82"/>
    <w:rsid w:val="00412D9D"/>
    <w:rsid w:val="00412F81"/>
    <w:rsid w:val="0041305F"/>
    <w:rsid w:val="004130C9"/>
    <w:rsid w:val="00413110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5F85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3F6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C4E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2C7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6D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D7B"/>
    <w:rsid w:val="00434ED7"/>
    <w:rsid w:val="00434EF7"/>
    <w:rsid w:val="004351BF"/>
    <w:rsid w:val="004352F6"/>
    <w:rsid w:val="00435339"/>
    <w:rsid w:val="00435DF3"/>
    <w:rsid w:val="00435EC2"/>
    <w:rsid w:val="00435F00"/>
    <w:rsid w:val="00435FD5"/>
    <w:rsid w:val="00435FE8"/>
    <w:rsid w:val="00436156"/>
    <w:rsid w:val="0043661E"/>
    <w:rsid w:val="00437586"/>
    <w:rsid w:val="0043764D"/>
    <w:rsid w:val="004378D3"/>
    <w:rsid w:val="00437B65"/>
    <w:rsid w:val="00437F8B"/>
    <w:rsid w:val="0044016F"/>
    <w:rsid w:val="004407D8"/>
    <w:rsid w:val="0044081C"/>
    <w:rsid w:val="00440866"/>
    <w:rsid w:val="00440CA3"/>
    <w:rsid w:val="00440CA4"/>
    <w:rsid w:val="00440CE6"/>
    <w:rsid w:val="00440E4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C53"/>
    <w:rsid w:val="00442DB0"/>
    <w:rsid w:val="00442FAC"/>
    <w:rsid w:val="0044312A"/>
    <w:rsid w:val="004433BE"/>
    <w:rsid w:val="004434E2"/>
    <w:rsid w:val="0044385E"/>
    <w:rsid w:val="00443A8C"/>
    <w:rsid w:val="00443C6C"/>
    <w:rsid w:val="00443D0B"/>
    <w:rsid w:val="00444068"/>
    <w:rsid w:val="004441DE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044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8C"/>
    <w:rsid w:val="00450BF2"/>
    <w:rsid w:val="00450EC3"/>
    <w:rsid w:val="00451115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279"/>
    <w:rsid w:val="00453A97"/>
    <w:rsid w:val="00453BBA"/>
    <w:rsid w:val="004541EC"/>
    <w:rsid w:val="00454260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2FC"/>
    <w:rsid w:val="004563BC"/>
    <w:rsid w:val="004566D2"/>
    <w:rsid w:val="00456A32"/>
    <w:rsid w:val="00456D9C"/>
    <w:rsid w:val="0045731A"/>
    <w:rsid w:val="00457501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7DE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692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287"/>
    <w:rsid w:val="0047558B"/>
    <w:rsid w:val="004759EB"/>
    <w:rsid w:val="00475A59"/>
    <w:rsid w:val="00475B8A"/>
    <w:rsid w:val="00475D58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441"/>
    <w:rsid w:val="004824BE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52"/>
    <w:rsid w:val="00487C70"/>
    <w:rsid w:val="00487C9D"/>
    <w:rsid w:val="00487DD7"/>
    <w:rsid w:val="00490015"/>
    <w:rsid w:val="0049018F"/>
    <w:rsid w:val="0049047E"/>
    <w:rsid w:val="004906F0"/>
    <w:rsid w:val="0049081B"/>
    <w:rsid w:val="004909BB"/>
    <w:rsid w:val="00490D88"/>
    <w:rsid w:val="004911E4"/>
    <w:rsid w:val="00491277"/>
    <w:rsid w:val="004914C7"/>
    <w:rsid w:val="00491562"/>
    <w:rsid w:val="00491B46"/>
    <w:rsid w:val="00491C5B"/>
    <w:rsid w:val="0049207E"/>
    <w:rsid w:val="0049214F"/>
    <w:rsid w:val="0049223D"/>
    <w:rsid w:val="004924BA"/>
    <w:rsid w:val="004927C8"/>
    <w:rsid w:val="00492BF1"/>
    <w:rsid w:val="00492C49"/>
    <w:rsid w:val="00492C9F"/>
    <w:rsid w:val="004931C1"/>
    <w:rsid w:val="0049342E"/>
    <w:rsid w:val="00493E23"/>
    <w:rsid w:val="00494417"/>
    <w:rsid w:val="004945C5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6BAE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AFF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9A0"/>
    <w:rsid w:val="004A4C6C"/>
    <w:rsid w:val="004A4DF0"/>
    <w:rsid w:val="004A4F5A"/>
    <w:rsid w:val="004A4F6F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269"/>
    <w:rsid w:val="004B5538"/>
    <w:rsid w:val="004B591B"/>
    <w:rsid w:val="004B5967"/>
    <w:rsid w:val="004B5B15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B64"/>
    <w:rsid w:val="004C2E48"/>
    <w:rsid w:val="004C2EAB"/>
    <w:rsid w:val="004C30A9"/>
    <w:rsid w:val="004C33FD"/>
    <w:rsid w:val="004C3566"/>
    <w:rsid w:val="004C3EB8"/>
    <w:rsid w:val="004C3EE2"/>
    <w:rsid w:val="004C3EE3"/>
    <w:rsid w:val="004C446A"/>
    <w:rsid w:val="004C4D23"/>
    <w:rsid w:val="004C4E96"/>
    <w:rsid w:val="004C522C"/>
    <w:rsid w:val="004C529F"/>
    <w:rsid w:val="004C52E7"/>
    <w:rsid w:val="004C5956"/>
    <w:rsid w:val="004C6145"/>
    <w:rsid w:val="004C663B"/>
    <w:rsid w:val="004C68DA"/>
    <w:rsid w:val="004C7457"/>
    <w:rsid w:val="004C778F"/>
    <w:rsid w:val="004C7944"/>
    <w:rsid w:val="004C7975"/>
    <w:rsid w:val="004C7C3E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56E"/>
    <w:rsid w:val="004D48F2"/>
    <w:rsid w:val="004D4906"/>
    <w:rsid w:val="004D4A25"/>
    <w:rsid w:val="004D4B59"/>
    <w:rsid w:val="004D4C23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4DE2"/>
    <w:rsid w:val="004E5223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4D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76A"/>
    <w:rsid w:val="004F28BB"/>
    <w:rsid w:val="004F2AE1"/>
    <w:rsid w:val="004F2CAE"/>
    <w:rsid w:val="004F2CE0"/>
    <w:rsid w:val="004F2EFF"/>
    <w:rsid w:val="004F2F9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6C3"/>
    <w:rsid w:val="00500DB2"/>
    <w:rsid w:val="0050177C"/>
    <w:rsid w:val="00501874"/>
    <w:rsid w:val="00501A7E"/>
    <w:rsid w:val="00501F51"/>
    <w:rsid w:val="00501FBC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49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5EED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5EA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70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882"/>
    <w:rsid w:val="0052393E"/>
    <w:rsid w:val="00523FA6"/>
    <w:rsid w:val="00523FF2"/>
    <w:rsid w:val="00524043"/>
    <w:rsid w:val="005241DD"/>
    <w:rsid w:val="00524220"/>
    <w:rsid w:val="00524242"/>
    <w:rsid w:val="00524523"/>
    <w:rsid w:val="005247AF"/>
    <w:rsid w:val="00524B18"/>
    <w:rsid w:val="00524C7D"/>
    <w:rsid w:val="00524FB3"/>
    <w:rsid w:val="0052524D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021"/>
    <w:rsid w:val="00535561"/>
    <w:rsid w:val="00535574"/>
    <w:rsid w:val="00535692"/>
    <w:rsid w:val="00535884"/>
    <w:rsid w:val="005358BA"/>
    <w:rsid w:val="00535AE4"/>
    <w:rsid w:val="00535DEB"/>
    <w:rsid w:val="0053640B"/>
    <w:rsid w:val="005368EF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07D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7C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7D1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DA8"/>
    <w:rsid w:val="0055618F"/>
    <w:rsid w:val="00556512"/>
    <w:rsid w:val="00556583"/>
    <w:rsid w:val="005566F5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36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7BF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5FB5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4B8"/>
    <w:rsid w:val="00570741"/>
    <w:rsid w:val="00570A05"/>
    <w:rsid w:val="00570B36"/>
    <w:rsid w:val="00570BA0"/>
    <w:rsid w:val="00570EAF"/>
    <w:rsid w:val="00570F02"/>
    <w:rsid w:val="00570F99"/>
    <w:rsid w:val="00571095"/>
    <w:rsid w:val="0057149C"/>
    <w:rsid w:val="00571BF3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30B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94C"/>
    <w:rsid w:val="00584D8B"/>
    <w:rsid w:val="00584EF5"/>
    <w:rsid w:val="00584FF2"/>
    <w:rsid w:val="005850CB"/>
    <w:rsid w:val="00585416"/>
    <w:rsid w:val="00585888"/>
    <w:rsid w:val="00585975"/>
    <w:rsid w:val="00585B63"/>
    <w:rsid w:val="00585C56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938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81B"/>
    <w:rsid w:val="00592988"/>
    <w:rsid w:val="00592BAC"/>
    <w:rsid w:val="00592BB0"/>
    <w:rsid w:val="00592DEB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0AC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809"/>
    <w:rsid w:val="005978A9"/>
    <w:rsid w:val="00597A50"/>
    <w:rsid w:val="00597B0E"/>
    <w:rsid w:val="00597B6B"/>
    <w:rsid w:val="00597C97"/>
    <w:rsid w:val="005A09C7"/>
    <w:rsid w:val="005A0CE1"/>
    <w:rsid w:val="005A0F9C"/>
    <w:rsid w:val="005A1001"/>
    <w:rsid w:val="005A1429"/>
    <w:rsid w:val="005A173C"/>
    <w:rsid w:val="005A1B2C"/>
    <w:rsid w:val="005A1D3D"/>
    <w:rsid w:val="005A21E7"/>
    <w:rsid w:val="005A229D"/>
    <w:rsid w:val="005A2611"/>
    <w:rsid w:val="005A27D1"/>
    <w:rsid w:val="005A2CC3"/>
    <w:rsid w:val="005A34E5"/>
    <w:rsid w:val="005A39D7"/>
    <w:rsid w:val="005A3A79"/>
    <w:rsid w:val="005A3CAC"/>
    <w:rsid w:val="005A3E73"/>
    <w:rsid w:val="005A3ED8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CCA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252"/>
    <w:rsid w:val="005B47DF"/>
    <w:rsid w:val="005B48DE"/>
    <w:rsid w:val="005B4B2E"/>
    <w:rsid w:val="005B4CF2"/>
    <w:rsid w:val="005B4E1F"/>
    <w:rsid w:val="005B4E99"/>
    <w:rsid w:val="005B4FF6"/>
    <w:rsid w:val="005B50C5"/>
    <w:rsid w:val="005B5701"/>
    <w:rsid w:val="005B57C9"/>
    <w:rsid w:val="005B5E44"/>
    <w:rsid w:val="005B631B"/>
    <w:rsid w:val="005B68A8"/>
    <w:rsid w:val="005B69C0"/>
    <w:rsid w:val="005B6F80"/>
    <w:rsid w:val="005B71E2"/>
    <w:rsid w:val="005B7516"/>
    <w:rsid w:val="005B754D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2F6C"/>
    <w:rsid w:val="005C31B6"/>
    <w:rsid w:val="005C324A"/>
    <w:rsid w:val="005C338D"/>
    <w:rsid w:val="005C35CA"/>
    <w:rsid w:val="005C376B"/>
    <w:rsid w:val="005C37D8"/>
    <w:rsid w:val="005C3D43"/>
    <w:rsid w:val="005C3F61"/>
    <w:rsid w:val="005C405E"/>
    <w:rsid w:val="005C467A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A05"/>
    <w:rsid w:val="005C5BF2"/>
    <w:rsid w:val="005C5C15"/>
    <w:rsid w:val="005C6140"/>
    <w:rsid w:val="005C64E4"/>
    <w:rsid w:val="005C66D3"/>
    <w:rsid w:val="005C6B4A"/>
    <w:rsid w:val="005C7087"/>
    <w:rsid w:val="005C77CF"/>
    <w:rsid w:val="005C7845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183"/>
    <w:rsid w:val="005D6304"/>
    <w:rsid w:val="005D6737"/>
    <w:rsid w:val="005D67DB"/>
    <w:rsid w:val="005D6AE3"/>
    <w:rsid w:val="005D6D76"/>
    <w:rsid w:val="005D7060"/>
    <w:rsid w:val="005D73B9"/>
    <w:rsid w:val="005D799C"/>
    <w:rsid w:val="005E0123"/>
    <w:rsid w:val="005E06D5"/>
    <w:rsid w:val="005E076F"/>
    <w:rsid w:val="005E0BCE"/>
    <w:rsid w:val="005E0EC2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45E"/>
    <w:rsid w:val="005E5792"/>
    <w:rsid w:val="005E57A6"/>
    <w:rsid w:val="005E59BC"/>
    <w:rsid w:val="005E5C03"/>
    <w:rsid w:val="005E5D5F"/>
    <w:rsid w:val="005E633A"/>
    <w:rsid w:val="005E64AD"/>
    <w:rsid w:val="005E6695"/>
    <w:rsid w:val="005E6775"/>
    <w:rsid w:val="005E6785"/>
    <w:rsid w:val="005E6932"/>
    <w:rsid w:val="005E6DE8"/>
    <w:rsid w:val="005E72E6"/>
    <w:rsid w:val="005E76D0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A5D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258E"/>
    <w:rsid w:val="005F300E"/>
    <w:rsid w:val="005F39FB"/>
    <w:rsid w:val="005F3AFE"/>
    <w:rsid w:val="005F3BDA"/>
    <w:rsid w:val="005F4148"/>
    <w:rsid w:val="005F4277"/>
    <w:rsid w:val="005F43EF"/>
    <w:rsid w:val="005F4859"/>
    <w:rsid w:val="005F4B3B"/>
    <w:rsid w:val="005F4BF1"/>
    <w:rsid w:val="005F4C73"/>
    <w:rsid w:val="005F4D18"/>
    <w:rsid w:val="005F4E4F"/>
    <w:rsid w:val="005F5330"/>
    <w:rsid w:val="005F5657"/>
    <w:rsid w:val="005F586C"/>
    <w:rsid w:val="005F58C0"/>
    <w:rsid w:val="005F59AB"/>
    <w:rsid w:val="005F5A5D"/>
    <w:rsid w:val="005F6445"/>
    <w:rsid w:val="005F6554"/>
    <w:rsid w:val="005F6764"/>
    <w:rsid w:val="005F67CD"/>
    <w:rsid w:val="005F686E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D02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0B7"/>
    <w:rsid w:val="00602411"/>
    <w:rsid w:val="006024C1"/>
    <w:rsid w:val="006024EA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3D26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00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AD2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3FF6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2DE"/>
    <w:rsid w:val="006175E2"/>
    <w:rsid w:val="00617C00"/>
    <w:rsid w:val="00617C38"/>
    <w:rsid w:val="006200C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261D"/>
    <w:rsid w:val="00622B10"/>
    <w:rsid w:val="00622C15"/>
    <w:rsid w:val="006237E5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A39"/>
    <w:rsid w:val="00624E58"/>
    <w:rsid w:val="00624EA0"/>
    <w:rsid w:val="00624FC3"/>
    <w:rsid w:val="0062519D"/>
    <w:rsid w:val="006253FD"/>
    <w:rsid w:val="006258BC"/>
    <w:rsid w:val="00625F83"/>
    <w:rsid w:val="0062629E"/>
    <w:rsid w:val="00626660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27FD2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28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D76"/>
    <w:rsid w:val="00644E65"/>
    <w:rsid w:val="0064543B"/>
    <w:rsid w:val="006456F6"/>
    <w:rsid w:val="006458F6"/>
    <w:rsid w:val="00645BCF"/>
    <w:rsid w:val="00646045"/>
    <w:rsid w:val="0064625B"/>
    <w:rsid w:val="00646336"/>
    <w:rsid w:val="006467ED"/>
    <w:rsid w:val="0064708E"/>
    <w:rsid w:val="006473ED"/>
    <w:rsid w:val="0064773F"/>
    <w:rsid w:val="00647814"/>
    <w:rsid w:val="00647BBF"/>
    <w:rsid w:val="0065006D"/>
    <w:rsid w:val="00650816"/>
    <w:rsid w:val="00650B54"/>
    <w:rsid w:val="00650CEF"/>
    <w:rsid w:val="00650E9B"/>
    <w:rsid w:val="00651008"/>
    <w:rsid w:val="0065105D"/>
    <w:rsid w:val="006515BC"/>
    <w:rsid w:val="006519D8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8AD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254"/>
    <w:rsid w:val="00660766"/>
    <w:rsid w:val="00660F05"/>
    <w:rsid w:val="00661622"/>
    <w:rsid w:val="00661911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0A"/>
    <w:rsid w:val="00664EFF"/>
    <w:rsid w:val="006651BE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28B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328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419"/>
    <w:rsid w:val="0067671F"/>
    <w:rsid w:val="0067686E"/>
    <w:rsid w:val="006768DD"/>
    <w:rsid w:val="00676BD8"/>
    <w:rsid w:val="00676C6F"/>
    <w:rsid w:val="00676D9D"/>
    <w:rsid w:val="00676E0F"/>
    <w:rsid w:val="00677644"/>
    <w:rsid w:val="0067774A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AB"/>
    <w:rsid w:val="006853D4"/>
    <w:rsid w:val="00685444"/>
    <w:rsid w:val="0068589E"/>
    <w:rsid w:val="006858F9"/>
    <w:rsid w:val="00685C11"/>
    <w:rsid w:val="006860D2"/>
    <w:rsid w:val="006864E3"/>
    <w:rsid w:val="00686666"/>
    <w:rsid w:val="006869AA"/>
    <w:rsid w:val="00686D06"/>
    <w:rsid w:val="00686ED5"/>
    <w:rsid w:val="00686F31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942"/>
    <w:rsid w:val="00695A03"/>
    <w:rsid w:val="00695CE4"/>
    <w:rsid w:val="00695EBC"/>
    <w:rsid w:val="006962CD"/>
    <w:rsid w:val="00696388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3E57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CDD"/>
    <w:rsid w:val="006A5D40"/>
    <w:rsid w:val="006A5F2D"/>
    <w:rsid w:val="006A6265"/>
    <w:rsid w:val="006A6276"/>
    <w:rsid w:val="006A66B6"/>
    <w:rsid w:val="006A673B"/>
    <w:rsid w:val="006A6F3C"/>
    <w:rsid w:val="006A6F4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9A8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680C"/>
    <w:rsid w:val="006B6CDC"/>
    <w:rsid w:val="006B721B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0F8E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CE0"/>
    <w:rsid w:val="006C7F5B"/>
    <w:rsid w:val="006D0006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0FE0"/>
    <w:rsid w:val="006D10CE"/>
    <w:rsid w:val="006D1158"/>
    <w:rsid w:val="006D135B"/>
    <w:rsid w:val="006D13C6"/>
    <w:rsid w:val="006D14EA"/>
    <w:rsid w:val="006D1955"/>
    <w:rsid w:val="006D1A3E"/>
    <w:rsid w:val="006D1A84"/>
    <w:rsid w:val="006D1BB3"/>
    <w:rsid w:val="006D1D9F"/>
    <w:rsid w:val="006D20A1"/>
    <w:rsid w:val="006D26C2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8F"/>
    <w:rsid w:val="006D4E93"/>
    <w:rsid w:val="006D4ECF"/>
    <w:rsid w:val="006D5091"/>
    <w:rsid w:val="006D50A7"/>
    <w:rsid w:val="006D5166"/>
    <w:rsid w:val="006D584E"/>
    <w:rsid w:val="006D592F"/>
    <w:rsid w:val="006D5C54"/>
    <w:rsid w:val="006D5C60"/>
    <w:rsid w:val="006D681D"/>
    <w:rsid w:val="006D6888"/>
    <w:rsid w:val="006D6DC9"/>
    <w:rsid w:val="006D717E"/>
    <w:rsid w:val="006D7262"/>
    <w:rsid w:val="006D753C"/>
    <w:rsid w:val="006D778C"/>
    <w:rsid w:val="006D782B"/>
    <w:rsid w:val="006D7967"/>
    <w:rsid w:val="006D7B12"/>
    <w:rsid w:val="006D7BBA"/>
    <w:rsid w:val="006D7ED8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D68"/>
    <w:rsid w:val="006E2E98"/>
    <w:rsid w:val="006E31A5"/>
    <w:rsid w:val="006E3482"/>
    <w:rsid w:val="006E37FE"/>
    <w:rsid w:val="006E3966"/>
    <w:rsid w:val="006E4015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DDA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21C"/>
    <w:rsid w:val="006F247A"/>
    <w:rsid w:val="006F2494"/>
    <w:rsid w:val="006F26A9"/>
    <w:rsid w:val="006F29F4"/>
    <w:rsid w:val="006F2BEC"/>
    <w:rsid w:val="006F2E18"/>
    <w:rsid w:val="006F3219"/>
    <w:rsid w:val="006F35EC"/>
    <w:rsid w:val="006F36BF"/>
    <w:rsid w:val="006F3D5B"/>
    <w:rsid w:val="006F3DB7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33D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376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4F6"/>
    <w:rsid w:val="007026A9"/>
    <w:rsid w:val="00702751"/>
    <w:rsid w:val="00702A20"/>
    <w:rsid w:val="00702A2C"/>
    <w:rsid w:val="00703094"/>
    <w:rsid w:val="0070314C"/>
    <w:rsid w:val="0070328B"/>
    <w:rsid w:val="007032B4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B0A"/>
    <w:rsid w:val="00706DB2"/>
    <w:rsid w:val="0070744D"/>
    <w:rsid w:val="007075BB"/>
    <w:rsid w:val="007076E0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16EA"/>
    <w:rsid w:val="00712008"/>
    <w:rsid w:val="007123FC"/>
    <w:rsid w:val="00712600"/>
    <w:rsid w:val="00712623"/>
    <w:rsid w:val="007129C2"/>
    <w:rsid w:val="007129E9"/>
    <w:rsid w:val="00712E5A"/>
    <w:rsid w:val="00712F8F"/>
    <w:rsid w:val="00713514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35F"/>
    <w:rsid w:val="00721BAB"/>
    <w:rsid w:val="00721E34"/>
    <w:rsid w:val="00722C90"/>
    <w:rsid w:val="00722CD5"/>
    <w:rsid w:val="00723134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345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67F"/>
    <w:rsid w:val="00733A49"/>
    <w:rsid w:val="00733D56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BF4"/>
    <w:rsid w:val="00736E4E"/>
    <w:rsid w:val="0073701E"/>
    <w:rsid w:val="007378DB"/>
    <w:rsid w:val="007400B6"/>
    <w:rsid w:val="007409A1"/>
    <w:rsid w:val="00740EDA"/>
    <w:rsid w:val="0074136C"/>
    <w:rsid w:val="00741634"/>
    <w:rsid w:val="007416AA"/>
    <w:rsid w:val="00741B30"/>
    <w:rsid w:val="00742447"/>
    <w:rsid w:val="00742D01"/>
    <w:rsid w:val="0074305A"/>
    <w:rsid w:val="0074337C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CC9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306"/>
    <w:rsid w:val="007463C3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6E11"/>
    <w:rsid w:val="007471B3"/>
    <w:rsid w:val="007471CD"/>
    <w:rsid w:val="00747294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76F"/>
    <w:rsid w:val="00750B52"/>
    <w:rsid w:val="00750D8C"/>
    <w:rsid w:val="00750F5A"/>
    <w:rsid w:val="00750F80"/>
    <w:rsid w:val="0075101A"/>
    <w:rsid w:val="007511D2"/>
    <w:rsid w:val="007515F8"/>
    <w:rsid w:val="00751B65"/>
    <w:rsid w:val="00751B68"/>
    <w:rsid w:val="00751E34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7D"/>
    <w:rsid w:val="00756FC6"/>
    <w:rsid w:val="0075731A"/>
    <w:rsid w:val="00757569"/>
    <w:rsid w:val="00757696"/>
    <w:rsid w:val="00757E16"/>
    <w:rsid w:val="00757EF4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B37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3EED"/>
    <w:rsid w:val="00764182"/>
    <w:rsid w:val="00764399"/>
    <w:rsid w:val="007647D2"/>
    <w:rsid w:val="00764914"/>
    <w:rsid w:val="00764F71"/>
    <w:rsid w:val="007651B5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892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A0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BFF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3E3B"/>
    <w:rsid w:val="00774071"/>
    <w:rsid w:val="0077419B"/>
    <w:rsid w:val="007742A6"/>
    <w:rsid w:val="007742C1"/>
    <w:rsid w:val="00774388"/>
    <w:rsid w:val="007746F5"/>
    <w:rsid w:val="00774A5F"/>
    <w:rsid w:val="00774EB9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CD8"/>
    <w:rsid w:val="00776EB3"/>
    <w:rsid w:val="00776FB4"/>
    <w:rsid w:val="0077702F"/>
    <w:rsid w:val="007771C3"/>
    <w:rsid w:val="0077765F"/>
    <w:rsid w:val="00777B1E"/>
    <w:rsid w:val="00777F56"/>
    <w:rsid w:val="007801B2"/>
    <w:rsid w:val="007806A9"/>
    <w:rsid w:val="007807DD"/>
    <w:rsid w:val="00780B5F"/>
    <w:rsid w:val="00780DDB"/>
    <w:rsid w:val="00780F23"/>
    <w:rsid w:val="007814AC"/>
    <w:rsid w:val="00781722"/>
    <w:rsid w:val="00781759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1A9"/>
    <w:rsid w:val="00786481"/>
    <w:rsid w:val="00786549"/>
    <w:rsid w:val="00786571"/>
    <w:rsid w:val="007867B4"/>
    <w:rsid w:val="0078680C"/>
    <w:rsid w:val="00786890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1E48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790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14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03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31"/>
    <w:rsid w:val="007A3341"/>
    <w:rsid w:val="007A3666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BEB"/>
    <w:rsid w:val="007A5C5D"/>
    <w:rsid w:val="007A5CF5"/>
    <w:rsid w:val="007A5D0F"/>
    <w:rsid w:val="007A5FFD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1ACD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BC8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C9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3B9"/>
    <w:rsid w:val="007D6581"/>
    <w:rsid w:val="007D6647"/>
    <w:rsid w:val="007D67F1"/>
    <w:rsid w:val="007D6F87"/>
    <w:rsid w:val="007D721E"/>
    <w:rsid w:val="007D7259"/>
    <w:rsid w:val="007E0331"/>
    <w:rsid w:val="007E04D2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90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2D5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8BE"/>
    <w:rsid w:val="007F0A0D"/>
    <w:rsid w:val="007F0A63"/>
    <w:rsid w:val="007F0B76"/>
    <w:rsid w:val="007F0CDD"/>
    <w:rsid w:val="007F0F51"/>
    <w:rsid w:val="007F1040"/>
    <w:rsid w:val="007F1068"/>
    <w:rsid w:val="007F1877"/>
    <w:rsid w:val="007F1ACC"/>
    <w:rsid w:val="007F1C2F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BEA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77"/>
    <w:rsid w:val="00801BC8"/>
    <w:rsid w:val="00802041"/>
    <w:rsid w:val="008022AD"/>
    <w:rsid w:val="00802415"/>
    <w:rsid w:val="008026CC"/>
    <w:rsid w:val="00802863"/>
    <w:rsid w:val="0080287B"/>
    <w:rsid w:val="00802D10"/>
    <w:rsid w:val="00802E44"/>
    <w:rsid w:val="00802E65"/>
    <w:rsid w:val="00802ECE"/>
    <w:rsid w:val="00802F03"/>
    <w:rsid w:val="008032BA"/>
    <w:rsid w:val="008034CD"/>
    <w:rsid w:val="00803882"/>
    <w:rsid w:val="00803C66"/>
    <w:rsid w:val="00803EDA"/>
    <w:rsid w:val="0080402C"/>
    <w:rsid w:val="008043B1"/>
    <w:rsid w:val="00804577"/>
    <w:rsid w:val="00804699"/>
    <w:rsid w:val="00804A5D"/>
    <w:rsid w:val="0080522B"/>
    <w:rsid w:val="00805663"/>
    <w:rsid w:val="00805903"/>
    <w:rsid w:val="0080617C"/>
    <w:rsid w:val="008062E5"/>
    <w:rsid w:val="0080661A"/>
    <w:rsid w:val="00806A28"/>
    <w:rsid w:val="00806D63"/>
    <w:rsid w:val="00806F81"/>
    <w:rsid w:val="0080729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68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5FB1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07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BA2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2B6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129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6AB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0B75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D56"/>
    <w:rsid w:val="00843EC8"/>
    <w:rsid w:val="00843F54"/>
    <w:rsid w:val="00843FC5"/>
    <w:rsid w:val="00844413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414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0A6"/>
    <w:rsid w:val="00851234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C7E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5B1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7A"/>
    <w:rsid w:val="008636EA"/>
    <w:rsid w:val="008637D4"/>
    <w:rsid w:val="00863ABA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CC6"/>
    <w:rsid w:val="00865DF8"/>
    <w:rsid w:val="0086621D"/>
    <w:rsid w:val="0086622E"/>
    <w:rsid w:val="008664E4"/>
    <w:rsid w:val="008664EA"/>
    <w:rsid w:val="00867447"/>
    <w:rsid w:val="00867A93"/>
    <w:rsid w:val="00867B92"/>
    <w:rsid w:val="00870531"/>
    <w:rsid w:val="00870EAA"/>
    <w:rsid w:val="00870FB7"/>
    <w:rsid w:val="00871113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CAB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CAD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87EC5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3FD3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6D0"/>
    <w:rsid w:val="008957AD"/>
    <w:rsid w:val="008958EB"/>
    <w:rsid w:val="00895CAC"/>
    <w:rsid w:val="00895DBA"/>
    <w:rsid w:val="00896142"/>
    <w:rsid w:val="00896379"/>
    <w:rsid w:val="0089641D"/>
    <w:rsid w:val="0089645F"/>
    <w:rsid w:val="00896762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37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29EC"/>
    <w:rsid w:val="008A3088"/>
    <w:rsid w:val="008A3289"/>
    <w:rsid w:val="008A3419"/>
    <w:rsid w:val="008A3763"/>
    <w:rsid w:val="008A3C9F"/>
    <w:rsid w:val="008A4448"/>
    <w:rsid w:val="008A44DA"/>
    <w:rsid w:val="008A4634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DBF"/>
    <w:rsid w:val="008A6FAF"/>
    <w:rsid w:val="008A72E1"/>
    <w:rsid w:val="008A7464"/>
    <w:rsid w:val="008A759B"/>
    <w:rsid w:val="008A7820"/>
    <w:rsid w:val="008A7829"/>
    <w:rsid w:val="008A7A84"/>
    <w:rsid w:val="008A7C36"/>
    <w:rsid w:val="008B00D8"/>
    <w:rsid w:val="008B02B4"/>
    <w:rsid w:val="008B03EC"/>
    <w:rsid w:val="008B0430"/>
    <w:rsid w:val="008B0680"/>
    <w:rsid w:val="008B07CE"/>
    <w:rsid w:val="008B083E"/>
    <w:rsid w:val="008B09C8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00B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3F07"/>
    <w:rsid w:val="008B40D4"/>
    <w:rsid w:val="008B423E"/>
    <w:rsid w:val="008B4590"/>
    <w:rsid w:val="008B4B58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687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A2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2FA2"/>
    <w:rsid w:val="008C312B"/>
    <w:rsid w:val="008C31BC"/>
    <w:rsid w:val="008C3530"/>
    <w:rsid w:val="008C3A3A"/>
    <w:rsid w:val="008C4472"/>
    <w:rsid w:val="008C4600"/>
    <w:rsid w:val="008C4900"/>
    <w:rsid w:val="008C49FD"/>
    <w:rsid w:val="008C4A78"/>
    <w:rsid w:val="008C4BD5"/>
    <w:rsid w:val="008C4D95"/>
    <w:rsid w:val="008C4FEA"/>
    <w:rsid w:val="008C56EE"/>
    <w:rsid w:val="008C576A"/>
    <w:rsid w:val="008C5CFC"/>
    <w:rsid w:val="008C62AE"/>
    <w:rsid w:val="008C6497"/>
    <w:rsid w:val="008C69C0"/>
    <w:rsid w:val="008C6C66"/>
    <w:rsid w:val="008C6CAE"/>
    <w:rsid w:val="008C6DBB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7B8"/>
    <w:rsid w:val="008D3918"/>
    <w:rsid w:val="008D3B26"/>
    <w:rsid w:val="008D3B55"/>
    <w:rsid w:val="008D4398"/>
    <w:rsid w:val="008D443B"/>
    <w:rsid w:val="008D475E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12C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D6D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2C4D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539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C0"/>
    <w:rsid w:val="009043EA"/>
    <w:rsid w:val="00904647"/>
    <w:rsid w:val="0090466C"/>
    <w:rsid w:val="0090467B"/>
    <w:rsid w:val="0090471C"/>
    <w:rsid w:val="00904816"/>
    <w:rsid w:val="00904B66"/>
    <w:rsid w:val="00904C4C"/>
    <w:rsid w:val="00904DF0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9C1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56E"/>
    <w:rsid w:val="00925916"/>
    <w:rsid w:val="00925D23"/>
    <w:rsid w:val="00925DFC"/>
    <w:rsid w:val="00925E16"/>
    <w:rsid w:val="00926036"/>
    <w:rsid w:val="0092659B"/>
    <w:rsid w:val="00926763"/>
    <w:rsid w:val="0092689A"/>
    <w:rsid w:val="00926C43"/>
    <w:rsid w:val="00926D6F"/>
    <w:rsid w:val="00927411"/>
    <w:rsid w:val="00927690"/>
    <w:rsid w:val="009276C0"/>
    <w:rsid w:val="009279A0"/>
    <w:rsid w:val="00927E4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D8D"/>
    <w:rsid w:val="00931EA5"/>
    <w:rsid w:val="009321EC"/>
    <w:rsid w:val="009324DD"/>
    <w:rsid w:val="00932AD8"/>
    <w:rsid w:val="00932DF2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3A5"/>
    <w:rsid w:val="0093745A"/>
    <w:rsid w:val="00937723"/>
    <w:rsid w:val="00937972"/>
    <w:rsid w:val="00937E2F"/>
    <w:rsid w:val="00940C54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5E8C"/>
    <w:rsid w:val="0094615A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6FF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B38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222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739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21E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BA6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36B0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CA1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CF1"/>
    <w:rsid w:val="00992E8A"/>
    <w:rsid w:val="00992FDB"/>
    <w:rsid w:val="00993019"/>
    <w:rsid w:val="0099359B"/>
    <w:rsid w:val="009938EE"/>
    <w:rsid w:val="00994043"/>
    <w:rsid w:val="009941E5"/>
    <w:rsid w:val="009947CE"/>
    <w:rsid w:val="00994A28"/>
    <w:rsid w:val="00994E18"/>
    <w:rsid w:val="00994E33"/>
    <w:rsid w:val="00994E6E"/>
    <w:rsid w:val="00994F71"/>
    <w:rsid w:val="00995154"/>
    <w:rsid w:val="0099515C"/>
    <w:rsid w:val="00995456"/>
    <w:rsid w:val="0099566B"/>
    <w:rsid w:val="009960DA"/>
    <w:rsid w:val="009960ED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2A2"/>
    <w:rsid w:val="009A133A"/>
    <w:rsid w:val="009A18F9"/>
    <w:rsid w:val="009A195D"/>
    <w:rsid w:val="009A19B7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9ED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CD9"/>
    <w:rsid w:val="009A5D10"/>
    <w:rsid w:val="009A6013"/>
    <w:rsid w:val="009A617F"/>
    <w:rsid w:val="009A62AA"/>
    <w:rsid w:val="009A6354"/>
    <w:rsid w:val="009A6C0E"/>
    <w:rsid w:val="009A7300"/>
    <w:rsid w:val="009A74C6"/>
    <w:rsid w:val="009A7BA3"/>
    <w:rsid w:val="009A7CE2"/>
    <w:rsid w:val="009A7D22"/>
    <w:rsid w:val="009A7E60"/>
    <w:rsid w:val="009B0569"/>
    <w:rsid w:val="009B070D"/>
    <w:rsid w:val="009B0928"/>
    <w:rsid w:val="009B0E55"/>
    <w:rsid w:val="009B0E6D"/>
    <w:rsid w:val="009B10FE"/>
    <w:rsid w:val="009B1123"/>
    <w:rsid w:val="009B171C"/>
    <w:rsid w:val="009B17CD"/>
    <w:rsid w:val="009B18D9"/>
    <w:rsid w:val="009B1F04"/>
    <w:rsid w:val="009B2000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846"/>
    <w:rsid w:val="009C1A1E"/>
    <w:rsid w:val="009C1A66"/>
    <w:rsid w:val="009C1B92"/>
    <w:rsid w:val="009C1D66"/>
    <w:rsid w:val="009C1E95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8F2"/>
    <w:rsid w:val="009C5BE2"/>
    <w:rsid w:val="009C5D06"/>
    <w:rsid w:val="009C5ECF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49A4"/>
    <w:rsid w:val="009D5206"/>
    <w:rsid w:val="009D545D"/>
    <w:rsid w:val="009D5C85"/>
    <w:rsid w:val="009D5CF0"/>
    <w:rsid w:val="009D6521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A38"/>
    <w:rsid w:val="009D7E44"/>
    <w:rsid w:val="009E0090"/>
    <w:rsid w:val="009E027F"/>
    <w:rsid w:val="009E0302"/>
    <w:rsid w:val="009E046A"/>
    <w:rsid w:val="009E0CB9"/>
    <w:rsid w:val="009E0E76"/>
    <w:rsid w:val="009E1219"/>
    <w:rsid w:val="009E1344"/>
    <w:rsid w:val="009E13D6"/>
    <w:rsid w:val="009E1407"/>
    <w:rsid w:val="009E1606"/>
    <w:rsid w:val="009E18BE"/>
    <w:rsid w:val="009E1D94"/>
    <w:rsid w:val="009E22E8"/>
    <w:rsid w:val="009E261B"/>
    <w:rsid w:val="009E2838"/>
    <w:rsid w:val="009E29DE"/>
    <w:rsid w:val="009E2F85"/>
    <w:rsid w:val="009E324C"/>
    <w:rsid w:val="009E325F"/>
    <w:rsid w:val="009E36C8"/>
    <w:rsid w:val="009E3BFA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A04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55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16B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DA3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53B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D8C"/>
    <w:rsid w:val="00A17EA9"/>
    <w:rsid w:val="00A2068B"/>
    <w:rsid w:val="00A20819"/>
    <w:rsid w:val="00A20AB4"/>
    <w:rsid w:val="00A213AE"/>
    <w:rsid w:val="00A216A5"/>
    <w:rsid w:val="00A217FA"/>
    <w:rsid w:val="00A219C0"/>
    <w:rsid w:val="00A21AC4"/>
    <w:rsid w:val="00A21E9A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5E1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4D1"/>
    <w:rsid w:val="00A27BF9"/>
    <w:rsid w:val="00A27F41"/>
    <w:rsid w:val="00A30266"/>
    <w:rsid w:val="00A3038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678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60F"/>
    <w:rsid w:val="00A44950"/>
    <w:rsid w:val="00A44B31"/>
    <w:rsid w:val="00A44B72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2F9"/>
    <w:rsid w:val="00A53613"/>
    <w:rsid w:val="00A53689"/>
    <w:rsid w:val="00A53938"/>
    <w:rsid w:val="00A539AC"/>
    <w:rsid w:val="00A53F3E"/>
    <w:rsid w:val="00A5417C"/>
    <w:rsid w:val="00A54409"/>
    <w:rsid w:val="00A5460D"/>
    <w:rsid w:val="00A54661"/>
    <w:rsid w:val="00A54F20"/>
    <w:rsid w:val="00A55129"/>
    <w:rsid w:val="00A55293"/>
    <w:rsid w:val="00A555E8"/>
    <w:rsid w:val="00A5587C"/>
    <w:rsid w:val="00A5591C"/>
    <w:rsid w:val="00A55C27"/>
    <w:rsid w:val="00A55F83"/>
    <w:rsid w:val="00A55F86"/>
    <w:rsid w:val="00A56597"/>
    <w:rsid w:val="00A56A1A"/>
    <w:rsid w:val="00A56A7E"/>
    <w:rsid w:val="00A56ACE"/>
    <w:rsid w:val="00A56FBE"/>
    <w:rsid w:val="00A572B2"/>
    <w:rsid w:val="00A5782E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ADC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4E8"/>
    <w:rsid w:val="00A66757"/>
    <w:rsid w:val="00A669E5"/>
    <w:rsid w:val="00A66ADE"/>
    <w:rsid w:val="00A672A4"/>
    <w:rsid w:val="00A67482"/>
    <w:rsid w:val="00A67657"/>
    <w:rsid w:val="00A67D52"/>
    <w:rsid w:val="00A67DB8"/>
    <w:rsid w:val="00A67ECE"/>
    <w:rsid w:val="00A67FE4"/>
    <w:rsid w:val="00A7038B"/>
    <w:rsid w:val="00A70478"/>
    <w:rsid w:val="00A7052B"/>
    <w:rsid w:val="00A705DA"/>
    <w:rsid w:val="00A70730"/>
    <w:rsid w:val="00A709ED"/>
    <w:rsid w:val="00A70A58"/>
    <w:rsid w:val="00A70B0C"/>
    <w:rsid w:val="00A70E09"/>
    <w:rsid w:val="00A70E5A"/>
    <w:rsid w:val="00A71477"/>
    <w:rsid w:val="00A719F4"/>
    <w:rsid w:val="00A71BA4"/>
    <w:rsid w:val="00A71CC8"/>
    <w:rsid w:val="00A71DFB"/>
    <w:rsid w:val="00A727EC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312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6E1"/>
    <w:rsid w:val="00A77C6D"/>
    <w:rsid w:val="00A77ED0"/>
    <w:rsid w:val="00A801EC"/>
    <w:rsid w:val="00A80335"/>
    <w:rsid w:val="00A80D48"/>
    <w:rsid w:val="00A80F64"/>
    <w:rsid w:val="00A817EC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3723"/>
    <w:rsid w:val="00A843E6"/>
    <w:rsid w:val="00A84935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6D0"/>
    <w:rsid w:val="00A877EA"/>
    <w:rsid w:val="00A87A9C"/>
    <w:rsid w:val="00A87BFD"/>
    <w:rsid w:val="00A87E2F"/>
    <w:rsid w:val="00A87F86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C04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73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1E58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774"/>
    <w:rsid w:val="00AB28DF"/>
    <w:rsid w:val="00AB2B47"/>
    <w:rsid w:val="00AB2F72"/>
    <w:rsid w:val="00AB3064"/>
    <w:rsid w:val="00AB3142"/>
    <w:rsid w:val="00AB321E"/>
    <w:rsid w:val="00AB32E1"/>
    <w:rsid w:val="00AB3365"/>
    <w:rsid w:val="00AB34A4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B39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0AE9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1B9"/>
    <w:rsid w:val="00AD5451"/>
    <w:rsid w:val="00AD574B"/>
    <w:rsid w:val="00AD57B3"/>
    <w:rsid w:val="00AD5A8D"/>
    <w:rsid w:val="00AD5D19"/>
    <w:rsid w:val="00AD5D8E"/>
    <w:rsid w:val="00AD5E07"/>
    <w:rsid w:val="00AD5F26"/>
    <w:rsid w:val="00AD6011"/>
    <w:rsid w:val="00AD66DB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1DC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2D82"/>
    <w:rsid w:val="00AE3248"/>
    <w:rsid w:val="00AE32C0"/>
    <w:rsid w:val="00AE38D2"/>
    <w:rsid w:val="00AE3AAC"/>
    <w:rsid w:val="00AE403E"/>
    <w:rsid w:val="00AE416F"/>
    <w:rsid w:val="00AE4419"/>
    <w:rsid w:val="00AE466F"/>
    <w:rsid w:val="00AE4B5B"/>
    <w:rsid w:val="00AE4BB2"/>
    <w:rsid w:val="00AE4D87"/>
    <w:rsid w:val="00AE5046"/>
    <w:rsid w:val="00AE5A6F"/>
    <w:rsid w:val="00AE5C3A"/>
    <w:rsid w:val="00AE60FD"/>
    <w:rsid w:val="00AE6203"/>
    <w:rsid w:val="00AE627C"/>
    <w:rsid w:val="00AE6764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354C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5A42"/>
    <w:rsid w:val="00AF6204"/>
    <w:rsid w:val="00AF6386"/>
    <w:rsid w:val="00AF638C"/>
    <w:rsid w:val="00AF6417"/>
    <w:rsid w:val="00AF6809"/>
    <w:rsid w:val="00AF6936"/>
    <w:rsid w:val="00AF6B4D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241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587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01C"/>
    <w:rsid w:val="00B313E5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BAE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7C3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3F2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733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69F"/>
    <w:rsid w:val="00B57A62"/>
    <w:rsid w:val="00B57BB8"/>
    <w:rsid w:val="00B57C2E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B35"/>
    <w:rsid w:val="00B61C51"/>
    <w:rsid w:val="00B61C6D"/>
    <w:rsid w:val="00B61D68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59"/>
    <w:rsid w:val="00B640A1"/>
    <w:rsid w:val="00B640D0"/>
    <w:rsid w:val="00B64286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73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2F5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3EC5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E8"/>
    <w:rsid w:val="00B763F1"/>
    <w:rsid w:val="00B7671F"/>
    <w:rsid w:val="00B7689E"/>
    <w:rsid w:val="00B76A5F"/>
    <w:rsid w:val="00B76CFE"/>
    <w:rsid w:val="00B7744C"/>
    <w:rsid w:val="00B77787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674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627"/>
    <w:rsid w:val="00B93708"/>
    <w:rsid w:val="00B93888"/>
    <w:rsid w:val="00B93AF5"/>
    <w:rsid w:val="00B93B98"/>
    <w:rsid w:val="00B93DB6"/>
    <w:rsid w:val="00B93F15"/>
    <w:rsid w:val="00B94459"/>
    <w:rsid w:val="00B9451B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B8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6E9A"/>
    <w:rsid w:val="00BA7164"/>
    <w:rsid w:val="00BA732A"/>
    <w:rsid w:val="00BA74C1"/>
    <w:rsid w:val="00BA7513"/>
    <w:rsid w:val="00BA7813"/>
    <w:rsid w:val="00BA7CF2"/>
    <w:rsid w:val="00BA7E83"/>
    <w:rsid w:val="00BB0008"/>
    <w:rsid w:val="00BB0112"/>
    <w:rsid w:val="00BB0353"/>
    <w:rsid w:val="00BB060A"/>
    <w:rsid w:val="00BB0C23"/>
    <w:rsid w:val="00BB0F6F"/>
    <w:rsid w:val="00BB0F85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2FCC"/>
    <w:rsid w:val="00BB312B"/>
    <w:rsid w:val="00BB327F"/>
    <w:rsid w:val="00BB34AA"/>
    <w:rsid w:val="00BB367B"/>
    <w:rsid w:val="00BB3ADE"/>
    <w:rsid w:val="00BB3C65"/>
    <w:rsid w:val="00BB40C7"/>
    <w:rsid w:val="00BB4218"/>
    <w:rsid w:val="00BB4278"/>
    <w:rsid w:val="00BB42D3"/>
    <w:rsid w:val="00BB4315"/>
    <w:rsid w:val="00BB4601"/>
    <w:rsid w:val="00BB469A"/>
    <w:rsid w:val="00BB4870"/>
    <w:rsid w:val="00BB4C4A"/>
    <w:rsid w:val="00BB4DEA"/>
    <w:rsid w:val="00BB4E87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A2E"/>
    <w:rsid w:val="00BD2B54"/>
    <w:rsid w:val="00BD3199"/>
    <w:rsid w:val="00BD349C"/>
    <w:rsid w:val="00BD35D2"/>
    <w:rsid w:val="00BD3680"/>
    <w:rsid w:val="00BD3EBC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6B5"/>
    <w:rsid w:val="00BD591D"/>
    <w:rsid w:val="00BD5DA5"/>
    <w:rsid w:val="00BD60C5"/>
    <w:rsid w:val="00BD611D"/>
    <w:rsid w:val="00BD62C1"/>
    <w:rsid w:val="00BD6366"/>
    <w:rsid w:val="00BD6797"/>
    <w:rsid w:val="00BD69BE"/>
    <w:rsid w:val="00BD6F6E"/>
    <w:rsid w:val="00BD71C7"/>
    <w:rsid w:val="00BD74AC"/>
    <w:rsid w:val="00BD7DF0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422"/>
    <w:rsid w:val="00BE26AD"/>
    <w:rsid w:val="00BE27D0"/>
    <w:rsid w:val="00BE29A1"/>
    <w:rsid w:val="00BE2AF6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4C16"/>
    <w:rsid w:val="00BE5109"/>
    <w:rsid w:val="00BE524C"/>
    <w:rsid w:val="00BE5C37"/>
    <w:rsid w:val="00BE5D12"/>
    <w:rsid w:val="00BE5E56"/>
    <w:rsid w:val="00BE5EB5"/>
    <w:rsid w:val="00BE630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0E8"/>
    <w:rsid w:val="00BF12C6"/>
    <w:rsid w:val="00BF1861"/>
    <w:rsid w:val="00BF187B"/>
    <w:rsid w:val="00BF1B10"/>
    <w:rsid w:val="00BF1CA8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9EC"/>
    <w:rsid w:val="00BF4E9D"/>
    <w:rsid w:val="00BF4F18"/>
    <w:rsid w:val="00BF51AB"/>
    <w:rsid w:val="00BF53A5"/>
    <w:rsid w:val="00BF54C8"/>
    <w:rsid w:val="00BF5A61"/>
    <w:rsid w:val="00BF5CDD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5E17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112"/>
    <w:rsid w:val="00C10494"/>
    <w:rsid w:val="00C1059C"/>
    <w:rsid w:val="00C10740"/>
    <w:rsid w:val="00C10B61"/>
    <w:rsid w:val="00C10F48"/>
    <w:rsid w:val="00C115C0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4E1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603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97D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BC5"/>
    <w:rsid w:val="00C43CE2"/>
    <w:rsid w:val="00C43EED"/>
    <w:rsid w:val="00C444FB"/>
    <w:rsid w:val="00C44601"/>
    <w:rsid w:val="00C4497D"/>
    <w:rsid w:val="00C44ADA"/>
    <w:rsid w:val="00C44CED"/>
    <w:rsid w:val="00C451D9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47452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7FD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54"/>
    <w:rsid w:val="00C54DC1"/>
    <w:rsid w:val="00C54F23"/>
    <w:rsid w:val="00C551C8"/>
    <w:rsid w:val="00C5546B"/>
    <w:rsid w:val="00C5549B"/>
    <w:rsid w:val="00C55863"/>
    <w:rsid w:val="00C55900"/>
    <w:rsid w:val="00C55A85"/>
    <w:rsid w:val="00C55B52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09B"/>
    <w:rsid w:val="00C574E6"/>
    <w:rsid w:val="00C57535"/>
    <w:rsid w:val="00C5767A"/>
    <w:rsid w:val="00C57764"/>
    <w:rsid w:val="00C578AA"/>
    <w:rsid w:val="00C57A90"/>
    <w:rsid w:val="00C57ABF"/>
    <w:rsid w:val="00C60064"/>
    <w:rsid w:val="00C6069D"/>
    <w:rsid w:val="00C6079F"/>
    <w:rsid w:val="00C6092F"/>
    <w:rsid w:val="00C61021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705"/>
    <w:rsid w:val="00C648EB"/>
    <w:rsid w:val="00C64900"/>
    <w:rsid w:val="00C64AAD"/>
    <w:rsid w:val="00C64C92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5E3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9D2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339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4D4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CE8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560"/>
    <w:rsid w:val="00CA187F"/>
    <w:rsid w:val="00CA1A02"/>
    <w:rsid w:val="00CA1A13"/>
    <w:rsid w:val="00CA1ADB"/>
    <w:rsid w:val="00CA1C6B"/>
    <w:rsid w:val="00CA1EE0"/>
    <w:rsid w:val="00CA2221"/>
    <w:rsid w:val="00CA2223"/>
    <w:rsid w:val="00CA27C4"/>
    <w:rsid w:val="00CA2902"/>
    <w:rsid w:val="00CA2C13"/>
    <w:rsid w:val="00CA2D24"/>
    <w:rsid w:val="00CA34FA"/>
    <w:rsid w:val="00CA36DA"/>
    <w:rsid w:val="00CA37C2"/>
    <w:rsid w:val="00CA391F"/>
    <w:rsid w:val="00CA3C5B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633"/>
    <w:rsid w:val="00CB0CB4"/>
    <w:rsid w:val="00CB138F"/>
    <w:rsid w:val="00CB160A"/>
    <w:rsid w:val="00CB190B"/>
    <w:rsid w:val="00CB1982"/>
    <w:rsid w:val="00CB1C47"/>
    <w:rsid w:val="00CB1F5F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3EE8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B7F3B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B1E"/>
    <w:rsid w:val="00CD0D9D"/>
    <w:rsid w:val="00CD107E"/>
    <w:rsid w:val="00CD1324"/>
    <w:rsid w:val="00CD1982"/>
    <w:rsid w:val="00CD1D48"/>
    <w:rsid w:val="00CD24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C4A"/>
    <w:rsid w:val="00CD7E5D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76A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0B"/>
    <w:rsid w:val="00CE4318"/>
    <w:rsid w:val="00CE445F"/>
    <w:rsid w:val="00CE471A"/>
    <w:rsid w:val="00CE4953"/>
    <w:rsid w:val="00CE4A2B"/>
    <w:rsid w:val="00CE4A2F"/>
    <w:rsid w:val="00CE4A88"/>
    <w:rsid w:val="00CE4ABD"/>
    <w:rsid w:val="00CE4E8E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6BA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EB6"/>
    <w:rsid w:val="00D00F3C"/>
    <w:rsid w:val="00D01076"/>
    <w:rsid w:val="00D01244"/>
    <w:rsid w:val="00D0144F"/>
    <w:rsid w:val="00D01578"/>
    <w:rsid w:val="00D0181D"/>
    <w:rsid w:val="00D01A4F"/>
    <w:rsid w:val="00D01F45"/>
    <w:rsid w:val="00D01FFD"/>
    <w:rsid w:val="00D021E4"/>
    <w:rsid w:val="00D021F1"/>
    <w:rsid w:val="00D02554"/>
    <w:rsid w:val="00D02861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5A7"/>
    <w:rsid w:val="00D106BC"/>
    <w:rsid w:val="00D106DD"/>
    <w:rsid w:val="00D10881"/>
    <w:rsid w:val="00D10C68"/>
    <w:rsid w:val="00D10C6D"/>
    <w:rsid w:val="00D10EE7"/>
    <w:rsid w:val="00D11C61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4F1D"/>
    <w:rsid w:val="00D15700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62"/>
    <w:rsid w:val="00D2068C"/>
    <w:rsid w:val="00D207EF"/>
    <w:rsid w:val="00D20A80"/>
    <w:rsid w:val="00D20B14"/>
    <w:rsid w:val="00D20BBC"/>
    <w:rsid w:val="00D20E07"/>
    <w:rsid w:val="00D21284"/>
    <w:rsid w:val="00D2144F"/>
    <w:rsid w:val="00D214E8"/>
    <w:rsid w:val="00D214F1"/>
    <w:rsid w:val="00D215DC"/>
    <w:rsid w:val="00D2165C"/>
    <w:rsid w:val="00D21721"/>
    <w:rsid w:val="00D21C27"/>
    <w:rsid w:val="00D21C7C"/>
    <w:rsid w:val="00D21DB1"/>
    <w:rsid w:val="00D21EB9"/>
    <w:rsid w:val="00D2212C"/>
    <w:rsid w:val="00D2216D"/>
    <w:rsid w:val="00D221FD"/>
    <w:rsid w:val="00D222DF"/>
    <w:rsid w:val="00D223D0"/>
    <w:rsid w:val="00D22527"/>
    <w:rsid w:val="00D2270A"/>
    <w:rsid w:val="00D22819"/>
    <w:rsid w:val="00D22897"/>
    <w:rsid w:val="00D22973"/>
    <w:rsid w:val="00D22AD8"/>
    <w:rsid w:val="00D22BE6"/>
    <w:rsid w:val="00D231A8"/>
    <w:rsid w:val="00D231EE"/>
    <w:rsid w:val="00D23F2E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9ED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516"/>
    <w:rsid w:val="00D33583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0B7"/>
    <w:rsid w:val="00D360D5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0DCC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698"/>
    <w:rsid w:val="00D437F3"/>
    <w:rsid w:val="00D43D07"/>
    <w:rsid w:val="00D43E0C"/>
    <w:rsid w:val="00D4414B"/>
    <w:rsid w:val="00D44579"/>
    <w:rsid w:val="00D44659"/>
    <w:rsid w:val="00D44B1E"/>
    <w:rsid w:val="00D44BF7"/>
    <w:rsid w:val="00D44E89"/>
    <w:rsid w:val="00D44EE2"/>
    <w:rsid w:val="00D44F0B"/>
    <w:rsid w:val="00D45B18"/>
    <w:rsid w:val="00D45B3B"/>
    <w:rsid w:val="00D45C73"/>
    <w:rsid w:val="00D462D4"/>
    <w:rsid w:val="00D464CE"/>
    <w:rsid w:val="00D4651E"/>
    <w:rsid w:val="00D467A6"/>
    <w:rsid w:val="00D4684B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7C9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7DF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817"/>
    <w:rsid w:val="00D55946"/>
    <w:rsid w:val="00D55A61"/>
    <w:rsid w:val="00D55C35"/>
    <w:rsid w:val="00D55E36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D1F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1D06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5FA"/>
    <w:rsid w:val="00D73776"/>
    <w:rsid w:val="00D73870"/>
    <w:rsid w:val="00D73955"/>
    <w:rsid w:val="00D73B65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785"/>
    <w:rsid w:val="00D90D61"/>
    <w:rsid w:val="00D91015"/>
    <w:rsid w:val="00D9150F"/>
    <w:rsid w:val="00D9170C"/>
    <w:rsid w:val="00D919E9"/>
    <w:rsid w:val="00D91DD3"/>
    <w:rsid w:val="00D91DF2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34FC"/>
    <w:rsid w:val="00D93EDE"/>
    <w:rsid w:val="00D94125"/>
    <w:rsid w:val="00D941D4"/>
    <w:rsid w:val="00D94E96"/>
    <w:rsid w:val="00D94EA1"/>
    <w:rsid w:val="00D94F59"/>
    <w:rsid w:val="00D95005"/>
    <w:rsid w:val="00D9501C"/>
    <w:rsid w:val="00D95103"/>
    <w:rsid w:val="00D952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6E8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0E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06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429"/>
    <w:rsid w:val="00DB77DC"/>
    <w:rsid w:val="00DB77F1"/>
    <w:rsid w:val="00DB780D"/>
    <w:rsid w:val="00DB7D5D"/>
    <w:rsid w:val="00DC0217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3CEF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4C9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50"/>
    <w:rsid w:val="00DD3655"/>
    <w:rsid w:val="00DD3679"/>
    <w:rsid w:val="00DD38DD"/>
    <w:rsid w:val="00DD39B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AF"/>
    <w:rsid w:val="00DE1FDE"/>
    <w:rsid w:val="00DE2678"/>
    <w:rsid w:val="00DE28EB"/>
    <w:rsid w:val="00DE2AB5"/>
    <w:rsid w:val="00DE2BA5"/>
    <w:rsid w:val="00DE2F24"/>
    <w:rsid w:val="00DE30C8"/>
    <w:rsid w:val="00DE313F"/>
    <w:rsid w:val="00DE325A"/>
    <w:rsid w:val="00DE3605"/>
    <w:rsid w:val="00DE3C7F"/>
    <w:rsid w:val="00DE3C99"/>
    <w:rsid w:val="00DE3E54"/>
    <w:rsid w:val="00DE403B"/>
    <w:rsid w:val="00DE4359"/>
    <w:rsid w:val="00DE48AD"/>
    <w:rsid w:val="00DE49AF"/>
    <w:rsid w:val="00DE4B4C"/>
    <w:rsid w:val="00DE4D2B"/>
    <w:rsid w:val="00DE4EDB"/>
    <w:rsid w:val="00DE5244"/>
    <w:rsid w:val="00DE545B"/>
    <w:rsid w:val="00DE552C"/>
    <w:rsid w:val="00DE58AF"/>
    <w:rsid w:val="00DE58DD"/>
    <w:rsid w:val="00DE62AA"/>
    <w:rsid w:val="00DE6618"/>
    <w:rsid w:val="00DE6657"/>
    <w:rsid w:val="00DE698F"/>
    <w:rsid w:val="00DE69EA"/>
    <w:rsid w:val="00DE6BF5"/>
    <w:rsid w:val="00DE6C3A"/>
    <w:rsid w:val="00DE6D70"/>
    <w:rsid w:val="00DE6E9C"/>
    <w:rsid w:val="00DE7279"/>
    <w:rsid w:val="00DE76D4"/>
    <w:rsid w:val="00DE7A62"/>
    <w:rsid w:val="00DE7E5C"/>
    <w:rsid w:val="00DE7EEF"/>
    <w:rsid w:val="00DF0709"/>
    <w:rsid w:val="00DF07E4"/>
    <w:rsid w:val="00DF0BA7"/>
    <w:rsid w:val="00DF12D9"/>
    <w:rsid w:val="00DF1922"/>
    <w:rsid w:val="00DF2134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DF79BC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8B7"/>
    <w:rsid w:val="00E02E2F"/>
    <w:rsid w:val="00E02F23"/>
    <w:rsid w:val="00E02FC6"/>
    <w:rsid w:val="00E03526"/>
    <w:rsid w:val="00E03574"/>
    <w:rsid w:val="00E039F1"/>
    <w:rsid w:val="00E03BE5"/>
    <w:rsid w:val="00E03E97"/>
    <w:rsid w:val="00E03FDB"/>
    <w:rsid w:val="00E0413D"/>
    <w:rsid w:val="00E0439F"/>
    <w:rsid w:val="00E04916"/>
    <w:rsid w:val="00E04961"/>
    <w:rsid w:val="00E049A2"/>
    <w:rsid w:val="00E0502B"/>
    <w:rsid w:val="00E050A5"/>
    <w:rsid w:val="00E052C5"/>
    <w:rsid w:val="00E05585"/>
    <w:rsid w:val="00E056E1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86E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161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05D"/>
    <w:rsid w:val="00E21191"/>
    <w:rsid w:val="00E2123E"/>
    <w:rsid w:val="00E215EC"/>
    <w:rsid w:val="00E217E1"/>
    <w:rsid w:val="00E21B59"/>
    <w:rsid w:val="00E21BE0"/>
    <w:rsid w:val="00E21DB2"/>
    <w:rsid w:val="00E21F33"/>
    <w:rsid w:val="00E224FA"/>
    <w:rsid w:val="00E2265E"/>
    <w:rsid w:val="00E2266D"/>
    <w:rsid w:val="00E2275C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486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590"/>
    <w:rsid w:val="00E31880"/>
    <w:rsid w:val="00E3199C"/>
    <w:rsid w:val="00E31B5F"/>
    <w:rsid w:val="00E31BFB"/>
    <w:rsid w:val="00E31CD5"/>
    <w:rsid w:val="00E325F6"/>
    <w:rsid w:val="00E3265B"/>
    <w:rsid w:val="00E32910"/>
    <w:rsid w:val="00E32C4A"/>
    <w:rsid w:val="00E32DA3"/>
    <w:rsid w:val="00E330E9"/>
    <w:rsid w:val="00E338D0"/>
    <w:rsid w:val="00E33A67"/>
    <w:rsid w:val="00E33DF7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0F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55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48A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0B2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6DA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4A3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7D9"/>
    <w:rsid w:val="00E65CE1"/>
    <w:rsid w:val="00E65F66"/>
    <w:rsid w:val="00E66153"/>
    <w:rsid w:val="00E6701E"/>
    <w:rsid w:val="00E67432"/>
    <w:rsid w:val="00E6766F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33"/>
    <w:rsid w:val="00E71B72"/>
    <w:rsid w:val="00E72049"/>
    <w:rsid w:val="00E72070"/>
    <w:rsid w:val="00E721AA"/>
    <w:rsid w:val="00E7243F"/>
    <w:rsid w:val="00E7248A"/>
    <w:rsid w:val="00E724C2"/>
    <w:rsid w:val="00E72559"/>
    <w:rsid w:val="00E725CC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70F"/>
    <w:rsid w:val="00E75C82"/>
    <w:rsid w:val="00E75D3A"/>
    <w:rsid w:val="00E75E06"/>
    <w:rsid w:val="00E760EF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2E7D"/>
    <w:rsid w:val="00E83331"/>
    <w:rsid w:val="00E83A07"/>
    <w:rsid w:val="00E83BD0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258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D2F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B8"/>
    <w:rsid w:val="00E94EC3"/>
    <w:rsid w:val="00E94FC4"/>
    <w:rsid w:val="00E95051"/>
    <w:rsid w:val="00E95160"/>
    <w:rsid w:val="00E95916"/>
    <w:rsid w:val="00E95A64"/>
    <w:rsid w:val="00E95AB1"/>
    <w:rsid w:val="00E95CE2"/>
    <w:rsid w:val="00E95DAE"/>
    <w:rsid w:val="00E95DC9"/>
    <w:rsid w:val="00E9628C"/>
    <w:rsid w:val="00E96781"/>
    <w:rsid w:val="00E96F4E"/>
    <w:rsid w:val="00E970F8"/>
    <w:rsid w:val="00E9742D"/>
    <w:rsid w:val="00E97596"/>
    <w:rsid w:val="00E9794F"/>
    <w:rsid w:val="00E97C16"/>
    <w:rsid w:val="00E97E22"/>
    <w:rsid w:val="00EA0757"/>
    <w:rsid w:val="00EA0B51"/>
    <w:rsid w:val="00EA0B88"/>
    <w:rsid w:val="00EA0C2E"/>
    <w:rsid w:val="00EA0EB8"/>
    <w:rsid w:val="00EA10FB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A7D26"/>
    <w:rsid w:val="00EB026D"/>
    <w:rsid w:val="00EB02C0"/>
    <w:rsid w:val="00EB07A0"/>
    <w:rsid w:val="00EB0930"/>
    <w:rsid w:val="00EB0B17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B92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24D"/>
    <w:rsid w:val="00EB74BC"/>
    <w:rsid w:val="00EB791C"/>
    <w:rsid w:val="00EB7D90"/>
    <w:rsid w:val="00EB7ED0"/>
    <w:rsid w:val="00EC03AA"/>
    <w:rsid w:val="00EC062A"/>
    <w:rsid w:val="00EC0B24"/>
    <w:rsid w:val="00EC196F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3CA"/>
    <w:rsid w:val="00EC5420"/>
    <w:rsid w:val="00EC5497"/>
    <w:rsid w:val="00EC55CA"/>
    <w:rsid w:val="00EC5933"/>
    <w:rsid w:val="00EC5D79"/>
    <w:rsid w:val="00EC64A1"/>
    <w:rsid w:val="00EC6599"/>
    <w:rsid w:val="00EC662C"/>
    <w:rsid w:val="00EC694D"/>
    <w:rsid w:val="00EC6B34"/>
    <w:rsid w:val="00EC71C9"/>
    <w:rsid w:val="00EC7593"/>
    <w:rsid w:val="00EC7C42"/>
    <w:rsid w:val="00EC7C57"/>
    <w:rsid w:val="00EC7FE3"/>
    <w:rsid w:val="00ED0046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AF2"/>
    <w:rsid w:val="00ED1B1C"/>
    <w:rsid w:val="00ED1F61"/>
    <w:rsid w:val="00ED20EF"/>
    <w:rsid w:val="00ED2358"/>
    <w:rsid w:val="00ED29BD"/>
    <w:rsid w:val="00ED29F3"/>
    <w:rsid w:val="00ED2B26"/>
    <w:rsid w:val="00ED2C15"/>
    <w:rsid w:val="00ED2D40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A06"/>
    <w:rsid w:val="00ED4B04"/>
    <w:rsid w:val="00ED4CA6"/>
    <w:rsid w:val="00ED4D48"/>
    <w:rsid w:val="00ED5114"/>
    <w:rsid w:val="00ED529C"/>
    <w:rsid w:val="00ED53B6"/>
    <w:rsid w:val="00ED59A9"/>
    <w:rsid w:val="00ED693F"/>
    <w:rsid w:val="00ED6BAC"/>
    <w:rsid w:val="00ED6BFC"/>
    <w:rsid w:val="00ED6F6C"/>
    <w:rsid w:val="00ED7043"/>
    <w:rsid w:val="00ED7495"/>
    <w:rsid w:val="00ED74FF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1B5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4D9"/>
    <w:rsid w:val="00EE57A9"/>
    <w:rsid w:val="00EE583E"/>
    <w:rsid w:val="00EE58C3"/>
    <w:rsid w:val="00EE5B31"/>
    <w:rsid w:val="00EE5C50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043"/>
    <w:rsid w:val="00EE7224"/>
    <w:rsid w:val="00EE737B"/>
    <w:rsid w:val="00EE741B"/>
    <w:rsid w:val="00EE7A51"/>
    <w:rsid w:val="00EE7C94"/>
    <w:rsid w:val="00EE7CCD"/>
    <w:rsid w:val="00EF00D2"/>
    <w:rsid w:val="00EF0340"/>
    <w:rsid w:val="00EF06FB"/>
    <w:rsid w:val="00EF0A41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1AE2"/>
    <w:rsid w:val="00EF2328"/>
    <w:rsid w:val="00EF2346"/>
    <w:rsid w:val="00EF273E"/>
    <w:rsid w:val="00EF27DC"/>
    <w:rsid w:val="00EF2AA7"/>
    <w:rsid w:val="00EF3202"/>
    <w:rsid w:val="00EF3223"/>
    <w:rsid w:val="00EF33B2"/>
    <w:rsid w:val="00EF3A0A"/>
    <w:rsid w:val="00EF3A35"/>
    <w:rsid w:val="00EF3B88"/>
    <w:rsid w:val="00EF3BC3"/>
    <w:rsid w:val="00EF3CAA"/>
    <w:rsid w:val="00EF408F"/>
    <w:rsid w:val="00EF411F"/>
    <w:rsid w:val="00EF46F4"/>
    <w:rsid w:val="00EF494D"/>
    <w:rsid w:val="00EF5159"/>
    <w:rsid w:val="00EF5480"/>
    <w:rsid w:val="00EF5679"/>
    <w:rsid w:val="00EF627A"/>
    <w:rsid w:val="00EF6627"/>
    <w:rsid w:val="00EF679B"/>
    <w:rsid w:val="00EF6CFC"/>
    <w:rsid w:val="00EF6E22"/>
    <w:rsid w:val="00EF6EE3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07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3B18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5FC4"/>
    <w:rsid w:val="00F06485"/>
    <w:rsid w:val="00F067AB"/>
    <w:rsid w:val="00F067E2"/>
    <w:rsid w:val="00F06864"/>
    <w:rsid w:val="00F06C51"/>
    <w:rsid w:val="00F06CC9"/>
    <w:rsid w:val="00F0715D"/>
    <w:rsid w:val="00F075A6"/>
    <w:rsid w:val="00F07771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5C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4E6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7BC"/>
    <w:rsid w:val="00F259A6"/>
    <w:rsid w:val="00F25AE6"/>
    <w:rsid w:val="00F2621A"/>
    <w:rsid w:val="00F26818"/>
    <w:rsid w:val="00F2686E"/>
    <w:rsid w:val="00F26928"/>
    <w:rsid w:val="00F26CFB"/>
    <w:rsid w:val="00F26E1E"/>
    <w:rsid w:val="00F27073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868"/>
    <w:rsid w:val="00F3290F"/>
    <w:rsid w:val="00F32928"/>
    <w:rsid w:val="00F32A25"/>
    <w:rsid w:val="00F32A4C"/>
    <w:rsid w:val="00F32BD4"/>
    <w:rsid w:val="00F32CFC"/>
    <w:rsid w:val="00F32DF3"/>
    <w:rsid w:val="00F32F94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7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05"/>
    <w:rsid w:val="00F400CF"/>
    <w:rsid w:val="00F40BB7"/>
    <w:rsid w:val="00F40D5B"/>
    <w:rsid w:val="00F411D9"/>
    <w:rsid w:val="00F4136D"/>
    <w:rsid w:val="00F4152B"/>
    <w:rsid w:val="00F415AE"/>
    <w:rsid w:val="00F41628"/>
    <w:rsid w:val="00F41E36"/>
    <w:rsid w:val="00F42247"/>
    <w:rsid w:val="00F42B26"/>
    <w:rsid w:val="00F4344E"/>
    <w:rsid w:val="00F436DE"/>
    <w:rsid w:val="00F438FA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9DD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24D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023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A30"/>
    <w:rsid w:val="00F70E4B"/>
    <w:rsid w:val="00F71386"/>
    <w:rsid w:val="00F71729"/>
    <w:rsid w:val="00F7184E"/>
    <w:rsid w:val="00F71945"/>
    <w:rsid w:val="00F7194F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77B20"/>
    <w:rsid w:val="00F801E4"/>
    <w:rsid w:val="00F80368"/>
    <w:rsid w:val="00F8045A"/>
    <w:rsid w:val="00F8063C"/>
    <w:rsid w:val="00F808FA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210"/>
    <w:rsid w:val="00F8351E"/>
    <w:rsid w:val="00F835C6"/>
    <w:rsid w:val="00F8391B"/>
    <w:rsid w:val="00F83EA2"/>
    <w:rsid w:val="00F84052"/>
    <w:rsid w:val="00F8429A"/>
    <w:rsid w:val="00F846D7"/>
    <w:rsid w:val="00F8473A"/>
    <w:rsid w:val="00F8490C"/>
    <w:rsid w:val="00F84B76"/>
    <w:rsid w:val="00F84D51"/>
    <w:rsid w:val="00F854F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511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831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50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EAD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46E"/>
    <w:rsid w:val="00FB5564"/>
    <w:rsid w:val="00FB56BE"/>
    <w:rsid w:val="00FB5802"/>
    <w:rsid w:val="00FB5B09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3E2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42"/>
    <w:rsid w:val="00FC7B9F"/>
    <w:rsid w:val="00FD0226"/>
    <w:rsid w:val="00FD06BE"/>
    <w:rsid w:val="00FD0A35"/>
    <w:rsid w:val="00FD0C4A"/>
    <w:rsid w:val="00FD0DD3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55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8B1"/>
    <w:rsid w:val="00FE0A76"/>
    <w:rsid w:val="00FE0B87"/>
    <w:rsid w:val="00FE0C64"/>
    <w:rsid w:val="00FE0D56"/>
    <w:rsid w:val="00FE0F02"/>
    <w:rsid w:val="00FE10FA"/>
    <w:rsid w:val="00FE1347"/>
    <w:rsid w:val="00FE14DD"/>
    <w:rsid w:val="00FE161E"/>
    <w:rsid w:val="00FE1786"/>
    <w:rsid w:val="00FE1993"/>
    <w:rsid w:val="00FE1AEF"/>
    <w:rsid w:val="00FE1B22"/>
    <w:rsid w:val="00FE1B94"/>
    <w:rsid w:val="00FE1F3A"/>
    <w:rsid w:val="00FE2323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198"/>
    <w:rsid w:val="00FE6A46"/>
    <w:rsid w:val="00FE6DC6"/>
    <w:rsid w:val="00FE6EEC"/>
    <w:rsid w:val="00FE73D6"/>
    <w:rsid w:val="00FE78D2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63"/>
    <w:rsid w:val="00FF5DCC"/>
    <w:rsid w:val="00FF5E13"/>
    <w:rsid w:val="00FF60BE"/>
    <w:rsid w:val="00FF6278"/>
    <w:rsid w:val="00FF635A"/>
    <w:rsid w:val="00FF68DE"/>
    <w:rsid w:val="00FF6A59"/>
    <w:rsid w:val="00FF73C1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4F6AD18"/>
  <w15:docId w15:val="{7788F5DF-9E2D-43BD-9735-F91292AC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408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2023-05-08T01:24:00Z</cp:lastPrinted>
  <dcterms:created xsi:type="dcterms:W3CDTF">2023-05-09T08:20:00Z</dcterms:created>
  <dcterms:modified xsi:type="dcterms:W3CDTF">2023-05-09T08:22:00Z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