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EEF9F" w14:textId="77777777" w:rsidR="000B78AD" w:rsidRPr="0047558B" w:rsidRDefault="003C763B" w:rsidP="00B4359B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="000B78AD" w:rsidRPr="0047558B">
        <w:rPr>
          <w:rFonts w:ascii="Angsana New" w:hAnsi="Angsana New"/>
          <w:b w:val="0"/>
          <w:bCs/>
          <w:sz w:val="30"/>
          <w:szCs w:val="30"/>
        </w:rPr>
        <w:tab/>
      </w:r>
      <w:r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  <w:r w:rsidR="00F253C7" w:rsidRPr="0047558B">
        <w:rPr>
          <w:rFonts w:ascii="Angsana New" w:hAnsi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699B71EA" w14:textId="77777777" w:rsidR="00C3725A" w:rsidRPr="0047558B" w:rsidRDefault="00C3725A" w:rsidP="00011257">
      <w:pPr>
        <w:pStyle w:val="IndexHeading1"/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cs/>
          <w:lang w:val="en-US" w:bidi="th-TH"/>
        </w:rPr>
      </w:pPr>
    </w:p>
    <w:p w14:paraId="0B6DFEF8" w14:textId="77777777" w:rsidR="000B78AD" w:rsidRPr="0047558B" w:rsidRDefault="008D370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ข้อมูล</w:t>
      </w:r>
      <w:r w:rsidR="000B78AD" w:rsidRPr="0047558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14:paraId="15DB2539" w14:textId="3AFE2BD7" w:rsidR="000313C2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FC2AE9" w:rsidRPr="00FC2AE9">
        <w:rPr>
          <w:rFonts w:ascii="Angsana New" w:hAnsi="Angsana New"/>
          <w:sz w:val="30"/>
          <w:szCs w:val="30"/>
          <w:cs/>
          <w:lang w:val="en-US" w:bidi="th-TH"/>
        </w:rPr>
        <w:t>ระหว่างกาล</w:t>
      </w:r>
    </w:p>
    <w:p w14:paraId="6923E1E9" w14:textId="4B8D032D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F60DB1B" w14:textId="77777777" w:rsidR="000B78AD" w:rsidRPr="0047558B" w:rsidRDefault="000B78AD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633D02C4" w14:textId="77777777" w:rsidR="00FB39CA" w:rsidRPr="0047558B" w:rsidRDefault="00FB39CA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สินทรัพย์ชีวภาพ</w:t>
      </w:r>
    </w:p>
    <w:p w14:paraId="1D9BEA86" w14:textId="1E942A9E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="001D3AC0" w:rsidRPr="0047558B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</w:p>
    <w:p w14:paraId="369FF2AB" w14:textId="2AEC177D" w:rsidR="00CD5DC5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3E4DEBAE" w14:textId="55C5C144" w:rsidR="00C749D2" w:rsidRPr="00C749D2" w:rsidRDefault="00C749D2" w:rsidP="00C749D2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48C414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FF66590" w14:textId="293B30DA" w:rsidR="00FB6920" w:rsidRPr="0047558B" w:rsidRDefault="00FB6920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การดำเนินงานที่ยกเลิก</w:t>
      </w:r>
      <w:r w:rsidR="00F5224D">
        <w:rPr>
          <w:rFonts w:ascii="Angsana New" w:hAnsi="Angsana New" w:hint="cs"/>
          <w:sz w:val="30"/>
          <w:szCs w:val="30"/>
          <w:cs/>
          <w:lang w:bidi="th-TH"/>
        </w:rPr>
        <w:t>ในงบการเงินเฉพาะกิจการ</w:t>
      </w:r>
    </w:p>
    <w:p w14:paraId="538A778E" w14:textId="77777777" w:rsidR="005A7B66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616EF2D5" w14:textId="62340DFD" w:rsidR="00FE36DB" w:rsidRPr="0047558B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47558B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3D20296" w14:textId="0D58A930" w:rsidR="005A7B66" w:rsidRDefault="005A7B66" w:rsidP="00B4359B">
      <w:pPr>
        <w:pStyle w:val="index"/>
        <w:numPr>
          <w:ilvl w:val="0"/>
          <w:numId w:val="3"/>
        </w:numPr>
        <w:tabs>
          <w:tab w:val="clear" w:pos="34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FB6920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EE2224D" w14:textId="77777777" w:rsidR="00F5224D" w:rsidRPr="00273376" w:rsidRDefault="00F5224D" w:rsidP="00F5224D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73376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D5F5F92" w14:textId="77777777" w:rsidR="00F5224D" w:rsidRPr="00FB6920" w:rsidRDefault="00F5224D" w:rsidP="00F5224D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B1ECE70" w14:textId="5AD0D212" w:rsidR="00EA752A" w:rsidRPr="0047558B" w:rsidRDefault="00EA752A" w:rsidP="00B4359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</w:p>
    <w:p w14:paraId="62BECC10" w14:textId="6323C106" w:rsidR="003057D6" w:rsidRPr="0047558B" w:rsidRDefault="003F2371" w:rsidP="00A243DE">
      <w:pPr>
        <w:pStyle w:val="Heading7"/>
        <w:ind w:firstLine="540"/>
        <w:rPr>
          <w:rFonts w:asciiTheme="majorBidi" w:hAnsiTheme="majorBidi" w:cstheme="majorBidi"/>
          <w:b w:val="0"/>
          <w:bCs w:val="0"/>
        </w:rPr>
      </w:pPr>
      <w:r w:rsidRPr="0047558B">
        <w:br w:type="page"/>
      </w:r>
      <w:r w:rsidR="003057D6" w:rsidRPr="0047558B">
        <w:rPr>
          <w:rFonts w:asciiTheme="majorBidi" w:hAnsiTheme="majorBidi" w:cstheme="majorBidi"/>
          <w:b w:val="0"/>
          <w:bCs w:val="0"/>
          <w:cs/>
        </w:rPr>
        <w:lastRenderedPageBreak/>
        <w:t>หมายเหตุประกอบงบการเงินเป็นส่วนหนึ่งของงบการเงิน</w:t>
      </w:r>
      <w:r w:rsidR="00FC2AE9" w:rsidRPr="00FC2AE9">
        <w:rPr>
          <w:rFonts w:ascii="Angsana New" w:hAnsi="Angsana New" w:cs="Angsana New"/>
          <w:b w:val="0"/>
          <w:bCs w:val="0"/>
          <w:cs/>
        </w:rPr>
        <w:t>ระหว่างกาล</w:t>
      </w:r>
      <w:r w:rsidR="003057D6" w:rsidRPr="0047558B">
        <w:rPr>
          <w:rFonts w:asciiTheme="majorBidi" w:hAnsiTheme="majorBidi" w:cstheme="majorBidi"/>
          <w:b w:val="0"/>
          <w:bCs w:val="0"/>
          <w:cs/>
        </w:rPr>
        <w:t>นี้</w:t>
      </w:r>
    </w:p>
    <w:p w14:paraId="4CA77BB8" w14:textId="77777777" w:rsidR="003057D6" w:rsidRPr="004B5B15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50422FFD" w14:textId="4E9C619A" w:rsidR="0066713E" w:rsidRPr="0047558B" w:rsidRDefault="003057D6" w:rsidP="0066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</w:pPr>
      <w:r w:rsidRPr="0047558B">
        <w:rPr>
          <w:rFonts w:ascii="Angsana New" w:hAnsi="Angsana New"/>
          <w:sz w:val="30"/>
          <w:szCs w:val="30"/>
          <w:cs/>
        </w:rPr>
        <w:t>งบการเงิน</w:t>
      </w:r>
      <w:r w:rsidR="00FC2AE9" w:rsidRPr="00FC2AE9">
        <w:rPr>
          <w:rFonts w:ascii="Angsana New" w:hAnsi="Angsana New"/>
          <w:sz w:val="30"/>
          <w:szCs w:val="30"/>
          <w:cs/>
        </w:rPr>
        <w:t>ระหว่างกาล</w:t>
      </w:r>
      <w:r w:rsidR="000A0EA3" w:rsidRPr="0047558B">
        <w:rPr>
          <w:rFonts w:ascii="Angsana New" w:hAnsi="Angsana New"/>
          <w:sz w:val="30"/>
          <w:szCs w:val="30"/>
          <w:cs/>
        </w:rPr>
        <w:t>นี้</w:t>
      </w:r>
      <w:r w:rsidRPr="0047558B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47558B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47558B">
        <w:rPr>
          <w:rFonts w:ascii="Angsana New" w:hAnsi="Angsana New"/>
          <w:sz w:val="30"/>
          <w:szCs w:val="30"/>
          <w:cs/>
        </w:rPr>
        <w:t>จาก</w:t>
      </w:r>
      <w:r w:rsidR="00AC20D3" w:rsidRPr="0047558B">
        <w:rPr>
          <w:rFonts w:ascii="Angsana New" w:hAnsi="Angsana New"/>
          <w:sz w:val="30"/>
          <w:szCs w:val="30"/>
          <w:cs/>
        </w:rPr>
        <w:t>คณะ</w:t>
      </w:r>
      <w:r w:rsidRPr="0047558B">
        <w:rPr>
          <w:rFonts w:ascii="Angsana New" w:hAnsi="Angsana New"/>
          <w:sz w:val="30"/>
          <w:szCs w:val="30"/>
          <w:cs/>
        </w:rPr>
        <w:t>กรรมการเมื่อ</w:t>
      </w:r>
      <w:r w:rsidR="00060457" w:rsidRPr="0047558B">
        <w:rPr>
          <w:rFonts w:ascii="Angsana New" w:hAnsi="Angsana New"/>
          <w:sz w:val="30"/>
          <w:szCs w:val="30"/>
          <w:cs/>
        </w:rPr>
        <w:t>วันที่</w:t>
      </w:r>
      <w:r w:rsidR="00642BE8" w:rsidRPr="0047558B">
        <w:rPr>
          <w:rFonts w:ascii="Angsana New" w:hAnsi="Angsana New"/>
          <w:sz w:val="30"/>
          <w:szCs w:val="30"/>
          <w:cs/>
        </w:rPr>
        <w:t xml:space="preserve"> </w:t>
      </w:r>
      <w:r w:rsidR="00233F81">
        <w:rPr>
          <w:rFonts w:ascii="Angsana New" w:hAnsi="Angsana New"/>
          <w:sz w:val="30"/>
          <w:szCs w:val="30"/>
        </w:rPr>
        <w:t xml:space="preserve">9 </w:t>
      </w:r>
      <w:r w:rsidR="00233F8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D12BE">
        <w:rPr>
          <w:rFonts w:ascii="Angsana New" w:hAnsi="Angsana New"/>
          <w:sz w:val="30"/>
          <w:szCs w:val="30"/>
        </w:rPr>
        <w:t>2566</w:t>
      </w:r>
    </w:p>
    <w:p w14:paraId="1637D734" w14:textId="77777777" w:rsidR="003057D6" w:rsidRPr="004B5B15" w:rsidRDefault="003057D6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774794A5" w14:textId="77777777" w:rsidR="0066713E" w:rsidRPr="0047558B" w:rsidRDefault="003057D6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101E64F9" w14:textId="77777777" w:rsidR="00DB7D5D" w:rsidRPr="004B5B15" w:rsidRDefault="00DB7D5D" w:rsidP="0001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76E77586" w14:textId="0A4E4348" w:rsidR="00FB6920" w:rsidRPr="00326652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6EE7">
        <w:rPr>
          <w:rFonts w:ascii="Angsana New" w:hAnsi="Angsana New"/>
          <w:spacing w:val="-2"/>
          <w:sz w:val="30"/>
          <w:szCs w:val="30"/>
          <w:cs/>
        </w:rPr>
        <w:t>กลุ่มบริษัทดำเนินธุรกิจหลักเกี่ยวกับการเพาะปลูก การผลิตและจำหน่ายอาหารแปรสภาพจากพืชผลทางการเกษตร</w:t>
      </w:r>
      <w:r w:rsidRPr="00326652">
        <w:rPr>
          <w:rFonts w:ascii="Angsana New" w:hAnsi="Angsana New"/>
          <w:sz w:val="30"/>
          <w:szCs w:val="30"/>
          <w:cs/>
        </w:rPr>
        <w:t>เพื่อการส่งออก ส่วนงานสับปะรดมีผลิตภัณฑ์หลักได้แก่ สับปะรดบรรจุกระป๋อง บรรจุในถุงปลอดเชื้อและ</w:t>
      </w:r>
      <w:r w:rsidR="002F6EE7">
        <w:rPr>
          <w:rFonts w:ascii="Angsana New" w:hAnsi="Angsana New"/>
          <w:sz w:val="30"/>
          <w:szCs w:val="30"/>
          <w:cs/>
        </w:rPr>
        <w:br/>
      </w:r>
      <w:r w:rsidRPr="00326652">
        <w:rPr>
          <w:rFonts w:ascii="Angsana New" w:hAnsi="Angsana New"/>
          <w:sz w:val="30"/>
          <w:szCs w:val="30"/>
          <w:cs/>
        </w:rPr>
        <w:t xml:space="preserve">ในถุงพลาสติก น้ำสับปะรดเข้มข้น ผลไม้อื่นๆ บรรจุกระป๋องและถ้วยพลาสติกและน้ำสับปะรดบรรจุกระป๋อง ตั้งแต่วันที่ </w:t>
      </w:r>
      <w:r w:rsidR="00F34AB0" w:rsidRPr="00326652">
        <w:rPr>
          <w:rFonts w:ascii="Angsana New" w:hAnsi="Angsana New"/>
          <w:sz w:val="30"/>
          <w:szCs w:val="30"/>
        </w:rPr>
        <w:t>1</w:t>
      </w:r>
      <w:r w:rsidRPr="0032665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34AB0" w:rsidRPr="00326652">
        <w:rPr>
          <w:rFonts w:ascii="Angsana New" w:hAnsi="Angsana New"/>
          <w:sz w:val="30"/>
          <w:szCs w:val="30"/>
        </w:rPr>
        <w:t>256</w:t>
      </w:r>
      <w:r w:rsidR="00A41678" w:rsidRPr="00326652">
        <w:rPr>
          <w:rFonts w:ascii="Angsana New" w:hAnsi="Angsana New"/>
          <w:sz w:val="30"/>
          <w:szCs w:val="30"/>
        </w:rPr>
        <w:t>4</w:t>
      </w:r>
      <w:r w:rsidRPr="00326652">
        <w:rPr>
          <w:rFonts w:ascii="Angsana New" w:hAnsi="Angsana New"/>
          <w:sz w:val="30"/>
          <w:szCs w:val="30"/>
          <w:cs/>
        </w:rPr>
        <w:t xml:space="preserve"> เป็นต้นไป บริษัทได้หยุดดำเนินการผลิตส่วนงานสับปะรดและคงเหลือเพียง</w:t>
      </w:r>
      <w:r w:rsidR="002F6EE7">
        <w:rPr>
          <w:rFonts w:ascii="Angsana New" w:hAnsi="Angsana New"/>
          <w:sz w:val="30"/>
          <w:szCs w:val="30"/>
          <w:cs/>
        </w:rPr>
        <w:br/>
      </w:r>
      <w:r w:rsidRPr="00326652">
        <w:rPr>
          <w:rFonts w:ascii="Angsana New" w:hAnsi="Angsana New"/>
          <w:sz w:val="30"/>
          <w:szCs w:val="30"/>
          <w:cs/>
        </w:rPr>
        <w:t>การจำหน่ายสินค้าตามคำสั่งซื้อของลูกค้าที่ค้างส่งในนามบริษัท บริษัทได้เปลี่ยนการดำเนินธุรกิจหลักมาเป็น</w:t>
      </w:r>
      <w:r w:rsidR="002F6EE7">
        <w:rPr>
          <w:rFonts w:ascii="Angsana New" w:hAnsi="Angsana New"/>
          <w:sz w:val="30"/>
          <w:szCs w:val="30"/>
          <w:cs/>
        </w:rPr>
        <w:br/>
      </w:r>
      <w:r w:rsidRPr="00326652">
        <w:rPr>
          <w:rFonts w:ascii="Angsana New" w:hAnsi="Angsana New"/>
          <w:sz w:val="30"/>
          <w:szCs w:val="30"/>
          <w:cs/>
        </w:rPr>
        <w:t>การให้บริษัทย่อยเช่าสินทรัพย์เพื่อดำเนินธุรกิจสับปะรดซึ่งเป็นไปตามแผนการปรับโครงสร้างการดำเนินธุรกิจสับปะรดภายในกลุ่มบริษัท</w:t>
      </w:r>
    </w:p>
    <w:p w14:paraId="149884D7" w14:textId="77777777" w:rsidR="008C4A78" w:rsidRPr="004B5B15" w:rsidRDefault="008C4A78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4A802D36" w14:textId="00AC798B" w:rsidR="00030B2D" w:rsidRPr="004B5B15" w:rsidRDefault="00030B2D" w:rsidP="00030B2D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110F3A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307E01">
        <w:rPr>
          <w:rFonts w:ascii="Angsana New" w:hAnsi="Angsana New" w:hint="cs"/>
          <w:sz w:val="30"/>
          <w:szCs w:val="30"/>
          <w:cs/>
        </w:rPr>
        <w:t>วิสามัญผู้ถือหุ้นของ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10F3A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307E01">
        <w:rPr>
          <w:rFonts w:ascii="Angsana New" w:hAnsi="Angsana New"/>
          <w:sz w:val="30"/>
          <w:szCs w:val="30"/>
        </w:rPr>
        <w:t xml:space="preserve"> </w:t>
      </w:r>
      <w:r w:rsidR="007E2A90">
        <w:rPr>
          <w:rFonts w:ascii="Angsana New" w:hAnsi="Angsana New"/>
          <w:sz w:val="30"/>
          <w:szCs w:val="30"/>
        </w:rPr>
        <w:t xml:space="preserve">24 </w:t>
      </w:r>
      <w:r w:rsidR="007E2A90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E2A90">
        <w:rPr>
          <w:rFonts w:ascii="Angsana New" w:hAnsi="Angsana New"/>
          <w:sz w:val="30"/>
          <w:szCs w:val="30"/>
        </w:rPr>
        <w:t>2566</w:t>
      </w:r>
      <w:r w:rsidR="00307E01">
        <w:rPr>
          <w:rFonts w:ascii="Angsana New" w:hAnsi="Angsana New"/>
          <w:sz w:val="30"/>
          <w:szCs w:val="30"/>
        </w:rPr>
        <w:t xml:space="preserve"> </w:t>
      </w:r>
      <w:r w:rsidR="00307E0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995996">
        <w:rPr>
          <w:rFonts w:ascii="Angsana New" w:hAnsi="Angsana New" w:hint="cs"/>
          <w:sz w:val="30"/>
          <w:szCs w:val="30"/>
          <w:cs/>
        </w:rPr>
        <w:t>ได้มีมติอนุมัติการเพิกถอนหลักทรัพย์ของบริษัทจากการเป็นหลักทรัพย์จดทะเบียนในตลาดหลักทรัพย์แห่งประเทศไทย ซึ่งเป็นไปตามหนังสือ</w:t>
      </w:r>
      <w:r w:rsidR="00E31590">
        <w:rPr>
          <w:rFonts w:ascii="Angsana New" w:hAnsi="Angsana New"/>
          <w:sz w:val="30"/>
          <w:szCs w:val="30"/>
          <w:cs/>
        </w:rPr>
        <w:br/>
      </w:r>
      <w:r w:rsidRPr="00995996">
        <w:rPr>
          <w:rFonts w:ascii="Angsana New" w:hAnsi="Angsana New" w:hint="cs"/>
          <w:sz w:val="30"/>
          <w:szCs w:val="30"/>
          <w:cs/>
        </w:rPr>
        <w:t>แจ้งความประสงค์ในการทำคำเสนอซื้อหลักทรัพย์ทั้งหมดของบริษัทจากบริษัท พรรณธิอร จำกัด ซึ่งเป็นผู้ถือหุ้นรายใหญ่ของบริษัท</w:t>
      </w:r>
      <w:r w:rsidR="00307E01">
        <w:rPr>
          <w:rFonts w:ascii="Angsana New" w:hAnsi="Angsana New" w:hint="cs"/>
          <w:sz w:val="30"/>
          <w:szCs w:val="30"/>
          <w:cs/>
        </w:rPr>
        <w:t xml:space="preserve"> </w:t>
      </w:r>
      <w:r w:rsidR="00C54D54">
        <w:rPr>
          <w:rFonts w:ascii="Angsana New" w:hAnsi="Angsana New" w:hint="cs"/>
          <w:sz w:val="30"/>
          <w:szCs w:val="30"/>
          <w:cs/>
        </w:rPr>
        <w:t xml:space="preserve">เพื่อเพิ่มขีดความสามารถในการบริหารจัดการบริษัทให้มีประสิทธิภาพมากขึ้น และเพื่อเพิ่มความคล่องตัวในการบริหารจัดการกิจการและช่วยลดขั้นตอนในการดำเนินการต่างๆ ของบริษัทในฐานะเป็นบริษัทจดทะเบียน ซึ่งจะช่วยให้การบริหารกิจการและการตัดสินใจในการดำเนินธุรกิจมีความคล่องตัวมากขึ้น </w:t>
      </w:r>
      <w:r w:rsidR="00C54D54" w:rsidRPr="00AA0FAD">
        <w:rPr>
          <w:rFonts w:ascii="Angsana New" w:hAnsi="Angsana New"/>
          <w:sz w:val="30"/>
          <w:szCs w:val="30"/>
          <w:cs/>
        </w:rPr>
        <w:t>เมื่อ</w:t>
      </w:r>
      <w:r w:rsidR="00C54D54" w:rsidRPr="004B5B15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C54D54" w:rsidRPr="004B5B15">
        <w:rPr>
          <w:rFonts w:ascii="Angsana New" w:hAnsi="Angsana New"/>
          <w:spacing w:val="-4"/>
          <w:sz w:val="30"/>
          <w:szCs w:val="30"/>
        </w:rPr>
        <w:t xml:space="preserve">5 </w:t>
      </w:r>
      <w:r w:rsidR="00C54D54" w:rsidRPr="004B5B15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C54D54" w:rsidRPr="004B5B15">
        <w:rPr>
          <w:rFonts w:ascii="Angsana New" w:hAnsi="Angsana New"/>
          <w:spacing w:val="-4"/>
          <w:sz w:val="30"/>
          <w:szCs w:val="30"/>
        </w:rPr>
        <w:t xml:space="preserve">2566 </w:t>
      </w:r>
      <w:r w:rsidR="00054747" w:rsidRPr="004B5B15">
        <w:rPr>
          <w:rFonts w:ascii="Angsana New" w:hAnsi="Angsana New"/>
          <w:spacing w:val="-4"/>
          <w:sz w:val="30"/>
          <w:szCs w:val="30"/>
          <w:cs/>
        </w:rPr>
        <w:t>คณะกรรมก</w:t>
      </w:r>
      <w:r w:rsidR="00C54D54" w:rsidRPr="004B5B15">
        <w:rPr>
          <w:rFonts w:ascii="Angsana New" w:hAnsi="Angsana New"/>
          <w:spacing w:val="-4"/>
          <w:sz w:val="30"/>
          <w:szCs w:val="30"/>
          <w:cs/>
        </w:rPr>
        <w:t>า</w:t>
      </w:r>
      <w:r w:rsidR="00054747" w:rsidRPr="004B5B15">
        <w:rPr>
          <w:rFonts w:ascii="Angsana New" w:hAnsi="Angsana New"/>
          <w:spacing w:val="-4"/>
          <w:sz w:val="30"/>
          <w:szCs w:val="30"/>
          <w:cs/>
        </w:rPr>
        <w:t>รตลาดหลักทรัพย์แห่งประเทศไทยได้อนุมัติการขอเพิกถอนหลักทรัพย์ของบริษัท</w:t>
      </w:r>
      <w:r w:rsidR="00054747" w:rsidRPr="004B5B15">
        <w:rPr>
          <w:rFonts w:ascii="Angsana New" w:hAnsi="Angsana New"/>
          <w:sz w:val="30"/>
          <w:szCs w:val="30"/>
          <w:cs/>
        </w:rPr>
        <w:t>จ</w:t>
      </w:r>
      <w:r w:rsidR="00054747" w:rsidRPr="0065006D">
        <w:rPr>
          <w:rFonts w:ascii="Angsana New" w:hAnsi="Angsana New" w:hint="cs"/>
          <w:sz w:val="30"/>
          <w:szCs w:val="30"/>
          <w:cs/>
        </w:rPr>
        <w:t>า</w:t>
      </w:r>
      <w:r w:rsidR="00054747" w:rsidRPr="004B5B15">
        <w:rPr>
          <w:rFonts w:ascii="Angsana New" w:hAnsi="Angsana New"/>
          <w:sz w:val="30"/>
          <w:szCs w:val="30"/>
          <w:cs/>
        </w:rPr>
        <w:t>กก</w:t>
      </w:r>
      <w:r w:rsidR="00054747" w:rsidRPr="0065006D">
        <w:rPr>
          <w:rFonts w:ascii="Angsana New" w:hAnsi="Angsana New" w:hint="cs"/>
          <w:sz w:val="30"/>
          <w:szCs w:val="30"/>
          <w:cs/>
        </w:rPr>
        <w:t>า</w:t>
      </w:r>
      <w:r w:rsidR="00054747" w:rsidRPr="004B5B15">
        <w:rPr>
          <w:rFonts w:ascii="Angsana New" w:hAnsi="Angsana New"/>
          <w:sz w:val="30"/>
          <w:szCs w:val="30"/>
          <w:cs/>
        </w:rPr>
        <w:t>รเป็นหลักทรัพย์จดทะเบียนในตล</w:t>
      </w:r>
      <w:r w:rsidR="00054747" w:rsidRPr="0065006D">
        <w:rPr>
          <w:rFonts w:ascii="Angsana New" w:hAnsi="Angsana New" w:hint="cs"/>
          <w:sz w:val="30"/>
          <w:szCs w:val="30"/>
          <w:cs/>
        </w:rPr>
        <w:t>า</w:t>
      </w:r>
      <w:r w:rsidR="00054747" w:rsidRPr="004B5B15">
        <w:rPr>
          <w:rFonts w:ascii="Angsana New" w:hAnsi="Angsana New"/>
          <w:sz w:val="30"/>
          <w:szCs w:val="30"/>
          <w:cs/>
        </w:rPr>
        <w:t>ดหลักทรัพย์</w:t>
      </w:r>
      <w:r w:rsidR="00054747" w:rsidRPr="0065006D"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="00C54D54" w:rsidRPr="0065006D">
        <w:rPr>
          <w:rFonts w:ascii="Angsana New" w:hAnsi="Angsana New" w:hint="cs"/>
          <w:sz w:val="30"/>
          <w:szCs w:val="30"/>
          <w:cs/>
        </w:rPr>
        <w:t xml:space="preserve"> </w:t>
      </w:r>
      <w:r w:rsidR="00054747" w:rsidRPr="004B5B15">
        <w:rPr>
          <w:rFonts w:ascii="Angsana New" w:hAnsi="Angsana New"/>
          <w:sz w:val="30"/>
          <w:szCs w:val="30"/>
          <w:cs/>
        </w:rPr>
        <w:t>โดยให้</w:t>
      </w:r>
      <w:r w:rsidR="00750F80" w:rsidRPr="004B5B15">
        <w:rPr>
          <w:rFonts w:ascii="Angsana New" w:hAnsi="Angsana New"/>
          <w:sz w:val="30"/>
          <w:szCs w:val="30"/>
          <w:cs/>
        </w:rPr>
        <w:t>เป็นไปต</w:t>
      </w:r>
      <w:r w:rsidR="00750F80" w:rsidRPr="0065006D">
        <w:rPr>
          <w:rFonts w:ascii="Angsana New" w:hAnsi="Angsana New" w:hint="cs"/>
          <w:sz w:val="30"/>
          <w:szCs w:val="30"/>
          <w:cs/>
        </w:rPr>
        <w:t>า</w:t>
      </w:r>
      <w:r w:rsidR="00750F80" w:rsidRPr="004B5B15">
        <w:rPr>
          <w:rFonts w:ascii="Angsana New" w:hAnsi="Angsana New"/>
          <w:sz w:val="30"/>
          <w:szCs w:val="30"/>
          <w:cs/>
        </w:rPr>
        <w:t>ม</w:t>
      </w:r>
      <w:r w:rsidR="00750F80" w:rsidRPr="004B5B15">
        <w:rPr>
          <w:rFonts w:ascii="Angsana New" w:hAnsi="Angsana New"/>
          <w:spacing w:val="-2"/>
          <w:sz w:val="30"/>
          <w:szCs w:val="30"/>
          <w:cs/>
        </w:rPr>
        <w:t>หลักเกณฑ์ที่</w:t>
      </w:r>
      <w:r w:rsidR="00750F80" w:rsidRPr="004B5B15">
        <w:rPr>
          <w:rFonts w:ascii="Angsana New" w:hAnsi="Angsana New"/>
          <w:sz w:val="30"/>
          <w:szCs w:val="30"/>
          <w:cs/>
        </w:rPr>
        <w:t>ส</w:t>
      </w:r>
      <w:r w:rsidR="00750F80" w:rsidRPr="000F408F">
        <w:rPr>
          <w:rFonts w:ascii="Angsana New" w:hAnsi="Angsana New" w:hint="cs"/>
          <w:sz w:val="30"/>
          <w:szCs w:val="30"/>
          <w:cs/>
        </w:rPr>
        <w:t>ำ</w:t>
      </w:r>
      <w:r w:rsidR="00750F80" w:rsidRPr="004B5B15">
        <w:rPr>
          <w:rFonts w:ascii="Angsana New" w:hAnsi="Angsana New"/>
          <w:sz w:val="30"/>
          <w:szCs w:val="30"/>
          <w:cs/>
        </w:rPr>
        <w:t>นักง</w:t>
      </w:r>
      <w:r w:rsidR="00750F80" w:rsidRPr="000F408F">
        <w:rPr>
          <w:rFonts w:ascii="Angsana New" w:hAnsi="Angsana New" w:hint="cs"/>
          <w:sz w:val="30"/>
          <w:szCs w:val="30"/>
          <w:cs/>
        </w:rPr>
        <w:t>า</w:t>
      </w:r>
      <w:r w:rsidR="00750F80" w:rsidRPr="004B5B15">
        <w:rPr>
          <w:rFonts w:ascii="Angsana New" w:hAnsi="Angsana New"/>
          <w:sz w:val="30"/>
          <w:szCs w:val="30"/>
          <w:cs/>
        </w:rPr>
        <w:t>นคณะกรรมก</w:t>
      </w:r>
      <w:r w:rsidR="00750F80" w:rsidRPr="000F408F">
        <w:rPr>
          <w:rFonts w:ascii="Angsana New" w:hAnsi="Angsana New" w:hint="cs"/>
          <w:sz w:val="30"/>
          <w:szCs w:val="30"/>
          <w:cs/>
        </w:rPr>
        <w:t>า</w:t>
      </w:r>
      <w:r w:rsidR="00750F80" w:rsidRPr="004B5B15">
        <w:rPr>
          <w:rFonts w:ascii="Angsana New" w:hAnsi="Angsana New"/>
          <w:sz w:val="30"/>
          <w:szCs w:val="30"/>
          <w:cs/>
        </w:rPr>
        <w:t>รก</w:t>
      </w:r>
      <w:r w:rsidR="00750F80" w:rsidRPr="000F408F">
        <w:rPr>
          <w:rFonts w:ascii="Angsana New" w:hAnsi="Angsana New" w:hint="cs"/>
          <w:sz w:val="30"/>
          <w:szCs w:val="30"/>
          <w:cs/>
        </w:rPr>
        <w:t>ำ</w:t>
      </w:r>
      <w:r w:rsidR="00750F80" w:rsidRPr="004B5B15">
        <w:rPr>
          <w:rFonts w:ascii="Angsana New" w:hAnsi="Angsana New"/>
          <w:sz w:val="30"/>
          <w:szCs w:val="30"/>
          <w:cs/>
        </w:rPr>
        <w:t>กับหลักทรัพย์และตล</w:t>
      </w:r>
      <w:r w:rsidR="00C54D54" w:rsidRPr="000F408F">
        <w:rPr>
          <w:rFonts w:ascii="Angsana New" w:hAnsi="Angsana New" w:hint="cs"/>
          <w:sz w:val="30"/>
          <w:szCs w:val="30"/>
          <w:cs/>
        </w:rPr>
        <w:t>า</w:t>
      </w:r>
      <w:r w:rsidR="00750F80" w:rsidRPr="004B5B15">
        <w:rPr>
          <w:rFonts w:ascii="Angsana New" w:hAnsi="Angsana New"/>
          <w:sz w:val="30"/>
          <w:szCs w:val="30"/>
          <w:cs/>
        </w:rPr>
        <w:t>ดหลักทรัพย์</w:t>
      </w:r>
      <w:r w:rsidR="00750F80" w:rsidRPr="000F408F">
        <w:rPr>
          <w:rFonts w:ascii="Angsana New" w:hAnsi="Angsana New" w:hint="cs"/>
          <w:sz w:val="30"/>
          <w:szCs w:val="30"/>
          <w:cs/>
        </w:rPr>
        <w:t>กำหนด</w:t>
      </w:r>
      <w:r w:rsidR="00054747" w:rsidRPr="004B5B15">
        <w:rPr>
          <w:rFonts w:ascii="Angsana New" w:hAnsi="Angsana New"/>
          <w:sz w:val="30"/>
          <w:szCs w:val="30"/>
        </w:rPr>
        <w:t xml:space="preserve"> </w:t>
      </w:r>
      <w:r w:rsidR="0065006D" w:rsidRPr="004B5B15">
        <w:rPr>
          <w:rFonts w:ascii="Angsana New" w:hAnsi="Angsana New"/>
          <w:sz w:val="30"/>
          <w:szCs w:val="30"/>
          <w:cs/>
        </w:rPr>
        <w:t>ต่อมา</w:t>
      </w:r>
      <w:r w:rsidR="0065006D" w:rsidRPr="000F408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65006D" w:rsidRPr="000F408F">
        <w:rPr>
          <w:rFonts w:ascii="Angsana New" w:hAnsi="Angsana New"/>
          <w:sz w:val="30"/>
          <w:szCs w:val="30"/>
        </w:rPr>
        <w:t xml:space="preserve">19 </w:t>
      </w:r>
      <w:r w:rsidR="0065006D" w:rsidRPr="000F40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5006D" w:rsidRPr="000F408F">
        <w:rPr>
          <w:rFonts w:ascii="Angsana New" w:hAnsi="Angsana New"/>
          <w:sz w:val="30"/>
          <w:szCs w:val="30"/>
        </w:rPr>
        <w:t xml:space="preserve">2566 </w:t>
      </w:r>
      <w:r w:rsidR="0065006D" w:rsidRPr="000F408F">
        <w:rPr>
          <w:rFonts w:ascii="Angsana New" w:hAnsi="Angsana New" w:hint="cs"/>
          <w:sz w:val="30"/>
          <w:szCs w:val="30"/>
          <w:cs/>
        </w:rPr>
        <w:t>บริ</w:t>
      </w:r>
      <w:r w:rsidR="00FF5D63" w:rsidRPr="000F408F">
        <w:rPr>
          <w:rFonts w:ascii="Angsana New" w:hAnsi="Angsana New" w:hint="cs"/>
          <w:sz w:val="30"/>
          <w:szCs w:val="30"/>
          <w:cs/>
        </w:rPr>
        <w:t>ษัท</w:t>
      </w:r>
      <w:r w:rsidR="00C54D54" w:rsidRPr="0065006D">
        <w:rPr>
          <w:rFonts w:ascii="Angsana New" w:hAnsi="Angsana New" w:hint="cs"/>
          <w:sz w:val="30"/>
          <w:szCs w:val="30"/>
          <w:cs/>
        </w:rPr>
        <w:t>ได้รับ</w:t>
      </w:r>
      <w:r w:rsidR="0065006D" w:rsidRPr="0065006D">
        <w:rPr>
          <w:rFonts w:ascii="Angsana New" w:hAnsi="Angsana New" w:hint="cs"/>
          <w:sz w:val="30"/>
          <w:szCs w:val="30"/>
          <w:cs/>
        </w:rPr>
        <w:t>สำเนา</w:t>
      </w:r>
      <w:r w:rsidR="00D73955" w:rsidRPr="004B5B15">
        <w:rPr>
          <w:rFonts w:ascii="Angsana New" w:hAnsi="Angsana New"/>
          <w:spacing w:val="-4"/>
          <w:sz w:val="30"/>
          <w:szCs w:val="30"/>
          <w:cs/>
        </w:rPr>
        <w:t>คำเสนอซื้อ</w:t>
      </w:r>
      <w:r w:rsidR="00FE0F02" w:rsidRPr="004B5B15">
        <w:rPr>
          <w:rFonts w:ascii="Angsana New" w:hAnsi="Angsana New"/>
          <w:spacing w:val="-4"/>
          <w:sz w:val="30"/>
          <w:szCs w:val="30"/>
          <w:cs/>
        </w:rPr>
        <w:t>หลักทรัพย์</w:t>
      </w:r>
      <w:r w:rsidR="00D73955" w:rsidRPr="004B5B15">
        <w:rPr>
          <w:rFonts w:ascii="Angsana New" w:hAnsi="Angsana New"/>
          <w:spacing w:val="-4"/>
          <w:sz w:val="30"/>
          <w:szCs w:val="30"/>
          <w:cs/>
        </w:rPr>
        <w:t xml:space="preserve">จากบริษัท พรรณธิอร จำกัด </w:t>
      </w:r>
      <w:r w:rsidR="000F408F" w:rsidRPr="004B5B15">
        <w:rPr>
          <w:rFonts w:ascii="Angsana New" w:hAnsi="Angsana New"/>
          <w:spacing w:val="-4"/>
          <w:sz w:val="30"/>
          <w:szCs w:val="30"/>
          <w:cs/>
        </w:rPr>
        <w:t>ขณะนี้</w:t>
      </w:r>
      <w:r w:rsidR="00603D26" w:rsidRPr="004B5B15">
        <w:rPr>
          <w:rFonts w:ascii="Angsana New" w:hAnsi="Angsana New"/>
          <w:spacing w:val="-4"/>
          <w:sz w:val="30"/>
          <w:szCs w:val="30"/>
          <w:cs/>
        </w:rPr>
        <w:t>อยู่ระหว่างดำเนินการ</w:t>
      </w:r>
      <w:r w:rsidR="000F408F" w:rsidRPr="004B5B15">
        <w:rPr>
          <w:rFonts w:ascii="Angsana New" w:hAnsi="Angsana New"/>
          <w:spacing w:val="-4"/>
          <w:sz w:val="30"/>
          <w:szCs w:val="30"/>
          <w:cs/>
        </w:rPr>
        <w:t>และ</w:t>
      </w:r>
      <w:r w:rsidR="009F5A04" w:rsidRPr="004B5B15">
        <w:rPr>
          <w:rFonts w:ascii="Angsana New" w:hAnsi="Angsana New"/>
          <w:spacing w:val="-4"/>
          <w:sz w:val="30"/>
          <w:szCs w:val="30"/>
          <w:cs/>
        </w:rPr>
        <w:t>คาดว่าจะแล้วเสร็จภายใ</w:t>
      </w:r>
      <w:r w:rsidR="00EE7043" w:rsidRPr="004B5B15">
        <w:rPr>
          <w:rFonts w:ascii="Angsana New" w:hAnsi="Angsana New"/>
          <w:spacing w:val="-4"/>
          <w:sz w:val="30"/>
          <w:szCs w:val="30"/>
          <w:cs/>
        </w:rPr>
        <w:t>น</w:t>
      </w:r>
      <w:r w:rsidR="00843D56" w:rsidRPr="004B5B15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843D56" w:rsidRPr="004B5B15">
        <w:rPr>
          <w:rFonts w:ascii="Angsana New" w:hAnsi="Angsana New"/>
          <w:spacing w:val="-4"/>
          <w:sz w:val="30"/>
          <w:szCs w:val="30"/>
        </w:rPr>
        <w:t>2566</w:t>
      </w:r>
    </w:p>
    <w:p w14:paraId="18A16A2C" w14:textId="77777777" w:rsidR="00763EC9" w:rsidRPr="004B5B15" w:rsidRDefault="00763EC9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0372E85D" w14:textId="0357E1D2" w:rsidR="003057D6" w:rsidRDefault="003057D6" w:rsidP="00A243D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FC2AE9" w:rsidRPr="00B4359B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  <w:r w:rsidRPr="00FC2AE9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5D7EE3E5" w14:textId="67F9A147" w:rsidR="00FB6920" w:rsidRPr="004B5B15" w:rsidRDefault="00FB6920" w:rsidP="00FB6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0599389B" w14:textId="7777C771" w:rsidR="00FB6920" w:rsidRPr="006F3DB7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3DB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4B5B15">
        <w:rPr>
          <w:rFonts w:ascii="Angsana New" w:hAnsi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4B5B15">
        <w:rPr>
          <w:rFonts w:ascii="Angsana New" w:hAnsi="Angsana New"/>
          <w:spacing w:val="-4"/>
          <w:sz w:val="30"/>
          <w:szCs w:val="30"/>
        </w:rPr>
        <w:t>34</w:t>
      </w:r>
      <w:r w:rsidRPr="006F3DB7">
        <w:rPr>
          <w:rFonts w:ascii="Angsana New" w:hAnsi="Angsana New"/>
          <w:sz w:val="30"/>
          <w:szCs w:val="30"/>
          <w:cs/>
        </w:rPr>
        <w:t xml:space="preserve"> เรื่อง </w:t>
      </w:r>
      <w:r w:rsidRPr="006F3DB7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F3DB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6F3DB7">
        <w:rPr>
          <w:rFonts w:ascii="Angsana New" w:hAnsi="Angsana New"/>
          <w:spacing w:val="-4"/>
          <w:sz w:val="30"/>
          <w:szCs w:val="30"/>
          <w:cs/>
        </w:rPr>
        <w:lastRenderedPageBreak/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4B5B15">
        <w:rPr>
          <w:rFonts w:ascii="Angsana New" w:hAnsi="Angsana New"/>
          <w:spacing w:val="-6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6F3DB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6F3DB7">
        <w:rPr>
          <w:rFonts w:ascii="Angsana New" w:hAnsi="Angsana New"/>
          <w:sz w:val="30"/>
          <w:szCs w:val="30"/>
        </w:rPr>
        <w:t>30</w:t>
      </w:r>
      <w:r w:rsidRPr="006F3DB7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6F3DB7">
        <w:rPr>
          <w:rFonts w:ascii="Angsana New" w:hAnsi="Angsana New"/>
          <w:sz w:val="30"/>
          <w:szCs w:val="30"/>
        </w:rPr>
        <w:t>256</w:t>
      </w:r>
      <w:r w:rsidR="00F06CC9" w:rsidRPr="006F3DB7">
        <w:rPr>
          <w:rFonts w:ascii="Angsana New" w:hAnsi="Angsana New"/>
          <w:sz w:val="30"/>
          <w:szCs w:val="30"/>
        </w:rPr>
        <w:t>5</w:t>
      </w:r>
    </w:p>
    <w:p w14:paraId="6EAD1FDE" w14:textId="22526FB1" w:rsidR="00FB6920" w:rsidRDefault="00FB692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35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8664E4">
        <w:rPr>
          <w:rFonts w:ascii="Angsana New" w:hAnsi="Angsana New"/>
          <w:sz w:val="30"/>
          <w:szCs w:val="30"/>
        </w:rPr>
        <w:br/>
      </w:r>
      <w:r w:rsidRPr="00B4359B">
        <w:rPr>
          <w:rFonts w:ascii="Angsana New" w:hAnsi="Angsana New"/>
          <w:sz w:val="30"/>
          <w:szCs w:val="30"/>
          <w:cs/>
        </w:rPr>
        <w:t xml:space="preserve"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B4359B">
        <w:rPr>
          <w:rFonts w:ascii="Angsana New" w:hAnsi="Angsana New"/>
          <w:sz w:val="30"/>
          <w:szCs w:val="30"/>
        </w:rPr>
        <w:t xml:space="preserve">30 </w:t>
      </w:r>
      <w:r w:rsidRPr="00B4359B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B4359B">
        <w:rPr>
          <w:rFonts w:ascii="Angsana New" w:hAnsi="Angsana New"/>
          <w:sz w:val="30"/>
          <w:szCs w:val="30"/>
        </w:rPr>
        <w:t>256</w:t>
      </w:r>
      <w:r w:rsidR="00F06CC9">
        <w:rPr>
          <w:rFonts w:ascii="Angsana New" w:hAnsi="Angsana New"/>
          <w:sz w:val="30"/>
          <w:szCs w:val="30"/>
        </w:rPr>
        <w:t>5</w:t>
      </w:r>
    </w:p>
    <w:p w14:paraId="28CD701C" w14:textId="77777777" w:rsidR="00C715E3" w:rsidRPr="00C715E3" w:rsidRDefault="00C715E3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932796B" w14:textId="230FCC4F" w:rsidR="00937E2F" w:rsidRPr="00A41678" w:rsidRDefault="00BE6B49" w:rsidP="00A41678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2A60092" w14:textId="77777777" w:rsidR="00050631" w:rsidRPr="004B5B15" w:rsidRDefault="00050631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0B8B4" w14:textId="77777777" w:rsidR="00050631" w:rsidRPr="00050631" w:rsidRDefault="00050631" w:rsidP="00050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"/>
          <w:szCs w:val="2"/>
          <w:shd w:val="clear" w:color="auto" w:fill="E0E0E0"/>
        </w:rPr>
      </w:pPr>
    </w:p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8"/>
        <w:gridCol w:w="852"/>
        <w:gridCol w:w="236"/>
        <w:gridCol w:w="13"/>
        <w:gridCol w:w="750"/>
        <w:gridCol w:w="278"/>
        <w:gridCol w:w="803"/>
        <w:gridCol w:w="265"/>
        <w:gridCol w:w="804"/>
      </w:tblGrid>
      <w:tr w:rsidR="00D746D6" w:rsidRPr="00050631" w14:paraId="32517EE4" w14:textId="77777777" w:rsidTr="004B5B15">
        <w:trPr>
          <w:tblHeader/>
        </w:trPr>
        <w:tc>
          <w:tcPr>
            <w:tcW w:w="2797" w:type="pct"/>
          </w:tcPr>
          <w:p w14:paraId="606ABF29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019" w:type="pct"/>
            <w:gridSpan w:val="4"/>
          </w:tcPr>
          <w:p w14:paraId="7A3465B4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472E941D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pct"/>
            <w:gridSpan w:val="3"/>
          </w:tcPr>
          <w:p w14:paraId="60F501C3" w14:textId="77777777" w:rsidR="00050631" w:rsidRPr="00F06CC9" w:rsidRDefault="00050631" w:rsidP="0015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 w:hanging="4"/>
              <w:jc w:val="center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6D6" w:rsidRPr="00050631" w14:paraId="56765125" w14:textId="77777777" w:rsidTr="004B5B15">
        <w:trPr>
          <w:tblHeader/>
        </w:trPr>
        <w:tc>
          <w:tcPr>
            <w:tcW w:w="2797" w:type="pct"/>
          </w:tcPr>
          <w:p w14:paraId="7B7DBDA0" w14:textId="0195A1D8" w:rsidR="00050631" w:rsidRPr="00F06CC9" w:rsidRDefault="00944EE2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F48D6" w:rsidRPr="00F06C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06C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69" w:type="pct"/>
          </w:tcPr>
          <w:p w14:paraId="21E0AA4C" w14:textId="725C3FE5" w:rsidR="00050631" w:rsidRPr="00F06CC9" w:rsidRDefault="00F06CC9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7" w:type="pct"/>
            <w:gridSpan w:val="2"/>
          </w:tcPr>
          <w:p w14:paraId="42F1F329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3" w:type="pct"/>
          </w:tcPr>
          <w:p w14:paraId="570A45A8" w14:textId="5EF2CB49" w:rsidR="00050631" w:rsidRPr="00F06CC9" w:rsidRDefault="00F06CC9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401F2F19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075EAF99" w14:textId="58E1D187" w:rsidR="00050631" w:rsidRPr="00F06CC9" w:rsidRDefault="00F06CC9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56832811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</w:tcPr>
          <w:p w14:paraId="00A509D1" w14:textId="4AF1D6A8" w:rsidR="00050631" w:rsidRPr="00F06CC9" w:rsidRDefault="00F06CC9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050631" w:rsidRPr="00050631" w14:paraId="420E2613" w14:textId="77777777" w:rsidTr="004B5B15">
        <w:trPr>
          <w:tblHeader/>
        </w:trPr>
        <w:tc>
          <w:tcPr>
            <w:tcW w:w="2797" w:type="pct"/>
          </w:tcPr>
          <w:p w14:paraId="1413D774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3" w:type="pct"/>
            <w:gridSpan w:val="8"/>
          </w:tcPr>
          <w:p w14:paraId="583D485E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  <w:tab w:val="center" w:pos="2604"/>
                <w:tab w:val="left" w:pos="35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DCA" w:rsidRPr="00050631" w14:paraId="1D971297" w14:textId="77777777" w:rsidTr="004B5B15">
        <w:tc>
          <w:tcPr>
            <w:tcW w:w="2797" w:type="pct"/>
          </w:tcPr>
          <w:p w14:paraId="1DFCC6F0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0568A614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AB80C48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</w:tcPr>
          <w:p w14:paraId="21BBF6C8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14:paraId="42F71B37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1CDBEE8A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C5AEAA4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</w:tcPr>
          <w:p w14:paraId="06E86C80" w14:textId="77777777" w:rsidR="00050631" w:rsidRPr="00F06CC9" w:rsidRDefault="00050631" w:rsidP="0005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2CF1" w:rsidRPr="00050631" w14:paraId="2920AEAB" w14:textId="77777777" w:rsidTr="004B5B15">
        <w:tc>
          <w:tcPr>
            <w:tcW w:w="2797" w:type="pct"/>
          </w:tcPr>
          <w:p w14:paraId="2F6CCBAC" w14:textId="23BE4D0A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69" w:type="pct"/>
          </w:tcPr>
          <w:p w14:paraId="7BCE4399" w14:textId="4235ACCF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30434AD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</w:tcPr>
          <w:p w14:paraId="4365A07F" w14:textId="794230BB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CCB0533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</w:tcPr>
          <w:p w14:paraId="03933FEF" w14:textId="7C3FF0BA" w:rsidR="00992CF1" w:rsidRPr="00F06CC9" w:rsidRDefault="00713514" w:rsidP="00713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3087576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</w:tcPr>
          <w:p w14:paraId="368F0E34" w14:textId="7C94ADDA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297,802</w:t>
            </w:r>
          </w:p>
        </w:tc>
      </w:tr>
      <w:tr w:rsidR="00992CF1" w:rsidRPr="00050631" w14:paraId="5EB1D0B6" w14:textId="77777777" w:rsidTr="004B5B15">
        <w:tc>
          <w:tcPr>
            <w:tcW w:w="2797" w:type="pct"/>
          </w:tcPr>
          <w:p w14:paraId="756C4E58" w14:textId="0D3309CB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ขายวัตถุดิบ วัสดุสิ้นเปลืองและบรรจุภัณฑ์</w:t>
            </w:r>
          </w:p>
        </w:tc>
        <w:tc>
          <w:tcPr>
            <w:tcW w:w="469" w:type="pct"/>
            <w:shd w:val="clear" w:color="auto" w:fill="auto"/>
          </w:tcPr>
          <w:p w14:paraId="57068E69" w14:textId="2033506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1924982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41AC143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1751AA8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48C676A" w14:textId="69D0923A" w:rsidR="00992CF1" w:rsidRPr="00F06CC9" w:rsidRDefault="008B300B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  <w:tc>
          <w:tcPr>
            <w:tcW w:w="146" w:type="pct"/>
            <w:shd w:val="clear" w:color="auto" w:fill="auto"/>
          </w:tcPr>
          <w:p w14:paraId="396812D1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68A6B670" w14:textId="6A59057D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63,850</w:t>
            </w:r>
          </w:p>
        </w:tc>
      </w:tr>
      <w:tr w:rsidR="00992CF1" w:rsidRPr="00050631" w14:paraId="70BB0548" w14:textId="77777777" w:rsidTr="004B5B15">
        <w:tc>
          <w:tcPr>
            <w:tcW w:w="2797" w:type="pct"/>
          </w:tcPr>
          <w:p w14:paraId="66A0B0C7" w14:textId="7A0B5801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69" w:type="pct"/>
            <w:shd w:val="clear" w:color="auto" w:fill="auto"/>
          </w:tcPr>
          <w:p w14:paraId="3DAABA41" w14:textId="6BA032AB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9B82208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07FE859F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A58C9C7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4B41A6CB" w14:textId="73A3902C" w:rsidR="00992CF1" w:rsidRPr="00F06CC9" w:rsidRDefault="00713514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30,420</w:t>
            </w:r>
          </w:p>
        </w:tc>
        <w:tc>
          <w:tcPr>
            <w:tcW w:w="146" w:type="pct"/>
            <w:shd w:val="clear" w:color="auto" w:fill="auto"/>
          </w:tcPr>
          <w:p w14:paraId="30A888DF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4C97A5A8" w14:textId="1BC759F5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22,600</w:t>
            </w:r>
          </w:p>
        </w:tc>
      </w:tr>
      <w:tr w:rsidR="00992CF1" w:rsidRPr="00050631" w14:paraId="4F2A6A95" w14:textId="77777777" w:rsidTr="004B5B15">
        <w:tc>
          <w:tcPr>
            <w:tcW w:w="2797" w:type="pct"/>
          </w:tcPr>
          <w:p w14:paraId="51C68089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469" w:type="pct"/>
            <w:shd w:val="clear" w:color="auto" w:fill="auto"/>
          </w:tcPr>
          <w:p w14:paraId="473DD878" w14:textId="7BC4AD3F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AA63F20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46D065B2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3DA4AE9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878A00B" w14:textId="2BF34D4F" w:rsidR="00992CF1" w:rsidRPr="00F06CC9" w:rsidRDefault="00713514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4,139</w:t>
            </w:r>
          </w:p>
        </w:tc>
        <w:tc>
          <w:tcPr>
            <w:tcW w:w="146" w:type="pct"/>
            <w:shd w:val="clear" w:color="auto" w:fill="auto"/>
          </w:tcPr>
          <w:p w14:paraId="36A07FD7" w14:textId="77777777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46553DA3" w14:textId="34A12803" w:rsidR="00992CF1" w:rsidRPr="00F06CC9" w:rsidRDefault="00992CF1" w:rsidP="00992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2,580</w:t>
            </w:r>
          </w:p>
        </w:tc>
      </w:tr>
      <w:tr w:rsidR="00457501" w:rsidRPr="00050631" w14:paraId="6DDAAC4D" w14:textId="77777777" w:rsidTr="004B5B15">
        <w:tc>
          <w:tcPr>
            <w:tcW w:w="2797" w:type="pct"/>
          </w:tcPr>
          <w:p w14:paraId="3294FA47" w14:textId="162F602B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69" w:type="pct"/>
            <w:shd w:val="clear" w:color="auto" w:fill="auto"/>
          </w:tcPr>
          <w:p w14:paraId="18523B8E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5C36E2F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566D25F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4A1636C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1E700911" w14:textId="32890FD0" w:rsidR="0045750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8,520</w:t>
            </w:r>
          </w:p>
        </w:tc>
        <w:tc>
          <w:tcPr>
            <w:tcW w:w="146" w:type="pct"/>
            <w:shd w:val="clear" w:color="auto" w:fill="auto"/>
          </w:tcPr>
          <w:p w14:paraId="4B189B0E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0A0145AD" w14:textId="4F306F42" w:rsidR="00457501" w:rsidRPr="00F06CC9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01" w:rsidRPr="00050631" w14:paraId="47CC0CCE" w14:textId="77777777" w:rsidTr="004B5B15">
        <w:tc>
          <w:tcPr>
            <w:tcW w:w="2797" w:type="pct"/>
          </w:tcPr>
          <w:p w14:paraId="2947C433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69" w:type="pct"/>
            <w:shd w:val="clear" w:color="auto" w:fill="auto"/>
          </w:tcPr>
          <w:p w14:paraId="413EABD9" w14:textId="43375614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C537D13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49F20231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44AE5CB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85E8E57" w14:textId="30C89D99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146" w:type="pct"/>
            <w:shd w:val="clear" w:color="auto" w:fill="auto"/>
          </w:tcPr>
          <w:p w14:paraId="4E87612B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3AA785FD" w14:textId="0C88C9B5" w:rsidR="00457501" w:rsidRPr="00F06CC9" w:rsidRDefault="00457501" w:rsidP="001F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</w:tr>
      <w:tr w:rsidR="00457501" w:rsidRPr="00050631" w14:paraId="30785C5B" w14:textId="77777777" w:rsidTr="004B5B15">
        <w:tc>
          <w:tcPr>
            <w:tcW w:w="2797" w:type="pct"/>
          </w:tcPr>
          <w:p w14:paraId="4ECBDE9B" w14:textId="18BC796B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ขายสินทรัพย์อื่น</w:t>
            </w:r>
          </w:p>
        </w:tc>
        <w:tc>
          <w:tcPr>
            <w:tcW w:w="469" w:type="pct"/>
            <w:shd w:val="clear" w:color="auto" w:fill="auto"/>
          </w:tcPr>
          <w:p w14:paraId="7E27C203" w14:textId="3CEE1169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64AE7E5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2AF314F" w14:textId="215EB94F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6035380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8A7515C" w14:textId="4A8F1345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E8F390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44D4BD8B" w14:textId="2C4E253F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130,000</w:t>
            </w:r>
          </w:p>
        </w:tc>
      </w:tr>
      <w:tr w:rsidR="00457501" w:rsidRPr="00050631" w14:paraId="0B414765" w14:textId="77777777" w:rsidTr="004B5B15">
        <w:tc>
          <w:tcPr>
            <w:tcW w:w="2797" w:type="pct"/>
          </w:tcPr>
          <w:p w14:paraId="7A142921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469" w:type="pct"/>
            <w:shd w:val="clear" w:color="auto" w:fill="auto"/>
          </w:tcPr>
          <w:p w14:paraId="727ABF36" w14:textId="141EC250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A066DEE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3B43248" w14:textId="203C2576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2F9C070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425838B7" w14:textId="6DE31428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D84AEE1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7635DBE1" w14:textId="53A24601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119,903</w:t>
            </w:r>
          </w:p>
        </w:tc>
      </w:tr>
      <w:tr w:rsidR="00457501" w:rsidRPr="00050631" w14:paraId="722DA0AB" w14:textId="77777777" w:rsidTr="004B5B15">
        <w:tc>
          <w:tcPr>
            <w:tcW w:w="2797" w:type="pct"/>
          </w:tcPr>
          <w:p w14:paraId="655F5555" w14:textId="1AF0C5F5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69" w:type="pct"/>
            <w:shd w:val="clear" w:color="auto" w:fill="auto"/>
          </w:tcPr>
          <w:p w14:paraId="155997B7" w14:textId="21E71376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1E084C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003103A9" w14:textId="38E25CFA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36618C6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ED14E7B" w14:textId="45412D95" w:rsidR="0045750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46" w:type="pct"/>
            <w:shd w:val="clear" w:color="auto" w:fill="auto"/>
          </w:tcPr>
          <w:p w14:paraId="2EBC91C9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1331A257" w14:textId="5F15A4C1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01" w:rsidRPr="00050631" w14:paraId="73C59A3A" w14:textId="77777777" w:rsidTr="004B5B15">
        <w:tc>
          <w:tcPr>
            <w:tcW w:w="2797" w:type="pct"/>
          </w:tcPr>
          <w:p w14:paraId="5FBDB9E4" w14:textId="3F187DA9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69" w:type="pct"/>
            <w:shd w:val="clear" w:color="auto" w:fill="auto"/>
          </w:tcPr>
          <w:p w14:paraId="0C91456F" w14:textId="7B113061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C21727D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6A3203F8" w14:textId="0DEC4D8F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1BCF23C7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749C453C" w14:textId="4A25A73C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46" w:type="pct"/>
            <w:shd w:val="clear" w:color="auto" w:fill="auto"/>
          </w:tcPr>
          <w:p w14:paraId="2A18F4A0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1A6D7246" w14:textId="10EFBB0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2,243</w:t>
            </w:r>
          </w:p>
        </w:tc>
      </w:tr>
      <w:tr w:rsidR="00457501" w:rsidRPr="00050631" w14:paraId="48BBC100" w14:textId="77777777" w:rsidTr="004B5B15">
        <w:tc>
          <w:tcPr>
            <w:tcW w:w="2797" w:type="pct"/>
          </w:tcPr>
          <w:p w14:paraId="625C9C85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shd w:val="clear" w:color="auto" w:fill="auto"/>
          </w:tcPr>
          <w:p w14:paraId="15ED8850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493316A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2DDB8CDF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5AB806ED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60EE899D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A222BDE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14:paraId="4BF9C9B3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501" w:rsidRPr="00050631" w14:paraId="692D80A0" w14:textId="77777777" w:rsidTr="004B5B15">
        <w:tc>
          <w:tcPr>
            <w:tcW w:w="2797" w:type="pct"/>
          </w:tcPr>
          <w:p w14:paraId="4C26947D" w14:textId="7ED0C9BA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469" w:type="pct"/>
            <w:shd w:val="clear" w:color="auto" w:fill="auto"/>
          </w:tcPr>
          <w:p w14:paraId="7F1B6DA0" w14:textId="77777777" w:rsidR="00457501" w:rsidRPr="00F06CC9" w:rsidRDefault="00457501" w:rsidP="00457501">
            <w:pPr>
              <w:tabs>
                <w:tab w:val="decimal" w:pos="511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A499ABE" w14:textId="77777777" w:rsidR="00457501" w:rsidRPr="00F06CC9" w:rsidRDefault="00457501" w:rsidP="00457501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4C26288" w14:textId="77777777" w:rsidR="00457501" w:rsidRPr="00F06CC9" w:rsidRDefault="00457501" w:rsidP="00457501">
            <w:pPr>
              <w:tabs>
                <w:tab w:val="decimal" w:pos="550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404AF0BF" w14:textId="77777777" w:rsidR="00457501" w:rsidRPr="00F06CC9" w:rsidRDefault="00457501" w:rsidP="00457501">
            <w:pPr>
              <w:tabs>
                <w:tab w:val="decimal" w:pos="875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16029419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7BF84C35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14:paraId="7F90983E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0" w:lineRule="atLeast"/>
              <w:ind w:left="54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57501" w:rsidRPr="00050631" w14:paraId="4469CF2F" w14:textId="77777777" w:rsidTr="004B5B15">
        <w:tc>
          <w:tcPr>
            <w:tcW w:w="2797" w:type="pct"/>
          </w:tcPr>
          <w:p w14:paraId="4EC621FB" w14:textId="2AD7EAC5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69" w:type="pct"/>
            <w:shd w:val="clear" w:color="auto" w:fill="auto"/>
          </w:tcPr>
          <w:p w14:paraId="2212876E" w14:textId="1153101A" w:rsidR="00457501" w:rsidRPr="00F06CC9" w:rsidRDefault="00457501" w:rsidP="001F5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BE25A5B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75B13543" w14:textId="55425032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A55543C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68D563E" w14:textId="47FDA0EB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146" w:type="pct"/>
            <w:shd w:val="clear" w:color="auto" w:fill="auto"/>
          </w:tcPr>
          <w:p w14:paraId="17325733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14:paraId="01480EBB" w14:textId="311B340E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24,000</w:t>
            </w:r>
          </w:p>
        </w:tc>
      </w:tr>
      <w:tr w:rsidR="00457501" w:rsidRPr="00050631" w14:paraId="39292E0C" w14:textId="77777777" w:rsidTr="004B5B15">
        <w:tc>
          <w:tcPr>
            <w:tcW w:w="2797" w:type="pct"/>
          </w:tcPr>
          <w:p w14:paraId="32DEF323" w14:textId="38564755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F06CC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69" w:type="pct"/>
            <w:shd w:val="clear" w:color="auto" w:fill="auto"/>
          </w:tcPr>
          <w:p w14:paraId="2E22434F" w14:textId="4A4186ED" w:rsidR="00457501" w:rsidRPr="00F06CC9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30" w:type="pct"/>
            <w:shd w:val="clear" w:color="auto" w:fill="auto"/>
          </w:tcPr>
          <w:p w14:paraId="737CED03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A9D7897" w14:textId="64E4FD02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  <w:tc>
          <w:tcPr>
            <w:tcW w:w="153" w:type="pct"/>
            <w:shd w:val="clear" w:color="auto" w:fill="auto"/>
          </w:tcPr>
          <w:p w14:paraId="2627ECEF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64B94984" w14:textId="06D83A8A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146" w:type="pct"/>
            <w:shd w:val="clear" w:color="auto" w:fill="auto"/>
          </w:tcPr>
          <w:p w14:paraId="33462BBD" w14:textId="77777777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14:paraId="2608C2E2" w14:textId="16A35B46" w:rsidR="00457501" w:rsidRPr="00F06CC9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F06CC9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</w:tr>
      <w:tr w:rsidR="00457501" w:rsidRPr="00050631" w14:paraId="71E67AD5" w14:textId="77777777" w:rsidTr="004B5B15">
        <w:tc>
          <w:tcPr>
            <w:tcW w:w="2797" w:type="pct"/>
          </w:tcPr>
          <w:p w14:paraId="3EE6286F" w14:textId="5EB78ED1" w:rsidR="00457501" w:rsidRPr="00154A7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ส่วนแบ่งกำไรของบริษัทร่วมที่ใช้วิธีส่วนได้เสีย</w:t>
            </w:r>
            <w:r w:rsidR="001D09D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154A7F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="001D09D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154A7F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469" w:type="pct"/>
            <w:shd w:val="clear" w:color="auto" w:fill="auto"/>
          </w:tcPr>
          <w:p w14:paraId="1EAA0584" w14:textId="212EEEF7" w:rsidR="00457501" w:rsidRPr="00050631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38,737</w:t>
            </w:r>
          </w:p>
        </w:tc>
        <w:tc>
          <w:tcPr>
            <w:tcW w:w="130" w:type="pct"/>
            <w:shd w:val="clear" w:color="auto" w:fill="auto"/>
          </w:tcPr>
          <w:p w14:paraId="7BA24E99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CAE45E3" w14:textId="3A4E226C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22,666</w:t>
            </w:r>
          </w:p>
        </w:tc>
        <w:tc>
          <w:tcPr>
            <w:tcW w:w="153" w:type="pct"/>
            <w:shd w:val="clear" w:color="auto" w:fill="auto"/>
          </w:tcPr>
          <w:p w14:paraId="64BBC425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12609F81" w14:textId="72358722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D3C619" w14:textId="77777777" w:rsidR="00457501" w:rsidRPr="00154A7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14:paraId="1A636355" w14:textId="517B83A5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7501" w:rsidRPr="00050631" w14:paraId="4793322D" w14:textId="77777777" w:rsidTr="004B5B15">
        <w:tc>
          <w:tcPr>
            <w:tcW w:w="2797" w:type="pct"/>
          </w:tcPr>
          <w:p w14:paraId="22E93317" w14:textId="5FD967DA" w:rsidR="00457501" w:rsidRPr="00154A7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ขาดทุน</w:t>
            </w:r>
            <w:r w:rsidRPr="00154A7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เบ็ดเสร็จอื่นของบริษัทร่วม</w:t>
            </w:r>
          </w:p>
        </w:tc>
        <w:tc>
          <w:tcPr>
            <w:tcW w:w="469" w:type="pct"/>
            <w:shd w:val="clear" w:color="auto" w:fill="auto"/>
          </w:tcPr>
          <w:p w14:paraId="6759B79E" w14:textId="77777777" w:rsidR="0045750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7E6266D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35D115E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4702109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4CB02099" w14:textId="77777777" w:rsidR="0045750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DF6E9E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65A35F7D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501" w:rsidRPr="00050631" w14:paraId="1CED223B" w14:textId="77777777" w:rsidTr="004B5B15">
        <w:tc>
          <w:tcPr>
            <w:tcW w:w="2797" w:type="pct"/>
          </w:tcPr>
          <w:p w14:paraId="5D7C2979" w14:textId="3271FF9F" w:rsidR="00457501" w:rsidRPr="00473FA2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0278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</w:t>
            </w:r>
            <w:r w:rsidR="0010278E" w:rsidRPr="00154A7F">
              <w:rPr>
                <w:rFonts w:ascii="Angsana New" w:hAnsi="Angsana New"/>
                <w:spacing w:val="-4"/>
                <w:sz w:val="30"/>
                <w:szCs w:val="30"/>
                <w:cs/>
              </w:rPr>
              <w:t>วิธีส่วนได้เสีย</w:t>
            </w:r>
            <w:r w:rsidR="0010278E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50631">
              <w:rPr>
                <w:rFonts w:ascii="Angsana New" w:hAnsi="Angsana New"/>
                <w:sz w:val="30"/>
                <w:szCs w:val="30"/>
              </w:rPr>
              <w:t>-</w:t>
            </w:r>
            <w:r w:rsidR="001D09D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50631">
              <w:rPr>
                <w:rFonts w:ascii="Angsana New" w:hAnsi="Angsana New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469" w:type="pct"/>
            <w:shd w:val="clear" w:color="auto" w:fill="auto"/>
          </w:tcPr>
          <w:p w14:paraId="7F5001E9" w14:textId="0A8E073C" w:rsidR="0045750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B664A9F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E497CB8" w14:textId="19647611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53" w:type="pct"/>
            <w:shd w:val="clear" w:color="auto" w:fill="auto"/>
          </w:tcPr>
          <w:p w14:paraId="44427935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4530C257" w14:textId="05B84139" w:rsidR="00457501" w:rsidRDefault="00457501" w:rsidP="00D53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9C6682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5D158070" w14:textId="448984E8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5E3" w:rsidRPr="00050631" w14:paraId="7279C34B" w14:textId="77777777" w:rsidTr="004B5B15">
        <w:trPr>
          <w:trHeight w:val="173"/>
        </w:trPr>
        <w:tc>
          <w:tcPr>
            <w:tcW w:w="2797" w:type="pct"/>
          </w:tcPr>
          <w:p w14:paraId="0FFE03F2" w14:textId="77777777" w:rsidR="00C715E3" w:rsidRPr="004B5B15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1EEA0207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25C9958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05736D6F" w14:textId="77777777" w:rsidR="00C715E3" w:rsidRPr="004B5B15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839F219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2097A75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60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0AB9805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31F3D687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60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5E3" w:rsidRPr="00050631" w14:paraId="14EB1F6A" w14:textId="77777777" w:rsidTr="004B5B15">
        <w:trPr>
          <w:trHeight w:val="173"/>
        </w:trPr>
        <w:tc>
          <w:tcPr>
            <w:tcW w:w="2797" w:type="pct"/>
          </w:tcPr>
          <w:p w14:paraId="502C1492" w14:textId="77777777" w:rsidR="00C715E3" w:rsidRPr="004B5B15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461DF74F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6A57C7A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5A50194" w14:textId="77777777" w:rsidR="00C715E3" w:rsidRPr="004B5B15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763A5983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3788F31F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60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BE3C1E8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0B92AC5D" w14:textId="77777777" w:rsidR="00C715E3" w:rsidRPr="004B5B15" w:rsidRDefault="00C715E3" w:rsidP="00457501">
            <w:pPr>
              <w:tabs>
                <w:tab w:val="clear" w:pos="680"/>
                <w:tab w:val="left" w:pos="540"/>
                <w:tab w:val="decimal" w:pos="60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5E3" w:rsidRPr="00050631" w14:paraId="4EAAC2EF" w14:textId="77777777" w:rsidTr="00C715E3">
        <w:trPr>
          <w:trHeight w:val="173"/>
        </w:trPr>
        <w:tc>
          <w:tcPr>
            <w:tcW w:w="2797" w:type="pct"/>
          </w:tcPr>
          <w:p w14:paraId="10BB664A" w14:textId="77777777" w:rsidR="00C715E3" w:rsidRPr="00C715E3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004FE420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3EF5ECB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611449F1" w14:textId="77777777" w:rsidR="00C715E3" w:rsidRPr="00C715E3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2659399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6DDC39F5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60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4A862FE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3AEA6ED5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60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5E3" w:rsidRPr="00050631" w14:paraId="0B2F9C77" w14:textId="77777777" w:rsidTr="00C715E3">
        <w:trPr>
          <w:trHeight w:val="173"/>
        </w:trPr>
        <w:tc>
          <w:tcPr>
            <w:tcW w:w="2797" w:type="pct"/>
          </w:tcPr>
          <w:p w14:paraId="17EB33BF" w14:textId="77777777" w:rsidR="00C715E3" w:rsidRPr="00C715E3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9" w:type="pct"/>
            <w:shd w:val="clear" w:color="auto" w:fill="auto"/>
          </w:tcPr>
          <w:p w14:paraId="352CDFC8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591DABE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78171C2" w14:textId="77777777" w:rsidR="00C715E3" w:rsidRPr="00C715E3" w:rsidRDefault="00C715E3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5BF5E4EF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035C8D47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60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0A49837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15702B08" w14:textId="77777777" w:rsidR="00C715E3" w:rsidRPr="00C715E3" w:rsidRDefault="00C715E3" w:rsidP="00457501">
            <w:pPr>
              <w:tabs>
                <w:tab w:val="clear" w:pos="680"/>
                <w:tab w:val="left" w:pos="540"/>
                <w:tab w:val="decimal" w:pos="60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501" w:rsidRPr="00050631" w14:paraId="51837403" w14:textId="77777777" w:rsidTr="004B5B15">
        <w:tc>
          <w:tcPr>
            <w:tcW w:w="2797" w:type="pct"/>
          </w:tcPr>
          <w:p w14:paraId="278AF434" w14:textId="66229883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69" w:type="pct"/>
            <w:shd w:val="clear" w:color="auto" w:fill="auto"/>
          </w:tcPr>
          <w:p w14:paraId="18C739AC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DFC451A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41F3CED3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153" w:type="pct"/>
            <w:shd w:val="clear" w:color="auto" w:fill="auto"/>
          </w:tcPr>
          <w:p w14:paraId="415244B7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</w:rPr>
            </w:pPr>
          </w:p>
        </w:tc>
        <w:tc>
          <w:tcPr>
            <w:tcW w:w="442" w:type="pct"/>
            <w:shd w:val="clear" w:color="auto" w:fill="auto"/>
          </w:tcPr>
          <w:p w14:paraId="0C22EA5D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  <w:tc>
          <w:tcPr>
            <w:tcW w:w="146" w:type="pct"/>
            <w:shd w:val="clear" w:color="auto" w:fill="auto"/>
          </w:tcPr>
          <w:p w14:paraId="3285A902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4CB1868C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240" w:lineRule="auto"/>
              <w:ind w:right="-203"/>
              <w:rPr>
                <w:rFonts w:ascii="Angsana New" w:hAnsi="Angsana New"/>
              </w:rPr>
            </w:pPr>
          </w:p>
        </w:tc>
      </w:tr>
      <w:tr w:rsidR="00457501" w:rsidRPr="00050631" w14:paraId="11C67763" w14:textId="77777777" w:rsidTr="004B5B15">
        <w:tc>
          <w:tcPr>
            <w:tcW w:w="2797" w:type="pct"/>
          </w:tcPr>
          <w:p w14:paraId="3B06780C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5368E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469" w:type="pct"/>
            <w:shd w:val="clear" w:color="auto" w:fill="auto"/>
          </w:tcPr>
          <w:p w14:paraId="02383FDA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2F6395B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7B032383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4276460F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  <w:shd w:val="clear" w:color="auto" w:fill="auto"/>
          </w:tcPr>
          <w:p w14:paraId="4E6A95D3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029A77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" w:type="pct"/>
            <w:shd w:val="clear" w:color="auto" w:fill="auto"/>
          </w:tcPr>
          <w:p w14:paraId="00ECA6C5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2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7501" w:rsidRPr="00050631" w14:paraId="649D2ED5" w14:textId="77777777" w:rsidTr="004B5B15">
        <w:tc>
          <w:tcPr>
            <w:tcW w:w="2797" w:type="pct"/>
          </w:tcPr>
          <w:p w14:paraId="05DEBDB4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68E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469" w:type="pct"/>
            <w:shd w:val="clear" w:color="auto" w:fill="auto"/>
          </w:tcPr>
          <w:p w14:paraId="4D204BDD" w14:textId="37860CE9" w:rsidR="00457501" w:rsidRPr="005368EF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130" w:type="pct"/>
            <w:shd w:val="clear" w:color="auto" w:fill="auto"/>
          </w:tcPr>
          <w:p w14:paraId="6B0B3895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2886A5D0" w14:textId="5A7DE504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24,257</w:t>
            </w:r>
          </w:p>
        </w:tc>
        <w:tc>
          <w:tcPr>
            <w:tcW w:w="153" w:type="pct"/>
            <w:shd w:val="clear" w:color="auto" w:fill="auto"/>
          </w:tcPr>
          <w:p w14:paraId="5093F5CD" w14:textId="77777777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5749A020" w14:textId="047D9BA3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10,894</w:t>
            </w:r>
          </w:p>
        </w:tc>
        <w:tc>
          <w:tcPr>
            <w:tcW w:w="146" w:type="pct"/>
            <w:shd w:val="clear" w:color="auto" w:fill="auto"/>
          </w:tcPr>
          <w:p w14:paraId="3E90BF9F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521401FD" w14:textId="500714D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17,983</w:t>
            </w:r>
          </w:p>
        </w:tc>
      </w:tr>
      <w:tr w:rsidR="00457501" w:rsidRPr="00050631" w14:paraId="233C4315" w14:textId="77777777" w:rsidTr="004B5B15">
        <w:tc>
          <w:tcPr>
            <w:tcW w:w="2797" w:type="pct"/>
          </w:tcPr>
          <w:p w14:paraId="7D1A9F1B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368E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469" w:type="pct"/>
            <w:shd w:val="clear" w:color="auto" w:fill="auto"/>
          </w:tcPr>
          <w:p w14:paraId="0156C713" w14:textId="6B0621CF" w:rsidR="00457501" w:rsidRPr="005368EF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1,405</w:t>
            </w:r>
          </w:p>
        </w:tc>
        <w:tc>
          <w:tcPr>
            <w:tcW w:w="130" w:type="pct"/>
            <w:shd w:val="clear" w:color="auto" w:fill="auto"/>
          </w:tcPr>
          <w:p w14:paraId="791FC58B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2EA54B1" w14:textId="4A9FE444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1,426</w:t>
            </w:r>
          </w:p>
        </w:tc>
        <w:tc>
          <w:tcPr>
            <w:tcW w:w="153" w:type="pct"/>
            <w:shd w:val="clear" w:color="auto" w:fill="auto"/>
          </w:tcPr>
          <w:p w14:paraId="02BFDE99" w14:textId="77777777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15CB5453" w14:textId="2ADA00D1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46" w:type="pct"/>
            <w:shd w:val="clear" w:color="auto" w:fill="auto"/>
          </w:tcPr>
          <w:p w14:paraId="346EA53C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13C5B84E" w14:textId="26045B1D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457501" w:rsidRPr="00050631" w14:paraId="42AF8601" w14:textId="77777777" w:rsidTr="004B5B15">
        <w:tc>
          <w:tcPr>
            <w:tcW w:w="2797" w:type="pct"/>
          </w:tcPr>
          <w:p w14:paraId="59E63FB0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368E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</w:tcPr>
          <w:p w14:paraId="71263294" w14:textId="02EE97E6" w:rsidR="00457501" w:rsidRPr="005368EF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616F4A54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836E62" w14:textId="1FE5491F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1E2E4E5D" w14:textId="77777777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</w:tcPr>
          <w:p w14:paraId="7181186E" w14:textId="7DC0A5AF" w:rsidR="00457501" w:rsidRPr="005368EF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0931B37" w14:textId="77777777" w:rsidR="00457501" w:rsidRPr="004B5B15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2687CC26" w14:textId="71EE023A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C72B7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57501" w:rsidRPr="00050631" w14:paraId="1F56407F" w14:textId="77777777" w:rsidTr="004B5B15">
        <w:tc>
          <w:tcPr>
            <w:tcW w:w="2797" w:type="pct"/>
          </w:tcPr>
          <w:p w14:paraId="02D33A29" w14:textId="3A6CC65F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68EF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4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AF349" w14:textId="793B4F19" w:rsidR="00457501" w:rsidRPr="005368EF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24,63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2E0420CC" w14:textId="77777777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B0474" w14:textId="517EF322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25,685</w:t>
            </w:r>
          </w:p>
        </w:tc>
        <w:tc>
          <w:tcPr>
            <w:tcW w:w="153" w:type="pct"/>
            <w:shd w:val="clear" w:color="auto" w:fill="auto"/>
          </w:tcPr>
          <w:p w14:paraId="7796C7E1" w14:textId="77777777" w:rsidR="00457501" w:rsidRPr="00C72B78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EF8BF" w14:textId="670D50C2" w:rsidR="00457501" w:rsidRPr="005368E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5368EF">
              <w:rPr>
                <w:rFonts w:ascii="Angsana New" w:hAnsi="Angsana New"/>
                <w:sz w:val="30"/>
                <w:szCs w:val="30"/>
              </w:rPr>
              <w:t>11,36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1819BAE3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367EA" w14:textId="52B51851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18,824</w:t>
            </w:r>
          </w:p>
        </w:tc>
      </w:tr>
      <w:tr w:rsidR="00457501" w:rsidRPr="00050631" w14:paraId="25790D9D" w14:textId="77777777" w:rsidTr="004B5B15">
        <w:trPr>
          <w:trHeight w:val="26"/>
        </w:trPr>
        <w:tc>
          <w:tcPr>
            <w:tcW w:w="2797" w:type="pct"/>
          </w:tcPr>
          <w:p w14:paraId="7B331EA0" w14:textId="6B2C9CF7" w:rsidR="00D44E89" w:rsidRPr="004B5B15" w:rsidRDefault="00D44E89" w:rsidP="00457501">
            <w:pPr>
              <w:tabs>
                <w:tab w:val="clear" w:pos="680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9" w:type="pct"/>
            <w:tcBorders>
              <w:top w:val="double" w:sz="4" w:space="0" w:color="auto"/>
            </w:tcBorders>
            <w:shd w:val="clear" w:color="auto" w:fill="auto"/>
          </w:tcPr>
          <w:p w14:paraId="732AE26C" w14:textId="77777777" w:rsidR="00457501" w:rsidRPr="004B5B15" w:rsidRDefault="00457501" w:rsidP="00457501">
            <w:pPr>
              <w:tabs>
                <w:tab w:val="clear" w:pos="680"/>
                <w:tab w:val="left" w:pos="54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F3D44A4" w14:textId="77777777" w:rsidR="00457501" w:rsidRPr="004B5B15" w:rsidRDefault="00457501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C7F27B5" w14:textId="77777777" w:rsidR="00457501" w:rsidRPr="004B5B15" w:rsidRDefault="00457501" w:rsidP="00457501">
            <w:pPr>
              <w:tabs>
                <w:tab w:val="clear" w:pos="680"/>
                <w:tab w:val="left" w:pos="540"/>
                <w:tab w:val="decimal" w:pos="81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5234CAE" w14:textId="77777777" w:rsidR="00457501" w:rsidRPr="004B5B15" w:rsidRDefault="00457501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tcBorders>
              <w:top w:val="double" w:sz="4" w:space="0" w:color="auto"/>
            </w:tcBorders>
            <w:shd w:val="clear" w:color="auto" w:fill="auto"/>
          </w:tcPr>
          <w:p w14:paraId="264187DA" w14:textId="77777777" w:rsidR="00457501" w:rsidRPr="004B5B15" w:rsidRDefault="00457501" w:rsidP="00457501">
            <w:pPr>
              <w:tabs>
                <w:tab w:val="clear" w:pos="680"/>
                <w:tab w:val="left" w:pos="540"/>
                <w:tab w:val="decimal" w:pos="946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B058B77" w14:textId="77777777" w:rsidR="00457501" w:rsidRPr="004B5B15" w:rsidRDefault="00457501" w:rsidP="00457501">
            <w:pPr>
              <w:tabs>
                <w:tab w:val="clear" w:pos="680"/>
                <w:tab w:val="left" w:pos="540"/>
                <w:tab w:val="decimal" w:pos="8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  <w:tcBorders>
              <w:top w:val="double" w:sz="4" w:space="0" w:color="auto"/>
            </w:tcBorders>
            <w:shd w:val="clear" w:color="auto" w:fill="auto"/>
          </w:tcPr>
          <w:p w14:paraId="5EC422D4" w14:textId="77777777" w:rsidR="00457501" w:rsidRPr="004B5B15" w:rsidRDefault="00457501" w:rsidP="00457501">
            <w:pPr>
              <w:tabs>
                <w:tab w:val="clear" w:pos="680"/>
                <w:tab w:val="left" w:pos="540"/>
                <w:tab w:val="decimal" w:pos="946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7501" w:rsidRPr="00050631" w14:paraId="21B2B994" w14:textId="77777777" w:rsidTr="004B5B15">
        <w:tc>
          <w:tcPr>
            <w:tcW w:w="2797" w:type="pct"/>
          </w:tcPr>
          <w:p w14:paraId="21964031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69" w:type="pct"/>
            <w:shd w:val="clear" w:color="auto" w:fill="auto"/>
          </w:tcPr>
          <w:p w14:paraId="1C295C10" w14:textId="77777777" w:rsidR="00457501" w:rsidRPr="00154A7F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9BD977E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7969BA20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816597B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3C73A744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49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BE49E8A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3" w:type="pct"/>
            <w:shd w:val="clear" w:color="auto" w:fill="auto"/>
          </w:tcPr>
          <w:p w14:paraId="4CA2EEDF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98" w:right="-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57501" w:rsidRPr="00050631" w14:paraId="149A6D0B" w14:textId="77777777" w:rsidTr="004B5B15">
        <w:tc>
          <w:tcPr>
            <w:tcW w:w="2797" w:type="pct"/>
          </w:tcPr>
          <w:p w14:paraId="60863110" w14:textId="4C198788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69" w:type="pct"/>
            <w:shd w:val="clear" w:color="auto" w:fill="auto"/>
          </w:tcPr>
          <w:p w14:paraId="17152BE6" w14:textId="08DC135B" w:rsidR="00457501" w:rsidRPr="00050631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35,795</w:t>
            </w:r>
          </w:p>
        </w:tc>
        <w:tc>
          <w:tcPr>
            <w:tcW w:w="130" w:type="pct"/>
            <w:shd w:val="clear" w:color="auto" w:fill="auto"/>
          </w:tcPr>
          <w:p w14:paraId="2241DE6A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53FE4367" w14:textId="29006915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19,914</w:t>
            </w:r>
          </w:p>
        </w:tc>
        <w:tc>
          <w:tcPr>
            <w:tcW w:w="153" w:type="pct"/>
            <w:shd w:val="clear" w:color="auto" w:fill="auto"/>
          </w:tcPr>
          <w:p w14:paraId="5C6C976A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4CF9A4E9" w14:textId="18B73C5D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0384B99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2AB8F4F7" w14:textId="44546E05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</w:tr>
      <w:tr w:rsidR="00457501" w:rsidRPr="00050631" w14:paraId="5A036EB3" w14:textId="77777777" w:rsidTr="004B5B15">
        <w:tc>
          <w:tcPr>
            <w:tcW w:w="2797" w:type="pct"/>
          </w:tcPr>
          <w:p w14:paraId="0355F326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69" w:type="pct"/>
            <w:shd w:val="clear" w:color="auto" w:fill="auto"/>
          </w:tcPr>
          <w:p w14:paraId="135DBC78" w14:textId="7DDF51C3" w:rsidR="00457501" w:rsidRPr="00050631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0E13FBE6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2FB351CA" w14:textId="23C2B6BC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53" w:type="pct"/>
            <w:shd w:val="clear" w:color="auto" w:fill="auto"/>
          </w:tcPr>
          <w:p w14:paraId="0D5584CF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4D4A52F" w14:textId="489375A1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CD1C775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66DD7CA3" w14:textId="021348C9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57501" w:rsidRPr="00050631" w14:paraId="4721D51C" w14:textId="77777777" w:rsidTr="004B5B15">
        <w:tc>
          <w:tcPr>
            <w:tcW w:w="2797" w:type="pct"/>
          </w:tcPr>
          <w:p w14:paraId="50BAC209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69" w:type="pct"/>
            <w:shd w:val="clear" w:color="auto" w:fill="auto"/>
          </w:tcPr>
          <w:p w14:paraId="27B2BA86" w14:textId="4FFB5488" w:rsidR="00457501" w:rsidRPr="00050631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22,999</w:t>
            </w:r>
          </w:p>
        </w:tc>
        <w:tc>
          <w:tcPr>
            <w:tcW w:w="130" w:type="pct"/>
            <w:shd w:val="clear" w:color="auto" w:fill="auto"/>
          </w:tcPr>
          <w:p w14:paraId="0EAA65B3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3A0C2E4A" w14:textId="2D13B049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30,021</w:t>
            </w:r>
          </w:p>
        </w:tc>
        <w:tc>
          <w:tcPr>
            <w:tcW w:w="153" w:type="pct"/>
            <w:shd w:val="clear" w:color="auto" w:fill="auto"/>
          </w:tcPr>
          <w:p w14:paraId="00589172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60D07D9B" w14:textId="5C148405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96F902E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07FB1A05" w14:textId="67B8C7BE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5,097</w:t>
            </w:r>
          </w:p>
        </w:tc>
      </w:tr>
      <w:tr w:rsidR="00457501" w:rsidRPr="00050631" w14:paraId="5B29B32D" w14:textId="77777777" w:rsidTr="004B5B15">
        <w:tc>
          <w:tcPr>
            <w:tcW w:w="2797" w:type="pct"/>
          </w:tcPr>
          <w:p w14:paraId="2F751B32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ค่าเช่าดำเนินงาน</w:t>
            </w:r>
          </w:p>
        </w:tc>
        <w:tc>
          <w:tcPr>
            <w:tcW w:w="469" w:type="pct"/>
            <w:shd w:val="clear" w:color="auto" w:fill="auto"/>
          </w:tcPr>
          <w:p w14:paraId="3AA12176" w14:textId="64FB14BE" w:rsidR="00457501" w:rsidRPr="00050631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11,236</w:t>
            </w:r>
          </w:p>
        </w:tc>
        <w:tc>
          <w:tcPr>
            <w:tcW w:w="130" w:type="pct"/>
            <w:shd w:val="clear" w:color="auto" w:fill="auto"/>
          </w:tcPr>
          <w:p w14:paraId="528D6C9B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168C4DC1" w14:textId="3768355F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11,421</w:t>
            </w:r>
          </w:p>
        </w:tc>
        <w:tc>
          <w:tcPr>
            <w:tcW w:w="153" w:type="pct"/>
            <w:shd w:val="clear" w:color="auto" w:fill="auto"/>
          </w:tcPr>
          <w:p w14:paraId="1F8F979E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62B84C35" w14:textId="39A5B62A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46" w:type="pct"/>
            <w:shd w:val="clear" w:color="auto" w:fill="auto"/>
          </w:tcPr>
          <w:p w14:paraId="535075DA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50C61BEA" w14:textId="73E82494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</w:tr>
      <w:tr w:rsidR="00457501" w:rsidRPr="00050631" w14:paraId="3DC1840F" w14:textId="77777777" w:rsidTr="004B5B15">
        <w:tc>
          <w:tcPr>
            <w:tcW w:w="2797" w:type="pct"/>
          </w:tcPr>
          <w:p w14:paraId="69CBB703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50631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69" w:type="pct"/>
            <w:shd w:val="clear" w:color="auto" w:fill="auto"/>
          </w:tcPr>
          <w:p w14:paraId="4738DCFC" w14:textId="4A1602A9" w:rsidR="00457501" w:rsidRPr="002C13B1" w:rsidRDefault="0045750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2C13B1">
              <w:rPr>
                <w:rFonts w:ascii="Angsana New" w:hAnsi="Angsana New"/>
                <w:sz w:val="30"/>
                <w:szCs w:val="30"/>
              </w:rPr>
              <w:t>1,767</w:t>
            </w:r>
          </w:p>
        </w:tc>
        <w:tc>
          <w:tcPr>
            <w:tcW w:w="130" w:type="pct"/>
            <w:shd w:val="clear" w:color="auto" w:fill="auto"/>
          </w:tcPr>
          <w:p w14:paraId="6B8282CA" w14:textId="77777777" w:rsidR="00457501" w:rsidRPr="002C13B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pct"/>
            <w:gridSpan w:val="2"/>
            <w:shd w:val="clear" w:color="auto" w:fill="auto"/>
          </w:tcPr>
          <w:p w14:paraId="08E07805" w14:textId="735EB26B" w:rsidR="00457501" w:rsidRPr="002C13B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203"/>
              <w:rPr>
                <w:rFonts w:ascii="Angsana New" w:hAnsi="Angsana New"/>
                <w:sz w:val="30"/>
                <w:szCs w:val="30"/>
              </w:rPr>
            </w:pPr>
            <w:r w:rsidRPr="002C13B1">
              <w:rPr>
                <w:rFonts w:ascii="Angsana New" w:hAnsi="Angsana New"/>
                <w:sz w:val="30"/>
                <w:szCs w:val="30"/>
              </w:rPr>
              <w:t>1,854</w:t>
            </w:r>
          </w:p>
        </w:tc>
        <w:tc>
          <w:tcPr>
            <w:tcW w:w="153" w:type="pct"/>
            <w:shd w:val="clear" w:color="auto" w:fill="auto"/>
          </w:tcPr>
          <w:p w14:paraId="26691C61" w14:textId="77777777" w:rsidR="00457501" w:rsidRPr="002C13B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2" w:type="pct"/>
            <w:shd w:val="clear" w:color="auto" w:fill="auto"/>
          </w:tcPr>
          <w:p w14:paraId="2972706F" w14:textId="36CAAF63" w:rsidR="00457501" w:rsidRPr="002C13B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 w:rsidRPr="002C13B1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6" w:type="pct"/>
            <w:shd w:val="clear" w:color="auto" w:fill="auto"/>
          </w:tcPr>
          <w:p w14:paraId="265018D5" w14:textId="77777777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3" w:type="pct"/>
            <w:shd w:val="clear" w:color="auto" w:fill="auto"/>
          </w:tcPr>
          <w:p w14:paraId="69D57A4B" w14:textId="6C85DB2F" w:rsidR="00457501" w:rsidRPr="00050631" w:rsidRDefault="00457501" w:rsidP="0045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2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</w:tr>
    </w:tbl>
    <w:p w14:paraId="29F33024" w14:textId="77777777" w:rsidR="00050631" w:rsidRPr="004B5B15" w:rsidRDefault="00050631" w:rsidP="00154A7F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08BA46" w14:textId="3677B8A4" w:rsidR="000F4299" w:rsidRPr="00154A7F" w:rsidRDefault="000F4299" w:rsidP="004A3B7D">
      <w:pPr>
        <w:tabs>
          <w:tab w:val="clear" w:pos="454"/>
          <w:tab w:val="left" w:pos="6030"/>
          <w:tab w:val="center" w:pos="7560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154A7F">
        <w:rPr>
          <w:rFonts w:ascii="Angsana New" w:hAnsi="Angsana New"/>
          <w:i/>
          <w:iCs/>
          <w:sz w:val="30"/>
          <w:szCs w:val="30"/>
          <w:cs/>
        </w:rPr>
        <w:t>ค่าตอบแทนกรรมการ</w:t>
      </w:r>
    </w:p>
    <w:p w14:paraId="59D2ED83" w14:textId="2A04180F" w:rsidR="00050631" w:rsidRDefault="00050631" w:rsidP="00050631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558B">
        <w:rPr>
          <w:rFonts w:ascii="Angsana New" w:hAnsi="Angsana New"/>
          <w:spacing w:val="-4"/>
          <w:sz w:val="30"/>
          <w:szCs w:val="30"/>
          <w:cs/>
        </w:rPr>
        <w:lastRenderedPageBreak/>
        <w:t>ในการประชุมสามัญประจำปีของผู้ถือหุ้นของบริษัท</w:t>
      </w:r>
      <w:r w:rsidRPr="00BB4218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BB4218">
        <w:rPr>
          <w:rFonts w:ascii="Angsana New" w:hAnsi="Angsana New"/>
          <w:spacing w:val="-4"/>
          <w:sz w:val="30"/>
          <w:szCs w:val="30"/>
        </w:rPr>
        <w:t xml:space="preserve"> </w:t>
      </w:r>
      <w:r w:rsidR="00BB4218" w:rsidRPr="00BB4218">
        <w:rPr>
          <w:rFonts w:ascii="Angsana New" w:hAnsi="Angsana New"/>
          <w:spacing w:val="-4"/>
          <w:sz w:val="30"/>
          <w:szCs w:val="30"/>
        </w:rPr>
        <w:t>30</w:t>
      </w:r>
      <w:r w:rsidRPr="00BB4218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BB4218">
        <w:rPr>
          <w:rFonts w:ascii="Angsana New" w:hAnsi="Angsana New"/>
          <w:spacing w:val="-4"/>
          <w:sz w:val="30"/>
          <w:szCs w:val="30"/>
        </w:rPr>
        <w:t>256</w:t>
      </w:r>
      <w:r w:rsidR="00BB4218" w:rsidRPr="00BB4218">
        <w:rPr>
          <w:rFonts w:ascii="Angsana New" w:hAnsi="Angsana New"/>
          <w:spacing w:val="-4"/>
          <w:sz w:val="30"/>
          <w:szCs w:val="30"/>
        </w:rPr>
        <w:t>6</w:t>
      </w:r>
      <w:r w:rsidRPr="00BB4218">
        <w:rPr>
          <w:rFonts w:ascii="Angsana New" w:hAnsi="Angsana New"/>
          <w:spacing w:val="-4"/>
          <w:sz w:val="30"/>
          <w:szCs w:val="30"/>
          <w:cs/>
        </w:rPr>
        <w:t xml:space="preserve"> ผู้ถือหุ้นมีมติอนุมัติการจ่ายค่าตอบแทน</w:t>
      </w:r>
      <w:r w:rsidRPr="00BB4218">
        <w:rPr>
          <w:rFonts w:ascii="Angsana New" w:hAnsi="Angsana New"/>
          <w:sz w:val="30"/>
          <w:szCs w:val="30"/>
          <w:cs/>
        </w:rPr>
        <w:t xml:space="preserve">กรรมการบริษัทและเบี้ยประชุมประจำปี </w:t>
      </w:r>
      <w:r w:rsidRPr="00BB4218">
        <w:rPr>
          <w:rFonts w:ascii="Angsana New" w:hAnsi="Angsana New"/>
          <w:sz w:val="30"/>
          <w:szCs w:val="30"/>
        </w:rPr>
        <w:t>25</w:t>
      </w:r>
      <w:r w:rsidR="006024EA" w:rsidRPr="00BB4218">
        <w:rPr>
          <w:rFonts w:ascii="Angsana New" w:hAnsi="Angsana New"/>
          <w:sz w:val="30"/>
          <w:szCs w:val="30"/>
        </w:rPr>
        <w:t>66</w:t>
      </w:r>
      <w:r w:rsidRPr="00BB4218">
        <w:rPr>
          <w:rFonts w:ascii="Angsana New" w:hAnsi="Angsana New"/>
          <w:sz w:val="30"/>
          <w:szCs w:val="30"/>
          <w:cs/>
        </w:rPr>
        <w:t xml:space="preserve"> เป็นจำนวนเงินทั้งสิ้นไม่เกิน</w:t>
      </w:r>
      <w:r w:rsidR="001C2D99" w:rsidRPr="00BB4218">
        <w:rPr>
          <w:rFonts w:ascii="Angsana New" w:hAnsi="Angsana New"/>
          <w:sz w:val="30"/>
          <w:szCs w:val="30"/>
        </w:rPr>
        <w:t xml:space="preserve"> 15</w:t>
      </w:r>
      <w:r w:rsidRPr="00BB4218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6E6ACA6" w14:textId="77777777" w:rsidR="0070744D" w:rsidRPr="004B5B15" w:rsidRDefault="0070744D" w:rsidP="00050631">
      <w:pPr>
        <w:tabs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21"/>
        <w:gridCol w:w="852"/>
        <w:gridCol w:w="246"/>
        <w:gridCol w:w="7"/>
        <w:gridCol w:w="16"/>
        <w:gridCol w:w="1001"/>
        <w:gridCol w:w="239"/>
        <w:gridCol w:w="14"/>
        <w:gridCol w:w="16"/>
        <w:gridCol w:w="870"/>
        <w:gridCol w:w="273"/>
        <w:gridCol w:w="16"/>
        <w:gridCol w:w="977"/>
      </w:tblGrid>
      <w:tr w:rsidR="003936D7" w:rsidRPr="0047558B" w14:paraId="6F367C3F" w14:textId="77777777" w:rsidTr="004B5B15">
        <w:trPr>
          <w:tblHeader/>
        </w:trPr>
        <w:tc>
          <w:tcPr>
            <w:tcW w:w="2498" w:type="pct"/>
          </w:tcPr>
          <w:p w14:paraId="33A31CE3" w14:textId="6385DDE6" w:rsidR="00092F3D" w:rsidRPr="0047558B" w:rsidRDefault="00092F3D" w:rsidP="00045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pct"/>
            <w:gridSpan w:val="5"/>
          </w:tcPr>
          <w:p w14:paraId="1397FD6B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gridSpan w:val="2"/>
          </w:tcPr>
          <w:p w14:paraId="48E1BA40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pct"/>
            <w:gridSpan w:val="5"/>
          </w:tcPr>
          <w:p w14:paraId="16B314E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E5646" w:rsidRPr="0047558B" w14:paraId="1F5AD0C2" w14:textId="77777777" w:rsidTr="004B5B15">
        <w:trPr>
          <w:tblHeader/>
        </w:trPr>
        <w:tc>
          <w:tcPr>
            <w:tcW w:w="2498" w:type="pct"/>
          </w:tcPr>
          <w:p w14:paraId="62A72140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40B36F96" w14:textId="120B3658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40" w:type="pct"/>
            <w:gridSpan w:val="2"/>
          </w:tcPr>
          <w:p w14:paraId="3ECCB771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4EA63DBF" w14:textId="5330839E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0" w:type="pct"/>
            <w:gridSpan w:val="2"/>
          </w:tcPr>
          <w:p w14:paraId="5A9B9E1A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1F0D43DB" w14:textId="0736205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67E8F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</w:p>
        </w:tc>
        <w:tc>
          <w:tcPr>
            <w:tcW w:w="160" w:type="pct"/>
            <w:gridSpan w:val="2"/>
          </w:tcPr>
          <w:p w14:paraId="5AF0FE6D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6A5D7B94" w14:textId="42835836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7E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67E8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0E5646" w:rsidRPr="0047558B" w14:paraId="221687F9" w14:textId="77777777" w:rsidTr="004B5B15">
        <w:trPr>
          <w:tblHeader/>
        </w:trPr>
        <w:tc>
          <w:tcPr>
            <w:tcW w:w="2498" w:type="pct"/>
          </w:tcPr>
          <w:p w14:paraId="184966EA" w14:textId="32070459" w:rsidR="001F7CF1" w:rsidRPr="00154A7F" w:rsidRDefault="00AA7206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54A7F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470" w:type="pct"/>
          </w:tcPr>
          <w:p w14:paraId="52FDD362" w14:textId="72D77342" w:rsidR="001F7CF1" w:rsidRPr="0047558B" w:rsidRDefault="00F06CC9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  <w:gridSpan w:val="2"/>
          </w:tcPr>
          <w:p w14:paraId="6EA32F2A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055552ED" w14:textId="13E7D0D6" w:rsidR="001F7CF1" w:rsidRPr="0047558B" w:rsidRDefault="00F06CC9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  <w:gridSpan w:val="2"/>
          </w:tcPr>
          <w:p w14:paraId="355AFA88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7E4A023A" w14:textId="2AAE17AA" w:rsidR="001F7CF1" w:rsidRPr="0047558B" w:rsidRDefault="00F06CC9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0" w:type="pct"/>
            <w:gridSpan w:val="2"/>
          </w:tcPr>
          <w:p w14:paraId="78446E91" w14:textId="77777777" w:rsidR="001F7CF1" w:rsidRPr="0047558B" w:rsidRDefault="001F7CF1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452A87C" w14:textId="68B6ABC6" w:rsidR="001F7CF1" w:rsidRPr="0047558B" w:rsidRDefault="00F06CC9" w:rsidP="001F7C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7206" w:rsidRPr="0047558B" w14:paraId="0CD5BE29" w14:textId="77777777" w:rsidTr="004B5B15">
        <w:trPr>
          <w:tblHeader/>
        </w:trPr>
        <w:tc>
          <w:tcPr>
            <w:tcW w:w="2498" w:type="pct"/>
          </w:tcPr>
          <w:p w14:paraId="556B16B9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12"/>
          </w:tcPr>
          <w:p w14:paraId="0853AB0D" w14:textId="77777777" w:rsidR="00092F3D" w:rsidRPr="0047558B" w:rsidRDefault="00092F3D" w:rsidP="007409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5646" w:rsidRPr="0047558B" w14:paraId="47734C8E" w14:textId="77777777" w:rsidTr="004B5B15">
        <w:trPr>
          <w:trHeight w:val="217"/>
        </w:trPr>
        <w:tc>
          <w:tcPr>
            <w:tcW w:w="2498" w:type="pct"/>
          </w:tcPr>
          <w:p w14:paraId="587A66D7" w14:textId="05CAC8DE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0" w:type="pct"/>
          </w:tcPr>
          <w:p w14:paraId="6AC82D34" w14:textId="77777777" w:rsidR="001C2D99" w:rsidRPr="0047558B" w:rsidDel="001F7CF1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1C7B21B3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AC8829B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39473F16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7D4C1378" w14:textId="77777777" w:rsidR="001C2D99" w:rsidRPr="0047558B" w:rsidDel="001F7CF1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A93D2AF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</w:tcPr>
          <w:p w14:paraId="44067996" w14:textId="77777777" w:rsidR="001C2D99" w:rsidRPr="0047558B" w:rsidRDefault="001C2D99" w:rsidP="001F7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5646" w:rsidRPr="0047558B" w14:paraId="2A06546E" w14:textId="77777777" w:rsidTr="004B5B15">
        <w:trPr>
          <w:trHeight w:val="217"/>
        </w:trPr>
        <w:tc>
          <w:tcPr>
            <w:tcW w:w="2498" w:type="pct"/>
          </w:tcPr>
          <w:p w14:paraId="51506B06" w14:textId="7B6B40B4" w:rsidR="00F06CC9" w:rsidRPr="00B4359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0" w:type="pct"/>
          </w:tcPr>
          <w:p w14:paraId="152695A8" w14:textId="100E3373" w:rsidR="00F06CC9" w:rsidRPr="00B4359B" w:rsidDel="001F7CF1" w:rsidRDefault="009C5ECF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044804A8" w14:textId="77777777" w:rsidR="00F06CC9" w:rsidRPr="00B4359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9E76477" w14:textId="73758490" w:rsidR="00F06CC9" w:rsidRPr="00B4359B" w:rsidRDefault="00F06CC9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1D06155B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0D6DFBA9" w14:textId="4ACF5128" w:rsidR="00F06CC9" w:rsidRPr="00B4359B" w:rsidDel="001F7CF1" w:rsidRDefault="009C5ECF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56,066</w:t>
            </w:r>
          </w:p>
        </w:tc>
        <w:tc>
          <w:tcPr>
            <w:tcW w:w="160" w:type="pct"/>
            <w:gridSpan w:val="2"/>
          </w:tcPr>
          <w:p w14:paraId="4F5C2D54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</w:tcPr>
          <w:p w14:paraId="1E43CC6E" w14:textId="0EA2F38E" w:rsidR="00F06CC9" w:rsidRPr="00B4359B" w:rsidRDefault="00F06CC9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288,</w:t>
            </w:r>
            <w:r w:rsidRPr="00F06CC9"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0E5646" w:rsidRPr="0047558B" w14:paraId="518BD6A6" w14:textId="77777777" w:rsidTr="004B5B15">
        <w:trPr>
          <w:trHeight w:val="217"/>
        </w:trPr>
        <w:tc>
          <w:tcPr>
            <w:tcW w:w="2498" w:type="pct"/>
          </w:tcPr>
          <w:p w14:paraId="66AC3687" w14:textId="5552286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77B4C11E" w14:textId="16EAE159" w:rsidR="00F06CC9" w:rsidRPr="00B4359B" w:rsidDel="001F7CF1" w:rsidRDefault="009C5ECF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4,747</w:t>
            </w:r>
          </w:p>
        </w:tc>
        <w:tc>
          <w:tcPr>
            <w:tcW w:w="140" w:type="pct"/>
            <w:gridSpan w:val="2"/>
          </w:tcPr>
          <w:p w14:paraId="6C618133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73A6718B" w14:textId="7E6B794D" w:rsidR="00F06CC9" w:rsidRPr="00B4359B" w:rsidRDefault="00F06CC9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140" w:type="pct"/>
            <w:gridSpan w:val="2"/>
          </w:tcPr>
          <w:p w14:paraId="535ED09D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tcBorders>
              <w:bottom w:val="single" w:sz="4" w:space="0" w:color="auto"/>
            </w:tcBorders>
          </w:tcPr>
          <w:p w14:paraId="7775FF42" w14:textId="0E69545C" w:rsidR="00F06CC9" w:rsidRPr="00B4359B" w:rsidDel="001F7CF1" w:rsidRDefault="009C5ECF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04CE7A38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</w:tcPr>
          <w:p w14:paraId="003377E9" w14:textId="1C665A44" w:rsidR="00F06CC9" w:rsidRPr="00B4359B" w:rsidRDefault="00F06CC9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5646" w:rsidRPr="0047558B" w14:paraId="4A0804E0" w14:textId="77777777" w:rsidTr="004B5B15">
        <w:trPr>
          <w:trHeight w:val="217"/>
        </w:trPr>
        <w:tc>
          <w:tcPr>
            <w:tcW w:w="2498" w:type="pct"/>
          </w:tcPr>
          <w:p w14:paraId="0DC75494" w14:textId="411B6F65" w:rsidR="00F06CC9" w:rsidRPr="001C2D99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</w:tcPr>
          <w:p w14:paraId="330465D8" w14:textId="2C41B694" w:rsidR="00F06CC9" w:rsidRPr="0047558B" w:rsidRDefault="009C5ECF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4,747</w:t>
            </w:r>
          </w:p>
        </w:tc>
        <w:tc>
          <w:tcPr>
            <w:tcW w:w="140" w:type="pct"/>
            <w:gridSpan w:val="2"/>
          </w:tcPr>
          <w:p w14:paraId="4AC3CC29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7C1FAE" w14:textId="7C197BE0" w:rsidR="00F06CC9" w:rsidRPr="0047558B" w:rsidRDefault="00F06CC9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16,236</w:t>
            </w:r>
          </w:p>
        </w:tc>
        <w:tc>
          <w:tcPr>
            <w:tcW w:w="140" w:type="pct"/>
            <w:gridSpan w:val="2"/>
          </w:tcPr>
          <w:p w14:paraId="38D8276F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6DA344" w14:textId="06556D9F" w:rsidR="00F06CC9" w:rsidRPr="000E5646" w:rsidRDefault="009C5ECF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646">
              <w:rPr>
                <w:rFonts w:ascii="Angsana New" w:hAnsi="Angsana New"/>
                <w:b/>
                <w:bCs/>
                <w:sz w:val="30"/>
                <w:szCs w:val="30"/>
              </w:rPr>
              <w:t>56,066</w:t>
            </w:r>
          </w:p>
        </w:tc>
        <w:tc>
          <w:tcPr>
            <w:tcW w:w="160" w:type="pct"/>
            <w:gridSpan w:val="2"/>
          </w:tcPr>
          <w:p w14:paraId="241D4EA8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135F4C8A" w14:textId="1DA1A7B7" w:rsidR="00F06CC9" w:rsidRPr="000E5646" w:rsidRDefault="00F06CC9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646">
              <w:rPr>
                <w:rFonts w:ascii="Angsana New" w:hAnsi="Angsana New"/>
                <w:b/>
                <w:bCs/>
                <w:sz w:val="30"/>
                <w:szCs w:val="30"/>
              </w:rPr>
              <w:t>288,743</w:t>
            </w:r>
          </w:p>
        </w:tc>
      </w:tr>
      <w:tr w:rsidR="009C5ECF" w:rsidRPr="0047558B" w14:paraId="0C066456" w14:textId="77777777" w:rsidTr="004B5B15">
        <w:tc>
          <w:tcPr>
            <w:tcW w:w="2498" w:type="pct"/>
          </w:tcPr>
          <w:p w14:paraId="60D71B4C" w14:textId="77777777" w:rsidR="009C5ECF" w:rsidRPr="00154A7F" w:rsidRDefault="009C5ECF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12"/>
          </w:tcPr>
          <w:p w14:paraId="373F21F4" w14:textId="77777777" w:rsidR="009C5ECF" w:rsidRPr="0047558B" w:rsidRDefault="009C5ECF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715E3" w:rsidRPr="0047558B" w14:paraId="462CDA79" w14:textId="77777777" w:rsidTr="004B5B15">
        <w:tc>
          <w:tcPr>
            <w:tcW w:w="2498" w:type="pct"/>
          </w:tcPr>
          <w:p w14:paraId="7008EDE0" w14:textId="77777777" w:rsidR="00C715E3" w:rsidRPr="00154A7F" w:rsidRDefault="00C715E3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12"/>
          </w:tcPr>
          <w:p w14:paraId="219AAEB3" w14:textId="77777777" w:rsidR="00C715E3" w:rsidRPr="0047558B" w:rsidRDefault="00C715E3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715E3" w:rsidRPr="0047558B" w14:paraId="3A3AA184" w14:textId="77777777" w:rsidTr="004B5B15">
        <w:tc>
          <w:tcPr>
            <w:tcW w:w="2498" w:type="pct"/>
          </w:tcPr>
          <w:p w14:paraId="42E08BC4" w14:textId="77777777" w:rsidR="00C715E3" w:rsidRPr="00154A7F" w:rsidRDefault="00C715E3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2" w:type="pct"/>
            <w:gridSpan w:val="12"/>
          </w:tcPr>
          <w:p w14:paraId="3B5EADB4" w14:textId="77777777" w:rsidR="00C715E3" w:rsidRPr="0047558B" w:rsidRDefault="00C715E3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5646" w:rsidRPr="0047558B" w14:paraId="7DE6B3BF" w14:textId="77777777" w:rsidTr="004B5B15">
        <w:tc>
          <w:tcPr>
            <w:tcW w:w="2498" w:type="pct"/>
          </w:tcPr>
          <w:p w14:paraId="1EAA3D25" w14:textId="109E0578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470" w:type="pct"/>
          </w:tcPr>
          <w:p w14:paraId="03F875DC" w14:textId="77777777" w:rsidR="00F06CC9" w:rsidRPr="0047558B" w:rsidDel="001F7CF1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6DCE1BFC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gridSpan w:val="2"/>
          </w:tcPr>
          <w:p w14:paraId="1714930D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</w:tcPr>
          <w:p w14:paraId="0B5A20FC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1BB00D0F" w14:textId="77777777" w:rsidR="00F06CC9" w:rsidRPr="0047558B" w:rsidDel="001F7CF1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4BF1C40D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</w:tcPr>
          <w:p w14:paraId="14FB0B21" w14:textId="77777777" w:rsidR="00F06CC9" w:rsidRPr="0047558B" w:rsidRDefault="00F06CC9" w:rsidP="00F06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6" w:rsidRPr="0047558B" w14:paraId="3D199FE8" w14:textId="77777777" w:rsidTr="004B5B15">
        <w:tc>
          <w:tcPr>
            <w:tcW w:w="2498" w:type="pct"/>
          </w:tcPr>
          <w:p w14:paraId="0A52FDCC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0" w:type="pct"/>
          </w:tcPr>
          <w:p w14:paraId="2CDF2299" w14:textId="0CE5D0A8" w:rsidR="00165AED" w:rsidRPr="0047558B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073F16DC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2" w:type="pct"/>
            <w:gridSpan w:val="2"/>
          </w:tcPr>
          <w:p w14:paraId="1A5CB025" w14:textId="4AEE415B" w:rsidR="00165AED" w:rsidRPr="0047558B" w:rsidRDefault="00165AED" w:rsidP="000E5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</w:tcPr>
          <w:p w14:paraId="70DE3416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1781161F" w14:textId="436CF69F" w:rsidR="00165AED" w:rsidRPr="006D1A3E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135,580</w:t>
            </w:r>
          </w:p>
        </w:tc>
        <w:tc>
          <w:tcPr>
            <w:tcW w:w="160" w:type="pct"/>
            <w:gridSpan w:val="2"/>
          </w:tcPr>
          <w:p w14:paraId="4E3A6CEA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</w:tcPr>
          <w:p w14:paraId="32713C0D" w14:textId="42A2413D" w:rsidR="00165AED" w:rsidRPr="0047558B" w:rsidRDefault="00165AE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138,906</w:t>
            </w:r>
          </w:p>
        </w:tc>
      </w:tr>
      <w:tr w:rsidR="000E5646" w:rsidRPr="0047558B" w14:paraId="7A879993" w14:textId="77777777" w:rsidTr="004B5B15">
        <w:tc>
          <w:tcPr>
            <w:tcW w:w="2498" w:type="pct"/>
          </w:tcPr>
          <w:p w14:paraId="1B185150" w14:textId="77777777" w:rsidR="00165AED" w:rsidRPr="0047558B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0EF42F3A" w14:textId="6C8E2D0D" w:rsidR="00165AED" w:rsidRPr="0047558B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  <w:tc>
          <w:tcPr>
            <w:tcW w:w="140" w:type="pct"/>
            <w:gridSpan w:val="2"/>
          </w:tcPr>
          <w:p w14:paraId="48C46A49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22E3E6C" w14:textId="314E1434" w:rsidR="00165AED" w:rsidRPr="0047558B" w:rsidRDefault="00165AE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971</w:t>
            </w:r>
          </w:p>
        </w:tc>
        <w:tc>
          <w:tcPr>
            <w:tcW w:w="140" w:type="pct"/>
            <w:gridSpan w:val="2"/>
          </w:tcPr>
          <w:p w14:paraId="331D8F26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gridSpan w:val="2"/>
          </w:tcPr>
          <w:p w14:paraId="10097D73" w14:textId="55F8883B" w:rsidR="00165AED" w:rsidRPr="006D1A3E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160" w:type="pct"/>
            <w:gridSpan w:val="2"/>
          </w:tcPr>
          <w:p w14:paraId="571E53AE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</w:tcPr>
          <w:p w14:paraId="417D2F2D" w14:textId="65AD8678" w:rsidR="00165AED" w:rsidRPr="0047558B" w:rsidRDefault="00165AE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0E5646" w:rsidRPr="0047558B" w14:paraId="5F5C6463" w14:textId="77777777" w:rsidTr="004B5B15">
        <w:trPr>
          <w:trHeight w:val="217"/>
        </w:trPr>
        <w:tc>
          <w:tcPr>
            <w:tcW w:w="2498" w:type="pct"/>
          </w:tcPr>
          <w:p w14:paraId="3F1BA080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</w:tcPr>
          <w:p w14:paraId="21E93155" w14:textId="1F834E5D" w:rsidR="00165AED" w:rsidRPr="000E5646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646">
              <w:rPr>
                <w:rFonts w:ascii="Angsana New" w:hAnsi="Angsana New"/>
                <w:b/>
                <w:bCs/>
                <w:sz w:val="30"/>
                <w:szCs w:val="30"/>
              </w:rPr>
              <w:t>1,321</w:t>
            </w:r>
          </w:p>
        </w:tc>
        <w:tc>
          <w:tcPr>
            <w:tcW w:w="140" w:type="pct"/>
            <w:gridSpan w:val="2"/>
          </w:tcPr>
          <w:p w14:paraId="0A1653C3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981711" w14:textId="1B69E80F" w:rsidR="00165AED" w:rsidRPr="006D1A3E" w:rsidRDefault="00165AE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40" w:type="pct"/>
            <w:gridSpan w:val="2"/>
          </w:tcPr>
          <w:p w14:paraId="06B995A3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AE3302" w14:textId="0276DE55" w:rsidR="00165AED" w:rsidRPr="0047558B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135,774</w:t>
            </w:r>
          </w:p>
        </w:tc>
        <w:tc>
          <w:tcPr>
            <w:tcW w:w="160" w:type="pct"/>
            <w:gridSpan w:val="2"/>
          </w:tcPr>
          <w:p w14:paraId="6DE78E51" w14:textId="77777777" w:rsidR="00165AED" w:rsidRPr="0047558B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74BBB46" w14:textId="4D0C841B" w:rsidR="00165AED" w:rsidRPr="006D1A3E" w:rsidRDefault="00165AE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139,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</w:tr>
      <w:tr w:rsidR="000E5646" w:rsidRPr="003C7742" w14:paraId="471D0AEF" w14:textId="77777777" w:rsidTr="004B5B15">
        <w:tc>
          <w:tcPr>
            <w:tcW w:w="2498" w:type="pct"/>
          </w:tcPr>
          <w:p w14:paraId="22C7FA56" w14:textId="3B1BEEF1" w:rsidR="00165AED" w:rsidRPr="004B5B15" w:rsidRDefault="00165AED" w:rsidP="00165AE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6CDB73CE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</w:tcPr>
          <w:p w14:paraId="39F69960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466D550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</w:tcPr>
          <w:p w14:paraId="381224F2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2B202B50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0C2A55E9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F2E87D0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6" w:rsidRPr="003C7742" w14:paraId="7E439F31" w14:textId="77777777" w:rsidTr="004B5B15">
        <w:tc>
          <w:tcPr>
            <w:tcW w:w="2498" w:type="pct"/>
          </w:tcPr>
          <w:p w14:paraId="477DE1D0" w14:textId="4843FE1E" w:rsidR="00165AED" w:rsidRPr="003C7742" w:rsidRDefault="00165AED" w:rsidP="00165AE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470" w:type="pct"/>
          </w:tcPr>
          <w:p w14:paraId="434CBBCF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</w:tcPr>
          <w:p w14:paraId="71CDC678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E43D45D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</w:tcPr>
          <w:p w14:paraId="0B36EDD9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14:paraId="554F4D43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5E53DC5A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523960CE" w14:textId="77777777" w:rsidR="00165AED" w:rsidRPr="003C7742" w:rsidRDefault="00165AED" w:rsidP="00165A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646" w:rsidRPr="003C7742" w14:paraId="79B64E70" w14:textId="77777777" w:rsidTr="004B5B15">
        <w:tc>
          <w:tcPr>
            <w:tcW w:w="2498" w:type="pct"/>
          </w:tcPr>
          <w:p w14:paraId="555F26A0" w14:textId="77777777" w:rsidR="00165AED" w:rsidRPr="003C7742" w:rsidRDefault="00165AED" w:rsidP="00165AE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</w:tcPr>
          <w:p w14:paraId="3E59ACE7" w14:textId="3C952F2F" w:rsidR="00165AED" w:rsidRPr="000E5646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64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114AFF86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1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auto"/>
          </w:tcPr>
          <w:p w14:paraId="053976D9" w14:textId="25BC24F3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08911B08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shd w:val="clear" w:color="auto" w:fill="auto"/>
          </w:tcPr>
          <w:p w14:paraId="41C6BE39" w14:textId="0D421E68" w:rsidR="00165AED" w:rsidRPr="003C7742" w:rsidRDefault="002056D6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755,000</w:t>
            </w:r>
          </w:p>
        </w:tc>
        <w:tc>
          <w:tcPr>
            <w:tcW w:w="151" w:type="pct"/>
            <w:shd w:val="clear" w:color="auto" w:fill="auto"/>
          </w:tcPr>
          <w:p w14:paraId="007C7304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551FEB" w14:textId="2EE043D9" w:rsidR="00165AED" w:rsidRPr="003C7742" w:rsidRDefault="00165AE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496,000</w:t>
            </w:r>
          </w:p>
        </w:tc>
      </w:tr>
      <w:tr w:rsidR="000E5646" w:rsidRPr="003C7742" w14:paraId="4728D3B1" w14:textId="77777777" w:rsidTr="004B5B15">
        <w:tc>
          <w:tcPr>
            <w:tcW w:w="2498" w:type="pct"/>
          </w:tcPr>
          <w:p w14:paraId="368756E1" w14:textId="01E0DEA0" w:rsidR="00165AED" w:rsidRPr="003C7742" w:rsidRDefault="00165AED" w:rsidP="00165AE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  <w:shd w:val="clear" w:color="auto" w:fill="auto"/>
          </w:tcPr>
          <w:p w14:paraId="011CC910" w14:textId="77777777" w:rsidR="00165AED" w:rsidRPr="00F13C80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485A1DB0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431CF97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45F5B350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7DECEDA2" w14:textId="77777777" w:rsidR="00165AED" w:rsidRPr="00F13C80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5655D6F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1CBE2F49" w14:textId="77777777" w:rsidR="00165AED" w:rsidRPr="003C7742" w:rsidRDefault="00165AED" w:rsidP="00165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D7" w:rsidRPr="003C7742" w14:paraId="3D8747A5" w14:textId="77777777" w:rsidTr="004B5B15">
        <w:tc>
          <w:tcPr>
            <w:tcW w:w="2498" w:type="pct"/>
          </w:tcPr>
          <w:p w14:paraId="304E7C23" w14:textId="585079A2" w:rsidR="003936D7" w:rsidRPr="003C7742" w:rsidRDefault="003936D7" w:rsidP="003936D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470" w:type="pct"/>
            <w:shd w:val="clear" w:color="auto" w:fill="auto"/>
          </w:tcPr>
          <w:p w14:paraId="4DFD0BFA" w14:textId="77777777" w:rsidR="003936D7" w:rsidRPr="00F13C8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7FC157AC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74D6A3B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2FF11FF1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50633778" w14:textId="77777777" w:rsidR="003936D7" w:rsidRPr="00F13C8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953C50C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6DBB17A7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D7" w:rsidRPr="003C7742" w14:paraId="22B30146" w14:textId="77777777" w:rsidTr="004B5B15">
        <w:tc>
          <w:tcPr>
            <w:tcW w:w="2498" w:type="pct"/>
          </w:tcPr>
          <w:p w14:paraId="044E14C8" w14:textId="77777777" w:rsidR="003936D7" w:rsidRPr="00B4359B" w:rsidRDefault="003936D7" w:rsidP="003936D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(</w:t>
            </w:r>
            <w:r w:rsidRPr="00B4359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เป็นส่วนหนึ่งของสินทรัพย์ไม่หมุนเวียนอื่น</w:t>
            </w:r>
          </w:p>
        </w:tc>
        <w:tc>
          <w:tcPr>
            <w:tcW w:w="470" w:type="pct"/>
            <w:shd w:val="clear" w:color="auto" w:fill="auto"/>
          </w:tcPr>
          <w:p w14:paraId="427FEA36" w14:textId="77777777" w:rsidR="003936D7" w:rsidRPr="00F13C8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4049043E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C348435" w14:textId="77777777" w:rsidR="003936D7" w:rsidDel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15C0BC40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1E02924F" w14:textId="77777777" w:rsidR="003936D7" w:rsidRPr="00F13C8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63B396DF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7BAFCF5C" w14:textId="77777777" w:rsidR="003936D7" w:rsidDel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D7" w:rsidRPr="003C7742" w14:paraId="23476A47" w14:textId="77777777" w:rsidTr="004B5B15">
        <w:tc>
          <w:tcPr>
            <w:tcW w:w="2498" w:type="pct"/>
          </w:tcPr>
          <w:p w14:paraId="48448FDA" w14:textId="77777777" w:rsidR="003936D7" w:rsidRPr="003C7742" w:rsidRDefault="003936D7" w:rsidP="003936D7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7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ในงบแสดงฐานะการเงิน)</w:t>
            </w:r>
          </w:p>
        </w:tc>
        <w:tc>
          <w:tcPr>
            <w:tcW w:w="470" w:type="pct"/>
            <w:shd w:val="clear" w:color="auto" w:fill="auto"/>
          </w:tcPr>
          <w:p w14:paraId="094F8B98" w14:textId="77777777" w:rsidR="003936D7" w:rsidRPr="00F13C8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4BAB0130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A596666" w14:textId="77777777" w:rsidR="003936D7" w:rsidDel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3"/>
            <w:shd w:val="clear" w:color="auto" w:fill="auto"/>
          </w:tcPr>
          <w:p w14:paraId="52BA60B2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  <w:shd w:val="clear" w:color="auto" w:fill="auto"/>
          </w:tcPr>
          <w:p w14:paraId="531C806D" w14:textId="77777777" w:rsidR="003936D7" w:rsidRPr="00F13C8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0777C7CB" w14:textId="77777777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19386355" w14:textId="77777777" w:rsidR="003936D7" w:rsidDel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D7" w:rsidRPr="003C7742" w14:paraId="44653DA2" w14:textId="77777777" w:rsidTr="004B5B15">
        <w:tc>
          <w:tcPr>
            <w:tcW w:w="2498" w:type="pct"/>
          </w:tcPr>
          <w:p w14:paraId="05C4FAB1" w14:textId="77777777" w:rsidR="003936D7" w:rsidRPr="003C7742" w:rsidRDefault="003936D7" w:rsidP="003936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</w:tcPr>
          <w:p w14:paraId="70D2040E" w14:textId="1AA2EA34" w:rsidR="003936D7" w:rsidRPr="009A3247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3,772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43F29049" w14:textId="77777777" w:rsidR="003936D7" w:rsidRPr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shd w:val="clear" w:color="auto" w:fill="auto"/>
          </w:tcPr>
          <w:p w14:paraId="4B961C75" w14:textId="7968D8C1" w:rsidR="003936D7" w:rsidRPr="00BA19A0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4,052</w:t>
            </w:r>
          </w:p>
        </w:tc>
        <w:tc>
          <w:tcPr>
            <w:tcW w:w="149" w:type="pct"/>
            <w:gridSpan w:val="3"/>
            <w:shd w:val="clear" w:color="auto" w:fill="auto"/>
          </w:tcPr>
          <w:p w14:paraId="58CE8979" w14:textId="77777777" w:rsidR="003936D7" w:rsidRPr="00BA19A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double" w:sz="4" w:space="0" w:color="auto"/>
            </w:tcBorders>
            <w:shd w:val="clear" w:color="auto" w:fill="auto"/>
          </w:tcPr>
          <w:p w14:paraId="067CC00D" w14:textId="76FF8589" w:rsidR="003936D7" w:rsidRPr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AE06512" w14:textId="77777777" w:rsidR="003936D7" w:rsidRPr="009A324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881"/>
              </w:tabs>
              <w:spacing w:line="240" w:lineRule="auto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D926624" w14:textId="162EAEEB" w:rsidR="003936D7" w:rsidRPr="00BA19A0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36D7" w:rsidRPr="0047558B" w14:paraId="14AAA2E9" w14:textId="77777777" w:rsidTr="004B5B15">
        <w:tc>
          <w:tcPr>
            <w:tcW w:w="2498" w:type="pct"/>
          </w:tcPr>
          <w:p w14:paraId="163C0C87" w14:textId="35A3B9B1" w:rsidR="003936D7" w:rsidRPr="003C774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18B96040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AAE3C7D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29533498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781572FF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69E9A149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2DD6914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gridSpan w:val="2"/>
          </w:tcPr>
          <w:p w14:paraId="4314EBE6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7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6D7" w:rsidRPr="0047558B" w14:paraId="5B0054BA" w14:textId="77777777" w:rsidTr="004B5B15">
        <w:tc>
          <w:tcPr>
            <w:tcW w:w="2498" w:type="pct"/>
          </w:tcPr>
          <w:p w14:paraId="79E6267C" w14:textId="7AFC9095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470" w:type="pct"/>
          </w:tcPr>
          <w:p w14:paraId="0D5F51A5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CCBDE51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541C85D1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5468C33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5E7D623B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0B2E6C3F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gridSpan w:val="2"/>
          </w:tcPr>
          <w:p w14:paraId="0EFB5534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867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6D7" w:rsidRPr="00165AED" w14:paraId="4F4F7B3B" w14:textId="77777777" w:rsidTr="004B5B15">
        <w:tc>
          <w:tcPr>
            <w:tcW w:w="2498" w:type="pct"/>
          </w:tcPr>
          <w:p w14:paraId="295FC697" w14:textId="3DACC413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70" w:type="pct"/>
            <w:tcBorders>
              <w:bottom w:val="double" w:sz="4" w:space="0" w:color="auto"/>
            </w:tcBorders>
          </w:tcPr>
          <w:p w14:paraId="5A52530A" w14:textId="0CA9D7C7" w:rsidR="003936D7" w:rsidRPr="00165AED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5,831</w:t>
            </w:r>
          </w:p>
        </w:tc>
        <w:tc>
          <w:tcPr>
            <w:tcW w:w="136" w:type="pct"/>
          </w:tcPr>
          <w:p w14:paraId="23488BB7" w14:textId="77777777" w:rsidR="003936D7" w:rsidRPr="00165AED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bottom w:val="double" w:sz="4" w:space="0" w:color="auto"/>
            </w:tcBorders>
          </w:tcPr>
          <w:p w14:paraId="3124A03B" w14:textId="142A11D6" w:rsidR="003936D7" w:rsidRPr="00165AED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5AED">
              <w:rPr>
                <w:rFonts w:ascii="Angsana New" w:hAnsi="Angsana New"/>
                <w:b/>
                <w:bCs/>
                <w:sz w:val="30"/>
                <w:szCs w:val="30"/>
              </w:rPr>
              <w:t>2,208</w:t>
            </w:r>
          </w:p>
        </w:tc>
        <w:tc>
          <w:tcPr>
            <w:tcW w:w="132" w:type="pct"/>
          </w:tcPr>
          <w:p w14:paraId="6523CC7A" w14:textId="77777777" w:rsidR="003936D7" w:rsidRPr="00165AED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bottom w:val="double" w:sz="4" w:space="0" w:color="auto"/>
            </w:tcBorders>
          </w:tcPr>
          <w:p w14:paraId="29684461" w14:textId="29169296" w:rsidR="003936D7" w:rsidRPr="00165AED" w:rsidRDefault="003936D7" w:rsidP="006D4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01411D6" w14:textId="77777777" w:rsidR="003936D7" w:rsidRPr="00165AED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3CFCF4FE" w14:textId="2CFAEB53" w:rsidR="003936D7" w:rsidRPr="00165AED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5A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936D7" w:rsidRPr="0047558B" w14:paraId="32804604" w14:textId="77777777" w:rsidTr="004B5B15">
        <w:trPr>
          <w:trHeight w:val="53"/>
        </w:trPr>
        <w:tc>
          <w:tcPr>
            <w:tcW w:w="2498" w:type="pct"/>
          </w:tcPr>
          <w:p w14:paraId="3CFD9F19" w14:textId="6FDC4E71" w:rsidR="003936D7" w:rsidRPr="004B5B15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</w:tcPr>
          <w:p w14:paraId="68CD5447" w14:textId="77777777" w:rsidR="003936D7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8270B99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7CF4C452" w14:textId="77777777" w:rsidR="003936D7" w:rsidRPr="0047558B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51C7287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3F627EE2" w14:textId="77777777" w:rsidR="003936D7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40AA75C6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66750651" w14:textId="77777777" w:rsidR="003936D7" w:rsidRPr="0047558B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D7" w:rsidRPr="0047558B" w14:paraId="6B9D5C16" w14:textId="77777777" w:rsidTr="004B5B15">
        <w:tc>
          <w:tcPr>
            <w:tcW w:w="2498" w:type="pct"/>
          </w:tcPr>
          <w:p w14:paraId="11C9DA37" w14:textId="0B3DA4AF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0" w:type="pct"/>
          </w:tcPr>
          <w:p w14:paraId="07C535E4" w14:textId="77777777" w:rsidR="003936D7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3B1315D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2FBF85D7" w14:textId="77777777" w:rsidR="003936D7" w:rsidRPr="0047558B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17E66C4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493948FD" w14:textId="77777777" w:rsidR="003936D7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" w:type="pct"/>
          </w:tcPr>
          <w:p w14:paraId="35B1FF4E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089C34AC" w14:textId="77777777" w:rsidR="003936D7" w:rsidRPr="0047558B" w:rsidDel="006D1A3E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6D7" w:rsidRPr="0047558B" w14:paraId="04F10EB6" w14:textId="77777777" w:rsidTr="004B5B15">
        <w:tc>
          <w:tcPr>
            <w:tcW w:w="2498" w:type="pct"/>
          </w:tcPr>
          <w:p w14:paraId="3C60487B" w14:textId="5FEB756A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70" w:type="pct"/>
          </w:tcPr>
          <w:p w14:paraId="54C97039" w14:textId="6AC7B453" w:rsidR="003936D7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EE316DE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78F12C85" w14:textId="1F417F7F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745DD68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2E4BB89F" w14:textId="463421F2" w:rsidR="003936D7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3,915</w:t>
            </w:r>
          </w:p>
        </w:tc>
        <w:tc>
          <w:tcPr>
            <w:tcW w:w="151" w:type="pct"/>
          </w:tcPr>
          <w:p w14:paraId="29F67D6F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7036E4B6" w14:textId="0159AC23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4,391</w:t>
            </w:r>
          </w:p>
        </w:tc>
      </w:tr>
      <w:tr w:rsidR="003936D7" w:rsidRPr="0047558B" w14:paraId="74273C18" w14:textId="77777777" w:rsidTr="004B5B15">
        <w:tc>
          <w:tcPr>
            <w:tcW w:w="2498" w:type="pct"/>
          </w:tcPr>
          <w:p w14:paraId="1D5F598F" w14:textId="77777777" w:rsidR="003936D7" w:rsidRPr="00B64286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64286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70" w:type="pct"/>
            <w:shd w:val="clear" w:color="auto" w:fill="auto"/>
          </w:tcPr>
          <w:p w14:paraId="6DFB71B4" w14:textId="11C5908A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136" w:type="pct"/>
            <w:shd w:val="clear" w:color="auto" w:fill="auto"/>
          </w:tcPr>
          <w:p w14:paraId="6245ED6A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shd w:val="clear" w:color="auto" w:fill="auto"/>
          </w:tcPr>
          <w:p w14:paraId="2FB1F26C" w14:textId="2EC4F551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2,</w:t>
            </w:r>
            <w:r w:rsidRPr="00EF34E1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32" w:type="pct"/>
            <w:shd w:val="clear" w:color="auto" w:fill="auto"/>
          </w:tcPr>
          <w:p w14:paraId="58ADD6D3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shd w:val="clear" w:color="auto" w:fill="auto"/>
          </w:tcPr>
          <w:p w14:paraId="20174255" w14:textId="4B572B22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151" w:type="pct"/>
            <w:shd w:val="clear" w:color="auto" w:fill="auto"/>
          </w:tcPr>
          <w:p w14:paraId="37587D03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shd w:val="clear" w:color="auto" w:fill="auto"/>
          </w:tcPr>
          <w:p w14:paraId="58C0B687" w14:textId="682D6918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1,163</w:t>
            </w:r>
          </w:p>
        </w:tc>
      </w:tr>
      <w:tr w:rsidR="003936D7" w:rsidRPr="0047558B" w14:paraId="4A9FB251" w14:textId="77777777" w:rsidTr="004B5B15">
        <w:tc>
          <w:tcPr>
            <w:tcW w:w="2498" w:type="pct"/>
          </w:tcPr>
          <w:p w14:paraId="203969DE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559F3AF2" w14:textId="70B0FE3D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36" w:type="pct"/>
          </w:tcPr>
          <w:p w14:paraId="58A532D3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bottom w:val="single" w:sz="4" w:space="0" w:color="auto"/>
            </w:tcBorders>
          </w:tcPr>
          <w:p w14:paraId="549BAB7B" w14:textId="5503F785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3,2</w:t>
            </w:r>
            <w:r w:rsidRPr="00EF34E1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2" w:type="pct"/>
          </w:tcPr>
          <w:p w14:paraId="730E7DEC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bottom w:val="single" w:sz="4" w:space="0" w:color="auto"/>
            </w:tcBorders>
          </w:tcPr>
          <w:p w14:paraId="0E01CAB0" w14:textId="22A6AE58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51" w:type="pct"/>
          </w:tcPr>
          <w:p w14:paraId="75C97077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single" w:sz="4" w:space="0" w:color="auto"/>
            </w:tcBorders>
          </w:tcPr>
          <w:p w14:paraId="4BEC7DB7" w14:textId="3125A845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 w:rsidRPr="00F62A74">
              <w:rPr>
                <w:rFonts w:ascii="Angsana New" w:hAnsi="Angsana New"/>
                <w:sz w:val="30"/>
                <w:szCs w:val="30"/>
              </w:rPr>
              <w:t>1,013</w:t>
            </w:r>
          </w:p>
        </w:tc>
      </w:tr>
      <w:tr w:rsidR="003936D7" w:rsidRPr="0047558B" w14:paraId="024EFFB0" w14:textId="77777777" w:rsidTr="004B5B15">
        <w:tc>
          <w:tcPr>
            <w:tcW w:w="2498" w:type="pct"/>
          </w:tcPr>
          <w:p w14:paraId="6B88A949" w14:textId="77777777" w:rsidR="003936D7" w:rsidRPr="00B64286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42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</w:tcPr>
          <w:p w14:paraId="74D349E1" w14:textId="45E52BBC" w:rsidR="003936D7" w:rsidRPr="00C526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4,338</w:t>
            </w:r>
          </w:p>
        </w:tc>
        <w:tc>
          <w:tcPr>
            <w:tcW w:w="136" w:type="pct"/>
          </w:tcPr>
          <w:p w14:paraId="68C64063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A0F55A" w14:textId="143B9404" w:rsidR="003936D7" w:rsidRPr="00C526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6,067</w:t>
            </w:r>
          </w:p>
        </w:tc>
        <w:tc>
          <w:tcPr>
            <w:tcW w:w="132" w:type="pct"/>
          </w:tcPr>
          <w:p w14:paraId="71F139EF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488786" w14:textId="7F222934" w:rsidR="003936D7" w:rsidRPr="00C526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5,179</w:t>
            </w:r>
          </w:p>
        </w:tc>
        <w:tc>
          <w:tcPr>
            <w:tcW w:w="151" w:type="pct"/>
          </w:tcPr>
          <w:p w14:paraId="4F8409B4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75190F" w14:textId="0CB52940" w:rsidR="003936D7" w:rsidRPr="00C526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2A74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567</w:t>
            </w:r>
          </w:p>
        </w:tc>
      </w:tr>
      <w:tr w:rsidR="003936D7" w:rsidRPr="0047558B" w14:paraId="432CF202" w14:textId="77777777" w:rsidTr="004B5B15">
        <w:tc>
          <w:tcPr>
            <w:tcW w:w="2498" w:type="pct"/>
          </w:tcPr>
          <w:p w14:paraId="24EDFC75" w14:textId="77777777" w:rsidR="003936D7" w:rsidRPr="004B5B15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70" w:type="pct"/>
            <w:tcBorders>
              <w:top w:val="double" w:sz="4" w:space="0" w:color="auto"/>
            </w:tcBorders>
          </w:tcPr>
          <w:p w14:paraId="58FAEC05" w14:textId="77777777" w:rsidR="003936D7" w:rsidRPr="00C526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D3D5BA7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top w:val="double" w:sz="4" w:space="0" w:color="auto"/>
            </w:tcBorders>
          </w:tcPr>
          <w:p w14:paraId="25F1D55C" w14:textId="77777777" w:rsidR="003936D7" w:rsidRPr="00EF34E1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992ED08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top w:val="double" w:sz="4" w:space="0" w:color="auto"/>
            </w:tcBorders>
          </w:tcPr>
          <w:p w14:paraId="249C381B" w14:textId="77777777" w:rsidR="003936D7" w:rsidRPr="00C526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8212260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double" w:sz="4" w:space="0" w:color="auto"/>
            </w:tcBorders>
          </w:tcPr>
          <w:p w14:paraId="4A308A0D" w14:textId="77777777" w:rsidR="003936D7" w:rsidRPr="00F62A74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6D7" w:rsidRPr="0047558B" w14:paraId="65806AA7" w14:textId="77777777" w:rsidTr="004B5B15">
        <w:tc>
          <w:tcPr>
            <w:tcW w:w="2498" w:type="pct"/>
          </w:tcPr>
          <w:p w14:paraId="7A3E5806" w14:textId="04B1D969" w:rsidR="003936D7" w:rsidRPr="0047558B" w:rsidRDefault="003936D7" w:rsidP="0039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5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0" w:type="pct"/>
          </w:tcPr>
          <w:p w14:paraId="44C3E653" w14:textId="1F479A23" w:rsidR="003936D7" w:rsidRPr="0047558B" w:rsidRDefault="003936D7" w:rsidP="0039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2A67D9A4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6D153A19" w14:textId="732B1B0C" w:rsidR="003936D7" w:rsidRPr="0047558B" w:rsidRDefault="003936D7" w:rsidP="0039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262C2E5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01DBC81A" w14:textId="19A3A90C" w:rsidR="003936D7" w:rsidRPr="0047558B" w:rsidRDefault="003936D7" w:rsidP="0039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6798390D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55D19CFD" w14:textId="2561DB6A" w:rsidR="003936D7" w:rsidRPr="0047558B" w:rsidRDefault="003936D7" w:rsidP="00393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6D7" w:rsidRPr="0047558B" w14:paraId="6B94EAD1" w14:textId="77777777" w:rsidTr="004B5B15">
        <w:tc>
          <w:tcPr>
            <w:tcW w:w="2498" w:type="pct"/>
          </w:tcPr>
          <w:p w14:paraId="57D97486" w14:textId="633487E2" w:rsidR="003936D7" w:rsidRPr="002056D6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E42D55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70" w:type="pct"/>
            <w:tcBorders>
              <w:bottom w:val="double" w:sz="4" w:space="0" w:color="auto"/>
            </w:tcBorders>
          </w:tcPr>
          <w:p w14:paraId="4C58279C" w14:textId="3D0F94E6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22,897</w:t>
            </w:r>
          </w:p>
        </w:tc>
        <w:tc>
          <w:tcPr>
            <w:tcW w:w="136" w:type="pct"/>
          </w:tcPr>
          <w:p w14:paraId="6CF4759E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bottom w:val="double" w:sz="4" w:space="0" w:color="auto"/>
            </w:tcBorders>
          </w:tcPr>
          <w:p w14:paraId="79512874" w14:textId="36FCEA0B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22,454</w:t>
            </w:r>
          </w:p>
        </w:tc>
        <w:tc>
          <w:tcPr>
            <w:tcW w:w="132" w:type="pct"/>
          </w:tcPr>
          <w:p w14:paraId="3989E64C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bottom w:val="double" w:sz="4" w:space="0" w:color="auto"/>
            </w:tcBorders>
          </w:tcPr>
          <w:p w14:paraId="7A54CAB2" w14:textId="448CCE0B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1,428</w:t>
            </w:r>
          </w:p>
        </w:tc>
        <w:tc>
          <w:tcPr>
            <w:tcW w:w="151" w:type="pct"/>
          </w:tcPr>
          <w:p w14:paraId="21F10DBF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37A90E43" w14:textId="144E5B56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3936D7" w:rsidRPr="0047558B" w14:paraId="4FE61E8F" w14:textId="77777777" w:rsidTr="004B5B15">
        <w:tc>
          <w:tcPr>
            <w:tcW w:w="2498" w:type="pct"/>
          </w:tcPr>
          <w:p w14:paraId="30306903" w14:textId="77777777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tcBorders>
              <w:top w:val="double" w:sz="4" w:space="0" w:color="auto"/>
            </w:tcBorders>
          </w:tcPr>
          <w:p w14:paraId="4C395AC7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F5C5118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top w:val="double" w:sz="4" w:space="0" w:color="auto"/>
            </w:tcBorders>
          </w:tcPr>
          <w:p w14:paraId="239FE687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85B9698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top w:val="double" w:sz="4" w:space="0" w:color="auto"/>
            </w:tcBorders>
          </w:tcPr>
          <w:p w14:paraId="7CAD1EFB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88A7441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top w:val="double" w:sz="4" w:space="0" w:color="auto"/>
            </w:tcBorders>
          </w:tcPr>
          <w:p w14:paraId="129A98D7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6D7" w:rsidRPr="0047558B" w14:paraId="0E88C669" w14:textId="77777777" w:rsidTr="004B5B15">
        <w:tc>
          <w:tcPr>
            <w:tcW w:w="2498" w:type="pct"/>
          </w:tcPr>
          <w:p w14:paraId="1FBFD634" w14:textId="1B516895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537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05379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470" w:type="pct"/>
          </w:tcPr>
          <w:p w14:paraId="1D895B77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39869E27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</w:tcPr>
          <w:p w14:paraId="7C6E014D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2334DD96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</w:tcPr>
          <w:p w14:paraId="3E258BA6" w14:textId="77777777" w:rsidR="003936D7" w:rsidRPr="0047558B" w:rsidDel="00DC6B02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416B3612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</w:tcPr>
          <w:p w14:paraId="4906376A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936D7" w:rsidRPr="0047558B" w14:paraId="0B599E7F" w14:textId="77777777" w:rsidTr="004B5B15">
        <w:tc>
          <w:tcPr>
            <w:tcW w:w="2498" w:type="pct"/>
          </w:tcPr>
          <w:p w14:paraId="5B90B898" w14:textId="693D4EDE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74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70" w:type="pct"/>
            <w:tcBorders>
              <w:bottom w:val="double" w:sz="4" w:space="0" w:color="auto"/>
            </w:tcBorders>
          </w:tcPr>
          <w:p w14:paraId="5A06918F" w14:textId="480BE950" w:rsidR="003936D7" w:rsidRPr="0047558B" w:rsidDel="00DC6B02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36" w:type="pct"/>
          </w:tcPr>
          <w:p w14:paraId="490AFBD5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gridSpan w:val="3"/>
            <w:tcBorders>
              <w:bottom w:val="double" w:sz="4" w:space="0" w:color="auto"/>
            </w:tcBorders>
          </w:tcPr>
          <w:p w14:paraId="456BEEE6" w14:textId="7FBCA568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32" w:type="pct"/>
          </w:tcPr>
          <w:p w14:paraId="58B8C332" w14:textId="77777777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  <w:gridSpan w:val="3"/>
            <w:tcBorders>
              <w:bottom w:val="double" w:sz="4" w:space="0" w:color="auto"/>
            </w:tcBorders>
          </w:tcPr>
          <w:p w14:paraId="4325469B" w14:textId="0C026D5E" w:rsidR="003936D7" w:rsidRPr="0047558B" w:rsidDel="00DC6B02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  <w:tc>
          <w:tcPr>
            <w:tcW w:w="151" w:type="pct"/>
          </w:tcPr>
          <w:p w14:paraId="0812824D" w14:textId="77777777" w:rsidR="003936D7" w:rsidRPr="0047558B" w:rsidRDefault="003936D7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70"/>
              </w:tabs>
              <w:spacing w:line="240" w:lineRule="auto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gridSpan w:val="2"/>
            <w:tcBorders>
              <w:bottom w:val="double" w:sz="4" w:space="0" w:color="auto"/>
            </w:tcBorders>
          </w:tcPr>
          <w:p w14:paraId="491D7D38" w14:textId="609FE1A8" w:rsidR="003936D7" w:rsidRPr="0047558B" w:rsidRDefault="003936D7" w:rsidP="00393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34,000</w:t>
            </w:r>
          </w:p>
        </w:tc>
      </w:tr>
    </w:tbl>
    <w:p w14:paraId="49699D75" w14:textId="77777777" w:rsidR="004924BA" w:rsidRPr="005447C7" w:rsidRDefault="004924BA" w:rsidP="00F54C5A">
      <w:pPr>
        <w:rPr>
          <w:vanish/>
          <w:sz w:val="12"/>
          <w:szCs w:val="12"/>
        </w:rPr>
      </w:pPr>
    </w:p>
    <w:p w14:paraId="1E67B58A" w14:textId="5B18571A" w:rsidR="00BA0504" w:rsidRDefault="00BA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BA0504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p w14:paraId="42BA6E9D" w14:textId="28DC5E2E" w:rsidR="006D4E93" w:rsidRPr="00C715E3" w:rsidRDefault="006D4E93" w:rsidP="004B5B15">
      <w:pPr>
        <w:pStyle w:val="BodyText2"/>
        <w:ind w:left="54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90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6"/>
        <w:gridCol w:w="1988"/>
        <w:gridCol w:w="267"/>
        <w:gridCol w:w="1984"/>
      </w:tblGrid>
      <w:tr w:rsidR="006D4E93" w:rsidRPr="003C7742" w14:paraId="6A2047D5" w14:textId="77777777" w:rsidTr="004B5B15">
        <w:tc>
          <w:tcPr>
            <w:tcW w:w="2654" w:type="pct"/>
          </w:tcPr>
          <w:p w14:paraId="6C7EF169" w14:textId="67105F6F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673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าคม </w:t>
            </w:r>
            <w:r w:rsidRPr="00EB56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65A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00" w:type="pct"/>
          </w:tcPr>
          <w:p w14:paraId="5D00383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360" w:lineRule="exact"/>
              <w:ind w:left="-19" w:right="-13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786AC4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</w:tcPr>
          <w:p w14:paraId="62A4DF88" w14:textId="77777777" w:rsidR="006D4E93" w:rsidRPr="00EB5670" w:rsidRDefault="006D4E93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4E93" w:rsidRPr="003C7742" w14:paraId="0184C4DD" w14:textId="77777777" w:rsidTr="004B5B15">
        <w:tc>
          <w:tcPr>
            <w:tcW w:w="2654" w:type="pct"/>
          </w:tcPr>
          <w:p w14:paraId="7370B801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6" w:type="pct"/>
            <w:gridSpan w:val="3"/>
          </w:tcPr>
          <w:p w14:paraId="464FE158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9" w:right="-112" w:hanging="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56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EB567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D4E93" w:rsidRPr="003C7742" w14:paraId="69DEA1D0" w14:textId="77777777" w:rsidTr="004B5B15">
        <w:tc>
          <w:tcPr>
            <w:tcW w:w="2654" w:type="pct"/>
          </w:tcPr>
          <w:p w14:paraId="695E0D77" w14:textId="77777777" w:rsidR="006D4E93" w:rsidRPr="0068136A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5C0B">
              <w:rPr>
                <w:rFonts w:ascii="Angsana New" w:hAnsi="Angsana New"/>
                <w:sz w:val="30"/>
                <w:szCs w:val="30"/>
                <w:cs/>
              </w:rPr>
              <w:t>ภาระผูกพันตาม</w:t>
            </w:r>
            <w:r w:rsidRPr="00A05C0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1100" w:type="pct"/>
            <w:shd w:val="clear" w:color="auto" w:fill="auto"/>
          </w:tcPr>
          <w:p w14:paraId="583784D7" w14:textId="47F65CD1" w:rsidR="006D4E93" w:rsidRPr="003773E5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48" w:type="pct"/>
            <w:shd w:val="clear" w:color="auto" w:fill="auto"/>
          </w:tcPr>
          <w:p w14:paraId="64F01A8C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6A376305" w14:textId="11FB3BE6" w:rsidR="006D4E93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104D1A1D" w14:textId="77777777" w:rsidTr="004B5B15">
        <w:tc>
          <w:tcPr>
            <w:tcW w:w="2654" w:type="pct"/>
          </w:tcPr>
          <w:p w14:paraId="1CF29117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D9D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ภาระผูกพันตามสัญญาเช่าที่</w:t>
            </w:r>
            <w:r w:rsidRPr="00B37D9D">
              <w:rPr>
                <w:rFonts w:asciiTheme="majorBidi" w:hAnsiTheme="majorBidi" w:cstheme="majorBidi"/>
                <w:sz w:val="30"/>
                <w:szCs w:val="30"/>
                <w:cs/>
              </w:rPr>
              <w:t>มีมูลค่าต่ำ</w:t>
            </w:r>
          </w:p>
        </w:tc>
        <w:tc>
          <w:tcPr>
            <w:tcW w:w="1100" w:type="pct"/>
            <w:shd w:val="clear" w:color="auto" w:fill="auto"/>
          </w:tcPr>
          <w:p w14:paraId="20B4E1BF" w14:textId="74994B7C" w:rsidR="006D4E93" w:rsidRPr="003773E5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148" w:type="pct"/>
            <w:shd w:val="clear" w:color="auto" w:fill="auto"/>
          </w:tcPr>
          <w:p w14:paraId="56450D50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321CA75B" w14:textId="6E35A0FF" w:rsidR="006D4E93" w:rsidRPr="00EB5670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3C7742" w14:paraId="0731200B" w14:textId="77777777" w:rsidTr="004B5B15">
        <w:tc>
          <w:tcPr>
            <w:tcW w:w="2654" w:type="pct"/>
          </w:tcPr>
          <w:p w14:paraId="78EF8C05" w14:textId="77777777" w:rsidR="006D4E93" w:rsidRPr="00843F37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3F37">
              <w:rPr>
                <w:rFonts w:ascii="Angsana New" w:hAnsi="Angsana New"/>
                <w:sz w:val="30"/>
                <w:szCs w:val="30"/>
                <w:cs/>
              </w:rPr>
              <w:t xml:space="preserve">สัญญาบริการ </w:t>
            </w:r>
          </w:p>
        </w:tc>
        <w:tc>
          <w:tcPr>
            <w:tcW w:w="1100" w:type="pct"/>
            <w:shd w:val="clear" w:color="auto" w:fill="auto"/>
          </w:tcPr>
          <w:p w14:paraId="18DB9295" w14:textId="5A68400A" w:rsidR="006D4E93" w:rsidRPr="003773E5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</w:t>
            </w:r>
            <w:r w:rsidR="00F7194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3A930DDC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pct"/>
            <w:shd w:val="clear" w:color="auto" w:fill="auto"/>
          </w:tcPr>
          <w:p w14:paraId="36877F73" w14:textId="1A6E4A8E" w:rsidR="006D4E93" w:rsidRPr="00EB5670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4E93" w:rsidRPr="00DB7C24" w14:paraId="05522644" w14:textId="77777777" w:rsidTr="004B5B15">
        <w:tc>
          <w:tcPr>
            <w:tcW w:w="2654" w:type="pct"/>
          </w:tcPr>
          <w:p w14:paraId="02A7017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56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0FACA" w14:textId="3C8E69DE" w:rsidR="006D4E93" w:rsidRPr="003773E5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15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4,679</w:t>
            </w:r>
          </w:p>
        </w:tc>
        <w:tc>
          <w:tcPr>
            <w:tcW w:w="148" w:type="pct"/>
            <w:shd w:val="clear" w:color="auto" w:fill="auto"/>
          </w:tcPr>
          <w:p w14:paraId="46D2042E" w14:textId="77777777" w:rsidR="006D4E93" w:rsidRPr="00EB5670" w:rsidRDefault="006D4E93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9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73FAB" w14:textId="142EDD11" w:rsidR="006D4E93" w:rsidRPr="00EB5670" w:rsidRDefault="009A7E6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12AA37" w14:textId="77777777" w:rsidR="00311881" w:rsidRPr="004B5B15" w:rsidRDefault="00311881" w:rsidP="004B5B15">
      <w:pPr>
        <w:pStyle w:val="BodyText2"/>
        <w:ind w:left="540" w:firstLine="0"/>
        <w:jc w:val="thaiDistribute"/>
        <w:rPr>
          <w:rFonts w:ascii="Angsana New" w:hAnsi="Angsana New"/>
          <w:sz w:val="14"/>
          <w:szCs w:val="14"/>
        </w:rPr>
      </w:pPr>
    </w:p>
    <w:p w14:paraId="59B89051" w14:textId="2A5E4CF7" w:rsidR="00A217FA" w:rsidRPr="0047558B" w:rsidRDefault="00A217FA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b/>
          <w:bCs/>
          <w:i/>
          <w:iCs/>
          <w:sz w:val="30"/>
          <w:szCs w:val="30"/>
        </w:rPr>
      </w:pPr>
      <w:r w:rsidRPr="0047558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E2105D" w:rsidRPr="004B5B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ในระหว่างงวดหกเดือนสิ้นสุดวันที่ </w:t>
      </w:r>
      <w:r w:rsidR="00E2105D" w:rsidRPr="004B5B15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="00E2105D" w:rsidRPr="004B5B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มีนาคม </w:t>
      </w:r>
      <w:r w:rsidR="00E2105D" w:rsidRPr="004B5B15">
        <w:rPr>
          <w:rFonts w:ascii="Angsana New" w:hAnsi="Angsana New"/>
          <w:b/>
          <w:bCs/>
          <w:i/>
          <w:iCs/>
          <w:sz w:val="30"/>
          <w:szCs w:val="30"/>
        </w:rPr>
        <w:t>2566</w:t>
      </w:r>
    </w:p>
    <w:p w14:paraId="0B840535" w14:textId="77777777" w:rsidR="0061681A" w:rsidRPr="004B5B15" w:rsidRDefault="0061681A" w:rsidP="004B5B15">
      <w:pPr>
        <w:pStyle w:val="BodyText2"/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62C8670B" w14:textId="77777777" w:rsidR="0061681A" w:rsidRPr="003D38E7" w:rsidRDefault="0061681A" w:rsidP="0061681A">
      <w:pPr>
        <w:pStyle w:val="BodyText2"/>
        <w:ind w:left="540" w:right="-25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D38E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ยานพาหนะ</w:t>
      </w:r>
    </w:p>
    <w:p w14:paraId="73F9E92C" w14:textId="10F27FB2" w:rsidR="0010492C" w:rsidRPr="00E2105D" w:rsidRDefault="0010492C" w:rsidP="0010492C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2105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2105D">
        <w:rPr>
          <w:rFonts w:asciiTheme="majorBidi" w:hAnsiTheme="majorBidi" w:cstheme="majorBidi"/>
          <w:sz w:val="30"/>
          <w:szCs w:val="30"/>
          <w:cs/>
        </w:rPr>
        <w:t>บริษัททำสัญญา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>เช่ายานพาหนะหลายฉบับ</w:t>
      </w:r>
      <w:r w:rsidRPr="00E2105D">
        <w:rPr>
          <w:rFonts w:asciiTheme="majorBidi" w:hAnsiTheme="majorBidi" w:cstheme="majorBidi"/>
          <w:sz w:val="30"/>
          <w:szCs w:val="30"/>
          <w:cs/>
        </w:rPr>
        <w:t>กับบริษัท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ที่เกี่ยวข้องกันแห่งหนึ่ง สัญญา</w:t>
      </w:r>
      <w:r w:rsidRPr="00E2105D">
        <w:rPr>
          <w:rFonts w:asciiTheme="majorBidi" w:hAnsiTheme="majorBidi" w:cstheme="majorBidi"/>
          <w:sz w:val="30"/>
          <w:szCs w:val="30"/>
          <w:cs/>
        </w:rPr>
        <w:t>มีกำหนดระยะเวลา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2105D">
        <w:rPr>
          <w:rFonts w:asciiTheme="majorBidi" w:hAnsiTheme="majorBidi" w:cstheme="majorBidi"/>
          <w:sz w:val="30"/>
          <w:szCs w:val="30"/>
        </w:rPr>
        <w:t xml:space="preserve">1 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E2105D" w:rsidRPr="00E2105D">
        <w:rPr>
          <w:rFonts w:asciiTheme="majorBidi" w:hAnsiTheme="majorBidi" w:cstheme="majorBidi"/>
          <w:sz w:val="30"/>
          <w:szCs w:val="30"/>
        </w:rPr>
        <w:t xml:space="preserve"> 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E2105D">
        <w:rPr>
          <w:rFonts w:asciiTheme="majorBidi" w:hAnsiTheme="majorBidi" w:cstheme="majorBidi"/>
          <w:sz w:val="30"/>
          <w:szCs w:val="30"/>
        </w:rPr>
        <w:t xml:space="preserve">5 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 xml:space="preserve">ปี และจะครบกำหนดในปี </w:t>
      </w:r>
      <w:r w:rsidRPr="00E2105D">
        <w:rPr>
          <w:rFonts w:asciiTheme="majorBidi" w:hAnsiTheme="majorBidi" w:cstheme="majorBidi"/>
          <w:sz w:val="30"/>
          <w:szCs w:val="30"/>
        </w:rPr>
        <w:t>256</w:t>
      </w:r>
      <w:r w:rsidR="00CA1EE0" w:rsidRPr="00E2105D">
        <w:rPr>
          <w:rFonts w:asciiTheme="majorBidi" w:hAnsiTheme="majorBidi" w:cstheme="majorBidi"/>
          <w:sz w:val="30"/>
          <w:szCs w:val="30"/>
        </w:rPr>
        <w:t>6</w:t>
      </w:r>
      <w:r w:rsidRPr="00E2105D">
        <w:rPr>
          <w:rFonts w:asciiTheme="majorBidi" w:hAnsiTheme="majorBidi" w:cstheme="majorBidi"/>
          <w:sz w:val="30"/>
          <w:szCs w:val="30"/>
        </w:rPr>
        <w:t xml:space="preserve"> 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Pr="00E2105D">
        <w:rPr>
          <w:rFonts w:asciiTheme="majorBidi" w:hAnsiTheme="majorBidi" w:cstheme="majorBidi"/>
          <w:sz w:val="30"/>
          <w:szCs w:val="30"/>
        </w:rPr>
        <w:t>257</w:t>
      </w:r>
      <w:r w:rsidR="00BB4218" w:rsidRPr="00E2105D">
        <w:rPr>
          <w:rFonts w:asciiTheme="majorBidi" w:hAnsiTheme="majorBidi" w:cstheme="majorBidi" w:hint="cs"/>
          <w:sz w:val="30"/>
          <w:szCs w:val="30"/>
          <w:cs/>
        </w:rPr>
        <w:t>1</w:t>
      </w:r>
      <w:r w:rsidRPr="00E2105D">
        <w:rPr>
          <w:rFonts w:asciiTheme="majorBidi" w:hAnsiTheme="majorBidi" w:cstheme="majorBidi"/>
          <w:sz w:val="30"/>
          <w:szCs w:val="30"/>
        </w:rPr>
        <w:t xml:space="preserve"> </w:t>
      </w:r>
      <w:r w:rsidRPr="00E2105D">
        <w:rPr>
          <w:rFonts w:asciiTheme="majorBidi" w:hAnsiTheme="majorBidi" w:cstheme="majorBidi"/>
          <w:sz w:val="30"/>
          <w:szCs w:val="30"/>
          <w:cs/>
        </w:rPr>
        <w:t>โดย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E2105D">
        <w:rPr>
          <w:rFonts w:asciiTheme="majorBidi" w:hAnsiTheme="majorBidi" w:cstheme="majorBidi"/>
          <w:sz w:val="30"/>
          <w:szCs w:val="30"/>
          <w:cs/>
        </w:rPr>
        <w:t>บริษัทมีภาระผูกพันที่จะต้องจ่ายค่าเช่าตาม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2105D">
        <w:rPr>
          <w:rFonts w:asciiTheme="majorBidi" w:hAnsiTheme="majorBidi" w:cstheme="majorBidi"/>
          <w:sz w:val="30"/>
          <w:szCs w:val="30"/>
          <w:cs/>
        </w:rPr>
        <w:t>ที่ระบุไว้</w:t>
      </w:r>
      <w:r w:rsidR="00E2105D">
        <w:rPr>
          <w:rFonts w:asciiTheme="majorBidi" w:hAnsiTheme="majorBidi" w:cstheme="majorBidi"/>
          <w:sz w:val="30"/>
          <w:szCs w:val="30"/>
        </w:rPr>
        <w:br/>
      </w:r>
      <w:r w:rsidRPr="00E2105D">
        <w:rPr>
          <w:rFonts w:asciiTheme="majorBidi" w:hAnsiTheme="majorBidi" w:cstheme="majorBidi"/>
          <w:sz w:val="30"/>
          <w:szCs w:val="30"/>
          <w:cs/>
        </w:rPr>
        <w:t>ในสัญญา</w:t>
      </w:r>
    </w:p>
    <w:p w14:paraId="73C6CFF0" w14:textId="2D242539" w:rsidR="002A4F62" w:rsidRPr="004B5B15" w:rsidRDefault="002A4F62" w:rsidP="0010492C">
      <w:pPr>
        <w:pStyle w:val="BodyText2"/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5EB4B912" w14:textId="4EC1B0BB" w:rsidR="002A4F62" w:rsidRPr="00B64286" w:rsidRDefault="002A4F62" w:rsidP="0010492C">
      <w:pPr>
        <w:pStyle w:val="BodyText2"/>
        <w:ind w:left="540" w:firstLine="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64286">
        <w:rPr>
          <w:rFonts w:asciiTheme="majorBidi" w:hAnsiTheme="majorBidi"/>
          <w:i/>
          <w:iCs/>
          <w:sz w:val="30"/>
          <w:szCs w:val="30"/>
          <w:cs/>
        </w:rPr>
        <w:t>สัญญาบริการระบบโทรศัพท์และ</w:t>
      </w:r>
      <w:r w:rsidR="00B64286">
        <w:rPr>
          <w:rFonts w:asciiTheme="majorBidi" w:hAnsiTheme="majorBidi" w:hint="cs"/>
          <w:i/>
          <w:iCs/>
          <w:sz w:val="30"/>
          <w:szCs w:val="30"/>
          <w:cs/>
        </w:rPr>
        <w:t>อุปกรณ์</w:t>
      </w:r>
      <w:r w:rsidRPr="00B64286">
        <w:rPr>
          <w:rFonts w:asciiTheme="majorBidi" w:hAnsiTheme="majorBidi"/>
          <w:i/>
          <w:iCs/>
          <w:sz w:val="30"/>
          <w:szCs w:val="30"/>
          <w:cs/>
        </w:rPr>
        <w:t>คอมพิวเตอร์</w:t>
      </w:r>
    </w:p>
    <w:p w14:paraId="217DF5B5" w14:textId="18F975E6" w:rsidR="0084787F" w:rsidRPr="00E2105D" w:rsidRDefault="002A4F62" w:rsidP="002A4F62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E2105D">
        <w:rPr>
          <w:rFonts w:asciiTheme="majorBidi" w:hAnsiTheme="majorBidi" w:hint="cs"/>
          <w:sz w:val="30"/>
          <w:szCs w:val="30"/>
          <w:cs/>
        </w:rPr>
        <w:t xml:space="preserve">บริษัท อาหารสยาม </w:t>
      </w:r>
      <w:r w:rsidR="0068589E" w:rsidRPr="00E2105D">
        <w:rPr>
          <w:rFonts w:asciiTheme="majorBidi" w:hAnsiTheme="majorBidi"/>
          <w:sz w:val="30"/>
          <w:szCs w:val="30"/>
        </w:rPr>
        <w:t>(2513)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จำกัด ซึ่งเป็นบริษัทย่อยของบริษัททำ</w:t>
      </w:r>
      <w:r w:rsidRPr="00E2105D">
        <w:rPr>
          <w:rFonts w:asciiTheme="majorBidi" w:hAnsiTheme="majorBidi"/>
          <w:sz w:val="30"/>
          <w:szCs w:val="30"/>
          <w:cs/>
        </w:rPr>
        <w:t>สัญญาบริการระบบโทรศัพท์และ</w:t>
      </w:r>
      <w:r w:rsidR="00B64286" w:rsidRPr="00E2105D">
        <w:rPr>
          <w:rFonts w:asciiTheme="majorBidi" w:hAnsiTheme="majorBidi" w:hint="cs"/>
          <w:sz w:val="30"/>
          <w:szCs w:val="30"/>
          <w:cs/>
        </w:rPr>
        <w:t>อุปกรณ์</w:t>
      </w:r>
      <w:r w:rsidRPr="00E2105D">
        <w:rPr>
          <w:rFonts w:asciiTheme="majorBidi" w:hAnsiTheme="majorBidi"/>
          <w:sz w:val="30"/>
          <w:szCs w:val="30"/>
          <w:cs/>
        </w:rPr>
        <w:t>คอมพิวเตอร์</w:t>
      </w:r>
      <w:r w:rsidRPr="00E2105D">
        <w:rPr>
          <w:rFonts w:asciiTheme="majorBidi" w:hAnsiTheme="majorBidi" w:hint="cs"/>
          <w:sz w:val="30"/>
          <w:szCs w:val="30"/>
          <w:cs/>
        </w:rPr>
        <w:t>กับกิจการที่เกี่ยวข้องกัน</w:t>
      </w:r>
      <w:r w:rsidR="005105EA" w:rsidRPr="00E2105D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สัญญามีกำหนดระยะเวลา </w:t>
      </w:r>
      <w:r w:rsidR="005105EA" w:rsidRPr="00E2105D">
        <w:rPr>
          <w:rFonts w:asciiTheme="majorBidi" w:hAnsiTheme="majorBidi"/>
          <w:sz w:val="30"/>
          <w:szCs w:val="30"/>
        </w:rPr>
        <w:t>1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</w:t>
      </w:r>
      <w:r w:rsidR="005105EA" w:rsidRPr="00E2105D">
        <w:rPr>
          <w:rFonts w:asciiTheme="majorBidi" w:hAnsiTheme="majorBidi" w:hint="cs"/>
          <w:sz w:val="30"/>
          <w:szCs w:val="30"/>
          <w:cs/>
        </w:rPr>
        <w:t>ปี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เริ่มตั้งแต่วันที่ </w:t>
      </w:r>
      <w:r w:rsidR="0068589E" w:rsidRPr="00E2105D">
        <w:rPr>
          <w:rFonts w:asciiTheme="majorBidi" w:hAnsiTheme="majorBidi"/>
          <w:sz w:val="30"/>
          <w:szCs w:val="30"/>
        </w:rPr>
        <w:t>1</w:t>
      </w:r>
      <w:r w:rsidR="00A84935" w:rsidRPr="004B5B15">
        <w:rPr>
          <w:rFonts w:asciiTheme="majorBidi" w:hAnsiTheme="majorBidi"/>
          <w:sz w:val="30"/>
          <w:szCs w:val="30"/>
          <w:cs/>
        </w:rPr>
        <w:t xml:space="preserve"> 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68589E" w:rsidRPr="00E2105D">
        <w:rPr>
          <w:rFonts w:asciiTheme="majorBidi" w:hAnsiTheme="majorBidi"/>
          <w:sz w:val="30"/>
          <w:szCs w:val="30"/>
        </w:rPr>
        <w:t>2566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ถึงวันที่ </w:t>
      </w:r>
      <w:r w:rsidR="0068589E" w:rsidRPr="00E2105D">
        <w:rPr>
          <w:rFonts w:asciiTheme="majorBidi" w:hAnsiTheme="majorBidi"/>
          <w:sz w:val="30"/>
          <w:szCs w:val="30"/>
        </w:rPr>
        <w:t>31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68589E" w:rsidRPr="00E2105D">
        <w:rPr>
          <w:rFonts w:asciiTheme="majorBidi" w:hAnsiTheme="majorBidi"/>
          <w:sz w:val="30"/>
          <w:szCs w:val="30"/>
        </w:rPr>
        <w:t>2567</w:t>
      </w:r>
      <w:r w:rsidRPr="00E2105D">
        <w:rPr>
          <w:rFonts w:asciiTheme="majorBidi" w:hAnsiTheme="majorBidi" w:hint="cs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</w:t>
      </w:r>
      <w:r w:rsidRPr="00E2105D">
        <w:rPr>
          <w:rFonts w:asciiTheme="majorBidi" w:hAnsiTheme="majorBidi" w:cstheme="majorBidi"/>
          <w:sz w:val="30"/>
          <w:szCs w:val="30"/>
          <w:cs/>
        </w:rPr>
        <w:t>ตาม</w:t>
      </w:r>
      <w:r w:rsidRPr="00E2105D">
        <w:rPr>
          <w:rFonts w:asciiTheme="majorBidi" w:hAnsiTheme="majorBidi" w:cstheme="majorBidi" w:hint="cs"/>
          <w:sz w:val="30"/>
          <w:szCs w:val="30"/>
          <w:cs/>
        </w:rPr>
        <w:t>อัตรา</w:t>
      </w:r>
      <w:r w:rsidRPr="00E2105D">
        <w:rPr>
          <w:rFonts w:asciiTheme="majorBidi" w:hAnsiTheme="majorBidi" w:cstheme="majorBidi"/>
          <w:sz w:val="30"/>
          <w:szCs w:val="30"/>
          <w:cs/>
        </w:rPr>
        <w:t>ที่ระบุไว้ในสัญญา</w:t>
      </w:r>
    </w:p>
    <w:p w14:paraId="1BA3BEA1" w14:textId="77777777" w:rsidR="002A4F62" w:rsidRPr="004B5B15" w:rsidRDefault="002A4F62" w:rsidP="002A4F62">
      <w:pPr>
        <w:pStyle w:val="BodyText2"/>
        <w:ind w:left="540" w:firstLine="0"/>
        <w:jc w:val="thaiDistribute"/>
        <w:rPr>
          <w:rFonts w:ascii="Angsana New" w:hAnsi="Angsana New"/>
          <w:sz w:val="16"/>
          <w:szCs w:val="16"/>
          <w:cs/>
        </w:rPr>
      </w:pPr>
    </w:p>
    <w:p w14:paraId="483B1E29" w14:textId="5FCE3991" w:rsidR="00165AED" w:rsidRPr="00733A49" w:rsidRDefault="003057D6" w:rsidP="00165AED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820"/>
        <w:gridCol w:w="992"/>
        <w:gridCol w:w="278"/>
        <w:gridCol w:w="984"/>
        <w:gridCol w:w="236"/>
        <w:gridCol w:w="999"/>
        <w:gridCol w:w="242"/>
        <w:gridCol w:w="1047"/>
      </w:tblGrid>
      <w:tr w:rsidR="007C4C3A" w:rsidRPr="001B41B9" w14:paraId="119F9355" w14:textId="77777777" w:rsidTr="004B5B15">
        <w:tc>
          <w:tcPr>
            <w:tcW w:w="1895" w:type="pct"/>
          </w:tcPr>
          <w:p w14:paraId="561466E6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67BC762B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440E500C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421C2EF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pct"/>
            <w:gridSpan w:val="3"/>
          </w:tcPr>
          <w:p w14:paraId="4E403E37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C3A" w:rsidRPr="001B41B9" w14:paraId="4B8EA941" w14:textId="77777777" w:rsidTr="004B5B15">
        <w:tc>
          <w:tcPr>
            <w:tcW w:w="1895" w:type="pct"/>
          </w:tcPr>
          <w:p w14:paraId="31E3E511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ED79811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" w:type="pct"/>
          </w:tcPr>
          <w:p w14:paraId="7FF18450" w14:textId="023291F7" w:rsidR="007C4C3A" w:rsidRPr="009E402F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</w:tcPr>
          <w:p w14:paraId="6F6DDD7B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64D6B197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14:paraId="1B67DC14" w14:textId="77777777" w:rsidR="007C4C3A" w:rsidRPr="00EE573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</w:tcPr>
          <w:p w14:paraId="7A72A628" w14:textId="2DFB354C" w:rsidR="007C4C3A" w:rsidRPr="009E402F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1B5D43E5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02694D" w14:textId="77777777" w:rsidR="007C4C3A" w:rsidRPr="001B41B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C4C3A" w:rsidRPr="001B41B9" w14:paraId="5F5063CF" w14:textId="77777777" w:rsidTr="004B5B15">
        <w:tc>
          <w:tcPr>
            <w:tcW w:w="1895" w:type="pct"/>
          </w:tcPr>
          <w:p w14:paraId="3B000D3D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C08A2D9" w14:textId="77777777" w:rsidR="007C4C3A" w:rsidRPr="00C10E83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50" w:type="pct"/>
          </w:tcPr>
          <w:p w14:paraId="425C0F76" w14:textId="74BBAB81" w:rsidR="007C4C3A" w:rsidRPr="00AD5B59" w:rsidRDefault="00165AED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4" w:type="pct"/>
          </w:tcPr>
          <w:p w14:paraId="60C9F749" w14:textId="77777777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3F20880E" w14:textId="5C90FD5C" w:rsidR="007C4C3A" w:rsidRPr="00AD5B59" w:rsidRDefault="00165AED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</w:tcPr>
          <w:p w14:paraId="5E106770" w14:textId="77777777" w:rsidR="007C4C3A" w:rsidRPr="00AD5B5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3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65D122C" w14:textId="6818F304" w:rsidR="007C4C3A" w:rsidRPr="00AD5B59" w:rsidRDefault="00165AED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" w:type="pct"/>
          </w:tcPr>
          <w:p w14:paraId="2B8EFDB3" w14:textId="77777777" w:rsidR="007C4C3A" w:rsidRPr="00AD5B59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A77C18" w14:textId="1EA39FE3" w:rsidR="007C4C3A" w:rsidRPr="00AD5B59" w:rsidRDefault="00165AED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C4C3A" w:rsidRPr="001B41B9" w14:paraId="170AD3B7" w14:textId="77777777" w:rsidTr="004B5B15">
        <w:tc>
          <w:tcPr>
            <w:tcW w:w="1895" w:type="pct"/>
          </w:tcPr>
          <w:p w14:paraId="2A11D3CB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</w:tcPr>
          <w:p w14:paraId="08F6D330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0" w:type="pct"/>
            <w:gridSpan w:val="7"/>
          </w:tcPr>
          <w:p w14:paraId="00109402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C3A" w:rsidRPr="001B41B9" w14:paraId="5A224134" w14:textId="77777777" w:rsidTr="00A84935">
        <w:tc>
          <w:tcPr>
            <w:tcW w:w="1895" w:type="pct"/>
          </w:tcPr>
          <w:p w14:paraId="1568D5CC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5" w:type="pct"/>
            <w:shd w:val="clear" w:color="auto" w:fill="auto"/>
          </w:tcPr>
          <w:p w14:paraId="71DEAAB9" w14:textId="1AE14505" w:rsidR="007C4C3A" w:rsidRPr="004A199B" w:rsidRDefault="00733A49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99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50" w:type="pct"/>
            <w:shd w:val="clear" w:color="auto" w:fill="auto"/>
          </w:tcPr>
          <w:p w14:paraId="06486B06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233E712A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D8823A3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5ACBF3B6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D51829A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1B0C46F5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10AE5E4" w14:textId="77777777" w:rsidR="007C4C3A" w:rsidRPr="001B41B9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C3A" w:rsidRPr="00505EED" w14:paraId="365E40BC" w14:textId="77777777" w:rsidTr="00A84935">
        <w:tc>
          <w:tcPr>
            <w:tcW w:w="1895" w:type="pct"/>
          </w:tcPr>
          <w:p w14:paraId="6F2C5EE0" w14:textId="77777777" w:rsidR="007C4C3A" w:rsidRPr="001B41B9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1440A24D" w14:textId="77777777" w:rsidR="007C4C3A" w:rsidRPr="001415D2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E9F1F3F" w14:textId="3D57E4D4" w:rsidR="007C4C3A" w:rsidRPr="00B67773" w:rsidRDefault="00B67773" w:rsidP="00B67773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67773">
              <w:rPr>
                <w:rFonts w:ascii="Angsana New" w:hAnsi="Angsana New"/>
                <w:sz w:val="30"/>
                <w:szCs w:val="30"/>
              </w:rPr>
              <w:t>4,747</w:t>
            </w:r>
          </w:p>
        </w:tc>
        <w:tc>
          <w:tcPr>
            <w:tcW w:w="154" w:type="pct"/>
            <w:shd w:val="clear" w:color="auto" w:fill="auto"/>
          </w:tcPr>
          <w:p w14:paraId="097E5B01" w14:textId="77777777" w:rsidR="007C4C3A" w:rsidRPr="00B67773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F75E1CC" w14:textId="5F1C0E84" w:rsidR="007C4C3A" w:rsidRPr="00505EED" w:rsidRDefault="00840B75" w:rsidP="006B45D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5,632</w:t>
            </w:r>
          </w:p>
        </w:tc>
        <w:tc>
          <w:tcPr>
            <w:tcW w:w="131" w:type="pct"/>
            <w:shd w:val="clear" w:color="auto" w:fill="auto"/>
          </w:tcPr>
          <w:p w14:paraId="78641DEE" w14:textId="77777777" w:rsidR="007C4C3A" w:rsidRPr="00505EED" w:rsidRDefault="007C4C3A" w:rsidP="006B45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3DD36F6" w14:textId="45DE5BA4" w:rsidR="007C4C3A" w:rsidRPr="00872CAB" w:rsidRDefault="0028249C" w:rsidP="006B45D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872CAB">
              <w:rPr>
                <w:rFonts w:ascii="Angsana New" w:hAnsi="Angsana New"/>
                <w:sz w:val="30"/>
                <w:szCs w:val="30"/>
              </w:rPr>
              <w:t>1</w:t>
            </w:r>
            <w:r w:rsidR="00214783" w:rsidRPr="00872CAB">
              <w:rPr>
                <w:rFonts w:ascii="Angsana New" w:hAnsi="Angsana New"/>
                <w:sz w:val="30"/>
                <w:szCs w:val="30"/>
              </w:rPr>
              <w:t>5,210</w:t>
            </w:r>
          </w:p>
        </w:tc>
        <w:tc>
          <w:tcPr>
            <w:tcW w:w="134" w:type="pct"/>
            <w:shd w:val="clear" w:color="auto" w:fill="auto"/>
          </w:tcPr>
          <w:p w14:paraId="48924CD0" w14:textId="77777777" w:rsidR="007C4C3A" w:rsidRPr="00B34BAE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2F99B269" w14:textId="151ED69C" w:rsidR="007C4C3A" w:rsidRPr="00505EED" w:rsidRDefault="008D712C" w:rsidP="006B45D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24,221</w:t>
            </w:r>
          </w:p>
        </w:tc>
      </w:tr>
      <w:tr w:rsidR="008272B6" w:rsidRPr="00505EED" w14:paraId="26360B0A" w14:textId="77777777" w:rsidTr="00A84935">
        <w:tc>
          <w:tcPr>
            <w:tcW w:w="1895" w:type="pct"/>
          </w:tcPr>
          <w:p w14:paraId="58E636ED" w14:textId="77777777" w:rsidR="008272B6" w:rsidRPr="001B41B9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5" w:type="pct"/>
            <w:shd w:val="clear" w:color="auto" w:fill="auto"/>
          </w:tcPr>
          <w:p w14:paraId="12D5F8A5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35B07D8D" w14:textId="69149606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4ECD591F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6E0DE5E" w14:textId="5265D311" w:rsidR="008272B6" w:rsidRPr="00505EED" w:rsidRDefault="008272B6" w:rsidP="008272B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BBF8966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E06F24F" w14:textId="3529320F" w:rsidR="008272B6" w:rsidRPr="00872CAB" w:rsidRDefault="008272B6" w:rsidP="008272B6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  <w:lang w:val="en-US" w:bidi="th-TH"/>
              </w:rPr>
            </w:pPr>
          </w:p>
        </w:tc>
        <w:tc>
          <w:tcPr>
            <w:tcW w:w="134" w:type="pct"/>
            <w:shd w:val="clear" w:color="auto" w:fill="auto"/>
          </w:tcPr>
          <w:p w14:paraId="5B8A9C09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6F90EF37" w14:textId="2DC26163" w:rsidR="008272B6" w:rsidRPr="00505EED" w:rsidRDefault="008272B6" w:rsidP="008272B6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8272B6" w:rsidRPr="00505EED" w14:paraId="5753AD81" w14:textId="77777777" w:rsidTr="00A84935">
        <w:tc>
          <w:tcPr>
            <w:tcW w:w="1895" w:type="pct"/>
          </w:tcPr>
          <w:p w14:paraId="0252546E" w14:textId="77777777" w:rsidR="008272B6" w:rsidRPr="001B41B9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B7DB29D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03A02CA" w14:textId="2389A330" w:rsidR="008272B6" w:rsidRPr="00B67773" w:rsidRDefault="00B67773" w:rsidP="00B67773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B677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C89AA05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84C42DA" w14:textId="5B69552A" w:rsidR="008272B6" w:rsidRPr="00505EED" w:rsidRDefault="008D712C" w:rsidP="008272B6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10,604</w:t>
            </w:r>
          </w:p>
        </w:tc>
        <w:tc>
          <w:tcPr>
            <w:tcW w:w="131" w:type="pct"/>
            <w:shd w:val="clear" w:color="auto" w:fill="auto"/>
          </w:tcPr>
          <w:p w14:paraId="50AD9882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2EC0A1F9" w14:textId="5DEE9926" w:rsidR="008272B6" w:rsidRPr="00872CAB" w:rsidRDefault="00774EB9" w:rsidP="00774E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872C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F1292C4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769543B7" w14:textId="672AFEBD" w:rsidR="008272B6" w:rsidRPr="00505EED" w:rsidRDefault="008D712C" w:rsidP="008272B6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1,181</w:t>
            </w:r>
          </w:p>
        </w:tc>
      </w:tr>
      <w:tr w:rsidR="008272B6" w:rsidRPr="00505EED" w14:paraId="50C0ED6B" w14:textId="77777777" w:rsidTr="00A84935">
        <w:tc>
          <w:tcPr>
            <w:tcW w:w="1895" w:type="pct"/>
          </w:tcPr>
          <w:p w14:paraId="4034089A" w14:textId="77777777" w:rsidR="008272B6" w:rsidRPr="001B41B9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73AD483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6F773E5" w14:textId="5586CEC5" w:rsidR="008272B6" w:rsidRPr="00B67773" w:rsidRDefault="000E13B4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B677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2E25C48D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9F21D13" w14:textId="1B4A02DC" w:rsidR="008272B6" w:rsidRPr="00505EED" w:rsidRDefault="008D712C" w:rsidP="008D712C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8526985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6CA70AD3" w14:textId="41281C18" w:rsidR="008272B6" w:rsidRPr="00872CAB" w:rsidRDefault="00774EB9" w:rsidP="00774EB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872C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F5735FD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2FBF1622" w14:textId="224C2462" w:rsidR="008272B6" w:rsidRPr="00505EED" w:rsidRDefault="008D712C" w:rsidP="008272B6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3,947</w:t>
            </w:r>
          </w:p>
        </w:tc>
      </w:tr>
      <w:tr w:rsidR="008272B6" w:rsidRPr="00505EED" w14:paraId="30E0B1C3" w14:textId="77777777" w:rsidTr="00A84935">
        <w:tc>
          <w:tcPr>
            <w:tcW w:w="1895" w:type="pct"/>
          </w:tcPr>
          <w:p w14:paraId="1460FE43" w14:textId="77777777" w:rsidR="008272B6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68070264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6FF39D0D" w14:textId="2FB73555" w:rsidR="008272B6" w:rsidRPr="00B67773" w:rsidRDefault="000E13B4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B677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FDCFD0C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BE4A2FC" w14:textId="798758CD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D4D4721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8AEB5EB" w14:textId="0E48043D" w:rsidR="008272B6" w:rsidRPr="00872CAB" w:rsidRDefault="008510A6" w:rsidP="008510A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872C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185FF04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6C952606" w14:textId="03CBEF03" w:rsidR="008272B6" w:rsidRPr="00505EED" w:rsidRDefault="008D712C" w:rsidP="008272B6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3,058</w:t>
            </w:r>
          </w:p>
        </w:tc>
      </w:tr>
      <w:tr w:rsidR="008272B6" w:rsidRPr="00505EED" w14:paraId="635ECD1E" w14:textId="77777777" w:rsidTr="00A84935">
        <w:tc>
          <w:tcPr>
            <w:tcW w:w="1895" w:type="pct"/>
          </w:tcPr>
          <w:p w14:paraId="371049CD" w14:textId="77777777" w:rsidR="008272B6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06EC0DA6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28D45A6B" w14:textId="2285C896" w:rsidR="008272B6" w:rsidRPr="00B67773" w:rsidRDefault="000E13B4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B677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59D8ECA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87BC602" w14:textId="5866B7A4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7F68007B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3E77302" w14:textId="6A48E704" w:rsidR="008272B6" w:rsidRPr="00872CAB" w:rsidRDefault="008510A6" w:rsidP="00774EB9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872CAB">
              <w:rPr>
                <w:rFonts w:ascii="Angsana New" w:hAnsi="Angsana New"/>
                <w:sz w:val="30"/>
                <w:szCs w:val="30"/>
              </w:rPr>
              <w:t>5,873</w:t>
            </w:r>
          </w:p>
        </w:tc>
        <w:tc>
          <w:tcPr>
            <w:tcW w:w="134" w:type="pct"/>
            <w:shd w:val="clear" w:color="auto" w:fill="auto"/>
          </w:tcPr>
          <w:p w14:paraId="7133E52C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6EEBB3D4" w14:textId="73829637" w:rsidR="008272B6" w:rsidRPr="00505EED" w:rsidRDefault="008D712C" w:rsidP="008272B6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28,624</w:t>
            </w:r>
          </w:p>
        </w:tc>
      </w:tr>
      <w:tr w:rsidR="008272B6" w:rsidRPr="00505EED" w14:paraId="5C433EB6" w14:textId="77777777" w:rsidTr="00A84935">
        <w:tc>
          <w:tcPr>
            <w:tcW w:w="1895" w:type="pct"/>
          </w:tcPr>
          <w:p w14:paraId="46EFD08A" w14:textId="77777777" w:rsidR="008272B6" w:rsidRPr="001B41B9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121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79201366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E952504" w14:textId="016CD9A5" w:rsidR="008272B6" w:rsidRPr="00B67773" w:rsidRDefault="000E13B4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B677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1AB9F920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B96FEF7" w14:textId="77A0027D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AC0285E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58D96182" w14:textId="3BC67A7F" w:rsidR="008272B6" w:rsidRPr="00872CAB" w:rsidRDefault="008D712C" w:rsidP="008510A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 w:cstheme="minorBidi"/>
                <w:sz w:val="30"/>
                <w:szCs w:val="38"/>
              </w:rPr>
            </w:pPr>
            <w:r w:rsidRPr="00872CA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721E" w:rsidRPr="00872CAB">
              <w:rPr>
                <w:rFonts w:ascii="Angsana New" w:hAnsi="Angsana New"/>
                <w:sz w:val="30"/>
                <w:szCs w:val="30"/>
              </w:rPr>
              <w:t>3</w:t>
            </w:r>
            <w:r w:rsidR="00872CAB" w:rsidRPr="00872CAB">
              <w:rPr>
                <w:rFonts w:ascii="Angsana New" w:hAnsi="Angsana New"/>
                <w:sz w:val="30"/>
                <w:szCs w:val="30"/>
              </w:rPr>
              <w:t>4,983</w:t>
            </w:r>
          </w:p>
        </w:tc>
        <w:tc>
          <w:tcPr>
            <w:tcW w:w="134" w:type="pct"/>
            <w:shd w:val="clear" w:color="auto" w:fill="auto"/>
          </w:tcPr>
          <w:p w14:paraId="267E9D62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shd w:val="clear" w:color="auto" w:fill="auto"/>
          </w:tcPr>
          <w:p w14:paraId="62687451" w14:textId="18E7E561" w:rsidR="008272B6" w:rsidRPr="00505EED" w:rsidRDefault="008D712C" w:rsidP="008272B6">
            <w:pPr>
              <w:pStyle w:val="acctfourfigures"/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505EED">
              <w:rPr>
                <w:rFonts w:ascii="Angsana New" w:hAnsi="Angsana New"/>
                <w:sz w:val="30"/>
                <w:szCs w:val="30"/>
              </w:rPr>
              <w:t>227,712</w:t>
            </w:r>
          </w:p>
        </w:tc>
      </w:tr>
      <w:tr w:rsidR="008272B6" w:rsidRPr="00505EED" w14:paraId="278FF695" w14:textId="77777777" w:rsidTr="00A84935">
        <w:tc>
          <w:tcPr>
            <w:tcW w:w="1895" w:type="pct"/>
          </w:tcPr>
          <w:p w14:paraId="67FE83DD" w14:textId="77777777" w:rsidR="008272B6" w:rsidRPr="001B41B9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2A15A2C2" w14:textId="77777777" w:rsidR="008272B6" w:rsidRPr="001415D2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 w:hanging="1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1AE6B" w14:textId="46784349" w:rsidR="008272B6" w:rsidRPr="00B67773" w:rsidRDefault="000E13B4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773">
              <w:rPr>
                <w:rFonts w:ascii="Angsana New" w:hAnsi="Angsana New"/>
                <w:b/>
                <w:bCs/>
                <w:sz w:val="30"/>
                <w:szCs w:val="30"/>
              </w:rPr>
              <w:t>4,747</w:t>
            </w:r>
          </w:p>
        </w:tc>
        <w:tc>
          <w:tcPr>
            <w:tcW w:w="154" w:type="pct"/>
            <w:shd w:val="clear" w:color="auto" w:fill="auto"/>
          </w:tcPr>
          <w:p w14:paraId="105CEC5B" w14:textId="77777777" w:rsidR="008272B6" w:rsidRPr="00B67773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41C59" w14:textId="3785F9FD" w:rsidR="008272B6" w:rsidRPr="00505EED" w:rsidRDefault="008272B6" w:rsidP="008272B6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5EED">
              <w:rPr>
                <w:rFonts w:ascii="Angsana New" w:hAnsi="Angsana New"/>
                <w:b/>
                <w:bCs/>
                <w:sz w:val="30"/>
                <w:szCs w:val="30"/>
              </w:rPr>
              <w:t>16,236</w:t>
            </w:r>
          </w:p>
        </w:tc>
        <w:tc>
          <w:tcPr>
            <w:tcW w:w="131" w:type="pct"/>
            <w:shd w:val="clear" w:color="auto" w:fill="auto"/>
          </w:tcPr>
          <w:p w14:paraId="6520727F" w14:textId="77777777" w:rsidR="008272B6" w:rsidRPr="00505EED" w:rsidRDefault="008272B6" w:rsidP="008272B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  <w:tab w:val="decimal" w:pos="868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56F1E" w14:textId="3173B2AA" w:rsidR="008272B6" w:rsidRPr="00872CAB" w:rsidRDefault="00776CD8" w:rsidP="008272B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2CAB">
              <w:rPr>
                <w:rFonts w:ascii="Angsana New" w:hAnsi="Angsana New"/>
                <w:b/>
                <w:bCs/>
                <w:sz w:val="30"/>
                <w:szCs w:val="30"/>
              </w:rPr>
              <w:t>56,066</w:t>
            </w:r>
          </w:p>
        </w:tc>
        <w:tc>
          <w:tcPr>
            <w:tcW w:w="134" w:type="pct"/>
            <w:shd w:val="clear" w:color="auto" w:fill="auto"/>
          </w:tcPr>
          <w:p w14:paraId="1F14AAD7" w14:textId="77777777" w:rsidR="008272B6" w:rsidRPr="00B34BAE" w:rsidRDefault="008272B6" w:rsidP="00827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AC4E2" w14:textId="32AE6DAB" w:rsidR="008272B6" w:rsidRPr="00505EED" w:rsidRDefault="008272B6" w:rsidP="008272B6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5EED">
              <w:rPr>
                <w:rFonts w:ascii="Angsana New" w:hAnsi="Angsana New"/>
                <w:b/>
                <w:bCs/>
                <w:sz w:val="30"/>
                <w:szCs w:val="30"/>
              </w:rPr>
              <w:t>288,743</w:t>
            </w:r>
          </w:p>
        </w:tc>
      </w:tr>
      <w:tr w:rsidR="00E2105D" w:rsidRPr="00505EED" w14:paraId="75E23233" w14:textId="77777777" w:rsidTr="00E2105D">
        <w:tc>
          <w:tcPr>
            <w:tcW w:w="1895" w:type="pct"/>
          </w:tcPr>
          <w:p w14:paraId="424A6F92" w14:textId="77777777" w:rsidR="00E2105D" w:rsidRPr="004B5B15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3CA70A35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0" w:type="pct"/>
            <w:gridSpan w:val="3"/>
            <w:shd w:val="clear" w:color="auto" w:fill="auto"/>
          </w:tcPr>
          <w:p w14:paraId="631FEF0F" w14:textId="2107D428" w:rsidR="00E2105D" w:rsidRPr="004B5B15" w:rsidRDefault="00E2105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shd w:val="clear" w:color="auto" w:fill="auto"/>
          </w:tcPr>
          <w:p w14:paraId="5B22F162" w14:textId="77777777" w:rsidR="00E2105D" w:rsidRPr="004B5B15" w:rsidRDefault="00E2105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3"/>
            <w:shd w:val="clear" w:color="auto" w:fill="auto"/>
          </w:tcPr>
          <w:p w14:paraId="7FB8F6D4" w14:textId="4462B748" w:rsidR="00E2105D" w:rsidRPr="004B5B15" w:rsidRDefault="00E2105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105D" w:rsidRPr="00505EED" w14:paraId="34631F20" w14:textId="77777777" w:rsidTr="00A84935">
        <w:tc>
          <w:tcPr>
            <w:tcW w:w="1895" w:type="pct"/>
          </w:tcPr>
          <w:p w14:paraId="64EF60F6" w14:textId="77777777" w:rsidR="00E2105D" w:rsidRPr="004B5B15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4E67A691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96DE369" w14:textId="52B5792D" w:rsidR="00E2105D" w:rsidRPr="001B41B9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  <w:shd w:val="clear" w:color="auto" w:fill="auto"/>
          </w:tcPr>
          <w:p w14:paraId="07BA3214" w14:textId="77777777" w:rsidR="00E2105D" w:rsidRPr="001B41B9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0D1FD15B" w14:textId="16F69103" w:rsidR="00E2105D" w:rsidRPr="00505EED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</w:tcPr>
          <w:p w14:paraId="18AF4A5B" w14:textId="77777777" w:rsidR="00E2105D" w:rsidRPr="00505EED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7C444AD" w14:textId="0C25D584" w:rsidR="00E2105D" w:rsidRPr="001B41B9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5F8B5C7D" w14:textId="77777777" w:rsidR="00E2105D" w:rsidRPr="004B5B15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06817BB" w14:textId="227CEFFD" w:rsidR="00E2105D" w:rsidRPr="00505EED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2105D" w:rsidRPr="00505EED" w14:paraId="5F92ECF3" w14:textId="77777777" w:rsidTr="00A84935">
        <w:tc>
          <w:tcPr>
            <w:tcW w:w="1895" w:type="pct"/>
          </w:tcPr>
          <w:p w14:paraId="5962CF57" w14:textId="77777777" w:rsidR="00E2105D" w:rsidRPr="004B5B15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3EB91253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5D00CC33" w14:textId="2E0F77E1" w:rsidR="00E2105D" w:rsidRPr="001B41B9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4" w:type="pct"/>
            <w:shd w:val="clear" w:color="auto" w:fill="auto"/>
          </w:tcPr>
          <w:p w14:paraId="02A69666" w14:textId="77777777" w:rsidR="00E2105D" w:rsidRPr="001B41B9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BE480AD" w14:textId="2276CAB5" w:rsidR="00E2105D" w:rsidRPr="00505EED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18293A7A" w14:textId="77777777" w:rsidR="00E2105D" w:rsidRPr="00505EED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00B52BB2" w14:textId="424B3EAC" w:rsidR="00E2105D" w:rsidRPr="001B41B9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415A092E" w14:textId="77777777" w:rsidR="00E2105D" w:rsidRPr="004B5B15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61F086C" w14:textId="5BB019CF" w:rsidR="00E2105D" w:rsidRPr="00505EED" w:rsidRDefault="00E2105D" w:rsidP="004B5B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2105D" w:rsidRPr="00505EED" w14:paraId="7B43E5C6" w14:textId="77777777" w:rsidTr="00A84935">
        <w:tc>
          <w:tcPr>
            <w:tcW w:w="1895" w:type="pct"/>
          </w:tcPr>
          <w:p w14:paraId="77FB43A4" w14:textId="77777777" w:rsidR="00E2105D" w:rsidRPr="004B5B15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5" w:type="pct"/>
            <w:shd w:val="clear" w:color="auto" w:fill="auto"/>
          </w:tcPr>
          <w:p w14:paraId="7D5EE7A1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0" w:type="pct"/>
            <w:gridSpan w:val="7"/>
            <w:shd w:val="clear" w:color="auto" w:fill="auto"/>
          </w:tcPr>
          <w:p w14:paraId="4C15CC1A" w14:textId="0A3DC082" w:rsidR="00E2105D" w:rsidRPr="004B5B15" w:rsidRDefault="00E2105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6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41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105D" w:rsidRPr="00505EED" w14:paraId="2E1C1A4F" w14:textId="77777777" w:rsidTr="00A84935">
        <w:tc>
          <w:tcPr>
            <w:tcW w:w="1895" w:type="pct"/>
          </w:tcPr>
          <w:p w14:paraId="6A026A7D" w14:textId="7155A4F4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1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55" w:type="pct"/>
            <w:shd w:val="clear" w:color="auto" w:fill="auto"/>
          </w:tcPr>
          <w:p w14:paraId="79BC20D6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4144B35E" w14:textId="77777777" w:rsidR="00E2105D" w:rsidRPr="001B41B9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3A20048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78F1898B" w14:textId="77777777" w:rsidR="00E2105D" w:rsidRPr="00505EED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5368CF5" w14:textId="77777777" w:rsidR="00E2105D" w:rsidRPr="00505EE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8CA8FC2" w14:textId="77777777" w:rsidR="00E2105D" w:rsidRPr="001B41B9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0DF9EFE1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8743B84" w14:textId="77777777" w:rsidR="00E2105D" w:rsidRPr="00505EED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816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05D" w:rsidRPr="001B41B9" w14:paraId="57E4A22A" w14:textId="77777777" w:rsidTr="00A84935">
        <w:tc>
          <w:tcPr>
            <w:tcW w:w="1895" w:type="pct"/>
          </w:tcPr>
          <w:p w14:paraId="24B7B43E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55" w:type="pct"/>
            <w:shd w:val="clear" w:color="auto" w:fill="auto"/>
          </w:tcPr>
          <w:p w14:paraId="368A7C60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79D23E25" w14:textId="55F72BDD" w:rsidR="00E2105D" w:rsidRPr="00564E9F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159,992</w:t>
            </w:r>
          </w:p>
        </w:tc>
        <w:tc>
          <w:tcPr>
            <w:tcW w:w="154" w:type="pct"/>
            <w:shd w:val="clear" w:color="auto" w:fill="auto"/>
          </w:tcPr>
          <w:p w14:paraId="11A71864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525F6D0C" w14:textId="4B208CEF" w:rsidR="00E2105D" w:rsidRPr="00666134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155,092</w:t>
            </w:r>
          </w:p>
        </w:tc>
        <w:tc>
          <w:tcPr>
            <w:tcW w:w="131" w:type="pct"/>
            <w:shd w:val="clear" w:color="auto" w:fill="auto"/>
          </w:tcPr>
          <w:p w14:paraId="31E75275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25317F7" w14:textId="48776B74" w:rsidR="00E2105D" w:rsidRPr="00564E9F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8CB20D2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43B6D3B5" w14:textId="337A872B" w:rsidR="00E2105D" w:rsidRPr="00666134" w:rsidRDefault="00E2105D" w:rsidP="00E2105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105D" w:rsidRPr="001B41B9" w14:paraId="00EA1B4C" w14:textId="77777777" w:rsidTr="00A84935">
        <w:tc>
          <w:tcPr>
            <w:tcW w:w="1895" w:type="pct"/>
          </w:tcPr>
          <w:p w14:paraId="792E162C" w14:textId="77777777" w:rsidR="00E2105D" w:rsidRPr="008A25EE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1B41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55" w:type="pct"/>
            <w:shd w:val="clear" w:color="auto" w:fill="auto"/>
          </w:tcPr>
          <w:p w14:paraId="78158BEB" w14:textId="77777777" w:rsidR="00E2105D" w:rsidRPr="008A25EE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0" w:type="pct"/>
            <w:shd w:val="clear" w:color="auto" w:fill="auto"/>
          </w:tcPr>
          <w:p w14:paraId="6DA5B2F9" w14:textId="77777777" w:rsidR="00E2105D" w:rsidRPr="007C541F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08CFFD5C" w14:textId="77777777" w:rsidR="00E2105D" w:rsidRPr="008A25EE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46" w:type="pct"/>
          </w:tcPr>
          <w:p w14:paraId="2E37727D" w14:textId="77777777" w:rsidR="00E2105D" w:rsidRPr="008A25EE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1" w:type="pct"/>
            <w:shd w:val="clear" w:color="auto" w:fill="auto"/>
          </w:tcPr>
          <w:p w14:paraId="202FE481" w14:textId="77777777" w:rsidR="00E2105D" w:rsidRPr="008A25EE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54" w:type="pct"/>
            <w:shd w:val="clear" w:color="auto" w:fill="auto"/>
          </w:tcPr>
          <w:p w14:paraId="685DDA17" w14:textId="77777777" w:rsidR="00E2105D" w:rsidRPr="007C541F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73848B27" w14:textId="77777777" w:rsidR="00E2105D" w:rsidRPr="008A25EE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81" w:type="pct"/>
          </w:tcPr>
          <w:p w14:paraId="3EDB5F77" w14:textId="77777777" w:rsidR="00E2105D" w:rsidRPr="007C541F" w:rsidRDefault="00E2105D" w:rsidP="00E2105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2105D" w:rsidRPr="001B41B9" w14:paraId="1A4B07F9" w14:textId="77777777" w:rsidTr="00A84935">
        <w:tc>
          <w:tcPr>
            <w:tcW w:w="1895" w:type="pct"/>
          </w:tcPr>
          <w:p w14:paraId="3025D587" w14:textId="77777777" w:rsidR="00E210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367D683F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41513D1" w14:textId="19C4D6E3" w:rsidR="00E2105D" w:rsidRPr="00D66FAC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44,369</w:t>
            </w:r>
          </w:p>
        </w:tc>
        <w:tc>
          <w:tcPr>
            <w:tcW w:w="154" w:type="pct"/>
            <w:shd w:val="clear" w:color="auto" w:fill="auto"/>
          </w:tcPr>
          <w:p w14:paraId="37A5E955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72F52264" w14:textId="3ACB8E02" w:rsidR="00E2105D" w:rsidRPr="003821C3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84,830</w:t>
            </w:r>
          </w:p>
        </w:tc>
        <w:tc>
          <w:tcPr>
            <w:tcW w:w="131" w:type="pct"/>
            <w:shd w:val="clear" w:color="auto" w:fill="auto"/>
          </w:tcPr>
          <w:p w14:paraId="41353F3A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2C7794D" w14:textId="286223F9" w:rsidR="00E2105D" w:rsidRPr="007C541F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98541A9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7834BD31" w14:textId="7EA05B67" w:rsidR="00E2105D" w:rsidRPr="007C541F" w:rsidRDefault="00E2105D" w:rsidP="00E2105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105D" w:rsidRPr="001B41B9" w14:paraId="6499FCD1" w14:textId="77777777" w:rsidTr="00A84935">
        <w:tc>
          <w:tcPr>
            <w:tcW w:w="1895" w:type="pct"/>
          </w:tcPr>
          <w:p w14:paraId="4B7DA902" w14:textId="77777777" w:rsidR="00E210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60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2EC98B7E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04F92B7B" w14:textId="2872571D" w:rsidR="00E2105D" w:rsidRPr="00D66FAC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8,537</w:t>
            </w:r>
          </w:p>
        </w:tc>
        <w:tc>
          <w:tcPr>
            <w:tcW w:w="154" w:type="pct"/>
            <w:shd w:val="clear" w:color="auto" w:fill="auto"/>
          </w:tcPr>
          <w:p w14:paraId="6605C4D4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065CED3C" w14:textId="2E13ACC2" w:rsidR="00E2105D" w:rsidRPr="003821C3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33,884</w:t>
            </w:r>
          </w:p>
        </w:tc>
        <w:tc>
          <w:tcPr>
            <w:tcW w:w="131" w:type="pct"/>
            <w:shd w:val="clear" w:color="auto" w:fill="auto"/>
          </w:tcPr>
          <w:p w14:paraId="3605BFB5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15986357" w14:textId="580AD156" w:rsidR="00E2105D" w:rsidRPr="00E239C9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227B941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18FAB261" w14:textId="37C9C94A" w:rsidR="00E2105D" w:rsidRPr="007C541F" w:rsidRDefault="00E2105D" w:rsidP="00E2105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</w:t>
            </w:r>
          </w:p>
        </w:tc>
      </w:tr>
      <w:tr w:rsidR="00E2105D" w:rsidRPr="001B41B9" w14:paraId="4978A120" w14:textId="77777777" w:rsidTr="00A84935">
        <w:tc>
          <w:tcPr>
            <w:tcW w:w="1895" w:type="pct"/>
          </w:tcPr>
          <w:p w14:paraId="0284C601" w14:textId="77777777" w:rsidR="00E210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455" w:type="pct"/>
            <w:shd w:val="clear" w:color="auto" w:fill="auto"/>
          </w:tcPr>
          <w:p w14:paraId="3AACD34E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133320FF" w14:textId="4CF5CA69" w:rsidR="00E2105D" w:rsidRPr="00D66FAC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54" w:type="pct"/>
            <w:shd w:val="clear" w:color="auto" w:fill="auto"/>
          </w:tcPr>
          <w:p w14:paraId="2B858FF5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3DF0821F" w14:textId="43D753A3" w:rsidR="00E2105D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131" w:type="pct"/>
            <w:shd w:val="clear" w:color="auto" w:fill="auto"/>
          </w:tcPr>
          <w:p w14:paraId="4EBCAA1D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36D705FC" w14:textId="320DADD4" w:rsidR="00E2105D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20D5A27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0548808F" w14:textId="533BE563" w:rsidR="00E2105D" w:rsidRDefault="00E2105D" w:rsidP="00E2105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105D" w:rsidRPr="001B41B9" w14:paraId="27429385" w14:textId="77777777" w:rsidTr="00A84935">
        <w:tc>
          <w:tcPr>
            <w:tcW w:w="1895" w:type="pct"/>
          </w:tcPr>
          <w:p w14:paraId="33CA24CA" w14:textId="77777777" w:rsidR="00E210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5" w:type="pct"/>
            <w:shd w:val="clear" w:color="auto" w:fill="auto"/>
          </w:tcPr>
          <w:p w14:paraId="6CF21CE4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B49EC" w14:textId="4429DACE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213,786</w:t>
            </w:r>
          </w:p>
        </w:tc>
        <w:tc>
          <w:tcPr>
            <w:tcW w:w="154" w:type="pct"/>
            <w:shd w:val="clear" w:color="auto" w:fill="auto"/>
          </w:tcPr>
          <w:p w14:paraId="265F9636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3C12674A" w14:textId="36B060CB" w:rsidR="00E2105D" w:rsidRPr="00666134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Pr="00EF34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,867</w:t>
            </w:r>
          </w:p>
        </w:tc>
        <w:tc>
          <w:tcPr>
            <w:tcW w:w="131" w:type="pct"/>
            <w:shd w:val="clear" w:color="auto" w:fill="auto"/>
          </w:tcPr>
          <w:p w14:paraId="29115B46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5AA8" w14:textId="51D272D5" w:rsidR="00E2105D" w:rsidRPr="00E33DF7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08"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3D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B8DAAC8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64DDACFF" w14:textId="32D04403" w:rsidR="00E2105D" w:rsidRPr="00666134" w:rsidRDefault="00E2105D" w:rsidP="00E2105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  <w:tr w:rsidR="00E2105D" w:rsidRPr="001B41B9" w14:paraId="1BBDC5A3" w14:textId="77777777" w:rsidTr="00A84935">
        <w:tc>
          <w:tcPr>
            <w:tcW w:w="1895" w:type="pct"/>
          </w:tcPr>
          <w:p w14:paraId="402229D6" w14:textId="77777777" w:rsidR="00E2105D" w:rsidRPr="00C85F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5F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5" w:type="pct"/>
            <w:shd w:val="clear" w:color="auto" w:fill="auto"/>
          </w:tcPr>
          <w:p w14:paraId="79ABCC62" w14:textId="77777777" w:rsidR="00E2105D" w:rsidRPr="001B41B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shd w:val="clear" w:color="auto" w:fill="auto"/>
          </w:tcPr>
          <w:p w14:paraId="4ECCBD0B" w14:textId="5E8703E5" w:rsidR="00E210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218,533</w:t>
            </w:r>
          </w:p>
        </w:tc>
        <w:tc>
          <w:tcPr>
            <w:tcW w:w="154" w:type="pct"/>
            <w:shd w:val="clear" w:color="auto" w:fill="auto"/>
          </w:tcPr>
          <w:p w14:paraId="1F7D2923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F9FEAE6" w14:textId="3103126D" w:rsidR="00E2105D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297,103</w:t>
            </w:r>
          </w:p>
        </w:tc>
        <w:tc>
          <w:tcPr>
            <w:tcW w:w="131" w:type="pct"/>
            <w:shd w:val="clear" w:color="auto" w:fill="auto"/>
          </w:tcPr>
          <w:p w14:paraId="55034275" w14:textId="77777777" w:rsidR="00E2105D" w:rsidRPr="000233AA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14:paraId="79197896" w14:textId="3D1B6249" w:rsidR="00E2105D" w:rsidRDefault="00E2105D" w:rsidP="00E2105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56,066</w:t>
            </w:r>
          </w:p>
        </w:tc>
        <w:tc>
          <w:tcPr>
            <w:tcW w:w="134" w:type="pct"/>
            <w:shd w:val="clear" w:color="auto" w:fill="auto"/>
          </w:tcPr>
          <w:p w14:paraId="61341CE2" w14:textId="77777777" w:rsidR="00E2105D" w:rsidRPr="00BA19A0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  <w:tab w:val="decimal" w:pos="816"/>
                <w:tab w:val="decimal" w:pos="881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</w:tcPr>
          <w:p w14:paraId="2744F6D3" w14:textId="417D3513" w:rsidR="00E2105D" w:rsidRDefault="00E2105D" w:rsidP="00E2105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289,023</w:t>
            </w:r>
          </w:p>
        </w:tc>
      </w:tr>
      <w:tr w:rsidR="00E2105D" w:rsidRPr="008F3999" w14:paraId="1E27D7F9" w14:textId="77777777" w:rsidTr="00A84935">
        <w:tc>
          <w:tcPr>
            <w:tcW w:w="2350" w:type="pct"/>
            <w:gridSpan w:val="2"/>
            <w:vAlign w:val="bottom"/>
          </w:tcPr>
          <w:p w14:paraId="5A53AE8B" w14:textId="77777777" w:rsidR="00E2105D" w:rsidRPr="00FF3F54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3F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43F3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</w:tcPr>
          <w:p w14:paraId="575BEA67" w14:textId="7CAD5F66" w:rsidR="00E2105D" w:rsidRPr="00843F37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C3C5E6F" w14:textId="77777777" w:rsidR="00E2105D" w:rsidRPr="00935342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2FFD38B" w14:textId="7B69EE0B" w:rsidR="00E2105D" w:rsidRPr="00843F37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B6341DB" w14:textId="77777777" w:rsidR="00E2105D" w:rsidRPr="00935342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9E2378A" w14:textId="5E965585" w:rsidR="00E2105D" w:rsidRPr="00843F37" w:rsidRDefault="00E2105D" w:rsidP="00E2105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08" w:right="-1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6797FD4" w14:textId="77777777" w:rsidR="00E2105D" w:rsidRPr="008A25EE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E29A18F" w14:textId="29DE1B87" w:rsidR="00E2105D" w:rsidRPr="00843F37" w:rsidRDefault="00E2105D" w:rsidP="00E2105D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right="-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2105D" w:rsidRPr="008F3999" w14:paraId="2608A753" w14:textId="77777777" w:rsidTr="00A84935">
        <w:tc>
          <w:tcPr>
            <w:tcW w:w="1895" w:type="pct"/>
          </w:tcPr>
          <w:p w14:paraId="79952A05" w14:textId="77777777" w:rsidR="00E2105D" w:rsidRPr="00114CA3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5" w:type="pct"/>
            <w:shd w:val="clear" w:color="auto" w:fill="auto"/>
          </w:tcPr>
          <w:p w14:paraId="6A79F55B" w14:textId="77777777" w:rsidR="00E2105D" w:rsidRPr="008F399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6817E" w14:textId="4D336A07" w:rsidR="00E2105D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218,533</w:t>
            </w:r>
          </w:p>
        </w:tc>
        <w:tc>
          <w:tcPr>
            <w:tcW w:w="154" w:type="pct"/>
            <w:shd w:val="clear" w:color="auto" w:fill="auto"/>
          </w:tcPr>
          <w:p w14:paraId="5162AC05" w14:textId="77777777" w:rsidR="00E2105D" w:rsidRPr="008F399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16E0F36" w14:textId="6AF8A697" w:rsidR="00E2105D" w:rsidRDefault="00E2105D" w:rsidP="00E2105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297,103</w:t>
            </w:r>
          </w:p>
        </w:tc>
        <w:tc>
          <w:tcPr>
            <w:tcW w:w="131" w:type="pct"/>
            <w:shd w:val="clear" w:color="auto" w:fill="auto"/>
          </w:tcPr>
          <w:p w14:paraId="064A6AD4" w14:textId="77777777" w:rsidR="00E2105D" w:rsidRPr="00BA19A0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816"/>
              </w:tabs>
              <w:spacing w:line="240" w:lineRule="auto"/>
              <w:ind w:right="-134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F1032E" w14:textId="5BCCF6A5" w:rsidR="00E2105D" w:rsidRDefault="00E2105D" w:rsidP="00E2105D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56,066</w:t>
            </w:r>
          </w:p>
        </w:tc>
        <w:tc>
          <w:tcPr>
            <w:tcW w:w="134" w:type="pct"/>
            <w:shd w:val="clear" w:color="auto" w:fill="auto"/>
          </w:tcPr>
          <w:p w14:paraId="0C13F672" w14:textId="77777777" w:rsidR="00E2105D" w:rsidRPr="008F3999" w:rsidRDefault="00E2105D" w:rsidP="00E21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74E23B44" w14:textId="454576CB" w:rsidR="00E2105D" w:rsidRDefault="00E2105D" w:rsidP="00E2105D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right="-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289,023</w:t>
            </w:r>
          </w:p>
        </w:tc>
      </w:tr>
    </w:tbl>
    <w:p w14:paraId="4AD75585" w14:textId="11F7FED1" w:rsidR="001C286F" w:rsidRPr="004B5B15" w:rsidRDefault="001C286F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s/>
        </w:rPr>
      </w:pPr>
    </w:p>
    <w:p w14:paraId="37A8E506" w14:textId="03DC0E45" w:rsidR="003E000B" w:rsidRDefault="003E000B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7558B">
        <w:rPr>
          <w:rFonts w:ascii="Angsana New" w:hAnsi="Angsana New"/>
          <w:b/>
          <w:bCs/>
          <w:sz w:val="30"/>
          <w:szCs w:val="30"/>
          <w:cs/>
        </w:rPr>
        <w:t>สินทรัพย์ชีวภาพ</w:t>
      </w:r>
    </w:p>
    <w:p w14:paraId="3C1F5096" w14:textId="18635546" w:rsidR="007C4C3A" w:rsidRPr="004B5B15" w:rsidRDefault="007C4C3A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811"/>
        <w:gridCol w:w="1711"/>
        <w:gridCol w:w="271"/>
        <w:gridCol w:w="1889"/>
      </w:tblGrid>
      <w:tr w:rsidR="007C4C3A" w:rsidRPr="00DB7C24" w14:paraId="07EB0594" w14:textId="77777777" w:rsidTr="00154A7F">
        <w:trPr>
          <w:trHeight w:val="442"/>
        </w:trPr>
        <w:tc>
          <w:tcPr>
            <w:tcW w:w="2871" w:type="pct"/>
            <w:gridSpan w:val="2"/>
          </w:tcPr>
          <w:p w14:paraId="4C12F097" w14:textId="255B6F36" w:rsidR="007C4C3A" w:rsidRPr="00BA19A0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BA19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CA222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941" w:type="pct"/>
          </w:tcPr>
          <w:p w14:paraId="0DA4A082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FAE51EC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9" w:type="pct"/>
          </w:tcPr>
          <w:p w14:paraId="5D89BB80" w14:textId="77777777" w:rsidR="007C4C3A" w:rsidRPr="00BA19A0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A19A0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4C3A" w:rsidRPr="00DB7C24" w14:paraId="4A6C15D6" w14:textId="77777777" w:rsidTr="00154A7F">
        <w:trPr>
          <w:trHeight w:val="442"/>
        </w:trPr>
        <w:tc>
          <w:tcPr>
            <w:tcW w:w="2425" w:type="pct"/>
          </w:tcPr>
          <w:p w14:paraId="5E41BDB4" w14:textId="77777777" w:rsidR="007C4C3A" w:rsidRPr="00BA19A0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6" w:type="pct"/>
          </w:tcPr>
          <w:p w14:paraId="1B179269" w14:textId="06555348" w:rsidR="007C4C3A" w:rsidRPr="00843F37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29" w:type="pct"/>
            <w:gridSpan w:val="3"/>
          </w:tcPr>
          <w:p w14:paraId="72588ED2" w14:textId="77777777" w:rsidR="007C4C3A" w:rsidRPr="00DB7C24" w:rsidRDefault="007C4C3A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4C3A" w:rsidRPr="00DB7C24" w14:paraId="11F4A499" w14:textId="77777777" w:rsidTr="00154A7F">
        <w:trPr>
          <w:trHeight w:val="427"/>
        </w:trPr>
        <w:tc>
          <w:tcPr>
            <w:tcW w:w="2425" w:type="pct"/>
          </w:tcPr>
          <w:p w14:paraId="2F8E7CD9" w14:textId="334E78E9" w:rsidR="007C4C3A" w:rsidRPr="00DE69EA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69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69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E69EA">
              <w:rPr>
                <w:rFonts w:asciiTheme="majorBidi" w:hAnsiTheme="majorBidi" w:cstheme="majorBidi"/>
                <w:sz w:val="30"/>
                <w:szCs w:val="30"/>
                <w:cs/>
              </w:rPr>
              <w:t>ตุลาคม</w:t>
            </w:r>
            <w:r w:rsidRPr="00DE69E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CA2223" w:rsidRPr="00DE69E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46" w:type="pct"/>
          </w:tcPr>
          <w:p w14:paraId="08585CF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40F311D3" w14:textId="38BAF46A" w:rsidR="007C4C3A" w:rsidRPr="00BA19A0" w:rsidRDefault="00D360B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128,305</w:t>
            </w:r>
          </w:p>
        </w:tc>
        <w:tc>
          <w:tcPr>
            <w:tcW w:w="149" w:type="pct"/>
            <w:shd w:val="clear" w:color="auto" w:fill="auto"/>
          </w:tcPr>
          <w:p w14:paraId="47FF97EE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33745BDB" w14:textId="201EB273" w:rsidR="007C4C3A" w:rsidRPr="00DB7C24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6,851</w:t>
            </w:r>
          </w:p>
        </w:tc>
      </w:tr>
      <w:tr w:rsidR="007C4C3A" w:rsidRPr="00DB7C24" w14:paraId="012C4FAB" w14:textId="77777777" w:rsidTr="00154A7F">
        <w:trPr>
          <w:trHeight w:val="412"/>
        </w:trPr>
        <w:tc>
          <w:tcPr>
            <w:tcW w:w="2425" w:type="pct"/>
          </w:tcPr>
          <w:p w14:paraId="715B325C" w14:textId="77777777" w:rsidR="007C4C3A" w:rsidRPr="00DE69EA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69EA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เพิ่มขึ้นจากการเพาะปลูก</w:t>
            </w:r>
          </w:p>
        </w:tc>
        <w:tc>
          <w:tcPr>
            <w:tcW w:w="446" w:type="pct"/>
          </w:tcPr>
          <w:p w14:paraId="52A7D6C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0BE764BE" w14:textId="23F46A2B" w:rsidR="007C4C3A" w:rsidRPr="00BA19A0" w:rsidRDefault="00D360B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</w:t>
            </w:r>
            <w:r w:rsidR="00E21B5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8B4B5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  <w:shd w:val="clear" w:color="auto" w:fill="auto"/>
          </w:tcPr>
          <w:p w14:paraId="47107556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5D723371" w14:textId="253C0EA5" w:rsidR="007C4C3A" w:rsidRPr="00DB7C24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1,299</w:t>
            </w:r>
          </w:p>
        </w:tc>
      </w:tr>
      <w:tr w:rsidR="007C4C3A" w:rsidRPr="00DB7C24" w14:paraId="7BAB211D" w14:textId="77777777" w:rsidTr="00154A7F">
        <w:trPr>
          <w:trHeight w:val="412"/>
        </w:trPr>
        <w:tc>
          <w:tcPr>
            <w:tcW w:w="2425" w:type="pct"/>
          </w:tcPr>
          <w:p w14:paraId="1BF90FE4" w14:textId="77777777" w:rsidR="007C4C3A" w:rsidRPr="00DE69EA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DE69EA">
              <w:rPr>
                <w:rFonts w:ascii="Angsana New" w:hAnsi="Angsana New"/>
                <w:sz w:val="30"/>
                <w:szCs w:val="30"/>
                <w:cs/>
              </w:rPr>
              <w:t>ค่าเสื่อมราคาอาคาร</w:t>
            </w:r>
            <w:r w:rsidRPr="00DE69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69EA">
              <w:rPr>
                <w:rFonts w:ascii="Angsana New" w:hAnsi="Angsana New"/>
                <w:sz w:val="30"/>
                <w:szCs w:val="30"/>
                <w:cs/>
              </w:rPr>
              <w:t>อุปกรณ์และ</w:t>
            </w:r>
            <w:r w:rsidRPr="00DE69EA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46" w:type="pct"/>
          </w:tcPr>
          <w:p w14:paraId="3CE35D38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797C05F1" w14:textId="352CBD0A" w:rsidR="007C4C3A" w:rsidRPr="00BA19A0" w:rsidRDefault="00D360B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</w:t>
            </w:r>
            <w:r w:rsidR="0000001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9" w:type="pct"/>
            <w:shd w:val="clear" w:color="auto" w:fill="auto"/>
          </w:tcPr>
          <w:p w14:paraId="25FCF9EB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50C8083" w14:textId="105D0339" w:rsidR="007C4C3A" w:rsidRPr="00DB7C24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9938E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C4C3A" w:rsidRPr="00DB7C24" w14:paraId="64743110" w14:textId="77777777" w:rsidTr="00154A7F">
        <w:trPr>
          <w:trHeight w:val="412"/>
        </w:trPr>
        <w:tc>
          <w:tcPr>
            <w:tcW w:w="2425" w:type="pct"/>
          </w:tcPr>
          <w:p w14:paraId="6F225BBB" w14:textId="77777777" w:rsidR="007C4C3A" w:rsidRPr="00DE69EA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69E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446" w:type="pct"/>
          </w:tcPr>
          <w:p w14:paraId="1425FB10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101D5E78" w14:textId="5B516C56" w:rsidR="007C4C3A" w:rsidRPr="00E252E1" w:rsidRDefault="00D360B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E0558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  <w:shd w:val="clear" w:color="auto" w:fill="auto"/>
          </w:tcPr>
          <w:p w14:paraId="51BDEA46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7DD1609C" w14:textId="0B5E81F7" w:rsidR="007C4C3A" w:rsidRPr="00DB7C24" w:rsidRDefault="00DE69EA" w:rsidP="00D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C3A" w:rsidRPr="00DB7C24" w14:paraId="206F676C" w14:textId="77777777" w:rsidTr="00154A7F">
        <w:trPr>
          <w:trHeight w:val="412"/>
        </w:trPr>
        <w:tc>
          <w:tcPr>
            <w:tcW w:w="2425" w:type="pct"/>
          </w:tcPr>
          <w:p w14:paraId="588B1E55" w14:textId="77777777" w:rsidR="007C4C3A" w:rsidRPr="00DE69EA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="Angsana New" w:hAnsi="Angsana New"/>
                <w:spacing w:val="-18"/>
                <w:sz w:val="30"/>
                <w:szCs w:val="30"/>
                <w:cs/>
              </w:rPr>
            </w:pPr>
            <w:r w:rsidRPr="00DE69EA">
              <w:rPr>
                <w:rFonts w:ascii="Angsana New" w:hAnsi="Angsana New"/>
                <w:sz w:val="30"/>
                <w:szCs w:val="30"/>
                <w:cs/>
              </w:rPr>
              <w:t>ลดลงด้วยมูลค่ายุติธรรมจากการเก็บเกี่ยว</w:t>
            </w:r>
            <w:r w:rsidRPr="00DE69EA">
              <w:rPr>
                <w:rFonts w:ascii="Angsana New" w:hAnsi="Angsana New"/>
                <w:sz w:val="30"/>
                <w:szCs w:val="30"/>
              </w:rPr>
              <w:t>/</w:t>
            </w:r>
            <w:r w:rsidRPr="00DE69EA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446" w:type="pct"/>
          </w:tcPr>
          <w:p w14:paraId="6C1795D1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5FDB6531" w14:textId="5DB5F5C8" w:rsidR="007C4C3A" w:rsidRPr="00BA19A0" w:rsidRDefault="00D360B7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(47,70</w:t>
            </w:r>
            <w:r w:rsidR="009C58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14:paraId="7EC5E2C9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089A3EFF" w14:textId="28A2F1FE" w:rsidR="007C4C3A" w:rsidRPr="00DB7C24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(3,64</w:t>
            </w:r>
            <w:r w:rsidR="00A7531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4C3A" w:rsidRPr="00DB7C24" w14:paraId="4322ADC0" w14:textId="77777777" w:rsidTr="00154A7F">
        <w:trPr>
          <w:trHeight w:val="412"/>
        </w:trPr>
        <w:tc>
          <w:tcPr>
            <w:tcW w:w="2425" w:type="pct"/>
          </w:tcPr>
          <w:p w14:paraId="1DB3CF3A" w14:textId="77777777" w:rsidR="007C4C3A" w:rsidRPr="00DE69EA" w:rsidRDefault="007C4C3A" w:rsidP="006B45DD">
            <w:pPr>
              <w:tabs>
                <w:tab w:val="left" w:pos="180"/>
                <w:tab w:val="left" w:pos="360"/>
              </w:tabs>
              <w:spacing w:line="240" w:lineRule="auto"/>
              <w:ind w:right="-280"/>
              <w:rPr>
                <w:rFonts w:ascii="Angsana New" w:hAnsi="Angsana New"/>
                <w:sz w:val="30"/>
                <w:szCs w:val="30"/>
                <w:cs/>
              </w:rPr>
            </w:pPr>
            <w:r w:rsidRPr="00DE69EA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กำไรจากการวัดมูลค่าสินทรัพย์ชีวภาพ</w:t>
            </w:r>
          </w:p>
        </w:tc>
        <w:tc>
          <w:tcPr>
            <w:tcW w:w="446" w:type="pct"/>
          </w:tcPr>
          <w:p w14:paraId="1621A0D7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1" w:type="pct"/>
            <w:shd w:val="clear" w:color="auto" w:fill="auto"/>
          </w:tcPr>
          <w:p w14:paraId="2324177F" w14:textId="0E2A6C2D" w:rsidR="007C4C3A" w:rsidRPr="00BA19A0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8A463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837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  <w:shd w:val="clear" w:color="auto" w:fill="auto"/>
          </w:tcPr>
          <w:p w14:paraId="3AA6303D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39" w:type="pct"/>
            <w:shd w:val="clear" w:color="auto" w:fill="auto"/>
          </w:tcPr>
          <w:p w14:paraId="14956A7B" w14:textId="43ACA3CB" w:rsidR="007C4C3A" w:rsidRPr="004927F4" w:rsidRDefault="00DE69EA" w:rsidP="00DE6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4C3A" w:rsidRPr="00DB7C24" w14:paraId="5F437405" w14:textId="77777777" w:rsidTr="00154A7F">
        <w:trPr>
          <w:trHeight w:val="412"/>
        </w:trPr>
        <w:tc>
          <w:tcPr>
            <w:tcW w:w="2425" w:type="pct"/>
          </w:tcPr>
          <w:p w14:paraId="24707A04" w14:textId="5138F90E" w:rsidR="007C4C3A" w:rsidRPr="00DE69EA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69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69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E69E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5516D" w:rsidRPr="00DE69EA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CA2223" w:rsidRPr="00DE69EA">
              <w:rPr>
                <w:rFonts w:asciiTheme="majorBidi" w:hAnsi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46" w:type="pct"/>
          </w:tcPr>
          <w:p w14:paraId="0A05A813" w14:textId="77777777" w:rsidR="007C4C3A" w:rsidRPr="00DB7C24" w:rsidRDefault="007C4C3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925C" w14:textId="52C45A0B" w:rsidR="007C4C3A" w:rsidRPr="00075883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167,19</w:t>
            </w:r>
            <w:r w:rsidR="00744C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21B48267" w14:textId="77777777" w:rsidR="007C4C3A" w:rsidRPr="00DB7C24" w:rsidRDefault="007C4C3A" w:rsidP="006B45D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873"/>
                <w:tab w:val="decimal" w:pos="1340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B7EFD" w14:textId="0C84B818" w:rsidR="007C4C3A" w:rsidRPr="00DB7C24" w:rsidRDefault="00DE69E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5,11</w:t>
            </w:r>
            <w:r w:rsidR="009938E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7691FF55" w14:textId="77777777" w:rsidR="00FD5E67" w:rsidRPr="004B5B15" w:rsidRDefault="00FD5E67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p w14:paraId="575057FC" w14:textId="77777777" w:rsidR="006E6DDA" w:rsidRPr="00B4359B" w:rsidRDefault="006E6DDA" w:rsidP="006E6DDA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404C4FD7" w14:textId="77777777" w:rsidR="006E6DDA" w:rsidRPr="004B5B15" w:rsidRDefault="006E6DDA" w:rsidP="006E6D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Cs w:val="18"/>
        </w:rPr>
      </w:pP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7217"/>
        <w:gridCol w:w="1891"/>
      </w:tblGrid>
      <w:tr w:rsidR="006E6DDA" w:rsidRPr="00DB7C24" w14:paraId="499EBD00" w14:textId="77777777">
        <w:trPr>
          <w:trHeight w:val="417"/>
          <w:tblHeader/>
        </w:trPr>
        <w:tc>
          <w:tcPr>
            <w:tcW w:w="3962" w:type="pct"/>
          </w:tcPr>
          <w:p w14:paraId="4A9FB728" w14:textId="77777777" w:rsidR="006E6DDA" w:rsidRPr="00BA19A0" w:rsidRDefault="006E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252E1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รายการเคลื่อนไหว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ที่มีสาระสำคัญ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เดือนสิ้นสุดวันที่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BA19A0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1038" w:type="pct"/>
          </w:tcPr>
          <w:p w14:paraId="6C426161" w14:textId="77777777" w:rsidR="006E6DDA" w:rsidRPr="00DB7C24" w:rsidRDefault="006E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6DDA" w:rsidRPr="00DB7C24" w14:paraId="7B295425" w14:textId="77777777">
        <w:trPr>
          <w:trHeight w:val="417"/>
          <w:tblHeader/>
        </w:trPr>
        <w:tc>
          <w:tcPr>
            <w:tcW w:w="3962" w:type="pct"/>
          </w:tcPr>
          <w:p w14:paraId="69C57F17" w14:textId="77777777" w:rsidR="006E6DDA" w:rsidRPr="000962AA" w:rsidRDefault="006E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38" w:type="pct"/>
          </w:tcPr>
          <w:p w14:paraId="58A98A3E" w14:textId="77777777" w:rsidR="006E6DDA" w:rsidRDefault="006E6D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DDA" w:rsidRPr="00DB7C24" w14:paraId="367AA88B" w14:textId="77777777">
        <w:trPr>
          <w:trHeight w:val="402"/>
        </w:trPr>
        <w:tc>
          <w:tcPr>
            <w:tcW w:w="3962" w:type="pct"/>
            <w:shd w:val="clear" w:color="auto" w:fill="auto"/>
          </w:tcPr>
          <w:p w14:paraId="7B8E17A8" w14:textId="77777777" w:rsidR="006E6DDA" w:rsidRPr="00793213" w:rsidRDefault="006E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ส่วนแบ่งกำไร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ของ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บริษัทร่วม</w:t>
            </w:r>
            <w:r w:rsidRPr="007932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ที่ใช้วิธีส่วนได้เสีย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</w:rPr>
              <w:t>-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793213">
              <w:rPr>
                <w:rFonts w:ascii="Angsana New" w:hAnsi="Angsana New"/>
                <w:spacing w:val="-10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38" w:type="pct"/>
            <w:shd w:val="clear" w:color="auto" w:fill="auto"/>
          </w:tcPr>
          <w:p w14:paraId="152E90EE" w14:textId="77777777" w:rsidR="006E6DDA" w:rsidRPr="00354930" w:rsidRDefault="006E6DDA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4930">
              <w:rPr>
                <w:rFonts w:ascii="Angsana New" w:hAnsi="Angsana New"/>
                <w:sz w:val="30"/>
                <w:szCs w:val="30"/>
                <w:lang w:val="en-US" w:bidi="th-TH"/>
              </w:rPr>
              <w:t>38,737</w:t>
            </w:r>
          </w:p>
        </w:tc>
      </w:tr>
      <w:tr w:rsidR="006E6DDA" w:rsidRPr="009B7FB6" w14:paraId="6DCF92B0" w14:textId="77777777">
        <w:trPr>
          <w:trHeight w:val="402"/>
        </w:trPr>
        <w:tc>
          <w:tcPr>
            <w:tcW w:w="3962" w:type="pct"/>
            <w:shd w:val="clear" w:color="auto" w:fill="auto"/>
          </w:tcPr>
          <w:p w14:paraId="1AA0AB2C" w14:textId="77777777" w:rsidR="006E6DDA" w:rsidRPr="00DB7C24" w:rsidRDefault="006E6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038" w:type="pct"/>
            <w:shd w:val="clear" w:color="auto" w:fill="auto"/>
          </w:tcPr>
          <w:p w14:paraId="20D38630" w14:textId="77777777" w:rsidR="006E6DDA" w:rsidRPr="00354930" w:rsidRDefault="006E6DDA" w:rsidP="004B5B15">
            <w:pPr>
              <w:pStyle w:val="acctfourfigures"/>
              <w:tabs>
                <w:tab w:val="clear" w:pos="765"/>
                <w:tab w:val="decimal" w:pos="1334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4930">
              <w:rPr>
                <w:rFonts w:ascii="Angsana New" w:hAnsi="Angsana New"/>
                <w:sz w:val="30"/>
                <w:szCs w:val="30"/>
                <w:lang w:val="en-US" w:bidi="th-TH"/>
              </w:rPr>
              <w:t>(20,000)</w:t>
            </w:r>
          </w:p>
        </w:tc>
      </w:tr>
    </w:tbl>
    <w:p w14:paraId="3F5B0E4B" w14:textId="7171798F" w:rsidR="00786481" w:rsidRPr="00B4359B" w:rsidRDefault="00786481" w:rsidP="004B5B15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4359B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23402D50" w14:textId="15AB8148" w:rsidR="00786481" w:rsidRPr="004B5B15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4B5B15">
        <w:rPr>
          <w:rFonts w:ascii="Angsana New" w:hAnsi="Angsana New"/>
          <w:sz w:val="30"/>
          <w:szCs w:val="30"/>
          <w:cs/>
        </w:rPr>
        <w:tab/>
      </w:r>
    </w:p>
    <w:tbl>
      <w:tblPr>
        <w:tblW w:w="910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058"/>
        <w:gridCol w:w="1891"/>
        <w:gridCol w:w="268"/>
        <w:gridCol w:w="1891"/>
      </w:tblGrid>
      <w:tr w:rsidR="00786481" w:rsidRPr="00DB7C24" w14:paraId="3508A318" w14:textId="77777777" w:rsidTr="00154A7F">
        <w:trPr>
          <w:trHeight w:val="417"/>
          <w:tblHeader/>
        </w:trPr>
        <w:tc>
          <w:tcPr>
            <w:tcW w:w="2777" w:type="pct"/>
          </w:tcPr>
          <w:p w14:paraId="70171646" w14:textId="0D7988CD" w:rsidR="00786481" w:rsidRPr="008A60B8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9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8A60B8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เดือน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สิ้นสุดวันที่</w:t>
            </w:r>
            <w:r w:rsidRPr="008A60B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="006B45D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าคม </w:t>
            </w:r>
            <w:r w:rsidRPr="008A60B8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256</w:t>
            </w:r>
            <w:r w:rsidR="00CA222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6</w:t>
            </w:r>
          </w:p>
        </w:tc>
        <w:tc>
          <w:tcPr>
            <w:tcW w:w="1038" w:type="pct"/>
          </w:tcPr>
          <w:p w14:paraId="40BE6ED2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AE3DA3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</w:tcPr>
          <w:p w14:paraId="0B7F7DC5" w14:textId="77777777" w:rsidR="00786481" w:rsidRPr="008A60B8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5F2E60A7" w14:textId="77777777" w:rsidTr="00154A7F">
        <w:trPr>
          <w:trHeight w:val="402"/>
          <w:tblHeader/>
        </w:trPr>
        <w:tc>
          <w:tcPr>
            <w:tcW w:w="2777" w:type="pct"/>
          </w:tcPr>
          <w:p w14:paraId="27658FDC" w14:textId="77777777" w:rsidR="00786481" w:rsidRPr="004B5B1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23" w:type="pct"/>
            <w:gridSpan w:val="3"/>
          </w:tcPr>
          <w:p w14:paraId="7E4CB0FA" w14:textId="77777777" w:rsidR="00786481" w:rsidRPr="00AD0B59" w:rsidRDefault="00786481" w:rsidP="006B45DD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DB7C24" w14:paraId="1E5B3541" w14:textId="77777777" w:rsidTr="00154A7F">
        <w:trPr>
          <w:trHeight w:val="417"/>
        </w:trPr>
        <w:tc>
          <w:tcPr>
            <w:tcW w:w="2777" w:type="pct"/>
          </w:tcPr>
          <w:p w14:paraId="113ECDFF" w14:textId="77777777" w:rsidR="00786481" w:rsidRPr="00DF0194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038" w:type="pct"/>
            <w:shd w:val="clear" w:color="auto" w:fill="auto"/>
          </w:tcPr>
          <w:p w14:paraId="3171759F" w14:textId="58CC4E77" w:rsidR="00786481" w:rsidRPr="00722CD5" w:rsidRDefault="00200885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CD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22CD5" w:rsidRPr="00722CD5">
              <w:rPr>
                <w:rFonts w:ascii="Angsana New" w:hAnsi="Angsana New"/>
                <w:sz w:val="30"/>
                <w:szCs w:val="30"/>
                <w:lang w:val="en-US" w:bidi="th-TH"/>
              </w:rPr>
              <w:t>6,030</w:t>
            </w:r>
          </w:p>
        </w:tc>
        <w:tc>
          <w:tcPr>
            <w:tcW w:w="147" w:type="pct"/>
            <w:shd w:val="clear" w:color="auto" w:fill="auto"/>
          </w:tcPr>
          <w:p w14:paraId="68BA2143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479AF2A3" w14:textId="29516480" w:rsidR="00786481" w:rsidRPr="00E050A5" w:rsidRDefault="006558AD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50A5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5461D" w:rsidRPr="00E050A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5F686E"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</w:tr>
      <w:tr w:rsidR="00786481" w:rsidRPr="00DB7C24" w14:paraId="2BB149CE" w14:textId="77777777" w:rsidTr="00154A7F">
        <w:trPr>
          <w:trHeight w:val="417"/>
        </w:trPr>
        <w:tc>
          <w:tcPr>
            <w:tcW w:w="2777" w:type="pct"/>
          </w:tcPr>
          <w:p w14:paraId="2C16B084" w14:textId="77777777" w:rsidR="00786481" w:rsidRPr="009A72EE" w:rsidRDefault="00786481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38" w:type="pct"/>
            <w:shd w:val="clear" w:color="auto" w:fill="auto"/>
          </w:tcPr>
          <w:p w14:paraId="7D7E90BD" w14:textId="78E3263A" w:rsidR="00786481" w:rsidRPr="00722CD5" w:rsidRDefault="00200885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22CD5">
              <w:rPr>
                <w:rFonts w:ascii="Angsana New" w:hAnsi="Angsana New"/>
                <w:sz w:val="30"/>
                <w:szCs w:val="30"/>
                <w:lang w:val="en-US" w:bidi="th-TH"/>
              </w:rPr>
              <w:t>(1,43</w:t>
            </w:r>
            <w:r w:rsidR="00722CD5" w:rsidRPr="00722CD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722CD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7B83AC3A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057319CC" w14:textId="76D7237C" w:rsidR="00786481" w:rsidRPr="00E050A5" w:rsidRDefault="0025461D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50A5">
              <w:rPr>
                <w:rFonts w:ascii="Angsana New" w:hAnsi="Angsana New"/>
                <w:sz w:val="30"/>
                <w:szCs w:val="30"/>
                <w:lang w:val="en-US" w:bidi="th-TH"/>
              </w:rPr>
              <w:t>(413)</w:t>
            </w:r>
          </w:p>
        </w:tc>
      </w:tr>
      <w:tr w:rsidR="008C576A" w:rsidRPr="00DB7C24" w14:paraId="7F5C9495" w14:textId="77777777" w:rsidTr="00154A7F">
        <w:trPr>
          <w:trHeight w:val="417"/>
        </w:trPr>
        <w:tc>
          <w:tcPr>
            <w:tcW w:w="2777" w:type="pct"/>
          </w:tcPr>
          <w:p w14:paraId="73AEBF0A" w14:textId="7A5920C1" w:rsidR="008C576A" w:rsidRPr="002B1E57" w:rsidRDefault="009E1219" w:rsidP="006B45D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1E5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8C576A" w:rsidRPr="002B1E57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  <w:r w:rsidR="00ED1F61"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038" w:type="pct"/>
            <w:shd w:val="clear" w:color="auto" w:fill="auto"/>
          </w:tcPr>
          <w:p w14:paraId="11E3DF77" w14:textId="1C284969" w:rsidR="008C576A" w:rsidRPr="00722CD5" w:rsidRDefault="009E1219" w:rsidP="006B45D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147" w:type="pct"/>
            <w:shd w:val="clear" w:color="auto" w:fill="auto"/>
          </w:tcPr>
          <w:p w14:paraId="6E00A362" w14:textId="77777777" w:rsidR="008C576A" w:rsidRPr="00DB7C24" w:rsidRDefault="008C576A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pct"/>
            <w:shd w:val="clear" w:color="auto" w:fill="auto"/>
          </w:tcPr>
          <w:p w14:paraId="2988C78F" w14:textId="6DDEB91E" w:rsidR="008C576A" w:rsidRPr="00E050A5" w:rsidRDefault="009E1219" w:rsidP="006B45DD">
            <w:pPr>
              <w:pStyle w:val="acctfourfigures"/>
              <w:tabs>
                <w:tab w:val="clear" w:pos="765"/>
                <w:tab w:val="decimal" w:pos="1423"/>
              </w:tabs>
              <w:spacing w:line="240" w:lineRule="auto"/>
              <w:ind w:right="-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</w:tr>
    </w:tbl>
    <w:p w14:paraId="26A8D270" w14:textId="748BA0DF" w:rsidR="00D23F2E" w:rsidRPr="004B5B15" w:rsidRDefault="00786481" w:rsidP="001049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4B5B15">
        <w:rPr>
          <w:rFonts w:ascii="Angsana New" w:hAnsi="Angsana New"/>
          <w:sz w:val="30"/>
          <w:szCs w:val="30"/>
          <w:cs/>
        </w:rPr>
        <w:tab/>
      </w:r>
    </w:p>
    <w:p w14:paraId="5A233803" w14:textId="1ACF5C38" w:rsidR="00F5224D" w:rsidRPr="00D23F2E" w:rsidRDefault="00F5224D" w:rsidP="00D23F2E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7"/>
        <w:gridCol w:w="855"/>
        <w:gridCol w:w="1007"/>
        <w:gridCol w:w="236"/>
        <w:gridCol w:w="1060"/>
        <w:gridCol w:w="236"/>
        <w:gridCol w:w="1049"/>
        <w:gridCol w:w="272"/>
        <w:gridCol w:w="968"/>
      </w:tblGrid>
      <w:tr w:rsidR="00F5224D" w:rsidRPr="00B3135A" w14:paraId="1D2FB981" w14:textId="77777777" w:rsidTr="004B5B15">
        <w:trPr>
          <w:tblHeader/>
        </w:trPr>
        <w:tc>
          <w:tcPr>
            <w:tcW w:w="1864" w:type="pct"/>
          </w:tcPr>
          <w:p w14:paraId="1428BB43" w14:textId="77777777" w:rsidR="00F5224D" w:rsidRPr="00EF34E1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14:paraId="79A4A997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1" w:type="pct"/>
            <w:gridSpan w:val="3"/>
          </w:tcPr>
          <w:p w14:paraId="3D0B0529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AD1C0BF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0BDC4AD6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5224D" w:rsidRPr="00B3135A" w14:paraId="3F19DE4E" w14:textId="77777777" w:rsidTr="004B5B15">
        <w:trPr>
          <w:tblHeader/>
        </w:trPr>
        <w:tc>
          <w:tcPr>
            <w:tcW w:w="1864" w:type="pct"/>
          </w:tcPr>
          <w:p w14:paraId="4AEC4176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64981D2A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6" w:type="pct"/>
          </w:tcPr>
          <w:p w14:paraId="3AA3B12B" w14:textId="3A40C23D" w:rsidR="00F5224D" w:rsidRPr="00711228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</w:tcPr>
          <w:p w14:paraId="34D0A174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42CEA905" w14:textId="77777777" w:rsidR="00F5224D" w:rsidRPr="00711228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30" w:type="pct"/>
          </w:tcPr>
          <w:p w14:paraId="0D370268" w14:textId="77777777" w:rsidR="00F5224D" w:rsidRPr="00B3135A" w:rsidRDefault="00F5224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</w:tcPr>
          <w:p w14:paraId="1263FE3D" w14:textId="623B8C02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14:paraId="211D3551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78931F04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F5224D" w:rsidRPr="00B3135A" w14:paraId="68B7B65A" w14:textId="77777777" w:rsidTr="004B5B15">
        <w:trPr>
          <w:tblHeader/>
        </w:trPr>
        <w:tc>
          <w:tcPr>
            <w:tcW w:w="1864" w:type="pct"/>
          </w:tcPr>
          <w:p w14:paraId="5E7227EE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5C72CE3E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B313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56" w:type="pct"/>
          </w:tcPr>
          <w:p w14:paraId="3B5F193C" w14:textId="7092C4D9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30" w:type="pct"/>
          </w:tcPr>
          <w:p w14:paraId="4A57DE2D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27F333D9" w14:textId="77777777" w:rsidR="00F5224D" w:rsidRPr="00711228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3818DAF5" w14:textId="77777777" w:rsidR="00F5224D" w:rsidRPr="00B3135A" w:rsidRDefault="00F5224D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9" w:type="pct"/>
          </w:tcPr>
          <w:p w14:paraId="2C94BBA7" w14:textId="0D6F8204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50" w:type="pct"/>
          </w:tcPr>
          <w:p w14:paraId="60EFB68E" w14:textId="77777777" w:rsidR="00F5224D" w:rsidRPr="00B3135A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4" w:type="pct"/>
            <w:vAlign w:val="bottom"/>
          </w:tcPr>
          <w:p w14:paraId="673B4AF6" w14:textId="77777777" w:rsidR="00F5224D" w:rsidRPr="00711228" w:rsidRDefault="00F5224D">
            <w:pPr>
              <w:pStyle w:val="acctfourfigures"/>
              <w:tabs>
                <w:tab w:val="clear" w:pos="765"/>
              </w:tabs>
              <w:spacing w:line="240" w:lineRule="auto"/>
              <w:ind w:left="-134" w:right="-1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F5224D" w:rsidRPr="00B3135A" w14:paraId="4869B840" w14:textId="77777777" w:rsidTr="004B5B15">
        <w:trPr>
          <w:tblHeader/>
        </w:trPr>
        <w:tc>
          <w:tcPr>
            <w:tcW w:w="1864" w:type="pct"/>
          </w:tcPr>
          <w:p w14:paraId="6ADB859E" w14:textId="77777777" w:rsidR="00F5224D" w:rsidRPr="00EF34E1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2" w:type="pct"/>
          </w:tcPr>
          <w:p w14:paraId="02A1DFF6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4" w:type="pct"/>
            <w:gridSpan w:val="7"/>
          </w:tcPr>
          <w:p w14:paraId="171980AA" w14:textId="77777777" w:rsidR="00F5224D" w:rsidRPr="00B3135A" w:rsidRDefault="00F52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224D" w:rsidRPr="00B3135A" w14:paraId="63F9C9C7" w14:textId="77777777" w:rsidTr="004B5B15">
        <w:tc>
          <w:tcPr>
            <w:tcW w:w="1864" w:type="pct"/>
          </w:tcPr>
          <w:p w14:paraId="1ACE4C77" w14:textId="77777777" w:rsidR="00F5224D" w:rsidRPr="00B3135A" w:rsidRDefault="00F5224D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472" w:type="pct"/>
          </w:tcPr>
          <w:p w14:paraId="77582334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0B4B8804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ADBA52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D1D6D3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72B1A05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920297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B7A445C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4" w:type="pct"/>
          </w:tcPr>
          <w:p w14:paraId="6C9D274E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24D" w:rsidRPr="00B3135A" w14:paraId="2F5EB432" w14:textId="77777777" w:rsidTr="004B5B15">
        <w:tc>
          <w:tcPr>
            <w:tcW w:w="1864" w:type="pct"/>
          </w:tcPr>
          <w:p w14:paraId="00BECD9C" w14:textId="21B71181" w:rsidR="00F5224D" w:rsidRPr="00B3135A" w:rsidRDefault="00F5224D">
            <w:pPr>
              <w:spacing w:line="240" w:lineRule="auto"/>
              <w:ind w:left="252" w:hanging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  <w:r w:rsidR="00893FD3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472" w:type="pct"/>
          </w:tcPr>
          <w:p w14:paraId="32E285E1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3736E906" w14:textId="7001241B" w:rsidR="00F5224D" w:rsidRPr="00B3135A" w:rsidRDefault="00A67FE4" w:rsidP="00A6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509659D1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0085C9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30" w:type="pct"/>
          </w:tcPr>
          <w:p w14:paraId="36194836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2F41171" w14:textId="7A9EFB07" w:rsidR="00F5224D" w:rsidRPr="00B3135A" w:rsidRDefault="00D2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84DDD03" w14:textId="77777777" w:rsidR="00F5224D" w:rsidRPr="00EF34E1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</w:tcPr>
          <w:p w14:paraId="0E24A871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24D" w:rsidRPr="00B3135A" w14:paraId="2EFE125F" w14:textId="77777777" w:rsidTr="004B5B15">
        <w:tc>
          <w:tcPr>
            <w:tcW w:w="1864" w:type="pct"/>
          </w:tcPr>
          <w:p w14:paraId="5F339E08" w14:textId="77777777" w:rsidR="00F5224D" w:rsidRPr="00B3135A" w:rsidRDefault="00F5224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72" w:type="pct"/>
          </w:tcPr>
          <w:p w14:paraId="5A4277C4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2F97265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A65E83" w14:textId="77777777" w:rsidR="00F5224D" w:rsidRPr="00EF34E1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784AEEA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837336D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</w:tcPr>
          <w:p w14:paraId="28BCD66F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F7B2122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4" w:type="pct"/>
          </w:tcPr>
          <w:p w14:paraId="61B31A1F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24D" w:rsidRPr="00B3135A" w14:paraId="69281B2C" w14:textId="77777777" w:rsidTr="004B5B15">
        <w:tc>
          <w:tcPr>
            <w:tcW w:w="1864" w:type="pct"/>
          </w:tcPr>
          <w:p w14:paraId="64138AB2" w14:textId="77777777" w:rsidR="00F5224D" w:rsidRPr="00B3135A" w:rsidRDefault="00F5224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lastRenderedPageBreak/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472" w:type="pct"/>
          </w:tcPr>
          <w:p w14:paraId="5CBCB3BE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</w:tcPr>
          <w:p w14:paraId="4E485B23" w14:textId="6CE8E51D" w:rsidR="00F5224D" w:rsidRPr="00B3135A" w:rsidRDefault="00D2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130" w:type="pct"/>
          </w:tcPr>
          <w:p w14:paraId="48DD22C2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668B4C88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130" w:type="pct"/>
          </w:tcPr>
          <w:p w14:paraId="0903F85E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</w:tcPr>
          <w:p w14:paraId="785BE465" w14:textId="40113C45" w:rsidR="00F5224D" w:rsidRPr="00B3135A" w:rsidRDefault="00D2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855E402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4" w:type="pct"/>
          </w:tcPr>
          <w:p w14:paraId="12192188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5224D" w:rsidRPr="00B3135A" w14:paraId="301B434B" w14:textId="77777777" w:rsidTr="004B5B15">
        <w:tc>
          <w:tcPr>
            <w:tcW w:w="1864" w:type="pct"/>
          </w:tcPr>
          <w:p w14:paraId="42A74CBD" w14:textId="77777777" w:rsidR="00F5224D" w:rsidRPr="00B3135A" w:rsidRDefault="00F5224D">
            <w:pPr>
              <w:spacing w:line="240" w:lineRule="auto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B3135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72" w:type="pct"/>
          </w:tcPr>
          <w:p w14:paraId="2737BBC3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56" w:type="pct"/>
            <w:vAlign w:val="bottom"/>
          </w:tcPr>
          <w:p w14:paraId="202AFE29" w14:textId="537002E3" w:rsidR="00F5224D" w:rsidRPr="00B3135A" w:rsidRDefault="00D2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30" w:type="pct"/>
          </w:tcPr>
          <w:p w14:paraId="2C6527F6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vAlign w:val="bottom"/>
          </w:tcPr>
          <w:p w14:paraId="3FBAE3A1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30" w:type="pct"/>
          </w:tcPr>
          <w:p w14:paraId="7FBB7A77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vAlign w:val="bottom"/>
          </w:tcPr>
          <w:p w14:paraId="56562569" w14:textId="213E7533" w:rsidR="00F5224D" w:rsidRPr="00B3135A" w:rsidRDefault="00D2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  <w:tc>
          <w:tcPr>
            <w:tcW w:w="150" w:type="pct"/>
          </w:tcPr>
          <w:p w14:paraId="41E6027D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4" w:type="pct"/>
            <w:vAlign w:val="bottom"/>
          </w:tcPr>
          <w:p w14:paraId="2FFA4AFB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703E8">
              <w:rPr>
                <w:rFonts w:ascii="Angsana New" w:hAnsi="Angsana New"/>
                <w:sz w:val="30"/>
                <w:szCs w:val="30"/>
              </w:rPr>
              <w:t>34,000</w:t>
            </w:r>
          </w:p>
        </w:tc>
      </w:tr>
      <w:tr w:rsidR="00F5224D" w:rsidRPr="00B3135A" w14:paraId="7F901785" w14:textId="77777777" w:rsidTr="004B5B15">
        <w:tc>
          <w:tcPr>
            <w:tcW w:w="1864" w:type="pct"/>
          </w:tcPr>
          <w:p w14:paraId="20F1725C" w14:textId="77777777" w:rsidR="00F5224D" w:rsidRPr="00B3135A" w:rsidRDefault="00F5224D">
            <w:pPr>
              <w:spacing w:line="240" w:lineRule="auto"/>
              <w:ind w:left="252" w:hanging="252"/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472" w:type="pct"/>
          </w:tcPr>
          <w:p w14:paraId="69BCEC4A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FC1CDEB" w14:textId="098AA3D5" w:rsidR="00F5224D" w:rsidRPr="00E95051" w:rsidRDefault="00A67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highlight w:val="red"/>
              </w:rPr>
            </w:pPr>
            <w:r w:rsidRPr="00A67FE4">
              <w:rPr>
                <w:rFonts w:ascii="Angsana New" w:hAnsi="Angsana New"/>
                <w:sz w:val="30"/>
                <w:szCs w:val="30"/>
              </w:rPr>
              <w:t>25,976</w:t>
            </w:r>
          </w:p>
        </w:tc>
        <w:tc>
          <w:tcPr>
            <w:tcW w:w="130" w:type="pct"/>
          </w:tcPr>
          <w:p w14:paraId="19056D97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049FCB2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26,937</w:t>
            </w:r>
          </w:p>
        </w:tc>
        <w:tc>
          <w:tcPr>
            <w:tcW w:w="130" w:type="pct"/>
          </w:tcPr>
          <w:p w14:paraId="316FED0A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2DE57133" w14:textId="12EA8893" w:rsidR="00F5224D" w:rsidRPr="00A1553B" w:rsidRDefault="000B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A1553B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  <w:tc>
          <w:tcPr>
            <w:tcW w:w="150" w:type="pct"/>
          </w:tcPr>
          <w:p w14:paraId="56348E36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3940A1E8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3703E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F5224D" w:rsidRPr="00B3135A" w14:paraId="6F8AC6A2" w14:textId="77777777" w:rsidTr="004B5B15">
        <w:tc>
          <w:tcPr>
            <w:tcW w:w="1864" w:type="pct"/>
          </w:tcPr>
          <w:p w14:paraId="55E34C24" w14:textId="77777777" w:rsidR="00F5224D" w:rsidRPr="00B3135A" w:rsidRDefault="00F5224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472" w:type="pct"/>
          </w:tcPr>
          <w:p w14:paraId="0BECE09D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1971B138" w14:textId="540B311F" w:rsidR="00F5224D" w:rsidRPr="00E95051" w:rsidRDefault="0060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270,055</w:t>
            </w:r>
          </w:p>
        </w:tc>
        <w:tc>
          <w:tcPr>
            <w:tcW w:w="130" w:type="pct"/>
          </w:tcPr>
          <w:p w14:paraId="39A85E14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B2DE99B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111,357</w:t>
            </w:r>
          </w:p>
        </w:tc>
        <w:tc>
          <w:tcPr>
            <w:tcW w:w="130" w:type="pct"/>
          </w:tcPr>
          <w:p w14:paraId="7B678598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D7D1174" w14:textId="43850664" w:rsidR="00F5224D" w:rsidRPr="00A1553B" w:rsidRDefault="00D23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55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B6168" w:rsidRPr="00A1553B">
              <w:rPr>
                <w:rFonts w:ascii="Angsana New" w:hAnsi="Angsana New"/>
                <w:b/>
                <w:bCs/>
                <w:sz w:val="30"/>
                <w:szCs w:val="30"/>
              </w:rPr>
              <w:t>5,428</w:t>
            </w:r>
          </w:p>
        </w:tc>
        <w:tc>
          <w:tcPr>
            <w:tcW w:w="150" w:type="pct"/>
          </w:tcPr>
          <w:p w14:paraId="52136515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4D19BD94" w14:textId="77777777" w:rsidR="00F5224D" w:rsidRPr="00B3135A" w:rsidRDefault="00F52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03E8">
              <w:rPr>
                <w:rFonts w:ascii="Angsana New" w:hAnsi="Angsana New"/>
                <w:b/>
                <w:bCs/>
                <w:sz w:val="30"/>
                <w:szCs w:val="30"/>
              </w:rPr>
              <w:t>34,316</w:t>
            </w:r>
          </w:p>
        </w:tc>
      </w:tr>
    </w:tbl>
    <w:p w14:paraId="577FF2FC" w14:textId="200E280D" w:rsidR="00786481" w:rsidRPr="004B5B15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424551A" w14:textId="0E829763" w:rsidR="00F5224D" w:rsidRPr="00F41E36" w:rsidRDefault="00F5224D" w:rsidP="00F5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2"/>
          <w:sz w:val="30"/>
          <w:szCs w:val="30"/>
        </w:rPr>
        <w:t>31</w:t>
      </w: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0492C">
        <w:rPr>
          <w:rFonts w:ascii="Angsana New" w:hAnsi="Angsana New" w:hint="cs"/>
          <w:spacing w:val="2"/>
          <w:sz w:val="30"/>
          <w:szCs w:val="30"/>
          <w:cs/>
        </w:rPr>
        <w:t>มีนาคม</w:t>
      </w: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</w:rPr>
        <w:t>256</w:t>
      </w:r>
      <w:r w:rsidR="0010492C">
        <w:rPr>
          <w:rFonts w:ascii="Angsana New" w:hAnsi="Angsana New"/>
          <w:spacing w:val="2"/>
          <w:sz w:val="30"/>
          <w:szCs w:val="30"/>
        </w:rPr>
        <w:t>6</w:t>
      </w:r>
      <w:r w:rsidRPr="008B6D34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กลุ่มบริษัทมีเงินกู้ยืมระยะสั้นในรูปแบบตั๋วสัญญาใช้เงินจากสถาบันการเงินจำนวน</w:t>
      </w:r>
      <w:r w:rsidRPr="008B6D34">
        <w:rPr>
          <w:rFonts w:ascii="Angsana New" w:hAnsi="Angsana New"/>
          <w:sz w:val="30"/>
          <w:szCs w:val="30"/>
          <w:cs/>
        </w:rPr>
        <w:t xml:space="preserve"> </w:t>
      </w:r>
      <w:r w:rsidRPr="00F41E36">
        <w:rPr>
          <w:rFonts w:ascii="Angsana New" w:hAnsi="Angsana New"/>
          <w:sz w:val="30"/>
          <w:szCs w:val="30"/>
        </w:rPr>
        <w:t>2</w:t>
      </w:r>
      <w:r w:rsidR="00F41E36" w:rsidRPr="00F41E36">
        <w:rPr>
          <w:rFonts w:ascii="Angsana New" w:hAnsi="Angsana New"/>
          <w:sz w:val="30"/>
          <w:szCs w:val="30"/>
        </w:rPr>
        <w:t>1</w:t>
      </w:r>
      <w:r w:rsidRPr="00F41E36">
        <w:rPr>
          <w:rFonts w:ascii="Angsana New" w:hAnsi="Angsana New"/>
          <w:sz w:val="30"/>
          <w:szCs w:val="30"/>
        </w:rPr>
        <w:t xml:space="preserve">0 </w:t>
      </w:r>
      <w:r w:rsidRPr="00F41E36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41E36">
        <w:rPr>
          <w:rFonts w:ascii="Angsana New" w:hAnsi="Angsana New"/>
          <w:i/>
          <w:iCs/>
          <w:sz w:val="30"/>
          <w:szCs w:val="30"/>
          <w:cs/>
        </w:rPr>
        <w:t>(</w:t>
      </w:r>
      <w:r w:rsidRPr="00F41E36">
        <w:rPr>
          <w:rFonts w:ascii="Angsana New" w:hAnsi="Angsana New"/>
          <w:i/>
          <w:iCs/>
          <w:sz w:val="30"/>
          <w:szCs w:val="30"/>
        </w:rPr>
        <w:t>30</w:t>
      </w:r>
      <w:r w:rsidRPr="00F41E36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Pr="00F41E36">
        <w:rPr>
          <w:rFonts w:ascii="Angsana New" w:hAnsi="Angsana New"/>
          <w:i/>
          <w:iCs/>
          <w:sz w:val="30"/>
          <w:szCs w:val="30"/>
        </w:rPr>
        <w:t>2565</w:t>
      </w:r>
      <w:r w:rsidRPr="00F41E3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F41E36">
        <w:rPr>
          <w:rFonts w:ascii="Angsana New" w:hAnsi="Angsana New"/>
          <w:i/>
          <w:iCs/>
          <w:sz w:val="30"/>
          <w:szCs w:val="30"/>
        </w:rPr>
        <w:t xml:space="preserve">50 </w:t>
      </w:r>
      <w:r w:rsidRPr="00F41E36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F41E36">
        <w:rPr>
          <w:rFonts w:ascii="Angsana New" w:hAnsi="Angsana New"/>
          <w:sz w:val="30"/>
          <w:szCs w:val="30"/>
          <w:cs/>
        </w:rPr>
        <w:t xml:space="preserve"> โดยมีอัตราดอกเบี้ยร้อยละ </w:t>
      </w:r>
      <w:r w:rsidRPr="00F41E36">
        <w:rPr>
          <w:rFonts w:ascii="Angsana New" w:hAnsi="Angsana New"/>
          <w:sz w:val="30"/>
          <w:szCs w:val="30"/>
        </w:rPr>
        <w:t>3.</w:t>
      </w:r>
      <w:r w:rsidR="00DE1FAF">
        <w:rPr>
          <w:rFonts w:ascii="Angsana New" w:hAnsi="Angsana New"/>
          <w:sz w:val="30"/>
          <w:szCs w:val="30"/>
        </w:rPr>
        <w:t xml:space="preserve">67 - </w:t>
      </w:r>
      <w:r w:rsidRPr="00F41E36">
        <w:rPr>
          <w:rFonts w:ascii="Angsana New" w:hAnsi="Angsana New"/>
          <w:sz w:val="30"/>
          <w:szCs w:val="30"/>
        </w:rPr>
        <w:t>3.</w:t>
      </w:r>
      <w:r w:rsidR="00F41E36" w:rsidRPr="00F41E36">
        <w:rPr>
          <w:rFonts w:ascii="Angsana New" w:hAnsi="Angsana New"/>
          <w:sz w:val="30"/>
          <w:szCs w:val="30"/>
        </w:rPr>
        <w:t>9</w:t>
      </w:r>
      <w:r w:rsidRPr="00F41E36">
        <w:rPr>
          <w:rFonts w:ascii="Angsana New" w:hAnsi="Angsana New"/>
          <w:sz w:val="30"/>
          <w:szCs w:val="30"/>
        </w:rPr>
        <w:t>2</w:t>
      </w:r>
      <w:r w:rsidRPr="00F41E36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F41E36">
        <w:rPr>
          <w:rFonts w:ascii="Angsana New" w:hAnsi="Angsana New"/>
          <w:sz w:val="30"/>
          <w:szCs w:val="30"/>
        </w:rPr>
        <w:t xml:space="preserve"> </w:t>
      </w:r>
      <w:r w:rsidRPr="00F41E36">
        <w:rPr>
          <w:rFonts w:ascii="Angsana New" w:hAnsi="Angsana New"/>
          <w:i/>
          <w:iCs/>
          <w:sz w:val="30"/>
          <w:szCs w:val="30"/>
          <w:cs/>
        </w:rPr>
        <w:t>(</w:t>
      </w:r>
      <w:r w:rsidRPr="00F41E36">
        <w:rPr>
          <w:rFonts w:ascii="Angsana New" w:hAnsi="Angsana New"/>
          <w:i/>
          <w:iCs/>
          <w:sz w:val="30"/>
          <w:szCs w:val="30"/>
        </w:rPr>
        <w:t>30</w:t>
      </w:r>
      <w:r w:rsidRPr="00F41E36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Pr="00F41E36">
        <w:rPr>
          <w:rFonts w:ascii="Angsana New" w:hAnsi="Angsana New"/>
          <w:i/>
          <w:iCs/>
          <w:sz w:val="30"/>
          <w:szCs w:val="30"/>
        </w:rPr>
        <w:t>2565</w:t>
      </w:r>
      <w:r w:rsidRPr="00F41E3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F41E3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F41E36">
        <w:rPr>
          <w:rFonts w:ascii="Angsana New" w:hAnsi="Angsana New"/>
          <w:i/>
          <w:iCs/>
          <w:sz w:val="30"/>
          <w:szCs w:val="30"/>
        </w:rPr>
        <w:t>2.86</w:t>
      </w:r>
      <w:r w:rsidRPr="00F41E36">
        <w:rPr>
          <w:rFonts w:ascii="Angsana New" w:hAnsi="Angsana New" w:hint="cs"/>
          <w:i/>
          <w:iCs/>
          <w:sz w:val="30"/>
          <w:szCs w:val="30"/>
          <w:cs/>
        </w:rPr>
        <w:t xml:space="preserve"> ต่อปี</w:t>
      </w:r>
      <w:r w:rsidRPr="00F41E36">
        <w:rPr>
          <w:rFonts w:ascii="Angsana New" w:hAnsi="Angsana New"/>
          <w:i/>
          <w:iCs/>
          <w:sz w:val="30"/>
          <w:szCs w:val="30"/>
          <w:cs/>
        </w:rPr>
        <w:t>)</w:t>
      </w:r>
      <w:r w:rsidRPr="00F41E36">
        <w:rPr>
          <w:rFonts w:ascii="Angsana New" w:hAnsi="Angsana New"/>
          <w:sz w:val="30"/>
          <w:szCs w:val="30"/>
        </w:rPr>
        <w:t xml:space="preserve"> </w:t>
      </w:r>
      <w:r w:rsidRPr="00F41E36">
        <w:rPr>
          <w:rFonts w:ascii="Angsana New" w:hAnsi="Angsana New"/>
          <w:sz w:val="30"/>
          <w:szCs w:val="30"/>
          <w:cs/>
        </w:rPr>
        <w:t>และมีกำหนดชำระคืนเงินต้นภายในหนึ่งปี</w:t>
      </w:r>
    </w:p>
    <w:p w14:paraId="438BA779" w14:textId="77777777" w:rsidR="006E6DDA" w:rsidRPr="004B5B15" w:rsidRDefault="006E6DDA" w:rsidP="004B5B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646E2BA6" w14:textId="70F74A0B" w:rsidR="00F5224D" w:rsidRDefault="00F5224D" w:rsidP="00F5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41E36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F41E36">
        <w:rPr>
          <w:rFonts w:ascii="Angsana New" w:hAnsi="Angsana New"/>
          <w:spacing w:val="-2"/>
          <w:sz w:val="30"/>
          <w:szCs w:val="30"/>
        </w:rPr>
        <w:t xml:space="preserve">31 </w:t>
      </w:r>
      <w:r w:rsidR="0010492C" w:rsidRPr="00F41E36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F41E3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41E36">
        <w:rPr>
          <w:rFonts w:ascii="Angsana New" w:hAnsi="Angsana New"/>
          <w:spacing w:val="-2"/>
          <w:sz w:val="30"/>
          <w:szCs w:val="30"/>
        </w:rPr>
        <w:t>256</w:t>
      </w:r>
      <w:r w:rsidR="0010492C" w:rsidRPr="00F41E36">
        <w:rPr>
          <w:rFonts w:ascii="Angsana New" w:hAnsi="Angsana New"/>
          <w:spacing w:val="-2"/>
          <w:sz w:val="30"/>
          <w:szCs w:val="30"/>
        </w:rPr>
        <w:t>6</w:t>
      </w:r>
      <w:r w:rsidRPr="00F41E36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กลุ่มบริษัทและบริษัทมีวงเงินสินเชื่อซึ่งยังมิได้เบิกใช้เป็น</w:t>
      </w:r>
      <w:r w:rsidRPr="00266C76">
        <w:rPr>
          <w:rFonts w:ascii="Angsana New" w:hAnsi="Angsana New"/>
          <w:spacing w:val="-2"/>
          <w:sz w:val="30"/>
          <w:szCs w:val="30"/>
          <w:cs/>
        </w:rPr>
        <w:t xml:space="preserve">จำนวนเงินรวม </w:t>
      </w:r>
      <w:r w:rsidRPr="00266C76">
        <w:rPr>
          <w:rFonts w:ascii="Angsana New" w:hAnsi="Angsana New"/>
          <w:spacing w:val="-2"/>
          <w:sz w:val="30"/>
          <w:szCs w:val="30"/>
        </w:rPr>
        <w:t>1,</w:t>
      </w:r>
      <w:r w:rsidR="00F41E36" w:rsidRPr="00266C76">
        <w:rPr>
          <w:rFonts w:ascii="Angsana New" w:hAnsi="Angsana New"/>
          <w:spacing w:val="-2"/>
          <w:sz w:val="30"/>
          <w:szCs w:val="30"/>
        </w:rPr>
        <w:t>46</w:t>
      </w:r>
      <w:r w:rsidRPr="00266C76">
        <w:rPr>
          <w:rFonts w:ascii="Angsana New" w:hAnsi="Angsana New"/>
          <w:spacing w:val="-2"/>
          <w:sz w:val="30"/>
          <w:szCs w:val="30"/>
        </w:rPr>
        <w:t>7</w:t>
      </w:r>
      <w:r w:rsidRPr="00266C7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266C76">
        <w:rPr>
          <w:rFonts w:ascii="Angsana New" w:hAnsi="Angsana New" w:hint="cs"/>
          <w:sz w:val="30"/>
          <w:szCs w:val="30"/>
          <w:cs/>
        </w:rPr>
        <w:t xml:space="preserve"> </w:t>
      </w:r>
      <w:r w:rsidRPr="00CA1560">
        <w:rPr>
          <w:rFonts w:ascii="Angsana New" w:hAnsi="Angsana New"/>
          <w:sz w:val="30"/>
          <w:szCs w:val="30"/>
          <w:cs/>
        </w:rPr>
        <w:t xml:space="preserve">และ </w:t>
      </w:r>
      <w:r w:rsidRPr="00CA1560">
        <w:rPr>
          <w:rFonts w:ascii="Angsana New" w:hAnsi="Angsana New"/>
          <w:sz w:val="30"/>
          <w:szCs w:val="30"/>
        </w:rPr>
        <w:t>7</w:t>
      </w:r>
      <w:r w:rsidR="00F41E36" w:rsidRPr="00CA1560">
        <w:rPr>
          <w:rFonts w:ascii="Angsana New" w:hAnsi="Angsana New"/>
          <w:sz w:val="30"/>
          <w:szCs w:val="30"/>
        </w:rPr>
        <w:t>60</w:t>
      </w:r>
      <w:r w:rsidRPr="00CA1560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CA1560">
        <w:rPr>
          <w:rFonts w:ascii="Angsana New" w:hAnsi="Angsana New"/>
          <w:i/>
          <w:iCs/>
          <w:sz w:val="30"/>
          <w:szCs w:val="30"/>
        </w:rPr>
        <w:t>(30</w:t>
      </w:r>
      <w:r w:rsidRPr="00CA1560">
        <w:rPr>
          <w:rFonts w:ascii="Angsana New" w:hAnsi="Angsana New"/>
          <w:i/>
          <w:iCs/>
          <w:sz w:val="30"/>
          <w:szCs w:val="30"/>
          <w:cs/>
        </w:rPr>
        <w:t xml:space="preserve"> กันยายน </w:t>
      </w:r>
      <w:r w:rsidRPr="00CA1560">
        <w:rPr>
          <w:rFonts w:ascii="Angsana New" w:hAnsi="Angsana New"/>
          <w:i/>
          <w:iCs/>
          <w:sz w:val="30"/>
          <w:szCs w:val="30"/>
        </w:rPr>
        <w:t>2565</w:t>
      </w:r>
      <w:r w:rsidRPr="00CA1560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CA1560">
        <w:rPr>
          <w:rFonts w:ascii="Angsana New" w:hAnsi="Angsana New"/>
          <w:i/>
          <w:iCs/>
          <w:sz w:val="30"/>
          <w:szCs w:val="30"/>
        </w:rPr>
        <w:t>1,467</w:t>
      </w:r>
      <w:r w:rsidRPr="00CA1560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CA1560">
        <w:rPr>
          <w:rFonts w:ascii="Angsana New" w:hAnsi="Angsana New"/>
          <w:i/>
          <w:iCs/>
          <w:sz w:val="30"/>
          <w:szCs w:val="30"/>
        </w:rPr>
        <w:t>785</w:t>
      </w:r>
      <w:r w:rsidRPr="00CA1560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Pr="00266C76">
        <w:rPr>
          <w:rFonts w:ascii="Angsana New" w:hAnsi="Angsana New"/>
          <w:i/>
          <w:iCs/>
          <w:sz w:val="30"/>
          <w:szCs w:val="30"/>
          <w:cs/>
        </w:rPr>
        <w:t xml:space="preserve"> ตามลำดับ)</w:t>
      </w:r>
    </w:p>
    <w:p w14:paraId="0B510178" w14:textId="77777777" w:rsidR="006E6DDA" w:rsidRPr="00711228" w:rsidRDefault="006E6DDA" w:rsidP="00F5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B68972" w14:textId="4FA27DA4" w:rsidR="00EF3A0A" w:rsidRDefault="006E6DDA" w:rsidP="00EF3A0A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EF3A0A" w:rsidRPr="00B83EA4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170"/>
        <w:gridCol w:w="270"/>
        <w:gridCol w:w="1170"/>
        <w:gridCol w:w="270"/>
        <w:gridCol w:w="1170"/>
        <w:gridCol w:w="270"/>
        <w:gridCol w:w="1080"/>
      </w:tblGrid>
      <w:tr w:rsidR="00EF3A0A" w:rsidRPr="00B83EA4" w14:paraId="0D4D40C4" w14:textId="77777777">
        <w:tc>
          <w:tcPr>
            <w:tcW w:w="3600" w:type="dxa"/>
            <w:vAlign w:val="bottom"/>
          </w:tcPr>
          <w:p w14:paraId="75C38160" w14:textId="77777777" w:rsidR="00EF3A0A" w:rsidRPr="00BA19A0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8472B19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3A0A" w:rsidRPr="00B83EA4" w14:paraId="307AA131" w14:textId="77777777">
        <w:tc>
          <w:tcPr>
            <w:tcW w:w="3600" w:type="dxa"/>
            <w:vAlign w:val="bottom"/>
          </w:tcPr>
          <w:p w14:paraId="67BA5B25" w14:textId="77777777" w:rsidR="00EF3A0A" w:rsidRPr="00BA19A0" w:rsidDel="00CF6302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3478044" w14:textId="77777777" w:rsidR="00EF3A0A" w:rsidRPr="00BA19A0" w:rsidDel="00CF6302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  <w:vAlign w:val="bottom"/>
          </w:tcPr>
          <w:p w14:paraId="1910AB23" w14:textId="77777777" w:rsidR="00EF3A0A" w:rsidRPr="00BA19A0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F823010" w14:textId="77777777" w:rsidR="00EF3A0A" w:rsidRPr="00BA19A0" w:rsidDel="00CF6302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EF3A0A" w:rsidRPr="00B83EA4" w14:paraId="2BE3D7F3" w14:textId="77777777">
        <w:tc>
          <w:tcPr>
            <w:tcW w:w="3600" w:type="dxa"/>
            <w:vAlign w:val="bottom"/>
          </w:tcPr>
          <w:p w14:paraId="6B86A44C" w14:textId="77777777" w:rsidR="00EF3A0A" w:rsidRPr="00BA19A0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759ED19" w14:textId="77777777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FE9AABA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4788D3" w14:textId="77777777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0D58C5AC" w14:textId="77777777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1A401C0" w14:textId="77777777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EF3A0A" w:rsidRPr="00B83EA4" w14:paraId="664DBDEE" w14:textId="77777777">
        <w:tc>
          <w:tcPr>
            <w:tcW w:w="3600" w:type="dxa"/>
            <w:vAlign w:val="bottom"/>
          </w:tcPr>
          <w:p w14:paraId="5EE05DC4" w14:textId="77777777" w:rsidR="00EF3A0A" w:rsidRPr="00BA19A0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7A15E6" w14:textId="70942E4E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78A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6A6EF66" w14:textId="77777777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3AE38A" w14:textId="72414602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57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37E38D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215777" w14:textId="084D6C70" w:rsidR="00EF3A0A" w:rsidRDefault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8252F65" w14:textId="77777777" w:rsidR="00EF3A0A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98143F" w14:textId="449FF96B" w:rsidR="00EF3A0A" w:rsidRDefault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F3A0A" w:rsidRPr="00B83EA4" w14:paraId="5170FD4B" w14:textId="77777777">
        <w:trPr>
          <w:tblHeader/>
        </w:trPr>
        <w:tc>
          <w:tcPr>
            <w:tcW w:w="3600" w:type="dxa"/>
            <w:vAlign w:val="bottom"/>
          </w:tcPr>
          <w:p w14:paraId="4F7C35D7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6"/>
          </w:tcPr>
          <w:p w14:paraId="6B2A65E6" w14:textId="77777777" w:rsidR="00EF3A0A" w:rsidRPr="00B83EA4" w:rsidRDefault="00EF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2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80" w:type="dxa"/>
          </w:tcPr>
          <w:p w14:paraId="54941EDE" w14:textId="77777777" w:rsidR="00EF3A0A" w:rsidRPr="00B83EA4" w:rsidRDefault="00EF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592"/>
                <w:tab w:val="left" w:pos="364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F3A0A" w:rsidRPr="00B83EA4" w14:paraId="79BED039" w14:textId="77777777">
        <w:tc>
          <w:tcPr>
            <w:tcW w:w="3600" w:type="dxa"/>
          </w:tcPr>
          <w:p w14:paraId="76B20D7F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14:paraId="27BCA684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CE6A8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96033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C3B99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749D4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D81D6A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D255A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A0A" w:rsidRPr="00B83EA4" w14:paraId="771A1BA3" w14:textId="77777777">
        <w:tc>
          <w:tcPr>
            <w:tcW w:w="3600" w:type="dxa"/>
          </w:tcPr>
          <w:p w14:paraId="28471571" w14:textId="77777777" w:rsidR="00EF3A0A" w:rsidRPr="001A2A65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</w:tcPr>
          <w:p w14:paraId="4A0E57E8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F408A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6BBF22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03C63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99548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0B389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47A70" w14:textId="77777777" w:rsidR="00EF3A0A" w:rsidRPr="00B83EA4" w:rsidRDefault="00EF3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03EC" w:rsidRPr="00B83EA4" w14:paraId="3D443CD9" w14:textId="77777777">
        <w:tc>
          <w:tcPr>
            <w:tcW w:w="3600" w:type="dxa"/>
          </w:tcPr>
          <w:p w14:paraId="3FA32D48" w14:textId="77777777" w:rsidR="008B03EC" w:rsidRPr="00B83EA4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70" w:type="dxa"/>
          </w:tcPr>
          <w:p w14:paraId="720D00BD" w14:textId="5AA847FA" w:rsidR="008B03EC" w:rsidRPr="00B83EA4" w:rsidRDefault="00597809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1,419,618</w:t>
            </w:r>
          </w:p>
        </w:tc>
        <w:tc>
          <w:tcPr>
            <w:tcW w:w="270" w:type="dxa"/>
          </w:tcPr>
          <w:p w14:paraId="77E24DD7" w14:textId="77777777" w:rsidR="008B03EC" w:rsidRPr="00B83EA4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1229F" w14:textId="74808116" w:rsidR="008B03EC" w:rsidRPr="00BF7EF7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1,607,869</w:t>
            </w:r>
          </w:p>
        </w:tc>
        <w:tc>
          <w:tcPr>
            <w:tcW w:w="270" w:type="dxa"/>
          </w:tcPr>
          <w:p w14:paraId="552A0ECB" w14:textId="77777777" w:rsidR="008B03EC" w:rsidRPr="00BF7EF7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866434" w14:textId="14E782A5" w:rsidR="008B03EC" w:rsidRPr="00AB2F72" w:rsidRDefault="00AA0373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BEEC4B" w14:textId="77777777" w:rsidR="008B03EC" w:rsidRPr="00843F37" w:rsidRDefault="008B03EC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700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BC514" w14:textId="27219325" w:rsidR="008B03EC" w:rsidRPr="008B03EC" w:rsidRDefault="008B03EC" w:rsidP="004B5B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12"/>
              </w:tabs>
              <w:spacing w:before="0" w:line="240" w:lineRule="auto"/>
              <w:ind w:left="-108" w:right="14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B03E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8B03EC" w:rsidRPr="00B83EA4" w14:paraId="0D777704" w14:textId="77777777">
        <w:tc>
          <w:tcPr>
            <w:tcW w:w="3600" w:type="dxa"/>
          </w:tcPr>
          <w:p w14:paraId="7DDF2D97" w14:textId="77777777" w:rsidR="008B03EC" w:rsidRPr="00B83EA4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4F51C" w14:textId="71137D7D" w:rsidR="008B03EC" w:rsidRPr="00F07771" w:rsidRDefault="00597809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7771">
              <w:rPr>
                <w:rFonts w:asciiTheme="majorBidi" w:hAnsiTheme="majorBidi" w:cstheme="majorBidi"/>
                <w:sz w:val="30"/>
                <w:szCs w:val="30"/>
              </w:rPr>
              <w:t>85,891</w:t>
            </w:r>
          </w:p>
        </w:tc>
        <w:tc>
          <w:tcPr>
            <w:tcW w:w="270" w:type="dxa"/>
          </w:tcPr>
          <w:p w14:paraId="6B9C2BBB" w14:textId="77777777" w:rsidR="008B03EC" w:rsidRPr="00B83EA4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688D0" w14:textId="6FA434C7" w:rsidR="008B03EC" w:rsidRPr="00BF7EF7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69,318</w:t>
            </w:r>
          </w:p>
        </w:tc>
        <w:tc>
          <w:tcPr>
            <w:tcW w:w="270" w:type="dxa"/>
          </w:tcPr>
          <w:p w14:paraId="69FB7258" w14:textId="77777777" w:rsidR="008B03EC" w:rsidRPr="00BF7EF7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5E918D" w14:textId="11FBF7C1" w:rsidR="008B03EC" w:rsidRPr="00AB2F72" w:rsidRDefault="00F07771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B2F7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1,103,812</w:t>
            </w:r>
          </w:p>
        </w:tc>
        <w:tc>
          <w:tcPr>
            <w:tcW w:w="270" w:type="dxa"/>
            <w:vAlign w:val="bottom"/>
          </w:tcPr>
          <w:p w14:paraId="3D02CA87" w14:textId="77777777" w:rsidR="008B03EC" w:rsidRPr="00843F37" w:rsidRDefault="008B03EC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208412" w14:textId="4E16A95D" w:rsidR="008B03EC" w:rsidRPr="008B03EC" w:rsidDel="000F64DD" w:rsidRDefault="008B03EC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B03E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1,066,280</w:t>
            </w:r>
          </w:p>
        </w:tc>
      </w:tr>
      <w:tr w:rsidR="008B03EC" w:rsidRPr="00B83EA4" w14:paraId="61B00798" w14:textId="77777777">
        <w:trPr>
          <w:trHeight w:val="50"/>
        </w:trPr>
        <w:tc>
          <w:tcPr>
            <w:tcW w:w="3600" w:type="dxa"/>
          </w:tcPr>
          <w:p w14:paraId="3B1D8B14" w14:textId="77777777" w:rsidR="008B03EC" w:rsidRPr="00B83EA4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6D41B3" w14:textId="703C6E40" w:rsidR="008B03EC" w:rsidRPr="00F07771" w:rsidRDefault="00597809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7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1,505,509</w:t>
            </w:r>
          </w:p>
        </w:tc>
        <w:tc>
          <w:tcPr>
            <w:tcW w:w="270" w:type="dxa"/>
          </w:tcPr>
          <w:p w14:paraId="357E5C26" w14:textId="77777777" w:rsidR="008B03EC" w:rsidRPr="000A7770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A1FBD7" w14:textId="006AC309" w:rsidR="008B03EC" w:rsidRPr="00BF7EF7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1,677,187</w:t>
            </w:r>
          </w:p>
        </w:tc>
        <w:tc>
          <w:tcPr>
            <w:tcW w:w="270" w:type="dxa"/>
          </w:tcPr>
          <w:p w14:paraId="20473F60" w14:textId="77777777" w:rsidR="008B03EC" w:rsidRPr="00BF7EF7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6F84D" w14:textId="250F7099" w:rsidR="008B03EC" w:rsidRPr="00AB2F72" w:rsidRDefault="00357A33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2F72">
              <w:rPr>
                <w:rFonts w:asciiTheme="majorBidi" w:hAnsiTheme="majorBidi" w:cstheme="majorBidi"/>
                <w:sz w:val="30"/>
                <w:szCs w:val="30"/>
              </w:rPr>
              <w:t>1,103,812</w:t>
            </w:r>
          </w:p>
        </w:tc>
        <w:tc>
          <w:tcPr>
            <w:tcW w:w="270" w:type="dxa"/>
            <w:vAlign w:val="bottom"/>
          </w:tcPr>
          <w:p w14:paraId="6B80852D" w14:textId="77777777" w:rsidR="008B03EC" w:rsidRPr="00BF7EF7" w:rsidRDefault="008B03EC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81FC12" w14:textId="566C3418" w:rsidR="008B03EC" w:rsidRPr="00BF7EF7" w:rsidDel="000F64DD" w:rsidRDefault="008B03EC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15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F34E1">
              <w:rPr>
                <w:rFonts w:ascii="Angsana New" w:hAnsi="Angsana New"/>
                <w:sz w:val="30"/>
                <w:szCs w:val="30"/>
              </w:rPr>
              <w:t>1,066,280</w:t>
            </w:r>
          </w:p>
        </w:tc>
      </w:tr>
    </w:tbl>
    <w:p w14:paraId="6CC6DAA5" w14:textId="70F4C4DC" w:rsidR="00786481" w:rsidRDefault="00786481" w:rsidP="0078648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E9A81EE" w14:textId="77777777" w:rsidR="0019174B" w:rsidRPr="004B5B15" w:rsidRDefault="0019174B" w:rsidP="0078648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9311365" w14:textId="6AC2040C" w:rsidR="00FB5802" w:rsidRDefault="00FB5802" w:rsidP="0078648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440"/>
        <w:gridCol w:w="180"/>
        <w:gridCol w:w="1260"/>
      </w:tblGrid>
      <w:tr w:rsidR="00786481" w:rsidRPr="00B83EA4" w14:paraId="226318DB" w14:textId="77777777" w:rsidTr="00154A7F">
        <w:trPr>
          <w:cantSplit/>
          <w:trHeight w:val="144"/>
        </w:trPr>
        <w:tc>
          <w:tcPr>
            <w:tcW w:w="6120" w:type="dxa"/>
          </w:tcPr>
          <w:p w14:paraId="23BEE541" w14:textId="77777777" w:rsidR="00786481" w:rsidRPr="000E3D58" w:rsidRDefault="00786481" w:rsidP="00154A7F">
            <w:pPr>
              <w:pStyle w:val="ListParagrap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D6DA515" w14:textId="77777777" w:rsidR="00786481" w:rsidRPr="00B83EA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3EA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6481" w:rsidRPr="00B83EA4" w14:paraId="6F1B5F04" w14:textId="77777777" w:rsidTr="00154A7F">
        <w:trPr>
          <w:cantSplit/>
          <w:trHeight w:val="144"/>
        </w:trPr>
        <w:tc>
          <w:tcPr>
            <w:tcW w:w="6120" w:type="dxa"/>
          </w:tcPr>
          <w:p w14:paraId="4EBD57B5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50DAA5E7" w14:textId="3E708A4A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786481" w:rsidRPr="00B83EA4" w14:paraId="2EB31D08" w14:textId="77777777" w:rsidTr="00154A7F">
        <w:trPr>
          <w:cantSplit/>
          <w:trHeight w:val="144"/>
        </w:trPr>
        <w:tc>
          <w:tcPr>
            <w:tcW w:w="6120" w:type="dxa"/>
          </w:tcPr>
          <w:p w14:paraId="0818FCF7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1AD4168" w14:textId="450427EA" w:rsidR="00786481" w:rsidRDefault="00786481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6B45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786481" w:rsidRPr="00B83EA4" w14:paraId="78F0A4B6" w14:textId="77777777" w:rsidTr="00154A7F">
        <w:trPr>
          <w:cantSplit/>
          <w:trHeight w:val="144"/>
        </w:trPr>
        <w:tc>
          <w:tcPr>
            <w:tcW w:w="6120" w:type="dxa"/>
          </w:tcPr>
          <w:p w14:paraId="286D851D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986EC6" w14:textId="0C30B9FA" w:rsidR="00786481" w:rsidRPr="000E3D58" w:rsidRDefault="008B03EC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EDE4F1C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8DD351" w14:textId="39FFB1EB" w:rsidR="00786481" w:rsidRPr="000E3D58" w:rsidRDefault="008B03EC" w:rsidP="006B45D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6481" w:rsidRPr="00B83EA4" w14:paraId="5B0B7225" w14:textId="77777777" w:rsidTr="00154A7F">
        <w:trPr>
          <w:cantSplit/>
          <w:trHeight w:val="144"/>
        </w:trPr>
        <w:tc>
          <w:tcPr>
            <w:tcW w:w="6120" w:type="dxa"/>
          </w:tcPr>
          <w:p w14:paraId="42EBD599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C6E359B" w14:textId="77777777" w:rsidR="00786481" w:rsidRDefault="00786481" w:rsidP="006B45D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83EA4" w14:paraId="7F0E84B6" w14:textId="77777777" w:rsidTr="00154A7F">
        <w:trPr>
          <w:cantSplit/>
          <w:trHeight w:val="144"/>
        </w:trPr>
        <w:tc>
          <w:tcPr>
            <w:tcW w:w="6120" w:type="dxa"/>
          </w:tcPr>
          <w:p w14:paraId="6126D293" w14:textId="77777777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A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40" w:type="dxa"/>
          </w:tcPr>
          <w:p w14:paraId="29694924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27A798" w14:textId="77777777" w:rsidR="00786481" w:rsidRPr="000E3D58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5550ED" w14:textId="77777777" w:rsidR="00786481" w:rsidRPr="000E3D58" w:rsidRDefault="00786481" w:rsidP="006B45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3EC" w:rsidRPr="00B83EA4" w14:paraId="2DE27A0C" w14:textId="77777777">
        <w:trPr>
          <w:cantSplit/>
          <w:trHeight w:val="144"/>
        </w:trPr>
        <w:tc>
          <w:tcPr>
            <w:tcW w:w="6120" w:type="dxa"/>
          </w:tcPr>
          <w:p w14:paraId="6B063A8B" w14:textId="77777777" w:rsidR="008B03EC" w:rsidRPr="00BA19A0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A8B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900CD38" w14:textId="0CDF36A4" w:rsidR="008B03EC" w:rsidRPr="006B45DD" w:rsidDel="00681357" w:rsidRDefault="004F2F9F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2F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1,505,509</w:t>
            </w:r>
          </w:p>
        </w:tc>
        <w:tc>
          <w:tcPr>
            <w:tcW w:w="180" w:type="dxa"/>
          </w:tcPr>
          <w:p w14:paraId="5ECDDEBE" w14:textId="77777777" w:rsidR="008B03EC" w:rsidRPr="006B45DD" w:rsidRDefault="008B03EC" w:rsidP="008B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AE71377" w14:textId="083EFD25" w:rsidR="008B03EC" w:rsidRPr="007D601F" w:rsidRDefault="008B03EC" w:rsidP="008B03E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0"/>
              </w:tabs>
              <w:spacing w:before="0" w:line="240" w:lineRule="auto"/>
              <w:ind w:left="-10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E7BB2">
              <w:rPr>
                <w:rFonts w:asciiTheme="majorBidi" w:hAnsiTheme="majorBidi" w:cstheme="majorBidi"/>
                <w:sz w:val="30"/>
                <w:szCs w:val="30"/>
              </w:rPr>
              <w:t>1,677,187</w:t>
            </w:r>
          </w:p>
        </w:tc>
      </w:tr>
    </w:tbl>
    <w:p w14:paraId="7C69AA30" w14:textId="468F8F3B" w:rsidR="006B45DD" w:rsidRPr="004E7F4D" w:rsidRDefault="006B45DD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  <w:cs/>
        </w:rPr>
      </w:pPr>
    </w:p>
    <w:p w14:paraId="5C16F7E6" w14:textId="77777777" w:rsidR="00786481" w:rsidRPr="0020108A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68136A">
        <w:rPr>
          <w:rFonts w:ascii="Angsana New" w:hAnsi="Angsana New"/>
          <w:b/>
          <w:bCs/>
          <w:sz w:val="30"/>
          <w:szCs w:val="30"/>
          <w:cs/>
        </w:rPr>
        <w:t>การดำเนินงานที่ยกเลิก</w:t>
      </w:r>
      <w:r w:rsidRPr="0020108A">
        <w:rPr>
          <w:rFonts w:ascii="Angsana New" w:hAnsi="Angsana New"/>
          <w:b/>
          <w:bCs/>
          <w:sz w:val="30"/>
          <w:szCs w:val="30"/>
          <w:cs/>
        </w:rPr>
        <w:t>ในงบการเงินเฉพาะกิจการ</w:t>
      </w:r>
    </w:p>
    <w:p w14:paraId="743406F1" w14:textId="77777777" w:rsidR="00A347B6" w:rsidRPr="004B5B15" w:rsidRDefault="00A347B6" w:rsidP="00F52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786481" w:rsidRPr="00BE16F7" w14:paraId="3F1828D4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3E00ED8F" w14:textId="77777777" w:rsidR="00786481" w:rsidRPr="00BA19A0" w:rsidRDefault="00786481" w:rsidP="006B45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2B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44A6690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32932CF7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1CE32D73" w14:textId="72C5D07C" w:rsidR="00786481" w:rsidRPr="00BA19A0" w:rsidRDefault="00786481" w:rsidP="006B45DD">
            <w:pPr>
              <w:ind w:right="-8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6B45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าคม</w:t>
            </w:r>
          </w:p>
        </w:tc>
        <w:tc>
          <w:tcPr>
            <w:tcW w:w="1530" w:type="dxa"/>
          </w:tcPr>
          <w:p w14:paraId="525365D9" w14:textId="25EBF51F" w:rsidR="00786481" w:rsidRPr="00BA19A0" w:rsidRDefault="008B03EC" w:rsidP="006B45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4772433" w14:textId="77777777" w:rsidR="00786481" w:rsidRPr="00BA19A0" w:rsidRDefault="00786481" w:rsidP="006B45D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49B4A7B8" w14:textId="232CEF01" w:rsidR="00786481" w:rsidRPr="00B4359B" w:rsidRDefault="008B03EC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2565</w:t>
            </w:r>
          </w:p>
        </w:tc>
      </w:tr>
      <w:tr w:rsidR="00786481" w:rsidRPr="00BE16F7" w14:paraId="1F73639B" w14:textId="77777777" w:rsidTr="00154A7F">
        <w:trPr>
          <w:cantSplit/>
          <w:trHeight w:val="20"/>
          <w:tblHeader/>
        </w:trPr>
        <w:tc>
          <w:tcPr>
            <w:tcW w:w="5760" w:type="dxa"/>
            <w:vAlign w:val="bottom"/>
          </w:tcPr>
          <w:p w14:paraId="5330C184" w14:textId="77777777" w:rsidR="00786481" w:rsidRPr="00BA19A0" w:rsidRDefault="00786481" w:rsidP="006B45DD">
            <w:pPr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107CD13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03EC" w:rsidRPr="00BE16F7" w14:paraId="4C6E4011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28C0FA5E" w14:textId="27DF33C0" w:rsidR="008B03EC" w:rsidRPr="00BA19A0" w:rsidRDefault="008B03EC" w:rsidP="008B03EC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0E519F73" w14:textId="115F3CD0" w:rsidR="008B03EC" w:rsidRPr="00BA19A0" w:rsidRDefault="00AF6B4D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73EC5">
              <w:rPr>
                <w:rFonts w:ascii="Angsana New" w:hAnsi="Angsana New"/>
                <w:sz w:val="30"/>
                <w:szCs w:val="30"/>
              </w:rPr>
              <w:t>,3</w:t>
            </w: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78" w:type="dxa"/>
            <w:vAlign w:val="bottom"/>
          </w:tcPr>
          <w:p w14:paraId="6C5EB433" w14:textId="77777777" w:rsidR="008B03EC" w:rsidRPr="00BA19A0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0833F5ED" w14:textId="55BE165F" w:rsidR="008B03EC" w:rsidRPr="00BA19A0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1,216,213</w:t>
            </w:r>
          </w:p>
        </w:tc>
      </w:tr>
      <w:tr w:rsidR="008B03EC" w:rsidRPr="00BE16F7" w14:paraId="1FCE6BBE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3C9CA424" w14:textId="0C76AE04" w:rsidR="008B03EC" w:rsidRPr="00BA19A0" w:rsidRDefault="008B03EC" w:rsidP="008B03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51DC5B" w14:textId="7F41C537" w:rsidR="008B03EC" w:rsidRPr="00BF7597" w:rsidRDefault="00846414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6B4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6B4D">
              <w:rPr>
                <w:rFonts w:ascii="Angsana New" w:hAnsi="Angsana New"/>
                <w:sz w:val="30"/>
                <w:szCs w:val="30"/>
              </w:rPr>
              <w:t>248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F7F82C0" w14:textId="77777777" w:rsidR="008B03EC" w:rsidRPr="00BA19A0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19C7C49D" w14:textId="0FE2C222" w:rsidR="008B03EC" w:rsidRPr="00BA19A0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(1,041,921)</w:t>
            </w:r>
          </w:p>
        </w:tc>
      </w:tr>
      <w:tr w:rsidR="008B03EC" w:rsidRPr="00BE16F7" w14:paraId="51E2CCE5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4D080E0C" w14:textId="77777777" w:rsidR="008B03EC" w:rsidRPr="00BA19A0" w:rsidRDefault="008B03EC" w:rsidP="008B03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90FBAC6" w14:textId="03E7AD65" w:rsidR="008B03EC" w:rsidRPr="00BA19A0" w:rsidRDefault="00FC7B42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</w:t>
            </w:r>
            <w:r w:rsidR="00AF6B4D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78" w:type="dxa"/>
            <w:vAlign w:val="bottom"/>
          </w:tcPr>
          <w:p w14:paraId="7B7D24A7" w14:textId="77777777" w:rsidR="008B03EC" w:rsidRPr="00BA19A0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AF41BFF" w14:textId="3496ACDD" w:rsidR="008B03EC" w:rsidRPr="00ED43E5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174,292</w:t>
            </w:r>
          </w:p>
        </w:tc>
      </w:tr>
      <w:tr w:rsidR="008B03EC" w:rsidRPr="00BE16F7" w14:paraId="045DA028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04DB3D12" w14:textId="1F47DB54" w:rsidR="008B03EC" w:rsidRPr="00BA19A0" w:rsidRDefault="008B03EC" w:rsidP="008B03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Pr="00ED43E5">
              <w:rPr>
                <w:rFonts w:asciiTheme="majorBidi" w:hAnsi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C280C7" w14:textId="78A102E9" w:rsidR="008B03EC" w:rsidRPr="00843F37" w:rsidRDefault="00065EEA" w:rsidP="00065EEA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5D336B2" w14:textId="77777777" w:rsidR="008B03EC" w:rsidRPr="00843F37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72E633C9" w14:textId="24C1B0A2" w:rsidR="008B03EC" w:rsidRPr="00843F37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(35,125)</w:t>
            </w:r>
          </w:p>
        </w:tc>
      </w:tr>
      <w:tr w:rsidR="008B03EC" w:rsidRPr="00BE16F7" w14:paraId="46C53717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16D5D502" w14:textId="22B5F3D1" w:rsidR="008B03EC" w:rsidRPr="00BE16F7" w:rsidRDefault="008B03EC" w:rsidP="008B03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="00060C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060C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59633A" w14:textId="73E87C2D" w:rsidR="008B03EC" w:rsidRPr="00BE16F7" w:rsidRDefault="00065EEA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065E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(1,</w:t>
            </w:r>
            <w:r w:rsidR="00AF6B4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</w:t>
            </w:r>
            <w:r w:rsidRPr="00065EE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7)</w:t>
            </w:r>
          </w:p>
        </w:tc>
        <w:tc>
          <w:tcPr>
            <w:tcW w:w="178" w:type="dxa"/>
            <w:vAlign w:val="bottom"/>
          </w:tcPr>
          <w:p w14:paraId="14407613" w14:textId="77777777" w:rsidR="008B03EC" w:rsidRPr="00BE16F7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vAlign w:val="bottom"/>
          </w:tcPr>
          <w:p w14:paraId="07FE6DC1" w14:textId="2167D604" w:rsidR="008B03EC" w:rsidRPr="00ED43E5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  <w:tr w:rsidR="006E6DDA" w:rsidRPr="00BE16F7" w14:paraId="2C055738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7B51E61D" w14:textId="77777777" w:rsidR="006E6DDA" w:rsidRPr="00BA19A0" w:rsidRDefault="006E6DDA" w:rsidP="008B03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F5D20F" w14:textId="77777777" w:rsidR="006E6DDA" w:rsidRPr="00065EEA" w:rsidRDefault="006E6DDA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4885619" w14:textId="77777777" w:rsidR="006E6DDA" w:rsidRPr="00BE16F7" w:rsidRDefault="006E6DDA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5D5BF651" w14:textId="77777777" w:rsidR="006E6DDA" w:rsidRDefault="006E6DDA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03EC" w:rsidRPr="00BE16F7" w14:paraId="5D2502AB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16DF4D1E" w14:textId="77777777" w:rsidR="008B03EC" w:rsidRPr="00BE16F7" w:rsidRDefault="008B03EC" w:rsidP="008B03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กำไรจากการจำหน่ายการดำเนินงานที่ยกเลิก</w:t>
            </w:r>
          </w:p>
        </w:tc>
        <w:tc>
          <w:tcPr>
            <w:tcW w:w="1530" w:type="dxa"/>
            <w:vAlign w:val="bottom"/>
          </w:tcPr>
          <w:p w14:paraId="0F9E309F" w14:textId="261A4B5C" w:rsidR="008B03EC" w:rsidRPr="00843F37" w:rsidRDefault="00E17161" w:rsidP="00E1716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BC0A7F" w14:textId="77777777" w:rsidR="008B03EC" w:rsidRPr="00BE16F7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42EB6F98" w14:textId="16E7B87B" w:rsidR="008B03EC" w:rsidRPr="008B03EC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03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6,352</w:t>
            </w:r>
          </w:p>
        </w:tc>
      </w:tr>
      <w:tr w:rsidR="008B03EC" w:rsidRPr="00BE16F7" w14:paraId="12E3E1A6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6FE43BE6" w14:textId="77777777" w:rsidR="008B03EC" w:rsidRPr="00BA19A0" w:rsidRDefault="008B03EC" w:rsidP="008B03E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ภาษีเงินได้ของกำไรจากการจำหน่ายการดำเนินงานที่ยกเลิก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DAE855" w14:textId="504BB84A" w:rsidR="008B03EC" w:rsidRPr="00843F37" w:rsidRDefault="000C3548" w:rsidP="000C354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60FCF6E" w14:textId="77777777" w:rsidR="008B03EC" w:rsidRPr="00BE16F7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795A4E7" w14:textId="6DB6CBB9" w:rsidR="008B03EC" w:rsidRPr="008B03EC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03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(1,270)</w:t>
            </w:r>
          </w:p>
        </w:tc>
      </w:tr>
      <w:tr w:rsidR="008B03EC" w:rsidRPr="00BE16F7" w14:paraId="227A79A7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B546BD4" w14:textId="7DC511E7" w:rsidR="008B03EC" w:rsidRPr="00BE16F7" w:rsidRDefault="008B03EC" w:rsidP="008B03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571B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571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71B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571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98BA5" w14:textId="5BAAA53D" w:rsidR="008B03EC" w:rsidRPr="00BA19A0" w:rsidRDefault="000C3548" w:rsidP="000C3548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C35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AF6B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Pr="000C35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7)</w:t>
            </w:r>
          </w:p>
        </w:tc>
        <w:tc>
          <w:tcPr>
            <w:tcW w:w="178" w:type="dxa"/>
            <w:vAlign w:val="bottom"/>
          </w:tcPr>
          <w:p w14:paraId="692EF46F" w14:textId="77777777" w:rsidR="008B03EC" w:rsidRPr="00BE16F7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428B5" w14:textId="11F3039F" w:rsidR="008B03EC" w:rsidRPr="00B4359B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144,249</w:t>
            </w:r>
          </w:p>
        </w:tc>
      </w:tr>
      <w:tr w:rsidR="008B03EC" w:rsidRPr="00BE16F7" w14:paraId="72E9DAA3" w14:textId="77777777" w:rsidTr="00154A7F">
        <w:trPr>
          <w:cantSplit/>
          <w:trHeight w:val="20"/>
        </w:trPr>
        <w:tc>
          <w:tcPr>
            <w:tcW w:w="5760" w:type="dxa"/>
            <w:vAlign w:val="bottom"/>
          </w:tcPr>
          <w:p w14:paraId="4F99C399" w14:textId="77777777" w:rsidR="008B03EC" w:rsidRPr="004B5B15" w:rsidRDefault="008B03EC" w:rsidP="008B03EC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58F1ACCE" w14:textId="247CF7A6" w:rsidR="008B03EC" w:rsidRPr="004B5B15" w:rsidRDefault="008B03EC" w:rsidP="008B03EC">
            <w:pPr>
              <w:pStyle w:val="ListParagraph"/>
              <w:ind w:left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78" w:type="dxa"/>
            <w:vAlign w:val="bottom"/>
          </w:tcPr>
          <w:p w14:paraId="4A7F4E13" w14:textId="77777777" w:rsidR="008B03EC" w:rsidRPr="004B5B15" w:rsidRDefault="008B03EC" w:rsidP="008B03EC">
            <w:pPr>
              <w:pStyle w:val="ListParagraph"/>
              <w:ind w:left="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533" w:type="dxa"/>
            <w:tcBorders>
              <w:top w:val="double" w:sz="4" w:space="0" w:color="auto"/>
            </w:tcBorders>
            <w:vAlign w:val="bottom"/>
          </w:tcPr>
          <w:p w14:paraId="10E316AE" w14:textId="77777777" w:rsidR="008B03EC" w:rsidRPr="004B5B15" w:rsidRDefault="008B03EC" w:rsidP="008B03E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decimal" w:pos="117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8B03EC" w:rsidRPr="00BE16F7" w14:paraId="2C2F2FBC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10759FB8" w14:textId="69C98729" w:rsidR="008B03EC" w:rsidRPr="00BE16F7" w:rsidRDefault="00A54661" w:rsidP="008B03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การแบ่งปัน</w:t>
            </w:r>
            <w:r w:rsidR="008B03EC"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571BF3"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71BF3" w:rsidRPr="004B5B1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1BF3"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571BF3" w:rsidRPr="004B5B1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สำหรับงวดให้ผู้ถือหุ้นของบริษัทที่มาจาก</w:t>
            </w:r>
            <w:r w:rsidRPr="00E938BD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B7D1D1B" w14:textId="44B5F0BC" w:rsidR="008B03EC" w:rsidRPr="00BE16F7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9D23E51" w14:textId="77777777" w:rsidR="008B03EC" w:rsidRPr="00BE16F7" w:rsidRDefault="008B03EC" w:rsidP="008B03EC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1AD9B64" w14:textId="12E13038" w:rsidR="008B03EC" w:rsidRPr="00B4359B" w:rsidRDefault="008B03EC" w:rsidP="008B03EC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EE3" w:rsidRPr="00BE16F7" w14:paraId="278F5C4F" w14:textId="77777777" w:rsidTr="00A54661">
        <w:trPr>
          <w:cantSplit/>
          <w:trHeight w:val="20"/>
        </w:trPr>
        <w:tc>
          <w:tcPr>
            <w:tcW w:w="5760" w:type="dxa"/>
            <w:vAlign w:val="bottom"/>
          </w:tcPr>
          <w:p w14:paraId="7E39BF51" w14:textId="58B599A9" w:rsidR="00EF6EE3" w:rsidRPr="004B5B15" w:rsidRDefault="00EF6EE3" w:rsidP="00EF6EE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530" w:type="dxa"/>
            <w:vAlign w:val="bottom"/>
          </w:tcPr>
          <w:p w14:paraId="086D8210" w14:textId="34955BAC" w:rsidR="00EF6EE3" w:rsidRPr="004B5B15" w:rsidRDefault="00BE6305" w:rsidP="00EF6EE3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4B5B15">
              <w:rPr>
                <w:rFonts w:ascii="Angsana New" w:hAnsi="Angsana New"/>
                <w:sz w:val="30"/>
                <w:szCs w:val="30"/>
              </w:rPr>
              <w:t>29</w:t>
            </w:r>
            <w:r w:rsidR="00EF6EE3" w:rsidRPr="004B5B15">
              <w:rPr>
                <w:rFonts w:ascii="Angsana New" w:hAnsi="Angsana New"/>
                <w:sz w:val="30"/>
                <w:szCs w:val="30"/>
              </w:rPr>
              <w:t>,5</w:t>
            </w:r>
            <w:r w:rsidRPr="004B5B15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78" w:type="dxa"/>
            <w:vAlign w:val="bottom"/>
          </w:tcPr>
          <w:p w14:paraId="6C234832" w14:textId="77777777" w:rsidR="00EF6EE3" w:rsidRPr="004B5B15" w:rsidRDefault="00EF6EE3" w:rsidP="00EF6EE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2095A2B2" w14:textId="43E05F0F" w:rsidR="00EF6EE3" w:rsidRPr="004B5B15" w:rsidRDefault="005A3ED8" w:rsidP="00EF6EE3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4B5B15">
              <w:rPr>
                <w:rFonts w:ascii="Angsana New" w:hAnsi="Angsana New"/>
                <w:sz w:val="30"/>
                <w:szCs w:val="30"/>
              </w:rPr>
              <w:t>23,284</w:t>
            </w:r>
          </w:p>
        </w:tc>
      </w:tr>
      <w:tr w:rsidR="00475287" w:rsidRPr="00BE16F7" w14:paraId="68A04F5F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30B37184" w14:textId="78FED2E7" w:rsidR="00475287" w:rsidRPr="004B5B15" w:rsidRDefault="00475287" w:rsidP="0047528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4B5B15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16A98B" w14:textId="598AD62F" w:rsidR="00475287" w:rsidRPr="004B5B15" w:rsidRDefault="00475287" w:rsidP="0047528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4B5B15">
              <w:rPr>
                <w:rFonts w:ascii="Angsana New" w:hAnsi="Angsana New"/>
                <w:sz w:val="30"/>
                <w:szCs w:val="30"/>
              </w:rPr>
              <w:t>(1,857)</w:t>
            </w:r>
          </w:p>
        </w:tc>
        <w:tc>
          <w:tcPr>
            <w:tcW w:w="178" w:type="dxa"/>
            <w:vAlign w:val="bottom"/>
          </w:tcPr>
          <w:p w14:paraId="53733C78" w14:textId="77777777" w:rsidR="00475287" w:rsidRPr="004B5B15" w:rsidRDefault="00475287" w:rsidP="0047528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06E3B4EB" w14:textId="39BFEA15" w:rsidR="00475287" w:rsidRPr="004B5B15" w:rsidRDefault="00475287" w:rsidP="0047528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4B5B15">
              <w:rPr>
                <w:rFonts w:ascii="Angsana New" w:hAnsi="Angsana New"/>
                <w:sz w:val="30"/>
                <w:szCs w:val="30"/>
              </w:rPr>
              <w:t>144,249</w:t>
            </w:r>
          </w:p>
        </w:tc>
      </w:tr>
      <w:tr w:rsidR="005A3ED8" w:rsidRPr="00BE16F7" w14:paraId="31FED725" w14:textId="77777777" w:rsidTr="004B5B15">
        <w:trPr>
          <w:cantSplit/>
          <w:trHeight w:val="20"/>
        </w:trPr>
        <w:tc>
          <w:tcPr>
            <w:tcW w:w="5760" w:type="dxa"/>
            <w:vAlign w:val="bottom"/>
          </w:tcPr>
          <w:p w14:paraId="23833D61" w14:textId="77777777" w:rsidR="005A3ED8" w:rsidRDefault="005A3ED8" w:rsidP="0047528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67FEF" w14:textId="5286FA48" w:rsidR="005A3ED8" w:rsidRPr="000C3548" w:rsidRDefault="005A3ED8" w:rsidP="0047528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27,707</w:t>
            </w:r>
          </w:p>
        </w:tc>
        <w:tc>
          <w:tcPr>
            <w:tcW w:w="178" w:type="dxa"/>
            <w:vAlign w:val="bottom"/>
          </w:tcPr>
          <w:p w14:paraId="4BF701E3" w14:textId="77777777" w:rsidR="005A3ED8" w:rsidRPr="00BE16F7" w:rsidRDefault="005A3ED8" w:rsidP="0047528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04A4A" w14:textId="01195B0C" w:rsidR="005A3ED8" w:rsidRDefault="005A3ED8" w:rsidP="0047528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167,533</w:t>
            </w:r>
          </w:p>
        </w:tc>
      </w:tr>
    </w:tbl>
    <w:p w14:paraId="31382FB7" w14:textId="77777777" w:rsidR="007F1877" w:rsidRPr="004B5B15" w:rsidRDefault="007F1877" w:rsidP="00A727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tbl>
      <w:tblPr>
        <w:tblW w:w="90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78"/>
        <w:gridCol w:w="1533"/>
      </w:tblGrid>
      <w:tr w:rsidR="00A00E55" w:rsidRPr="00CB2E31" w14:paraId="520F9BF1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76CF5FD1" w14:textId="77777777" w:rsidR="00A00E55" w:rsidRPr="00987762" w:rsidRDefault="00A00E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1B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3241" w:type="dxa"/>
            <w:gridSpan w:val="3"/>
          </w:tcPr>
          <w:p w14:paraId="0C9BDA3A" w14:textId="77777777" w:rsidR="00A00E55" w:rsidRDefault="00A00E5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A60B8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E55" w:rsidRPr="00CB2E31" w14:paraId="0443F5E2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3BDE4138" w14:textId="3044567F" w:rsidR="00A00E55" w:rsidRPr="00987762" w:rsidRDefault="00A00E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987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9877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5878E4EC" w14:textId="33C2D1F6" w:rsidR="00A00E55" w:rsidRDefault="00A00E5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0F31AEF" w14:textId="77777777" w:rsidR="00A00E55" w:rsidRPr="00276535" w:rsidRDefault="00A00E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14:paraId="795D1D8F" w14:textId="40E28158" w:rsidR="00A00E55" w:rsidRDefault="00A00E5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A19A0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A00E55" w:rsidRPr="00CB2E31" w14:paraId="323807B3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3E3C8730" w14:textId="77777777" w:rsidR="00A00E55" w:rsidRPr="00036425" w:rsidRDefault="00A00E5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1" w:type="dxa"/>
            <w:gridSpan w:val="3"/>
          </w:tcPr>
          <w:p w14:paraId="331B1D19" w14:textId="77777777" w:rsidR="00A00E55" w:rsidRDefault="00A00E5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83E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0E55" w:rsidRPr="00CB2E31" w14:paraId="12D5333D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2A8C19AC" w14:textId="77777777" w:rsidR="00A00E55" w:rsidRPr="00B712F5" w:rsidRDefault="00A00E5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12F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</w:t>
            </w:r>
            <w:r w:rsidRPr="00B712F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B712F5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C1A570" w14:textId="790237FD" w:rsidR="00A00E55" w:rsidRPr="006B38A2" w:rsidRDefault="0024799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40005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F40005">
              <w:rPr>
                <w:rFonts w:ascii="Angsana New" w:hAnsi="Angsana New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178" w:type="dxa"/>
            <w:vAlign w:val="bottom"/>
          </w:tcPr>
          <w:p w14:paraId="2EF49E3E" w14:textId="77777777" w:rsidR="00A00E55" w:rsidRPr="00276535" w:rsidRDefault="00A00E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9678138" w14:textId="5228667E" w:rsidR="00A00E55" w:rsidRPr="00276535" w:rsidRDefault="007F1877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109,972</w:t>
            </w:r>
          </w:p>
        </w:tc>
      </w:tr>
      <w:tr w:rsidR="00A00E55" w:rsidRPr="00CB2E31" w14:paraId="7DCB686D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181B623C" w14:textId="77777777" w:rsidR="00A00E55" w:rsidRPr="00B712F5" w:rsidRDefault="00A00E5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2F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945EAD" w14:textId="119C4F81" w:rsidR="00A00E55" w:rsidRPr="006B38A2" w:rsidRDefault="0024799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0010C9B" w14:textId="77777777" w:rsidR="00A00E55" w:rsidRPr="00276535" w:rsidRDefault="00A00E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14:paraId="734D7697" w14:textId="7FDAE2EF" w:rsidR="00A00E55" w:rsidRPr="00276535" w:rsidRDefault="00A00E5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1877">
              <w:rPr>
                <w:rFonts w:ascii="Angsana New" w:hAnsi="Angsana New"/>
                <w:sz w:val="30"/>
                <w:szCs w:val="30"/>
              </w:rPr>
              <w:t>4,825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0E55" w:rsidRPr="00CB2E31" w14:paraId="7ED23D9B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7F721B40" w14:textId="77777777" w:rsidR="00A00E55" w:rsidRPr="00B712F5" w:rsidRDefault="00A00E5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2F5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C579E" w14:textId="34A2B4F9" w:rsidR="00A00E55" w:rsidRPr="006B38A2" w:rsidRDefault="0024799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E0A1B7F" w14:textId="77777777" w:rsidR="00A00E55" w:rsidRPr="00276535" w:rsidRDefault="00A00E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bottom w:val="single" w:sz="4" w:space="0" w:color="auto"/>
            </w:tcBorders>
            <w:vAlign w:val="bottom"/>
          </w:tcPr>
          <w:p w14:paraId="24CD9B79" w14:textId="6F000607" w:rsidR="00A00E55" w:rsidRPr="00276535" w:rsidRDefault="00A00E5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1877">
              <w:rPr>
                <w:rFonts w:ascii="Angsana New" w:hAnsi="Angsana New"/>
                <w:sz w:val="30"/>
                <w:szCs w:val="30"/>
              </w:rPr>
              <w:t>4,144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0E55" w:rsidRPr="00CB2E31" w14:paraId="17EBA4BD" w14:textId="77777777">
        <w:trPr>
          <w:cantSplit/>
          <w:trHeight w:val="20"/>
        </w:trPr>
        <w:tc>
          <w:tcPr>
            <w:tcW w:w="5760" w:type="dxa"/>
            <w:vAlign w:val="bottom"/>
          </w:tcPr>
          <w:p w14:paraId="62925C8A" w14:textId="77777777" w:rsidR="00A00E55" w:rsidRPr="00276535" w:rsidRDefault="00A00E5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12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กระแสเงินสดได้มาจากการดำเนินงานที่ยกเลิก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51671" w14:textId="76DBDF59" w:rsidR="00A00E55" w:rsidRPr="006B38A2" w:rsidRDefault="0024799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F400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F400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258</w:t>
            </w:r>
          </w:p>
        </w:tc>
        <w:tc>
          <w:tcPr>
            <w:tcW w:w="178" w:type="dxa"/>
            <w:vAlign w:val="bottom"/>
          </w:tcPr>
          <w:p w14:paraId="0C6AADA4" w14:textId="77777777" w:rsidR="00A00E55" w:rsidRPr="0085735B" w:rsidRDefault="00A00E55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43614" w14:textId="1E7A4E12" w:rsidR="00A00E55" w:rsidRPr="0085735B" w:rsidRDefault="00A00E5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F1877">
              <w:rPr>
                <w:rFonts w:ascii="Angsana New" w:hAnsi="Angsana New"/>
                <w:b/>
                <w:bCs/>
                <w:sz w:val="30"/>
                <w:szCs w:val="30"/>
              </w:rPr>
              <w:t>01,003</w:t>
            </w:r>
          </w:p>
        </w:tc>
      </w:tr>
    </w:tbl>
    <w:p w14:paraId="31E6769F" w14:textId="77777777" w:rsidR="00524242" w:rsidRPr="004B5B15" w:rsidRDefault="00524242" w:rsidP="005242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DBB6438" w14:textId="69DF2DA1" w:rsidR="00786481" w:rsidRPr="00260243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260243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9007E1A" w14:textId="3AB82632" w:rsidR="00786481" w:rsidRPr="004B5B15" w:rsidRDefault="00D517C9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  <w:r w:rsidRPr="004B5B15">
        <w:rPr>
          <w:rFonts w:ascii="Angsana New" w:hAnsi="Angsana New"/>
          <w:sz w:val="22"/>
          <w:szCs w:val="22"/>
        </w:rPr>
        <w:tab/>
      </w:r>
      <w:r w:rsidRPr="004B5B15">
        <w:rPr>
          <w:rFonts w:ascii="Angsana New" w:hAnsi="Angsana New"/>
          <w:sz w:val="22"/>
          <w:szCs w:val="22"/>
        </w:rPr>
        <w:tab/>
      </w:r>
      <w:r w:rsidRPr="004B5B15">
        <w:rPr>
          <w:rFonts w:ascii="Angsana New" w:hAnsi="Angsana New"/>
          <w:sz w:val="22"/>
          <w:szCs w:val="22"/>
        </w:rPr>
        <w:tab/>
      </w:r>
    </w:p>
    <w:p w14:paraId="31943BE3" w14:textId="4097BE28" w:rsidR="00786481" w:rsidRDefault="00786481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B2F3B">
        <w:rPr>
          <w:rFonts w:ascii="Angsana New" w:hAnsi="Angsana New"/>
          <w:sz w:val="30"/>
          <w:szCs w:val="30"/>
          <w:cs/>
        </w:rPr>
        <w:lastRenderedPageBreak/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6B45DD">
        <w:rPr>
          <w:rFonts w:ascii="Angsana New" w:hAnsi="Angsana New" w:hint="cs"/>
          <w:sz w:val="30"/>
          <w:szCs w:val="30"/>
          <w:cs/>
        </w:rPr>
        <w:t>หก</w:t>
      </w:r>
      <w:r w:rsidRPr="00DB2F3B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cs/>
        </w:rPr>
        <w:br/>
      </w:r>
      <w:r w:rsidRPr="00BF44E4">
        <w:rPr>
          <w:rFonts w:ascii="Angsana New" w:hAnsi="Angsana New"/>
          <w:sz w:val="30"/>
          <w:szCs w:val="30"/>
        </w:rPr>
        <w:t xml:space="preserve">31 </w:t>
      </w:r>
      <w:r w:rsidR="006B45DD" w:rsidRPr="00BF44E4">
        <w:rPr>
          <w:rFonts w:ascii="Angsana New" w:hAnsi="Angsana New"/>
          <w:sz w:val="30"/>
          <w:szCs w:val="30"/>
          <w:cs/>
        </w:rPr>
        <w:t>มีน</w:t>
      </w:r>
      <w:r w:rsidRPr="00BF44E4">
        <w:rPr>
          <w:rFonts w:ascii="Angsana New" w:hAnsi="Angsana New"/>
          <w:sz w:val="30"/>
          <w:szCs w:val="30"/>
          <w:cs/>
        </w:rPr>
        <w:t xml:space="preserve">าคม </w:t>
      </w:r>
      <w:r w:rsidRPr="000933AD">
        <w:rPr>
          <w:rFonts w:ascii="Angsana New" w:hAnsi="Angsana New"/>
          <w:sz w:val="30"/>
          <w:szCs w:val="30"/>
        </w:rPr>
        <w:t>256</w:t>
      </w:r>
      <w:r w:rsidR="008B03EC" w:rsidRPr="000933AD">
        <w:rPr>
          <w:rFonts w:ascii="Angsana New" w:hAnsi="Angsana New"/>
          <w:sz w:val="30"/>
          <w:szCs w:val="30"/>
        </w:rPr>
        <w:t>6</w:t>
      </w:r>
      <w:r w:rsidRPr="000933AD">
        <w:rPr>
          <w:rFonts w:ascii="Angsana New" w:hAnsi="Angsana New"/>
          <w:sz w:val="30"/>
          <w:szCs w:val="30"/>
          <w:cs/>
        </w:rPr>
        <w:t xml:space="preserve"> คือร้อยล</w:t>
      </w:r>
      <w:r w:rsidR="00BF44E4" w:rsidRPr="000933AD">
        <w:rPr>
          <w:rFonts w:ascii="Angsana New" w:hAnsi="Angsana New"/>
          <w:sz w:val="30"/>
          <w:szCs w:val="30"/>
          <w:cs/>
        </w:rPr>
        <w:t>ะ</w:t>
      </w:r>
      <w:r w:rsidR="00BF44E4" w:rsidRPr="000933AD">
        <w:rPr>
          <w:rFonts w:ascii="Angsana New" w:hAnsi="Angsana New"/>
          <w:sz w:val="30"/>
          <w:szCs w:val="30"/>
        </w:rPr>
        <w:t xml:space="preserve"> </w:t>
      </w:r>
      <w:r w:rsidR="00156E12" w:rsidRPr="000933AD">
        <w:rPr>
          <w:rFonts w:ascii="Angsana New" w:hAnsi="Angsana New"/>
          <w:sz w:val="30"/>
          <w:szCs w:val="30"/>
        </w:rPr>
        <w:t>2</w:t>
      </w:r>
      <w:r w:rsidR="00FE78D2">
        <w:rPr>
          <w:rFonts w:ascii="Angsana New" w:hAnsi="Angsana New"/>
          <w:sz w:val="30"/>
          <w:szCs w:val="30"/>
        </w:rPr>
        <w:t>2</w:t>
      </w:r>
      <w:r w:rsidR="00156E12" w:rsidRPr="000933AD">
        <w:rPr>
          <w:rFonts w:ascii="Angsana New" w:hAnsi="Angsana New"/>
          <w:sz w:val="30"/>
          <w:szCs w:val="30"/>
        </w:rPr>
        <w:t>.5</w:t>
      </w:r>
      <w:r w:rsidR="00FE78D2">
        <w:rPr>
          <w:rFonts w:ascii="Angsana New" w:hAnsi="Angsana New"/>
          <w:sz w:val="30"/>
          <w:szCs w:val="30"/>
        </w:rPr>
        <w:t>6</w:t>
      </w:r>
      <w:r w:rsidR="007A5C5D" w:rsidRPr="000933AD">
        <w:rPr>
          <w:rFonts w:ascii="Angsana New" w:hAnsi="Angsana New"/>
          <w:sz w:val="30"/>
          <w:szCs w:val="30"/>
        </w:rPr>
        <w:t xml:space="preserve"> </w:t>
      </w:r>
      <w:r w:rsidRPr="000933AD">
        <w:rPr>
          <w:rFonts w:ascii="Angsana New" w:hAnsi="Angsana New"/>
          <w:sz w:val="30"/>
          <w:szCs w:val="30"/>
          <w:cs/>
        </w:rPr>
        <w:t>และร้อยละ</w:t>
      </w:r>
      <w:r w:rsidRPr="000933AD">
        <w:rPr>
          <w:rFonts w:ascii="Angsana New" w:hAnsi="Angsana New"/>
          <w:sz w:val="30"/>
          <w:szCs w:val="30"/>
        </w:rPr>
        <w:t xml:space="preserve"> </w:t>
      </w:r>
      <w:r w:rsidR="000C6116">
        <w:rPr>
          <w:rFonts w:ascii="Angsana New" w:hAnsi="Angsana New"/>
          <w:sz w:val="30"/>
          <w:szCs w:val="30"/>
        </w:rPr>
        <w:t>4</w:t>
      </w:r>
      <w:r w:rsidR="00F449DD" w:rsidRPr="000933AD">
        <w:rPr>
          <w:rFonts w:ascii="Angsana New" w:hAnsi="Angsana New"/>
          <w:sz w:val="30"/>
          <w:szCs w:val="30"/>
        </w:rPr>
        <w:t>.</w:t>
      </w:r>
      <w:r w:rsidR="000C6116">
        <w:rPr>
          <w:rFonts w:ascii="Angsana New" w:hAnsi="Angsana New"/>
          <w:sz w:val="30"/>
          <w:szCs w:val="30"/>
        </w:rPr>
        <w:t>74</w:t>
      </w:r>
      <w:r w:rsidRPr="000933AD">
        <w:rPr>
          <w:rFonts w:ascii="Angsana New" w:hAnsi="Angsana New"/>
          <w:sz w:val="30"/>
          <w:szCs w:val="30"/>
        </w:rPr>
        <w:t xml:space="preserve"> </w:t>
      </w:r>
      <w:r w:rsidRPr="000933A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0933AD">
        <w:rPr>
          <w:rFonts w:ascii="Angsana New" w:hAnsi="Angsana New"/>
          <w:i/>
          <w:iCs/>
          <w:sz w:val="30"/>
          <w:szCs w:val="30"/>
          <w:cs/>
        </w:rPr>
        <w:t>(</w:t>
      </w:r>
      <w:r w:rsidR="00571BF3">
        <w:rPr>
          <w:rFonts w:ascii="Angsana New" w:hAnsi="Angsana New"/>
          <w:i/>
          <w:iCs/>
          <w:sz w:val="30"/>
          <w:szCs w:val="30"/>
        </w:rPr>
        <w:t>2565</w:t>
      </w:r>
      <w:r w:rsidRPr="00F449DD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8B03EC" w:rsidRPr="00F449DD">
        <w:rPr>
          <w:rFonts w:ascii="Angsana New" w:hAnsi="Angsana New"/>
          <w:i/>
          <w:iCs/>
          <w:sz w:val="30"/>
          <w:szCs w:val="30"/>
        </w:rPr>
        <w:t>17.81</w:t>
      </w:r>
      <w:r w:rsidRPr="00F449DD">
        <w:rPr>
          <w:rFonts w:ascii="Angsana New" w:hAnsi="Angsana New"/>
          <w:i/>
          <w:iCs/>
          <w:sz w:val="30"/>
          <w:szCs w:val="30"/>
        </w:rPr>
        <w:t xml:space="preserve"> </w:t>
      </w:r>
      <w:r w:rsidRPr="00F449DD">
        <w:rPr>
          <w:rFonts w:ascii="Angsana New" w:hAnsi="Angsana New"/>
          <w:i/>
          <w:iCs/>
          <w:sz w:val="30"/>
          <w:szCs w:val="30"/>
          <w:cs/>
        </w:rPr>
        <w:t>และร้อยละ</w:t>
      </w:r>
      <w:r w:rsidRPr="00F449DD">
        <w:rPr>
          <w:rFonts w:ascii="Angsana New" w:hAnsi="Angsana New"/>
          <w:i/>
          <w:iCs/>
          <w:sz w:val="30"/>
          <w:szCs w:val="30"/>
        </w:rPr>
        <w:t xml:space="preserve"> </w:t>
      </w:r>
      <w:r w:rsidR="008B57F3" w:rsidRPr="00F449DD">
        <w:rPr>
          <w:rFonts w:ascii="Angsana New" w:hAnsi="Angsana New"/>
          <w:i/>
          <w:iCs/>
          <w:sz w:val="30"/>
          <w:szCs w:val="30"/>
        </w:rPr>
        <w:t>(</w:t>
      </w:r>
      <w:r w:rsidR="008B03EC" w:rsidRPr="00F449DD">
        <w:rPr>
          <w:rFonts w:ascii="Angsana New" w:hAnsi="Angsana New"/>
          <w:i/>
          <w:iCs/>
          <w:sz w:val="30"/>
          <w:szCs w:val="30"/>
        </w:rPr>
        <w:t>1.</w:t>
      </w:r>
      <w:r w:rsidR="00BA2DB8">
        <w:rPr>
          <w:rFonts w:ascii="Angsana New" w:hAnsi="Angsana New"/>
          <w:i/>
          <w:iCs/>
          <w:sz w:val="30"/>
          <w:szCs w:val="30"/>
        </w:rPr>
        <w:t>74</w:t>
      </w:r>
      <w:r w:rsidR="008B57F3" w:rsidRPr="00F449DD">
        <w:rPr>
          <w:rFonts w:ascii="Angsana New" w:hAnsi="Angsana New"/>
          <w:i/>
          <w:iCs/>
          <w:sz w:val="30"/>
          <w:szCs w:val="30"/>
        </w:rPr>
        <w:t>)</w:t>
      </w:r>
      <w:r w:rsidRPr="008541EA">
        <w:rPr>
          <w:rFonts w:ascii="Angsana New" w:hAnsi="Angsana New"/>
          <w:sz w:val="30"/>
          <w:szCs w:val="30"/>
        </w:rPr>
        <w:t xml:space="preserve"> </w:t>
      </w:r>
      <w:r w:rsidRPr="008541EA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8541EA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DB2F3B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 w:rsidRPr="00FD5E67">
        <w:rPr>
          <w:rFonts w:ascii="Angsana New" w:hAnsi="Angsana New"/>
          <w:sz w:val="30"/>
          <w:szCs w:val="30"/>
          <w:cs/>
        </w:rPr>
        <w:t>รายได้ที่ไม่ต้องเสียภาษีเงินได้</w:t>
      </w:r>
    </w:p>
    <w:p w14:paraId="5771498C" w14:textId="77777777" w:rsidR="00FD5E67" w:rsidRPr="004B5B15" w:rsidRDefault="00FD5E67" w:rsidP="00B43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80"/>
        <w:gridCol w:w="275"/>
        <w:gridCol w:w="988"/>
        <w:gridCol w:w="275"/>
        <w:gridCol w:w="985"/>
        <w:gridCol w:w="275"/>
        <w:gridCol w:w="983"/>
      </w:tblGrid>
      <w:tr w:rsidR="00832953" w:rsidRPr="00953BA7" w14:paraId="5DAB1EE2" w14:textId="77777777" w:rsidTr="00154A7F">
        <w:tc>
          <w:tcPr>
            <w:tcW w:w="2299" w:type="pct"/>
          </w:tcPr>
          <w:p w14:paraId="1ECA51E0" w14:textId="77777777" w:rsidR="00786481" w:rsidRPr="002B49DC" w:rsidRDefault="00786481" w:rsidP="006B45D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302" w:type="pct"/>
            <w:gridSpan w:val="3"/>
          </w:tcPr>
          <w:p w14:paraId="52B3D31E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57B71072" w14:textId="77777777" w:rsidR="00786481" w:rsidRPr="00CD424B" w:rsidRDefault="00786481" w:rsidP="006B45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24FECA7F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D42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32953" w:rsidRPr="00953BA7" w14:paraId="5658966B" w14:textId="77777777" w:rsidTr="00832953">
        <w:tc>
          <w:tcPr>
            <w:tcW w:w="2299" w:type="pct"/>
          </w:tcPr>
          <w:p w14:paraId="08CCBF83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</w:tcPr>
          <w:p w14:paraId="31DBBE49" w14:textId="7730CAB9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53" w:type="pct"/>
          </w:tcPr>
          <w:p w14:paraId="561FCB1D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1CBFF426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53" w:type="pct"/>
          </w:tcPr>
          <w:p w14:paraId="0B061CC4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048A3F35" w14:textId="46C817A8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</w:t>
            </w: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าคม</w:t>
            </w:r>
          </w:p>
        </w:tc>
        <w:tc>
          <w:tcPr>
            <w:tcW w:w="153" w:type="pct"/>
          </w:tcPr>
          <w:p w14:paraId="46A789FA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4651EBA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CD424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32953" w:rsidRPr="00953BA7" w14:paraId="5E8C13C9" w14:textId="77777777" w:rsidTr="00832953">
        <w:tc>
          <w:tcPr>
            <w:tcW w:w="2299" w:type="pct"/>
          </w:tcPr>
          <w:p w14:paraId="1F8F6056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0" w:type="pct"/>
            <w:vAlign w:val="bottom"/>
          </w:tcPr>
          <w:p w14:paraId="5A6F986F" w14:textId="7CADF187" w:rsidR="008B57F3" w:rsidRPr="00CD424B" w:rsidRDefault="007A5C5D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0637C853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</w:tcPr>
          <w:p w14:paraId="250CBE25" w14:textId="531074D7" w:rsidR="008B57F3" w:rsidRPr="00CD424B" w:rsidRDefault="007A5C5D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" w:type="pct"/>
          </w:tcPr>
          <w:p w14:paraId="74E74870" w14:textId="77777777" w:rsidR="008B57F3" w:rsidRPr="00CD424B" w:rsidRDefault="008B57F3" w:rsidP="008B57F3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67D2D6F6" w14:textId="7BAC38E4" w:rsidR="008B57F3" w:rsidRPr="00CD424B" w:rsidRDefault="007A5C5D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53" w:type="pct"/>
          </w:tcPr>
          <w:p w14:paraId="1E8D9953" w14:textId="77777777" w:rsidR="008B57F3" w:rsidRPr="00CD424B" w:rsidRDefault="008B57F3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393FC597" w14:textId="57D6F930" w:rsidR="008B57F3" w:rsidRPr="00CD424B" w:rsidRDefault="007A5C5D" w:rsidP="008B5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32953" w:rsidRPr="00953BA7" w14:paraId="77F45BF9" w14:textId="77777777" w:rsidTr="00832953">
        <w:tc>
          <w:tcPr>
            <w:tcW w:w="2299" w:type="pct"/>
          </w:tcPr>
          <w:p w14:paraId="3EDFEF5E" w14:textId="77777777" w:rsidR="00786481" w:rsidRPr="00CD424B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1" w:type="pct"/>
            <w:gridSpan w:val="7"/>
          </w:tcPr>
          <w:p w14:paraId="2FEED1D3" w14:textId="77777777" w:rsidR="00786481" w:rsidRPr="00CD424B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5C5D" w:rsidRPr="00953BA7" w14:paraId="2A20FE4F" w14:textId="77777777" w:rsidTr="00832953">
        <w:tc>
          <w:tcPr>
            <w:tcW w:w="2299" w:type="pct"/>
          </w:tcPr>
          <w:p w14:paraId="747954DE" w14:textId="77777777" w:rsidR="007A5C5D" w:rsidRPr="00CD424B" w:rsidRDefault="007A5C5D" w:rsidP="007A5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600" w:type="pct"/>
            <w:shd w:val="clear" w:color="auto" w:fill="auto"/>
          </w:tcPr>
          <w:p w14:paraId="6DB9BAC3" w14:textId="72F9E5E5" w:rsidR="007A5C5D" w:rsidRPr="004203F6" w:rsidRDefault="004203F6" w:rsidP="007A5C5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B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57,773</w:t>
            </w:r>
          </w:p>
        </w:tc>
        <w:tc>
          <w:tcPr>
            <w:tcW w:w="153" w:type="pct"/>
            <w:shd w:val="clear" w:color="auto" w:fill="auto"/>
          </w:tcPr>
          <w:p w14:paraId="093EBD42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</w:tcPr>
          <w:p w14:paraId="46EF4E8A" w14:textId="65FAFA4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74,532</w:t>
            </w:r>
          </w:p>
        </w:tc>
        <w:tc>
          <w:tcPr>
            <w:tcW w:w="153" w:type="pct"/>
            <w:shd w:val="clear" w:color="auto" w:fill="auto"/>
          </w:tcPr>
          <w:p w14:paraId="65A4DB7F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00858F67" w14:textId="12DE24A8" w:rsidR="007A5C5D" w:rsidRPr="00CD424B" w:rsidRDefault="00363B82" w:rsidP="007A5C5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47,118</w:t>
            </w:r>
          </w:p>
        </w:tc>
        <w:tc>
          <w:tcPr>
            <w:tcW w:w="153" w:type="pct"/>
            <w:shd w:val="clear" w:color="auto" w:fill="auto"/>
          </w:tcPr>
          <w:p w14:paraId="1EDB03FD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334C2C6" w14:textId="03E44B71" w:rsidR="007A5C5D" w:rsidRPr="00CD424B" w:rsidRDefault="007A5C5D" w:rsidP="007A5C5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48,260</w:t>
            </w:r>
          </w:p>
        </w:tc>
      </w:tr>
      <w:tr w:rsidR="007A5C5D" w:rsidRPr="00953BA7" w14:paraId="6D2BF375" w14:textId="77777777" w:rsidTr="00832953">
        <w:tc>
          <w:tcPr>
            <w:tcW w:w="2299" w:type="pct"/>
          </w:tcPr>
          <w:p w14:paraId="4EC8ECB9" w14:textId="77777777" w:rsidR="007A5C5D" w:rsidRPr="00CD424B" w:rsidRDefault="007A5C5D" w:rsidP="007A5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600" w:type="pct"/>
            <w:shd w:val="clear" w:color="auto" w:fill="auto"/>
          </w:tcPr>
          <w:p w14:paraId="0D2E4EC0" w14:textId="1D34157F" w:rsidR="007A5C5D" w:rsidRPr="00CD424B" w:rsidRDefault="004D4C23" w:rsidP="007A5C5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A1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4203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  <w:r w:rsidR="00AA1E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448FD18C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C66D1BB" w14:textId="68605D6B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(3,061)</w:t>
            </w:r>
          </w:p>
        </w:tc>
        <w:tc>
          <w:tcPr>
            <w:tcW w:w="153" w:type="pct"/>
            <w:shd w:val="clear" w:color="auto" w:fill="auto"/>
          </w:tcPr>
          <w:p w14:paraId="6F88E605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71ED4E04" w14:textId="72297423" w:rsidR="007A5C5D" w:rsidRPr="00CD424B" w:rsidRDefault="00C537FD" w:rsidP="007A5C5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(3,00</w:t>
            </w:r>
            <w:r w:rsidR="00DC64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53" w:type="pct"/>
            <w:shd w:val="clear" w:color="auto" w:fill="auto"/>
          </w:tcPr>
          <w:p w14:paraId="37D6E790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A7E5FBF" w14:textId="682ED35D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(2,672)</w:t>
            </w:r>
          </w:p>
        </w:tc>
      </w:tr>
      <w:tr w:rsidR="007A5C5D" w:rsidRPr="00953BA7" w14:paraId="77E14DDD" w14:textId="77777777" w:rsidTr="00832953">
        <w:tc>
          <w:tcPr>
            <w:tcW w:w="2299" w:type="pct"/>
          </w:tcPr>
          <w:p w14:paraId="4A27BDDF" w14:textId="77777777" w:rsidR="007A5C5D" w:rsidRPr="00CD424B" w:rsidRDefault="007A5C5D" w:rsidP="007A5C5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42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AC0347" w14:textId="3E99D6B0" w:rsidR="007A5C5D" w:rsidRPr="00CD424B" w:rsidRDefault="00D95203" w:rsidP="007A5C5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53,356</w:t>
            </w:r>
          </w:p>
        </w:tc>
        <w:tc>
          <w:tcPr>
            <w:tcW w:w="153" w:type="pct"/>
            <w:shd w:val="clear" w:color="auto" w:fill="auto"/>
          </w:tcPr>
          <w:p w14:paraId="6F06B0E1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C8BC4" w14:textId="53ECB3BA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71,471</w:t>
            </w:r>
          </w:p>
        </w:tc>
        <w:tc>
          <w:tcPr>
            <w:tcW w:w="153" w:type="pct"/>
            <w:shd w:val="clear" w:color="auto" w:fill="auto"/>
          </w:tcPr>
          <w:p w14:paraId="524ACAEC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7AF28" w14:textId="3B595C19" w:rsidR="007A5C5D" w:rsidRPr="00CD424B" w:rsidRDefault="004E5223" w:rsidP="007A5C5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44,11</w:t>
            </w:r>
            <w:r w:rsidR="00DC64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30E748D4" w14:textId="77777777" w:rsidR="007A5C5D" w:rsidRPr="00CD424B" w:rsidRDefault="007A5C5D" w:rsidP="007A5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1C8CE" w14:textId="676F8228" w:rsidR="007A5C5D" w:rsidRPr="00CD424B" w:rsidRDefault="007A5C5D" w:rsidP="007A5C5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92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45,588</w:t>
            </w:r>
          </w:p>
        </w:tc>
      </w:tr>
    </w:tbl>
    <w:p w14:paraId="337556FD" w14:textId="6E2F0ECF" w:rsidR="00607CD1" w:rsidRPr="004B5B15" w:rsidRDefault="00607CD1">
      <w:pPr>
        <w:rPr>
          <w:rFonts w:asciiTheme="majorBidi" w:hAnsiTheme="majorBidi" w:cstheme="majorBidi"/>
          <w:sz w:val="2"/>
          <w:szCs w:val="2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4"/>
        <w:gridCol w:w="1082"/>
        <w:gridCol w:w="266"/>
        <w:gridCol w:w="992"/>
        <w:gridCol w:w="266"/>
        <w:gridCol w:w="988"/>
        <w:gridCol w:w="277"/>
        <w:gridCol w:w="985"/>
      </w:tblGrid>
      <w:tr w:rsidR="00786481" w:rsidRPr="00BE16F7" w14:paraId="3FED1736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3D325B3A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98" w:type="pct"/>
            <w:gridSpan w:val="7"/>
            <w:vAlign w:val="bottom"/>
          </w:tcPr>
          <w:p w14:paraId="4FE283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E16F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86481" w:rsidRPr="00BE16F7" w14:paraId="0E247DB5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05A037DB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601" w:type="pct"/>
            <w:vAlign w:val="bottom"/>
          </w:tcPr>
          <w:p w14:paraId="6E8B79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7CA35C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pct"/>
            <w:gridSpan w:val="4"/>
            <w:tcBorders>
              <w:bottom w:val="single" w:sz="4" w:space="0" w:color="auto"/>
            </w:tcBorders>
            <w:vAlign w:val="bottom"/>
          </w:tcPr>
          <w:p w14:paraId="237EFA4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47" w:type="pct"/>
            <w:vAlign w:val="bottom"/>
          </w:tcPr>
          <w:p w14:paraId="5954328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C75" w:rsidRPr="00BE16F7" w14:paraId="19445FC9" w14:textId="77777777" w:rsidTr="004C7C75">
        <w:trPr>
          <w:cantSplit/>
          <w:trHeight w:val="139"/>
          <w:tblHeader/>
        </w:trPr>
        <w:tc>
          <w:tcPr>
            <w:tcW w:w="2302" w:type="pct"/>
          </w:tcPr>
          <w:p w14:paraId="28F72F7E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5CB18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D14C9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01" w:type="pct"/>
            <w:vAlign w:val="bottom"/>
          </w:tcPr>
          <w:p w14:paraId="02033E4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51793323" w14:textId="09A10511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8" w:type="pct"/>
            <w:vAlign w:val="bottom"/>
          </w:tcPr>
          <w:p w14:paraId="31AB9D8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1FC756C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D57F69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bottom"/>
          </w:tcPr>
          <w:p w14:paraId="729CD05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vAlign w:val="bottom"/>
          </w:tcPr>
          <w:p w14:paraId="04F12A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4" w:type="pct"/>
            <w:vAlign w:val="bottom"/>
          </w:tcPr>
          <w:p w14:paraId="33082B5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vAlign w:val="bottom"/>
          </w:tcPr>
          <w:p w14:paraId="5B73D51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5C2B271" w14:textId="61638318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="008B57F3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าคม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86481" w:rsidRPr="00BE16F7" w14:paraId="672DB67F" w14:textId="77777777" w:rsidTr="00154A7F">
        <w:trPr>
          <w:cantSplit/>
          <w:trHeight w:val="139"/>
          <w:tblHeader/>
        </w:trPr>
        <w:tc>
          <w:tcPr>
            <w:tcW w:w="2302" w:type="pct"/>
          </w:tcPr>
          <w:p w14:paraId="6F1B677A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698" w:type="pct"/>
            <w:gridSpan w:val="7"/>
            <w:vAlign w:val="bottom"/>
          </w:tcPr>
          <w:p w14:paraId="095D9BC6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7C75" w:rsidRPr="00BE16F7" w14:paraId="3272EAB1" w14:textId="77777777" w:rsidTr="004C7C75">
        <w:trPr>
          <w:trHeight w:val="139"/>
        </w:trPr>
        <w:tc>
          <w:tcPr>
            <w:tcW w:w="2302" w:type="pct"/>
          </w:tcPr>
          <w:p w14:paraId="5FBF0F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01" w:type="pct"/>
          </w:tcPr>
          <w:p w14:paraId="3FC1F0B9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E3CB98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</w:tcPr>
          <w:p w14:paraId="4AA6657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C8F05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9" w:type="pct"/>
          </w:tcPr>
          <w:p w14:paraId="45C6A11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4" w:type="pct"/>
          </w:tcPr>
          <w:p w14:paraId="701E87B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5E4905D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C7C75" w:rsidRPr="00BE16F7" w14:paraId="4FB01E70" w14:textId="77777777" w:rsidTr="004C7C75">
        <w:trPr>
          <w:trHeight w:val="348"/>
        </w:trPr>
        <w:tc>
          <w:tcPr>
            <w:tcW w:w="2302" w:type="pct"/>
          </w:tcPr>
          <w:p w14:paraId="7DA2685B" w14:textId="77777777" w:rsidR="00FD2FDF" w:rsidRPr="00BE16F7" w:rsidRDefault="00FD2FDF" w:rsidP="00FD2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01" w:type="pct"/>
            <w:shd w:val="clear" w:color="auto" w:fill="auto"/>
          </w:tcPr>
          <w:p w14:paraId="5A8A6604" w14:textId="5FC01607" w:rsidR="00FD2FDF" w:rsidRPr="00BA19A0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8" w:type="pct"/>
            <w:shd w:val="clear" w:color="auto" w:fill="auto"/>
          </w:tcPr>
          <w:p w14:paraId="0A788425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4C722701" w14:textId="4C4A0D90" w:rsidR="00FD2FDF" w:rsidRPr="004530B9" w:rsidRDefault="00EF5679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48" w:type="pct"/>
            <w:shd w:val="clear" w:color="auto" w:fill="auto"/>
          </w:tcPr>
          <w:p w14:paraId="524F279B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41AF41C5" w14:textId="62CF55B8" w:rsidR="00FD2FDF" w:rsidRPr="00BE16F7" w:rsidRDefault="00EF408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B7B01F2" w14:textId="77777777" w:rsidR="00FD2FDF" w:rsidRPr="00BE16F7" w:rsidRDefault="00FD2FDF" w:rsidP="00FD2FDF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3906A9E2" w14:textId="687D5D57" w:rsidR="00FD2FDF" w:rsidRPr="00BE16F7" w:rsidRDefault="00257C24" w:rsidP="00154A7F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C75" w:rsidRPr="00BE16F7" w14:paraId="7FD8F1BF" w14:textId="77777777" w:rsidTr="004C7C75">
        <w:trPr>
          <w:trHeight w:val="348"/>
        </w:trPr>
        <w:tc>
          <w:tcPr>
            <w:tcW w:w="2302" w:type="pct"/>
          </w:tcPr>
          <w:p w14:paraId="328C98A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601" w:type="pct"/>
            <w:shd w:val="clear" w:color="auto" w:fill="auto"/>
          </w:tcPr>
          <w:p w14:paraId="56C878E9" w14:textId="0ED25B60" w:rsidR="00786481" w:rsidRPr="00BA19A0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3,281</w:t>
            </w:r>
          </w:p>
        </w:tc>
        <w:tc>
          <w:tcPr>
            <w:tcW w:w="148" w:type="pct"/>
            <w:shd w:val="clear" w:color="auto" w:fill="auto"/>
          </w:tcPr>
          <w:p w14:paraId="63D3585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</w:tcPr>
          <w:p w14:paraId="3DF1B9D5" w14:textId="1E581256" w:rsidR="00786481" w:rsidRPr="002B49DC" w:rsidRDefault="00EF5679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(1,34</w:t>
            </w:r>
            <w:r w:rsidR="0036158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7D72F63E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3E5DAEDF" w14:textId="33C43FE4" w:rsidR="00786481" w:rsidRPr="002B49DC" w:rsidRDefault="00EF567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</w:t>
            </w:r>
            <w:r w:rsidR="00EE7C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2B0A6EB7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4A4623D1" w14:textId="0AD3CEB8" w:rsidR="00786481" w:rsidRPr="002B49DC" w:rsidRDefault="00E500B2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1,18</w:t>
            </w:r>
            <w:r w:rsidR="008444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4C7C75" w:rsidRPr="00BE16F7" w14:paraId="405BA185" w14:textId="77777777" w:rsidTr="004C7C75">
        <w:trPr>
          <w:trHeight w:val="348"/>
        </w:trPr>
        <w:tc>
          <w:tcPr>
            <w:tcW w:w="2302" w:type="pct"/>
          </w:tcPr>
          <w:p w14:paraId="40BF3103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อาคารและอุปกรณ์ (ตัดรายการกำไรจาก</w:t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การจำหน่ายเครื่องจักรและอุปกรณ์ระหว่างกัน)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01C8070D" w14:textId="3C8A55E0" w:rsidR="00786481" w:rsidRPr="00BA19A0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10,299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1C331B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6857624B" w14:textId="098F7E94" w:rsidR="00786481" w:rsidRPr="00843F37" w:rsidRDefault="009209C1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(466)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B62D12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8FEB351" w14:textId="206521D3" w:rsidR="00786481" w:rsidRPr="00BE16F7" w:rsidRDefault="00EF408F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E31DE7F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5A31B78E" w14:textId="6A009A50" w:rsidR="00786481" w:rsidRPr="00BE16F7" w:rsidRDefault="00833129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9,833</w:t>
            </w:r>
          </w:p>
        </w:tc>
      </w:tr>
      <w:tr w:rsidR="004C7C75" w:rsidRPr="00BE16F7" w14:paraId="43D2281F" w14:textId="77777777" w:rsidTr="004C7C75">
        <w:trPr>
          <w:trHeight w:val="348"/>
        </w:trPr>
        <w:tc>
          <w:tcPr>
            <w:tcW w:w="2302" w:type="pct"/>
          </w:tcPr>
          <w:p w14:paraId="16504A7A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01" w:type="pct"/>
            <w:shd w:val="clear" w:color="auto" w:fill="auto"/>
            <w:vAlign w:val="bottom"/>
          </w:tcPr>
          <w:p w14:paraId="2145F806" w14:textId="6A5CF50A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13,839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1448BF8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5E813C7" w14:textId="063BF38C" w:rsidR="00786481" w:rsidRPr="002B49DC" w:rsidRDefault="0028627D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71B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071B3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734B978D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3601E965" w14:textId="44FB066B" w:rsidR="00786481" w:rsidRPr="002B49DC" w:rsidRDefault="003612A0" w:rsidP="003612A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(7,68</w:t>
            </w:r>
            <w:r w:rsidR="00503D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263943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1390719" w14:textId="6D32186D" w:rsidR="00786481" w:rsidRPr="002B49DC" w:rsidRDefault="000071B3" w:rsidP="004B5B15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7C75" w:rsidRPr="00BE16F7" w14:paraId="35F007AB" w14:textId="77777777" w:rsidTr="004C7C75">
        <w:trPr>
          <w:trHeight w:val="348"/>
        </w:trPr>
        <w:tc>
          <w:tcPr>
            <w:tcW w:w="2302" w:type="pct"/>
          </w:tcPr>
          <w:p w14:paraId="7059F62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  <w:shd w:val="clear" w:color="auto" w:fill="auto"/>
          </w:tcPr>
          <w:p w14:paraId="46459F58" w14:textId="03F61013" w:rsidR="00786481" w:rsidRPr="00BA19A0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148" w:type="pct"/>
            <w:shd w:val="clear" w:color="auto" w:fill="auto"/>
          </w:tcPr>
          <w:p w14:paraId="77FED6F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51" w:type="pct"/>
            <w:shd w:val="clear" w:color="auto" w:fill="auto"/>
          </w:tcPr>
          <w:p w14:paraId="068AE149" w14:textId="06343F38" w:rsidR="00786481" w:rsidRPr="00843F37" w:rsidRDefault="00DF2134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48" w:type="pct"/>
            <w:shd w:val="clear" w:color="auto" w:fill="auto"/>
          </w:tcPr>
          <w:p w14:paraId="18F16FA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shd w:val="clear" w:color="auto" w:fill="auto"/>
          </w:tcPr>
          <w:p w14:paraId="01564EF7" w14:textId="040991F9" w:rsidR="00786481" w:rsidRPr="00BE16F7" w:rsidRDefault="00257C24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67200AA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shd w:val="clear" w:color="auto" w:fill="auto"/>
          </w:tcPr>
          <w:p w14:paraId="5345C053" w14:textId="124BCA23" w:rsidR="00786481" w:rsidRPr="00BE16F7" w:rsidRDefault="006F221C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206</w:t>
            </w:r>
          </w:p>
        </w:tc>
      </w:tr>
      <w:tr w:rsidR="004C7C75" w:rsidRPr="00BE16F7" w14:paraId="757485F1" w14:textId="77777777" w:rsidTr="004C7C75">
        <w:trPr>
          <w:trHeight w:val="334"/>
        </w:trPr>
        <w:tc>
          <w:tcPr>
            <w:tcW w:w="2302" w:type="pct"/>
          </w:tcPr>
          <w:p w14:paraId="54630AF4" w14:textId="77777777" w:rsidR="002B41E8" w:rsidRPr="00BE16F7" w:rsidRDefault="002B41E8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A818B1" w14:textId="50FA06CE" w:rsidR="002B41E8" w:rsidRPr="00BA19A0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46,551</w:t>
            </w:r>
          </w:p>
        </w:tc>
        <w:tc>
          <w:tcPr>
            <w:tcW w:w="148" w:type="pct"/>
            <w:shd w:val="clear" w:color="auto" w:fill="auto"/>
          </w:tcPr>
          <w:p w14:paraId="29C82747" w14:textId="77777777" w:rsidR="002B41E8" w:rsidRPr="00BE16F7" w:rsidRDefault="002B41E8" w:rsidP="002B41E8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E9794B3" w14:textId="1D6A04A3" w:rsidR="002B41E8" w:rsidRPr="002B49DC" w:rsidRDefault="00DF2134" w:rsidP="00DF213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83082ED" w14:textId="77777777" w:rsidR="002B41E8" w:rsidRPr="002B49DC" w:rsidRDefault="002B41E8" w:rsidP="002B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81B8728" w14:textId="7E31B307" w:rsidR="002B41E8" w:rsidRPr="002B49DC" w:rsidRDefault="00257C24" w:rsidP="002B41E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31CC0D3" w14:textId="77777777" w:rsidR="002B41E8" w:rsidRPr="002B49DC" w:rsidRDefault="002B41E8" w:rsidP="002B41E8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311E60CE" w14:textId="40ABDB8D" w:rsidR="002B41E8" w:rsidRPr="002B49DC" w:rsidRDefault="00A21AC4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46,551</w:t>
            </w:r>
          </w:p>
        </w:tc>
      </w:tr>
      <w:tr w:rsidR="004C7C75" w:rsidRPr="00BE16F7" w14:paraId="5ADDC1AA" w14:textId="77777777" w:rsidTr="004C7C75">
        <w:trPr>
          <w:trHeight w:val="334"/>
        </w:trPr>
        <w:tc>
          <w:tcPr>
            <w:tcW w:w="2302" w:type="pct"/>
          </w:tcPr>
          <w:p w14:paraId="124356D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7BD0A" w14:textId="39244362" w:rsidR="00786481" w:rsidRPr="00BA19A0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74,532</w:t>
            </w:r>
          </w:p>
        </w:tc>
        <w:tc>
          <w:tcPr>
            <w:tcW w:w="148" w:type="pct"/>
            <w:shd w:val="clear" w:color="auto" w:fill="auto"/>
          </w:tcPr>
          <w:p w14:paraId="72CC0C4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03CB1" w14:textId="36EEE3E9" w:rsidR="00786481" w:rsidRPr="002B49DC" w:rsidRDefault="003612A0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B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B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F59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92502A1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BA65" w14:textId="05AA3E2F" w:rsidR="00786481" w:rsidRPr="002B49DC" w:rsidRDefault="003612A0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(8,43</w:t>
            </w:r>
            <w:r w:rsidR="00E94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2415A1B7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9A7F8" w14:textId="3EE88C66" w:rsidR="00786481" w:rsidRPr="004C7C75" w:rsidRDefault="0092556E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="00BD56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BD56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3D75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</w:t>
            </w:r>
          </w:p>
        </w:tc>
      </w:tr>
      <w:tr w:rsidR="004C7C75" w:rsidRPr="00BE16F7" w14:paraId="37C51BE6" w14:textId="77777777" w:rsidTr="004C7C75">
        <w:trPr>
          <w:trHeight w:val="334"/>
        </w:trPr>
        <w:tc>
          <w:tcPr>
            <w:tcW w:w="2302" w:type="pct"/>
          </w:tcPr>
          <w:p w14:paraId="085B783E" w14:textId="6211235B" w:rsidR="00832180" w:rsidRPr="00261E82" w:rsidRDefault="00832180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3820A210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F61AD9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3A70EB45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83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8FE9A40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</w:tcPr>
          <w:p w14:paraId="7A70371A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</w:tcPr>
          <w:p w14:paraId="3DFEE6F1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76EE872F" w14:textId="77777777" w:rsidR="00786481" w:rsidRPr="00EF463A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7C75" w:rsidRPr="00BE16F7" w14:paraId="1DD975C0" w14:textId="77777777" w:rsidTr="004C7C75">
        <w:trPr>
          <w:trHeight w:val="334"/>
        </w:trPr>
        <w:tc>
          <w:tcPr>
            <w:tcW w:w="2302" w:type="pct"/>
          </w:tcPr>
          <w:p w14:paraId="1FCC0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01" w:type="pct"/>
          </w:tcPr>
          <w:p w14:paraId="71A53B29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</w:tcPr>
          <w:p w14:paraId="6ADB75F9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0049C8D2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9A9E167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75390056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522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6CEDC41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68E46A93" w14:textId="77777777" w:rsidR="00786481" w:rsidRPr="00843F3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5B1" w:rsidRPr="00BE16F7" w14:paraId="10AC2552" w14:textId="77777777" w:rsidTr="004C7C75">
        <w:trPr>
          <w:trHeight w:val="334"/>
        </w:trPr>
        <w:tc>
          <w:tcPr>
            <w:tcW w:w="2302" w:type="pct"/>
          </w:tcPr>
          <w:p w14:paraId="5A31EAAB" w14:textId="6EF45139" w:rsidR="008615B1" w:rsidRPr="008615B1" w:rsidRDefault="008615B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สินค้าคงเหลือ</w:t>
            </w:r>
          </w:p>
        </w:tc>
        <w:tc>
          <w:tcPr>
            <w:tcW w:w="601" w:type="pct"/>
          </w:tcPr>
          <w:p w14:paraId="48048507" w14:textId="2DDCFC42" w:rsidR="008615B1" w:rsidRPr="00843F37" w:rsidRDefault="008615B1" w:rsidP="008615B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70702E63" w14:textId="77777777" w:rsidR="008615B1" w:rsidRPr="00843F37" w:rsidRDefault="008615B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14:paraId="1AB08BCC" w14:textId="18D3A8D6" w:rsidR="008615B1" w:rsidRPr="00843F37" w:rsidRDefault="003612A0" w:rsidP="006B45DD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148" w:type="pct"/>
          </w:tcPr>
          <w:p w14:paraId="01EFC018" w14:textId="77777777" w:rsidR="008615B1" w:rsidRPr="00843F37" w:rsidRDefault="008615B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65A907EC" w14:textId="07C5FA68" w:rsidR="008615B1" w:rsidRPr="00843F37" w:rsidRDefault="00A70A58" w:rsidP="00A70A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20A1D336" w14:textId="77777777" w:rsidR="008615B1" w:rsidRPr="00843F37" w:rsidRDefault="008615B1" w:rsidP="00A70A58">
            <w:pPr>
              <w:pStyle w:val="acctfourfigures"/>
              <w:tabs>
                <w:tab w:val="clear" w:pos="765"/>
                <w:tab w:val="decimal" w:pos="426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7" w:type="pct"/>
          </w:tcPr>
          <w:p w14:paraId="7B308D5D" w14:textId="0B841A05" w:rsidR="008615B1" w:rsidRPr="00843F37" w:rsidRDefault="00A70A58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</w:tr>
      <w:tr w:rsidR="004C7C75" w:rsidRPr="00BE16F7" w14:paraId="35D32648" w14:textId="77777777" w:rsidTr="004C7C75">
        <w:trPr>
          <w:trHeight w:val="334"/>
        </w:trPr>
        <w:tc>
          <w:tcPr>
            <w:tcW w:w="2302" w:type="pct"/>
          </w:tcPr>
          <w:p w14:paraId="3A87134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1" w:type="pct"/>
          </w:tcPr>
          <w:p w14:paraId="6AFA698C" w14:textId="12FFA86B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(321)</w:t>
            </w:r>
          </w:p>
        </w:tc>
        <w:tc>
          <w:tcPr>
            <w:tcW w:w="148" w:type="pct"/>
          </w:tcPr>
          <w:p w14:paraId="23AFFDE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31AC1288" w14:textId="4EBC63AE" w:rsidR="00786481" w:rsidRPr="004530B9" w:rsidRDefault="00A70A5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(584)</w:t>
            </w:r>
          </w:p>
        </w:tc>
        <w:tc>
          <w:tcPr>
            <w:tcW w:w="148" w:type="pct"/>
          </w:tcPr>
          <w:p w14:paraId="314FCB2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5D31E957" w14:textId="512410C4" w:rsidR="00786481" w:rsidRPr="00BE16F7" w:rsidRDefault="00A70A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ED19B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2A4F0DDA" w14:textId="343AEAC1" w:rsidR="00786481" w:rsidRPr="00BE16F7" w:rsidRDefault="00A70A58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(905)</w:t>
            </w:r>
          </w:p>
        </w:tc>
      </w:tr>
      <w:tr w:rsidR="008615B1" w:rsidRPr="00BE16F7" w14:paraId="59569E7E" w14:textId="77777777" w:rsidTr="004C7C75">
        <w:trPr>
          <w:trHeight w:val="334"/>
        </w:trPr>
        <w:tc>
          <w:tcPr>
            <w:tcW w:w="2302" w:type="pct"/>
          </w:tcPr>
          <w:p w14:paraId="68218CDC" w14:textId="317D9980" w:rsidR="008615B1" w:rsidRPr="00BA19A0" w:rsidRDefault="008615B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601" w:type="pct"/>
          </w:tcPr>
          <w:p w14:paraId="6A25D2B3" w14:textId="3A768703" w:rsidR="008615B1" w:rsidRDefault="008615B1" w:rsidP="008615B1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15B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8" w:type="pct"/>
          </w:tcPr>
          <w:p w14:paraId="481103C1" w14:textId="77777777" w:rsidR="008615B1" w:rsidRPr="00BE16F7" w:rsidRDefault="008615B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</w:tcPr>
          <w:p w14:paraId="4FC9DE13" w14:textId="2693E953" w:rsidR="008615B1" w:rsidRPr="004530B9" w:rsidRDefault="00A70A5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2231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E596C60" w14:textId="77777777" w:rsidR="008615B1" w:rsidRPr="00BE16F7" w:rsidRDefault="008615B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</w:tcPr>
          <w:p w14:paraId="179F60D1" w14:textId="6FA416C0" w:rsidR="008615B1" w:rsidRPr="00BE16F7" w:rsidRDefault="00A70A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</w:tcPr>
          <w:p w14:paraId="5851DF68" w14:textId="77777777" w:rsidR="008615B1" w:rsidRPr="00BE16F7" w:rsidRDefault="008615B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</w:tcPr>
          <w:p w14:paraId="57F47C6F" w14:textId="136AED32" w:rsidR="008615B1" w:rsidRPr="00BE16F7" w:rsidRDefault="00A70A58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922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C7C75" w:rsidRPr="00BE16F7" w14:paraId="03FA46F1" w14:textId="77777777" w:rsidTr="004C7C75">
        <w:trPr>
          <w:trHeight w:val="334"/>
        </w:trPr>
        <w:tc>
          <w:tcPr>
            <w:tcW w:w="2302" w:type="pct"/>
          </w:tcPr>
          <w:p w14:paraId="007079F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02C799" w14:textId="011A7AD5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(2,740)</w:t>
            </w:r>
          </w:p>
        </w:tc>
        <w:tc>
          <w:tcPr>
            <w:tcW w:w="148" w:type="pct"/>
            <w:shd w:val="clear" w:color="auto" w:fill="auto"/>
          </w:tcPr>
          <w:p w14:paraId="63B0298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7834EEAF" w14:textId="081A5B0E" w:rsidR="00786481" w:rsidRPr="00843F37" w:rsidRDefault="00A70A5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</w:t>
            </w:r>
            <w:r w:rsidR="001D225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21B5B1F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52789337" w14:textId="0509C501" w:rsidR="00786481" w:rsidRPr="00BE16F7" w:rsidRDefault="00A70A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6B479F2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14:paraId="04B7385F" w14:textId="7623CAED" w:rsidR="00786481" w:rsidRPr="00BE16F7" w:rsidRDefault="00A70A58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(3,11</w:t>
            </w:r>
            <w:r w:rsidR="00FE1B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C7C75" w:rsidRPr="00BE16F7" w14:paraId="3898AC21" w14:textId="77777777" w:rsidTr="004C7C75">
        <w:trPr>
          <w:trHeight w:val="334"/>
        </w:trPr>
        <w:tc>
          <w:tcPr>
            <w:tcW w:w="2302" w:type="pct"/>
          </w:tcPr>
          <w:p w14:paraId="33804865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110C" w14:textId="609007DE" w:rsidR="00786481" w:rsidRPr="009C78A1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(3,061)</w:t>
            </w:r>
          </w:p>
        </w:tc>
        <w:tc>
          <w:tcPr>
            <w:tcW w:w="148" w:type="pct"/>
            <w:shd w:val="clear" w:color="auto" w:fill="auto"/>
          </w:tcPr>
          <w:p w14:paraId="75A8E8B3" w14:textId="77777777" w:rsidR="00786481" w:rsidRPr="00BA19A0" w:rsidRDefault="00786481" w:rsidP="006B45DD">
            <w:pPr>
              <w:pStyle w:val="acctfourfigures"/>
              <w:tabs>
                <w:tab w:val="clear" w:pos="765"/>
                <w:tab w:val="decimal" w:pos="880"/>
                <w:tab w:val="decimal" w:pos="951"/>
                <w:tab w:val="decimal" w:pos="1152"/>
              </w:tabs>
              <w:spacing w:line="240" w:lineRule="atLeast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41815" w14:textId="10756D36" w:rsidR="00786481" w:rsidRPr="004530B9" w:rsidRDefault="00A70A5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="00DB0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B00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0E4CBD9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2FDBD" w14:textId="62D77793" w:rsidR="00786481" w:rsidRPr="004530B9" w:rsidRDefault="00A70A5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409CFCF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2AB76" w14:textId="7B76BB57" w:rsidR="00786481" w:rsidRPr="009C78A1" w:rsidRDefault="00A70A58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</w:t>
            </w:r>
            <w:r w:rsidR="003D75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4C7C75" w:rsidRPr="00BE16F7" w14:paraId="016DAFFB" w14:textId="77777777" w:rsidTr="004B5B15">
        <w:trPr>
          <w:trHeight w:val="437"/>
        </w:trPr>
        <w:tc>
          <w:tcPr>
            <w:tcW w:w="2302" w:type="pct"/>
          </w:tcPr>
          <w:p w14:paraId="541034CB" w14:textId="77777777" w:rsidR="00786481" w:rsidRPr="006458F6" w:rsidRDefault="0078648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0CC6428A" w14:textId="77777777" w:rsidR="00786481" w:rsidRPr="006458F6" w:rsidRDefault="00786481" w:rsidP="004B5B15">
            <w:pPr>
              <w:pStyle w:val="acctfourfigures"/>
              <w:tabs>
                <w:tab w:val="clear" w:pos="765"/>
                <w:tab w:val="decimal" w:pos="787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2CF3661A" w14:textId="77777777" w:rsidR="00786481" w:rsidRPr="006458F6" w:rsidRDefault="00786481" w:rsidP="004B5B15">
            <w:pPr>
              <w:pStyle w:val="acctfourfigures"/>
              <w:tabs>
                <w:tab w:val="clear" w:pos="765"/>
                <w:tab w:val="decimal" w:pos="951"/>
              </w:tabs>
              <w:spacing w:line="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auto"/>
          </w:tcPr>
          <w:p w14:paraId="10A0AF3E" w14:textId="77777777" w:rsidR="00786481" w:rsidRPr="006458F6" w:rsidRDefault="00786481" w:rsidP="004B5B15">
            <w:pPr>
              <w:pStyle w:val="acctfourfigures"/>
              <w:tabs>
                <w:tab w:val="clear" w:pos="765"/>
                <w:tab w:val="decimal" w:pos="699"/>
                <w:tab w:val="decimal" w:pos="1062"/>
              </w:tabs>
              <w:spacing w:line="0" w:lineRule="atLeast"/>
              <w:ind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shd w:val="clear" w:color="auto" w:fill="auto"/>
          </w:tcPr>
          <w:p w14:paraId="7F6F8F0C" w14:textId="77777777" w:rsidR="00786481" w:rsidRPr="006458F6" w:rsidRDefault="00786481" w:rsidP="007A5C5D">
            <w:pPr>
              <w:pStyle w:val="acctfourfigures"/>
              <w:tabs>
                <w:tab w:val="clear" w:pos="765"/>
                <w:tab w:val="decimal" w:pos="951"/>
              </w:tabs>
              <w:spacing w:line="1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75CFC208" w14:textId="77777777" w:rsidR="00786481" w:rsidRPr="006458F6" w:rsidRDefault="00786481" w:rsidP="007A5C5D">
            <w:pPr>
              <w:pStyle w:val="acctfourfigures"/>
              <w:tabs>
                <w:tab w:val="clear" w:pos="765"/>
                <w:tab w:val="decimal" w:pos="972"/>
              </w:tabs>
              <w:spacing w:line="1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" w:type="pct"/>
            <w:shd w:val="clear" w:color="auto" w:fill="auto"/>
          </w:tcPr>
          <w:p w14:paraId="3E53A4B8" w14:textId="77777777" w:rsidR="00786481" w:rsidRPr="006458F6" w:rsidRDefault="00786481" w:rsidP="007A5C5D">
            <w:pPr>
              <w:pStyle w:val="acctfourfigures"/>
              <w:tabs>
                <w:tab w:val="clear" w:pos="765"/>
                <w:tab w:val="decimal" w:pos="633"/>
              </w:tabs>
              <w:spacing w:line="1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29E2EB68" w14:textId="77777777" w:rsidR="00786481" w:rsidRPr="004B5B15" w:rsidRDefault="00786481" w:rsidP="007A5C5D">
            <w:pPr>
              <w:pStyle w:val="acctfourfigures"/>
              <w:tabs>
                <w:tab w:val="clear" w:pos="765"/>
                <w:tab w:val="decimal" w:pos="697"/>
              </w:tabs>
              <w:spacing w:line="18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C7C75" w:rsidRPr="00BE16F7" w14:paraId="1E5569E9" w14:textId="77777777" w:rsidTr="004C7C75">
        <w:trPr>
          <w:trHeight w:val="334"/>
        </w:trPr>
        <w:tc>
          <w:tcPr>
            <w:tcW w:w="2302" w:type="pct"/>
          </w:tcPr>
          <w:p w14:paraId="6804D05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1BB8FD70" w14:textId="2D9BBFAC" w:rsidR="00786481" w:rsidRPr="009C78A1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71,471</w:t>
            </w:r>
          </w:p>
        </w:tc>
        <w:tc>
          <w:tcPr>
            <w:tcW w:w="148" w:type="pct"/>
            <w:shd w:val="clear" w:color="auto" w:fill="auto"/>
          </w:tcPr>
          <w:p w14:paraId="22DF653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  <w:shd w:val="clear" w:color="auto" w:fill="auto"/>
          </w:tcPr>
          <w:p w14:paraId="6F3BADCC" w14:textId="14FDF417" w:rsidR="00786481" w:rsidRPr="002B49DC" w:rsidRDefault="00A70A5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(9,6</w:t>
            </w:r>
            <w:r w:rsidR="00DD36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5F8766BD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687D55C5" w14:textId="6D89D704" w:rsidR="00786481" w:rsidRPr="002B49DC" w:rsidRDefault="00A70A5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</w:t>
            </w:r>
            <w:r w:rsidR="00DE3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E94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DE3E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2B506319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  <w:shd w:val="clear" w:color="auto" w:fill="auto"/>
          </w:tcPr>
          <w:p w14:paraId="45F68B93" w14:textId="308E6E04" w:rsidR="00786481" w:rsidRPr="009C78A1" w:rsidRDefault="006F26A9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53,356</w:t>
            </w:r>
          </w:p>
        </w:tc>
      </w:tr>
    </w:tbl>
    <w:p w14:paraId="5346F312" w14:textId="77777777" w:rsidR="006458F6" w:rsidRDefault="006458F6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30"/>
          <w:szCs w:val="30"/>
        </w:rPr>
      </w:pPr>
    </w:p>
    <w:p w14:paraId="2AD92995" w14:textId="77777777" w:rsidR="006458F6" w:rsidRDefault="006458F6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30"/>
          <w:szCs w:val="30"/>
        </w:rPr>
      </w:pPr>
    </w:p>
    <w:p w14:paraId="232D7900" w14:textId="205A1305" w:rsidR="00FE0B87" w:rsidRDefault="00FE0B87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79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37"/>
        <w:gridCol w:w="1080"/>
        <w:gridCol w:w="270"/>
        <w:gridCol w:w="990"/>
        <w:gridCol w:w="270"/>
        <w:gridCol w:w="990"/>
        <w:gridCol w:w="273"/>
        <w:gridCol w:w="990"/>
      </w:tblGrid>
      <w:tr w:rsidR="00786481" w:rsidRPr="00BE16F7" w14:paraId="48BF4D55" w14:textId="77777777" w:rsidTr="008615B1">
        <w:trPr>
          <w:cantSplit/>
          <w:trHeight w:val="139"/>
          <w:tblHeader/>
        </w:trPr>
        <w:tc>
          <w:tcPr>
            <w:tcW w:w="4137" w:type="dxa"/>
            <w:shd w:val="clear" w:color="auto" w:fill="auto"/>
          </w:tcPr>
          <w:p w14:paraId="0596F6F9" w14:textId="77777777" w:rsidR="00786481" w:rsidRPr="00BE16F7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863" w:type="dxa"/>
            <w:gridSpan w:val="7"/>
            <w:shd w:val="clear" w:color="auto" w:fill="auto"/>
            <w:vAlign w:val="bottom"/>
          </w:tcPr>
          <w:p w14:paraId="0B8D59E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BE16F7" w14:paraId="50010071" w14:textId="77777777" w:rsidTr="008615B1">
        <w:trPr>
          <w:cantSplit/>
          <w:trHeight w:val="139"/>
          <w:tblHeader/>
        </w:trPr>
        <w:tc>
          <w:tcPr>
            <w:tcW w:w="4137" w:type="dxa"/>
            <w:shd w:val="clear" w:color="auto" w:fill="auto"/>
          </w:tcPr>
          <w:p w14:paraId="6E06A239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A5793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4E676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20C25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BA19A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F8E1F2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481" w:rsidRPr="00BE16F7" w14:paraId="77D8BD90" w14:textId="77777777" w:rsidTr="008615B1">
        <w:trPr>
          <w:cantSplit/>
          <w:trHeight w:val="139"/>
          <w:tblHeader/>
        </w:trPr>
        <w:tc>
          <w:tcPr>
            <w:tcW w:w="4137" w:type="dxa"/>
            <w:shd w:val="clear" w:color="auto" w:fill="auto"/>
          </w:tcPr>
          <w:p w14:paraId="517ACEE2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5F9A27" w14:textId="77777777" w:rsidR="00786481" w:rsidRPr="00F0216C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9B325" w14:textId="77777777" w:rsidR="00786481" w:rsidRPr="00BA19A0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CD42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A585A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D2C3A3B" w14:textId="6F42F84B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2B2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643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E87E579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B4E5E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A25D7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80AA41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FA6407" w14:textId="77777777" w:rsidR="008B57F3" w:rsidRPr="00BE16F7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A2DBDD6" w14:textId="60F48B1B" w:rsidR="00786481" w:rsidRPr="00BE16F7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าคม</w:t>
            </w:r>
            <w:r w:rsidRPr="00BA19A0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BE16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A5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86481" w:rsidRPr="00BE16F7" w14:paraId="605DC94B" w14:textId="77777777" w:rsidTr="008615B1">
        <w:trPr>
          <w:cantSplit/>
          <w:trHeight w:val="139"/>
          <w:tblHeader/>
        </w:trPr>
        <w:tc>
          <w:tcPr>
            <w:tcW w:w="4137" w:type="dxa"/>
            <w:shd w:val="clear" w:color="auto" w:fill="auto"/>
          </w:tcPr>
          <w:p w14:paraId="50ED430F" w14:textId="77777777" w:rsidR="00786481" w:rsidRPr="00BE16F7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4863" w:type="dxa"/>
            <w:gridSpan w:val="7"/>
            <w:shd w:val="clear" w:color="auto" w:fill="auto"/>
            <w:vAlign w:val="bottom"/>
          </w:tcPr>
          <w:p w14:paraId="39327921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16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481" w:rsidRPr="00BE16F7" w14:paraId="56849DE9" w14:textId="77777777" w:rsidTr="008615B1">
        <w:trPr>
          <w:trHeight w:val="139"/>
        </w:trPr>
        <w:tc>
          <w:tcPr>
            <w:tcW w:w="4137" w:type="dxa"/>
            <w:shd w:val="clear" w:color="auto" w:fill="auto"/>
          </w:tcPr>
          <w:p w14:paraId="09002814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16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660E34F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1306A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6F3187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FEB1B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3F3EE67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300DBF1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A6958E9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28DE1B42" w14:textId="77777777" w:rsidTr="008615B1">
        <w:trPr>
          <w:trHeight w:val="348"/>
        </w:trPr>
        <w:tc>
          <w:tcPr>
            <w:tcW w:w="4137" w:type="dxa"/>
            <w:shd w:val="clear" w:color="auto" w:fill="auto"/>
          </w:tcPr>
          <w:p w14:paraId="38AAE77C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0F7F52D9" w14:textId="5AFE97B5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1,536</w:t>
            </w:r>
          </w:p>
        </w:tc>
        <w:tc>
          <w:tcPr>
            <w:tcW w:w="270" w:type="dxa"/>
            <w:shd w:val="clear" w:color="auto" w:fill="auto"/>
          </w:tcPr>
          <w:p w14:paraId="2299F74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B0D563" w14:textId="07A150DA" w:rsidR="00786481" w:rsidRPr="002B49DC" w:rsidRDefault="00434D7B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(1,114)</w:t>
            </w:r>
          </w:p>
        </w:tc>
        <w:tc>
          <w:tcPr>
            <w:tcW w:w="270" w:type="dxa"/>
            <w:shd w:val="clear" w:color="auto" w:fill="auto"/>
          </w:tcPr>
          <w:p w14:paraId="25F6E1FA" w14:textId="77777777" w:rsidR="00786481" w:rsidRPr="002B49DC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47F157" w14:textId="2AA3E5AE" w:rsidR="00786481" w:rsidRPr="002B49DC" w:rsidRDefault="00C10112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62024EF3" w14:textId="77777777" w:rsidR="00786481" w:rsidRPr="002B49DC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9BB0E6" w14:textId="2F0B2B6E" w:rsidR="00786481" w:rsidRPr="002B49DC" w:rsidRDefault="00C10112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423</w:t>
            </w:r>
          </w:p>
        </w:tc>
      </w:tr>
      <w:tr w:rsidR="00786481" w:rsidRPr="00BE16F7" w14:paraId="5145C80F" w14:textId="77777777" w:rsidTr="008615B1">
        <w:trPr>
          <w:trHeight w:val="348"/>
        </w:trPr>
        <w:tc>
          <w:tcPr>
            <w:tcW w:w="4137" w:type="dxa"/>
            <w:shd w:val="clear" w:color="auto" w:fill="auto"/>
          </w:tcPr>
          <w:p w14:paraId="1C084DE6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05A1418E" w14:textId="33EEC117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165CA5A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B4AB813" w14:textId="158999D0" w:rsidR="00786481" w:rsidRPr="00BE16F7" w:rsidRDefault="00E86258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270" w:type="dxa"/>
            <w:shd w:val="clear" w:color="auto" w:fill="auto"/>
          </w:tcPr>
          <w:p w14:paraId="7C849FA5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6ED68C4" w14:textId="6CAF1C10" w:rsidR="00786481" w:rsidRPr="00BE16F7" w:rsidRDefault="00C10112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CD8E95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87D7D8A" w14:textId="7EE96106" w:rsidR="00786481" w:rsidRPr="00BE16F7" w:rsidRDefault="00EE57A9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144</w:t>
            </w:r>
          </w:p>
        </w:tc>
      </w:tr>
      <w:tr w:rsidR="00786481" w:rsidRPr="00BE16F7" w14:paraId="5CA934EE" w14:textId="77777777" w:rsidTr="008615B1">
        <w:trPr>
          <w:trHeight w:val="334"/>
        </w:trPr>
        <w:tc>
          <w:tcPr>
            <w:tcW w:w="4137" w:type="dxa"/>
            <w:shd w:val="clear" w:color="auto" w:fill="auto"/>
          </w:tcPr>
          <w:p w14:paraId="7D18D8BD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3FBD13" w14:textId="1B34A5CD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46,551</w:t>
            </w:r>
          </w:p>
        </w:tc>
        <w:tc>
          <w:tcPr>
            <w:tcW w:w="270" w:type="dxa"/>
            <w:shd w:val="clear" w:color="auto" w:fill="auto"/>
          </w:tcPr>
          <w:p w14:paraId="514569D4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F9C161" w14:textId="2D1C1D7C" w:rsidR="00786481" w:rsidRPr="00BE16F7" w:rsidRDefault="00C10112" w:rsidP="00BB4E8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C9E7F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7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D95C82" w14:textId="14D47DD3" w:rsidR="00786481" w:rsidRPr="00BE16F7" w:rsidRDefault="00C10112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66BEB02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77D813" w14:textId="74BBFD92" w:rsidR="00786481" w:rsidRPr="00BE16F7" w:rsidRDefault="00EE57A9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46,551</w:t>
            </w:r>
          </w:p>
        </w:tc>
      </w:tr>
      <w:tr w:rsidR="00786481" w:rsidRPr="00BE16F7" w14:paraId="1D87A41C" w14:textId="77777777" w:rsidTr="008615B1">
        <w:trPr>
          <w:trHeight w:val="334"/>
        </w:trPr>
        <w:tc>
          <w:tcPr>
            <w:tcW w:w="4137" w:type="dxa"/>
            <w:shd w:val="clear" w:color="auto" w:fill="auto"/>
          </w:tcPr>
          <w:p w14:paraId="62607B1B" w14:textId="77777777" w:rsidR="00786481" w:rsidRPr="00BE16F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FA32F" w14:textId="2AEC4580" w:rsidR="00786481" w:rsidRPr="00BE16F7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48,260</w:t>
            </w:r>
          </w:p>
        </w:tc>
        <w:tc>
          <w:tcPr>
            <w:tcW w:w="270" w:type="dxa"/>
            <w:shd w:val="clear" w:color="auto" w:fill="auto"/>
          </w:tcPr>
          <w:p w14:paraId="32041CE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50FFF" w14:textId="620DE4E3" w:rsidR="00786481" w:rsidRPr="00154A7F" w:rsidRDefault="00C10112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(1,143)</w:t>
            </w:r>
          </w:p>
        </w:tc>
        <w:tc>
          <w:tcPr>
            <w:tcW w:w="270" w:type="dxa"/>
            <w:shd w:val="clear" w:color="auto" w:fill="auto"/>
          </w:tcPr>
          <w:p w14:paraId="22D39A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A9CF" w14:textId="36EBC804" w:rsidR="00786481" w:rsidRPr="00843F37" w:rsidRDefault="00C10112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55552E88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70A6C" w14:textId="146708EC" w:rsidR="00786481" w:rsidRPr="00BE16F7" w:rsidRDefault="00BB4E87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47,118</w:t>
            </w:r>
          </w:p>
        </w:tc>
      </w:tr>
      <w:tr w:rsidR="00786481" w:rsidRPr="00BE16F7" w14:paraId="0327DCE5" w14:textId="77777777" w:rsidTr="004B5B15">
        <w:trPr>
          <w:trHeight w:val="146"/>
        </w:trPr>
        <w:tc>
          <w:tcPr>
            <w:tcW w:w="4137" w:type="dxa"/>
            <w:shd w:val="clear" w:color="auto" w:fill="auto"/>
          </w:tcPr>
          <w:p w14:paraId="77AF7599" w14:textId="77777777" w:rsidR="00786481" w:rsidRPr="004B5B15" w:rsidRDefault="00786481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3F6DF6" w14:textId="77777777" w:rsidR="00786481" w:rsidRPr="004B5B15" w:rsidRDefault="00786481" w:rsidP="004B5B1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6A481E" w14:textId="77777777" w:rsidR="00786481" w:rsidRPr="004B5B15" w:rsidRDefault="00786481" w:rsidP="004B5B1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5D60E5" w14:textId="77777777" w:rsidR="00786481" w:rsidRPr="004B5B15" w:rsidRDefault="00786481" w:rsidP="004B5B15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AFB4C" w14:textId="77777777" w:rsidR="00786481" w:rsidRPr="004B5B15" w:rsidRDefault="00786481" w:rsidP="004B5B15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675EBD" w14:textId="77777777" w:rsidR="00786481" w:rsidRPr="004B5B15" w:rsidRDefault="00786481" w:rsidP="004B5B1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73AA411D" w14:textId="77777777" w:rsidR="00786481" w:rsidRPr="004B5B15" w:rsidRDefault="00786481" w:rsidP="004B5B15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90E82C" w14:textId="77777777" w:rsidR="00786481" w:rsidRPr="004B5B15" w:rsidRDefault="00786481" w:rsidP="004B5B1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BE16F7" w14:paraId="7AF9C20E" w14:textId="77777777" w:rsidTr="008615B1">
        <w:trPr>
          <w:trHeight w:val="334"/>
        </w:trPr>
        <w:tc>
          <w:tcPr>
            <w:tcW w:w="4137" w:type="dxa"/>
            <w:shd w:val="clear" w:color="auto" w:fill="auto"/>
          </w:tcPr>
          <w:p w14:paraId="2B51E8CD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05CCF6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8C6A9F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E319F3" w14:textId="77777777" w:rsidR="00786481" w:rsidRPr="00BE16F7" w:rsidRDefault="00786481" w:rsidP="006B45D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674C5D" w14:textId="77777777" w:rsidR="00786481" w:rsidRPr="00BE16F7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8E9719C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5EB8682E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38185E0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6481" w:rsidRPr="00BE16F7" w14:paraId="25427F89" w14:textId="77777777" w:rsidTr="008615B1">
        <w:trPr>
          <w:trHeight w:val="334"/>
        </w:trPr>
        <w:tc>
          <w:tcPr>
            <w:tcW w:w="4137" w:type="dxa"/>
            <w:shd w:val="clear" w:color="auto" w:fill="auto"/>
          </w:tcPr>
          <w:p w14:paraId="5E06D0E0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880182" w14:textId="529C07C3" w:rsidR="00786481" w:rsidRPr="006D1955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D1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(2,672)</w:t>
            </w:r>
          </w:p>
        </w:tc>
        <w:tc>
          <w:tcPr>
            <w:tcW w:w="270" w:type="dxa"/>
            <w:shd w:val="clear" w:color="auto" w:fill="auto"/>
          </w:tcPr>
          <w:p w14:paraId="6AAEB3C9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3424DF" w14:textId="157397F9" w:rsidR="00786481" w:rsidRPr="004B5B15" w:rsidRDefault="00BB4E87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</w:t>
            </w:r>
            <w:r w:rsidR="00CE4E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4B5B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776CB5" w14:textId="77777777" w:rsidR="00786481" w:rsidRPr="004B5B15" w:rsidRDefault="00786481" w:rsidP="006B45DD">
            <w:pPr>
              <w:pStyle w:val="acctfourfigures"/>
              <w:tabs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923299" w14:textId="372A83FA" w:rsidR="00786481" w:rsidRPr="004B5B15" w:rsidRDefault="00BB4E87" w:rsidP="006B45D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DABDF0F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5994D97" w14:textId="4012E81C" w:rsidR="00786481" w:rsidRPr="004B5B15" w:rsidRDefault="002B6764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(3,00</w:t>
            </w:r>
            <w:r w:rsidR="00F854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4B5B1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786481" w:rsidRPr="00BE16F7" w14:paraId="0B635E5F" w14:textId="77777777" w:rsidTr="008615B1">
        <w:trPr>
          <w:trHeight w:val="109"/>
        </w:trPr>
        <w:tc>
          <w:tcPr>
            <w:tcW w:w="4137" w:type="dxa"/>
            <w:shd w:val="clear" w:color="auto" w:fill="auto"/>
          </w:tcPr>
          <w:p w14:paraId="3CFC0492" w14:textId="77777777" w:rsidR="00786481" w:rsidRPr="004B5B1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822F7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7233FA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40B3EA" w14:textId="77777777" w:rsidR="00786481" w:rsidRPr="004B5B15" w:rsidRDefault="00786481" w:rsidP="006B45DD">
            <w:pPr>
              <w:pStyle w:val="acctfourfigures"/>
              <w:tabs>
                <w:tab w:val="clear" w:pos="76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431DC1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D957CB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</w:tcPr>
          <w:p w14:paraId="7809E90D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3E7D8D" w14:textId="77777777" w:rsidR="00786481" w:rsidRPr="004B5B15" w:rsidRDefault="00786481" w:rsidP="006B45D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86481" w:rsidRPr="00BE16F7" w14:paraId="02E00CB8" w14:textId="77777777" w:rsidTr="008615B1">
        <w:trPr>
          <w:trHeight w:val="334"/>
        </w:trPr>
        <w:tc>
          <w:tcPr>
            <w:tcW w:w="4137" w:type="dxa"/>
            <w:shd w:val="clear" w:color="auto" w:fill="auto"/>
          </w:tcPr>
          <w:p w14:paraId="7E28154F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2C67DBE" w14:textId="5D7F83EA" w:rsidR="00786481" w:rsidRPr="00154A7F" w:rsidRDefault="008615B1" w:rsidP="00154A7F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45,588</w:t>
            </w:r>
          </w:p>
        </w:tc>
        <w:tc>
          <w:tcPr>
            <w:tcW w:w="270" w:type="dxa"/>
            <w:shd w:val="clear" w:color="auto" w:fill="auto"/>
          </w:tcPr>
          <w:p w14:paraId="73D2E093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BFE5F96" w14:textId="26FC6244" w:rsidR="00786481" w:rsidRPr="00154A7F" w:rsidRDefault="002B6764" w:rsidP="00154A7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(1,472)</w:t>
            </w:r>
          </w:p>
        </w:tc>
        <w:tc>
          <w:tcPr>
            <w:tcW w:w="270" w:type="dxa"/>
            <w:shd w:val="clear" w:color="auto" w:fill="auto"/>
          </w:tcPr>
          <w:p w14:paraId="68A5E4D1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3F481259" w14:textId="18A28021" w:rsidR="00786481" w:rsidRPr="00BE16F7" w:rsidRDefault="002B6764" w:rsidP="006B45D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4AF4B3CD" w14:textId="77777777" w:rsidR="00786481" w:rsidRPr="00BE16F7" w:rsidRDefault="00786481" w:rsidP="006B45DD">
            <w:pPr>
              <w:pStyle w:val="acctfourfigures"/>
              <w:tabs>
                <w:tab w:val="clear" w:pos="765"/>
                <w:tab w:val="left" w:pos="972"/>
                <w:tab w:val="decimal" w:pos="115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8A2A6A7" w14:textId="523B3EE0" w:rsidR="00786481" w:rsidRPr="00BA19A0" w:rsidRDefault="002B6764" w:rsidP="00154A7F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44,11</w:t>
            </w:r>
            <w:r w:rsidR="005849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33E045E9" w14:textId="77777777" w:rsidR="008615B1" w:rsidRPr="004B5B15" w:rsidRDefault="008615B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987FB2" w14:textId="702BA4FC" w:rsidR="0078648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ขาดทุนทางภาษีจะสิ้นอายุในปี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และปี </w:t>
      </w:r>
      <w:r w:rsidRPr="00843F37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D58C4">
        <w:rPr>
          <w:rFonts w:asciiTheme="majorBidi" w:hAnsiTheme="majorBidi" w:cstheme="majorBidi"/>
          <w:spacing w:val="-4"/>
          <w:sz w:val="30"/>
          <w:szCs w:val="30"/>
          <w:cs/>
        </w:rPr>
        <w:t>ได้รับรู้ผลขาดทุนทางภาษีเป็นสินทรัพย์</w:t>
      </w:r>
      <w:r w:rsidRPr="00BD58C4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686ED5">
        <w:rPr>
          <w:rFonts w:asciiTheme="majorBidi" w:hAnsiTheme="majorBidi" w:cstheme="majorBidi"/>
          <w:sz w:val="30"/>
          <w:szCs w:val="30"/>
        </w:rPr>
        <w:br/>
      </w:r>
      <w:r w:rsidRPr="004B5B15">
        <w:rPr>
          <w:rFonts w:asciiTheme="majorBidi" w:hAnsiTheme="majorBidi" w:cstheme="majorBidi"/>
          <w:spacing w:val="-2"/>
          <w:sz w:val="30"/>
          <w:szCs w:val="30"/>
          <w:cs/>
        </w:rPr>
        <w:t>รอการตัดบัญชี เนื่องจากเชื่อว่าจะมีกำไรทางภาษีเพียงพอที่จะนำผลขาดทุนทางภาษีที่ยังไม่ได้ใช้มาใช้ประโยชน์ได้</w:t>
      </w:r>
      <w:r w:rsidRPr="00BD58C4">
        <w:rPr>
          <w:rFonts w:asciiTheme="majorBidi" w:hAnsiTheme="majorBidi" w:cstheme="majorBidi"/>
          <w:sz w:val="30"/>
          <w:szCs w:val="30"/>
        </w:rPr>
        <w:t xml:space="preserve"> </w:t>
      </w:r>
      <w:r w:rsidRPr="00843F37">
        <w:rPr>
          <w:rFonts w:asciiTheme="majorBidi" w:hAnsiTheme="majorBidi" w:cstheme="majorBidi"/>
          <w:spacing w:val="-4"/>
          <w:sz w:val="30"/>
          <w:szCs w:val="30"/>
          <w:cs/>
        </w:rPr>
        <w:t>โดยฝ่ายบริหารได้มีการกำหนดแผนการใช้ผลขาดทุนดังกล่าวในอนาคต</w:t>
      </w:r>
    </w:p>
    <w:p w14:paraId="68AF8D02" w14:textId="77777777" w:rsidR="00607CD1" w:rsidRPr="00B85674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C3FFC5" w14:textId="77777777" w:rsidR="00607CD1" w:rsidRPr="00154A7F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4"/>
          <w:szCs w:val="4"/>
        </w:rPr>
      </w:pP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6"/>
        <w:gridCol w:w="275"/>
        <w:gridCol w:w="985"/>
        <w:gridCol w:w="267"/>
        <w:gridCol w:w="993"/>
      </w:tblGrid>
      <w:tr w:rsidR="00786481" w:rsidRPr="00D678C3" w14:paraId="3473F996" w14:textId="77777777" w:rsidTr="00154A7F">
        <w:tc>
          <w:tcPr>
            <w:tcW w:w="4230" w:type="dxa"/>
          </w:tcPr>
          <w:p w14:paraId="4367A1B6" w14:textId="77777777" w:rsidR="00786481" w:rsidRPr="00BA19A0" w:rsidRDefault="00786481" w:rsidP="006B45DD">
            <w:pPr>
              <w:tabs>
                <w:tab w:val="left" w:pos="720"/>
              </w:tabs>
              <w:ind w:right="-108"/>
              <w:rPr>
                <w:rFonts w:asciiTheme="majorBidi" w:hAnsiTheme="majorBidi" w:cstheme="majorBidi"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2252" w:type="dxa"/>
            <w:gridSpan w:val="3"/>
            <w:hideMark/>
          </w:tcPr>
          <w:p w14:paraId="79B398FB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75" w:type="dxa"/>
          </w:tcPr>
          <w:p w14:paraId="7A00DB87" w14:textId="77777777" w:rsidR="00786481" w:rsidRPr="00BA19A0" w:rsidRDefault="00786481" w:rsidP="006B45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245" w:type="dxa"/>
            <w:gridSpan w:val="3"/>
            <w:hideMark/>
          </w:tcPr>
          <w:p w14:paraId="0DF2BE1C" w14:textId="77777777" w:rsidR="00786481" w:rsidRPr="00BA19A0" w:rsidRDefault="00786481" w:rsidP="006B45DD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B57F3" w:rsidRPr="00D678C3" w14:paraId="6D3DEF0C" w14:textId="77777777" w:rsidTr="00154A7F">
        <w:tc>
          <w:tcPr>
            <w:tcW w:w="4230" w:type="dxa"/>
          </w:tcPr>
          <w:p w14:paraId="603AB8EC" w14:textId="77777777" w:rsidR="008B57F3" w:rsidRPr="00BA19A0" w:rsidRDefault="008B57F3" w:rsidP="008B57F3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0" w:type="dxa"/>
          </w:tcPr>
          <w:p w14:paraId="47D50FDF" w14:textId="462DD63C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236" w:type="dxa"/>
          </w:tcPr>
          <w:p w14:paraId="53CECB8E" w14:textId="77777777" w:rsidR="008B57F3" w:rsidRPr="00BA19A0" w:rsidRDefault="008B57F3" w:rsidP="008B57F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6" w:type="dxa"/>
          </w:tcPr>
          <w:p w14:paraId="3F63F5DB" w14:textId="77777777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5" w:type="dxa"/>
          </w:tcPr>
          <w:p w14:paraId="78DBA247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</w:tcPr>
          <w:p w14:paraId="1CED8830" w14:textId="15E8BA1A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าคม</w:t>
            </w:r>
          </w:p>
        </w:tc>
        <w:tc>
          <w:tcPr>
            <w:tcW w:w="267" w:type="dxa"/>
          </w:tcPr>
          <w:p w14:paraId="5F8E5FCB" w14:textId="77777777" w:rsidR="008B57F3" w:rsidRPr="00BA19A0" w:rsidRDefault="008B57F3" w:rsidP="008B57F3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93" w:type="dxa"/>
          </w:tcPr>
          <w:p w14:paraId="73FDDE16" w14:textId="77777777" w:rsidR="008B57F3" w:rsidRPr="00BA19A0" w:rsidRDefault="008B57F3" w:rsidP="008B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BA19A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8B57F3" w:rsidRPr="00D678C3" w14:paraId="41A950E8" w14:textId="77777777" w:rsidTr="00154A7F">
        <w:tc>
          <w:tcPr>
            <w:tcW w:w="4230" w:type="dxa"/>
          </w:tcPr>
          <w:p w14:paraId="7C087F57" w14:textId="77777777" w:rsidR="008B57F3" w:rsidRPr="00BA19A0" w:rsidRDefault="008B57F3" w:rsidP="008B57F3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990" w:type="dxa"/>
            <w:hideMark/>
          </w:tcPr>
          <w:p w14:paraId="6D0A20AB" w14:textId="5CC4E305" w:rsidR="008B57F3" w:rsidRPr="00BA19A0" w:rsidRDefault="007A5C5D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</w:tcPr>
          <w:p w14:paraId="389427E6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hideMark/>
          </w:tcPr>
          <w:p w14:paraId="26CB6C10" w14:textId="7BE4B0F4" w:rsidR="008B57F3" w:rsidRPr="00BA19A0" w:rsidRDefault="007A5C5D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5" w:type="dxa"/>
          </w:tcPr>
          <w:p w14:paraId="64FD5C8E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hideMark/>
          </w:tcPr>
          <w:p w14:paraId="66D49D02" w14:textId="2FB0B303" w:rsidR="008B57F3" w:rsidRPr="00BA19A0" w:rsidRDefault="007A5C5D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67" w:type="dxa"/>
          </w:tcPr>
          <w:p w14:paraId="05984560" w14:textId="77777777" w:rsidR="008B57F3" w:rsidRPr="00BA19A0" w:rsidRDefault="008B57F3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hideMark/>
          </w:tcPr>
          <w:p w14:paraId="3DAA19B7" w14:textId="290C3F07" w:rsidR="008B57F3" w:rsidRPr="00BA19A0" w:rsidRDefault="007A5C5D" w:rsidP="008B57F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2565</w:t>
            </w:r>
          </w:p>
        </w:tc>
      </w:tr>
      <w:tr w:rsidR="00786481" w:rsidRPr="00D678C3" w14:paraId="3FFA8804" w14:textId="77777777" w:rsidTr="00154A7F">
        <w:tc>
          <w:tcPr>
            <w:tcW w:w="4230" w:type="dxa"/>
          </w:tcPr>
          <w:p w14:paraId="17919C71" w14:textId="77777777" w:rsidR="00786481" w:rsidRPr="00154A7F" w:rsidRDefault="00786481" w:rsidP="006B45D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4772" w:type="dxa"/>
            <w:gridSpan w:val="7"/>
            <w:hideMark/>
          </w:tcPr>
          <w:p w14:paraId="482B4B74" w14:textId="77777777" w:rsidR="00786481" w:rsidRPr="00BA19A0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19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7F86" w:rsidRPr="00D678C3" w14:paraId="6BE523B2" w14:textId="77777777" w:rsidTr="00154A7F">
        <w:trPr>
          <w:trHeight w:val="290"/>
        </w:trPr>
        <w:tc>
          <w:tcPr>
            <w:tcW w:w="4230" w:type="dxa"/>
            <w:shd w:val="clear" w:color="auto" w:fill="auto"/>
            <w:hideMark/>
          </w:tcPr>
          <w:p w14:paraId="0940EA5B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A6B63ED" w14:textId="2B6C093D" w:rsidR="00A87F86" w:rsidRPr="00BA19A0" w:rsidRDefault="005A34E5" w:rsidP="00A87F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11,460</w:t>
            </w:r>
          </w:p>
        </w:tc>
        <w:tc>
          <w:tcPr>
            <w:tcW w:w="236" w:type="dxa"/>
            <w:shd w:val="clear" w:color="auto" w:fill="auto"/>
          </w:tcPr>
          <w:p w14:paraId="24E53DC9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098014D3" w14:textId="359BFA15" w:rsidR="00A87F86" w:rsidRPr="00BA19A0" w:rsidRDefault="00A87F86" w:rsidP="00A87F8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3,545</w:t>
            </w:r>
          </w:p>
        </w:tc>
        <w:tc>
          <w:tcPr>
            <w:tcW w:w="275" w:type="dxa"/>
            <w:shd w:val="clear" w:color="auto" w:fill="auto"/>
          </w:tcPr>
          <w:p w14:paraId="11AB9D19" w14:textId="77777777" w:rsidR="00A87F86" w:rsidRPr="00BA19A0" w:rsidRDefault="00A87F86" w:rsidP="00A87F8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7FB695A1" w14:textId="5DA64512" w:rsidR="00A87F86" w:rsidRPr="00BA19A0" w:rsidRDefault="00887EC5" w:rsidP="005A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3" w:firstLine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1,275</w:t>
            </w:r>
          </w:p>
        </w:tc>
        <w:tc>
          <w:tcPr>
            <w:tcW w:w="267" w:type="dxa"/>
            <w:shd w:val="clear" w:color="auto" w:fill="auto"/>
          </w:tcPr>
          <w:p w14:paraId="1A97419E" w14:textId="77777777" w:rsidR="00A87F86" w:rsidRPr="00BA19A0" w:rsidRDefault="00A87F86" w:rsidP="00A87F8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37BD1541" w14:textId="00B61BF6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1,057</w:t>
            </w:r>
          </w:p>
        </w:tc>
      </w:tr>
      <w:tr w:rsidR="00A87F86" w:rsidRPr="00D678C3" w14:paraId="136809EC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50974FA3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A19A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7D6F050" w14:textId="60ED477D" w:rsidR="00A87F86" w:rsidRPr="00BA19A0" w:rsidRDefault="0062261D" w:rsidP="00A87F8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CE0D91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</w:tcPr>
          <w:p w14:paraId="5AEB7214" w14:textId="3BD5C6E7" w:rsidR="00A87F86" w:rsidRPr="00BA19A0" w:rsidRDefault="00A87F86" w:rsidP="004B5B15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5845397" w14:textId="77777777" w:rsidR="00A87F86" w:rsidRPr="00BA19A0" w:rsidRDefault="00A87F86" w:rsidP="00A87F8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shd w:val="clear" w:color="auto" w:fill="auto"/>
          </w:tcPr>
          <w:p w14:paraId="10879808" w14:textId="32A7C442" w:rsidR="00A87F86" w:rsidRPr="00BA19A0" w:rsidRDefault="0035094A" w:rsidP="005A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3" w:firstLine="18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70,299</w:t>
            </w:r>
          </w:p>
        </w:tc>
        <w:tc>
          <w:tcPr>
            <w:tcW w:w="267" w:type="dxa"/>
            <w:shd w:val="clear" w:color="auto" w:fill="auto"/>
          </w:tcPr>
          <w:p w14:paraId="3CE02C05" w14:textId="77777777" w:rsidR="00A87F86" w:rsidRPr="00BA19A0" w:rsidRDefault="00A87F86" w:rsidP="005A34E5">
            <w:pPr>
              <w:tabs>
                <w:tab w:val="left" w:pos="720"/>
              </w:tabs>
              <w:ind w:left="-293" w:firstLine="18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14:paraId="7F058FBC" w14:textId="655B5952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70,299</w:t>
            </w:r>
          </w:p>
        </w:tc>
      </w:tr>
      <w:tr w:rsidR="00A87F86" w:rsidRPr="00D678C3" w14:paraId="3640930E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1951687F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287BB" w14:textId="29490A4A" w:rsidR="00A87F86" w:rsidRPr="00BA19A0" w:rsidRDefault="005A34E5" w:rsidP="00A87F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130,441</w:t>
            </w:r>
          </w:p>
        </w:tc>
        <w:tc>
          <w:tcPr>
            <w:tcW w:w="236" w:type="dxa"/>
            <w:shd w:val="clear" w:color="auto" w:fill="auto"/>
          </w:tcPr>
          <w:p w14:paraId="3EBE0898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C8C22" w14:textId="133C6C81" w:rsidR="00A87F86" w:rsidRPr="00BA19A0" w:rsidRDefault="00A87F86" w:rsidP="00A87F8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29</w:t>
            </w:r>
            <w:r w:rsidRPr="00B3135A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160</w:t>
            </w:r>
          </w:p>
        </w:tc>
        <w:tc>
          <w:tcPr>
            <w:tcW w:w="275" w:type="dxa"/>
            <w:shd w:val="clear" w:color="auto" w:fill="auto"/>
          </w:tcPr>
          <w:p w14:paraId="4878B0D2" w14:textId="77777777" w:rsidR="00A87F86" w:rsidRPr="00BA19A0" w:rsidRDefault="00A87F86" w:rsidP="00A87F86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4322B" w14:textId="65F42139" w:rsidR="00A87F86" w:rsidRPr="00843F37" w:rsidRDefault="0035094A" w:rsidP="005A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3" w:firstLine="18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62,320</w:t>
            </w:r>
          </w:p>
        </w:tc>
        <w:tc>
          <w:tcPr>
            <w:tcW w:w="267" w:type="dxa"/>
            <w:shd w:val="clear" w:color="auto" w:fill="auto"/>
          </w:tcPr>
          <w:p w14:paraId="5CA57935" w14:textId="77777777" w:rsidR="00A87F86" w:rsidRPr="00BA19A0" w:rsidRDefault="00A87F86" w:rsidP="005A3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3" w:firstLine="180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7BB12" w14:textId="7C7E9E64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3135A">
              <w:rPr>
                <w:rFonts w:ascii="Angsana New" w:hAnsi="Angsana New"/>
                <w:sz w:val="30"/>
                <w:szCs w:val="30"/>
              </w:rPr>
              <w:t>62,178</w:t>
            </w:r>
          </w:p>
        </w:tc>
      </w:tr>
      <w:tr w:rsidR="00A87F86" w:rsidRPr="00D678C3" w14:paraId="27179145" w14:textId="77777777" w:rsidTr="00154A7F">
        <w:trPr>
          <w:trHeight w:val="290"/>
        </w:trPr>
        <w:tc>
          <w:tcPr>
            <w:tcW w:w="4230" w:type="dxa"/>
            <w:shd w:val="clear" w:color="auto" w:fill="auto"/>
          </w:tcPr>
          <w:p w14:paraId="6656610B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19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D5BE7C" w14:textId="4C169AC0" w:rsidR="00A87F86" w:rsidRPr="00BA19A0" w:rsidRDefault="005A34E5" w:rsidP="00A87F86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141,901</w:t>
            </w:r>
          </w:p>
        </w:tc>
        <w:tc>
          <w:tcPr>
            <w:tcW w:w="236" w:type="dxa"/>
            <w:shd w:val="clear" w:color="auto" w:fill="auto"/>
          </w:tcPr>
          <w:p w14:paraId="14F96C92" w14:textId="77777777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C6E87E" w14:textId="101B4983" w:rsidR="00A87F86" w:rsidRPr="00BA19A0" w:rsidRDefault="00A87F86" w:rsidP="00A87F8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705</w:t>
            </w:r>
          </w:p>
        </w:tc>
        <w:tc>
          <w:tcPr>
            <w:tcW w:w="275" w:type="dxa"/>
            <w:shd w:val="clear" w:color="auto" w:fill="auto"/>
          </w:tcPr>
          <w:p w14:paraId="4CD2003D" w14:textId="77777777" w:rsidR="00A87F86" w:rsidRPr="00BA19A0" w:rsidRDefault="00A87F86" w:rsidP="00A87F86">
            <w:pPr>
              <w:tabs>
                <w:tab w:val="left" w:pos="720"/>
              </w:tabs>
              <w:ind w:right="26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601587" w14:textId="28EDD743" w:rsidR="00A87F86" w:rsidRPr="00BA19A0" w:rsidRDefault="0035094A" w:rsidP="005A34E5">
            <w:pPr>
              <w:pStyle w:val="acctfourfigures"/>
              <w:tabs>
                <w:tab w:val="clear" w:pos="765"/>
              </w:tabs>
              <w:spacing w:line="240" w:lineRule="atLeast"/>
              <w:ind w:left="-2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133,894</w:t>
            </w:r>
          </w:p>
        </w:tc>
        <w:tc>
          <w:tcPr>
            <w:tcW w:w="267" w:type="dxa"/>
            <w:shd w:val="clear" w:color="auto" w:fill="auto"/>
          </w:tcPr>
          <w:p w14:paraId="1426AF11" w14:textId="77777777" w:rsidR="00A87F86" w:rsidRPr="00BA19A0" w:rsidRDefault="00A87F86" w:rsidP="00A87F86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16DC8B" w14:textId="208F5472" w:rsidR="00A87F86" w:rsidRPr="00BA19A0" w:rsidRDefault="00A87F86" w:rsidP="00A87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B313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534</w:t>
            </w:r>
          </w:p>
        </w:tc>
      </w:tr>
    </w:tbl>
    <w:p w14:paraId="6EADDBE8" w14:textId="77777777" w:rsidR="00607CD1" w:rsidRPr="004B5B15" w:rsidRDefault="00607CD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20C36B3" w14:textId="77777777" w:rsidR="00B85674" w:rsidRDefault="00B85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79F1752" w14:textId="495A8E26" w:rsidR="00FD5E67" w:rsidRDefault="00786481" w:rsidP="00BD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54A7F">
        <w:rPr>
          <w:rFonts w:ascii="Angsana New" w:hAnsi="Angsana New"/>
          <w:sz w:val="30"/>
          <w:szCs w:val="30"/>
          <w:cs/>
        </w:rPr>
        <w:lastRenderedPageBreak/>
        <w:t xml:space="preserve">ขาดทุนทางภาษีของกลุ่มบริษัทจะสิ้นอายุในปี </w:t>
      </w:r>
      <w:r w:rsidRPr="00154A7F">
        <w:rPr>
          <w:rFonts w:ascii="Angsana New" w:hAnsi="Angsana New"/>
          <w:sz w:val="30"/>
          <w:szCs w:val="30"/>
        </w:rPr>
        <w:t>256</w:t>
      </w:r>
      <w:r w:rsidR="00416124">
        <w:rPr>
          <w:rFonts w:ascii="Angsana New" w:hAnsi="Angsana New"/>
          <w:sz w:val="30"/>
          <w:szCs w:val="30"/>
        </w:rPr>
        <w:t>7</w:t>
      </w:r>
      <w:r w:rsidRPr="00154A7F">
        <w:rPr>
          <w:rFonts w:ascii="Angsana New" w:hAnsi="Angsana New"/>
          <w:sz w:val="30"/>
          <w:szCs w:val="30"/>
          <w:cs/>
        </w:rPr>
        <w:t xml:space="preserve"> ถึงปี </w:t>
      </w:r>
      <w:r w:rsidRPr="00154A7F">
        <w:rPr>
          <w:rFonts w:ascii="Angsana New" w:hAnsi="Angsana New"/>
          <w:sz w:val="30"/>
          <w:szCs w:val="30"/>
        </w:rPr>
        <w:t>25</w:t>
      </w:r>
      <w:r w:rsidR="008615B1">
        <w:rPr>
          <w:rFonts w:ascii="Angsana New" w:hAnsi="Angsana New"/>
          <w:sz w:val="30"/>
          <w:szCs w:val="30"/>
        </w:rPr>
        <w:t>71</w:t>
      </w:r>
      <w:r w:rsidRPr="00154A7F">
        <w:rPr>
          <w:rFonts w:ascii="Angsana New" w:hAnsi="Angsana New"/>
          <w:sz w:val="30"/>
          <w:szCs w:val="30"/>
          <w:cs/>
        </w:rPr>
        <w:t xml:space="preserve"> ผลแตกต่างชั่วคราวที่ใช้หักภาษีที่ยังไม่สิ้นอายุ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</w:t>
      </w:r>
      <w:r w:rsidRPr="00154A7F">
        <w:rPr>
          <w:rFonts w:ascii="Angsana New" w:hAnsi="Angsana New"/>
          <w:sz w:val="30"/>
          <w:szCs w:val="30"/>
        </w:rPr>
        <w:br/>
      </w:r>
      <w:r w:rsidRPr="00154A7F">
        <w:rPr>
          <w:rFonts w:ascii="Angsana New" w:hAnsi="Angsana New"/>
          <w:sz w:val="30"/>
          <w:szCs w:val="30"/>
          <w:cs/>
        </w:rPr>
        <w:t>ทางภาษีดังกล่าว</w:t>
      </w:r>
    </w:p>
    <w:p w14:paraId="4269D054" w14:textId="77777777" w:rsidR="00524242" w:rsidRPr="00832180" w:rsidRDefault="00524242" w:rsidP="00BD6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6C1D42" w14:textId="77777777" w:rsidR="00786481" w:rsidRPr="00037A8F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037A8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7AB5EF1" w14:textId="77777777" w:rsidR="00786481" w:rsidRPr="004B5B15" w:rsidRDefault="00786481" w:rsidP="004B5B15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62808" w14:textId="77777777" w:rsidR="00786481" w:rsidRPr="00BA19A0" w:rsidRDefault="00786481" w:rsidP="007864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i/>
          <w:iCs/>
          <w:sz w:val="30"/>
          <w:szCs w:val="30"/>
        </w:rPr>
      </w:pPr>
      <w:r w:rsidRPr="00BA19A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</w:t>
      </w:r>
      <w:r w:rsidRPr="00BA19A0">
        <w:rPr>
          <w:rFonts w:asciiTheme="majorBidi" w:hAnsiTheme="majorBidi"/>
          <w:i/>
          <w:iCs/>
          <w:sz w:val="30"/>
          <w:szCs w:val="30"/>
          <w:cs/>
        </w:rPr>
        <w:t>มูลค่ายุติธรรม</w:t>
      </w:r>
    </w:p>
    <w:p w14:paraId="4E1A84A3" w14:textId="55653E0C" w:rsidR="00786481" w:rsidRDefault="0078648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A19A0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</w:t>
      </w:r>
      <w:r w:rsidRPr="00BA19A0">
        <w:rPr>
          <w:rFonts w:asciiTheme="majorBidi" w:hAnsiTheme="majorBidi" w:cstheme="majorBidi"/>
          <w:sz w:val="30"/>
          <w:szCs w:val="30"/>
        </w:rPr>
        <w:t xml:space="preserve"> </w:t>
      </w:r>
      <w:r w:rsidRPr="00BA19A0">
        <w:rPr>
          <w:rFonts w:asciiTheme="majorBidi" w:hAnsiTheme="majorBidi" w:cs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BA19A0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BA19A0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2CA864F" w14:textId="77777777" w:rsidR="00607CD1" w:rsidRPr="004B5B15" w:rsidRDefault="00607CD1" w:rsidP="00786481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02"/>
        <w:gridCol w:w="900"/>
        <w:gridCol w:w="180"/>
        <w:gridCol w:w="1173"/>
        <w:gridCol w:w="180"/>
        <w:gridCol w:w="1394"/>
        <w:gridCol w:w="180"/>
        <w:gridCol w:w="727"/>
        <w:gridCol w:w="180"/>
        <w:gridCol w:w="627"/>
        <w:gridCol w:w="178"/>
        <w:gridCol w:w="653"/>
        <w:gridCol w:w="180"/>
        <w:gridCol w:w="728"/>
      </w:tblGrid>
      <w:tr w:rsidR="00786481" w:rsidRPr="008355DC" w14:paraId="642BB74C" w14:textId="77777777" w:rsidTr="004B5B15">
        <w:trPr>
          <w:trHeight w:val="363"/>
          <w:tblHeader/>
        </w:trPr>
        <w:tc>
          <w:tcPr>
            <w:tcW w:w="2102" w:type="dxa"/>
            <w:shd w:val="clear" w:color="auto" w:fill="auto"/>
            <w:vAlign w:val="bottom"/>
          </w:tcPr>
          <w:p w14:paraId="60E26B5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0" w:type="dxa"/>
            <w:gridSpan w:val="13"/>
          </w:tcPr>
          <w:p w14:paraId="693CFFBC" w14:textId="379248F3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33197" w:rsidRPr="008355DC" w14:paraId="52D38E82" w14:textId="77777777" w:rsidTr="004B5B15">
        <w:trPr>
          <w:trHeight w:val="363"/>
          <w:tblHeader/>
        </w:trPr>
        <w:tc>
          <w:tcPr>
            <w:tcW w:w="2102" w:type="dxa"/>
            <w:shd w:val="clear" w:color="auto" w:fill="auto"/>
            <w:vAlign w:val="bottom"/>
          </w:tcPr>
          <w:p w14:paraId="7C23BCF1" w14:textId="7777777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4" w:type="dxa"/>
            <w:gridSpan w:val="7"/>
          </w:tcPr>
          <w:p w14:paraId="4DA2184B" w14:textId="7D2A29F6" w:rsidR="00F33197" w:rsidRPr="00154A7F" w:rsidRDefault="00F331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46" w:type="dxa"/>
            <w:gridSpan w:val="6"/>
            <w:shd w:val="clear" w:color="auto" w:fill="auto"/>
          </w:tcPr>
          <w:p w14:paraId="5BAB39C1" w14:textId="2CD0FAD7" w:rsidR="00F33197" w:rsidRPr="00154A7F" w:rsidRDefault="00F33197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86481" w:rsidRPr="008355DC" w14:paraId="2EA0E211" w14:textId="77777777" w:rsidTr="004B5B15">
        <w:trPr>
          <w:trHeight w:val="363"/>
          <w:tblHeader/>
        </w:trPr>
        <w:tc>
          <w:tcPr>
            <w:tcW w:w="2102" w:type="dxa"/>
            <w:shd w:val="clear" w:color="auto" w:fill="auto"/>
            <w:vAlign w:val="bottom"/>
          </w:tcPr>
          <w:p w14:paraId="190EF290" w14:textId="7F5788B9" w:rsidR="00786481" w:rsidRPr="00154A7F" w:rsidRDefault="00786481" w:rsidP="00154A7F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rPr>
                <w:rFonts w:asciiTheme="majorBidi" w:hAnsiTheme="majorBidi" w:cstheme="majorBidi"/>
                <w:spacing w:val="-10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</w:rPr>
              <w:t xml:space="preserve">31 </w:t>
            </w:r>
            <w:r w:rsidR="008B57F3"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>มีน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cs/>
                <w:lang w:bidi="th-TH"/>
              </w:rPr>
              <w:t xml:space="preserve">าคม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</w:rPr>
              <w:t>256</w:t>
            </w:r>
            <w:r w:rsidR="00A87F86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sz w:val="28"/>
                <w:szCs w:val="28"/>
                <w:lang w:val="en-US"/>
              </w:rPr>
              <w:t>6</w:t>
            </w:r>
          </w:p>
        </w:tc>
        <w:tc>
          <w:tcPr>
            <w:tcW w:w="900" w:type="dxa"/>
          </w:tcPr>
          <w:p w14:paraId="6D7C2FE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</w:p>
          <w:p w14:paraId="5047074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ที่ใช้ใน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การป้องกัน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ความเสี่ยง</w:t>
            </w:r>
          </w:p>
        </w:tc>
        <w:tc>
          <w:tcPr>
            <w:tcW w:w="180" w:type="dxa"/>
          </w:tcPr>
          <w:p w14:paraId="4FEF6F4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3" w:type="dxa"/>
          </w:tcPr>
          <w:p w14:paraId="2F8D0F5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bidi="th-TH"/>
              </w:rPr>
              <w:t>วัดมูลค่ายุติธรรม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80" w:type="dxa"/>
          </w:tcPr>
          <w:p w14:paraId="51929C4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94" w:type="dxa"/>
          </w:tcPr>
          <w:p w14:paraId="00822C8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วัดมูลค่ายุติธรรมผ่านกำไรหรือ</w:t>
            </w:r>
            <w:r w:rsidRPr="004B5B15">
              <w:rPr>
                <w:rFonts w:asciiTheme="majorBidi" w:hAnsiTheme="majorBidi" w:cstheme="majorBidi"/>
                <w:spacing w:val="-12"/>
                <w:sz w:val="28"/>
                <w:szCs w:val="28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180" w:type="dxa"/>
          </w:tcPr>
          <w:p w14:paraId="1CF418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7" w:type="dxa"/>
          </w:tcPr>
          <w:p w14:paraId="5B5BF8CE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64DF2C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D28589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5997A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1B0AE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597E0CB8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7" w:type="dxa"/>
            <w:shd w:val="clear" w:color="auto" w:fill="auto"/>
          </w:tcPr>
          <w:p w14:paraId="53BADB1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4274D36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E0126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2DF0E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7F835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4DE8DF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18FA7756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BC0CFE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F5549F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BC20F7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0498F5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10C5D0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625AF6A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6B5DF61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475D3D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ED0AE33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6B7A77A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86481" w:rsidRPr="008355DC" w14:paraId="7C8FADF8" w14:textId="77777777" w:rsidTr="004B5B15">
        <w:trPr>
          <w:trHeight w:val="363"/>
          <w:tblHeader/>
        </w:trPr>
        <w:tc>
          <w:tcPr>
            <w:tcW w:w="2102" w:type="dxa"/>
            <w:shd w:val="clear" w:color="auto" w:fill="auto"/>
            <w:vAlign w:val="bottom"/>
          </w:tcPr>
          <w:p w14:paraId="6D0D6B7B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0" w:type="dxa"/>
            <w:gridSpan w:val="13"/>
          </w:tcPr>
          <w:p w14:paraId="36E14E90" w14:textId="77777777" w:rsidR="00786481" w:rsidRPr="00154A7F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8355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86481" w:rsidRPr="008355DC" w14:paraId="50186182" w14:textId="77777777" w:rsidTr="004B5B15">
        <w:tc>
          <w:tcPr>
            <w:tcW w:w="2102" w:type="dxa"/>
            <w:shd w:val="clear" w:color="auto" w:fill="auto"/>
          </w:tcPr>
          <w:p w14:paraId="2F12041F" w14:textId="77777777" w:rsidR="00786481" w:rsidRPr="00154A7F" w:rsidRDefault="00786481" w:rsidP="006B45DD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34EB0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288C1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1C92F21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E7535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4" w:type="dxa"/>
          </w:tcPr>
          <w:p w14:paraId="5EC36112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86FE22F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</w:tcPr>
          <w:p w14:paraId="4744D51A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B030D8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dxa"/>
            <w:shd w:val="clear" w:color="auto" w:fill="auto"/>
          </w:tcPr>
          <w:p w14:paraId="204EA59D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4343508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3" w:type="dxa"/>
            <w:shd w:val="clear" w:color="auto" w:fill="auto"/>
          </w:tcPr>
          <w:p w14:paraId="61E321D6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195F5D7" w14:textId="77777777" w:rsidR="00786481" w:rsidRPr="00154A7F" w:rsidRDefault="00786481" w:rsidP="006B45D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8" w:type="dxa"/>
            <w:shd w:val="clear" w:color="auto" w:fill="auto"/>
          </w:tcPr>
          <w:p w14:paraId="510536E9" w14:textId="77777777" w:rsidR="00786481" w:rsidRPr="00154A7F" w:rsidRDefault="00786481" w:rsidP="006B45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1AC" w:rsidRPr="008355DC" w14:paraId="1F49FC57" w14:textId="77777777" w:rsidTr="004B5B15">
        <w:tc>
          <w:tcPr>
            <w:tcW w:w="2102" w:type="dxa"/>
            <w:shd w:val="clear" w:color="auto" w:fill="auto"/>
          </w:tcPr>
          <w:p w14:paraId="52870EBF" w14:textId="02CBC043" w:rsidR="003311AC" w:rsidRPr="004B5B15" w:rsidRDefault="003311AC" w:rsidP="003311AC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4B5B1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หน่วยลงทุน </w:t>
            </w:r>
            <w:r w:rsidRPr="004B5B1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Pr="004B5B1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4D8FD4" w14:textId="67C8C73B" w:rsidR="003311AC" w:rsidRPr="004B5B15" w:rsidRDefault="005647BF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374B6" w14:textId="77777777" w:rsidR="003311AC" w:rsidRPr="004B5B15" w:rsidRDefault="003311AC" w:rsidP="00331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77F12289" w14:textId="1C900F9B" w:rsidR="003311AC" w:rsidRPr="004B5B15" w:rsidRDefault="005647BF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8C6D95A" w14:textId="77777777" w:rsidR="003311AC" w:rsidRPr="00154A7F" w:rsidRDefault="003311AC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7F8D4DFF" w14:textId="280A3EC8" w:rsidR="003311AC" w:rsidRPr="004B5B15" w:rsidRDefault="005647BF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5940AC" w:rsidRPr="004B5B1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63D06" w14:textId="77777777" w:rsidR="003311AC" w:rsidRPr="004B5B15" w:rsidRDefault="003311AC" w:rsidP="00331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03900618" w14:textId="2C175221" w:rsidR="003311AC" w:rsidRPr="004B5B15" w:rsidRDefault="005647BF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5940AC" w:rsidRPr="004B5B15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468462" w14:textId="77777777" w:rsidR="003311AC" w:rsidRPr="00154A7F" w:rsidRDefault="003311AC" w:rsidP="00331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751903F" w14:textId="15B67CCE" w:rsidR="003311AC" w:rsidRPr="00154A7F" w:rsidRDefault="005647BF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5940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F17A944" w14:textId="77777777" w:rsidR="003311AC" w:rsidRPr="00154A7F" w:rsidRDefault="003311AC" w:rsidP="003311A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19C54A3B" w14:textId="0B99E2AC" w:rsidR="003311AC" w:rsidRPr="00154A7F" w:rsidRDefault="005647BF" w:rsidP="0056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BD7993" w14:textId="77777777" w:rsidR="003311AC" w:rsidRPr="00154A7F" w:rsidRDefault="003311AC" w:rsidP="003311A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3FEDC276" w14:textId="14DEA2E3" w:rsidR="003311AC" w:rsidRPr="00154A7F" w:rsidRDefault="005647BF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151,88</w:t>
            </w:r>
            <w:r w:rsidR="005940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8E2D6D" w:rsidRPr="008355DC" w14:paraId="45EC1070" w14:textId="77777777" w:rsidTr="004B5B15">
        <w:tc>
          <w:tcPr>
            <w:tcW w:w="2102" w:type="dxa"/>
            <w:shd w:val="clear" w:color="auto" w:fill="auto"/>
          </w:tcPr>
          <w:p w14:paraId="6B28239B" w14:textId="0ACE75EA" w:rsidR="008E2D6D" w:rsidRPr="008E2D6D" w:rsidRDefault="008E2D6D" w:rsidP="008E2D6D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อนุพันธ์อื่น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AD496" w14:textId="40523546" w:rsidR="008E2D6D" w:rsidRPr="004B5B15" w:rsidRDefault="008E2D6D" w:rsidP="008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EA7242" w14:textId="77777777" w:rsidR="008E2D6D" w:rsidRPr="00154A7F" w:rsidRDefault="008E2D6D" w:rsidP="008E2D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12E19E2" w14:textId="20071556" w:rsidR="008E2D6D" w:rsidRDefault="008E2D6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3,519</w:t>
            </w:r>
          </w:p>
        </w:tc>
        <w:tc>
          <w:tcPr>
            <w:tcW w:w="180" w:type="dxa"/>
          </w:tcPr>
          <w:p w14:paraId="00A3A6A8" w14:textId="77777777" w:rsidR="008E2D6D" w:rsidRPr="00154A7F" w:rsidRDefault="008E2D6D" w:rsidP="008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D2D4F" w14:textId="4ACA4581" w:rsidR="008E2D6D" w:rsidRPr="008E2D6D" w:rsidRDefault="008E2D6D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004F8" w14:textId="77777777" w:rsidR="008E2D6D" w:rsidRPr="008E2D6D" w:rsidRDefault="008E2D6D" w:rsidP="008E2D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B7831" w14:textId="4CD947B8" w:rsidR="008E2D6D" w:rsidRPr="008E2D6D" w:rsidRDefault="008E2D6D" w:rsidP="008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EED16" w14:textId="77777777" w:rsidR="008E2D6D" w:rsidRPr="00154A7F" w:rsidRDefault="008E2D6D" w:rsidP="008E2D6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76A0D14" w14:textId="46A14039" w:rsidR="008E2D6D" w:rsidRDefault="008E2D6D" w:rsidP="008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A8498EE" w14:textId="77777777" w:rsidR="008E2D6D" w:rsidRPr="00154A7F" w:rsidRDefault="008E2D6D" w:rsidP="008E2D6D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6BEB92B6" w14:textId="3329B781" w:rsidR="008E2D6D" w:rsidRDefault="008E2D6D" w:rsidP="008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84F6C" w14:textId="77777777" w:rsidR="008E2D6D" w:rsidRPr="00154A7F" w:rsidRDefault="008E2D6D" w:rsidP="008E2D6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7BBAD17" w14:textId="62719FCF" w:rsidR="008E2D6D" w:rsidRDefault="008E2D6D" w:rsidP="008E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3,519</w:t>
            </w:r>
          </w:p>
        </w:tc>
      </w:tr>
      <w:tr w:rsidR="00622B10" w:rsidRPr="008355DC" w14:paraId="727AC2CC" w14:textId="77777777" w:rsidTr="00A12DA3">
        <w:tc>
          <w:tcPr>
            <w:tcW w:w="2102" w:type="dxa"/>
            <w:shd w:val="clear" w:color="auto" w:fill="auto"/>
          </w:tcPr>
          <w:p w14:paraId="255C2465" w14:textId="1060AC98" w:rsidR="00121A90" w:rsidRPr="004A49A0" w:rsidRDefault="00121A90" w:rsidP="00121A9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CF375" w14:textId="731F7A97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4B542" w14:textId="77777777" w:rsidR="00121A90" w:rsidRPr="008E2D6D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9EA7215" w14:textId="77B884A8" w:rsidR="00121A90" w:rsidRPr="008E2D6D" w:rsidRDefault="00121A90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3,519</w:t>
            </w:r>
          </w:p>
        </w:tc>
        <w:tc>
          <w:tcPr>
            <w:tcW w:w="180" w:type="dxa"/>
          </w:tcPr>
          <w:p w14:paraId="52273F95" w14:textId="77777777" w:rsidR="00121A90" w:rsidRPr="00154A7F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F1A8F" w14:textId="66E8A1D2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151,885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6ABB37" w14:textId="77777777" w:rsidR="00121A90" w:rsidRPr="008E2D6D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CE99A" w14:textId="7FA2A36A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155,404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A6A66" w14:textId="77777777" w:rsidR="00121A90" w:rsidRPr="00154A7F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6D90A065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663E9F" w14:textId="77777777" w:rsidR="00121A90" w:rsidRPr="00154A7F" w:rsidRDefault="00121A90" w:rsidP="00121A9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4D7D4462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B54FA6" w14:textId="77777777" w:rsidR="00121A90" w:rsidRPr="00154A7F" w:rsidRDefault="00121A90" w:rsidP="00121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BBD6A4D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21A90" w:rsidRPr="008355DC" w14:paraId="1DD43E12" w14:textId="77777777" w:rsidTr="004B5B15">
        <w:tc>
          <w:tcPr>
            <w:tcW w:w="2102" w:type="dxa"/>
            <w:shd w:val="clear" w:color="auto" w:fill="auto"/>
          </w:tcPr>
          <w:p w14:paraId="35E19048" w14:textId="77777777" w:rsidR="00121A90" w:rsidRPr="008E2D6D" w:rsidRDefault="00121A90" w:rsidP="00121A9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68FCFD" w14:textId="77777777" w:rsidR="00121A90" w:rsidRPr="005F0A5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BE3FCA" w14:textId="77777777" w:rsidR="00121A90" w:rsidRPr="00154A7F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0CA205F9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BCFEA" w14:textId="77777777" w:rsidR="00121A90" w:rsidRPr="00154A7F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F40F2A" w14:textId="77777777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F678DA" w14:textId="77777777" w:rsidR="00121A90" w:rsidRPr="008E2D6D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871EAF" w14:textId="77777777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B0F119" w14:textId="77777777" w:rsidR="00121A90" w:rsidRPr="00154A7F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271E1789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79B93D" w14:textId="77777777" w:rsidR="00121A90" w:rsidRPr="00154A7F" w:rsidRDefault="00121A90" w:rsidP="00121A9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00C4242B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AC3246" w14:textId="77777777" w:rsidR="00121A90" w:rsidRPr="00154A7F" w:rsidRDefault="00121A90" w:rsidP="00121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C11B187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21A90" w:rsidRPr="008355DC" w14:paraId="7370024A" w14:textId="77777777" w:rsidTr="004B5B15">
        <w:tc>
          <w:tcPr>
            <w:tcW w:w="2102" w:type="dxa"/>
            <w:shd w:val="clear" w:color="auto" w:fill="auto"/>
          </w:tcPr>
          <w:p w14:paraId="1D8BE411" w14:textId="75C2C8D0" w:rsidR="00121A90" w:rsidRPr="008E2D6D" w:rsidRDefault="00121A90" w:rsidP="00121A90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20170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B90EEF" w14:textId="77777777" w:rsidR="00121A90" w:rsidRPr="005F0A5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7EA77D" w14:textId="77777777" w:rsidR="00121A90" w:rsidRPr="00154A7F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</w:tcPr>
          <w:p w14:paraId="3DEC36E2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025917" w14:textId="77777777" w:rsidR="00121A90" w:rsidRPr="00154A7F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shd w:val="clear" w:color="auto" w:fill="auto"/>
            <w:vAlign w:val="bottom"/>
          </w:tcPr>
          <w:p w14:paraId="37208ACB" w14:textId="77777777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795380" w14:textId="77777777" w:rsidR="00121A90" w:rsidRPr="008E2D6D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78559D3" w14:textId="77777777" w:rsidR="00121A90" w:rsidRPr="008E2D6D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D3C51A" w14:textId="77777777" w:rsidR="00121A90" w:rsidRPr="00154A7F" w:rsidRDefault="00121A90" w:rsidP="00121A9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743D3AED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0A970C" w14:textId="77777777" w:rsidR="00121A90" w:rsidRPr="00154A7F" w:rsidRDefault="00121A90" w:rsidP="00121A90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6D51986C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516B2E" w14:textId="77777777" w:rsidR="00121A90" w:rsidRPr="00154A7F" w:rsidRDefault="00121A90" w:rsidP="00121A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4489BEF8" w14:textId="77777777" w:rsidR="00121A90" w:rsidRDefault="00121A90" w:rsidP="00121A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22B10" w:rsidRPr="008355DC" w14:paraId="7486A64E" w14:textId="77777777">
        <w:tc>
          <w:tcPr>
            <w:tcW w:w="2102" w:type="dxa"/>
            <w:shd w:val="clear" w:color="auto" w:fill="auto"/>
          </w:tcPr>
          <w:p w14:paraId="7790CF4E" w14:textId="77777777" w:rsidR="00A12DA3" w:rsidRPr="00154A7F" w:rsidRDefault="00A12DA3" w:rsidP="00A12DA3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</w:t>
            </w:r>
          </w:p>
          <w:p w14:paraId="096DDD2C" w14:textId="77777777" w:rsidR="00A12DA3" w:rsidRPr="00154A7F" w:rsidRDefault="00A12DA3" w:rsidP="00A12DA3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  <w:t xml:space="preserve">   </w:t>
            </w:r>
            <w:r w:rsidRPr="00154A7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  <w:t>ต่างประเทศล่วงหน้า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GB"/>
              </w:rPr>
              <w:t>ที่ใช้</w:t>
            </w:r>
          </w:p>
          <w:p w14:paraId="02FEFA20" w14:textId="56CAA1F2" w:rsidR="00435FE8" w:rsidRPr="00435FE8" w:rsidRDefault="00A12DA3" w:rsidP="003311AC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154A7F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GB"/>
              </w:rPr>
              <w:t>ในการป้องกันความเสี่ยง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CE60D7" w14:textId="5C75190A" w:rsidR="00435FE8" w:rsidRPr="005F0A5D" w:rsidRDefault="00A12DA3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65C8F6" w14:textId="77777777" w:rsidR="00435FE8" w:rsidRPr="00154A7F" w:rsidRDefault="00435FE8" w:rsidP="00331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EA88300" w14:textId="77777777" w:rsidR="00A12DA3" w:rsidRDefault="00A12DA3" w:rsidP="00A1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B5BCE" w14:textId="77777777" w:rsidR="00A12DA3" w:rsidRDefault="00A12DA3" w:rsidP="00A1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B6053" w14:textId="2A37F5BF" w:rsidR="00435FE8" w:rsidRDefault="00A12DA3" w:rsidP="005F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0B0804" w14:textId="77777777" w:rsidR="00435FE8" w:rsidRPr="00154A7F" w:rsidRDefault="00435FE8" w:rsidP="005F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decimal" w:pos="757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  <w:shd w:val="clear" w:color="auto" w:fill="auto"/>
          </w:tcPr>
          <w:p w14:paraId="5C9E5BCF" w14:textId="77777777" w:rsidR="00A12DA3" w:rsidRDefault="00A12DA3" w:rsidP="00A1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BD5A26" w14:textId="77777777" w:rsidR="00A12DA3" w:rsidRDefault="00A12DA3" w:rsidP="00A12D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3F3198" w14:textId="1D6AC2BC" w:rsidR="00435FE8" w:rsidRDefault="00A12DA3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B5B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5E75E4" w14:textId="3C1B8CD9" w:rsidR="00435FE8" w:rsidRPr="00154A7F" w:rsidRDefault="00435FE8" w:rsidP="00331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DD6993" w14:textId="3DF7B1FF" w:rsidR="00435FE8" w:rsidRDefault="00A12DA3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096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7D34A" w14:textId="77777777" w:rsidR="00435FE8" w:rsidRPr="00154A7F" w:rsidRDefault="00435FE8" w:rsidP="003311A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27" w:type="dxa"/>
            <w:shd w:val="clear" w:color="auto" w:fill="auto"/>
            <w:vAlign w:val="bottom"/>
          </w:tcPr>
          <w:p w14:paraId="5EE1A223" w14:textId="1ECDE32D" w:rsidR="00435FE8" w:rsidRDefault="003A2C88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15F3E8" w14:textId="77777777" w:rsidR="00435FE8" w:rsidRPr="00154A7F" w:rsidRDefault="00435FE8" w:rsidP="003311AC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653" w:type="dxa"/>
            <w:shd w:val="clear" w:color="auto" w:fill="auto"/>
            <w:vAlign w:val="bottom"/>
          </w:tcPr>
          <w:p w14:paraId="123AC0EF" w14:textId="41F8C5B7" w:rsidR="00435FE8" w:rsidRDefault="003A2C88" w:rsidP="00564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(2,018)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84665" w14:textId="77777777" w:rsidR="00435FE8" w:rsidRPr="00154A7F" w:rsidRDefault="00435FE8" w:rsidP="003311A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F818C07" w14:textId="370077D2" w:rsidR="00435FE8" w:rsidRDefault="003A2C88" w:rsidP="0033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(2,018)</w:t>
            </w:r>
          </w:p>
        </w:tc>
      </w:tr>
    </w:tbl>
    <w:p w14:paraId="0223062E" w14:textId="77777777" w:rsidR="00832180" w:rsidRPr="00154A7F" w:rsidRDefault="00832180" w:rsidP="00154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5"/>
        <w:gridCol w:w="1382"/>
        <w:gridCol w:w="211"/>
        <w:gridCol w:w="1509"/>
        <w:gridCol w:w="178"/>
        <w:gridCol w:w="11"/>
        <w:gridCol w:w="711"/>
        <w:gridCol w:w="9"/>
        <w:gridCol w:w="171"/>
        <w:gridCol w:w="17"/>
        <w:gridCol w:w="726"/>
        <w:gridCol w:w="198"/>
        <w:gridCol w:w="652"/>
        <w:gridCol w:w="181"/>
        <w:gridCol w:w="707"/>
      </w:tblGrid>
      <w:tr w:rsidR="00832180" w:rsidRPr="00791A7D" w14:paraId="6A156661" w14:textId="77777777" w:rsidTr="004B5B15">
        <w:trPr>
          <w:trHeight w:val="363"/>
          <w:tblHeader/>
        </w:trPr>
        <w:tc>
          <w:tcPr>
            <w:tcW w:w="2385" w:type="dxa"/>
            <w:shd w:val="clear" w:color="auto" w:fill="auto"/>
            <w:vAlign w:val="bottom"/>
          </w:tcPr>
          <w:p w14:paraId="4E6D50A0" w14:textId="77777777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3" w:type="dxa"/>
            <w:gridSpan w:val="14"/>
          </w:tcPr>
          <w:p w14:paraId="52BAF9FE" w14:textId="1103B9B1" w:rsidR="00832180" w:rsidRPr="00791A7D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324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32180" w:rsidRPr="00791A7D" w14:paraId="0D6F34B9" w14:textId="77777777" w:rsidTr="004B5B15">
        <w:trPr>
          <w:trHeight w:val="363"/>
          <w:tblHeader/>
        </w:trPr>
        <w:tc>
          <w:tcPr>
            <w:tcW w:w="2385" w:type="dxa"/>
            <w:shd w:val="clear" w:color="auto" w:fill="auto"/>
            <w:vAlign w:val="bottom"/>
          </w:tcPr>
          <w:p w14:paraId="32B7DE03" w14:textId="77777777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2" w:type="dxa"/>
            <w:gridSpan w:val="6"/>
          </w:tcPr>
          <w:p w14:paraId="08682709" w14:textId="5E40C1CD" w:rsidR="00832180" w:rsidRPr="00154A7F" w:rsidRDefault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61" w:type="dxa"/>
            <w:gridSpan w:val="8"/>
            <w:shd w:val="clear" w:color="auto" w:fill="auto"/>
          </w:tcPr>
          <w:p w14:paraId="550DCC9B" w14:textId="06C532A9" w:rsidR="00832180" w:rsidRPr="00154A7F" w:rsidRDefault="00832180" w:rsidP="0083218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710E8" w:rsidRPr="00791A7D" w14:paraId="13022FB9" w14:textId="77777777" w:rsidTr="004B5B15">
        <w:trPr>
          <w:trHeight w:val="363"/>
          <w:tblHeader/>
        </w:trPr>
        <w:tc>
          <w:tcPr>
            <w:tcW w:w="2385" w:type="dxa"/>
            <w:shd w:val="clear" w:color="auto" w:fill="auto"/>
            <w:vAlign w:val="bottom"/>
          </w:tcPr>
          <w:p w14:paraId="7E464B96" w14:textId="14D6499F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 xml:space="preserve">31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 xml:space="preserve">มีนาคม </w:t>
            </w: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28"/>
                <w:szCs w:val="28"/>
                <w:lang w:val="en-US"/>
              </w:rPr>
              <w:t>6</w:t>
            </w:r>
          </w:p>
        </w:tc>
        <w:tc>
          <w:tcPr>
            <w:tcW w:w="1382" w:type="dxa"/>
          </w:tcPr>
          <w:p w14:paraId="40B94484" w14:textId="624D91DF" w:rsidR="00877CAD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1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</w:t>
            </w:r>
            <w:r w:rsidRPr="00154A7F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วัด</w:t>
            </w:r>
            <w:r w:rsidR="00AD51B9">
              <w:rPr>
                <w:rFonts w:asciiTheme="majorBidi" w:hAnsiTheme="majorBidi" w:cstheme="majorBidi"/>
                <w:spacing w:val="-1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14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5A741A23" w14:textId="77777777" w:rsidR="00A70E5A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</w:t>
            </w:r>
          </w:p>
          <w:p w14:paraId="71663541" w14:textId="2C7332E4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8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11" w:type="dxa"/>
          </w:tcPr>
          <w:p w14:paraId="791605C8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09" w:type="dxa"/>
          </w:tcPr>
          <w:p w14:paraId="4653762E" w14:textId="77777777" w:rsidR="00D91DF2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เครื่องมือ</w:t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  <w:br/>
            </w: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ทางการเงินที่วัด</w:t>
            </w:r>
          </w:p>
          <w:p w14:paraId="2E265F28" w14:textId="75F4AB10" w:rsidR="00877CAD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111D5860" w14:textId="77777777" w:rsidR="00877CAD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ผ่านกำไรหรือ</w:t>
            </w:r>
          </w:p>
          <w:p w14:paraId="5CE8BD92" w14:textId="2DD4225C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ขาดทุ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val="en-US" w:bidi="th-TH"/>
              </w:rPr>
              <w:t>น</w:t>
            </w:r>
            <w:r w:rsidRPr="00154A7F">
              <w:rPr>
                <w:rFonts w:asciiTheme="majorBidi" w:hAnsiTheme="majorBidi" w:cstheme="majorBidi"/>
                <w:spacing w:val="-10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78" w:type="dxa"/>
          </w:tcPr>
          <w:p w14:paraId="67BD63E0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2" w:type="dxa"/>
            <w:gridSpan w:val="2"/>
          </w:tcPr>
          <w:p w14:paraId="67AD8068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624158A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15AF6FF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9C26065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F8A84F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  <w:gridSpan w:val="2"/>
          </w:tcPr>
          <w:p w14:paraId="5E5D9937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47CBCDDD" w14:textId="77777777" w:rsidR="00877CAD" w:rsidRPr="00154A7F" w:rsidRDefault="00877CAD" w:rsidP="00877CA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ab/>
            </w:r>
          </w:p>
          <w:p w14:paraId="70A57864" w14:textId="77777777" w:rsidR="00877CAD" w:rsidRPr="00154A7F" w:rsidRDefault="00877CAD" w:rsidP="00877CA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087DC1" w14:textId="77777777" w:rsidR="00877CAD" w:rsidRPr="00154A7F" w:rsidRDefault="00877CAD" w:rsidP="00877CA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CD1E78" w14:textId="77777777" w:rsidR="00877CAD" w:rsidRPr="00154A7F" w:rsidRDefault="00877CAD" w:rsidP="00877CAD">
            <w:pPr>
              <w:pStyle w:val="acctfourfigures"/>
              <w:tabs>
                <w:tab w:val="clear" w:pos="765"/>
                <w:tab w:val="center" w:pos="3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16B4C4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4D218E81" w14:textId="77777777" w:rsidR="00877CAD" w:rsidRPr="00154A7F" w:rsidRDefault="00877CAD" w:rsidP="00877CA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14:paraId="1B64D9C2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02BABA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C21D7B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7F1BC18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C9B857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154A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</w:tcPr>
          <w:p w14:paraId="18B1B05C" w14:textId="77777777" w:rsidR="00877CAD" w:rsidRPr="00154A7F" w:rsidRDefault="00877CAD" w:rsidP="00877CA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auto"/>
          </w:tcPr>
          <w:p w14:paraId="73C76939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1CAB90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AEE96E5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E1F9207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31F148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154A7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7CAD" w:rsidRPr="00791A7D" w14:paraId="099B1523" w14:textId="77777777" w:rsidTr="004B5B15">
        <w:trPr>
          <w:trHeight w:val="363"/>
          <w:tblHeader/>
        </w:trPr>
        <w:tc>
          <w:tcPr>
            <w:tcW w:w="2385" w:type="dxa"/>
            <w:shd w:val="clear" w:color="auto" w:fill="auto"/>
            <w:vAlign w:val="bottom"/>
          </w:tcPr>
          <w:p w14:paraId="55ED9A82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3" w:type="dxa"/>
            <w:gridSpan w:val="14"/>
          </w:tcPr>
          <w:p w14:paraId="174D3FF3" w14:textId="77777777" w:rsidR="00877CAD" w:rsidRPr="00154A7F" w:rsidRDefault="00877CAD" w:rsidP="00877C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91A7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791A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65CC6" w:rsidRPr="00791A7D" w14:paraId="3A9526D2" w14:textId="77777777" w:rsidTr="004B5B15">
        <w:tc>
          <w:tcPr>
            <w:tcW w:w="2385" w:type="dxa"/>
            <w:shd w:val="clear" w:color="auto" w:fill="auto"/>
          </w:tcPr>
          <w:p w14:paraId="1D869A9C" w14:textId="77777777" w:rsidR="006853AB" w:rsidRPr="00154A7F" w:rsidRDefault="006853AB" w:rsidP="00877CAD">
            <w:pPr>
              <w:tabs>
                <w:tab w:val="clear" w:pos="1871"/>
                <w:tab w:val="left" w:pos="1613"/>
              </w:tabs>
              <w:ind w:right="-24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54A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82" w:type="dxa"/>
          </w:tcPr>
          <w:p w14:paraId="70B267A1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" w:type="dxa"/>
          </w:tcPr>
          <w:p w14:paraId="073E7A3C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2E41542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2"/>
          </w:tcPr>
          <w:p w14:paraId="03104711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gridSpan w:val="2"/>
          </w:tcPr>
          <w:p w14:paraId="22831299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gridSpan w:val="2"/>
          </w:tcPr>
          <w:p w14:paraId="196D43A2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6" w:type="dxa"/>
            <w:shd w:val="clear" w:color="auto" w:fill="auto"/>
          </w:tcPr>
          <w:p w14:paraId="0FC857B3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13D92A33" w14:textId="77777777" w:rsidR="006853AB" w:rsidRPr="00154A7F" w:rsidRDefault="006853AB" w:rsidP="00877CA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14:paraId="0D349489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533137A" w14:textId="77777777" w:rsidR="006853AB" w:rsidRPr="00154A7F" w:rsidRDefault="006853AB" w:rsidP="00877CA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auto"/>
          </w:tcPr>
          <w:p w14:paraId="037F02A5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5CC6" w:rsidRPr="00791A7D" w14:paraId="0C8BDD5D" w14:textId="77777777" w:rsidTr="004B5B15">
        <w:trPr>
          <w:trHeight w:val="181"/>
        </w:trPr>
        <w:tc>
          <w:tcPr>
            <w:tcW w:w="2385" w:type="dxa"/>
            <w:shd w:val="clear" w:color="auto" w:fill="auto"/>
          </w:tcPr>
          <w:p w14:paraId="1DCE9500" w14:textId="42190F85" w:rsidR="006853AB" w:rsidRPr="00154A7F" w:rsidRDefault="00AD51B9" w:rsidP="00877CAD">
            <w:pPr>
              <w:tabs>
                <w:tab w:val="clear" w:pos="227"/>
                <w:tab w:val="left" w:pos="370"/>
              </w:tabs>
              <w:ind w:left="100" w:hanging="90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0962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หน่วยลงทุน </w:t>
            </w:r>
            <w:r w:rsidRPr="000962AA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- </w:t>
            </w:r>
            <w:r w:rsidRPr="000962A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82" w:type="dxa"/>
            <w:tcBorders>
              <w:bottom w:val="double" w:sz="4" w:space="0" w:color="auto"/>
            </w:tcBorders>
          </w:tcPr>
          <w:p w14:paraId="0D802007" w14:textId="2C2FFD1E" w:rsidR="006853AB" w:rsidRPr="00154A7F" w:rsidRDefault="00D91DF2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-</w:t>
            </w:r>
          </w:p>
        </w:tc>
        <w:tc>
          <w:tcPr>
            <w:tcW w:w="211" w:type="dxa"/>
          </w:tcPr>
          <w:p w14:paraId="07597201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left" w:pos="340"/>
                <w:tab w:val="left" w:pos="551"/>
                <w:tab w:val="center" w:pos="5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75274" w14:textId="5675365C" w:rsidR="006853AB" w:rsidRPr="00154A7F" w:rsidRDefault="00D91DF2" w:rsidP="004B5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151,</w:t>
            </w:r>
            <w:r w:rsidR="00AD51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885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5A2E78F" w14:textId="77777777" w:rsidR="006853AB" w:rsidRPr="00154A7F" w:rsidRDefault="006853AB" w:rsidP="00877CA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9A345D" w14:textId="69B3477A" w:rsidR="006853AB" w:rsidRPr="00154A7F" w:rsidRDefault="006E2D68" w:rsidP="008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</w:t>
            </w:r>
            <w:r w:rsidR="00AD51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885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47D79E57" w14:textId="77777777" w:rsidR="006853AB" w:rsidRPr="00154A7F" w:rsidRDefault="006853AB" w:rsidP="00877C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6" w:type="dxa"/>
            <w:shd w:val="clear" w:color="auto" w:fill="auto"/>
            <w:vAlign w:val="bottom"/>
          </w:tcPr>
          <w:p w14:paraId="35E23F2E" w14:textId="1DCA0E48" w:rsidR="006853AB" w:rsidRPr="00154A7F" w:rsidRDefault="006E2D68" w:rsidP="006E2D68">
            <w:pPr>
              <w:pStyle w:val="acctfourfigures"/>
              <w:tabs>
                <w:tab w:val="clear" w:pos="765"/>
                <w:tab w:val="left" w:pos="508"/>
              </w:tabs>
              <w:spacing w:line="240" w:lineRule="atLeast"/>
              <w:ind w:right="-79" w:hanging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151,88</w:t>
            </w:r>
            <w:r w:rsidR="00AD5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439E9DCE" w14:textId="77777777" w:rsidR="006853AB" w:rsidRPr="00154A7F" w:rsidRDefault="006853AB" w:rsidP="00877CAD">
            <w:pPr>
              <w:pStyle w:val="acctfourfigures"/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dxa"/>
            <w:shd w:val="clear" w:color="auto" w:fill="auto"/>
          </w:tcPr>
          <w:p w14:paraId="3718B65D" w14:textId="41ACA90A" w:rsidR="006853AB" w:rsidRPr="00154A7F" w:rsidRDefault="006E2D68" w:rsidP="006E2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A18CF0C" w14:textId="77777777" w:rsidR="006853AB" w:rsidRPr="00154A7F" w:rsidRDefault="006853AB" w:rsidP="00877CA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auto"/>
          </w:tcPr>
          <w:p w14:paraId="34CBE137" w14:textId="6B929667" w:rsidR="006853AB" w:rsidRPr="00154A7F" w:rsidRDefault="006E2D68" w:rsidP="0087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151,88</w:t>
            </w:r>
            <w:r w:rsidR="00AD51B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5C4E370F" w14:textId="3FA31F27" w:rsidR="00783525" w:rsidRPr="004B5B15" w:rsidRDefault="00783525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D31637" w14:textId="2499B121" w:rsidR="00786481" w:rsidRPr="008D0264" w:rsidRDefault="008615B1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4B5B15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E261B">
        <w:rPr>
          <w:rFonts w:ascii="Angsana New" w:hAnsi="Angsana New"/>
          <w:sz w:val="30"/>
          <w:szCs w:val="30"/>
        </w:rPr>
        <w:br/>
      </w:r>
      <w:r w:rsidRPr="00AD51B9"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14:paraId="5B2F7FA3" w14:textId="77777777" w:rsidR="00AD51B9" w:rsidRPr="00AD51B9" w:rsidRDefault="00AD51B9" w:rsidP="004B5B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2102"/>
        <w:gridCol w:w="236"/>
        <w:gridCol w:w="6710"/>
      </w:tblGrid>
      <w:tr w:rsidR="00786481" w:rsidRPr="00DC1524" w14:paraId="78CB0B64" w14:textId="77777777" w:rsidTr="004B5B15">
        <w:trPr>
          <w:tblHeader/>
        </w:trPr>
        <w:tc>
          <w:tcPr>
            <w:tcW w:w="2102" w:type="dxa"/>
            <w:shd w:val="clear" w:color="auto" w:fill="auto"/>
            <w:vAlign w:val="bottom"/>
          </w:tcPr>
          <w:p w14:paraId="2B0810E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lastRenderedPageBreak/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C337E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10" w:type="dxa"/>
            <w:shd w:val="clear" w:color="auto" w:fill="auto"/>
            <w:vAlign w:val="bottom"/>
          </w:tcPr>
          <w:p w14:paraId="0AD06BFA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19A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86481" w:rsidRPr="00DC1524" w14:paraId="573763BB" w14:textId="77777777" w:rsidTr="004B5B15">
        <w:tc>
          <w:tcPr>
            <w:tcW w:w="2102" w:type="dxa"/>
            <w:shd w:val="clear" w:color="auto" w:fill="auto"/>
          </w:tcPr>
          <w:p w14:paraId="2080F6AA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สัญญาขายเงินตรา</w:t>
            </w:r>
          </w:p>
          <w:p w14:paraId="0E838AA3" w14:textId="77777777" w:rsidR="00786481" w:rsidRPr="00DC1524" w:rsidRDefault="00786481" w:rsidP="006B45DD">
            <w:pPr>
              <w:pStyle w:val="block"/>
              <w:spacing w:after="0" w:line="240" w:lineRule="atLeast"/>
              <w:ind w:left="322" w:right="-108" w:hanging="322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C1524"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ต่างประเทศล่วงหน้า</w:t>
            </w:r>
          </w:p>
          <w:p w14:paraId="676A4F80" w14:textId="77777777" w:rsidR="00786481" w:rsidRPr="00BA19A0" w:rsidRDefault="00786481" w:rsidP="006B45DD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478DBDB" w14:textId="77777777" w:rsidR="00786481" w:rsidRPr="00DC1524" w:rsidRDefault="00786481" w:rsidP="006B45DD">
            <w:pPr>
              <w:pStyle w:val="block"/>
              <w:spacing w:after="0" w:line="240" w:lineRule="atLeast"/>
              <w:ind w:left="0" w:right="-7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710" w:type="dxa"/>
            <w:shd w:val="clear" w:color="auto" w:fill="auto"/>
          </w:tcPr>
          <w:p w14:paraId="5B975226" w14:textId="77777777" w:rsidR="00786481" w:rsidRPr="00DC1524" w:rsidRDefault="00786481" w:rsidP="006B45DD">
            <w:pPr>
              <w:pStyle w:val="block"/>
              <w:spacing w:after="0" w:line="240" w:lineRule="atLeast"/>
              <w:ind w:left="280" w:right="-108" w:hanging="28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C15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การกำหนดราคาสัญญาขายล่วงหน้า</w:t>
            </w:r>
            <w:r w:rsidRPr="00DC1524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4B5B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มูลค่ายุติธรรมอ้างอิงราคาขายสัญญาขายเงินตราต่างประเทศล่วงหน้า ณ วันที่รายงาน</w:t>
            </w:r>
            <w:r w:rsidRPr="00DC152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มูลค่าปัจจุบันคำนวณโดยอ้างอิงจาก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4F9CADD" w14:textId="77777777" w:rsidR="00FD5E67" w:rsidRPr="00154A7F" w:rsidRDefault="00FD5E67" w:rsidP="00154A7F">
      <w:pPr>
        <w:pStyle w:val="block"/>
        <w:spacing w:after="0" w:line="240" w:lineRule="atLeast"/>
        <w:ind w:right="-7"/>
        <w:rPr>
          <w:rFonts w:ascii="Angsana New" w:hAnsi="Angsana New"/>
          <w:sz w:val="30"/>
          <w:szCs w:val="30"/>
        </w:rPr>
      </w:pPr>
    </w:p>
    <w:p w14:paraId="45525FDF" w14:textId="77777777" w:rsidR="00786481" w:rsidRPr="00DB7C24" w:rsidRDefault="00786481" w:rsidP="00B4359B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B7C24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Pr="00DB7C24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434B5F3" w14:textId="77777777" w:rsidR="00786481" w:rsidRPr="00154A7F" w:rsidRDefault="00786481" w:rsidP="00154A7F">
      <w:pPr>
        <w:pStyle w:val="block"/>
        <w:spacing w:after="0" w:line="240" w:lineRule="atLeast"/>
        <w:ind w:right="-7"/>
        <w:rPr>
          <w:rFonts w:ascii="Angsana New" w:hAnsi="Angsana New"/>
          <w:color w:val="FF0000"/>
          <w:sz w:val="30"/>
          <w:szCs w:val="30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92"/>
        <w:gridCol w:w="241"/>
        <w:gridCol w:w="1920"/>
      </w:tblGrid>
      <w:tr w:rsidR="00786481" w:rsidRPr="00DB7C24" w14:paraId="7ED94B5B" w14:textId="77777777" w:rsidTr="006B45DD">
        <w:trPr>
          <w:trHeight w:val="236"/>
          <w:tblHeader/>
        </w:trPr>
        <w:tc>
          <w:tcPr>
            <w:tcW w:w="2817" w:type="pct"/>
            <w:vAlign w:val="bottom"/>
          </w:tcPr>
          <w:p w14:paraId="7534DDC7" w14:textId="21BA0498" w:rsidR="00786481" w:rsidRPr="001A2A6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0B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8B57F3" w:rsidRPr="008B57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87F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19" w:type="pct"/>
            <w:vAlign w:val="bottom"/>
          </w:tcPr>
          <w:p w14:paraId="082D05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0B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D0B5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42378EE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8722A9A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481" w:rsidRPr="00DB7C24" w14:paraId="0A243CF7" w14:textId="77777777" w:rsidTr="006B45DD">
        <w:trPr>
          <w:tblHeader/>
        </w:trPr>
        <w:tc>
          <w:tcPr>
            <w:tcW w:w="2817" w:type="pct"/>
          </w:tcPr>
          <w:p w14:paraId="712CD419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83" w:type="pct"/>
            <w:gridSpan w:val="3"/>
          </w:tcPr>
          <w:p w14:paraId="5FD1AE9A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DB7C2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6481" w:rsidRPr="00DB7C24" w14:paraId="2CEE82A7" w14:textId="77777777" w:rsidTr="006B45DD">
        <w:tc>
          <w:tcPr>
            <w:tcW w:w="2817" w:type="pct"/>
          </w:tcPr>
          <w:p w14:paraId="2B437C3D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19" w:type="pct"/>
          </w:tcPr>
          <w:p w14:paraId="570205F4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AB3AA9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</w:tcPr>
          <w:p w14:paraId="5AF610C7" w14:textId="77777777" w:rsidR="00786481" w:rsidRPr="00DB7C24" w:rsidRDefault="00786481" w:rsidP="006B45D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6481" w:rsidRPr="00DB7C24" w14:paraId="352D7537" w14:textId="77777777" w:rsidTr="006B45DD">
        <w:tc>
          <w:tcPr>
            <w:tcW w:w="2817" w:type="pct"/>
          </w:tcPr>
          <w:p w14:paraId="55170AC5" w14:textId="77777777" w:rsidR="00786481" w:rsidRPr="00DB7C2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19" w:type="pct"/>
            <w:tcBorders>
              <w:bottom w:val="double" w:sz="4" w:space="0" w:color="auto"/>
            </w:tcBorders>
          </w:tcPr>
          <w:p w14:paraId="70051A0E" w14:textId="1B0C6EAC" w:rsidR="00786481" w:rsidRPr="00843F37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1,118</w:t>
            </w:r>
          </w:p>
        </w:tc>
        <w:tc>
          <w:tcPr>
            <w:tcW w:w="130" w:type="pct"/>
          </w:tcPr>
          <w:p w14:paraId="0EC579E9" w14:textId="77777777" w:rsidR="00786481" w:rsidRPr="00B44AB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bottom w:val="double" w:sz="4" w:space="0" w:color="auto"/>
            </w:tcBorders>
          </w:tcPr>
          <w:p w14:paraId="48E285A2" w14:textId="6D072E6A" w:rsidR="00786481" w:rsidRPr="00B44AB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1,118</w:t>
            </w:r>
          </w:p>
        </w:tc>
      </w:tr>
      <w:tr w:rsidR="00786481" w:rsidRPr="00DB7C24" w14:paraId="7A007A9E" w14:textId="77777777" w:rsidTr="006B45DD">
        <w:tc>
          <w:tcPr>
            <w:tcW w:w="2817" w:type="pct"/>
          </w:tcPr>
          <w:p w14:paraId="2BF67EE5" w14:textId="53D5510C" w:rsidR="00783525" w:rsidRPr="008D0264" w:rsidRDefault="00783525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pct"/>
            <w:tcBorders>
              <w:top w:val="double" w:sz="4" w:space="0" w:color="auto"/>
            </w:tcBorders>
          </w:tcPr>
          <w:p w14:paraId="2A6EEEB6" w14:textId="77777777" w:rsidR="00786481" w:rsidRPr="008D0264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CC87595" w14:textId="77777777" w:rsidR="00786481" w:rsidRPr="008D0264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</w:tcPr>
          <w:p w14:paraId="3153E18C" w14:textId="77777777" w:rsidR="00786481" w:rsidRPr="008D0264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DB7C24" w14:paraId="0F62D6D6" w14:textId="77777777" w:rsidTr="006B45DD">
        <w:tc>
          <w:tcPr>
            <w:tcW w:w="2817" w:type="pct"/>
          </w:tcPr>
          <w:p w14:paraId="7F6CF987" w14:textId="77777777" w:rsidR="00786481" w:rsidRPr="00BA19A0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7C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19" w:type="pct"/>
          </w:tcPr>
          <w:p w14:paraId="12ADB33F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C22D76" w14:textId="77777777" w:rsidR="00786481" w:rsidRPr="007241A7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</w:tcPr>
          <w:p w14:paraId="3056DCD6" w14:textId="77777777" w:rsidR="00786481" w:rsidRPr="007241A7" w:rsidRDefault="00786481" w:rsidP="006B45DD">
            <w:pPr>
              <w:pStyle w:val="acctfourfigures"/>
              <w:tabs>
                <w:tab w:val="clear" w:pos="765"/>
                <w:tab w:val="decimal" w:pos="1590"/>
              </w:tabs>
              <w:spacing w:line="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86481" w:rsidRPr="00DB7C24" w14:paraId="3A7658E2" w14:textId="77777777" w:rsidTr="006B45DD">
        <w:tc>
          <w:tcPr>
            <w:tcW w:w="2817" w:type="pct"/>
          </w:tcPr>
          <w:p w14:paraId="5DD88218" w14:textId="77777777" w:rsidR="00786481" w:rsidRPr="00BA19A0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20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843F3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019" w:type="pct"/>
            <w:vAlign w:val="bottom"/>
          </w:tcPr>
          <w:p w14:paraId="5603AEF4" w14:textId="64093D13" w:rsidR="00786481" w:rsidRPr="000A0175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0A0175">
              <w:rPr>
                <w:rFonts w:ascii="Angsana New" w:hAnsi="Angsana New"/>
                <w:sz w:val="30"/>
                <w:szCs w:val="30"/>
              </w:rPr>
              <w:t>1,080</w:t>
            </w:r>
          </w:p>
        </w:tc>
        <w:tc>
          <w:tcPr>
            <w:tcW w:w="130" w:type="pct"/>
            <w:vAlign w:val="bottom"/>
          </w:tcPr>
          <w:p w14:paraId="665BB77B" w14:textId="77777777" w:rsidR="00786481" w:rsidRPr="000A0175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679AD8A6" w14:textId="014C709D" w:rsidR="00786481" w:rsidRPr="000A0175" w:rsidRDefault="00E6766F" w:rsidP="006B45DD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0A017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6481" w:rsidRPr="00DB7C24" w14:paraId="7A46ABE3" w14:textId="77777777" w:rsidTr="006B45DD">
        <w:tc>
          <w:tcPr>
            <w:tcW w:w="2817" w:type="pct"/>
          </w:tcPr>
          <w:p w14:paraId="693CA440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คำสั่งซื้อที่ผู้ขายสินค้าตกลงแล้ว</w:t>
            </w:r>
          </w:p>
        </w:tc>
        <w:tc>
          <w:tcPr>
            <w:tcW w:w="1019" w:type="pct"/>
            <w:vAlign w:val="bottom"/>
          </w:tcPr>
          <w:p w14:paraId="56761665" w14:textId="2A6373BC" w:rsidR="00786481" w:rsidRPr="00E02F2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2F23">
              <w:rPr>
                <w:rFonts w:ascii="Angsana New" w:hAnsi="Angsana New"/>
                <w:sz w:val="30"/>
                <w:szCs w:val="30"/>
              </w:rPr>
              <w:t>264,458</w:t>
            </w:r>
          </w:p>
        </w:tc>
        <w:tc>
          <w:tcPr>
            <w:tcW w:w="130" w:type="pct"/>
            <w:vAlign w:val="bottom"/>
          </w:tcPr>
          <w:p w14:paraId="0B461728" w14:textId="77777777" w:rsidR="00786481" w:rsidRPr="00E02F2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1AF313AE" w14:textId="110BB7B6" w:rsidR="00786481" w:rsidRPr="00E02F2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2F23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</w:tr>
      <w:tr w:rsidR="00786481" w:rsidRPr="00DB7C24" w14:paraId="72FA5B97" w14:textId="77777777" w:rsidTr="006B45DD">
        <w:tc>
          <w:tcPr>
            <w:tcW w:w="2817" w:type="pct"/>
          </w:tcPr>
          <w:p w14:paraId="043D0DB8" w14:textId="77777777" w:rsidR="00786481" w:rsidRPr="00DB7C24" w:rsidRDefault="00786481" w:rsidP="006B45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hanging="15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7C2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  หนังสือค้ำประกันจากธนาคาร</w:t>
            </w:r>
          </w:p>
        </w:tc>
        <w:tc>
          <w:tcPr>
            <w:tcW w:w="1019" w:type="pct"/>
            <w:vAlign w:val="bottom"/>
          </w:tcPr>
          <w:p w14:paraId="3543EED6" w14:textId="416A0DA8" w:rsidR="00786481" w:rsidRPr="00E02F2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2F23">
              <w:rPr>
                <w:rFonts w:ascii="Angsana New" w:hAnsi="Angsana New"/>
                <w:sz w:val="30"/>
                <w:szCs w:val="30"/>
              </w:rPr>
              <w:t>10,641</w:t>
            </w:r>
          </w:p>
        </w:tc>
        <w:tc>
          <w:tcPr>
            <w:tcW w:w="130" w:type="pct"/>
            <w:vAlign w:val="bottom"/>
          </w:tcPr>
          <w:p w14:paraId="0A2E5AEB" w14:textId="77777777" w:rsidR="00786481" w:rsidRPr="00E02F2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4" w:type="pct"/>
            <w:vAlign w:val="bottom"/>
          </w:tcPr>
          <w:p w14:paraId="2F628E50" w14:textId="60827EAF" w:rsidR="00786481" w:rsidRPr="00E02F2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E02F23">
              <w:rPr>
                <w:rFonts w:ascii="Angsana New" w:hAnsi="Angsana New"/>
                <w:sz w:val="30"/>
                <w:szCs w:val="30"/>
              </w:rPr>
              <w:t>1,028</w:t>
            </w:r>
          </w:p>
        </w:tc>
      </w:tr>
      <w:tr w:rsidR="00786481" w:rsidRPr="00DB7C24" w14:paraId="12345BAE" w14:textId="77777777" w:rsidTr="006B45DD">
        <w:tc>
          <w:tcPr>
            <w:tcW w:w="2817" w:type="pct"/>
          </w:tcPr>
          <w:p w14:paraId="0998A978" w14:textId="77777777" w:rsidR="00786481" w:rsidRPr="00DB7C24" w:rsidRDefault="00786481" w:rsidP="006B45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7C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A0C94" w14:textId="7C025A3A" w:rsidR="00786481" w:rsidRPr="00E02F2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F23">
              <w:rPr>
                <w:rFonts w:ascii="Angsana New" w:hAnsi="Angsana New"/>
                <w:b/>
                <w:bCs/>
                <w:sz w:val="30"/>
                <w:szCs w:val="30"/>
              </w:rPr>
              <w:t>276,179</w:t>
            </w:r>
          </w:p>
        </w:tc>
        <w:tc>
          <w:tcPr>
            <w:tcW w:w="130" w:type="pct"/>
            <w:vAlign w:val="bottom"/>
          </w:tcPr>
          <w:p w14:paraId="56B15524" w14:textId="77777777" w:rsidR="00786481" w:rsidRPr="00E02F23" w:rsidRDefault="00786481" w:rsidP="006B4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C3BF0" w14:textId="5185CE26" w:rsidR="00786481" w:rsidRPr="00E02F23" w:rsidRDefault="00E6766F" w:rsidP="006B45DD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2F23">
              <w:rPr>
                <w:rFonts w:ascii="Angsana New" w:hAnsi="Angsana New"/>
                <w:b/>
                <w:bCs/>
                <w:sz w:val="30"/>
                <w:szCs w:val="30"/>
              </w:rPr>
              <w:t>13,687</w:t>
            </w:r>
          </w:p>
        </w:tc>
      </w:tr>
    </w:tbl>
    <w:p w14:paraId="4652E465" w14:textId="77777777" w:rsidR="00832180" w:rsidRDefault="00832180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</w:p>
    <w:p w14:paraId="0FD79F07" w14:textId="595C55C2" w:rsidR="00786481" w:rsidRPr="00AD0B59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D0B5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สัญญาอื่นๆ</w:t>
      </w:r>
    </w:p>
    <w:p w14:paraId="5DFC8EB5" w14:textId="77777777" w:rsidR="00786481" w:rsidRPr="00C86D31" w:rsidRDefault="00786481" w:rsidP="0078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B9450" w14:textId="77777777" w:rsidR="00786481" w:rsidRPr="00DB7C24" w:rsidRDefault="00786481" w:rsidP="007864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"/>
        <w:jc w:val="thaiDistribute"/>
        <w:rPr>
          <w:rFonts w:ascii="Angsana New" w:hAnsi="Angsana New"/>
          <w:i/>
          <w:iCs/>
          <w:sz w:val="30"/>
          <w:szCs w:val="30"/>
        </w:rPr>
      </w:pPr>
      <w:r w:rsidRPr="00AD0B59">
        <w:rPr>
          <w:rFonts w:ascii="Angsana New" w:hAnsi="Angsana New"/>
          <w:i/>
          <w:iCs/>
          <w:sz w:val="30"/>
          <w:szCs w:val="30"/>
          <w:cs/>
        </w:rPr>
        <w:t>สัญญาขายสินค้า</w:t>
      </w:r>
      <w:r w:rsidRPr="00AD0B59">
        <w:rPr>
          <w:rFonts w:ascii="Angsana New" w:hAnsi="Angsana New" w:hint="cs"/>
          <w:i/>
          <w:iCs/>
          <w:sz w:val="30"/>
          <w:szCs w:val="30"/>
          <w:cs/>
        </w:rPr>
        <w:t>สำเร็จรูป</w:t>
      </w:r>
      <w:r w:rsidRPr="00DB7C24">
        <w:rPr>
          <w:rFonts w:ascii="Angsana New" w:hAnsi="Angsana New"/>
          <w:i/>
          <w:iCs/>
          <w:sz w:val="30"/>
          <w:szCs w:val="30"/>
          <w:cs/>
        </w:rPr>
        <w:t>ล่วงหน้า</w:t>
      </w:r>
    </w:p>
    <w:p w14:paraId="6535C947" w14:textId="443150BC" w:rsidR="008615B1" w:rsidRDefault="008615B1" w:rsidP="008615B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27885">
        <w:rPr>
          <w:rFonts w:ascii="Angsana New" w:hAnsi="Angsana New"/>
          <w:spacing w:val="-4"/>
          <w:sz w:val="30"/>
          <w:szCs w:val="30"/>
          <w:cs/>
        </w:rPr>
        <w:t>ณ</w:t>
      </w:r>
      <w:r w:rsidRPr="00D27885">
        <w:rPr>
          <w:rFonts w:ascii="Angsana New" w:hAnsi="Angsana New" w:hint="cs"/>
          <w:color w:val="FFFFFF" w:themeColor="background1"/>
          <w:spacing w:val="-4"/>
          <w:sz w:val="12"/>
          <w:szCs w:val="12"/>
          <w:cs/>
        </w:rPr>
        <w:t xml:space="preserve"> </w:t>
      </w:r>
      <w:r w:rsidRPr="00D2788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27885">
        <w:rPr>
          <w:rFonts w:ascii="Angsana New" w:hAnsi="Angsana New"/>
          <w:color w:val="FFFFFF" w:themeColor="background1"/>
          <w:spacing w:val="-4"/>
          <w:sz w:val="12"/>
          <w:szCs w:val="12"/>
        </w:rPr>
        <w:t xml:space="preserve">. </w:t>
      </w:r>
      <w:r w:rsidRPr="00D27885">
        <w:rPr>
          <w:rFonts w:ascii="Angsana New" w:hAnsi="Angsana New"/>
          <w:spacing w:val="-4"/>
          <w:sz w:val="30"/>
          <w:szCs w:val="30"/>
        </w:rPr>
        <w:t xml:space="preserve">31 </w:t>
      </w:r>
      <w:r w:rsidR="009A5CD9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D2788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27885">
        <w:rPr>
          <w:rFonts w:ascii="Angsana New" w:hAnsi="Angsana New"/>
          <w:spacing w:val="-4"/>
          <w:sz w:val="30"/>
          <w:szCs w:val="30"/>
        </w:rPr>
        <w:t>256</w:t>
      </w:r>
      <w:r w:rsidR="009A5CD9">
        <w:rPr>
          <w:rFonts w:ascii="Angsana New" w:hAnsi="Angsana New"/>
          <w:spacing w:val="-4"/>
          <w:sz w:val="30"/>
          <w:szCs w:val="30"/>
        </w:rPr>
        <w:t>6</w:t>
      </w:r>
      <w:r w:rsidRPr="00D27885">
        <w:rPr>
          <w:rFonts w:ascii="Angsana New" w:hAnsi="Angsana New"/>
          <w:spacing w:val="-4"/>
          <w:sz w:val="30"/>
          <w:szCs w:val="30"/>
        </w:rPr>
        <w:t xml:space="preserve"> </w:t>
      </w:r>
      <w:r w:rsidRPr="00D27885">
        <w:rPr>
          <w:rFonts w:ascii="Angsana New" w:hAnsi="Angsana New" w:hint="cs"/>
          <w:spacing w:val="-4"/>
          <w:sz w:val="30"/>
          <w:szCs w:val="30"/>
          <w:cs/>
        </w:rPr>
        <w:t>กลุ่มบริษัท</w:t>
      </w:r>
      <w:r w:rsidRPr="00D27885">
        <w:rPr>
          <w:rFonts w:ascii="Angsana New" w:hAnsi="Angsana New"/>
          <w:spacing w:val="-4"/>
          <w:sz w:val="30"/>
          <w:szCs w:val="30"/>
          <w:cs/>
        </w:rPr>
        <w:t>มีสัญญาขายสินค้าสำเร็จรูปล่วงหน้ากับบริษัทต่างประเทศหลายแห่ง</w:t>
      </w:r>
      <w:r w:rsidRPr="00D278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27885">
        <w:rPr>
          <w:rFonts w:ascii="Angsana New" w:hAnsi="Angsana New"/>
          <w:spacing w:val="-4"/>
          <w:sz w:val="30"/>
          <w:szCs w:val="30"/>
          <w:cs/>
        </w:rPr>
        <w:t>รวมเป</w:t>
      </w:r>
      <w:r w:rsidRPr="00D27885">
        <w:rPr>
          <w:rFonts w:ascii="Angsana New" w:hAnsi="Angsana New" w:hint="cs"/>
          <w:spacing w:val="-4"/>
          <w:sz w:val="30"/>
          <w:szCs w:val="30"/>
          <w:cs/>
        </w:rPr>
        <w:t>็น</w:t>
      </w:r>
      <w:r w:rsidRPr="00D27885">
        <w:rPr>
          <w:rFonts w:ascii="Angsana New" w:hAnsi="Angsana New"/>
          <w:spacing w:val="-4"/>
          <w:sz w:val="30"/>
          <w:szCs w:val="30"/>
          <w:cs/>
        </w:rPr>
        <w:t>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D01A4F">
        <w:rPr>
          <w:rFonts w:ascii="Angsana New" w:hAnsi="Angsana New"/>
          <w:sz w:val="30"/>
          <w:szCs w:val="30"/>
        </w:rPr>
        <w:t>854.92</w:t>
      </w:r>
      <w:r w:rsidRPr="00D27885">
        <w:rPr>
          <w:rFonts w:ascii="Angsana New" w:hAnsi="Angsana New"/>
          <w:sz w:val="30"/>
          <w:szCs w:val="30"/>
        </w:rPr>
        <w:t xml:space="preserve"> </w:t>
      </w:r>
      <w:r w:rsidRPr="00D27885">
        <w:rPr>
          <w:rFonts w:ascii="Angsana New" w:hAnsi="Angsana New"/>
          <w:sz w:val="30"/>
          <w:szCs w:val="30"/>
          <w:cs/>
        </w:rPr>
        <w:t>ล้านบาท</w:t>
      </w:r>
    </w:p>
    <w:p w14:paraId="5DEF0260" w14:textId="77777777" w:rsidR="008615B1" w:rsidRDefault="008615B1" w:rsidP="008615B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723B2E3" w14:textId="77777777" w:rsidR="008615B1" w:rsidRDefault="008615B1" w:rsidP="008615B1">
      <w:pPr>
        <w:numPr>
          <w:ilvl w:val="0"/>
          <w:numId w:val="2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376902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4C094F9" w14:textId="77777777" w:rsidR="003825A8" w:rsidRPr="004B5B15" w:rsidRDefault="003825A8" w:rsidP="00382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B65E318" w14:textId="7AEFFF9C" w:rsidR="003825A8" w:rsidRPr="003825A8" w:rsidRDefault="003825A8" w:rsidP="0079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5B15">
        <w:rPr>
          <w:rFonts w:ascii="Angsana New" w:hAnsi="Angsana New"/>
          <w:sz w:val="30"/>
          <w:szCs w:val="30"/>
          <w:cs/>
        </w:rPr>
        <w:t>ในการประชุม</w:t>
      </w:r>
      <w:r w:rsidR="006D1A84" w:rsidRPr="004B5B15">
        <w:rPr>
          <w:rFonts w:ascii="Angsana New" w:hAnsi="Angsana New"/>
          <w:sz w:val="30"/>
          <w:szCs w:val="30"/>
          <w:cs/>
        </w:rPr>
        <w:t>สามัญประจำปีผู้ถือหุ้นของบริษัท อีสเทิร์น ซีบอร์ด อินดัสเตรียล</w:t>
      </w:r>
      <w:r w:rsidR="00D45B18" w:rsidRPr="004B5B15">
        <w:rPr>
          <w:rFonts w:ascii="Angsana New" w:hAnsi="Angsana New"/>
          <w:sz w:val="30"/>
          <w:szCs w:val="30"/>
          <w:cs/>
        </w:rPr>
        <w:t xml:space="preserve"> เอสเตท (ระยอง) จำกัด</w:t>
      </w:r>
      <w:r w:rsidR="00D45B18">
        <w:rPr>
          <w:rFonts w:ascii="Angsana New" w:hAnsi="Angsana New" w:hint="cs"/>
          <w:sz w:val="30"/>
          <w:szCs w:val="30"/>
          <w:cs/>
        </w:rPr>
        <w:t xml:space="preserve"> </w:t>
      </w:r>
      <w:r w:rsidR="00D45B18" w:rsidRPr="004B5B15">
        <w:rPr>
          <w:rFonts w:ascii="Angsana New" w:hAnsi="Angsana New"/>
          <w:sz w:val="30"/>
          <w:szCs w:val="30"/>
          <w:cs/>
        </w:rPr>
        <w:t>ซึ่งเป็นบริษัท</w:t>
      </w:r>
      <w:r w:rsidR="00674328" w:rsidRPr="004B5B15">
        <w:rPr>
          <w:rFonts w:ascii="Angsana New" w:hAnsi="Angsana New"/>
          <w:sz w:val="30"/>
          <w:szCs w:val="30"/>
          <w:cs/>
        </w:rPr>
        <w:t>ร่วม</w:t>
      </w:r>
      <w:r w:rsidR="00CB1F5F" w:rsidRPr="004B5B15">
        <w:rPr>
          <w:rFonts w:ascii="Angsana New" w:hAnsi="Angsana New"/>
          <w:sz w:val="30"/>
          <w:szCs w:val="30"/>
          <w:cs/>
        </w:rPr>
        <w:t xml:space="preserve">ของบริษัท เมื่อวันที่ </w:t>
      </w:r>
      <w:r w:rsidR="006172DE" w:rsidRPr="004B5B15">
        <w:rPr>
          <w:rFonts w:ascii="Angsana New" w:hAnsi="Angsana New"/>
          <w:sz w:val="30"/>
          <w:szCs w:val="30"/>
        </w:rPr>
        <w:t>4</w:t>
      </w:r>
      <w:r w:rsidR="00CB1F5F" w:rsidRPr="004B5B15">
        <w:rPr>
          <w:rFonts w:ascii="Angsana New" w:hAnsi="Angsana New"/>
          <w:sz w:val="30"/>
          <w:szCs w:val="30"/>
        </w:rPr>
        <w:t xml:space="preserve"> </w:t>
      </w:r>
      <w:r w:rsidR="00CB1F5F" w:rsidRPr="004B5B15">
        <w:rPr>
          <w:rFonts w:ascii="Angsana New" w:hAnsi="Angsana New"/>
          <w:sz w:val="30"/>
          <w:szCs w:val="30"/>
          <w:cs/>
        </w:rPr>
        <w:t xml:space="preserve">เมษายน </w:t>
      </w:r>
      <w:r w:rsidR="00CB1F5F" w:rsidRPr="004B5B15">
        <w:rPr>
          <w:rFonts w:ascii="Angsana New" w:hAnsi="Angsana New"/>
          <w:sz w:val="30"/>
          <w:szCs w:val="30"/>
        </w:rPr>
        <w:t xml:space="preserve">2566 </w:t>
      </w:r>
      <w:r w:rsidR="00CB1F5F" w:rsidRPr="004B5B15">
        <w:rPr>
          <w:rFonts w:ascii="Angsana New" w:hAnsi="Angsana New"/>
          <w:sz w:val="30"/>
          <w:szCs w:val="30"/>
          <w:cs/>
        </w:rPr>
        <w:t>ที่ประชุมผู้ถือหุ้น</w:t>
      </w:r>
      <w:r w:rsidR="006B6CDC" w:rsidRPr="004B5B15">
        <w:rPr>
          <w:rFonts w:ascii="Angsana New" w:hAnsi="Angsana New"/>
          <w:sz w:val="30"/>
          <w:szCs w:val="30"/>
          <w:cs/>
        </w:rPr>
        <w:t>ของบริษัทร่วมดังกล่าวมีมติอนุมัติการจัดสรรกำไร</w:t>
      </w:r>
      <w:r w:rsidR="00196F93" w:rsidRPr="004B5B15">
        <w:rPr>
          <w:rFonts w:ascii="Angsana New" w:hAnsi="Angsana New"/>
          <w:sz w:val="30"/>
          <w:szCs w:val="30"/>
          <w:cs/>
        </w:rPr>
        <w:t xml:space="preserve">เป็นเงินปันผลในอัตราหุ้นละ </w:t>
      </w:r>
      <w:r w:rsidR="00811687" w:rsidRPr="004B5B15">
        <w:rPr>
          <w:rFonts w:ascii="Angsana New" w:hAnsi="Angsana New"/>
          <w:sz w:val="30"/>
          <w:szCs w:val="30"/>
        </w:rPr>
        <w:t>5</w:t>
      </w:r>
      <w:r w:rsidR="00196F93" w:rsidRPr="004B5B15">
        <w:rPr>
          <w:rFonts w:ascii="Angsana New" w:hAnsi="Angsana New"/>
          <w:sz w:val="30"/>
          <w:szCs w:val="30"/>
        </w:rPr>
        <w:t>.</w:t>
      </w:r>
      <w:r w:rsidR="00443A8C" w:rsidRPr="004B5B15">
        <w:rPr>
          <w:rFonts w:ascii="Angsana New" w:hAnsi="Angsana New"/>
          <w:sz w:val="30"/>
          <w:szCs w:val="30"/>
        </w:rPr>
        <w:t>69</w:t>
      </w:r>
      <w:r w:rsidR="00196F93" w:rsidRPr="004B5B15">
        <w:rPr>
          <w:rFonts w:ascii="Angsana New" w:hAnsi="Angsana New"/>
          <w:sz w:val="30"/>
          <w:szCs w:val="30"/>
        </w:rPr>
        <w:t xml:space="preserve"> </w:t>
      </w:r>
      <w:r w:rsidR="00196F93" w:rsidRPr="004B5B15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="002D0BFA" w:rsidRPr="004B5B15">
        <w:rPr>
          <w:rFonts w:ascii="Angsana New" w:hAnsi="Angsana New"/>
          <w:sz w:val="30"/>
          <w:szCs w:val="30"/>
        </w:rPr>
        <w:t>90</w:t>
      </w:r>
      <w:r w:rsidR="00196F93" w:rsidRPr="004B5B15">
        <w:rPr>
          <w:rFonts w:ascii="Angsana New" w:hAnsi="Angsana New"/>
          <w:sz w:val="30"/>
          <w:szCs w:val="30"/>
        </w:rPr>
        <w:t xml:space="preserve"> </w:t>
      </w:r>
      <w:r w:rsidR="00196F93" w:rsidRPr="004B5B15">
        <w:rPr>
          <w:rFonts w:ascii="Angsana New" w:hAnsi="Angsana New"/>
          <w:sz w:val="30"/>
          <w:szCs w:val="30"/>
          <w:cs/>
        </w:rPr>
        <w:t>ล้านบาท บริษัทจะได้รับเงินปันผล</w:t>
      </w:r>
      <w:r w:rsidR="00196F93">
        <w:rPr>
          <w:rFonts w:ascii="Angsana New" w:hAnsi="Angsana New" w:hint="cs"/>
          <w:sz w:val="30"/>
          <w:szCs w:val="30"/>
          <w:cs/>
        </w:rPr>
        <w:t>ดังกล่าว</w:t>
      </w:r>
      <w:r w:rsidR="00E028B7">
        <w:rPr>
          <w:rFonts w:ascii="Angsana New" w:hAnsi="Angsana New"/>
          <w:sz w:val="30"/>
          <w:szCs w:val="30"/>
        </w:rPr>
        <w:br/>
      </w:r>
      <w:r w:rsidR="00196F93">
        <w:rPr>
          <w:rFonts w:ascii="Angsana New" w:hAnsi="Angsana New" w:hint="cs"/>
          <w:sz w:val="30"/>
          <w:szCs w:val="30"/>
          <w:cs/>
        </w:rPr>
        <w:t xml:space="preserve">ตามสัดส่วนการถือหุ้นเป็นจำนวนเงิน </w:t>
      </w:r>
      <w:r w:rsidR="00251B3D" w:rsidRPr="004B5B15">
        <w:rPr>
          <w:rFonts w:ascii="Angsana New" w:hAnsi="Angsana New"/>
          <w:sz w:val="30"/>
          <w:szCs w:val="30"/>
        </w:rPr>
        <w:t>36</w:t>
      </w:r>
      <w:r w:rsidR="00196F93" w:rsidRPr="004B5B15">
        <w:rPr>
          <w:rFonts w:ascii="Angsana New" w:hAnsi="Angsana New"/>
          <w:sz w:val="30"/>
          <w:szCs w:val="30"/>
        </w:rPr>
        <w:t xml:space="preserve"> </w:t>
      </w:r>
      <w:r w:rsidR="00196F93" w:rsidRPr="004B5B15">
        <w:rPr>
          <w:rFonts w:ascii="Angsana New" w:hAnsi="Angsana New"/>
          <w:sz w:val="30"/>
          <w:szCs w:val="30"/>
          <w:cs/>
        </w:rPr>
        <w:t>ล้านบาท</w:t>
      </w:r>
      <w:r w:rsidR="00196F93">
        <w:rPr>
          <w:rFonts w:ascii="Angsana New" w:hAnsi="Angsana New" w:hint="cs"/>
          <w:sz w:val="30"/>
          <w:szCs w:val="30"/>
          <w:cs/>
        </w:rPr>
        <w:t xml:space="preserve"> ในเดือน</w:t>
      </w:r>
      <w:r w:rsidR="00196F93" w:rsidRPr="004B5B15">
        <w:rPr>
          <w:rFonts w:ascii="Angsana New" w:hAnsi="Angsana New"/>
          <w:sz w:val="30"/>
          <w:szCs w:val="30"/>
          <w:cs/>
        </w:rPr>
        <w:t xml:space="preserve">เมษายน </w:t>
      </w:r>
      <w:r w:rsidR="00196F93" w:rsidRPr="004B5B15">
        <w:rPr>
          <w:rFonts w:ascii="Angsana New" w:hAnsi="Angsana New"/>
          <w:sz w:val="30"/>
          <w:szCs w:val="30"/>
        </w:rPr>
        <w:t>2566</w:t>
      </w:r>
    </w:p>
    <w:sectPr w:rsidR="003825A8" w:rsidRPr="003825A8" w:rsidSect="00154A7F">
      <w:headerReference w:type="default" r:id="rId11"/>
      <w:footerReference w:type="default" r:id="rId12"/>
      <w:pgSz w:w="11907" w:h="16840" w:code="9"/>
      <w:pgMar w:top="691" w:right="128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D6DE" w14:textId="77777777" w:rsidR="00075A91" w:rsidRDefault="00075A91" w:rsidP="004956B4">
      <w:r>
        <w:separator/>
      </w:r>
    </w:p>
  </w:endnote>
  <w:endnote w:type="continuationSeparator" w:id="0">
    <w:p w14:paraId="2C0120EA" w14:textId="77777777" w:rsidR="00075A91" w:rsidRDefault="00075A91" w:rsidP="004956B4">
      <w:r>
        <w:continuationSeparator/>
      </w:r>
    </w:p>
  </w:endnote>
  <w:endnote w:type="continuationNotice" w:id="1">
    <w:p w14:paraId="5A467354" w14:textId="77777777" w:rsidR="00075A91" w:rsidRDefault="00075A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53DC8" w14:textId="77777777" w:rsidR="006B45DD" w:rsidRDefault="006B45DD" w:rsidP="00907CF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</w:pPr>
    <w:r>
      <w:rPr>
        <w:rFonts w:ascii="Angsana New" w:hAnsi="Angsana New"/>
        <w:noProof/>
        <w:sz w:val="30"/>
        <w:szCs w:val="30"/>
        <w:lang w:val="fr-FR"/>
      </w:rPr>
      <w:tab/>
    </w:r>
    <w:r w:rsidRPr="00D67D3D">
      <w:rPr>
        <w:rFonts w:ascii="Angsana New" w:hAnsi="Angsana New"/>
        <w:sz w:val="30"/>
        <w:szCs w:val="30"/>
      </w:rPr>
      <w:fldChar w:fldCharType="begin"/>
    </w:r>
    <w:r w:rsidRPr="00D67D3D">
      <w:rPr>
        <w:rFonts w:ascii="Angsana New" w:hAnsi="Angsana New"/>
        <w:sz w:val="30"/>
        <w:szCs w:val="30"/>
      </w:rPr>
      <w:instrText xml:space="preserve"> PAGE   \* MERGEFORMAT </w:instrText>
    </w:r>
    <w:r w:rsidRPr="00D67D3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94</w:t>
    </w:r>
    <w:r w:rsidRPr="00D67D3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54E50" w14:textId="77777777" w:rsidR="00075A91" w:rsidRDefault="00075A91" w:rsidP="004956B4">
      <w:r>
        <w:separator/>
      </w:r>
    </w:p>
  </w:footnote>
  <w:footnote w:type="continuationSeparator" w:id="0">
    <w:p w14:paraId="0B39DD92" w14:textId="77777777" w:rsidR="00075A91" w:rsidRDefault="00075A91" w:rsidP="004956B4">
      <w:r>
        <w:continuationSeparator/>
      </w:r>
    </w:p>
  </w:footnote>
  <w:footnote w:type="continuationNotice" w:id="1">
    <w:p w14:paraId="03CA07EE" w14:textId="77777777" w:rsidR="00075A91" w:rsidRDefault="00075A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CB52C" w14:textId="77777777" w:rsidR="006B45DD" w:rsidRPr="003C763B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อาหารสยาม </w:t>
    </w:r>
    <w:r w:rsidRPr="003C763B">
      <w:rPr>
        <w:rFonts w:ascii="Angsana New" w:hAnsi="Angsana New" w:hint="cs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2B6476B" w14:textId="77777777" w:rsidR="006B45DD" w:rsidRPr="005E0BCE" w:rsidRDefault="006B45DD" w:rsidP="005E0B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5E0BCE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5DEB3ED" w14:textId="44F7BE1B" w:rsidR="006B45DD" w:rsidRDefault="006B45DD" w:rsidP="005E0B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  <w:r w:rsidRPr="005E0BCE">
      <w:rPr>
        <w:rFonts w:ascii="Angsana New" w:hAnsi="Angsana New"/>
        <w:b/>
        <w:bCs/>
        <w:sz w:val="32"/>
        <w:szCs w:val="32"/>
        <w:cs/>
      </w:rPr>
      <w:t>สำหรับงวด</w:t>
    </w:r>
    <w:r w:rsidRPr="005E0BCE"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5E0BCE">
      <w:rPr>
        <w:rFonts w:ascii="Angsana New" w:hAnsi="Angsana New"/>
        <w:b/>
        <w:bCs/>
        <w:sz w:val="32"/>
        <w:szCs w:val="32"/>
      </w:rPr>
      <w:t xml:space="preserve">31 </w:t>
    </w:r>
    <w:r w:rsidRPr="005E0BCE">
      <w:rPr>
        <w:rFonts w:ascii="Angsana New" w:hAnsi="Angsana New" w:hint="cs"/>
        <w:b/>
        <w:bCs/>
        <w:sz w:val="32"/>
        <w:szCs w:val="32"/>
        <w:cs/>
      </w:rPr>
      <w:t>มีน</w:t>
    </w:r>
    <w:r w:rsidRPr="005E0BCE">
      <w:rPr>
        <w:rFonts w:ascii="Angsana New" w:hAnsi="Angsana New"/>
        <w:b/>
        <w:bCs/>
        <w:sz w:val="32"/>
        <w:szCs w:val="32"/>
        <w:cs/>
      </w:rPr>
      <w:t xml:space="preserve">าคม </w:t>
    </w:r>
    <w:r w:rsidRPr="005E0BCE">
      <w:rPr>
        <w:rFonts w:ascii="Angsana New" w:hAnsi="Angsana New"/>
        <w:b/>
        <w:bCs/>
        <w:sz w:val="32"/>
        <w:szCs w:val="32"/>
      </w:rPr>
      <w:t>256</w:t>
    </w:r>
    <w:r w:rsidR="001D12BE">
      <w:rPr>
        <w:rFonts w:ascii="Angsana New" w:hAnsi="Angsana New"/>
        <w:b/>
        <w:bCs/>
        <w:sz w:val="32"/>
        <w:szCs w:val="32"/>
      </w:rPr>
      <w:t>6</w:t>
    </w:r>
    <w:r w:rsidRPr="005E0BCE"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A3C0713" w14:textId="77777777" w:rsidR="006B45DD" w:rsidRPr="00CE5AF6" w:rsidRDefault="006B45DD" w:rsidP="008300B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36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207F66"/>
    <w:multiLevelType w:val="multilevel"/>
    <w:tmpl w:val="73645DF4"/>
    <w:lvl w:ilvl="0">
      <w:numFmt w:val="decimalZero"/>
      <w:lvlText w:val="%1.0"/>
      <w:lvlJc w:val="left"/>
      <w:pPr>
        <w:ind w:left="406" w:hanging="55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12" w:hanging="5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6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440"/>
      </w:pPr>
      <w:rPr>
        <w:rFonts w:hint="default"/>
      </w:rPr>
    </w:lvl>
  </w:abstractNum>
  <w:abstractNum w:abstractNumId="15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E3D424D"/>
    <w:multiLevelType w:val="hybridMultilevel"/>
    <w:tmpl w:val="84A40D48"/>
    <w:lvl w:ilvl="0" w:tplc="4DC87942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A53D1"/>
    <w:multiLevelType w:val="hybridMultilevel"/>
    <w:tmpl w:val="D1F42630"/>
    <w:lvl w:ilvl="0" w:tplc="37400AA6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62A0E"/>
    <w:multiLevelType w:val="multilevel"/>
    <w:tmpl w:val="65CA57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7C2E6466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70DBC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EF5891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8E8F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B800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8C0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ACA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5448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F0D1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8E690F"/>
    <w:multiLevelType w:val="singleLevel"/>
    <w:tmpl w:val="CEFC4E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C11079A"/>
    <w:multiLevelType w:val="hybridMultilevel"/>
    <w:tmpl w:val="19808E2A"/>
    <w:lvl w:ilvl="0" w:tplc="7D744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3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486539"/>
    <w:multiLevelType w:val="hybridMultilevel"/>
    <w:tmpl w:val="185CC12E"/>
    <w:lvl w:ilvl="0" w:tplc="8A8E10E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146537"/>
    <w:multiLevelType w:val="multilevel"/>
    <w:tmpl w:val="D1122B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744399"/>
    <w:multiLevelType w:val="multilevel"/>
    <w:tmpl w:val="983A91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0" w15:restartNumberingAfterBreak="0">
    <w:nsid w:val="65B63793"/>
    <w:multiLevelType w:val="multilevel"/>
    <w:tmpl w:val="A9A24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3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</w:lvl>
  </w:abstractNum>
  <w:abstractNum w:abstractNumId="45" w15:restartNumberingAfterBreak="0">
    <w:nsid w:val="74B2270C"/>
    <w:multiLevelType w:val="multilevel"/>
    <w:tmpl w:val="6338ECE0"/>
    <w:lvl w:ilvl="0">
      <w:numFmt w:val="decimalZero"/>
      <w:lvlText w:val="%1.0"/>
      <w:lvlJc w:val="left"/>
      <w:pPr>
        <w:ind w:left="806" w:hanging="40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2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94" w:hanging="1440"/>
      </w:pPr>
      <w:rPr>
        <w:rFonts w:hint="default"/>
      </w:rPr>
    </w:lvl>
  </w:abstractNum>
  <w:abstractNum w:abstractNumId="46" w15:restartNumberingAfterBreak="0">
    <w:nsid w:val="7594063A"/>
    <w:multiLevelType w:val="hybridMultilevel"/>
    <w:tmpl w:val="3DA68FCC"/>
    <w:lvl w:ilvl="0" w:tplc="2E92F57C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779521984">
    <w:abstractNumId w:val="24"/>
  </w:num>
  <w:num w:numId="2" w16cid:durableId="292448448">
    <w:abstractNumId w:val="26"/>
  </w:num>
  <w:num w:numId="3" w16cid:durableId="1760443288">
    <w:abstractNumId w:val="38"/>
  </w:num>
  <w:num w:numId="4" w16cid:durableId="1860585590">
    <w:abstractNumId w:val="10"/>
  </w:num>
  <w:num w:numId="5" w16cid:durableId="1920552064">
    <w:abstractNumId w:val="17"/>
  </w:num>
  <w:num w:numId="6" w16cid:durableId="354699243">
    <w:abstractNumId w:val="32"/>
  </w:num>
  <w:num w:numId="7" w16cid:durableId="280066721">
    <w:abstractNumId w:val="40"/>
  </w:num>
  <w:num w:numId="8" w16cid:durableId="2092309346">
    <w:abstractNumId w:val="30"/>
  </w:num>
  <w:num w:numId="9" w16cid:durableId="676537634">
    <w:abstractNumId w:val="12"/>
  </w:num>
  <w:num w:numId="10" w16cid:durableId="496771727">
    <w:abstractNumId w:val="27"/>
  </w:num>
  <w:num w:numId="11" w16cid:durableId="496769314">
    <w:abstractNumId w:val="46"/>
  </w:num>
  <w:num w:numId="12" w16cid:durableId="499733709">
    <w:abstractNumId w:val="28"/>
  </w:num>
  <w:num w:numId="13" w16cid:durableId="549265314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53817931">
    <w:abstractNumId w:val="22"/>
  </w:num>
  <w:num w:numId="15" w16cid:durableId="1770396110">
    <w:abstractNumId w:val="44"/>
    <w:lvlOverride w:ilvl="0">
      <w:startOverride w:val="6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3021842">
    <w:abstractNumId w:val="49"/>
  </w:num>
  <w:num w:numId="17" w16cid:durableId="1095129814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5492069">
    <w:abstractNumId w:val="47"/>
  </w:num>
  <w:num w:numId="19" w16cid:durableId="755201991">
    <w:abstractNumId w:val="11"/>
  </w:num>
  <w:num w:numId="20" w16cid:durableId="1647275399">
    <w:abstractNumId w:val="14"/>
  </w:num>
  <w:num w:numId="21" w16cid:durableId="1138644177">
    <w:abstractNumId w:val="45"/>
  </w:num>
  <w:num w:numId="22" w16cid:durableId="509417424">
    <w:abstractNumId w:val="20"/>
  </w:num>
  <w:num w:numId="23" w16cid:durableId="774329270">
    <w:abstractNumId w:val="48"/>
  </w:num>
  <w:num w:numId="24" w16cid:durableId="1085759312">
    <w:abstractNumId w:val="34"/>
  </w:num>
  <w:num w:numId="25" w16cid:durableId="456265159">
    <w:abstractNumId w:val="19"/>
  </w:num>
  <w:num w:numId="26" w16cid:durableId="176109726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94066216">
    <w:abstractNumId w:val="6"/>
  </w:num>
  <w:num w:numId="28" w16cid:durableId="276955186">
    <w:abstractNumId w:val="25"/>
  </w:num>
  <w:num w:numId="29" w16cid:durableId="2092892618">
    <w:abstractNumId w:val="18"/>
  </w:num>
  <w:num w:numId="30" w16cid:durableId="563101124">
    <w:abstractNumId w:val="5"/>
  </w:num>
  <w:num w:numId="31" w16cid:durableId="1032802975">
    <w:abstractNumId w:val="9"/>
  </w:num>
  <w:num w:numId="32" w16cid:durableId="633751738">
    <w:abstractNumId w:val="7"/>
  </w:num>
  <w:num w:numId="33" w16cid:durableId="886332068">
    <w:abstractNumId w:val="8"/>
  </w:num>
  <w:num w:numId="34" w16cid:durableId="1370062671">
    <w:abstractNumId w:val="3"/>
  </w:num>
  <w:num w:numId="35" w16cid:durableId="921645005">
    <w:abstractNumId w:val="2"/>
  </w:num>
  <w:num w:numId="36" w16cid:durableId="604264729">
    <w:abstractNumId w:val="0"/>
  </w:num>
  <w:num w:numId="37" w16cid:durableId="1745645982">
    <w:abstractNumId w:val="1"/>
  </w:num>
  <w:num w:numId="38" w16cid:durableId="138036253">
    <w:abstractNumId w:val="4"/>
  </w:num>
  <w:num w:numId="39" w16cid:durableId="987828166">
    <w:abstractNumId w:val="29"/>
  </w:num>
  <w:num w:numId="40" w16cid:durableId="1707293602">
    <w:abstractNumId w:val="21"/>
  </w:num>
  <w:num w:numId="41" w16cid:durableId="2117090128">
    <w:abstractNumId w:val="41"/>
  </w:num>
  <w:num w:numId="42" w16cid:durableId="845939660">
    <w:abstractNumId w:val="31"/>
  </w:num>
  <w:num w:numId="43" w16cid:durableId="1390692755">
    <w:abstractNumId w:val="15"/>
  </w:num>
  <w:num w:numId="44" w16cid:durableId="895050502">
    <w:abstractNumId w:val="36"/>
  </w:num>
  <w:num w:numId="45" w16cid:durableId="1916939188">
    <w:abstractNumId w:val="23"/>
  </w:num>
  <w:num w:numId="46" w16cid:durableId="1543713784">
    <w:abstractNumId w:val="37"/>
  </w:num>
  <w:num w:numId="47" w16cid:durableId="947009743">
    <w:abstractNumId w:val="33"/>
  </w:num>
  <w:num w:numId="48" w16cid:durableId="1169949473">
    <w:abstractNumId w:val="13"/>
  </w:num>
  <w:num w:numId="49" w16cid:durableId="929507256">
    <w:abstractNumId w:val="43"/>
  </w:num>
  <w:num w:numId="50" w16cid:durableId="1606231586">
    <w:abstractNumId w:val="42"/>
  </w:num>
  <w:num w:numId="51" w16cid:durableId="1042679514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@✭✮ā䱧"/>
  </w:docVars>
  <w:rsids>
    <w:rsidRoot w:val="00127299"/>
    <w:rsid w:val="00000018"/>
    <w:rsid w:val="00000073"/>
    <w:rsid w:val="000002F2"/>
    <w:rsid w:val="000005E5"/>
    <w:rsid w:val="000005ED"/>
    <w:rsid w:val="00000CFA"/>
    <w:rsid w:val="00000DCB"/>
    <w:rsid w:val="00000E29"/>
    <w:rsid w:val="0000150C"/>
    <w:rsid w:val="000015C2"/>
    <w:rsid w:val="000017FB"/>
    <w:rsid w:val="0000181A"/>
    <w:rsid w:val="000018AB"/>
    <w:rsid w:val="000019C7"/>
    <w:rsid w:val="00001A25"/>
    <w:rsid w:val="00001C60"/>
    <w:rsid w:val="00001F13"/>
    <w:rsid w:val="000022D5"/>
    <w:rsid w:val="00002354"/>
    <w:rsid w:val="00002719"/>
    <w:rsid w:val="00002963"/>
    <w:rsid w:val="00002CB7"/>
    <w:rsid w:val="00002E66"/>
    <w:rsid w:val="0000306F"/>
    <w:rsid w:val="000030D7"/>
    <w:rsid w:val="00003205"/>
    <w:rsid w:val="00003652"/>
    <w:rsid w:val="00003B4B"/>
    <w:rsid w:val="00003CF4"/>
    <w:rsid w:val="00003D9D"/>
    <w:rsid w:val="00003E5C"/>
    <w:rsid w:val="00004638"/>
    <w:rsid w:val="0000499A"/>
    <w:rsid w:val="00004A35"/>
    <w:rsid w:val="00005222"/>
    <w:rsid w:val="000057DB"/>
    <w:rsid w:val="00005952"/>
    <w:rsid w:val="00005A34"/>
    <w:rsid w:val="00005DB5"/>
    <w:rsid w:val="00005E92"/>
    <w:rsid w:val="00005ECA"/>
    <w:rsid w:val="00006C39"/>
    <w:rsid w:val="000071B3"/>
    <w:rsid w:val="00007673"/>
    <w:rsid w:val="000077E9"/>
    <w:rsid w:val="0000783F"/>
    <w:rsid w:val="00007901"/>
    <w:rsid w:val="00007BA5"/>
    <w:rsid w:val="00007D4A"/>
    <w:rsid w:val="0001002B"/>
    <w:rsid w:val="00010766"/>
    <w:rsid w:val="00010ABD"/>
    <w:rsid w:val="00010CC2"/>
    <w:rsid w:val="00010D91"/>
    <w:rsid w:val="00010E13"/>
    <w:rsid w:val="00011257"/>
    <w:rsid w:val="000113F1"/>
    <w:rsid w:val="000116FA"/>
    <w:rsid w:val="00011F64"/>
    <w:rsid w:val="000122EF"/>
    <w:rsid w:val="0001236E"/>
    <w:rsid w:val="0001276A"/>
    <w:rsid w:val="00012ACD"/>
    <w:rsid w:val="00012B42"/>
    <w:rsid w:val="000132EA"/>
    <w:rsid w:val="0001342C"/>
    <w:rsid w:val="00013538"/>
    <w:rsid w:val="00013550"/>
    <w:rsid w:val="00013704"/>
    <w:rsid w:val="00013C4B"/>
    <w:rsid w:val="00013E3A"/>
    <w:rsid w:val="000142EA"/>
    <w:rsid w:val="00014471"/>
    <w:rsid w:val="00014708"/>
    <w:rsid w:val="000148F5"/>
    <w:rsid w:val="00014931"/>
    <w:rsid w:val="00014C70"/>
    <w:rsid w:val="00014DA6"/>
    <w:rsid w:val="00014EBA"/>
    <w:rsid w:val="00015061"/>
    <w:rsid w:val="00015077"/>
    <w:rsid w:val="000154FD"/>
    <w:rsid w:val="000156EF"/>
    <w:rsid w:val="0001574A"/>
    <w:rsid w:val="00015F01"/>
    <w:rsid w:val="00016245"/>
    <w:rsid w:val="00016358"/>
    <w:rsid w:val="000167BA"/>
    <w:rsid w:val="00016A7B"/>
    <w:rsid w:val="00017B54"/>
    <w:rsid w:val="00020739"/>
    <w:rsid w:val="0002085B"/>
    <w:rsid w:val="00020955"/>
    <w:rsid w:val="00021161"/>
    <w:rsid w:val="00021566"/>
    <w:rsid w:val="00021873"/>
    <w:rsid w:val="00021AAB"/>
    <w:rsid w:val="00021B77"/>
    <w:rsid w:val="00021DB1"/>
    <w:rsid w:val="00021E17"/>
    <w:rsid w:val="00021E8C"/>
    <w:rsid w:val="000222B2"/>
    <w:rsid w:val="000224C8"/>
    <w:rsid w:val="0002270D"/>
    <w:rsid w:val="00022794"/>
    <w:rsid w:val="000227D5"/>
    <w:rsid w:val="00022BA9"/>
    <w:rsid w:val="00022CDC"/>
    <w:rsid w:val="00022E47"/>
    <w:rsid w:val="00022E9D"/>
    <w:rsid w:val="000230F0"/>
    <w:rsid w:val="0002369A"/>
    <w:rsid w:val="00023876"/>
    <w:rsid w:val="00023A28"/>
    <w:rsid w:val="00023AD2"/>
    <w:rsid w:val="00023BD6"/>
    <w:rsid w:val="00023C08"/>
    <w:rsid w:val="00023E11"/>
    <w:rsid w:val="00023E63"/>
    <w:rsid w:val="000240F7"/>
    <w:rsid w:val="0002426A"/>
    <w:rsid w:val="000244E9"/>
    <w:rsid w:val="000249A8"/>
    <w:rsid w:val="00024B70"/>
    <w:rsid w:val="00024C32"/>
    <w:rsid w:val="00024C44"/>
    <w:rsid w:val="0002512D"/>
    <w:rsid w:val="0002512E"/>
    <w:rsid w:val="00025292"/>
    <w:rsid w:val="0002551F"/>
    <w:rsid w:val="0002567B"/>
    <w:rsid w:val="00025DAE"/>
    <w:rsid w:val="00026432"/>
    <w:rsid w:val="00026490"/>
    <w:rsid w:val="000268EF"/>
    <w:rsid w:val="00026965"/>
    <w:rsid w:val="00026C48"/>
    <w:rsid w:val="0002709F"/>
    <w:rsid w:val="000278F6"/>
    <w:rsid w:val="00027C1D"/>
    <w:rsid w:val="000304D0"/>
    <w:rsid w:val="00030A83"/>
    <w:rsid w:val="00030B2D"/>
    <w:rsid w:val="00030F9D"/>
    <w:rsid w:val="00031330"/>
    <w:rsid w:val="00031366"/>
    <w:rsid w:val="000313C2"/>
    <w:rsid w:val="0003155D"/>
    <w:rsid w:val="00031666"/>
    <w:rsid w:val="0003170A"/>
    <w:rsid w:val="00031C2A"/>
    <w:rsid w:val="00031DFB"/>
    <w:rsid w:val="0003209D"/>
    <w:rsid w:val="00032469"/>
    <w:rsid w:val="00032B45"/>
    <w:rsid w:val="00033023"/>
    <w:rsid w:val="000333BA"/>
    <w:rsid w:val="000333D9"/>
    <w:rsid w:val="000334D1"/>
    <w:rsid w:val="0003353C"/>
    <w:rsid w:val="00033707"/>
    <w:rsid w:val="00033762"/>
    <w:rsid w:val="000339B8"/>
    <w:rsid w:val="000339C4"/>
    <w:rsid w:val="00033D38"/>
    <w:rsid w:val="00034418"/>
    <w:rsid w:val="0003467F"/>
    <w:rsid w:val="000346A2"/>
    <w:rsid w:val="000347A4"/>
    <w:rsid w:val="0003483C"/>
    <w:rsid w:val="00034BEA"/>
    <w:rsid w:val="00034DD9"/>
    <w:rsid w:val="00034F9C"/>
    <w:rsid w:val="00034FF1"/>
    <w:rsid w:val="0003512E"/>
    <w:rsid w:val="000352EF"/>
    <w:rsid w:val="000352F0"/>
    <w:rsid w:val="0003597F"/>
    <w:rsid w:val="00035AA5"/>
    <w:rsid w:val="00035D1D"/>
    <w:rsid w:val="00035FDF"/>
    <w:rsid w:val="00036260"/>
    <w:rsid w:val="00036425"/>
    <w:rsid w:val="000367F1"/>
    <w:rsid w:val="00036A9D"/>
    <w:rsid w:val="00036D70"/>
    <w:rsid w:val="000371AA"/>
    <w:rsid w:val="000371D1"/>
    <w:rsid w:val="000371DA"/>
    <w:rsid w:val="00037330"/>
    <w:rsid w:val="0003743B"/>
    <w:rsid w:val="00037A57"/>
    <w:rsid w:val="00037ABA"/>
    <w:rsid w:val="00037B04"/>
    <w:rsid w:val="0004022C"/>
    <w:rsid w:val="00040724"/>
    <w:rsid w:val="00040C54"/>
    <w:rsid w:val="00041105"/>
    <w:rsid w:val="000412F0"/>
    <w:rsid w:val="000414BF"/>
    <w:rsid w:val="00041B60"/>
    <w:rsid w:val="00041DA6"/>
    <w:rsid w:val="00041F3B"/>
    <w:rsid w:val="00041F3E"/>
    <w:rsid w:val="00041F66"/>
    <w:rsid w:val="000425D2"/>
    <w:rsid w:val="00042F8E"/>
    <w:rsid w:val="00042FC9"/>
    <w:rsid w:val="00043A6F"/>
    <w:rsid w:val="00043CD8"/>
    <w:rsid w:val="00043D30"/>
    <w:rsid w:val="00043EEE"/>
    <w:rsid w:val="00043F4B"/>
    <w:rsid w:val="00044409"/>
    <w:rsid w:val="00044622"/>
    <w:rsid w:val="000447FD"/>
    <w:rsid w:val="00044895"/>
    <w:rsid w:val="00044A4B"/>
    <w:rsid w:val="00044AEB"/>
    <w:rsid w:val="00044C7D"/>
    <w:rsid w:val="00044E65"/>
    <w:rsid w:val="00044EF4"/>
    <w:rsid w:val="00044F62"/>
    <w:rsid w:val="00045142"/>
    <w:rsid w:val="0004559B"/>
    <w:rsid w:val="00045770"/>
    <w:rsid w:val="00045836"/>
    <w:rsid w:val="000459EF"/>
    <w:rsid w:val="00045B62"/>
    <w:rsid w:val="00045D41"/>
    <w:rsid w:val="00045F0F"/>
    <w:rsid w:val="000461B4"/>
    <w:rsid w:val="0004665E"/>
    <w:rsid w:val="00047291"/>
    <w:rsid w:val="000479BE"/>
    <w:rsid w:val="00047B54"/>
    <w:rsid w:val="00047DCA"/>
    <w:rsid w:val="00047EF1"/>
    <w:rsid w:val="000503DC"/>
    <w:rsid w:val="0005044B"/>
    <w:rsid w:val="000505C8"/>
    <w:rsid w:val="00050631"/>
    <w:rsid w:val="00050AE4"/>
    <w:rsid w:val="00050BB7"/>
    <w:rsid w:val="00050DB6"/>
    <w:rsid w:val="000510F1"/>
    <w:rsid w:val="00051595"/>
    <w:rsid w:val="00051874"/>
    <w:rsid w:val="00051CC8"/>
    <w:rsid w:val="00051FA0"/>
    <w:rsid w:val="0005200A"/>
    <w:rsid w:val="00052361"/>
    <w:rsid w:val="00052B16"/>
    <w:rsid w:val="00052D7C"/>
    <w:rsid w:val="00052E03"/>
    <w:rsid w:val="00052F5C"/>
    <w:rsid w:val="00053456"/>
    <w:rsid w:val="00053661"/>
    <w:rsid w:val="000536A9"/>
    <w:rsid w:val="000539FF"/>
    <w:rsid w:val="00053B63"/>
    <w:rsid w:val="000544DA"/>
    <w:rsid w:val="0005469B"/>
    <w:rsid w:val="00054747"/>
    <w:rsid w:val="000547C5"/>
    <w:rsid w:val="00055234"/>
    <w:rsid w:val="00055381"/>
    <w:rsid w:val="00055960"/>
    <w:rsid w:val="00055D57"/>
    <w:rsid w:val="00055D63"/>
    <w:rsid w:val="0005600A"/>
    <w:rsid w:val="00056046"/>
    <w:rsid w:val="00056638"/>
    <w:rsid w:val="00056702"/>
    <w:rsid w:val="00056906"/>
    <w:rsid w:val="000569F9"/>
    <w:rsid w:val="00056A27"/>
    <w:rsid w:val="00056A7B"/>
    <w:rsid w:val="00056C2D"/>
    <w:rsid w:val="000574DA"/>
    <w:rsid w:val="00057634"/>
    <w:rsid w:val="000576DA"/>
    <w:rsid w:val="00057859"/>
    <w:rsid w:val="00057B26"/>
    <w:rsid w:val="00057C1E"/>
    <w:rsid w:val="00057CA1"/>
    <w:rsid w:val="00060198"/>
    <w:rsid w:val="00060457"/>
    <w:rsid w:val="00060A0F"/>
    <w:rsid w:val="00060C0B"/>
    <w:rsid w:val="000614D7"/>
    <w:rsid w:val="000619B5"/>
    <w:rsid w:val="00061AAE"/>
    <w:rsid w:val="00061CCE"/>
    <w:rsid w:val="00061DEA"/>
    <w:rsid w:val="00061F86"/>
    <w:rsid w:val="000622B0"/>
    <w:rsid w:val="00062425"/>
    <w:rsid w:val="0006254E"/>
    <w:rsid w:val="00062759"/>
    <w:rsid w:val="00062B86"/>
    <w:rsid w:val="00062ECE"/>
    <w:rsid w:val="00063011"/>
    <w:rsid w:val="000630AB"/>
    <w:rsid w:val="000634F4"/>
    <w:rsid w:val="0006354B"/>
    <w:rsid w:val="0006365F"/>
    <w:rsid w:val="000636B8"/>
    <w:rsid w:val="000640A0"/>
    <w:rsid w:val="000646A7"/>
    <w:rsid w:val="00065335"/>
    <w:rsid w:val="000655A5"/>
    <w:rsid w:val="000656E1"/>
    <w:rsid w:val="00065ADE"/>
    <w:rsid w:val="00065C80"/>
    <w:rsid w:val="00065DA0"/>
    <w:rsid w:val="00065EEA"/>
    <w:rsid w:val="00066028"/>
    <w:rsid w:val="00066319"/>
    <w:rsid w:val="00066578"/>
    <w:rsid w:val="000669B2"/>
    <w:rsid w:val="00066F63"/>
    <w:rsid w:val="00067348"/>
    <w:rsid w:val="00067490"/>
    <w:rsid w:val="000674F0"/>
    <w:rsid w:val="000674F4"/>
    <w:rsid w:val="000676C7"/>
    <w:rsid w:val="00067A04"/>
    <w:rsid w:val="00067BB7"/>
    <w:rsid w:val="00067D22"/>
    <w:rsid w:val="0007093C"/>
    <w:rsid w:val="00070A19"/>
    <w:rsid w:val="00071386"/>
    <w:rsid w:val="000717B2"/>
    <w:rsid w:val="00071B6D"/>
    <w:rsid w:val="00071C36"/>
    <w:rsid w:val="00071E07"/>
    <w:rsid w:val="00071E2A"/>
    <w:rsid w:val="00071F13"/>
    <w:rsid w:val="000722E1"/>
    <w:rsid w:val="0007277C"/>
    <w:rsid w:val="00072DD5"/>
    <w:rsid w:val="00072E8A"/>
    <w:rsid w:val="000730CF"/>
    <w:rsid w:val="000731E8"/>
    <w:rsid w:val="0007326B"/>
    <w:rsid w:val="00074028"/>
    <w:rsid w:val="000742CD"/>
    <w:rsid w:val="000744FA"/>
    <w:rsid w:val="000747A0"/>
    <w:rsid w:val="000749A0"/>
    <w:rsid w:val="00074E27"/>
    <w:rsid w:val="0007509B"/>
    <w:rsid w:val="000751B4"/>
    <w:rsid w:val="0007522D"/>
    <w:rsid w:val="000754D3"/>
    <w:rsid w:val="0007557D"/>
    <w:rsid w:val="000759B4"/>
    <w:rsid w:val="00075A91"/>
    <w:rsid w:val="00075B18"/>
    <w:rsid w:val="00075BDA"/>
    <w:rsid w:val="00075C84"/>
    <w:rsid w:val="00075CBB"/>
    <w:rsid w:val="00076171"/>
    <w:rsid w:val="00076175"/>
    <w:rsid w:val="0007679B"/>
    <w:rsid w:val="00077135"/>
    <w:rsid w:val="000772EF"/>
    <w:rsid w:val="00077969"/>
    <w:rsid w:val="000803C9"/>
    <w:rsid w:val="000806F6"/>
    <w:rsid w:val="00080858"/>
    <w:rsid w:val="00080D3E"/>
    <w:rsid w:val="000812D0"/>
    <w:rsid w:val="00081A07"/>
    <w:rsid w:val="00081A62"/>
    <w:rsid w:val="00081C6E"/>
    <w:rsid w:val="00081EDC"/>
    <w:rsid w:val="00082640"/>
    <w:rsid w:val="0008296F"/>
    <w:rsid w:val="000829F1"/>
    <w:rsid w:val="00082B92"/>
    <w:rsid w:val="00082CC5"/>
    <w:rsid w:val="00082F02"/>
    <w:rsid w:val="00083172"/>
    <w:rsid w:val="0008356D"/>
    <w:rsid w:val="000838F4"/>
    <w:rsid w:val="00083A02"/>
    <w:rsid w:val="00083C01"/>
    <w:rsid w:val="00084002"/>
    <w:rsid w:val="000841EC"/>
    <w:rsid w:val="00084539"/>
    <w:rsid w:val="00084A5A"/>
    <w:rsid w:val="00084B52"/>
    <w:rsid w:val="000850A1"/>
    <w:rsid w:val="00085457"/>
    <w:rsid w:val="000859AE"/>
    <w:rsid w:val="00085CD5"/>
    <w:rsid w:val="00085E7C"/>
    <w:rsid w:val="00086009"/>
    <w:rsid w:val="0008635F"/>
    <w:rsid w:val="00086521"/>
    <w:rsid w:val="00086653"/>
    <w:rsid w:val="000866AB"/>
    <w:rsid w:val="000877F1"/>
    <w:rsid w:val="00087AB2"/>
    <w:rsid w:val="00087C9A"/>
    <w:rsid w:val="0009030F"/>
    <w:rsid w:val="00090470"/>
    <w:rsid w:val="000912EB"/>
    <w:rsid w:val="00091B67"/>
    <w:rsid w:val="00091BB9"/>
    <w:rsid w:val="00091BD6"/>
    <w:rsid w:val="00091D45"/>
    <w:rsid w:val="00091E91"/>
    <w:rsid w:val="00092305"/>
    <w:rsid w:val="0009243E"/>
    <w:rsid w:val="00092641"/>
    <w:rsid w:val="00092834"/>
    <w:rsid w:val="0009292F"/>
    <w:rsid w:val="00092F3D"/>
    <w:rsid w:val="00093030"/>
    <w:rsid w:val="000930D9"/>
    <w:rsid w:val="000933AD"/>
    <w:rsid w:val="00093A25"/>
    <w:rsid w:val="00093C5B"/>
    <w:rsid w:val="00093CF4"/>
    <w:rsid w:val="00093EA5"/>
    <w:rsid w:val="000947D8"/>
    <w:rsid w:val="00094A36"/>
    <w:rsid w:val="00094A75"/>
    <w:rsid w:val="00095021"/>
    <w:rsid w:val="0009561B"/>
    <w:rsid w:val="000957CE"/>
    <w:rsid w:val="00095B91"/>
    <w:rsid w:val="00095F51"/>
    <w:rsid w:val="00096C18"/>
    <w:rsid w:val="0009727B"/>
    <w:rsid w:val="0009756E"/>
    <w:rsid w:val="0009759B"/>
    <w:rsid w:val="00097609"/>
    <w:rsid w:val="00097712"/>
    <w:rsid w:val="00097A05"/>
    <w:rsid w:val="00097C2C"/>
    <w:rsid w:val="000A0175"/>
    <w:rsid w:val="000A036D"/>
    <w:rsid w:val="000A0695"/>
    <w:rsid w:val="000A0CB3"/>
    <w:rsid w:val="000A0EA3"/>
    <w:rsid w:val="000A11BA"/>
    <w:rsid w:val="000A12EF"/>
    <w:rsid w:val="000A1583"/>
    <w:rsid w:val="000A1623"/>
    <w:rsid w:val="000A174B"/>
    <w:rsid w:val="000A17D9"/>
    <w:rsid w:val="000A17DA"/>
    <w:rsid w:val="000A18C3"/>
    <w:rsid w:val="000A1B9E"/>
    <w:rsid w:val="000A228D"/>
    <w:rsid w:val="000A2568"/>
    <w:rsid w:val="000A26F7"/>
    <w:rsid w:val="000A2856"/>
    <w:rsid w:val="000A3167"/>
    <w:rsid w:val="000A33B6"/>
    <w:rsid w:val="000A363B"/>
    <w:rsid w:val="000A37EB"/>
    <w:rsid w:val="000A4364"/>
    <w:rsid w:val="000A43D0"/>
    <w:rsid w:val="000A47DC"/>
    <w:rsid w:val="000A48EE"/>
    <w:rsid w:val="000A4998"/>
    <w:rsid w:val="000A4B57"/>
    <w:rsid w:val="000A4EFE"/>
    <w:rsid w:val="000A554D"/>
    <w:rsid w:val="000A55D1"/>
    <w:rsid w:val="000A58A2"/>
    <w:rsid w:val="000A59C8"/>
    <w:rsid w:val="000A5B6F"/>
    <w:rsid w:val="000A5FE9"/>
    <w:rsid w:val="000A62C5"/>
    <w:rsid w:val="000A63CF"/>
    <w:rsid w:val="000A65E0"/>
    <w:rsid w:val="000A67A9"/>
    <w:rsid w:val="000A69C8"/>
    <w:rsid w:val="000A6BFB"/>
    <w:rsid w:val="000A6C35"/>
    <w:rsid w:val="000A6D5D"/>
    <w:rsid w:val="000A6DF7"/>
    <w:rsid w:val="000A6E07"/>
    <w:rsid w:val="000A7121"/>
    <w:rsid w:val="000A747F"/>
    <w:rsid w:val="000A758A"/>
    <w:rsid w:val="000A773E"/>
    <w:rsid w:val="000A7799"/>
    <w:rsid w:val="000B0147"/>
    <w:rsid w:val="000B033B"/>
    <w:rsid w:val="000B0720"/>
    <w:rsid w:val="000B0DEC"/>
    <w:rsid w:val="000B0E74"/>
    <w:rsid w:val="000B0ECB"/>
    <w:rsid w:val="000B1112"/>
    <w:rsid w:val="000B13EF"/>
    <w:rsid w:val="000B1443"/>
    <w:rsid w:val="000B17BA"/>
    <w:rsid w:val="000B17F5"/>
    <w:rsid w:val="000B19D3"/>
    <w:rsid w:val="000B1B44"/>
    <w:rsid w:val="000B1E06"/>
    <w:rsid w:val="000B21E9"/>
    <w:rsid w:val="000B267E"/>
    <w:rsid w:val="000B2767"/>
    <w:rsid w:val="000B27A1"/>
    <w:rsid w:val="000B294D"/>
    <w:rsid w:val="000B39A7"/>
    <w:rsid w:val="000B39C7"/>
    <w:rsid w:val="000B3CB5"/>
    <w:rsid w:val="000B3E44"/>
    <w:rsid w:val="000B3E5D"/>
    <w:rsid w:val="000B4058"/>
    <w:rsid w:val="000B41A5"/>
    <w:rsid w:val="000B44A0"/>
    <w:rsid w:val="000B4D4A"/>
    <w:rsid w:val="000B4E10"/>
    <w:rsid w:val="000B4E7A"/>
    <w:rsid w:val="000B4EED"/>
    <w:rsid w:val="000B587D"/>
    <w:rsid w:val="000B58BE"/>
    <w:rsid w:val="000B5E9D"/>
    <w:rsid w:val="000B6168"/>
    <w:rsid w:val="000B6507"/>
    <w:rsid w:val="000B695E"/>
    <w:rsid w:val="000B6DD7"/>
    <w:rsid w:val="000B7087"/>
    <w:rsid w:val="000B708F"/>
    <w:rsid w:val="000B7352"/>
    <w:rsid w:val="000B7634"/>
    <w:rsid w:val="000B78AD"/>
    <w:rsid w:val="000B7A60"/>
    <w:rsid w:val="000B7F65"/>
    <w:rsid w:val="000B7F82"/>
    <w:rsid w:val="000C0365"/>
    <w:rsid w:val="000C0913"/>
    <w:rsid w:val="000C0946"/>
    <w:rsid w:val="000C0B2A"/>
    <w:rsid w:val="000C0C75"/>
    <w:rsid w:val="000C0D1D"/>
    <w:rsid w:val="000C0E6F"/>
    <w:rsid w:val="000C0F24"/>
    <w:rsid w:val="000C12FF"/>
    <w:rsid w:val="000C16F7"/>
    <w:rsid w:val="000C1822"/>
    <w:rsid w:val="000C1919"/>
    <w:rsid w:val="000C2123"/>
    <w:rsid w:val="000C22D6"/>
    <w:rsid w:val="000C2556"/>
    <w:rsid w:val="000C3172"/>
    <w:rsid w:val="000C3548"/>
    <w:rsid w:val="000C3568"/>
    <w:rsid w:val="000C3C4C"/>
    <w:rsid w:val="000C3D7C"/>
    <w:rsid w:val="000C3EE3"/>
    <w:rsid w:val="000C3EF6"/>
    <w:rsid w:val="000C3FF3"/>
    <w:rsid w:val="000C40C3"/>
    <w:rsid w:val="000C4184"/>
    <w:rsid w:val="000C45E1"/>
    <w:rsid w:val="000C4682"/>
    <w:rsid w:val="000C4B14"/>
    <w:rsid w:val="000C4D17"/>
    <w:rsid w:val="000C4D5B"/>
    <w:rsid w:val="000C4DF5"/>
    <w:rsid w:val="000C4F26"/>
    <w:rsid w:val="000C52D0"/>
    <w:rsid w:val="000C5395"/>
    <w:rsid w:val="000C5508"/>
    <w:rsid w:val="000C559D"/>
    <w:rsid w:val="000C55D7"/>
    <w:rsid w:val="000C5855"/>
    <w:rsid w:val="000C5925"/>
    <w:rsid w:val="000C5B66"/>
    <w:rsid w:val="000C5DC6"/>
    <w:rsid w:val="000C5F1F"/>
    <w:rsid w:val="000C6116"/>
    <w:rsid w:val="000C61F3"/>
    <w:rsid w:val="000C6286"/>
    <w:rsid w:val="000C6971"/>
    <w:rsid w:val="000C6988"/>
    <w:rsid w:val="000C6D34"/>
    <w:rsid w:val="000C6D4B"/>
    <w:rsid w:val="000C6E3A"/>
    <w:rsid w:val="000C6EAF"/>
    <w:rsid w:val="000C7188"/>
    <w:rsid w:val="000C72A9"/>
    <w:rsid w:val="000C742D"/>
    <w:rsid w:val="000C74A7"/>
    <w:rsid w:val="000C75B0"/>
    <w:rsid w:val="000C75C1"/>
    <w:rsid w:val="000C7643"/>
    <w:rsid w:val="000D06F1"/>
    <w:rsid w:val="000D0AEC"/>
    <w:rsid w:val="000D0D87"/>
    <w:rsid w:val="000D14CB"/>
    <w:rsid w:val="000D15BC"/>
    <w:rsid w:val="000D18F5"/>
    <w:rsid w:val="000D1A1C"/>
    <w:rsid w:val="000D1AB9"/>
    <w:rsid w:val="000D1F29"/>
    <w:rsid w:val="000D20B4"/>
    <w:rsid w:val="000D20CB"/>
    <w:rsid w:val="000D2395"/>
    <w:rsid w:val="000D2793"/>
    <w:rsid w:val="000D29EC"/>
    <w:rsid w:val="000D2B14"/>
    <w:rsid w:val="000D2CFE"/>
    <w:rsid w:val="000D3368"/>
    <w:rsid w:val="000D3381"/>
    <w:rsid w:val="000D33B4"/>
    <w:rsid w:val="000D34E2"/>
    <w:rsid w:val="000D356D"/>
    <w:rsid w:val="000D3C33"/>
    <w:rsid w:val="000D3E08"/>
    <w:rsid w:val="000D3F5C"/>
    <w:rsid w:val="000D41FB"/>
    <w:rsid w:val="000D447F"/>
    <w:rsid w:val="000D4901"/>
    <w:rsid w:val="000D526D"/>
    <w:rsid w:val="000D546D"/>
    <w:rsid w:val="000D5700"/>
    <w:rsid w:val="000D57B2"/>
    <w:rsid w:val="000D5C8B"/>
    <w:rsid w:val="000D613C"/>
    <w:rsid w:val="000D6960"/>
    <w:rsid w:val="000D69A4"/>
    <w:rsid w:val="000D6AB3"/>
    <w:rsid w:val="000D6EE3"/>
    <w:rsid w:val="000D7231"/>
    <w:rsid w:val="000D74F3"/>
    <w:rsid w:val="000D75E7"/>
    <w:rsid w:val="000D76F3"/>
    <w:rsid w:val="000D79DC"/>
    <w:rsid w:val="000E0134"/>
    <w:rsid w:val="000E01CB"/>
    <w:rsid w:val="000E0BB1"/>
    <w:rsid w:val="000E0D75"/>
    <w:rsid w:val="000E0D8B"/>
    <w:rsid w:val="000E0F4A"/>
    <w:rsid w:val="000E119F"/>
    <w:rsid w:val="000E11F9"/>
    <w:rsid w:val="000E1299"/>
    <w:rsid w:val="000E13B4"/>
    <w:rsid w:val="000E13EC"/>
    <w:rsid w:val="000E148E"/>
    <w:rsid w:val="000E1793"/>
    <w:rsid w:val="000E1BA2"/>
    <w:rsid w:val="000E1D0D"/>
    <w:rsid w:val="000E20D0"/>
    <w:rsid w:val="000E22AD"/>
    <w:rsid w:val="000E286D"/>
    <w:rsid w:val="000E2B53"/>
    <w:rsid w:val="000E2BCC"/>
    <w:rsid w:val="000E357F"/>
    <w:rsid w:val="000E3618"/>
    <w:rsid w:val="000E3703"/>
    <w:rsid w:val="000E37C5"/>
    <w:rsid w:val="000E3A2A"/>
    <w:rsid w:val="000E3A84"/>
    <w:rsid w:val="000E3C67"/>
    <w:rsid w:val="000E40A4"/>
    <w:rsid w:val="000E4187"/>
    <w:rsid w:val="000E43A8"/>
    <w:rsid w:val="000E451B"/>
    <w:rsid w:val="000E4825"/>
    <w:rsid w:val="000E49CB"/>
    <w:rsid w:val="000E4B40"/>
    <w:rsid w:val="000E4B4C"/>
    <w:rsid w:val="000E4DD3"/>
    <w:rsid w:val="000E4F10"/>
    <w:rsid w:val="000E511E"/>
    <w:rsid w:val="000E5314"/>
    <w:rsid w:val="000E5385"/>
    <w:rsid w:val="000E5646"/>
    <w:rsid w:val="000E58DA"/>
    <w:rsid w:val="000E5AF9"/>
    <w:rsid w:val="000E5E01"/>
    <w:rsid w:val="000E5EB1"/>
    <w:rsid w:val="000E68B1"/>
    <w:rsid w:val="000E6A6E"/>
    <w:rsid w:val="000E6CEA"/>
    <w:rsid w:val="000E74E0"/>
    <w:rsid w:val="000E7583"/>
    <w:rsid w:val="000E76FE"/>
    <w:rsid w:val="000E7755"/>
    <w:rsid w:val="000E7803"/>
    <w:rsid w:val="000E7A9C"/>
    <w:rsid w:val="000E7CFE"/>
    <w:rsid w:val="000E7D59"/>
    <w:rsid w:val="000E7E13"/>
    <w:rsid w:val="000E7E20"/>
    <w:rsid w:val="000F007F"/>
    <w:rsid w:val="000F0E84"/>
    <w:rsid w:val="000F10DE"/>
    <w:rsid w:val="000F18AB"/>
    <w:rsid w:val="000F1962"/>
    <w:rsid w:val="000F1BDD"/>
    <w:rsid w:val="000F1EEF"/>
    <w:rsid w:val="000F2368"/>
    <w:rsid w:val="000F2904"/>
    <w:rsid w:val="000F291B"/>
    <w:rsid w:val="000F2C64"/>
    <w:rsid w:val="000F2CB6"/>
    <w:rsid w:val="000F3132"/>
    <w:rsid w:val="000F365D"/>
    <w:rsid w:val="000F368C"/>
    <w:rsid w:val="000F3899"/>
    <w:rsid w:val="000F3E52"/>
    <w:rsid w:val="000F408F"/>
    <w:rsid w:val="000F4299"/>
    <w:rsid w:val="000F42A7"/>
    <w:rsid w:val="000F42D2"/>
    <w:rsid w:val="000F43F7"/>
    <w:rsid w:val="000F46E1"/>
    <w:rsid w:val="000F480A"/>
    <w:rsid w:val="000F4B6B"/>
    <w:rsid w:val="000F515E"/>
    <w:rsid w:val="000F5163"/>
    <w:rsid w:val="000F52B1"/>
    <w:rsid w:val="000F54D5"/>
    <w:rsid w:val="000F5A58"/>
    <w:rsid w:val="000F5E00"/>
    <w:rsid w:val="000F5F4B"/>
    <w:rsid w:val="000F6100"/>
    <w:rsid w:val="000F6E23"/>
    <w:rsid w:val="000F6E43"/>
    <w:rsid w:val="000F6F2C"/>
    <w:rsid w:val="000F73FB"/>
    <w:rsid w:val="000F7741"/>
    <w:rsid w:val="000F7B13"/>
    <w:rsid w:val="000F7E4D"/>
    <w:rsid w:val="001000E4"/>
    <w:rsid w:val="0010022C"/>
    <w:rsid w:val="001003EF"/>
    <w:rsid w:val="0010075D"/>
    <w:rsid w:val="0010076C"/>
    <w:rsid w:val="001009E6"/>
    <w:rsid w:val="00100C14"/>
    <w:rsid w:val="00100CFB"/>
    <w:rsid w:val="00100F17"/>
    <w:rsid w:val="00100FFF"/>
    <w:rsid w:val="00101016"/>
    <w:rsid w:val="001012BD"/>
    <w:rsid w:val="0010190C"/>
    <w:rsid w:val="00101B3F"/>
    <w:rsid w:val="00101DB6"/>
    <w:rsid w:val="001024DD"/>
    <w:rsid w:val="0010278E"/>
    <w:rsid w:val="00102A3B"/>
    <w:rsid w:val="00102C90"/>
    <w:rsid w:val="00102F1B"/>
    <w:rsid w:val="00103120"/>
    <w:rsid w:val="00103176"/>
    <w:rsid w:val="0010369E"/>
    <w:rsid w:val="00103920"/>
    <w:rsid w:val="00103998"/>
    <w:rsid w:val="001039FC"/>
    <w:rsid w:val="00103AA8"/>
    <w:rsid w:val="00104196"/>
    <w:rsid w:val="00104221"/>
    <w:rsid w:val="0010427A"/>
    <w:rsid w:val="00104539"/>
    <w:rsid w:val="0010490B"/>
    <w:rsid w:val="0010492C"/>
    <w:rsid w:val="0010554B"/>
    <w:rsid w:val="0010575B"/>
    <w:rsid w:val="001058B0"/>
    <w:rsid w:val="00105A8B"/>
    <w:rsid w:val="00105CB6"/>
    <w:rsid w:val="00105F94"/>
    <w:rsid w:val="001066BB"/>
    <w:rsid w:val="00106749"/>
    <w:rsid w:val="00106AD5"/>
    <w:rsid w:val="00106BB0"/>
    <w:rsid w:val="00106D94"/>
    <w:rsid w:val="00106F22"/>
    <w:rsid w:val="0010752D"/>
    <w:rsid w:val="001077B3"/>
    <w:rsid w:val="001077C4"/>
    <w:rsid w:val="0010787F"/>
    <w:rsid w:val="00107886"/>
    <w:rsid w:val="00107E18"/>
    <w:rsid w:val="00107EF7"/>
    <w:rsid w:val="00110462"/>
    <w:rsid w:val="0011077C"/>
    <w:rsid w:val="00110CB0"/>
    <w:rsid w:val="00110CE0"/>
    <w:rsid w:val="00110D75"/>
    <w:rsid w:val="00110F3C"/>
    <w:rsid w:val="001110A7"/>
    <w:rsid w:val="00111538"/>
    <w:rsid w:val="001117C7"/>
    <w:rsid w:val="00111B1D"/>
    <w:rsid w:val="00111D10"/>
    <w:rsid w:val="00111D36"/>
    <w:rsid w:val="001122B5"/>
    <w:rsid w:val="001129C6"/>
    <w:rsid w:val="00112A3B"/>
    <w:rsid w:val="00112B5E"/>
    <w:rsid w:val="001131AD"/>
    <w:rsid w:val="0011322F"/>
    <w:rsid w:val="0011375B"/>
    <w:rsid w:val="00113848"/>
    <w:rsid w:val="00113C96"/>
    <w:rsid w:val="00114026"/>
    <w:rsid w:val="001140ED"/>
    <w:rsid w:val="00114132"/>
    <w:rsid w:val="001146A5"/>
    <w:rsid w:val="001149A6"/>
    <w:rsid w:val="00114BE1"/>
    <w:rsid w:val="00115242"/>
    <w:rsid w:val="0011534B"/>
    <w:rsid w:val="001153E5"/>
    <w:rsid w:val="00115400"/>
    <w:rsid w:val="00115526"/>
    <w:rsid w:val="001157C6"/>
    <w:rsid w:val="00115951"/>
    <w:rsid w:val="00115A2E"/>
    <w:rsid w:val="00115CF1"/>
    <w:rsid w:val="00116413"/>
    <w:rsid w:val="00116419"/>
    <w:rsid w:val="00116603"/>
    <w:rsid w:val="00116809"/>
    <w:rsid w:val="00116C73"/>
    <w:rsid w:val="00116CB1"/>
    <w:rsid w:val="001174EC"/>
    <w:rsid w:val="00117A60"/>
    <w:rsid w:val="00117E41"/>
    <w:rsid w:val="001200EB"/>
    <w:rsid w:val="001202E8"/>
    <w:rsid w:val="00120302"/>
    <w:rsid w:val="00120858"/>
    <w:rsid w:val="00120960"/>
    <w:rsid w:val="00120CCF"/>
    <w:rsid w:val="00120CD4"/>
    <w:rsid w:val="00120DBF"/>
    <w:rsid w:val="00121317"/>
    <w:rsid w:val="001213EF"/>
    <w:rsid w:val="00121569"/>
    <w:rsid w:val="0012163B"/>
    <w:rsid w:val="00121653"/>
    <w:rsid w:val="00121A90"/>
    <w:rsid w:val="001221C4"/>
    <w:rsid w:val="001222F9"/>
    <w:rsid w:val="001225C6"/>
    <w:rsid w:val="00122694"/>
    <w:rsid w:val="001229DB"/>
    <w:rsid w:val="00123046"/>
    <w:rsid w:val="00123A87"/>
    <w:rsid w:val="00123E1A"/>
    <w:rsid w:val="00123ED8"/>
    <w:rsid w:val="0012436D"/>
    <w:rsid w:val="00124514"/>
    <w:rsid w:val="001245F1"/>
    <w:rsid w:val="00124623"/>
    <w:rsid w:val="00124944"/>
    <w:rsid w:val="0012503E"/>
    <w:rsid w:val="00125116"/>
    <w:rsid w:val="00125159"/>
    <w:rsid w:val="00125247"/>
    <w:rsid w:val="0012533A"/>
    <w:rsid w:val="00125590"/>
    <w:rsid w:val="0012573D"/>
    <w:rsid w:val="00125813"/>
    <w:rsid w:val="00125D0E"/>
    <w:rsid w:val="00125E99"/>
    <w:rsid w:val="00125F6D"/>
    <w:rsid w:val="0012611A"/>
    <w:rsid w:val="00126416"/>
    <w:rsid w:val="0012668B"/>
    <w:rsid w:val="0012668E"/>
    <w:rsid w:val="00126986"/>
    <w:rsid w:val="00126AAD"/>
    <w:rsid w:val="00126C10"/>
    <w:rsid w:val="00126C30"/>
    <w:rsid w:val="0012718B"/>
    <w:rsid w:val="00127299"/>
    <w:rsid w:val="00127729"/>
    <w:rsid w:val="00127CB6"/>
    <w:rsid w:val="00130144"/>
    <w:rsid w:val="001307B0"/>
    <w:rsid w:val="00130A9B"/>
    <w:rsid w:val="00130E7C"/>
    <w:rsid w:val="001314C0"/>
    <w:rsid w:val="00131C54"/>
    <w:rsid w:val="00131FCD"/>
    <w:rsid w:val="00132039"/>
    <w:rsid w:val="00132190"/>
    <w:rsid w:val="001322F5"/>
    <w:rsid w:val="0013239B"/>
    <w:rsid w:val="00132480"/>
    <w:rsid w:val="0013264C"/>
    <w:rsid w:val="001331D9"/>
    <w:rsid w:val="001336B5"/>
    <w:rsid w:val="001337F1"/>
    <w:rsid w:val="001339A3"/>
    <w:rsid w:val="001339B9"/>
    <w:rsid w:val="00133B1D"/>
    <w:rsid w:val="00133C3D"/>
    <w:rsid w:val="00133CFE"/>
    <w:rsid w:val="00133E5F"/>
    <w:rsid w:val="00133F1E"/>
    <w:rsid w:val="00133F8F"/>
    <w:rsid w:val="001341DF"/>
    <w:rsid w:val="001343D7"/>
    <w:rsid w:val="001347D5"/>
    <w:rsid w:val="00134DAD"/>
    <w:rsid w:val="00135085"/>
    <w:rsid w:val="0013526B"/>
    <w:rsid w:val="00135687"/>
    <w:rsid w:val="001357DA"/>
    <w:rsid w:val="00135C70"/>
    <w:rsid w:val="00135F11"/>
    <w:rsid w:val="00136847"/>
    <w:rsid w:val="00136B36"/>
    <w:rsid w:val="00136E76"/>
    <w:rsid w:val="00137010"/>
    <w:rsid w:val="00137047"/>
    <w:rsid w:val="001372E4"/>
    <w:rsid w:val="001373C0"/>
    <w:rsid w:val="0013758C"/>
    <w:rsid w:val="00137638"/>
    <w:rsid w:val="001376AB"/>
    <w:rsid w:val="00137742"/>
    <w:rsid w:val="00137780"/>
    <w:rsid w:val="00137797"/>
    <w:rsid w:val="001379ED"/>
    <w:rsid w:val="00137CFC"/>
    <w:rsid w:val="001400ED"/>
    <w:rsid w:val="0014035B"/>
    <w:rsid w:val="00140371"/>
    <w:rsid w:val="00140583"/>
    <w:rsid w:val="001406AA"/>
    <w:rsid w:val="001407C3"/>
    <w:rsid w:val="0014085F"/>
    <w:rsid w:val="0014088D"/>
    <w:rsid w:val="00140FB7"/>
    <w:rsid w:val="0014124C"/>
    <w:rsid w:val="00141503"/>
    <w:rsid w:val="00141CB5"/>
    <w:rsid w:val="00142363"/>
    <w:rsid w:val="001423F4"/>
    <w:rsid w:val="00142506"/>
    <w:rsid w:val="00142B13"/>
    <w:rsid w:val="00142C29"/>
    <w:rsid w:val="001430ED"/>
    <w:rsid w:val="0014327F"/>
    <w:rsid w:val="0014336E"/>
    <w:rsid w:val="00143486"/>
    <w:rsid w:val="0014378F"/>
    <w:rsid w:val="001439E9"/>
    <w:rsid w:val="00143AFA"/>
    <w:rsid w:val="00143F27"/>
    <w:rsid w:val="0014420C"/>
    <w:rsid w:val="00144326"/>
    <w:rsid w:val="00144747"/>
    <w:rsid w:val="00144753"/>
    <w:rsid w:val="001447DE"/>
    <w:rsid w:val="00144861"/>
    <w:rsid w:val="00144BD6"/>
    <w:rsid w:val="00144CFB"/>
    <w:rsid w:val="0014507F"/>
    <w:rsid w:val="0014529C"/>
    <w:rsid w:val="001456E6"/>
    <w:rsid w:val="00145979"/>
    <w:rsid w:val="00145B43"/>
    <w:rsid w:val="00145C25"/>
    <w:rsid w:val="00145E97"/>
    <w:rsid w:val="00145FC9"/>
    <w:rsid w:val="0014652C"/>
    <w:rsid w:val="001467B9"/>
    <w:rsid w:val="0014683D"/>
    <w:rsid w:val="001469B3"/>
    <w:rsid w:val="00146DC3"/>
    <w:rsid w:val="00146E97"/>
    <w:rsid w:val="001472BD"/>
    <w:rsid w:val="00147453"/>
    <w:rsid w:val="001477CD"/>
    <w:rsid w:val="00147D87"/>
    <w:rsid w:val="00147E2A"/>
    <w:rsid w:val="0015045C"/>
    <w:rsid w:val="00150A2B"/>
    <w:rsid w:val="00150AA1"/>
    <w:rsid w:val="00150D49"/>
    <w:rsid w:val="00150EBF"/>
    <w:rsid w:val="00150F3A"/>
    <w:rsid w:val="00151693"/>
    <w:rsid w:val="00151718"/>
    <w:rsid w:val="00151AD8"/>
    <w:rsid w:val="00151B98"/>
    <w:rsid w:val="00151D19"/>
    <w:rsid w:val="0015208C"/>
    <w:rsid w:val="001520ED"/>
    <w:rsid w:val="001523F4"/>
    <w:rsid w:val="0015240B"/>
    <w:rsid w:val="00152528"/>
    <w:rsid w:val="00152794"/>
    <w:rsid w:val="0015296E"/>
    <w:rsid w:val="00152997"/>
    <w:rsid w:val="00152B69"/>
    <w:rsid w:val="00152E13"/>
    <w:rsid w:val="0015335F"/>
    <w:rsid w:val="00153669"/>
    <w:rsid w:val="00153BB5"/>
    <w:rsid w:val="00153C85"/>
    <w:rsid w:val="00153FE4"/>
    <w:rsid w:val="00154165"/>
    <w:rsid w:val="00154365"/>
    <w:rsid w:val="001544E3"/>
    <w:rsid w:val="001547C5"/>
    <w:rsid w:val="00154989"/>
    <w:rsid w:val="00154A34"/>
    <w:rsid w:val="00154A7F"/>
    <w:rsid w:val="00154BAF"/>
    <w:rsid w:val="00154C60"/>
    <w:rsid w:val="00154FF0"/>
    <w:rsid w:val="001552AB"/>
    <w:rsid w:val="001558D9"/>
    <w:rsid w:val="001559F5"/>
    <w:rsid w:val="00155A9E"/>
    <w:rsid w:val="00155B2C"/>
    <w:rsid w:val="00156584"/>
    <w:rsid w:val="001569FE"/>
    <w:rsid w:val="00156E12"/>
    <w:rsid w:val="0015719D"/>
    <w:rsid w:val="00157381"/>
    <w:rsid w:val="001573C7"/>
    <w:rsid w:val="0015740A"/>
    <w:rsid w:val="0015747E"/>
    <w:rsid w:val="001574CE"/>
    <w:rsid w:val="00157DB5"/>
    <w:rsid w:val="00157DE8"/>
    <w:rsid w:val="00157DFB"/>
    <w:rsid w:val="00160265"/>
    <w:rsid w:val="001603B6"/>
    <w:rsid w:val="00160B21"/>
    <w:rsid w:val="00160C21"/>
    <w:rsid w:val="00160E04"/>
    <w:rsid w:val="00160ED0"/>
    <w:rsid w:val="00160F39"/>
    <w:rsid w:val="00160FCA"/>
    <w:rsid w:val="00160FCF"/>
    <w:rsid w:val="001615E0"/>
    <w:rsid w:val="0016176F"/>
    <w:rsid w:val="00161946"/>
    <w:rsid w:val="00161D35"/>
    <w:rsid w:val="001620C9"/>
    <w:rsid w:val="001620CF"/>
    <w:rsid w:val="001622AE"/>
    <w:rsid w:val="0016252D"/>
    <w:rsid w:val="00162C4C"/>
    <w:rsid w:val="00162CA9"/>
    <w:rsid w:val="00162D9F"/>
    <w:rsid w:val="00162E71"/>
    <w:rsid w:val="0016339C"/>
    <w:rsid w:val="0016392F"/>
    <w:rsid w:val="00163A91"/>
    <w:rsid w:val="00163F1A"/>
    <w:rsid w:val="00163FB5"/>
    <w:rsid w:val="001640A2"/>
    <w:rsid w:val="001640DB"/>
    <w:rsid w:val="0016424C"/>
    <w:rsid w:val="00164812"/>
    <w:rsid w:val="001649EF"/>
    <w:rsid w:val="00164BA5"/>
    <w:rsid w:val="001652CC"/>
    <w:rsid w:val="00165351"/>
    <w:rsid w:val="0016535D"/>
    <w:rsid w:val="001655A3"/>
    <w:rsid w:val="001657CB"/>
    <w:rsid w:val="00165871"/>
    <w:rsid w:val="00165AED"/>
    <w:rsid w:val="00165C4A"/>
    <w:rsid w:val="00165CBE"/>
    <w:rsid w:val="00165D2C"/>
    <w:rsid w:val="00165EFC"/>
    <w:rsid w:val="001665D3"/>
    <w:rsid w:val="00166C8C"/>
    <w:rsid w:val="00166DBF"/>
    <w:rsid w:val="0016711F"/>
    <w:rsid w:val="00167955"/>
    <w:rsid w:val="00167F06"/>
    <w:rsid w:val="001702B6"/>
    <w:rsid w:val="00170320"/>
    <w:rsid w:val="00170431"/>
    <w:rsid w:val="00170450"/>
    <w:rsid w:val="001705B2"/>
    <w:rsid w:val="00170ACE"/>
    <w:rsid w:val="00170D1D"/>
    <w:rsid w:val="001713D3"/>
    <w:rsid w:val="00171427"/>
    <w:rsid w:val="001717CE"/>
    <w:rsid w:val="001717D6"/>
    <w:rsid w:val="0017192F"/>
    <w:rsid w:val="00171AE3"/>
    <w:rsid w:val="00171D05"/>
    <w:rsid w:val="00171D8D"/>
    <w:rsid w:val="00171DCE"/>
    <w:rsid w:val="00172244"/>
    <w:rsid w:val="001724C8"/>
    <w:rsid w:val="00172BF8"/>
    <w:rsid w:val="0017309C"/>
    <w:rsid w:val="001739D3"/>
    <w:rsid w:val="00173D64"/>
    <w:rsid w:val="001742EA"/>
    <w:rsid w:val="0017442A"/>
    <w:rsid w:val="001745C5"/>
    <w:rsid w:val="001745FF"/>
    <w:rsid w:val="00174737"/>
    <w:rsid w:val="0017474D"/>
    <w:rsid w:val="00175048"/>
    <w:rsid w:val="00175189"/>
    <w:rsid w:val="00175555"/>
    <w:rsid w:val="00175EE0"/>
    <w:rsid w:val="00176173"/>
    <w:rsid w:val="001761A3"/>
    <w:rsid w:val="001762AD"/>
    <w:rsid w:val="001762F1"/>
    <w:rsid w:val="00176398"/>
    <w:rsid w:val="001766EB"/>
    <w:rsid w:val="00176AE1"/>
    <w:rsid w:val="00177A3B"/>
    <w:rsid w:val="00177A49"/>
    <w:rsid w:val="00177C28"/>
    <w:rsid w:val="00177E96"/>
    <w:rsid w:val="001803B6"/>
    <w:rsid w:val="001808C6"/>
    <w:rsid w:val="001808E6"/>
    <w:rsid w:val="001809DE"/>
    <w:rsid w:val="00180DBE"/>
    <w:rsid w:val="001812A6"/>
    <w:rsid w:val="00181377"/>
    <w:rsid w:val="001813FB"/>
    <w:rsid w:val="0018159A"/>
    <w:rsid w:val="0018196B"/>
    <w:rsid w:val="001819F8"/>
    <w:rsid w:val="00181A9D"/>
    <w:rsid w:val="00181E37"/>
    <w:rsid w:val="00182077"/>
    <w:rsid w:val="0018225A"/>
    <w:rsid w:val="00182340"/>
    <w:rsid w:val="001824F6"/>
    <w:rsid w:val="00182586"/>
    <w:rsid w:val="001827A9"/>
    <w:rsid w:val="001829C5"/>
    <w:rsid w:val="00182D27"/>
    <w:rsid w:val="00182E42"/>
    <w:rsid w:val="0018327C"/>
    <w:rsid w:val="001832BF"/>
    <w:rsid w:val="001833FE"/>
    <w:rsid w:val="00183446"/>
    <w:rsid w:val="001834FC"/>
    <w:rsid w:val="001835BD"/>
    <w:rsid w:val="0018393C"/>
    <w:rsid w:val="00183A75"/>
    <w:rsid w:val="00183C36"/>
    <w:rsid w:val="00183EDC"/>
    <w:rsid w:val="00184131"/>
    <w:rsid w:val="001841DF"/>
    <w:rsid w:val="0018428A"/>
    <w:rsid w:val="001846A4"/>
    <w:rsid w:val="0018485E"/>
    <w:rsid w:val="00184878"/>
    <w:rsid w:val="0018487A"/>
    <w:rsid w:val="00184892"/>
    <w:rsid w:val="00184C49"/>
    <w:rsid w:val="00184F43"/>
    <w:rsid w:val="0018530F"/>
    <w:rsid w:val="001853F3"/>
    <w:rsid w:val="00185958"/>
    <w:rsid w:val="00185B5A"/>
    <w:rsid w:val="00185E1F"/>
    <w:rsid w:val="00185E65"/>
    <w:rsid w:val="0018613C"/>
    <w:rsid w:val="00186780"/>
    <w:rsid w:val="00186886"/>
    <w:rsid w:val="001868AA"/>
    <w:rsid w:val="00186F38"/>
    <w:rsid w:val="00187219"/>
    <w:rsid w:val="001872D3"/>
    <w:rsid w:val="001874FC"/>
    <w:rsid w:val="00187610"/>
    <w:rsid w:val="00187A4D"/>
    <w:rsid w:val="00187EF4"/>
    <w:rsid w:val="00190055"/>
    <w:rsid w:val="001900C4"/>
    <w:rsid w:val="0019038E"/>
    <w:rsid w:val="001903D6"/>
    <w:rsid w:val="00190500"/>
    <w:rsid w:val="0019087D"/>
    <w:rsid w:val="00190A29"/>
    <w:rsid w:val="00191151"/>
    <w:rsid w:val="001914C6"/>
    <w:rsid w:val="0019174B"/>
    <w:rsid w:val="001918F7"/>
    <w:rsid w:val="00191A47"/>
    <w:rsid w:val="00191B63"/>
    <w:rsid w:val="00191DA5"/>
    <w:rsid w:val="00192018"/>
    <w:rsid w:val="00192044"/>
    <w:rsid w:val="001920FE"/>
    <w:rsid w:val="00192231"/>
    <w:rsid w:val="00192A1D"/>
    <w:rsid w:val="00192A99"/>
    <w:rsid w:val="00192CD9"/>
    <w:rsid w:val="00192EAE"/>
    <w:rsid w:val="00192F3A"/>
    <w:rsid w:val="00193007"/>
    <w:rsid w:val="00193194"/>
    <w:rsid w:val="001931D4"/>
    <w:rsid w:val="00193819"/>
    <w:rsid w:val="00193899"/>
    <w:rsid w:val="00193D18"/>
    <w:rsid w:val="00193D4C"/>
    <w:rsid w:val="00193E81"/>
    <w:rsid w:val="00193F8D"/>
    <w:rsid w:val="0019409D"/>
    <w:rsid w:val="001943C2"/>
    <w:rsid w:val="001948E8"/>
    <w:rsid w:val="00194918"/>
    <w:rsid w:val="00194B2B"/>
    <w:rsid w:val="00194BD3"/>
    <w:rsid w:val="00194D45"/>
    <w:rsid w:val="00195108"/>
    <w:rsid w:val="00195610"/>
    <w:rsid w:val="00195E5F"/>
    <w:rsid w:val="00196438"/>
    <w:rsid w:val="001967D1"/>
    <w:rsid w:val="001967E4"/>
    <w:rsid w:val="001968B1"/>
    <w:rsid w:val="00196B16"/>
    <w:rsid w:val="00196F93"/>
    <w:rsid w:val="001970EB"/>
    <w:rsid w:val="00197260"/>
    <w:rsid w:val="0019727B"/>
    <w:rsid w:val="00197290"/>
    <w:rsid w:val="00197454"/>
    <w:rsid w:val="00197499"/>
    <w:rsid w:val="00197587"/>
    <w:rsid w:val="00197AB5"/>
    <w:rsid w:val="00197D71"/>
    <w:rsid w:val="00197EC9"/>
    <w:rsid w:val="001A0755"/>
    <w:rsid w:val="001A0940"/>
    <w:rsid w:val="001A0F4F"/>
    <w:rsid w:val="001A1139"/>
    <w:rsid w:val="001A118E"/>
    <w:rsid w:val="001A1712"/>
    <w:rsid w:val="001A18BF"/>
    <w:rsid w:val="001A220E"/>
    <w:rsid w:val="001A2361"/>
    <w:rsid w:val="001A24DC"/>
    <w:rsid w:val="001A277A"/>
    <w:rsid w:val="001A2C01"/>
    <w:rsid w:val="001A300C"/>
    <w:rsid w:val="001A3160"/>
    <w:rsid w:val="001A37D8"/>
    <w:rsid w:val="001A39EA"/>
    <w:rsid w:val="001A40B3"/>
    <w:rsid w:val="001A43DC"/>
    <w:rsid w:val="001A43FB"/>
    <w:rsid w:val="001A4426"/>
    <w:rsid w:val="001A4530"/>
    <w:rsid w:val="001A4B17"/>
    <w:rsid w:val="001A4CD4"/>
    <w:rsid w:val="001A4E6F"/>
    <w:rsid w:val="001A516A"/>
    <w:rsid w:val="001A5622"/>
    <w:rsid w:val="001A58DE"/>
    <w:rsid w:val="001A5965"/>
    <w:rsid w:val="001A5A8B"/>
    <w:rsid w:val="001A5A99"/>
    <w:rsid w:val="001A5AF0"/>
    <w:rsid w:val="001A5EF5"/>
    <w:rsid w:val="001A6511"/>
    <w:rsid w:val="001A6A4A"/>
    <w:rsid w:val="001A7077"/>
    <w:rsid w:val="001A70EA"/>
    <w:rsid w:val="001A72D2"/>
    <w:rsid w:val="001A7645"/>
    <w:rsid w:val="001A790E"/>
    <w:rsid w:val="001A7B4D"/>
    <w:rsid w:val="001A7C5C"/>
    <w:rsid w:val="001A7CDB"/>
    <w:rsid w:val="001A7F0A"/>
    <w:rsid w:val="001B0318"/>
    <w:rsid w:val="001B03BA"/>
    <w:rsid w:val="001B05A1"/>
    <w:rsid w:val="001B0632"/>
    <w:rsid w:val="001B0823"/>
    <w:rsid w:val="001B0990"/>
    <w:rsid w:val="001B09B3"/>
    <w:rsid w:val="001B09D4"/>
    <w:rsid w:val="001B0C4E"/>
    <w:rsid w:val="001B15F8"/>
    <w:rsid w:val="001B18B2"/>
    <w:rsid w:val="001B1A28"/>
    <w:rsid w:val="001B1A73"/>
    <w:rsid w:val="001B1AB7"/>
    <w:rsid w:val="001B1AC2"/>
    <w:rsid w:val="001B1C98"/>
    <w:rsid w:val="001B21E3"/>
    <w:rsid w:val="001B2355"/>
    <w:rsid w:val="001B2568"/>
    <w:rsid w:val="001B2792"/>
    <w:rsid w:val="001B27C9"/>
    <w:rsid w:val="001B289E"/>
    <w:rsid w:val="001B28E9"/>
    <w:rsid w:val="001B29DB"/>
    <w:rsid w:val="001B2C06"/>
    <w:rsid w:val="001B2C3E"/>
    <w:rsid w:val="001B30F3"/>
    <w:rsid w:val="001B37DF"/>
    <w:rsid w:val="001B38A6"/>
    <w:rsid w:val="001B398C"/>
    <w:rsid w:val="001B3B33"/>
    <w:rsid w:val="001B3B34"/>
    <w:rsid w:val="001B42C1"/>
    <w:rsid w:val="001B432B"/>
    <w:rsid w:val="001B4B58"/>
    <w:rsid w:val="001B4B6B"/>
    <w:rsid w:val="001B4F27"/>
    <w:rsid w:val="001B4F35"/>
    <w:rsid w:val="001B504C"/>
    <w:rsid w:val="001B51AC"/>
    <w:rsid w:val="001B535C"/>
    <w:rsid w:val="001B5607"/>
    <w:rsid w:val="001B560B"/>
    <w:rsid w:val="001B5992"/>
    <w:rsid w:val="001B5D9F"/>
    <w:rsid w:val="001B5DB7"/>
    <w:rsid w:val="001B5E38"/>
    <w:rsid w:val="001B5E89"/>
    <w:rsid w:val="001B5F62"/>
    <w:rsid w:val="001B5F63"/>
    <w:rsid w:val="001B62CF"/>
    <w:rsid w:val="001B6335"/>
    <w:rsid w:val="001B6357"/>
    <w:rsid w:val="001B63FA"/>
    <w:rsid w:val="001B63FD"/>
    <w:rsid w:val="001B6689"/>
    <w:rsid w:val="001B6AD7"/>
    <w:rsid w:val="001B6BD5"/>
    <w:rsid w:val="001B7334"/>
    <w:rsid w:val="001B783F"/>
    <w:rsid w:val="001B7864"/>
    <w:rsid w:val="001B7F8D"/>
    <w:rsid w:val="001C053D"/>
    <w:rsid w:val="001C07F6"/>
    <w:rsid w:val="001C07FB"/>
    <w:rsid w:val="001C0997"/>
    <w:rsid w:val="001C0A06"/>
    <w:rsid w:val="001C103D"/>
    <w:rsid w:val="001C1584"/>
    <w:rsid w:val="001C16DA"/>
    <w:rsid w:val="001C1747"/>
    <w:rsid w:val="001C1AFF"/>
    <w:rsid w:val="001C1BEC"/>
    <w:rsid w:val="001C215B"/>
    <w:rsid w:val="001C2204"/>
    <w:rsid w:val="001C2750"/>
    <w:rsid w:val="001C286F"/>
    <w:rsid w:val="001C2A45"/>
    <w:rsid w:val="001C2D99"/>
    <w:rsid w:val="001C2EB2"/>
    <w:rsid w:val="001C32FA"/>
    <w:rsid w:val="001C36B6"/>
    <w:rsid w:val="001C3808"/>
    <w:rsid w:val="001C4250"/>
    <w:rsid w:val="001C4633"/>
    <w:rsid w:val="001C47B4"/>
    <w:rsid w:val="001C4847"/>
    <w:rsid w:val="001C4892"/>
    <w:rsid w:val="001C4B0D"/>
    <w:rsid w:val="001C4B9A"/>
    <w:rsid w:val="001C527F"/>
    <w:rsid w:val="001C55DF"/>
    <w:rsid w:val="001C574D"/>
    <w:rsid w:val="001C59F0"/>
    <w:rsid w:val="001C5BC5"/>
    <w:rsid w:val="001C61E8"/>
    <w:rsid w:val="001C64FE"/>
    <w:rsid w:val="001C6AFC"/>
    <w:rsid w:val="001C6B7D"/>
    <w:rsid w:val="001C6C54"/>
    <w:rsid w:val="001C6CC8"/>
    <w:rsid w:val="001C6DCF"/>
    <w:rsid w:val="001C708F"/>
    <w:rsid w:val="001C7126"/>
    <w:rsid w:val="001C7215"/>
    <w:rsid w:val="001C7878"/>
    <w:rsid w:val="001C7965"/>
    <w:rsid w:val="001C7974"/>
    <w:rsid w:val="001C7A7C"/>
    <w:rsid w:val="001C7AF9"/>
    <w:rsid w:val="001C7D40"/>
    <w:rsid w:val="001C7F40"/>
    <w:rsid w:val="001D0423"/>
    <w:rsid w:val="001D04A7"/>
    <w:rsid w:val="001D0660"/>
    <w:rsid w:val="001D09D4"/>
    <w:rsid w:val="001D0A28"/>
    <w:rsid w:val="001D1048"/>
    <w:rsid w:val="001D116D"/>
    <w:rsid w:val="001D11F0"/>
    <w:rsid w:val="001D122D"/>
    <w:rsid w:val="001D12BE"/>
    <w:rsid w:val="001D1CB5"/>
    <w:rsid w:val="001D1E2F"/>
    <w:rsid w:val="001D2250"/>
    <w:rsid w:val="001D2475"/>
    <w:rsid w:val="001D27A2"/>
    <w:rsid w:val="001D2B36"/>
    <w:rsid w:val="001D2EB6"/>
    <w:rsid w:val="001D30D6"/>
    <w:rsid w:val="001D380A"/>
    <w:rsid w:val="001D3A2D"/>
    <w:rsid w:val="001D3AC0"/>
    <w:rsid w:val="001D3C2B"/>
    <w:rsid w:val="001D42E2"/>
    <w:rsid w:val="001D432D"/>
    <w:rsid w:val="001D4336"/>
    <w:rsid w:val="001D4404"/>
    <w:rsid w:val="001D4615"/>
    <w:rsid w:val="001D46B0"/>
    <w:rsid w:val="001D47FA"/>
    <w:rsid w:val="001D4BAD"/>
    <w:rsid w:val="001D4D7F"/>
    <w:rsid w:val="001D52AC"/>
    <w:rsid w:val="001D5379"/>
    <w:rsid w:val="001D5391"/>
    <w:rsid w:val="001D547A"/>
    <w:rsid w:val="001D5981"/>
    <w:rsid w:val="001D59D8"/>
    <w:rsid w:val="001D5A14"/>
    <w:rsid w:val="001D5B44"/>
    <w:rsid w:val="001D604E"/>
    <w:rsid w:val="001D6597"/>
    <w:rsid w:val="001D6640"/>
    <w:rsid w:val="001D6719"/>
    <w:rsid w:val="001D6BEA"/>
    <w:rsid w:val="001D6E89"/>
    <w:rsid w:val="001D71DD"/>
    <w:rsid w:val="001D7275"/>
    <w:rsid w:val="001D7310"/>
    <w:rsid w:val="001D7512"/>
    <w:rsid w:val="001D7541"/>
    <w:rsid w:val="001D7550"/>
    <w:rsid w:val="001D7728"/>
    <w:rsid w:val="001D7747"/>
    <w:rsid w:val="001D7C23"/>
    <w:rsid w:val="001E00B7"/>
    <w:rsid w:val="001E0410"/>
    <w:rsid w:val="001E06BE"/>
    <w:rsid w:val="001E0940"/>
    <w:rsid w:val="001E0D92"/>
    <w:rsid w:val="001E0F51"/>
    <w:rsid w:val="001E11FF"/>
    <w:rsid w:val="001E1350"/>
    <w:rsid w:val="001E1795"/>
    <w:rsid w:val="001E1860"/>
    <w:rsid w:val="001E1C75"/>
    <w:rsid w:val="001E1CEB"/>
    <w:rsid w:val="001E1E8E"/>
    <w:rsid w:val="001E213A"/>
    <w:rsid w:val="001E28C1"/>
    <w:rsid w:val="001E2A32"/>
    <w:rsid w:val="001E2A4B"/>
    <w:rsid w:val="001E2A4F"/>
    <w:rsid w:val="001E2B11"/>
    <w:rsid w:val="001E2C1B"/>
    <w:rsid w:val="001E2F0B"/>
    <w:rsid w:val="001E30D3"/>
    <w:rsid w:val="001E359F"/>
    <w:rsid w:val="001E3A16"/>
    <w:rsid w:val="001E3AA1"/>
    <w:rsid w:val="001E3AD9"/>
    <w:rsid w:val="001E3BE2"/>
    <w:rsid w:val="001E3D8B"/>
    <w:rsid w:val="001E3E88"/>
    <w:rsid w:val="001E43A8"/>
    <w:rsid w:val="001E46F1"/>
    <w:rsid w:val="001E4946"/>
    <w:rsid w:val="001E49B5"/>
    <w:rsid w:val="001E4BAF"/>
    <w:rsid w:val="001E4DE2"/>
    <w:rsid w:val="001E4FCE"/>
    <w:rsid w:val="001E5032"/>
    <w:rsid w:val="001E519B"/>
    <w:rsid w:val="001E5A8B"/>
    <w:rsid w:val="001E5BB2"/>
    <w:rsid w:val="001E5E40"/>
    <w:rsid w:val="001E5E87"/>
    <w:rsid w:val="001E5F8B"/>
    <w:rsid w:val="001E6013"/>
    <w:rsid w:val="001E62AA"/>
    <w:rsid w:val="001E6408"/>
    <w:rsid w:val="001E6722"/>
    <w:rsid w:val="001E6CCC"/>
    <w:rsid w:val="001E6E9B"/>
    <w:rsid w:val="001E6FD1"/>
    <w:rsid w:val="001E789C"/>
    <w:rsid w:val="001E795B"/>
    <w:rsid w:val="001E7AEB"/>
    <w:rsid w:val="001E7E16"/>
    <w:rsid w:val="001E7E50"/>
    <w:rsid w:val="001F0157"/>
    <w:rsid w:val="001F0248"/>
    <w:rsid w:val="001F05AF"/>
    <w:rsid w:val="001F0765"/>
    <w:rsid w:val="001F09B8"/>
    <w:rsid w:val="001F0B05"/>
    <w:rsid w:val="001F107E"/>
    <w:rsid w:val="001F11CB"/>
    <w:rsid w:val="001F145A"/>
    <w:rsid w:val="001F15DA"/>
    <w:rsid w:val="001F1B08"/>
    <w:rsid w:val="001F1B17"/>
    <w:rsid w:val="001F1C9E"/>
    <w:rsid w:val="001F2196"/>
    <w:rsid w:val="001F226F"/>
    <w:rsid w:val="001F256D"/>
    <w:rsid w:val="001F2AF9"/>
    <w:rsid w:val="001F2B84"/>
    <w:rsid w:val="001F2BC2"/>
    <w:rsid w:val="001F2C59"/>
    <w:rsid w:val="001F2D40"/>
    <w:rsid w:val="001F2DED"/>
    <w:rsid w:val="001F2F12"/>
    <w:rsid w:val="001F34B5"/>
    <w:rsid w:val="001F38B2"/>
    <w:rsid w:val="001F3925"/>
    <w:rsid w:val="001F3D69"/>
    <w:rsid w:val="001F3E6C"/>
    <w:rsid w:val="001F4187"/>
    <w:rsid w:val="001F41EF"/>
    <w:rsid w:val="001F434B"/>
    <w:rsid w:val="001F43ED"/>
    <w:rsid w:val="001F478D"/>
    <w:rsid w:val="001F517E"/>
    <w:rsid w:val="001F5235"/>
    <w:rsid w:val="001F529F"/>
    <w:rsid w:val="001F5364"/>
    <w:rsid w:val="001F5512"/>
    <w:rsid w:val="001F56B3"/>
    <w:rsid w:val="001F5963"/>
    <w:rsid w:val="001F59D4"/>
    <w:rsid w:val="001F5A43"/>
    <w:rsid w:val="001F5BA6"/>
    <w:rsid w:val="001F5C62"/>
    <w:rsid w:val="001F5D40"/>
    <w:rsid w:val="001F5D44"/>
    <w:rsid w:val="001F600D"/>
    <w:rsid w:val="001F629E"/>
    <w:rsid w:val="001F6329"/>
    <w:rsid w:val="001F664C"/>
    <w:rsid w:val="001F69F4"/>
    <w:rsid w:val="001F73AF"/>
    <w:rsid w:val="001F74F5"/>
    <w:rsid w:val="001F7667"/>
    <w:rsid w:val="001F7910"/>
    <w:rsid w:val="001F7AD7"/>
    <w:rsid w:val="001F7BF9"/>
    <w:rsid w:val="001F7CF1"/>
    <w:rsid w:val="001F7F70"/>
    <w:rsid w:val="002002EB"/>
    <w:rsid w:val="002006A9"/>
    <w:rsid w:val="00200885"/>
    <w:rsid w:val="002009A7"/>
    <w:rsid w:val="00200A24"/>
    <w:rsid w:val="00200AE2"/>
    <w:rsid w:val="00200B4E"/>
    <w:rsid w:val="00200F02"/>
    <w:rsid w:val="0020138F"/>
    <w:rsid w:val="002013A4"/>
    <w:rsid w:val="00201504"/>
    <w:rsid w:val="00201701"/>
    <w:rsid w:val="0020178D"/>
    <w:rsid w:val="002017F7"/>
    <w:rsid w:val="00201C01"/>
    <w:rsid w:val="00202ABE"/>
    <w:rsid w:val="00203436"/>
    <w:rsid w:val="002035DE"/>
    <w:rsid w:val="002035FC"/>
    <w:rsid w:val="002038E4"/>
    <w:rsid w:val="00203CDA"/>
    <w:rsid w:val="00204031"/>
    <w:rsid w:val="00204164"/>
    <w:rsid w:val="00204374"/>
    <w:rsid w:val="00204829"/>
    <w:rsid w:val="00204A15"/>
    <w:rsid w:val="00204B47"/>
    <w:rsid w:val="00204B6D"/>
    <w:rsid w:val="00204CA8"/>
    <w:rsid w:val="00204D1F"/>
    <w:rsid w:val="00204D9D"/>
    <w:rsid w:val="00204E47"/>
    <w:rsid w:val="002051CF"/>
    <w:rsid w:val="002052A9"/>
    <w:rsid w:val="0020546C"/>
    <w:rsid w:val="0020557F"/>
    <w:rsid w:val="002056D6"/>
    <w:rsid w:val="00205B54"/>
    <w:rsid w:val="00205BD0"/>
    <w:rsid w:val="0020612A"/>
    <w:rsid w:val="00206448"/>
    <w:rsid w:val="00206528"/>
    <w:rsid w:val="00206533"/>
    <w:rsid w:val="00206959"/>
    <w:rsid w:val="00206A75"/>
    <w:rsid w:val="00206A9E"/>
    <w:rsid w:val="00206C97"/>
    <w:rsid w:val="00206CBD"/>
    <w:rsid w:val="00206EFC"/>
    <w:rsid w:val="002072E6"/>
    <w:rsid w:val="00207A78"/>
    <w:rsid w:val="00207D79"/>
    <w:rsid w:val="0021056F"/>
    <w:rsid w:val="0021076D"/>
    <w:rsid w:val="00210822"/>
    <w:rsid w:val="00210B18"/>
    <w:rsid w:val="00211048"/>
    <w:rsid w:val="00211348"/>
    <w:rsid w:val="002114FA"/>
    <w:rsid w:val="002116FA"/>
    <w:rsid w:val="00211754"/>
    <w:rsid w:val="00211915"/>
    <w:rsid w:val="00211981"/>
    <w:rsid w:val="00211B34"/>
    <w:rsid w:val="00211CD0"/>
    <w:rsid w:val="002120D5"/>
    <w:rsid w:val="0021211A"/>
    <w:rsid w:val="002121BB"/>
    <w:rsid w:val="002123FA"/>
    <w:rsid w:val="0021246A"/>
    <w:rsid w:val="002124D0"/>
    <w:rsid w:val="00212989"/>
    <w:rsid w:val="00212C39"/>
    <w:rsid w:val="00212DFD"/>
    <w:rsid w:val="002131E3"/>
    <w:rsid w:val="00213216"/>
    <w:rsid w:val="00213237"/>
    <w:rsid w:val="00213506"/>
    <w:rsid w:val="00213573"/>
    <w:rsid w:val="002135EA"/>
    <w:rsid w:val="00213619"/>
    <w:rsid w:val="00213635"/>
    <w:rsid w:val="0021371B"/>
    <w:rsid w:val="002137C2"/>
    <w:rsid w:val="00213AD5"/>
    <w:rsid w:val="00213EBB"/>
    <w:rsid w:val="00213EC2"/>
    <w:rsid w:val="00214061"/>
    <w:rsid w:val="00214066"/>
    <w:rsid w:val="00214114"/>
    <w:rsid w:val="00214263"/>
    <w:rsid w:val="002146F5"/>
    <w:rsid w:val="00214783"/>
    <w:rsid w:val="00214805"/>
    <w:rsid w:val="00214AD9"/>
    <w:rsid w:val="00214ADB"/>
    <w:rsid w:val="00215008"/>
    <w:rsid w:val="00215061"/>
    <w:rsid w:val="00215413"/>
    <w:rsid w:val="00215520"/>
    <w:rsid w:val="00215838"/>
    <w:rsid w:val="00215A2D"/>
    <w:rsid w:val="00215B43"/>
    <w:rsid w:val="00215DDA"/>
    <w:rsid w:val="00216043"/>
    <w:rsid w:val="0021634C"/>
    <w:rsid w:val="00216A47"/>
    <w:rsid w:val="00216AF9"/>
    <w:rsid w:val="00216C6B"/>
    <w:rsid w:val="00216CAD"/>
    <w:rsid w:val="00217240"/>
    <w:rsid w:val="00217E88"/>
    <w:rsid w:val="0022007D"/>
    <w:rsid w:val="002204E2"/>
    <w:rsid w:val="0022088B"/>
    <w:rsid w:val="002208EF"/>
    <w:rsid w:val="002209F9"/>
    <w:rsid w:val="00220AE5"/>
    <w:rsid w:val="00220CDD"/>
    <w:rsid w:val="0022119C"/>
    <w:rsid w:val="002211FE"/>
    <w:rsid w:val="00221929"/>
    <w:rsid w:val="0022196D"/>
    <w:rsid w:val="00221EE6"/>
    <w:rsid w:val="0022221E"/>
    <w:rsid w:val="002227A4"/>
    <w:rsid w:val="00222ABD"/>
    <w:rsid w:val="00222BEC"/>
    <w:rsid w:val="00222F00"/>
    <w:rsid w:val="002230D9"/>
    <w:rsid w:val="0022349F"/>
    <w:rsid w:val="00223864"/>
    <w:rsid w:val="00224063"/>
    <w:rsid w:val="00224224"/>
    <w:rsid w:val="00224826"/>
    <w:rsid w:val="00224DF2"/>
    <w:rsid w:val="002250C7"/>
    <w:rsid w:val="00225839"/>
    <w:rsid w:val="00225B37"/>
    <w:rsid w:val="0022600C"/>
    <w:rsid w:val="0022603A"/>
    <w:rsid w:val="002263C2"/>
    <w:rsid w:val="00226504"/>
    <w:rsid w:val="00226506"/>
    <w:rsid w:val="002268BB"/>
    <w:rsid w:val="00226ADE"/>
    <w:rsid w:val="00226B1B"/>
    <w:rsid w:val="00226B6B"/>
    <w:rsid w:val="00226D72"/>
    <w:rsid w:val="002270F5"/>
    <w:rsid w:val="00227162"/>
    <w:rsid w:val="002274CA"/>
    <w:rsid w:val="00227595"/>
    <w:rsid w:val="00227693"/>
    <w:rsid w:val="002278F5"/>
    <w:rsid w:val="00227948"/>
    <w:rsid w:val="00227BB6"/>
    <w:rsid w:val="00230204"/>
    <w:rsid w:val="002306DC"/>
    <w:rsid w:val="00230727"/>
    <w:rsid w:val="00230A51"/>
    <w:rsid w:val="00230BC6"/>
    <w:rsid w:val="00230E04"/>
    <w:rsid w:val="00231242"/>
    <w:rsid w:val="00231285"/>
    <w:rsid w:val="00231292"/>
    <w:rsid w:val="00231454"/>
    <w:rsid w:val="00231704"/>
    <w:rsid w:val="00231DEE"/>
    <w:rsid w:val="00231EB6"/>
    <w:rsid w:val="00232090"/>
    <w:rsid w:val="002320E5"/>
    <w:rsid w:val="0023270C"/>
    <w:rsid w:val="00233612"/>
    <w:rsid w:val="002338E8"/>
    <w:rsid w:val="00233EB5"/>
    <w:rsid w:val="00233F81"/>
    <w:rsid w:val="0023412E"/>
    <w:rsid w:val="0023428B"/>
    <w:rsid w:val="00234A07"/>
    <w:rsid w:val="00234B19"/>
    <w:rsid w:val="00234D73"/>
    <w:rsid w:val="00235329"/>
    <w:rsid w:val="0023545A"/>
    <w:rsid w:val="00235810"/>
    <w:rsid w:val="002358FC"/>
    <w:rsid w:val="00235AD7"/>
    <w:rsid w:val="00235B24"/>
    <w:rsid w:val="00235C99"/>
    <w:rsid w:val="00235CB8"/>
    <w:rsid w:val="00236487"/>
    <w:rsid w:val="002366F9"/>
    <w:rsid w:val="00236875"/>
    <w:rsid w:val="00236A0F"/>
    <w:rsid w:val="00237067"/>
    <w:rsid w:val="0023717E"/>
    <w:rsid w:val="002379D2"/>
    <w:rsid w:val="00237C22"/>
    <w:rsid w:val="002401C1"/>
    <w:rsid w:val="00240217"/>
    <w:rsid w:val="00240291"/>
    <w:rsid w:val="002405BB"/>
    <w:rsid w:val="002408DF"/>
    <w:rsid w:val="00241221"/>
    <w:rsid w:val="0024123A"/>
    <w:rsid w:val="00241404"/>
    <w:rsid w:val="002414C2"/>
    <w:rsid w:val="00241682"/>
    <w:rsid w:val="0024171A"/>
    <w:rsid w:val="002417F3"/>
    <w:rsid w:val="00241D27"/>
    <w:rsid w:val="00242298"/>
    <w:rsid w:val="002426FD"/>
    <w:rsid w:val="0024330B"/>
    <w:rsid w:val="0024333F"/>
    <w:rsid w:val="0024348E"/>
    <w:rsid w:val="00243552"/>
    <w:rsid w:val="00243978"/>
    <w:rsid w:val="00243BBE"/>
    <w:rsid w:val="00243D8D"/>
    <w:rsid w:val="00243E68"/>
    <w:rsid w:val="00243EBF"/>
    <w:rsid w:val="00243F64"/>
    <w:rsid w:val="00243FAE"/>
    <w:rsid w:val="002447A8"/>
    <w:rsid w:val="002448D6"/>
    <w:rsid w:val="00244919"/>
    <w:rsid w:val="00244921"/>
    <w:rsid w:val="00244AFC"/>
    <w:rsid w:val="00244C4B"/>
    <w:rsid w:val="00244F4E"/>
    <w:rsid w:val="00244FA3"/>
    <w:rsid w:val="002451BB"/>
    <w:rsid w:val="002451D0"/>
    <w:rsid w:val="0024524F"/>
    <w:rsid w:val="00245803"/>
    <w:rsid w:val="00245F49"/>
    <w:rsid w:val="002462BC"/>
    <w:rsid w:val="0024642E"/>
    <w:rsid w:val="002467BB"/>
    <w:rsid w:val="002468CC"/>
    <w:rsid w:val="002468F7"/>
    <w:rsid w:val="00246C5B"/>
    <w:rsid w:val="00247094"/>
    <w:rsid w:val="00247430"/>
    <w:rsid w:val="0024771E"/>
    <w:rsid w:val="00247724"/>
    <w:rsid w:val="00247995"/>
    <w:rsid w:val="00247A0B"/>
    <w:rsid w:val="002502AA"/>
    <w:rsid w:val="0025078B"/>
    <w:rsid w:val="002508DC"/>
    <w:rsid w:val="0025130C"/>
    <w:rsid w:val="0025140A"/>
    <w:rsid w:val="00251892"/>
    <w:rsid w:val="00251B3D"/>
    <w:rsid w:val="00251B65"/>
    <w:rsid w:val="00251D72"/>
    <w:rsid w:val="00252129"/>
    <w:rsid w:val="00252268"/>
    <w:rsid w:val="0025278A"/>
    <w:rsid w:val="0025290F"/>
    <w:rsid w:val="00252C79"/>
    <w:rsid w:val="00253261"/>
    <w:rsid w:val="00253535"/>
    <w:rsid w:val="002535D9"/>
    <w:rsid w:val="00254004"/>
    <w:rsid w:val="00254400"/>
    <w:rsid w:val="0025461D"/>
    <w:rsid w:val="002547F7"/>
    <w:rsid w:val="00254AFC"/>
    <w:rsid w:val="00254BA0"/>
    <w:rsid w:val="00255412"/>
    <w:rsid w:val="00255508"/>
    <w:rsid w:val="00255A86"/>
    <w:rsid w:val="00255CDA"/>
    <w:rsid w:val="00255D27"/>
    <w:rsid w:val="00255D3F"/>
    <w:rsid w:val="002560F5"/>
    <w:rsid w:val="00256113"/>
    <w:rsid w:val="00256594"/>
    <w:rsid w:val="0025683F"/>
    <w:rsid w:val="00256A68"/>
    <w:rsid w:val="00256FAC"/>
    <w:rsid w:val="0025719A"/>
    <w:rsid w:val="0025733D"/>
    <w:rsid w:val="00257376"/>
    <w:rsid w:val="002573C4"/>
    <w:rsid w:val="00257543"/>
    <w:rsid w:val="00257571"/>
    <w:rsid w:val="002575FB"/>
    <w:rsid w:val="00257B14"/>
    <w:rsid w:val="00257B6A"/>
    <w:rsid w:val="00257BF5"/>
    <w:rsid w:val="00257C24"/>
    <w:rsid w:val="00257C99"/>
    <w:rsid w:val="00257E0B"/>
    <w:rsid w:val="00257E2F"/>
    <w:rsid w:val="002605FA"/>
    <w:rsid w:val="00260A1A"/>
    <w:rsid w:val="00260BA4"/>
    <w:rsid w:val="00260CF0"/>
    <w:rsid w:val="00260D49"/>
    <w:rsid w:val="00260D5E"/>
    <w:rsid w:val="002611EA"/>
    <w:rsid w:val="002615BC"/>
    <w:rsid w:val="002616A6"/>
    <w:rsid w:val="00261798"/>
    <w:rsid w:val="00261DEC"/>
    <w:rsid w:val="00261F1B"/>
    <w:rsid w:val="002625A6"/>
    <w:rsid w:val="00262FD8"/>
    <w:rsid w:val="0026300D"/>
    <w:rsid w:val="002631B9"/>
    <w:rsid w:val="00263208"/>
    <w:rsid w:val="0026322C"/>
    <w:rsid w:val="0026332D"/>
    <w:rsid w:val="0026361F"/>
    <w:rsid w:val="00263AA2"/>
    <w:rsid w:val="00263B86"/>
    <w:rsid w:val="00263B93"/>
    <w:rsid w:val="00263C9C"/>
    <w:rsid w:val="00263D90"/>
    <w:rsid w:val="00263F8E"/>
    <w:rsid w:val="002640DC"/>
    <w:rsid w:val="002642D1"/>
    <w:rsid w:val="00264412"/>
    <w:rsid w:val="00264465"/>
    <w:rsid w:val="002649E3"/>
    <w:rsid w:val="002649E9"/>
    <w:rsid w:val="00264C42"/>
    <w:rsid w:val="00264E0B"/>
    <w:rsid w:val="0026508C"/>
    <w:rsid w:val="0026518D"/>
    <w:rsid w:val="00265463"/>
    <w:rsid w:val="00265A63"/>
    <w:rsid w:val="00265B08"/>
    <w:rsid w:val="00265D92"/>
    <w:rsid w:val="00265F4B"/>
    <w:rsid w:val="00265FE7"/>
    <w:rsid w:val="00265FFB"/>
    <w:rsid w:val="002660A1"/>
    <w:rsid w:val="002666D0"/>
    <w:rsid w:val="00266876"/>
    <w:rsid w:val="002668FA"/>
    <w:rsid w:val="00266AFF"/>
    <w:rsid w:val="00266C76"/>
    <w:rsid w:val="00266F05"/>
    <w:rsid w:val="002673FE"/>
    <w:rsid w:val="002676DB"/>
    <w:rsid w:val="0026776A"/>
    <w:rsid w:val="00267800"/>
    <w:rsid w:val="002678A8"/>
    <w:rsid w:val="00267CD2"/>
    <w:rsid w:val="002702F8"/>
    <w:rsid w:val="00270749"/>
    <w:rsid w:val="0027077C"/>
    <w:rsid w:val="002707C6"/>
    <w:rsid w:val="002708C1"/>
    <w:rsid w:val="0027095D"/>
    <w:rsid w:val="00270BA4"/>
    <w:rsid w:val="00270BE6"/>
    <w:rsid w:val="00270C89"/>
    <w:rsid w:val="00270D44"/>
    <w:rsid w:val="00270E1A"/>
    <w:rsid w:val="00271348"/>
    <w:rsid w:val="00271355"/>
    <w:rsid w:val="002713C3"/>
    <w:rsid w:val="00271429"/>
    <w:rsid w:val="002715DC"/>
    <w:rsid w:val="002716E6"/>
    <w:rsid w:val="0027177F"/>
    <w:rsid w:val="00271D89"/>
    <w:rsid w:val="00272045"/>
    <w:rsid w:val="0027240A"/>
    <w:rsid w:val="00272422"/>
    <w:rsid w:val="00272ABF"/>
    <w:rsid w:val="00272D2B"/>
    <w:rsid w:val="002731FD"/>
    <w:rsid w:val="002741A1"/>
    <w:rsid w:val="0027423E"/>
    <w:rsid w:val="002744B5"/>
    <w:rsid w:val="002747B8"/>
    <w:rsid w:val="00274E19"/>
    <w:rsid w:val="00274E85"/>
    <w:rsid w:val="00275011"/>
    <w:rsid w:val="00275630"/>
    <w:rsid w:val="00275ADD"/>
    <w:rsid w:val="00275BA5"/>
    <w:rsid w:val="00275BF7"/>
    <w:rsid w:val="00275EA1"/>
    <w:rsid w:val="00275F65"/>
    <w:rsid w:val="002762DF"/>
    <w:rsid w:val="0027649C"/>
    <w:rsid w:val="00276535"/>
    <w:rsid w:val="0027656E"/>
    <w:rsid w:val="00276874"/>
    <w:rsid w:val="00276B23"/>
    <w:rsid w:val="00276CD5"/>
    <w:rsid w:val="00276D2D"/>
    <w:rsid w:val="00276D3F"/>
    <w:rsid w:val="002775BD"/>
    <w:rsid w:val="002777D9"/>
    <w:rsid w:val="00277CB8"/>
    <w:rsid w:val="00277D45"/>
    <w:rsid w:val="00277EF7"/>
    <w:rsid w:val="00280053"/>
    <w:rsid w:val="00280298"/>
    <w:rsid w:val="0028052C"/>
    <w:rsid w:val="00280810"/>
    <w:rsid w:val="002809CE"/>
    <w:rsid w:val="002812D7"/>
    <w:rsid w:val="00281403"/>
    <w:rsid w:val="002817B2"/>
    <w:rsid w:val="0028182A"/>
    <w:rsid w:val="00281C60"/>
    <w:rsid w:val="0028249C"/>
    <w:rsid w:val="00282522"/>
    <w:rsid w:val="00282570"/>
    <w:rsid w:val="0028265B"/>
    <w:rsid w:val="0028283C"/>
    <w:rsid w:val="00282A55"/>
    <w:rsid w:val="00282CAA"/>
    <w:rsid w:val="00282D7A"/>
    <w:rsid w:val="002831F2"/>
    <w:rsid w:val="002832AA"/>
    <w:rsid w:val="0028339F"/>
    <w:rsid w:val="0028351B"/>
    <w:rsid w:val="00283549"/>
    <w:rsid w:val="00283870"/>
    <w:rsid w:val="00283AC1"/>
    <w:rsid w:val="00283DEC"/>
    <w:rsid w:val="002840F0"/>
    <w:rsid w:val="002842AF"/>
    <w:rsid w:val="002846EF"/>
    <w:rsid w:val="00284886"/>
    <w:rsid w:val="002848A4"/>
    <w:rsid w:val="00284E17"/>
    <w:rsid w:val="00284EBB"/>
    <w:rsid w:val="00284FA7"/>
    <w:rsid w:val="00285185"/>
    <w:rsid w:val="002855BC"/>
    <w:rsid w:val="0028561D"/>
    <w:rsid w:val="00285729"/>
    <w:rsid w:val="00285799"/>
    <w:rsid w:val="00285885"/>
    <w:rsid w:val="00285A27"/>
    <w:rsid w:val="00285CF8"/>
    <w:rsid w:val="0028627D"/>
    <w:rsid w:val="002862B3"/>
    <w:rsid w:val="00286385"/>
    <w:rsid w:val="00286549"/>
    <w:rsid w:val="00286E2B"/>
    <w:rsid w:val="00286E58"/>
    <w:rsid w:val="00287268"/>
    <w:rsid w:val="00287999"/>
    <w:rsid w:val="00287B99"/>
    <w:rsid w:val="00287EEC"/>
    <w:rsid w:val="0029017B"/>
    <w:rsid w:val="002904BB"/>
    <w:rsid w:val="002905DE"/>
    <w:rsid w:val="00290950"/>
    <w:rsid w:val="002916E2"/>
    <w:rsid w:val="002917F3"/>
    <w:rsid w:val="002919AB"/>
    <w:rsid w:val="002919F8"/>
    <w:rsid w:val="00291B96"/>
    <w:rsid w:val="00291BF6"/>
    <w:rsid w:val="00291C63"/>
    <w:rsid w:val="00291E5A"/>
    <w:rsid w:val="002921DB"/>
    <w:rsid w:val="0029237C"/>
    <w:rsid w:val="0029270A"/>
    <w:rsid w:val="00292AFE"/>
    <w:rsid w:val="002930BB"/>
    <w:rsid w:val="002931BE"/>
    <w:rsid w:val="0029322C"/>
    <w:rsid w:val="002937EA"/>
    <w:rsid w:val="002938DF"/>
    <w:rsid w:val="00293ACE"/>
    <w:rsid w:val="00293CC8"/>
    <w:rsid w:val="00293D3F"/>
    <w:rsid w:val="00293FE9"/>
    <w:rsid w:val="0029442D"/>
    <w:rsid w:val="00294473"/>
    <w:rsid w:val="002946BC"/>
    <w:rsid w:val="00294916"/>
    <w:rsid w:val="00294A00"/>
    <w:rsid w:val="00294BB1"/>
    <w:rsid w:val="00294E88"/>
    <w:rsid w:val="002951F5"/>
    <w:rsid w:val="0029533C"/>
    <w:rsid w:val="002954C1"/>
    <w:rsid w:val="00295593"/>
    <w:rsid w:val="00295659"/>
    <w:rsid w:val="0029569D"/>
    <w:rsid w:val="002956CA"/>
    <w:rsid w:val="002956D9"/>
    <w:rsid w:val="0029583F"/>
    <w:rsid w:val="00295F30"/>
    <w:rsid w:val="00296769"/>
    <w:rsid w:val="00296820"/>
    <w:rsid w:val="00296856"/>
    <w:rsid w:val="00296957"/>
    <w:rsid w:val="0029719D"/>
    <w:rsid w:val="00297242"/>
    <w:rsid w:val="0029761E"/>
    <w:rsid w:val="002976EE"/>
    <w:rsid w:val="00297A40"/>
    <w:rsid w:val="002A0B85"/>
    <w:rsid w:val="002A0D06"/>
    <w:rsid w:val="002A0F43"/>
    <w:rsid w:val="002A10C2"/>
    <w:rsid w:val="002A120D"/>
    <w:rsid w:val="002A181A"/>
    <w:rsid w:val="002A1884"/>
    <w:rsid w:val="002A1890"/>
    <w:rsid w:val="002A18A2"/>
    <w:rsid w:val="002A19F9"/>
    <w:rsid w:val="002A1A0B"/>
    <w:rsid w:val="002A1AC7"/>
    <w:rsid w:val="002A287D"/>
    <w:rsid w:val="002A2995"/>
    <w:rsid w:val="002A2DD7"/>
    <w:rsid w:val="002A2EE9"/>
    <w:rsid w:val="002A31C7"/>
    <w:rsid w:val="002A31F4"/>
    <w:rsid w:val="002A3206"/>
    <w:rsid w:val="002A3BB0"/>
    <w:rsid w:val="002A3BED"/>
    <w:rsid w:val="002A40EC"/>
    <w:rsid w:val="002A4653"/>
    <w:rsid w:val="002A4C76"/>
    <w:rsid w:val="002A4D48"/>
    <w:rsid w:val="002A4F62"/>
    <w:rsid w:val="002A5088"/>
    <w:rsid w:val="002A515C"/>
    <w:rsid w:val="002A5308"/>
    <w:rsid w:val="002A560B"/>
    <w:rsid w:val="002A5A50"/>
    <w:rsid w:val="002A5AFC"/>
    <w:rsid w:val="002A5EA5"/>
    <w:rsid w:val="002A5F5B"/>
    <w:rsid w:val="002A61B9"/>
    <w:rsid w:val="002A629F"/>
    <w:rsid w:val="002A6314"/>
    <w:rsid w:val="002A6672"/>
    <w:rsid w:val="002A6751"/>
    <w:rsid w:val="002A681F"/>
    <w:rsid w:val="002A6B45"/>
    <w:rsid w:val="002A6C3F"/>
    <w:rsid w:val="002A73CB"/>
    <w:rsid w:val="002A78AB"/>
    <w:rsid w:val="002A79FE"/>
    <w:rsid w:val="002A7B9B"/>
    <w:rsid w:val="002A7C41"/>
    <w:rsid w:val="002A7CE8"/>
    <w:rsid w:val="002A7D75"/>
    <w:rsid w:val="002A7E1B"/>
    <w:rsid w:val="002A7EA0"/>
    <w:rsid w:val="002B020B"/>
    <w:rsid w:val="002B0311"/>
    <w:rsid w:val="002B048C"/>
    <w:rsid w:val="002B0699"/>
    <w:rsid w:val="002B0757"/>
    <w:rsid w:val="002B090D"/>
    <w:rsid w:val="002B0A42"/>
    <w:rsid w:val="002B0CC6"/>
    <w:rsid w:val="002B0D6E"/>
    <w:rsid w:val="002B14AB"/>
    <w:rsid w:val="002B14CA"/>
    <w:rsid w:val="002B186F"/>
    <w:rsid w:val="002B1A03"/>
    <w:rsid w:val="002B1A67"/>
    <w:rsid w:val="002B1CBE"/>
    <w:rsid w:val="002B1D09"/>
    <w:rsid w:val="002B1E22"/>
    <w:rsid w:val="002B1E57"/>
    <w:rsid w:val="002B2026"/>
    <w:rsid w:val="002B2258"/>
    <w:rsid w:val="002B2A3F"/>
    <w:rsid w:val="002B2CD2"/>
    <w:rsid w:val="002B2DB9"/>
    <w:rsid w:val="002B2E53"/>
    <w:rsid w:val="002B3341"/>
    <w:rsid w:val="002B3695"/>
    <w:rsid w:val="002B3708"/>
    <w:rsid w:val="002B396D"/>
    <w:rsid w:val="002B3C5A"/>
    <w:rsid w:val="002B4004"/>
    <w:rsid w:val="002B417A"/>
    <w:rsid w:val="002B41E8"/>
    <w:rsid w:val="002B4698"/>
    <w:rsid w:val="002B4769"/>
    <w:rsid w:val="002B47AC"/>
    <w:rsid w:val="002B4B4D"/>
    <w:rsid w:val="002B5000"/>
    <w:rsid w:val="002B526A"/>
    <w:rsid w:val="002B5488"/>
    <w:rsid w:val="002B5490"/>
    <w:rsid w:val="002B5608"/>
    <w:rsid w:val="002B5796"/>
    <w:rsid w:val="002B5B9A"/>
    <w:rsid w:val="002B6764"/>
    <w:rsid w:val="002B68E3"/>
    <w:rsid w:val="002B6ACD"/>
    <w:rsid w:val="002B71A7"/>
    <w:rsid w:val="002B72C0"/>
    <w:rsid w:val="002B7330"/>
    <w:rsid w:val="002B7870"/>
    <w:rsid w:val="002C011A"/>
    <w:rsid w:val="002C020E"/>
    <w:rsid w:val="002C0582"/>
    <w:rsid w:val="002C0616"/>
    <w:rsid w:val="002C0C60"/>
    <w:rsid w:val="002C0E40"/>
    <w:rsid w:val="002C0FCE"/>
    <w:rsid w:val="002C13B1"/>
    <w:rsid w:val="002C13BB"/>
    <w:rsid w:val="002C13BE"/>
    <w:rsid w:val="002C16C7"/>
    <w:rsid w:val="002C1A4E"/>
    <w:rsid w:val="002C2511"/>
    <w:rsid w:val="002C2621"/>
    <w:rsid w:val="002C27AB"/>
    <w:rsid w:val="002C2924"/>
    <w:rsid w:val="002C2B56"/>
    <w:rsid w:val="002C2EC4"/>
    <w:rsid w:val="002C31AB"/>
    <w:rsid w:val="002C35F5"/>
    <w:rsid w:val="002C3675"/>
    <w:rsid w:val="002C3976"/>
    <w:rsid w:val="002C3B3D"/>
    <w:rsid w:val="002C3D32"/>
    <w:rsid w:val="002C3F12"/>
    <w:rsid w:val="002C4073"/>
    <w:rsid w:val="002C40ED"/>
    <w:rsid w:val="002C42A6"/>
    <w:rsid w:val="002C49B8"/>
    <w:rsid w:val="002C4E54"/>
    <w:rsid w:val="002C5013"/>
    <w:rsid w:val="002C56A6"/>
    <w:rsid w:val="002C59DF"/>
    <w:rsid w:val="002C5A1B"/>
    <w:rsid w:val="002C5C17"/>
    <w:rsid w:val="002C5CE1"/>
    <w:rsid w:val="002C5CFA"/>
    <w:rsid w:val="002C5E82"/>
    <w:rsid w:val="002C63AB"/>
    <w:rsid w:val="002C65E9"/>
    <w:rsid w:val="002C6672"/>
    <w:rsid w:val="002C6ABE"/>
    <w:rsid w:val="002C6BF3"/>
    <w:rsid w:val="002C7828"/>
    <w:rsid w:val="002C796E"/>
    <w:rsid w:val="002C7D7D"/>
    <w:rsid w:val="002C7F1E"/>
    <w:rsid w:val="002D045B"/>
    <w:rsid w:val="002D054A"/>
    <w:rsid w:val="002D0A5E"/>
    <w:rsid w:val="002D0AC0"/>
    <w:rsid w:val="002D0BFA"/>
    <w:rsid w:val="002D0E7E"/>
    <w:rsid w:val="002D106E"/>
    <w:rsid w:val="002D1097"/>
    <w:rsid w:val="002D11F5"/>
    <w:rsid w:val="002D1786"/>
    <w:rsid w:val="002D18BE"/>
    <w:rsid w:val="002D1927"/>
    <w:rsid w:val="002D1A02"/>
    <w:rsid w:val="002D1BFF"/>
    <w:rsid w:val="002D23D2"/>
    <w:rsid w:val="002D2563"/>
    <w:rsid w:val="002D25AF"/>
    <w:rsid w:val="002D2789"/>
    <w:rsid w:val="002D27A8"/>
    <w:rsid w:val="002D296A"/>
    <w:rsid w:val="002D2BC6"/>
    <w:rsid w:val="002D2C8A"/>
    <w:rsid w:val="002D2D75"/>
    <w:rsid w:val="002D2FED"/>
    <w:rsid w:val="002D356E"/>
    <w:rsid w:val="002D3E2B"/>
    <w:rsid w:val="002D3F41"/>
    <w:rsid w:val="002D41B9"/>
    <w:rsid w:val="002D44DB"/>
    <w:rsid w:val="002D478D"/>
    <w:rsid w:val="002D50B1"/>
    <w:rsid w:val="002D58C3"/>
    <w:rsid w:val="002D599F"/>
    <w:rsid w:val="002D5BC7"/>
    <w:rsid w:val="002D5BE6"/>
    <w:rsid w:val="002D5D9B"/>
    <w:rsid w:val="002D619E"/>
    <w:rsid w:val="002D642B"/>
    <w:rsid w:val="002D6597"/>
    <w:rsid w:val="002D68ED"/>
    <w:rsid w:val="002D692B"/>
    <w:rsid w:val="002D6ECB"/>
    <w:rsid w:val="002D6F9B"/>
    <w:rsid w:val="002D70C5"/>
    <w:rsid w:val="002D7452"/>
    <w:rsid w:val="002D769E"/>
    <w:rsid w:val="002D7B85"/>
    <w:rsid w:val="002D7C45"/>
    <w:rsid w:val="002D7C85"/>
    <w:rsid w:val="002D7CE7"/>
    <w:rsid w:val="002D7EF5"/>
    <w:rsid w:val="002D7F96"/>
    <w:rsid w:val="002E0537"/>
    <w:rsid w:val="002E0631"/>
    <w:rsid w:val="002E0880"/>
    <w:rsid w:val="002E0FBD"/>
    <w:rsid w:val="002E106A"/>
    <w:rsid w:val="002E10D2"/>
    <w:rsid w:val="002E11D9"/>
    <w:rsid w:val="002E12ED"/>
    <w:rsid w:val="002E13B4"/>
    <w:rsid w:val="002E16C9"/>
    <w:rsid w:val="002E194F"/>
    <w:rsid w:val="002E1C51"/>
    <w:rsid w:val="002E2143"/>
    <w:rsid w:val="002E2301"/>
    <w:rsid w:val="002E2783"/>
    <w:rsid w:val="002E2A46"/>
    <w:rsid w:val="002E2B6E"/>
    <w:rsid w:val="002E2E64"/>
    <w:rsid w:val="002E2FD8"/>
    <w:rsid w:val="002E30A3"/>
    <w:rsid w:val="002E30E6"/>
    <w:rsid w:val="002E3755"/>
    <w:rsid w:val="002E39AD"/>
    <w:rsid w:val="002E4558"/>
    <w:rsid w:val="002E4706"/>
    <w:rsid w:val="002E477C"/>
    <w:rsid w:val="002E4945"/>
    <w:rsid w:val="002E4A78"/>
    <w:rsid w:val="002E4DD0"/>
    <w:rsid w:val="002E51BE"/>
    <w:rsid w:val="002E533A"/>
    <w:rsid w:val="002E595B"/>
    <w:rsid w:val="002E5ACA"/>
    <w:rsid w:val="002E6240"/>
    <w:rsid w:val="002E6346"/>
    <w:rsid w:val="002E6502"/>
    <w:rsid w:val="002E6876"/>
    <w:rsid w:val="002E68B3"/>
    <w:rsid w:val="002E765B"/>
    <w:rsid w:val="002E79B3"/>
    <w:rsid w:val="002E7AF3"/>
    <w:rsid w:val="002E7CD2"/>
    <w:rsid w:val="002F01AC"/>
    <w:rsid w:val="002F06CE"/>
    <w:rsid w:val="002F0B92"/>
    <w:rsid w:val="002F0F2C"/>
    <w:rsid w:val="002F1A41"/>
    <w:rsid w:val="002F1BB1"/>
    <w:rsid w:val="002F1BB2"/>
    <w:rsid w:val="002F1CD1"/>
    <w:rsid w:val="002F2116"/>
    <w:rsid w:val="002F2798"/>
    <w:rsid w:val="002F2888"/>
    <w:rsid w:val="002F2935"/>
    <w:rsid w:val="002F2BCB"/>
    <w:rsid w:val="002F2C7D"/>
    <w:rsid w:val="002F2F76"/>
    <w:rsid w:val="002F2FAF"/>
    <w:rsid w:val="002F2FBD"/>
    <w:rsid w:val="002F395E"/>
    <w:rsid w:val="002F3AA9"/>
    <w:rsid w:val="002F3CA1"/>
    <w:rsid w:val="002F3DB5"/>
    <w:rsid w:val="002F42A9"/>
    <w:rsid w:val="002F4A24"/>
    <w:rsid w:val="002F4B05"/>
    <w:rsid w:val="002F4DDB"/>
    <w:rsid w:val="002F5053"/>
    <w:rsid w:val="002F51CF"/>
    <w:rsid w:val="002F53BB"/>
    <w:rsid w:val="002F5431"/>
    <w:rsid w:val="002F599C"/>
    <w:rsid w:val="002F5A64"/>
    <w:rsid w:val="002F5AFE"/>
    <w:rsid w:val="002F5BBF"/>
    <w:rsid w:val="002F5DE1"/>
    <w:rsid w:val="002F5E7D"/>
    <w:rsid w:val="002F64A5"/>
    <w:rsid w:val="002F65B2"/>
    <w:rsid w:val="002F6E51"/>
    <w:rsid w:val="002F6E77"/>
    <w:rsid w:val="002F6EE7"/>
    <w:rsid w:val="002F7348"/>
    <w:rsid w:val="002F78F5"/>
    <w:rsid w:val="002F7A02"/>
    <w:rsid w:val="002F7AB4"/>
    <w:rsid w:val="002F7B82"/>
    <w:rsid w:val="002F7C58"/>
    <w:rsid w:val="002F7E7A"/>
    <w:rsid w:val="00300121"/>
    <w:rsid w:val="0030029B"/>
    <w:rsid w:val="00300523"/>
    <w:rsid w:val="003006BC"/>
    <w:rsid w:val="00300741"/>
    <w:rsid w:val="003007CD"/>
    <w:rsid w:val="00300927"/>
    <w:rsid w:val="00300C87"/>
    <w:rsid w:val="00300E67"/>
    <w:rsid w:val="00300F0B"/>
    <w:rsid w:val="00301032"/>
    <w:rsid w:val="00301488"/>
    <w:rsid w:val="00301633"/>
    <w:rsid w:val="00301675"/>
    <w:rsid w:val="00301987"/>
    <w:rsid w:val="00301B7C"/>
    <w:rsid w:val="00302019"/>
    <w:rsid w:val="00302038"/>
    <w:rsid w:val="0030208F"/>
    <w:rsid w:val="00302234"/>
    <w:rsid w:val="0030232D"/>
    <w:rsid w:val="003023D7"/>
    <w:rsid w:val="003024F3"/>
    <w:rsid w:val="0030257D"/>
    <w:rsid w:val="0030264E"/>
    <w:rsid w:val="00302D7C"/>
    <w:rsid w:val="00302DC5"/>
    <w:rsid w:val="00302DE1"/>
    <w:rsid w:val="00303019"/>
    <w:rsid w:val="003035B2"/>
    <w:rsid w:val="00303653"/>
    <w:rsid w:val="0030381F"/>
    <w:rsid w:val="00303ADA"/>
    <w:rsid w:val="00303C4F"/>
    <w:rsid w:val="00303E6D"/>
    <w:rsid w:val="00303FDA"/>
    <w:rsid w:val="00304108"/>
    <w:rsid w:val="0030423E"/>
    <w:rsid w:val="00304298"/>
    <w:rsid w:val="0030478D"/>
    <w:rsid w:val="00304D2F"/>
    <w:rsid w:val="00305033"/>
    <w:rsid w:val="0030577D"/>
    <w:rsid w:val="003057D6"/>
    <w:rsid w:val="00305948"/>
    <w:rsid w:val="00305961"/>
    <w:rsid w:val="0030612B"/>
    <w:rsid w:val="0030614C"/>
    <w:rsid w:val="00306591"/>
    <w:rsid w:val="0030664D"/>
    <w:rsid w:val="00306CFA"/>
    <w:rsid w:val="00306D0D"/>
    <w:rsid w:val="003070F7"/>
    <w:rsid w:val="003073D1"/>
    <w:rsid w:val="0030776E"/>
    <w:rsid w:val="00307C26"/>
    <w:rsid w:val="00307D34"/>
    <w:rsid w:val="00307E01"/>
    <w:rsid w:val="00307F0B"/>
    <w:rsid w:val="00310282"/>
    <w:rsid w:val="0031038D"/>
    <w:rsid w:val="00310907"/>
    <w:rsid w:val="003109BF"/>
    <w:rsid w:val="00310ACF"/>
    <w:rsid w:val="00310B2B"/>
    <w:rsid w:val="003117A1"/>
    <w:rsid w:val="00311801"/>
    <w:rsid w:val="00311862"/>
    <w:rsid w:val="00311881"/>
    <w:rsid w:val="00311CCD"/>
    <w:rsid w:val="00311FC7"/>
    <w:rsid w:val="00311FF4"/>
    <w:rsid w:val="003122FE"/>
    <w:rsid w:val="003123B3"/>
    <w:rsid w:val="00312BF9"/>
    <w:rsid w:val="00312E4B"/>
    <w:rsid w:val="00314467"/>
    <w:rsid w:val="00314780"/>
    <w:rsid w:val="003149F2"/>
    <w:rsid w:val="00314E14"/>
    <w:rsid w:val="00314E76"/>
    <w:rsid w:val="00314EAE"/>
    <w:rsid w:val="00314FD3"/>
    <w:rsid w:val="00315106"/>
    <w:rsid w:val="00315472"/>
    <w:rsid w:val="0031553B"/>
    <w:rsid w:val="003155FD"/>
    <w:rsid w:val="0031592D"/>
    <w:rsid w:val="00315999"/>
    <w:rsid w:val="00315C2A"/>
    <w:rsid w:val="003165F2"/>
    <w:rsid w:val="003166B6"/>
    <w:rsid w:val="00316EC1"/>
    <w:rsid w:val="003170BD"/>
    <w:rsid w:val="0031731F"/>
    <w:rsid w:val="003175F3"/>
    <w:rsid w:val="00317668"/>
    <w:rsid w:val="00317692"/>
    <w:rsid w:val="0031777E"/>
    <w:rsid w:val="003178B6"/>
    <w:rsid w:val="00317BEF"/>
    <w:rsid w:val="00317DA1"/>
    <w:rsid w:val="00317F45"/>
    <w:rsid w:val="00317F97"/>
    <w:rsid w:val="003212B1"/>
    <w:rsid w:val="00321642"/>
    <w:rsid w:val="00321ADE"/>
    <w:rsid w:val="00322156"/>
    <w:rsid w:val="0032217A"/>
    <w:rsid w:val="00322274"/>
    <w:rsid w:val="003223B8"/>
    <w:rsid w:val="0032248E"/>
    <w:rsid w:val="00322789"/>
    <w:rsid w:val="00322A90"/>
    <w:rsid w:val="003230AA"/>
    <w:rsid w:val="003230C5"/>
    <w:rsid w:val="003232EC"/>
    <w:rsid w:val="00323F28"/>
    <w:rsid w:val="00323F7D"/>
    <w:rsid w:val="003240C7"/>
    <w:rsid w:val="0032418B"/>
    <w:rsid w:val="00324194"/>
    <w:rsid w:val="003244A4"/>
    <w:rsid w:val="003244C2"/>
    <w:rsid w:val="003245BA"/>
    <w:rsid w:val="00324BC1"/>
    <w:rsid w:val="00324C30"/>
    <w:rsid w:val="00324CC3"/>
    <w:rsid w:val="00324E44"/>
    <w:rsid w:val="00325097"/>
    <w:rsid w:val="003251F6"/>
    <w:rsid w:val="0032546D"/>
    <w:rsid w:val="00325755"/>
    <w:rsid w:val="003257E1"/>
    <w:rsid w:val="00325ADD"/>
    <w:rsid w:val="00325C86"/>
    <w:rsid w:val="0032609C"/>
    <w:rsid w:val="003260B7"/>
    <w:rsid w:val="003260D4"/>
    <w:rsid w:val="0032634C"/>
    <w:rsid w:val="003264A7"/>
    <w:rsid w:val="00326652"/>
    <w:rsid w:val="0032679C"/>
    <w:rsid w:val="00326853"/>
    <w:rsid w:val="003268B3"/>
    <w:rsid w:val="00326BFA"/>
    <w:rsid w:val="003271AC"/>
    <w:rsid w:val="003271CD"/>
    <w:rsid w:val="003271F2"/>
    <w:rsid w:val="003274BB"/>
    <w:rsid w:val="0032753C"/>
    <w:rsid w:val="0032781E"/>
    <w:rsid w:val="00327AE6"/>
    <w:rsid w:val="00327C4E"/>
    <w:rsid w:val="003301C3"/>
    <w:rsid w:val="00330306"/>
    <w:rsid w:val="00330499"/>
    <w:rsid w:val="003307E5"/>
    <w:rsid w:val="00330B7E"/>
    <w:rsid w:val="00330F9C"/>
    <w:rsid w:val="00331074"/>
    <w:rsid w:val="003310D1"/>
    <w:rsid w:val="00331169"/>
    <w:rsid w:val="003311AC"/>
    <w:rsid w:val="00331301"/>
    <w:rsid w:val="00331689"/>
    <w:rsid w:val="003316F6"/>
    <w:rsid w:val="0033176A"/>
    <w:rsid w:val="00331A74"/>
    <w:rsid w:val="00331B03"/>
    <w:rsid w:val="00331B6B"/>
    <w:rsid w:val="00331F8E"/>
    <w:rsid w:val="00332047"/>
    <w:rsid w:val="00332437"/>
    <w:rsid w:val="00332737"/>
    <w:rsid w:val="00332C56"/>
    <w:rsid w:val="00332CCA"/>
    <w:rsid w:val="0033329C"/>
    <w:rsid w:val="003332C4"/>
    <w:rsid w:val="003335CC"/>
    <w:rsid w:val="003339D7"/>
    <w:rsid w:val="003341E3"/>
    <w:rsid w:val="003344AC"/>
    <w:rsid w:val="00334784"/>
    <w:rsid w:val="00334C54"/>
    <w:rsid w:val="00334D08"/>
    <w:rsid w:val="00334D90"/>
    <w:rsid w:val="00334ED6"/>
    <w:rsid w:val="00334F64"/>
    <w:rsid w:val="00335632"/>
    <w:rsid w:val="003358F1"/>
    <w:rsid w:val="00335ACB"/>
    <w:rsid w:val="00335BCF"/>
    <w:rsid w:val="00335F64"/>
    <w:rsid w:val="0033631F"/>
    <w:rsid w:val="00336339"/>
    <w:rsid w:val="00336374"/>
    <w:rsid w:val="003368FD"/>
    <w:rsid w:val="00336D27"/>
    <w:rsid w:val="00336D91"/>
    <w:rsid w:val="00336E24"/>
    <w:rsid w:val="00336E56"/>
    <w:rsid w:val="003371BB"/>
    <w:rsid w:val="00337447"/>
    <w:rsid w:val="00337DBE"/>
    <w:rsid w:val="00340235"/>
    <w:rsid w:val="003405F6"/>
    <w:rsid w:val="00340642"/>
    <w:rsid w:val="00340683"/>
    <w:rsid w:val="003409DA"/>
    <w:rsid w:val="00340BCF"/>
    <w:rsid w:val="00340E69"/>
    <w:rsid w:val="003411EE"/>
    <w:rsid w:val="0034180D"/>
    <w:rsid w:val="00341BEA"/>
    <w:rsid w:val="00341DB2"/>
    <w:rsid w:val="00341E04"/>
    <w:rsid w:val="0034208C"/>
    <w:rsid w:val="003420F3"/>
    <w:rsid w:val="0034218A"/>
    <w:rsid w:val="0034244E"/>
    <w:rsid w:val="0034248F"/>
    <w:rsid w:val="003425CA"/>
    <w:rsid w:val="00342649"/>
    <w:rsid w:val="00343078"/>
    <w:rsid w:val="0034312E"/>
    <w:rsid w:val="00343144"/>
    <w:rsid w:val="003431E4"/>
    <w:rsid w:val="00343235"/>
    <w:rsid w:val="003434A3"/>
    <w:rsid w:val="003435AC"/>
    <w:rsid w:val="00343676"/>
    <w:rsid w:val="0034387E"/>
    <w:rsid w:val="0034394E"/>
    <w:rsid w:val="00344215"/>
    <w:rsid w:val="003442CF"/>
    <w:rsid w:val="0034431D"/>
    <w:rsid w:val="0034457A"/>
    <w:rsid w:val="00344735"/>
    <w:rsid w:val="00344C7C"/>
    <w:rsid w:val="00344D5F"/>
    <w:rsid w:val="0034510C"/>
    <w:rsid w:val="003452F2"/>
    <w:rsid w:val="0034550A"/>
    <w:rsid w:val="003455CA"/>
    <w:rsid w:val="00345816"/>
    <w:rsid w:val="00345A1B"/>
    <w:rsid w:val="00345B1D"/>
    <w:rsid w:val="003464D2"/>
    <w:rsid w:val="00346607"/>
    <w:rsid w:val="003468A2"/>
    <w:rsid w:val="00346F59"/>
    <w:rsid w:val="00347002"/>
    <w:rsid w:val="0034714E"/>
    <w:rsid w:val="003471E1"/>
    <w:rsid w:val="00347617"/>
    <w:rsid w:val="00350783"/>
    <w:rsid w:val="0035094A"/>
    <w:rsid w:val="00350C08"/>
    <w:rsid w:val="00350F54"/>
    <w:rsid w:val="003513DD"/>
    <w:rsid w:val="00351665"/>
    <w:rsid w:val="003516A5"/>
    <w:rsid w:val="0035173D"/>
    <w:rsid w:val="00351803"/>
    <w:rsid w:val="00351944"/>
    <w:rsid w:val="00351978"/>
    <w:rsid w:val="00351F9D"/>
    <w:rsid w:val="00352227"/>
    <w:rsid w:val="00352429"/>
    <w:rsid w:val="00352706"/>
    <w:rsid w:val="0035270E"/>
    <w:rsid w:val="0035287E"/>
    <w:rsid w:val="00352927"/>
    <w:rsid w:val="00352D9F"/>
    <w:rsid w:val="00352FF5"/>
    <w:rsid w:val="00353228"/>
    <w:rsid w:val="00353335"/>
    <w:rsid w:val="003534CE"/>
    <w:rsid w:val="003534D1"/>
    <w:rsid w:val="003539E5"/>
    <w:rsid w:val="003539F8"/>
    <w:rsid w:val="00353C3D"/>
    <w:rsid w:val="0035411A"/>
    <w:rsid w:val="00354239"/>
    <w:rsid w:val="00354271"/>
    <w:rsid w:val="00354329"/>
    <w:rsid w:val="003543D7"/>
    <w:rsid w:val="003548DF"/>
    <w:rsid w:val="00354930"/>
    <w:rsid w:val="00354ABF"/>
    <w:rsid w:val="00355582"/>
    <w:rsid w:val="003557A5"/>
    <w:rsid w:val="0035585D"/>
    <w:rsid w:val="00355C16"/>
    <w:rsid w:val="00355DFF"/>
    <w:rsid w:val="00356329"/>
    <w:rsid w:val="00356475"/>
    <w:rsid w:val="00356623"/>
    <w:rsid w:val="003569B5"/>
    <w:rsid w:val="00356A46"/>
    <w:rsid w:val="00356AE7"/>
    <w:rsid w:val="00356BA2"/>
    <w:rsid w:val="00356E69"/>
    <w:rsid w:val="00356FB1"/>
    <w:rsid w:val="003574C4"/>
    <w:rsid w:val="00357A33"/>
    <w:rsid w:val="00357C07"/>
    <w:rsid w:val="00357D9E"/>
    <w:rsid w:val="00360875"/>
    <w:rsid w:val="00360958"/>
    <w:rsid w:val="003610D7"/>
    <w:rsid w:val="003612A0"/>
    <w:rsid w:val="003612F6"/>
    <w:rsid w:val="0036158B"/>
    <w:rsid w:val="00361BCA"/>
    <w:rsid w:val="00361BF6"/>
    <w:rsid w:val="00361C87"/>
    <w:rsid w:val="00361D56"/>
    <w:rsid w:val="0036224A"/>
    <w:rsid w:val="0036227F"/>
    <w:rsid w:val="0036263C"/>
    <w:rsid w:val="003626CD"/>
    <w:rsid w:val="003627D5"/>
    <w:rsid w:val="0036284C"/>
    <w:rsid w:val="00362CA9"/>
    <w:rsid w:val="00362D61"/>
    <w:rsid w:val="00362D8B"/>
    <w:rsid w:val="00362F9E"/>
    <w:rsid w:val="00363080"/>
    <w:rsid w:val="003632F5"/>
    <w:rsid w:val="00363627"/>
    <w:rsid w:val="0036388A"/>
    <w:rsid w:val="00363AF9"/>
    <w:rsid w:val="00363B82"/>
    <w:rsid w:val="00363D5E"/>
    <w:rsid w:val="00363EC6"/>
    <w:rsid w:val="00363F09"/>
    <w:rsid w:val="00364854"/>
    <w:rsid w:val="00364892"/>
    <w:rsid w:val="00364AF7"/>
    <w:rsid w:val="00364DF4"/>
    <w:rsid w:val="00364ED8"/>
    <w:rsid w:val="0036564C"/>
    <w:rsid w:val="00365A4E"/>
    <w:rsid w:val="00365ADF"/>
    <w:rsid w:val="00365CCB"/>
    <w:rsid w:val="00365DF6"/>
    <w:rsid w:val="00366432"/>
    <w:rsid w:val="0036686F"/>
    <w:rsid w:val="0036693A"/>
    <w:rsid w:val="003669D9"/>
    <w:rsid w:val="00367182"/>
    <w:rsid w:val="00367A0A"/>
    <w:rsid w:val="00367A19"/>
    <w:rsid w:val="00367E27"/>
    <w:rsid w:val="00370145"/>
    <w:rsid w:val="003702D6"/>
    <w:rsid w:val="0037049D"/>
    <w:rsid w:val="003707E6"/>
    <w:rsid w:val="00370CC2"/>
    <w:rsid w:val="00370E86"/>
    <w:rsid w:val="003710E8"/>
    <w:rsid w:val="00371252"/>
    <w:rsid w:val="003712A5"/>
    <w:rsid w:val="003713C0"/>
    <w:rsid w:val="003717A3"/>
    <w:rsid w:val="00371D16"/>
    <w:rsid w:val="00371FB3"/>
    <w:rsid w:val="003722E6"/>
    <w:rsid w:val="00372337"/>
    <w:rsid w:val="003728C9"/>
    <w:rsid w:val="00372A50"/>
    <w:rsid w:val="00372B11"/>
    <w:rsid w:val="00372D67"/>
    <w:rsid w:val="00373131"/>
    <w:rsid w:val="00373FD7"/>
    <w:rsid w:val="00374447"/>
    <w:rsid w:val="00374529"/>
    <w:rsid w:val="00374588"/>
    <w:rsid w:val="00374767"/>
    <w:rsid w:val="00374779"/>
    <w:rsid w:val="00374A94"/>
    <w:rsid w:val="00374D39"/>
    <w:rsid w:val="003758FE"/>
    <w:rsid w:val="00375F02"/>
    <w:rsid w:val="00375F5C"/>
    <w:rsid w:val="00376000"/>
    <w:rsid w:val="0037611F"/>
    <w:rsid w:val="00376302"/>
    <w:rsid w:val="003766F8"/>
    <w:rsid w:val="00376AA8"/>
    <w:rsid w:val="00377187"/>
    <w:rsid w:val="00377266"/>
    <w:rsid w:val="0037727C"/>
    <w:rsid w:val="0037736E"/>
    <w:rsid w:val="003775A5"/>
    <w:rsid w:val="0037782B"/>
    <w:rsid w:val="00377EC6"/>
    <w:rsid w:val="00377EEF"/>
    <w:rsid w:val="00380114"/>
    <w:rsid w:val="0038012B"/>
    <w:rsid w:val="0038022F"/>
    <w:rsid w:val="0038030A"/>
    <w:rsid w:val="003803A9"/>
    <w:rsid w:val="003807E5"/>
    <w:rsid w:val="00380B1E"/>
    <w:rsid w:val="00381459"/>
    <w:rsid w:val="0038150D"/>
    <w:rsid w:val="003816D6"/>
    <w:rsid w:val="0038182F"/>
    <w:rsid w:val="00381A66"/>
    <w:rsid w:val="00381B23"/>
    <w:rsid w:val="00381B34"/>
    <w:rsid w:val="00381B4B"/>
    <w:rsid w:val="00381D73"/>
    <w:rsid w:val="00382109"/>
    <w:rsid w:val="003821BA"/>
    <w:rsid w:val="00382204"/>
    <w:rsid w:val="0038232F"/>
    <w:rsid w:val="003825A8"/>
    <w:rsid w:val="0038285C"/>
    <w:rsid w:val="00382E18"/>
    <w:rsid w:val="00382F48"/>
    <w:rsid w:val="00383061"/>
    <w:rsid w:val="00383104"/>
    <w:rsid w:val="00383304"/>
    <w:rsid w:val="003834A6"/>
    <w:rsid w:val="00383BDA"/>
    <w:rsid w:val="00383EC1"/>
    <w:rsid w:val="00384057"/>
    <w:rsid w:val="00384559"/>
    <w:rsid w:val="003846B7"/>
    <w:rsid w:val="0038478A"/>
    <w:rsid w:val="00384843"/>
    <w:rsid w:val="00384E58"/>
    <w:rsid w:val="00384F89"/>
    <w:rsid w:val="003850AB"/>
    <w:rsid w:val="0038550C"/>
    <w:rsid w:val="00385582"/>
    <w:rsid w:val="003858A1"/>
    <w:rsid w:val="003858C4"/>
    <w:rsid w:val="00385E3D"/>
    <w:rsid w:val="00385FF7"/>
    <w:rsid w:val="00386050"/>
    <w:rsid w:val="003865DE"/>
    <w:rsid w:val="0038660A"/>
    <w:rsid w:val="00386D1A"/>
    <w:rsid w:val="003870AD"/>
    <w:rsid w:val="003871AA"/>
    <w:rsid w:val="00387F41"/>
    <w:rsid w:val="0039003D"/>
    <w:rsid w:val="003900F6"/>
    <w:rsid w:val="00390332"/>
    <w:rsid w:val="0039035A"/>
    <w:rsid w:val="00390570"/>
    <w:rsid w:val="003906DE"/>
    <w:rsid w:val="00390762"/>
    <w:rsid w:val="00390C87"/>
    <w:rsid w:val="00390C8E"/>
    <w:rsid w:val="00390CAD"/>
    <w:rsid w:val="00390EC0"/>
    <w:rsid w:val="0039107E"/>
    <w:rsid w:val="0039141F"/>
    <w:rsid w:val="00391580"/>
    <w:rsid w:val="003919FB"/>
    <w:rsid w:val="00391D76"/>
    <w:rsid w:val="00391E71"/>
    <w:rsid w:val="00391FA3"/>
    <w:rsid w:val="003921FE"/>
    <w:rsid w:val="003923C0"/>
    <w:rsid w:val="0039276F"/>
    <w:rsid w:val="003929D2"/>
    <w:rsid w:val="00392CA8"/>
    <w:rsid w:val="00392CFB"/>
    <w:rsid w:val="00393183"/>
    <w:rsid w:val="003931D3"/>
    <w:rsid w:val="00393223"/>
    <w:rsid w:val="0039323E"/>
    <w:rsid w:val="003933A2"/>
    <w:rsid w:val="003933B4"/>
    <w:rsid w:val="003936D7"/>
    <w:rsid w:val="00393743"/>
    <w:rsid w:val="00393AD8"/>
    <w:rsid w:val="00393BD8"/>
    <w:rsid w:val="00393CF3"/>
    <w:rsid w:val="00393FE1"/>
    <w:rsid w:val="003942EB"/>
    <w:rsid w:val="003949DC"/>
    <w:rsid w:val="00394A9F"/>
    <w:rsid w:val="00394C1B"/>
    <w:rsid w:val="0039511F"/>
    <w:rsid w:val="00395558"/>
    <w:rsid w:val="00395837"/>
    <w:rsid w:val="00395ADF"/>
    <w:rsid w:val="00395B6F"/>
    <w:rsid w:val="00395D96"/>
    <w:rsid w:val="00395FD1"/>
    <w:rsid w:val="00396176"/>
    <w:rsid w:val="0039627F"/>
    <w:rsid w:val="00396618"/>
    <w:rsid w:val="00396619"/>
    <w:rsid w:val="0039688D"/>
    <w:rsid w:val="00396CC4"/>
    <w:rsid w:val="00396D6C"/>
    <w:rsid w:val="003974A8"/>
    <w:rsid w:val="003974D1"/>
    <w:rsid w:val="003976FA"/>
    <w:rsid w:val="00397D8F"/>
    <w:rsid w:val="00397F91"/>
    <w:rsid w:val="00397FB6"/>
    <w:rsid w:val="003A002E"/>
    <w:rsid w:val="003A0216"/>
    <w:rsid w:val="003A04EA"/>
    <w:rsid w:val="003A0AAA"/>
    <w:rsid w:val="003A0B5D"/>
    <w:rsid w:val="003A0B7F"/>
    <w:rsid w:val="003A0BAA"/>
    <w:rsid w:val="003A0F13"/>
    <w:rsid w:val="003A108A"/>
    <w:rsid w:val="003A1131"/>
    <w:rsid w:val="003A1AAF"/>
    <w:rsid w:val="003A2251"/>
    <w:rsid w:val="003A248D"/>
    <w:rsid w:val="003A26E5"/>
    <w:rsid w:val="003A28CD"/>
    <w:rsid w:val="003A2B12"/>
    <w:rsid w:val="003A2C88"/>
    <w:rsid w:val="003A2C8F"/>
    <w:rsid w:val="003A2CF6"/>
    <w:rsid w:val="003A30F9"/>
    <w:rsid w:val="003A31E1"/>
    <w:rsid w:val="003A3273"/>
    <w:rsid w:val="003A33C8"/>
    <w:rsid w:val="003A3689"/>
    <w:rsid w:val="003A3752"/>
    <w:rsid w:val="003A3892"/>
    <w:rsid w:val="003A39FE"/>
    <w:rsid w:val="003A3A0F"/>
    <w:rsid w:val="003A3B66"/>
    <w:rsid w:val="003A3BC8"/>
    <w:rsid w:val="003A3C99"/>
    <w:rsid w:val="003A3D3A"/>
    <w:rsid w:val="003A42A5"/>
    <w:rsid w:val="003A4371"/>
    <w:rsid w:val="003A4425"/>
    <w:rsid w:val="003A442E"/>
    <w:rsid w:val="003A4520"/>
    <w:rsid w:val="003A4862"/>
    <w:rsid w:val="003A4913"/>
    <w:rsid w:val="003A4EAE"/>
    <w:rsid w:val="003A52AF"/>
    <w:rsid w:val="003A57B5"/>
    <w:rsid w:val="003A5E15"/>
    <w:rsid w:val="003A5E31"/>
    <w:rsid w:val="003A5E78"/>
    <w:rsid w:val="003A63F3"/>
    <w:rsid w:val="003A6558"/>
    <w:rsid w:val="003A67FE"/>
    <w:rsid w:val="003A6A28"/>
    <w:rsid w:val="003A6E09"/>
    <w:rsid w:val="003A6EED"/>
    <w:rsid w:val="003A6F0C"/>
    <w:rsid w:val="003A7034"/>
    <w:rsid w:val="003A74AA"/>
    <w:rsid w:val="003A790A"/>
    <w:rsid w:val="003A7952"/>
    <w:rsid w:val="003A7F6A"/>
    <w:rsid w:val="003B0083"/>
    <w:rsid w:val="003B01B1"/>
    <w:rsid w:val="003B01E7"/>
    <w:rsid w:val="003B0765"/>
    <w:rsid w:val="003B0791"/>
    <w:rsid w:val="003B07BD"/>
    <w:rsid w:val="003B07E7"/>
    <w:rsid w:val="003B08D8"/>
    <w:rsid w:val="003B08FF"/>
    <w:rsid w:val="003B0A87"/>
    <w:rsid w:val="003B0C93"/>
    <w:rsid w:val="003B114A"/>
    <w:rsid w:val="003B13F6"/>
    <w:rsid w:val="003B1846"/>
    <w:rsid w:val="003B186F"/>
    <w:rsid w:val="003B1C59"/>
    <w:rsid w:val="003B1CC0"/>
    <w:rsid w:val="003B1DFB"/>
    <w:rsid w:val="003B2059"/>
    <w:rsid w:val="003B2297"/>
    <w:rsid w:val="003B22AA"/>
    <w:rsid w:val="003B22C3"/>
    <w:rsid w:val="003B22FF"/>
    <w:rsid w:val="003B257F"/>
    <w:rsid w:val="003B25CF"/>
    <w:rsid w:val="003B267D"/>
    <w:rsid w:val="003B2740"/>
    <w:rsid w:val="003B2857"/>
    <w:rsid w:val="003B2C78"/>
    <w:rsid w:val="003B3102"/>
    <w:rsid w:val="003B338F"/>
    <w:rsid w:val="003B3526"/>
    <w:rsid w:val="003B36B6"/>
    <w:rsid w:val="003B38E6"/>
    <w:rsid w:val="003B39EF"/>
    <w:rsid w:val="003B3D3F"/>
    <w:rsid w:val="003B3F00"/>
    <w:rsid w:val="003B4347"/>
    <w:rsid w:val="003B4352"/>
    <w:rsid w:val="003B43FD"/>
    <w:rsid w:val="003B46E3"/>
    <w:rsid w:val="003B4767"/>
    <w:rsid w:val="003B4C6E"/>
    <w:rsid w:val="003B4C94"/>
    <w:rsid w:val="003B4E8C"/>
    <w:rsid w:val="003B523F"/>
    <w:rsid w:val="003B5521"/>
    <w:rsid w:val="003B55A2"/>
    <w:rsid w:val="003B56C0"/>
    <w:rsid w:val="003B5ACD"/>
    <w:rsid w:val="003B6833"/>
    <w:rsid w:val="003B6A48"/>
    <w:rsid w:val="003B6ACD"/>
    <w:rsid w:val="003B6EE2"/>
    <w:rsid w:val="003B72BC"/>
    <w:rsid w:val="003B7377"/>
    <w:rsid w:val="003B78F0"/>
    <w:rsid w:val="003C037C"/>
    <w:rsid w:val="003C07A1"/>
    <w:rsid w:val="003C0ADF"/>
    <w:rsid w:val="003C0DDC"/>
    <w:rsid w:val="003C1054"/>
    <w:rsid w:val="003C18CD"/>
    <w:rsid w:val="003C1A3A"/>
    <w:rsid w:val="003C2003"/>
    <w:rsid w:val="003C245D"/>
    <w:rsid w:val="003C2664"/>
    <w:rsid w:val="003C27FC"/>
    <w:rsid w:val="003C29E7"/>
    <w:rsid w:val="003C2C93"/>
    <w:rsid w:val="003C2D20"/>
    <w:rsid w:val="003C2D5E"/>
    <w:rsid w:val="003C2E05"/>
    <w:rsid w:val="003C2E0E"/>
    <w:rsid w:val="003C2FB1"/>
    <w:rsid w:val="003C307E"/>
    <w:rsid w:val="003C3373"/>
    <w:rsid w:val="003C33E9"/>
    <w:rsid w:val="003C34FB"/>
    <w:rsid w:val="003C3867"/>
    <w:rsid w:val="003C39EA"/>
    <w:rsid w:val="003C3B89"/>
    <w:rsid w:val="003C3D3F"/>
    <w:rsid w:val="003C3F29"/>
    <w:rsid w:val="003C3F3F"/>
    <w:rsid w:val="003C40A6"/>
    <w:rsid w:val="003C41D0"/>
    <w:rsid w:val="003C45F0"/>
    <w:rsid w:val="003C47A5"/>
    <w:rsid w:val="003C4C1C"/>
    <w:rsid w:val="003C4CD3"/>
    <w:rsid w:val="003C50B0"/>
    <w:rsid w:val="003C50FD"/>
    <w:rsid w:val="003C5124"/>
    <w:rsid w:val="003C5364"/>
    <w:rsid w:val="003C54D5"/>
    <w:rsid w:val="003C5898"/>
    <w:rsid w:val="003C59D0"/>
    <w:rsid w:val="003C5C1A"/>
    <w:rsid w:val="003C5CD0"/>
    <w:rsid w:val="003C603E"/>
    <w:rsid w:val="003C64EB"/>
    <w:rsid w:val="003C6DE2"/>
    <w:rsid w:val="003C6E2D"/>
    <w:rsid w:val="003C7195"/>
    <w:rsid w:val="003C71FC"/>
    <w:rsid w:val="003C763B"/>
    <w:rsid w:val="003C77D3"/>
    <w:rsid w:val="003C7B4C"/>
    <w:rsid w:val="003C7B93"/>
    <w:rsid w:val="003D018F"/>
    <w:rsid w:val="003D0B83"/>
    <w:rsid w:val="003D0D6B"/>
    <w:rsid w:val="003D1578"/>
    <w:rsid w:val="003D15EA"/>
    <w:rsid w:val="003D170B"/>
    <w:rsid w:val="003D185C"/>
    <w:rsid w:val="003D19EE"/>
    <w:rsid w:val="003D1BCB"/>
    <w:rsid w:val="003D1FA7"/>
    <w:rsid w:val="003D219F"/>
    <w:rsid w:val="003D2369"/>
    <w:rsid w:val="003D310C"/>
    <w:rsid w:val="003D325C"/>
    <w:rsid w:val="003D358A"/>
    <w:rsid w:val="003D3604"/>
    <w:rsid w:val="003D3779"/>
    <w:rsid w:val="003D38A7"/>
    <w:rsid w:val="003D3A93"/>
    <w:rsid w:val="003D4282"/>
    <w:rsid w:val="003D429C"/>
    <w:rsid w:val="003D4437"/>
    <w:rsid w:val="003D461D"/>
    <w:rsid w:val="003D4742"/>
    <w:rsid w:val="003D4C03"/>
    <w:rsid w:val="003D5505"/>
    <w:rsid w:val="003D5583"/>
    <w:rsid w:val="003D55C3"/>
    <w:rsid w:val="003D56F2"/>
    <w:rsid w:val="003D5E0A"/>
    <w:rsid w:val="003D5E81"/>
    <w:rsid w:val="003D6504"/>
    <w:rsid w:val="003D687A"/>
    <w:rsid w:val="003D6887"/>
    <w:rsid w:val="003D6A17"/>
    <w:rsid w:val="003D6B6A"/>
    <w:rsid w:val="003D6B84"/>
    <w:rsid w:val="003D6D97"/>
    <w:rsid w:val="003D6EB3"/>
    <w:rsid w:val="003D734C"/>
    <w:rsid w:val="003D74CA"/>
    <w:rsid w:val="003D74D0"/>
    <w:rsid w:val="003D7518"/>
    <w:rsid w:val="003D7532"/>
    <w:rsid w:val="003D75AF"/>
    <w:rsid w:val="003D77F4"/>
    <w:rsid w:val="003D7865"/>
    <w:rsid w:val="003D7AF5"/>
    <w:rsid w:val="003D7D4A"/>
    <w:rsid w:val="003D7EE8"/>
    <w:rsid w:val="003E0002"/>
    <w:rsid w:val="003E000B"/>
    <w:rsid w:val="003E010E"/>
    <w:rsid w:val="003E066B"/>
    <w:rsid w:val="003E082C"/>
    <w:rsid w:val="003E0B8C"/>
    <w:rsid w:val="003E11A5"/>
    <w:rsid w:val="003E1263"/>
    <w:rsid w:val="003E1662"/>
    <w:rsid w:val="003E1949"/>
    <w:rsid w:val="003E1A75"/>
    <w:rsid w:val="003E1C16"/>
    <w:rsid w:val="003E1D82"/>
    <w:rsid w:val="003E1EA4"/>
    <w:rsid w:val="003E1ED9"/>
    <w:rsid w:val="003E2018"/>
    <w:rsid w:val="003E2473"/>
    <w:rsid w:val="003E2749"/>
    <w:rsid w:val="003E27E5"/>
    <w:rsid w:val="003E2C22"/>
    <w:rsid w:val="003E2EEF"/>
    <w:rsid w:val="003E3137"/>
    <w:rsid w:val="003E320B"/>
    <w:rsid w:val="003E3501"/>
    <w:rsid w:val="003E38BA"/>
    <w:rsid w:val="003E3AA3"/>
    <w:rsid w:val="003E3F57"/>
    <w:rsid w:val="003E3F7C"/>
    <w:rsid w:val="003E433A"/>
    <w:rsid w:val="003E49A4"/>
    <w:rsid w:val="003E4AA8"/>
    <w:rsid w:val="003E4B54"/>
    <w:rsid w:val="003E4C9F"/>
    <w:rsid w:val="003E4EA8"/>
    <w:rsid w:val="003E5064"/>
    <w:rsid w:val="003E574F"/>
    <w:rsid w:val="003E57E9"/>
    <w:rsid w:val="003E5A0D"/>
    <w:rsid w:val="003E5D78"/>
    <w:rsid w:val="003E5DA2"/>
    <w:rsid w:val="003E5E55"/>
    <w:rsid w:val="003E61D4"/>
    <w:rsid w:val="003E62CC"/>
    <w:rsid w:val="003E63F3"/>
    <w:rsid w:val="003E6611"/>
    <w:rsid w:val="003E6886"/>
    <w:rsid w:val="003E69AD"/>
    <w:rsid w:val="003E6B45"/>
    <w:rsid w:val="003E6BFD"/>
    <w:rsid w:val="003E6D3D"/>
    <w:rsid w:val="003E6EF8"/>
    <w:rsid w:val="003E6FDA"/>
    <w:rsid w:val="003E7037"/>
    <w:rsid w:val="003E74E7"/>
    <w:rsid w:val="003E756D"/>
    <w:rsid w:val="003E78C4"/>
    <w:rsid w:val="003E7987"/>
    <w:rsid w:val="003F07E3"/>
    <w:rsid w:val="003F0B40"/>
    <w:rsid w:val="003F159D"/>
    <w:rsid w:val="003F15C2"/>
    <w:rsid w:val="003F1600"/>
    <w:rsid w:val="003F19D2"/>
    <w:rsid w:val="003F1ABE"/>
    <w:rsid w:val="003F1C99"/>
    <w:rsid w:val="003F1D3F"/>
    <w:rsid w:val="003F2371"/>
    <w:rsid w:val="003F250D"/>
    <w:rsid w:val="003F252F"/>
    <w:rsid w:val="003F267C"/>
    <w:rsid w:val="003F273E"/>
    <w:rsid w:val="003F288C"/>
    <w:rsid w:val="003F28AB"/>
    <w:rsid w:val="003F2A93"/>
    <w:rsid w:val="003F3178"/>
    <w:rsid w:val="003F31C1"/>
    <w:rsid w:val="003F36AA"/>
    <w:rsid w:val="003F3740"/>
    <w:rsid w:val="003F3A3F"/>
    <w:rsid w:val="003F3DA4"/>
    <w:rsid w:val="003F4045"/>
    <w:rsid w:val="003F4052"/>
    <w:rsid w:val="003F429D"/>
    <w:rsid w:val="003F4A58"/>
    <w:rsid w:val="003F4B72"/>
    <w:rsid w:val="003F4F46"/>
    <w:rsid w:val="003F54E1"/>
    <w:rsid w:val="003F54EC"/>
    <w:rsid w:val="003F5777"/>
    <w:rsid w:val="003F5871"/>
    <w:rsid w:val="003F5BAA"/>
    <w:rsid w:val="003F5DE8"/>
    <w:rsid w:val="003F60A5"/>
    <w:rsid w:val="003F626B"/>
    <w:rsid w:val="003F6694"/>
    <w:rsid w:val="003F66A2"/>
    <w:rsid w:val="003F747D"/>
    <w:rsid w:val="003F77E7"/>
    <w:rsid w:val="003F79BD"/>
    <w:rsid w:val="003F7B30"/>
    <w:rsid w:val="003F7B5E"/>
    <w:rsid w:val="003F7B87"/>
    <w:rsid w:val="003F7C25"/>
    <w:rsid w:val="003F7C39"/>
    <w:rsid w:val="004001A7"/>
    <w:rsid w:val="00400DAB"/>
    <w:rsid w:val="00400F60"/>
    <w:rsid w:val="00401741"/>
    <w:rsid w:val="0040184A"/>
    <w:rsid w:val="00401ADE"/>
    <w:rsid w:val="00401EE8"/>
    <w:rsid w:val="00401FE6"/>
    <w:rsid w:val="004023B1"/>
    <w:rsid w:val="00402601"/>
    <w:rsid w:val="00402854"/>
    <w:rsid w:val="00402A4F"/>
    <w:rsid w:val="00402FD8"/>
    <w:rsid w:val="0040318F"/>
    <w:rsid w:val="00403340"/>
    <w:rsid w:val="0040353F"/>
    <w:rsid w:val="00403857"/>
    <w:rsid w:val="00403877"/>
    <w:rsid w:val="00403980"/>
    <w:rsid w:val="00403B96"/>
    <w:rsid w:val="00403CDE"/>
    <w:rsid w:val="004040BA"/>
    <w:rsid w:val="004041E2"/>
    <w:rsid w:val="004044B5"/>
    <w:rsid w:val="00405038"/>
    <w:rsid w:val="0040607A"/>
    <w:rsid w:val="00406198"/>
    <w:rsid w:val="004065B9"/>
    <w:rsid w:val="004067A5"/>
    <w:rsid w:val="00406854"/>
    <w:rsid w:val="00407680"/>
    <w:rsid w:val="004077C5"/>
    <w:rsid w:val="00407B7D"/>
    <w:rsid w:val="00407CA6"/>
    <w:rsid w:val="00410272"/>
    <w:rsid w:val="004103B4"/>
    <w:rsid w:val="004107BE"/>
    <w:rsid w:val="00410D25"/>
    <w:rsid w:val="00410F95"/>
    <w:rsid w:val="00411090"/>
    <w:rsid w:val="00411099"/>
    <w:rsid w:val="00411123"/>
    <w:rsid w:val="00411181"/>
    <w:rsid w:val="00411672"/>
    <w:rsid w:val="004117C1"/>
    <w:rsid w:val="00411B71"/>
    <w:rsid w:val="00411B8F"/>
    <w:rsid w:val="00411BD9"/>
    <w:rsid w:val="00411BDF"/>
    <w:rsid w:val="004121BF"/>
    <w:rsid w:val="0041232A"/>
    <w:rsid w:val="0041294F"/>
    <w:rsid w:val="00412D82"/>
    <w:rsid w:val="00412D9D"/>
    <w:rsid w:val="00412F81"/>
    <w:rsid w:val="0041305F"/>
    <w:rsid w:val="004130C9"/>
    <w:rsid w:val="00413110"/>
    <w:rsid w:val="0041361C"/>
    <w:rsid w:val="0041364C"/>
    <w:rsid w:val="0041389A"/>
    <w:rsid w:val="004138BB"/>
    <w:rsid w:val="004139BC"/>
    <w:rsid w:val="00413FC7"/>
    <w:rsid w:val="00414946"/>
    <w:rsid w:val="00414951"/>
    <w:rsid w:val="00414A4D"/>
    <w:rsid w:val="00415096"/>
    <w:rsid w:val="0041520F"/>
    <w:rsid w:val="004152F2"/>
    <w:rsid w:val="004157EA"/>
    <w:rsid w:val="004159D5"/>
    <w:rsid w:val="00415A80"/>
    <w:rsid w:val="00415C1B"/>
    <w:rsid w:val="00415C3B"/>
    <w:rsid w:val="00415F85"/>
    <w:rsid w:val="004160CD"/>
    <w:rsid w:val="00416124"/>
    <w:rsid w:val="00416245"/>
    <w:rsid w:val="00416689"/>
    <w:rsid w:val="00416705"/>
    <w:rsid w:val="00416E32"/>
    <w:rsid w:val="00416F65"/>
    <w:rsid w:val="0041736C"/>
    <w:rsid w:val="004174DA"/>
    <w:rsid w:val="0041773A"/>
    <w:rsid w:val="00417B6A"/>
    <w:rsid w:val="00417BC9"/>
    <w:rsid w:val="00417DFD"/>
    <w:rsid w:val="004201BE"/>
    <w:rsid w:val="004202A5"/>
    <w:rsid w:val="004203F6"/>
    <w:rsid w:val="00420432"/>
    <w:rsid w:val="00420529"/>
    <w:rsid w:val="00420567"/>
    <w:rsid w:val="00420741"/>
    <w:rsid w:val="00420A9C"/>
    <w:rsid w:val="00420ECD"/>
    <w:rsid w:val="00420FAE"/>
    <w:rsid w:val="0042141F"/>
    <w:rsid w:val="00421420"/>
    <w:rsid w:val="0042142D"/>
    <w:rsid w:val="0042180D"/>
    <w:rsid w:val="00421C4E"/>
    <w:rsid w:val="00422129"/>
    <w:rsid w:val="00422CA9"/>
    <w:rsid w:val="00422E7A"/>
    <w:rsid w:val="00423134"/>
    <w:rsid w:val="0042343D"/>
    <w:rsid w:val="0042348F"/>
    <w:rsid w:val="00423B79"/>
    <w:rsid w:val="00423DDE"/>
    <w:rsid w:val="00423E6C"/>
    <w:rsid w:val="00423F0E"/>
    <w:rsid w:val="00424008"/>
    <w:rsid w:val="004242C7"/>
    <w:rsid w:val="004246F5"/>
    <w:rsid w:val="00424AAE"/>
    <w:rsid w:val="004250F1"/>
    <w:rsid w:val="004251AD"/>
    <w:rsid w:val="00425B04"/>
    <w:rsid w:val="00425B2D"/>
    <w:rsid w:val="00425D03"/>
    <w:rsid w:val="00425DA9"/>
    <w:rsid w:val="00426311"/>
    <w:rsid w:val="00426540"/>
    <w:rsid w:val="0042686D"/>
    <w:rsid w:val="004268C2"/>
    <w:rsid w:val="00426F43"/>
    <w:rsid w:val="00426FF4"/>
    <w:rsid w:val="00427388"/>
    <w:rsid w:val="00427724"/>
    <w:rsid w:val="00427869"/>
    <w:rsid w:val="00427B2B"/>
    <w:rsid w:val="00427D38"/>
    <w:rsid w:val="004303ED"/>
    <w:rsid w:val="00430563"/>
    <w:rsid w:val="00430595"/>
    <w:rsid w:val="0043095D"/>
    <w:rsid w:val="00430BC2"/>
    <w:rsid w:val="00430C86"/>
    <w:rsid w:val="004310DB"/>
    <w:rsid w:val="0043117C"/>
    <w:rsid w:val="0043141B"/>
    <w:rsid w:val="004317A7"/>
    <w:rsid w:val="00431884"/>
    <w:rsid w:val="004318CA"/>
    <w:rsid w:val="00432135"/>
    <w:rsid w:val="00432A3C"/>
    <w:rsid w:val="00432CA1"/>
    <w:rsid w:val="00432E7C"/>
    <w:rsid w:val="00432F95"/>
    <w:rsid w:val="0043349E"/>
    <w:rsid w:val="00433BC1"/>
    <w:rsid w:val="00433EAA"/>
    <w:rsid w:val="00433FB7"/>
    <w:rsid w:val="004340A1"/>
    <w:rsid w:val="00434550"/>
    <w:rsid w:val="00434D7B"/>
    <w:rsid w:val="00434ED7"/>
    <w:rsid w:val="00434EF7"/>
    <w:rsid w:val="004351BF"/>
    <w:rsid w:val="004352F6"/>
    <w:rsid w:val="00435339"/>
    <w:rsid w:val="00435DF3"/>
    <w:rsid w:val="00435EC2"/>
    <w:rsid w:val="00435F00"/>
    <w:rsid w:val="00435FD5"/>
    <w:rsid w:val="00435FE8"/>
    <w:rsid w:val="00436156"/>
    <w:rsid w:val="0043661E"/>
    <w:rsid w:val="00437586"/>
    <w:rsid w:val="0043764D"/>
    <w:rsid w:val="004378D3"/>
    <w:rsid w:val="00437B65"/>
    <w:rsid w:val="00437F8B"/>
    <w:rsid w:val="0044016F"/>
    <w:rsid w:val="004407D8"/>
    <w:rsid w:val="0044081C"/>
    <w:rsid w:val="00440866"/>
    <w:rsid w:val="00440CA3"/>
    <w:rsid w:val="00440CA4"/>
    <w:rsid w:val="00440CE6"/>
    <w:rsid w:val="00440E46"/>
    <w:rsid w:val="00441B3F"/>
    <w:rsid w:val="00441CCE"/>
    <w:rsid w:val="00442187"/>
    <w:rsid w:val="00442357"/>
    <w:rsid w:val="004423DE"/>
    <w:rsid w:val="004424B9"/>
    <w:rsid w:val="00442793"/>
    <w:rsid w:val="00442A67"/>
    <w:rsid w:val="00442B36"/>
    <w:rsid w:val="00442C53"/>
    <w:rsid w:val="00442DB0"/>
    <w:rsid w:val="00442FAC"/>
    <w:rsid w:val="0044312A"/>
    <w:rsid w:val="004433BE"/>
    <w:rsid w:val="004434E2"/>
    <w:rsid w:val="0044385E"/>
    <w:rsid w:val="00443A8C"/>
    <w:rsid w:val="00443C6C"/>
    <w:rsid w:val="00443D0B"/>
    <w:rsid w:val="00444068"/>
    <w:rsid w:val="004441DE"/>
    <w:rsid w:val="0044423D"/>
    <w:rsid w:val="00444815"/>
    <w:rsid w:val="004449B5"/>
    <w:rsid w:val="00444D93"/>
    <w:rsid w:val="00444ECA"/>
    <w:rsid w:val="00445039"/>
    <w:rsid w:val="0044520B"/>
    <w:rsid w:val="004456A5"/>
    <w:rsid w:val="004457BE"/>
    <w:rsid w:val="00445CF9"/>
    <w:rsid w:val="00445DB6"/>
    <w:rsid w:val="00445DC1"/>
    <w:rsid w:val="00445E52"/>
    <w:rsid w:val="00445F98"/>
    <w:rsid w:val="00446044"/>
    <w:rsid w:val="0044627B"/>
    <w:rsid w:val="00446619"/>
    <w:rsid w:val="00446683"/>
    <w:rsid w:val="0044679B"/>
    <w:rsid w:val="00446958"/>
    <w:rsid w:val="00446AE0"/>
    <w:rsid w:val="00446ED4"/>
    <w:rsid w:val="00446FAC"/>
    <w:rsid w:val="0044719F"/>
    <w:rsid w:val="0044796C"/>
    <w:rsid w:val="00447BD7"/>
    <w:rsid w:val="00447F6C"/>
    <w:rsid w:val="004500CB"/>
    <w:rsid w:val="0045021D"/>
    <w:rsid w:val="004504AC"/>
    <w:rsid w:val="0045051B"/>
    <w:rsid w:val="004505A8"/>
    <w:rsid w:val="004507DF"/>
    <w:rsid w:val="00450916"/>
    <w:rsid w:val="00450A34"/>
    <w:rsid w:val="00450B8C"/>
    <w:rsid w:val="00450BF2"/>
    <w:rsid w:val="00450EC3"/>
    <w:rsid w:val="00451115"/>
    <w:rsid w:val="0045144F"/>
    <w:rsid w:val="00451990"/>
    <w:rsid w:val="004519DF"/>
    <w:rsid w:val="00451AE8"/>
    <w:rsid w:val="0045205D"/>
    <w:rsid w:val="0045216F"/>
    <w:rsid w:val="004525CA"/>
    <w:rsid w:val="0045269B"/>
    <w:rsid w:val="00452F22"/>
    <w:rsid w:val="00452FF9"/>
    <w:rsid w:val="00453235"/>
    <w:rsid w:val="00453279"/>
    <w:rsid w:val="00453A97"/>
    <w:rsid w:val="00453BBA"/>
    <w:rsid w:val="004541EC"/>
    <w:rsid w:val="00454260"/>
    <w:rsid w:val="00454339"/>
    <w:rsid w:val="0045446D"/>
    <w:rsid w:val="00454481"/>
    <w:rsid w:val="0045448F"/>
    <w:rsid w:val="0045489C"/>
    <w:rsid w:val="00454B9C"/>
    <w:rsid w:val="00454BB2"/>
    <w:rsid w:val="00454CFD"/>
    <w:rsid w:val="0045516D"/>
    <w:rsid w:val="004552A2"/>
    <w:rsid w:val="0045536C"/>
    <w:rsid w:val="0045547A"/>
    <w:rsid w:val="00455561"/>
    <w:rsid w:val="00455BEB"/>
    <w:rsid w:val="00455BFA"/>
    <w:rsid w:val="00455D84"/>
    <w:rsid w:val="00455F19"/>
    <w:rsid w:val="004561D0"/>
    <w:rsid w:val="004562FC"/>
    <w:rsid w:val="004563BC"/>
    <w:rsid w:val="004566D2"/>
    <w:rsid w:val="00456A32"/>
    <w:rsid w:val="00456D9C"/>
    <w:rsid w:val="0045731A"/>
    <w:rsid w:val="00457501"/>
    <w:rsid w:val="004575C8"/>
    <w:rsid w:val="00457611"/>
    <w:rsid w:val="004576F3"/>
    <w:rsid w:val="00457BB0"/>
    <w:rsid w:val="00457C6A"/>
    <w:rsid w:val="00457F5D"/>
    <w:rsid w:val="0046003A"/>
    <w:rsid w:val="004600CF"/>
    <w:rsid w:val="0046017C"/>
    <w:rsid w:val="004601AB"/>
    <w:rsid w:val="00460C01"/>
    <w:rsid w:val="00460D3D"/>
    <w:rsid w:val="004611FE"/>
    <w:rsid w:val="00461483"/>
    <w:rsid w:val="004615A0"/>
    <w:rsid w:val="0046181F"/>
    <w:rsid w:val="004618BF"/>
    <w:rsid w:val="0046196B"/>
    <w:rsid w:val="00461AC2"/>
    <w:rsid w:val="00461B9A"/>
    <w:rsid w:val="00461C08"/>
    <w:rsid w:val="00461EAE"/>
    <w:rsid w:val="004621FC"/>
    <w:rsid w:val="00462282"/>
    <w:rsid w:val="004622B4"/>
    <w:rsid w:val="004629B0"/>
    <w:rsid w:val="004629F7"/>
    <w:rsid w:val="00462BFE"/>
    <w:rsid w:val="00462FEC"/>
    <w:rsid w:val="0046386D"/>
    <w:rsid w:val="00464207"/>
    <w:rsid w:val="004642F9"/>
    <w:rsid w:val="0046436B"/>
    <w:rsid w:val="00464370"/>
    <w:rsid w:val="00464413"/>
    <w:rsid w:val="004647D7"/>
    <w:rsid w:val="0046486F"/>
    <w:rsid w:val="004651B9"/>
    <w:rsid w:val="00465258"/>
    <w:rsid w:val="0046539B"/>
    <w:rsid w:val="004653C9"/>
    <w:rsid w:val="004655F0"/>
    <w:rsid w:val="004657DE"/>
    <w:rsid w:val="00465B4C"/>
    <w:rsid w:val="00465C8B"/>
    <w:rsid w:val="00465F71"/>
    <w:rsid w:val="00465FF4"/>
    <w:rsid w:val="0046626C"/>
    <w:rsid w:val="00466305"/>
    <w:rsid w:val="00466506"/>
    <w:rsid w:val="00466954"/>
    <w:rsid w:val="00466A5B"/>
    <w:rsid w:val="00466C22"/>
    <w:rsid w:val="00466EB9"/>
    <w:rsid w:val="00467513"/>
    <w:rsid w:val="00467861"/>
    <w:rsid w:val="00467D0E"/>
    <w:rsid w:val="0047057A"/>
    <w:rsid w:val="00470749"/>
    <w:rsid w:val="00470D4B"/>
    <w:rsid w:val="00470E73"/>
    <w:rsid w:val="00471201"/>
    <w:rsid w:val="0047133D"/>
    <w:rsid w:val="004713DF"/>
    <w:rsid w:val="00471692"/>
    <w:rsid w:val="00471837"/>
    <w:rsid w:val="004720C3"/>
    <w:rsid w:val="004725F8"/>
    <w:rsid w:val="004728B1"/>
    <w:rsid w:val="00472975"/>
    <w:rsid w:val="004729B9"/>
    <w:rsid w:val="00472E3A"/>
    <w:rsid w:val="004730B1"/>
    <w:rsid w:val="004734BF"/>
    <w:rsid w:val="0047362D"/>
    <w:rsid w:val="004736A8"/>
    <w:rsid w:val="004737A8"/>
    <w:rsid w:val="0047388F"/>
    <w:rsid w:val="004738DB"/>
    <w:rsid w:val="00473AAB"/>
    <w:rsid w:val="00473FA2"/>
    <w:rsid w:val="00474919"/>
    <w:rsid w:val="00474B36"/>
    <w:rsid w:val="00474B93"/>
    <w:rsid w:val="0047514B"/>
    <w:rsid w:val="00475287"/>
    <w:rsid w:val="0047558B"/>
    <w:rsid w:val="004759EB"/>
    <w:rsid w:val="00475A59"/>
    <w:rsid w:val="00475B8A"/>
    <w:rsid w:val="00475D58"/>
    <w:rsid w:val="00476067"/>
    <w:rsid w:val="00476337"/>
    <w:rsid w:val="0047668F"/>
    <w:rsid w:val="00476FD9"/>
    <w:rsid w:val="0047714F"/>
    <w:rsid w:val="004772FF"/>
    <w:rsid w:val="004777C1"/>
    <w:rsid w:val="00477B20"/>
    <w:rsid w:val="00480011"/>
    <w:rsid w:val="00480DB0"/>
    <w:rsid w:val="00480E51"/>
    <w:rsid w:val="00481C3F"/>
    <w:rsid w:val="004820B0"/>
    <w:rsid w:val="00482441"/>
    <w:rsid w:val="004824BE"/>
    <w:rsid w:val="00482C6E"/>
    <w:rsid w:val="00482C83"/>
    <w:rsid w:val="00482D28"/>
    <w:rsid w:val="00482F1A"/>
    <w:rsid w:val="004832BC"/>
    <w:rsid w:val="0048399E"/>
    <w:rsid w:val="00483D7A"/>
    <w:rsid w:val="00483DDD"/>
    <w:rsid w:val="00484105"/>
    <w:rsid w:val="004841F3"/>
    <w:rsid w:val="0048448A"/>
    <w:rsid w:val="0048465C"/>
    <w:rsid w:val="004853E2"/>
    <w:rsid w:val="00485453"/>
    <w:rsid w:val="00485743"/>
    <w:rsid w:val="004857F4"/>
    <w:rsid w:val="00485C01"/>
    <w:rsid w:val="00486357"/>
    <w:rsid w:val="004864AE"/>
    <w:rsid w:val="004864D5"/>
    <w:rsid w:val="00486564"/>
    <w:rsid w:val="00486584"/>
    <w:rsid w:val="00486738"/>
    <w:rsid w:val="00486758"/>
    <w:rsid w:val="00486942"/>
    <w:rsid w:val="00486D94"/>
    <w:rsid w:val="004871F3"/>
    <w:rsid w:val="00487274"/>
    <w:rsid w:val="004874F8"/>
    <w:rsid w:val="00487908"/>
    <w:rsid w:val="00487C52"/>
    <w:rsid w:val="00487C70"/>
    <w:rsid w:val="00487C9D"/>
    <w:rsid w:val="00487DD7"/>
    <w:rsid w:val="00490015"/>
    <w:rsid w:val="0049018F"/>
    <w:rsid w:val="0049047E"/>
    <w:rsid w:val="004906F0"/>
    <w:rsid w:val="0049081B"/>
    <w:rsid w:val="004909BB"/>
    <w:rsid w:val="00490D88"/>
    <w:rsid w:val="004911E4"/>
    <w:rsid w:val="00491277"/>
    <w:rsid w:val="004914C7"/>
    <w:rsid w:val="00491562"/>
    <w:rsid w:val="00491B46"/>
    <w:rsid w:val="00491C5B"/>
    <w:rsid w:val="0049207E"/>
    <w:rsid w:val="0049214F"/>
    <w:rsid w:val="0049223D"/>
    <w:rsid w:val="004924BA"/>
    <w:rsid w:val="004927C8"/>
    <w:rsid w:val="00492BF1"/>
    <w:rsid w:val="00492C49"/>
    <w:rsid w:val="00492C9F"/>
    <w:rsid w:val="004931C1"/>
    <w:rsid w:val="0049342E"/>
    <w:rsid w:val="00493E23"/>
    <w:rsid w:val="00494417"/>
    <w:rsid w:val="004945C5"/>
    <w:rsid w:val="0049471E"/>
    <w:rsid w:val="004948DB"/>
    <w:rsid w:val="00494B9E"/>
    <w:rsid w:val="00494D97"/>
    <w:rsid w:val="004953A0"/>
    <w:rsid w:val="004954B3"/>
    <w:rsid w:val="00495658"/>
    <w:rsid w:val="004956B4"/>
    <w:rsid w:val="00495CC1"/>
    <w:rsid w:val="00495E77"/>
    <w:rsid w:val="004965D0"/>
    <w:rsid w:val="00496865"/>
    <w:rsid w:val="00496BAE"/>
    <w:rsid w:val="00497007"/>
    <w:rsid w:val="0049709E"/>
    <w:rsid w:val="0049739D"/>
    <w:rsid w:val="00497517"/>
    <w:rsid w:val="0049766C"/>
    <w:rsid w:val="004978B2"/>
    <w:rsid w:val="004A02CF"/>
    <w:rsid w:val="004A0450"/>
    <w:rsid w:val="004A0519"/>
    <w:rsid w:val="004A0638"/>
    <w:rsid w:val="004A070B"/>
    <w:rsid w:val="004A1348"/>
    <w:rsid w:val="004A15E2"/>
    <w:rsid w:val="004A1CB4"/>
    <w:rsid w:val="004A1CD0"/>
    <w:rsid w:val="004A21CE"/>
    <w:rsid w:val="004A2451"/>
    <w:rsid w:val="004A251B"/>
    <w:rsid w:val="004A2974"/>
    <w:rsid w:val="004A29E3"/>
    <w:rsid w:val="004A2AFF"/>
    <w:rsid w:val="004A2DB9"/>
    <w:rsid w:val="004A2E96"/>
    <w:rsid w:val="004A3085"/>
    <w:rsid w:val="004A320A"/>
    <w:rsid w:val="004A3253"/>
    <w:rsid w:val="004A3558"/>
    <w:rsid w:val="004A355D"/>
    <w:rsid w:val="004A3621"/>
    <w:rsid w:val="004A378C"/>
    <w:rsid w:val="004A3B7D"/>
    <w:rsid w:val="004A3B8B"/>
    <w:rsid w:val="004A3E2C"/>
    <w:rsid w:val="004A4274"/>
    <w:rsid w:val="004A4298"/>
    <w:rsid w:val="004A4381"/>
    <w:rsid w:val="004A4701"/>
    <w:rsid w:val="004A49A0"/>
    <w:rsid w:val="004A4C6C"/>
    <w:rsid w:val="004A4DF0"/>
    <w:rsid w:val="004A4F5A"/>
    <w:rsid w:val="004A4F6F"/>
    <w:rsid w:val="004A52C2"/>
    <w:rsid w:val="004A52E2"/>
    <w:rsid w:val="004A5432"/>
    <w:rsid w:val="004A67B5"/>
    <w:rsid w:val="004A6A7D"/>
    <w:rsid w:val="004A6F4C"/>
    <w:rsid w:val="004A6FEE"/>
    <w:rsid w:val="004A7CE0"/>
    <w:rsid w:val="004A7DD7"/>
    <w:rsid w:val="004A7F08"/>
    <w:rsid w:val="004B020F"/>
    <w:rsid w:val="004B030A"/>
    <w:rsid w:val="004B057E"/>
    <w:rsid w:val="004B0595"/>
    <w:rsid w:val="004B05E3"/>
    <w:rsid w:val="004B0D63"/>
    <w:rsid w:val="004B0F1F"/>
    <w:rsid w:val="004B10AC"/>
    <w:rsid w:val="004B1118"/>
    <w:rsid w:val="004B14C0"/>
    <w:rsid w:val="004B19A5"/>
    <w:rsid w:val="004B1B78"/>
    <w:rsid w:val="004B1CCD"/>
    <w:rsid w:val="004B1E8D"/>
    <w:rsid w:val="004B2069"/>
    <w:rsid w:val="004B2158"/>
    <w:rsid w:val="004B23E8"/>
    <w:rsid w:val="004B25AE"/>
    <w:rsid w:val="004B25BC"/>
    <w:rsid w:val="004B274C"/>
    <w:rsid w:val="004B2B74"/>
    <w:rsid w:val="004B2B8C"/>
    <w:rsid w:val="004B2BD0"/>
    <w:rsid w:val="004B2F82"/>
    <w:rsid w:val="004B3065"/>
    <w:rsid w:val="004B30B8"/>
    <w:rsid w:val="004B3156"/>
    <w:rsid w:val="004B31A6"/>
    <w:rsid w:val="004B34B2"/>
    <w:rsid w:val="004B3B18"/>
    <w:rsid w:val="004B40BA"/>
    <w:rsid w:val="004B435E"/>
    <w:rsid w:val="004B439F"/>
    <w:rsid w:val="004B4B15"/>
    <w:rsid w:val="004B4D65"/>
    <w:rsid w:val="004B4D6C"/>
    <w:rsid w:val="004B4EED"/>
    <w:rsid w:val="004B51C1"/>
    <w:rsid w:val="004B5269"/>
    <w:rsid w:val="004B5538"/>
    <w:rsid w:val="004B591B"/>
    <w:rsid w:val="004B5967"/>
    <w:rsid w:val="004B5B15"/>
    <w:rsid w:val="004B5D93"/>
    <w:rsid w:val="004B6534"/>
    <w:rsid w:val="004B65E6"/>
    <w:rsid w:val="004B6C28"/>
    <w:rsid w:val="004B6CFD"/>
    <w:rsid w:val="004B733F"/>
    <w:rsid w:val="004B744E"/>
    <w:rsid w:val="004B74F7"/>
    <w:rsid w:val="004B77C9"/>
    <w:rsid w:val="004C0081"/>
    <w:rsid w:val="004C0196"/>
    <w:rsid w:val="004C0A48"/>
    <w:rsid w:val="004C0DD6"/>
    <w:rsid w:val="004C0EB7"/>
    <w:rsid w:val="004C0F58"/>
    <w:rsid w:val="004C1213"/>
    <w:rsid w:val="004C1488"/>
    <w:rsid w:val="004C151B"/>
    <w:rsid w:val="004C186D"/>
    <w:rsid w:val="004C1DF8"/>
    <w:rsid w:val="004C1EA5"/>
    <w:rsid w:val="004C1EF1"/>
    <w:rsid w:val="004C210B"/>
    <w:rsid w:val="004C214D"/>
    <w:rsid w:val="004C22DD"/>
    <w:rsid w:val="004C2761"/>
    <w:rsid w:val="004C2B64"/>
    <w:rsid w:val="004C2E48"/>
    <w:rsid w:val="004C2EAB"/>
    <w:rsid w:val="004C30A9"/>
    <w:rsid w:val="004C33FD"/>
    <w:rsid w:val="004C3566"/>
    <w:rsid w:val="004C3EB8"/>
    <w:rsid w:val="004C3EE2"/>
    <w:rsid w:val="004C3EE3"/>
    <w:rsid w:val="004C446A"/>
    <w:rsid w:val="004C4D23"/>
    <w:rsid w:val="004C4E96"/>
    <w:rsid w:val="004C522C"/>
    <w:rsid w:val="004C529F"/>
    <w:rsid w:val="004C52E7"/>
    <w:rsid w:val="004C5956"/>
    <w:rsid w:val="004C6145"/>
    <w:rsid w:val="004C663B"/>
    <w:rsid w:val="004C68DA"/>
    <w:rsid w:val="004C7457"/>
    <w:rsid w:val="004C778F"/>
    <w:rsid w:val="004C7944"/>
    <w:rsid w:val="004C7975"/>
    <w:rsid w:val="004C7C3E"/>
    <w:rsid w:val="004C7C69"/>
    <w:rsid w:val="004C7C75"/>
    <w:rsid w:val="004D02D3"/>
    <w:rsid w:val="004D0526"/>
    <w:rsid w:val="004D0577"/>
    <w:rsid w:val="004D08B6"/>
    <w:rsid w:val="004D0B3D"/>
    <w:rsid w:val="004D0D79"/>
    <w:rsid w:val="004D0EF8"/>
    <w:rsid w:val="004D0F36"/>
    <w:rsid w:val="004D1189"/>
    <w:rsid w:val="004D1544"/>
    <w:rsid w:val="004D1653"/>
    <w:rsid w:val="004D1782"/>
    <w:rsid w:val="004D19CC"/>
    <w:rsid w:val="004D1CEA"/>
    <w:rsid w:val="004D1D10"/>
    <w:rsid w:val="004D1F4E"/>
    <w:rsid w:val="004D2405"/>
    <w:rsid w:val="004D25A4"/>
    <w:rsid w:val="004D2605"/>
    <w:rsid w:val="004D2ABC"/>
    <w:rsid w:val="004D2BC6"/>
    <w:rsid w:val="004D2EEB"/>
    <w:rsid w:val="004D2EF1"/>
    <w:rsid w:val="004D2F54"/>
    <w:rsid w:val="004D2F5E"/>
    <w:rsid w:val="004D2F77"/>
    <w:rsid w:val="004D30C8"/>
    <w:rsid w:val="004D30D0"/>
    <w:rsid w:val="004D33B8"/>
    <w:rsid w:val="004D3955"/>
    <w:rsid w:val="004D3ADA"/>
    <w:rsid w:val="004D3B30"/>
    <w:rsid w:val="004D3E5B"/>
    <w:rsid w:val="004D456E"/>
    <w:rsid w:val="004D48F2"/>
    <w:rsid w:val="004D4906"/>
    <w:rsid w:val="004D4A25"/>
    <w:rsid w:val="004D4B59"/>
    <w:rsid w:val="004D4C23"/>
    <w:rsid w:val="004D4F6E"/>
    <w:rsid w:val="004D4FDA"/>
    <w:rsid w:val="004D5169"/>
    <w:rsid w:val="004D530C"/>
    <w:rsid w:val="004D59EC"/>
    <w:rsid w:val="004D5EE4"/>
    <w:rsid w:val="004D6316"/>
    <w:rsid w:val="004D63D5"/>
    <w:rsid w:val="004D6C41"/>
    <w:rsid w:val="004D6C4F"/>
    <w:rsid w:val="004D6F95"/>
    <w:rsid w:val="004D7001"/>
    <w:rsid w:val="004D722F"/>
    <w:rsid w:val="004D7E6A"/>
    <w:rsid w:val="004E0277"/>
    <w:rsid w:val="004E03DC"/>
    <w:rsid w:val="004E0596"/>
    <w:rsid w:val="004E16B7"/>
    <w:rsid w:val="004E1D5B"/>
    <w:rsid w:val="004E1EE7"/>
    <w:rsid w:val="004E2324"/>
    <w:rsid w:val="004E23FD"/>
    <w:rsid w:val="004E27FA"/>
    <w:rsid w:val="004E282C"/>
    <w:rsid w:val="004E2CEB"/>
    <w:rsid w:val="004E2E0B"/>
    <w:rsid w:val="004E2E38"/>
    <w:rsid w:val="004E3086"/>
    <w:rsid w:val="004E3209"/>
    <w:rsid w:val="004E34DA"/>
    <w:rsid w:val="004E35FA"/>
    <w:rsid w:val="004E37C8"/>
    <w:rsid w:val="004E3A1B"/>
    <w:rsid w:val="004E3BCB"/>
    <w:rsid w:val="004E3C08"/>
    <w:rsid w:val="004E3D60"/>
    <w:rsid w:val="004E3D6A"/>
    <w:rsid w:val="004E3DE3"/>
    <w:rsid w:val="004E4052"/>
    <w:rsid w:val="004E446D"/>
    <w:rsid w:val="004E4944"/>
    <w:rsid w:val="004E4AE8"/>
    <w:rsid w:val="004E4C28"/>
    <w:rsid w:val="004E4C8F"/>
    <w:rsid w:val="004E4DE2"/>
    <w:rsid w:val="004E5223"/>
    <w:rsid w:val="004E550F"/>
    <w:rsid w:val="004E5950"/>
    <w:rsid w:val="004E6172"/>
    <w:rsid w:val="004E62E5"/>
    <w:rsid w:val="004E652F"/>
    <w:rsid w:val="004E670F"/>
    <w:rsid w:val="004E69B3"/>
    <w:rsid w:val="004E6D10"/>
    <w:rsid w:val="004E6D11"/>
    <w:rsid w:val="004E6F4C"/>
    <w:rsid w:val="004E764E"/>
    <w:rsid w:val="004E7763"/>
    <w:rsid w:val="004E7987"/>
    <w:rsid w:val="004E7DCB"/>
    <w:rsid w:val="004E7E4C"/>
    <w:rsid w:val="004E7F4D"/>
    <w:rsid w:val="004E7FBD"/>
    <w:rsid w:val="004F0050"/>
    <w:rsid w:val="004F012C"/>
    <w:rsid w:val="004F0147"/>
    <w:rsid w:val="004F01B8"/>
    <w:rsid w:val="004F048D"/>
    <w:rsid w:val="004F0C80"/>
    <w:rsid w:val="004F104F"/>
    <w:rsid w:val="004F108A"/>
    <w:rsid w:val="004F1280"/>
    <w:rsid w:val="004F13A5"/>
    <w:rsid w:val="004F13B3"/>
    <w:rsid w:val="004F1583"/>
    <w:rsid w:val="004F1A91"/>
    <w:rsid w:val="004F1D50"/>
    <w:rsid w:val="004F1FD9"/>
    <w:rsid w:val="004F26A2"/>
    <w:rsid w:val="004F26F9"/>
    <w:rsid w:val="004F276A"/>
    <w:rsid w:val="004F28BB"/>
    <w:rsid w:val="004F2AE1"/>
    <w:rsid w:val="004F2CAE"/>
    <w:rsid w:val="004F2CE0"/>
    <w:rsid w:val="004F2EFF"/>
    <w:rsid w:val="004F2F9F"/>
    <w:rsid w:val="004F329B"/>
    <w:rsid w:val="004F3836"/>
    <w:rsid w:val="004F3A98"/>
    <w:rsid w:val="004F3FD7"/>
    <w:rsid w:val="004F40B3"/>
    <w:rsid w:val="004F45B5"/>
    <w:rsid w:val="004F45BF"/>
    <w:rsid w:val="004F4656"/>
    <w:rsid w:val="004F4695"/>
    <w:rsid w:val="004F484D"/>
    <w:rsid w:val="004F4ABC"/>
    <w:rsid w:val="004F4E34"/>
    <w:rsid w:val="004F4E40"/>
    <w:rsid w:val="004F4E42"/>
    <w:rsid w:val="004F4ED2"/>
    <w:rsid w:val="004F508B"/>
    <w:rsid w:val="004F51C3"/>
    <w:rsid w:val="004F531E"/>
    <w:rsid w:val="004F5337"/>
    <w:rsid w:val="004F544C"/>
    <w:rsid w:val="004F56E0"/>
    <w:rsid w:val="004F59B2"/>
    <w:rsid w:val="004F5D9F"/>
    <w:rsid w:val="004F5F21"/>
    <w:rsid w:val="004F5F2E"/>
    <w:rsid w:val="004F64E4"/>
    <w:rsid w:val="004F6B8A"/>
    <w:rsid w:val="004F6CC2"/>
    <w:rsid w:val="004F6D14"/>
    <w:rsid w:val="004F6E99"/>
    <w:rsid w:val="004F75DF"/>
    <w:rsid w:val="004F7906"/>
    <w:rsid w:val="004F7AE9"/>
    <w:rsid w:val="004F7CF1"/>
    <w:rsid w:val="005002ED"/>
    <w:rsid w:val="005006C3"/>
    <w:rsid w:val="00500DB2"/>
    <w:rsid w:val="0050177C"/>
    <w:rsid w:val="00501874"/>
    <w:rsid w:val="00501A7E"/>
    <w:rsid w:val="00501F51"/>
    <w:rsid w:val="00501FBC"/>
    <w:rsid w:val="005021D0"/>
    <w:rsid w:val="005021F4"/>
    <w:rsid w:val="00502605"/>
    <w:rsid w:val="0050279F"/>
    <w:rsid w:val="0050280A"/>
    <w:rsid w:val="00502F3D"/>
    <w:rsid w:val="005030FD"/>
    <w:rsid w:val="00503C05"/>
    <w:rsid w:val="00503C4D"/>
    <w:rsid w:val="00503CAC"/>
    <w:rsid w:val="00503D49"/>
    <w:rsid w:val="00503D85"/>
    <w:rsid w:val="0050442A"/>
    <w:rsid w:val="00504A49"/>
    <w:rsid w:val="00504C8F"/>
    <w:rsid w:val="00504F99"/>
    <w:rsid w:val="00505674"/>
    <w:rsid w:val="005057A6"/>
    <w:rsid w:val="00505858"/>
    <w:rsid w:val="00505C3F"/>
    <w:rsid w:val="00505D43"/>
    <w:rsid w:val="00505EC7"/>
    <w:rsid w:val="00505EED"/>
    <w:rsid w:val="0050615B"/>
    <w:rsid w:val="0050625B"/>
    <w:rsid w:val="00506520"/>
    <w:rsid w:val="00506559"/>
    <w:rsid w:val="005065DD"/>
    <w:rsid w:val="005070D8"/>
    <w:rsid w:val="00507588"/>
    <w:rsid w:val="00507677"/>
    <w:rsid w:val="005077DB"/>
    <w:rsid w:val="00507944"/>
    <w:rsid w:val="005079E3"/>
    <w:rsid w:val="005100B2"/>
    <w:rsid w:val="005105EA"/>
    <w:rsid w:val="005107BF"/>
    <w:rsid w:val="00510825"/>
    <w:rsid w:val="00510A0B"/>
    <w:rsid w:val="00510B43"/>
    <w:rsid w:val="005113EB"/>
    <w:rsid w:val="005116F8"/>
    <w:rsid w:val="005118F6"/>
    <w:rsid w:val="00511B8A"/>
    <w:rsid w:val="00511D8A"/>
    <w:rsid w:val="00511E50"/>
    <w:rsid w:val="00511F3C"/>
    <w:rsid w:val="00511F94"/>
    <w:rsid w:val="005121DB"/>
    <w:rsid w:val="00512203"/>
    <w:rsid w:val="005122CF"/>
    <w:rsid w:val="00512466"/>
    <w:rsid w:val="0051370F"/>
    <w:rsid w:val="00513C72"/>
    <w:rsid w:val="00513E00"/>
    <w:rsid w:val="00513EE9"/>
    <w:rsid w:val="00513EFE"/>
    <w:rsid w:val="00513F07"/>
    <w:rsid w:val="00513FED"/>
    <w:rsid w:val="005140C5"/>
    <w:rsid w:val="005146B0"/>
    <w:rsid w:val="00514776"/>
    <w:rsid w:val="00514A88"/>
    <w:rsid w:val="00514F50"/>
    <w:rsid w:val="00515305"/>
    <w:rsid w:val="00515716"/>
    <w:rsid w:val="00515CDF"/>
    <w:rsid w:val="00515FF9"/>
    <w:rsid w:val="00516111"/>
    <w:rsid w:val="00516222"/>
    <w:rsid w:val="005162EE"/>
    <w:rsid w:val="00516348"/>
    <w:rsid w:val="005164A6"/>
    <w:rsid w:val="0051676C"/>
    <w:rsid w:val="00516C0C"/>
    <w:rsid w:val="00516DAF"/>
    <w:rsid w:val="00516F51"/>
    <w:rsid w:val="00516FF1"/>
    <w:rsid w:val="00517063"/>
    <w:rsid w:val="00517327"/>
    <w:rsid w:val="00517551"/>
    <w:rsid w:val="00517862"/>
    <w:rsid w:val="00517E48"/>
    <w:rsid w:val="00520170"/>
    <w:rsid w:val="005201CE"/>
    <w:rsid w:val="005201EA"/>
    <w:rsid w:val="00520466"/>
    <w:rsid w:val="00520A5A"/>
    <w:rsid w:val="00521995"/>
    <w:rsid w:val="00521E83"/>
    <w:rsid w:val="00521FF2"/>
    <w:rsid w:val="005220CF"/>
    <w:rsid w:val="005221FC"/>
    <w:rsid w:val="00522FA9"/>
    <w:rsid w:val="00523293"/>
    <w:rsid w:val="0052342E"/>
    <w:rsid w:val="005234B8"/>
    <w:rsid w:val="00523556"/>
    <w:rsid w:val="0052362E"/>
    <w:rsid w:val="00523882"/>
    <w:rsid w:val="0052393E"/>
    <w:rsid w:val="00523FA6"/>
    <w:rsid w:val="00523FF2"/>
    <w:rsid w:val="00524043"/>
    <w:rsid w:val="005241DD"/>
    <w:rsid w:val="00524220"/>
    <w:rsid w:val="00524242"/>
    <w:rsid w:val="00524523"/>
    <w:rsid w:val="005247AF"/>
    <w:rsid w:val="00524B18"/>
    <w:rsid w:val="00524C7D"/>
    <w:rsid w:val="00524FB3"/>
    <w:rsid w:val="0052524D"/>
    <w:rsid w:val="00525483"/>
    <w:rsid w:val="00525524"/>
    <w:rsid w:val="005255D3"/>
    <w:rsid w:val="0052579E"/>
    <w:rsid w:val="005258EE"/>
    <w:rsid w:val="00526111"/>
    <w:rsid w:val="005264FB"/>
    <w:rsid w:val="005268D2"/>
    <w:rsid w:val="005271D8"/>
    <w:rsid w:val="005271F4"/>
    <w:rsid w:val="00527443"/>
    <w:rsid w:val="0052765F"/>
    <w:rsid w:val="0052767B"/>
    <w:rsid w:val="00527941"/>
    <w:rsid w:val="00530120"/>
    <w:rsid w:val="005303E1"/>
    <w:rsid w:val="00530ADB"/>
    <w:rsid w:val="0053106E"/>
    <w:rsid w:val="005313EA"/>
    <w:rsid w:val="005314C7"/>
    <w:rsid w:val="00531709"/>
    <w:rsid w:val="00531D64"/>
    <w:rsid w:val="00531F23"/>
    <w:rsid w:val="005320CC"/>
    <w:rsid w:val="0053215A"/>
    <w:rsid w:val="005323F9"/>
    <w:rsid w:val="0053252C"/>
    <w:rsid w:val="00532909"/>
    <w:rsid w:val="005329C5"/>
    <w:rsid w:val="00532C21"/>
    <w:rsid w:val="00532E1D"/>
    <w:rsid w:val="00532EAB"/>
    <w:rsid w:val="00533052"/>
    <w:rsid w:val="0053378C"/>
    <w:rsid w:val="0053380D"/>
    <w:rsid w:val="00533927"/>
    <w:rsid w:val="00533A13"/>
    <w:rsid w:val="0053444A"/>
    <w:rsid w:val="005346A4"/>
    <w:rsid w:val="005347F9"/>
    <w:rsid w:val="00534859"/>
    <w:rsid w:val="00534CF4"/>
    <w:rsid w:val="00534F0A"/>
    <w:rsid w:val="00535021"/>
    <w:rsid w:val="00535561"/>
    <w:rsid w:val="00535574"/>
    <w:rsid w:val="00535692"/>
    <w:rsid w:val="00535884"/>
    <w:rsid w:val="005358BA"/>
    <w:rsid w:val="00535AE4"/>
    <w:rsid w:val="00535DEB"/>
    <w:rsid w:val="0053640B"/>
    <w:rsid w:val="005368EF"/>
    <w:rsid w:val="00536A5A"/>
    <w:rsid w:val="00536DDE"/>
    <w:rsid w:val="005373B3"/>
    <w:rsid w:val="00537720"/>
    <w:rsid w:val="0053797E"/>
    <w:rsid w:val="00537B27"/>
    <w:rsid w:val="00537B8C"/>
    <w:rsid w:val="00537DAF"/>
    <w:rsid w:val="00537F5F"/>
    <w:rsid w:val="0054007D"/>
    <w:rsid w:val="0054082B"/>
    <w:rsid w:val="005413E8"/>
    <w:rsid w:val="0054143F"/>
    <w:rsid w:val="00541517"/>
    <w:rsid w:val="00541C75"/>
    <w:rsid w:val="00541F9A"/>
    <w:rsid w:val="005422DD"/>
    <w:rsid w:val="005422EE"/>
    <w:rsid w:val="005425E6"/>
    <w:rsid w:val="005427D6"/>
    <w:rsid w:val="00542914"/>
    <w:rsid w:val="00542B01"/>
    <w:rsid w:val="00542CFD"/>
    <w:rsid w:val="00542F53"/>
    <w:rsid w:val="00543814"/>
    <w:rsid w:val="00543838"/>
    <w:rsid w:val="005439D9"/>
    <w:rsid w:val="00543B69"/>
    <w:rsid w:val="00543E75"/>
    <w:rsid w:val="00543F50"/>
    <w:rsid w:val="0054409A"/>
    <w:rsid w:val="00544373"/>
    <w:rsid w:val="00544607"/>
    <w:rsid w:val="005447C7"/>
    <w:rsid w:val="00544C1B"/>
    <w:rsid w:val="00544D24"/>
    <w:rsid w:val="00544DC9"/>
    <w:rsid w:val="0054528B"/>
    <w:rsid w:val="005453D8"/>
    <w:rsid w:val="00545688"/>
    <w:rsid w:val="00545689"/>
    <w:rsid w:val="005456DB"/>
    <w:rsid w:val="005459B2"/>
    <w:rsid w:val="00545B60"/>
    <w:rsid w:val="00545FCB"/>
    <w:rsid w:val="005460FB"/>
    <w:rsid w:val="0054647A"/>
    <w:rsid w:val="00546937"/>
    <w:rsid w:val="00546C17"/>
    <w:rsid w:val="00546F31"/>
    <w:rsid w:val="00547017"/>
    <w:rsid w:val="0054754A"/>
    <w:rsid w:val="005477FD"/>
    <w:rsid w:val="00547926"/>
    <w:rsid w:val="00547944"/>
    <w:rsid w:val="00547B3F"/>
    <w:rsid w:val="00547D02"/>
    <w:rsid w:val="00547E89"/>
    <w:rsid w:val="005503F2"/>
    <w:rsid w:val="005507D1"/>
    <w:rsid w:val="005509C8"/>
    <w:rsid w:val="00550C93"/>
    <w:rsid w:val="00550FEC"/>
    <w:rsid w:val="00551026"/>
    <w:rsid w:val="00551114"/>
    <w:rsid w:val="0055130D"/>
    <w:rsid w:val="00551530"/>
    <w:rsid w:val="0055189E"/>
    <w:rsid w:val="00552139"/>
    <w:rsid w:val="005522D6"/>
    <w:rsid w:val="00552529"/>
    <w:rsid w:val="005525D7"/>
    <w:rsid w:val="00552BE3"/>
    <w:rsid w:val="00552D4E"/>
    <w:rsid w:val="00553025"/>
    <w:rsid w:val="00553300"/>
    <w:rsid w:val="005533D3"/>
    <w:rsid w:val="0055375A"/>
    <w:rsid w:val="00553D54"/>
    <w:rsid w:val="00554272"/>
    <w:rsid w:val="00554579"/>
    <w:rsid w:val="00554837"/>
    <w:rsid w:val="00554858"/>
    <w:rsid w:val="00554883"/>
    <w:rsid w:val="00554AC0"/>
    <w:rsid w:val="00554DB6"/>
    <w:rsid w:val="00554E05"/>
    <w:rsid w:val="00555208"/>
    <w:rsid w:val="00555225"/>
    <w:rsid w:val="005553EA"/>
    <w:rsid w:val="005555F3"/>
    <w:rsid w:val="00555DA8"/>
    <w:rsid w:val="0055618F"/>
    <w:rsid w:val="00556512"/>
    <w:rsid w:val="00556583"/>
    <w:rsid w:val="005566F5"/>
    <w:rsid w:val="00556706"/>
    <w:rsid w:val="00556A36"/>
    <w:rsid w:val="00556B17"/>
    <w:rsid w:val="00557086"/>
    <w:rsid w:val="0055769F"/>
    <w:rsid w:val="00560011"/>
    <w:rsid w:val="005603C7"/>
    <w:rsid w:val="005604BA"/>
    <w:rsid w:val="00561288"/>
    <w:rsid w:val="00561491"/>
    <w:rsid w:val="00561561"/>
    <w:rsid w:val="00561D3A"/>
    <w:rsid w:val="00561F51"/>
    <w:rsid w:val="0056219D"/>
    <w:rsid w:val="00562238"/>
    <w:rsid w:val="00562258"/>
    <w:rsid w:val="00562368"/>
    <w:rsid w:val="005625AD"/>
    <w:rsid w:val="005626EC"/>
    <w:rsid w:val="0056276F"/>
    <w:rsid w:val="00562D20"/>
    <w:rsid w:val="0056305A"/>
    <w:rsid w:val="005632FB"/>
    <w:rsid w:val="005635E3"/>
    <w:rsid w:val="00563683"/>
    <w:rsid w:val="0056391F"/>
    <w:rsid w:val="0056392D"/>
    <w:rsid w:val="00563DFD"/>
    <w:rsid w:val="00563F60"/>
    <w:rsid w:val="0056430A"/>
    <w:rsid w:val="00564501"/>
    <w:rsid w:val="00564556"/>
    <w:rsid w:val="00564728"/>
    <w:rsid w:val="005647BF"/>
    <w:rsid w:val="005649F3"/>
    <w:rsid w:val="00564A56"/>
    <w:rsid w:val="00564AFA"/>
    <w:rsid w:val="00564C5B"/>
    <w:rsid w:val="00564E9F"/>
    <w:rsid w:val="005650B1"/>
    <w:rsid w:val="0056510F"/>
    <w:rsid w:val="005652B3"/>
    <w:rsid w:val="0056576F"/>
    <w:rsid w:val="00565AE9"/>
    <w:rsid w:val="00565FB5"/>
    <w:rsid w:val="0056613B"/>
    <w:rsid w:val="0056661B"/>
    <w:rsid w:val="005666CF"/>
    <w:rsid w:val="0056674F"/>
    <w:rsid w:val="005668A6"/>
    <w:rsid w:val="00566AFD"/>
    <w:rsid w:val="00566BED"/>
    <w:rsid w:val="00567108"/>
    <w:rsid w:val="00567610"/>
    <w:rsid w:val="0056786C"/>
    <w:rsid w:val="00567916"/>
    <w:rsid w:val="005679DF"/>
    <w:rsid w:val="00567B3B"/>
    <w:rsid w:val="00567D5F"/>
    <w:rsid w:val="0057029F"/>
    <w:rsid w:val="005704B8"/>
    <w:rsid w:val="00570741"/>
    <w:rsid w:val="00570A05"/>
    <w:rsid w:val="00570B36"/>
    <w:rsid w:val="00570BA0"/>
    <w:rsid w:val="00570EAF"/>
    <w:rsid w:val="00570F02"/>
    <w:rsid w:val="00570F99"/>
    <w:rsid w:val="00571095"/>
    <w:rsid w:val="0057149C"/>
    <w:rsid w:val="00571BF3"/>
    <w:rsid w:val="00571FBE"/>
    <w:rsid w:val="0057251A"/>
    <w:rsid w:val="00572748"/>
    <w:rsid w:val="005730A7"/>
    <w:rsid w:val="005731BA"/>
    <w:rsid w:val="00573318"/>
    <w:rsid w:val="00573641"/>
    <w:rsid w:val="005740C1"/>
    <w:rsid w:val="00574517"/>
    <w:rsid w:val="00574948"/>
    <w:rsid w:val="00574B03"/>
    <w:rsid w:val="00574B7B"/>
    <w:rsid w:val="00574DEF"/>
    <w:rsid w:val="00574F02"/>
    <w:rsid w:val="00574F65"/>
    <w:rsid w:val="00574F9D"/>
    <w:rsid w:val="005755AB"/>
    <w:rsid w:val="0057560B"/>
    <w:rsid w:val="005756A8"/>
    <w:rsid w:val="005758F2"/>
    <w:rsid w:val="005759CD"/>
    <w:rsid w:val="00575AD8"/>
    <w:rsid w:val="00575D88"/>
    <w:rsid w:val="00575E13"/>
    <w:rsid w:val="00575FFA"/>
    <w:rsid w:val="00576128"/>
    <w:rsid w:val="005766B4"/>
    <w:rsid w:val="0057730B"/>
    <w:rsid w:val="005777D6"/>
    <w:rsid w:val="00577A6B"/>
    <w:rsid w:val="00577C1C"/>
    <w:rsid w:val="00577C8C"/>
    <w:rsid w:val="0058000D"/>
    <w:rsid w:val="005804A7"/>
    <w:rsid w:val="005806DF"/>
    <w:rsid w:val="00580F65"/>
    <w:rsid w:val="00581252"/>
    <w:rsid w:val="00581585"/>
    <w:rsid w:val="0058197A"/>
    <w:rsid w:val="005819B8"/>
    <w:rsid w:val="00581A93"/>
    <w:rsid w:val="00581B56"/>
    <w:rsid w:val="00581C04"/>
    <w:rsid w:val="00581EDF"/>
    <w:rsid w:val="005821C2"/>
    <w:rsid w:val="0058235E"/>
    <w:rsid w:val="00582C3D"/>
    <w:rsid w:val="00582E0B"/>
    <w:rsid w:val="005830E7"/>
    <w:rsid w:val="0058311F"/>
    <w:rsid w:val="00583440"/>
    <w:rsid w:val="005834B8"/>
    <w:rsid w:val="005838DA"/>
    <w:rsid w:val="00583E91"/>
    <w:rsid w:val="00584211"/>
    <w:rsid w:val="0058494C"/>
    <w:rsid w:val="00584D8B"/>
    <w:rsid w:val="00584EF5"/>
    <w:rsid w:val="00584FF2"/>
    <w:rsid w:val="005850CB"/>
    <w:rsid w:val="00585416"/>
    <w:rsid w:val="00585888"/>
    <w:rsid w:val="00585975"/>
    <w:rsid w:val="00585B63"/>
    <w:rsid w:val="00585C56"/>
    <w:rsid w:val="00585D83"/>
    <w:rsid w:val="00586483"/>
    <w:rsid w:val="00586496"/>
    <w:rsid w:val="005866DC"/>
    <w:rsid w:val="005868DB"/>
    <w:rsid w:val="00586AD0"/>
    <w:rsid w:val="0058714C"/>
    <w:rsid w:val="00587548"/>
    <w:rsid w:val="00587AC8"/>
    <w:rsid w:val="00587BCD"/>
    <w:rsid w:val="0059003A"/>
    <w:rsid w:val="005901C0"/>
    <w:rsid w:val="005902EC"/>
    <w:rsid w:val="00590430"/>
    <w:rsid w:val="00590452"/>
    <w:rsid w:val="0059064A"/>
    <w:rsid w:val="00590938"/>
    <w:rsid w:val="00590BDD"/>
    <w:rsid w:val="00590BE8"/>
    <w:rsid w:val="00590E51"/>
    <w:rsid w:val="00590F41"/>
    <w:rsid w:val="005911C8"/>
    <w:rsid w:val="00591359"/>
    <w:rsid w:val="00591485"/>
    <w:rsid w:val="0059154A"/>
    <w:rsid w:val="005916DC"/>
    <w:rsid w:val="00591B55"/>
    <w:rsid w:val="005921D6"/>
    <w:rsid w:val="005922E1"/>
    <w:rsid w:val="005923AE"/>
    <w:rsid w:val="005923CF"/>
    <w:rsid w:val="005925D9"/>
    <w:rsid w:val="005925F6"/>
    <w:rsid w:val="005927E9"/>
    <w:rsid w:val="0059281B"/>
    <w:rsid w:val="00592988"/>
    <w:rsid w:val="00592BAC"/>
    <w:rsid w:val="00592BB0"/>
    <w:rsid w:val="00592DEB"/>
    <w:rsid w:val="00592DFE"/>
    <w:rsid w:val="00592E3A"/>
    <w:rsid w:val="00592F08"/>
    <w:rsid w:val="00592F37"/>
    <w:rsid w:val="00592F7D"/>
    <w:rsid w:val="0059318B"/>
    <w:rsid w:val="00593421"/>
    <w:rsid w:val="005934BF"/>
    <w:rsid w:val="00593788"/>
    <w:rsid w:val="005937AF"/>
    <w:rsid w:val="00593AA0"/>
    <w:rsid w:val="00593BB7"/>
    <w:rsid w:val="00593CD2"/>
    <w:rsid w:val="00593D15"/>
    <w:rsid w:val="00594027"/>
    <w:rsid w:val="005940AC"/>
    <w:rsid w:val="005947A1"/>
    <w:rsid w:val="005948C1"/>
    <w:rsid w:val="00595359"/>
    <w:rsid w:val="00596296"/>
    <w:rsid w:val="005966D6"/>
    <w:rsid w:val="00596845"/>
    <w:rsid w:val="00596E50"/>
    <w:rsid w:val="00596F71"/>
    <w:rsid w:val="005973F8"/>
    <w:rsid w:val="00597577"/>
    <w:rsid w:val="00597809"/>
    <w:rsid w:val="005978A9"/>
    <w:rsid w:val="00597A50"/>
    <w:rsid w:val="00597B0E"/>
    <w:rsid w:val="00597B6B"/>
    <w:rsid w:val="00597C97"/>
    <w:rsid w:val="005A09C7"/>
    <w:rsid w:val="005A0CE1"/>
    <w:rsid w:val="005A0F9C"/>
    <w:rsid w:val="005A1001"/>
    <w:rsid w:val="005A1429"/>
    <w:rsid w:val="005A173C"/>
    <w:rsid w:val="005A1B2C"/>
    <w:rsid w:val="005A1D3D"/>
    <w:rsid w:val="005A21E7"/>
    <w:rsid w:val="005A229D"/>
    <w:rsid w:val="005A2611"/>
    <w:rsid w:val="005A27D1"/>
    <w:rsid w:val="005A2CC3"/>
    <w:rsid w:val="005A34E5"/>
    <w:rsid w:val="005A39D7"/>
    <w:rsid w:val="005A3A79"/>
    <w:rsid w:val="005A3CAC"/>
    <w:rsid w:val="005A3E73"/>
    <w:rsid w:val="005A3ED8"/>
    <w:rsid w:val="005A3EDF"/>
    <w:rsid w:val="005A419C"/>
    <w:rsid w:val="005A423D"/>
    <w:rsid w:val="005A447D"/>
    <w:rsid w:val="005A462F"/>
    <w:rsid w:val="005A4777"/>
    <w:rsid w:val="005A49BB"/>
    <w:rsid w:val="005A4A12"/>
    <w:rsid w:val="005A4E02"/>
    <w:rsid w:val="005A4F38"/>
    <w:rsid w:val="005A50C6"/>
    <w:rsid w:val="005A5679"/>
    <w:rsid w:val="005A5795"/>
    <w:rsid w:val="005A57E6"/>
    <w:rsid w:val="005A6541"/>
    <w:rsid w:val="005A6AA4"/>
    <w:rsid w:val="005A6AF6"/>
    <w:rsid w:val="005A6CCA"/>
    <w:rsid w:val="005A6FE8"/>
    <w:rsid w:val="005A706E"/>
    <w:rsid w:val="005A70A2"/>
    <w:rsid w:val="005A73B8"/>
    <w:rsid w:val="005A77B7"/>
    <w:rsid w:val="005A77CF"/>
    <w:rsid w:val="005A7820"/>
    <w:rsid w:val="005A7A3E"/>
    <w:rsid w:val="005A7B66"/>
    <w:rsid w:val="005A7C9F"/>
    <w:rsid w:val="005A7D22"/>
    <w:rsid w:val="005A7F64"/>
    <w:rsid w:val="005B00CD"/>
    <w:rsid w:val="005B029C"/>
    <w:rsid w:val="005B044C"/>
    <w:rsid w:val="005B04FF"/>
    <w:rsid w:val="005B0531"/>
    <w:rsid w:val="005B0872"/>
    <w:rsid w:val="005B0F4D"/>
    <w:rsid w:val="005B17E1"/>
    <w:rsid w:val="005B185A"/>
    <w:rsid w:val="005B19FE"/>
    <w:rsid w:val="005B1AED"/>
    <w:rsid w:val="005B2045"/>
    <w:rsid w:val="005B26FB"/>
    <w:rsid w:val="005B29C1"/>
    <w:rsid w:val="005B2C14"/>
    <w:rsid w:val="005B2D46"/>
    <w:rsid w:val="005B2DDA"/>
    <w:rsid w:val="005B3192"/>
    <w:rsid w:val="005B36F2"/>
    <w:rsid w:val="005B3D0C"/>
    <w:rsid w:val="005B3D1B"/>
    <w:rsid w:val="005B3DA2"/>
    <w:rsid w:val="005B3FE3"/>
    <w:rsid w:val="005B4153"/>
    <w:rsid w:val="005B41F0"/>
    <w:rsid w:val="005B4252"/>
    <w:rsid w:val="005B47DF"/>
    <w:rsid w:val="005B48DE"/>
    <w:rsid w:val="005B4B2E"/>
    <w:rsid w:val="005B4CF2"/>
    <w:rsid w:val="005B4E1F"/>
    <w:rsid w:val="005B4E99"/>
    <w:rsid w:val="005B4FF6"/>
    <w:rsid w:val="005B50C5"/>
    <w:rsid w:val="005B5701"/>
    <w:rsid w:val="005B57C9"/>
    <w:rsid w:val="005B5E44"/>
    <w:rsid w:val="005B631B"/>
    <w:rsid w:val="005B68A8"/>
    <w:rsid w:val="005B69C0"/>
    <w:rsid w:val="005B6F80"/>
    <w:rsid w:val="005B71E2"/>
    <w:rsid w:val="005B7516"/>
    <w:rsid w:val="005B754D"/>
    <w:rsid w:val="005B7914"/>
    <w:rsid w:val="005B7954"/>
    <w:rsid w:val="005B7E1D"/>
    <w:rsid w:val="005B7F2A"/>
    <w:rsid w:val="005C00FE"/>
    <w:rsid w:val="005C019A"/>
    <w:rsid w:val="005C05E5"/>
    <w:rsid w:val="005C0980"/>
    <w:rsid w:val="005C0F1D"/>
    <w:rsid w:val="005C1190"/>
    <w:rsid w:val="005C1379"/>
    <w:rsid w:val="005C1CA7"/>
    <w:rsid w:val="005C1CF8"/>
    <w:rsid w:val="005C215A"/>
    <w:rsid w:val="005C21AE"/>
    <w:rsid w:val="005C22CF"/>
    <w:rsid w:val="005C24A9"/>
    <w:rsid w:val="005C267C"/>
    <w:rsid w:val="005C2A34"/>
    <w:rsid w:val="005C2DAE"/>
    <w:rsid w:val="005C2E3B"/>
    <w:rsid w:val="005C2F6C"/>
    <w:rsid w:val="005C31B6"/>
    <w:rsid w:val="005C324A"/>
    <w:rsid w:val="005C338D"/>
    <w:rsid w:val="005C35CA"/>
    <w:rsid w:val="005C376B"/>
    <w:rsid w:val="005C37D8"/>
    <w:rsid w:val="005C3D43"/>
    <w:rsid w:val="005C3F61"/>
    <w:rsid w:val="005C405E"/>
    <w:rsid w:val="005C467A"/>
    <w:rsid w:val="005C471F"/>
    <w:rsid w:val="005C4797"/>
    <w:rsid w:val="005C47F9"/>
    <w:rsid w:val="005C4856"/>
    <w:rsid w:val="005C48A7"/>
    <w:rsid w:val="005C48FA"/>
    <w:rsid w:val="005C4C59"/>
    <w:rsid w:val="005C4EAC"/>
    <w:rsid w:val="005C4F70"/>
    <w:rsid w:val="005C500A"/>
    <w:rsid w:val="005C5292"/>
    <w:rsid w:val="005C53B4"/>
    <w:rsid w:val="005C5A05"/>
    <w:rsid w:val="005C5BF2"/>
    <w:rsid w:val="005C5C15"/>
    <w:rsid w:val="005C6140"/>
    <w:rsid w:val="005C64E4"/>
    <w:rsid w:val="005C66D3"/>
    <w:rsid w:val="005C6B4A"/>
    <w:rsid w:val="005C7087"/>
    <w:rsid w:val="005C77CF"/>
    <w:rsid w:val="005C7845"/>
    <w:rsid w:val="005C79F7"/>
    <w:rsid w:val="005C7D60"/>
    <w:rsid w:val="005D0292"/>
    <w:rsid w:val="005D02DF"/>
    <w:rsid w:val="005D07D4"/>
    <w:rsid w:val="005D081A"/>
    <w:rsid w:val="005D0941"/>
    <w:rsid w:val="005D0C6E"/>
    <w:rsid w:val="005D0E39"/>
    <w:rsid w:val="005D0F4B"/>
    <w:rsid w:val="005D1633"/>
    <w:rsid w:val="005D1738"/>
    <w:rsid w:val="005D1865"/>
    <w:rsid w:val="005D18A2"/>
    <w:rsid w:val="005D1C81"/>
    <w:rsid w:val="005D1EA2"/>
    <w:rsid w:val="005D1EF7"/>
    <w:rsid w:val="005D2095"/>
    <w:rsid w:val="005D22A9"/>
    <w:rsid w:val="005D293F"/>
    <w:rsid w:val="005D2980"/>
    <w:rsid w:val="005D2BBB"/>
    <w:rsid w:val="005D2CFE"/>
    <w:rsid w:val="005D344F"/>
    <w:rsid w:val="005D3689"/>
    <w:rsid w:val="005D36F0"/>
    <w:rsid w:val="005D3753"/>
    <w:rsid w:val="005D3B2A"/>
    <w:rsid w:val="005D3BA6"/>
    <w:rsid w:val="005D3CDB"/>
    <w:rsid w:val="005D404D"/>
    <w:rsid w:val="005D422F"/>
    <w:rsid w:val="005D4345"/>
    <w:rsid w:val="005D4644"/>
    <w:rsid w:val="005D4A5A"/>
    <w:rsid w:val="005D50B9"/>
    <w:rsid w:val="005D50DC"/>
    <w:rsid w:val="005D543B"/>
    <w:rsid w:val="005D6183"/>
    <w:rsid w:val="005D6304"/>
    <w:rsid w:val="005D6737"/>
    <w:rsid w:val="005D67DB"/>
    <w:rsid w:val="005D6AE3"/>
    <w:rsid w:val="005D6D76"/>
    <w:rsid w:val="005D7060"/>
    <w:rsid w:val="005D73B9"/>
    <w:rsid w:val="005D799C"/>
    <w:rsid w:val="005E0123"/>
    <w:rsid w:val="005E06D5"/>
    <w:rsid w:val="005E076F"/>
    <w:rsid w:val="005E0BCE"/>
    <w:rsid w:val="005E0EC2"/>
    <w:rsid w:val="005E0FA6"/>
    <w:rsid w:val="005E105A"/>
    <w:rsid w:val="005E12A1"/>
    <w:rsid w:val="005E12A7"/>
    <w:rsid w:val="005E16EC"/>
    <w:rsid w:val="005E1CDC"/>
    <w:rsid w:val="005E214F"/>
    <w:rsid w:val="005E226A"/>
    <w:rsid w:val="005E232F"/>
    <w:rsid w:val="005E26BE"/>
    <w:rsid w:val="005E2E78"/>
    <w:rsid w:val="005E2F87"/>
    <w:rsid w:val="005E3750"/>
    <w:rsid w:val="005E378D"/>
    <w:rsid w:val="005E3A37"/>
    <w:rsid w:val="005E3BAC"/>
    <w:rsid w:val="005E3D02"/>
    <w:rsid w:val="005E425D"/>
    <w:rsid w:val="005E4646"/>
    <w:rsid w:val="005E47F5"/>
    <w:rsid w:val="005E4ADB"/>
    <w:rsid w:val="005E4F75"/>
    <w:rsid w:val="005E51B1"/>
    <w:rsid w:val="005E521A"/>
    <w:rsid w:val="005E545E"/>
    <w:rsid w:val="005E5792"/>
    <w:rsid w:val="005E57A6"/>
    <w:rsid w:val="005E59BC"/>
    <w:rsid w:val="005E5C03"/>
    <w:rsid w:val="005E5D5F"/>
    <w:rsid w:val="005E633A"/>
    <w:rsid w:val="005E64AD"/>
    <w:rsid w:val="005E6695"/>
    <w:rsid w:val="005E6775"/>
    <w:rsid w:val="005E6785"/>
    <w:rsid w:val="005E6932"/>
    <w:rsid w:val="005E6DE8"/>
    <w:rsid w:val="005E72E6"/>
    <w:rsid w:val="005E76D0"/>
    <w:rsid w:val="005E77BC"/>
    <w:rsid w:val="005E79CD"/>
    <w:rsid w:val="005E7A72"/>
    <w:rsid w:val="005E7C1D"/>
    <w:rsid w:val="005F0199"/>
    <w:rsid w:val="005F025E"/>
    <w:rsid w:val="005F0365"/>
    <w:rsid w:val="005F06E1"/>
    <w:rsid w:val="005F07BD"/>
    <w:rsid w:val="005F08F6"/>
    <w:rsid w:val="005F095A"/>
    <w:rsid w:val="005F0A5D"/>
    <w:rsid w:val="005F0BF7"/>
    <w:rsid w:val="005F0BFF"/>
    <w:rsid w:val="005F0CB9"/>
    <w:rsid w:val="005F0EBD"/>
    <w:rsid w:val="005F1007"/>
    <w:rsid w:val="005F1063"/>
    <w:rsid w:val="005F126F"/>
    <w:rsid w:val="005F14B6"/>
    <w:rsid w:val="005F2434"/>
    <w:rsid w:val="005F2502"/>
    <w:rsid w:val="005F300E"/>
    <w:rsid w:val="005F39FB"/>
    <w:rsid w:val="005F3AFE"/>
    <w:rsid w:val="005F3BDA"/>
    <w:rsid w:val="005F4148"/>
    <w:rsid w:val="005F4277"/>
    <w:rsid w:val="005F43EF"/>
    <w:rsid w:val="005F4859"/>
    <w:rsid w:val="005F4B3B"/>
    <w:rsid w:val="005F4BF1"/>
    <w:rsid w:val="005F4C73"/>
    <w:rsid w:val="005F4D18"/>
    <w:rsid w:val="005F4E4F"/>
    <w:rsid w:val="005F5330"/>
    <w:rsid w:val="005F5657"/>
    <w:rsid w:val="005F586C"/>
    <w:rsid w:val="005F58C0"/>
    <w:rsid w:val="005F59AB"/>
    <w:rsid w:val="005F5A5D"/>
    <w:rsid w:val="005F6445"/>
    <w:rsid w:val="005F6554"/>
    <w:rsid w:val="005F6764"/>
    <w:rsid w:val="005F67CD"/>
    <w:rsid w:val="005F686E"/>
    <w:rsid w:val="005F6CA3"/>
    <w:rsid w:val="005F702A"/>
    <w:rsid w:val="005F72D7"/>
    <w:rsid w:val="005F754B"/>
    <w:rsid w:val="005F764D"/>
    <w:rsid w:val="005F7DB0"/>
    <w:rsid w:val="00600157"/>
    <w:rsid w:val="00600225"/>
    <w:rsid w:val="0060054E"/>
    <w:rsid w:val="006006B9"/>
    <w:rsid w:val="00600AE5"/>
    <w:rsid w:val="00600C54"/>
    <w:rsid w:val="00600D02"/>
    <w:rsid w:val="00600E67"/>
    <w:rsid w:val="00600E95"/>
    <w:rsid w:val="00600EF6"/>
    <w:rsid w:val="00600FCE"/>
    <w:rsid w:val="006010E9"/>
    <w:rsid w:val="006013E7"/>
    <w:rsid w:val="00601A5A"/>
    <w:rsid w:val="00601C66"/>
    <w:rsid w:val="00601D35"/>
    <w:rsid w:val="00601F73"/>
    <w:rsid w:val="006020B7"/>
    <w:rsid w:val="00602411"/>
    <w:rsid w:val="006024C1"/>
    <w:rsid w:val="006024EA"/>
    <w:rsid w:val="006028CB"/>
    <w:rsid w:val="00602929"/>
    <w:rsid w:val="00602949"/>
    <w:rsid w:val="00602ACB"/>
    <w:rsid w:val="00602BDF"/>
    <w:rsid w:val="006030D0"/>
    <w:rsid w:val="006032F5"/>
    <w:rsid w:val="006033F9"/>
    <w:rsid w:val="00603532"/>
    <w:rsid w:val="0060354D"/>
    <w:rsid w:val="00603800"/>
    <w:rsid w:val="00603937"/>
    <w:rsid w:val="00603B55"/>
    <w:rsid w:val="00603D26"/>
    <w:rsid w:val="006040C4"/>
    <w:rsid w:val="006040EB"/>
    <w:rsid w:val="00604368"/>
    <w:rsid w:val="006043BC"/>
    <w:rsid w:val="006047D8"/>
    <w:rsid w:val="0060485F"/>
    <w:rsid w:val="00604993"/>
    <w:rsid w:val="00604F0D"/>
    <w:rsid w:val="006056A4"/>
    <w:rsid w:val="00605CE5"/>
    <w:rsid w:val="00605E77"/>
    <w:rsid w:val="00605F1E"/>
    <w:rsid w:val="00606187"/>
    <w:rsid w:val="00606212"/>
    <w:rsid w:val="00606600"/>
    <w:rsid w:val="006066E1"/>
    <w:rsid w:val="006068F0"/>
    <w:rsid w:val="00606954"/>
    <w:rsid w:val="00606E92"/>
    <w:rsid w:val="00606EEA"/>
    <w:rsid w:val="006073D7"/>
    <w:rsid w:val="006076D0"/>
    <w:rsid w:val="0060794D"/>
    <w:rsid w:val="00607B7D"/>
    <w:rsid w:val="00607BBF"/>
    <w:rsid w:val="00607CD1"/>
    <w:rsid w:val="00607D50"/>
    <w:rsid w:val="00607E18"/>
    <w:rsid w:val="00607FA9"/>
    <w:rsid w:val="00610054"/>
    <w:rsid w:val="006100C7"/>
    <w:rsid w:val="006101A6"/>
    <w:rsid w:val="006106AF"/>
    <w:rsid w:val="006107AA"/>
    <w:rsid w:val="0061084D"/>
    <w:rsid w:val="00610A67"/>
    <w:rsid w:val="00610AD2"/>
    <w:rsid w:val="00610B8B"/>
    <w:rsid w:val="00610E15"/>
    <w:rsid w:val="00611480"/>
    <w:rsid w:val="0061189E"/>
    <w:rsid w:val="00611C7B"/>
    <w:rsid w:val="006123E4"/>
    <w:rsid w:val="00612505"/>
    <w:rsid w:val="00612555"/>
    <w:rsid w:val="0061259D"/>
    <w:rsid w:val="006125CD"/>
    <w:rsid w:val="00612799"/>
    <w:rsid w:val="00612DCF"/>
    <w:rsid w:val="00612DFE"/>
    <w:rsid w:val="0061367B"/>
    <w:rsid w:val="006136A5"/>
    <w:rsid w:val="00613740"/>
    <w:rsid w:val="00613902"/>
    <w:rsid w:val="00613F80"/>
    <w:rsid w:val="00613FF6"/>
    <w:rsid w:val="00614361"/>
    <w:rsid w:val="0061451B"/>
    <w:rsid w:val="006145CB"/>
    <w:rsid w:val="00614802"/>
    <w:rsid w:val="00614870"/>
    <w:rsid w:val="00614A7C"/>
    <w:rsid w:val="00614B00"/>
    <w:rsid w:val="00614BA5"/>
    <w:rsid w:val="00614CBF"/>
    <w:rsid w:val="00614F92"/>
    <w:rsid w:val="00615496"/>
    <w:rsid w:val="00615F13"/>
    <w:rsid w:val="00615FE0"/>
    <w:rsid w:val="006162B8"/>
    <w:rsid w:val="0061662B"/>
    <w:rsid w:val="00616631"/>
    <w:rsid w:val="00616649"/>
    <w:rsid w:val="006166E1"/>
    <w:rsid w:val="0061681A"/>
    <w:rsid w:val="00616884"/>
    <w:rsid w:val="00616956"/>
    <w:rsid w:val="0061696E"/>
    <w:rsid w:val="00616C4F"/>
    <w:rsid w:val="00617162"/>
    <w:rsid w:val="006172DE"/>
    <w:rsid w:val="006175E2"/>
    <w:rsid w:val="00617C00"/>
    <w:rsid w:val="00617C38"/>
    <w:rsid w:val="006200C8"/>
    <w:rsid w:val="006200CF"/>
    <w:rsid w:val="00620195"/>
    <w:rsid w:val="006205B9"/>
    <w:rsid w:val="00620A41"/>
    <w:rsid w:val="00620A6A"/>
    <w:rsid w:val="00620D17"/>
    <w:rsid w:val="0062103B"/>
    <w:rsid w:val="00621073"/>
    <w:rsid w:val="00621174"/>
    <w:rsid w:val="006212DD"/>
    <w:rsid w:val="00621890"/>
    <w:rsid w:val="006218E8"/>
    <w:rsid w:val="00621995"/>
    <w:rsid w:val="00622032"/>
    <w:rsid w:val="0062229B"/>
    <w:rsid w:val="0062261D"/>
    <w:rsid w:val="00622B10"/>
    <w:rsid w:val="00622C15"/>
    <w:rsid w:val="006237E5"/>
    <w:rsid w:val="006238A0"/>
    <w:rsid w:val="0062398D"/>
    <w:rsid w:val="00623A3B"/>
    <w:rsid w:val="00623A8B"/>
    <w:rsid w:val="00623C65"/>
    <w:rsid w:val="00623FA5"/>
    <w:rsid w:val="006246E6"/>
    <w:rsid w:val="00624766"/>
    <w:rsid w:val="00624913"/>
    <w:rsid w:val="0062495C"/>
    <w:rsid w:val="00624A39"/>
    <w:rsid w:val="00624E58"/>
    <w:rsid w:val="00624EA0"/>
    <w:rsid w:val="00624FC3"/>
    <w:rsid w:val="0062519D"/>
    <w:rsid w:val="006253FD"/>
    <w:rsid w:val="006258BC"/>
    <w:rsid w:val="00625F83"/>
    <w:rsid w:val="0062629E"/>
    <w:rsid w:val="00626660"/>
    <w:rsid w:val="00626D76"/>
    <w:rsid w:val="006271D1"/>
    <w:rsid w:val="0062722F"/>
    <w:rsid w:val="006273F7"/>
    <w:rsid w:val="006275D6"/>
    <w:rsid w:val="006278D9"/>
    <w:rsid w:val="006278E4"/>
    <w:rsid w:val="006279A1"/>
    <w:rsid w:val="00627B86"/>
    <w:rsid w:val="00627FD2"/>
    <w:rsid w:val="0063082B"/>
    <w:rsid w:val="00630CD4"/>
    <w:rsid w:val="00630EB0"/>
    <w:rsid w:val="00630FCC"/>
    <w:rsid w:val="00630FFD"/>
    <w:rsid w:val="0063112A"/>
    <w:rsid w:val="0063143B"/>
    <w:rsid w:val="00631513"/>
    <w:rsid w:val="0063166B"/>
    <w:rsid w:val="006316ED"/>
    <w:rsid w:val="006316EE"/>
    <w:rsid w:val="006317AB"/>
    <w:rsid w:val="0063242E"/>
    <w:rsid w:val="006326D7"/>
    <w:rsid w:val="0063272B"/>
    <w:rsid w:val="00632BC6"/>
    <w:rsid w:val="00633012"/>
    <w:rsid w:val="00633297"/>
    <w:rsid w:val="00633341"/>
    <w:rsid w:val="00633526"/>
    <w:rsid w:val="00633AB0"/>
    <w:rsid w:val="00633BB7"/>
    <w:rsid w:val="00633E1D"/>
    <w:rsid w:val="006345A1"/>
    <w:rsid w:val="00634893"/>
    <w:rsid w:val="006349C1"/>
    <w:rsid w:val="00634A03"/>
    <w:rsid w:val="00634AE9"/>
    <w:rsid w:val="006351B2"/>
    <w:rsid w:val="0063564D"/>
    <w:rsid w:val="00635ACB"/>
    <w:rsid w:val="00635E57"/>
    <w:rsid w:val="00635F68"/>
    <w:rsid w:val="006362FA"/>
    <w:rsid w:val="006365A6"/>
    <w:rsid w:val="00636960"/>
    <w:rsid w:val="00636988"/>
    <w:rsid w:val="00636BDC"/>
    <w:rsid w:val="00636E16"/>
    <w:rsid w:val="00637084"/>
    <w:rsid w:val="00637413"/>
    <w:rsid w:val="006375BC"/>
    <w:rsid w:val="006378DF"/>
    <w:rsid w:val="00637C1F"/>
    <w:rsid w:val="0064065E"/>
    <w:rsid w:val="00640928"/>
    <w:rsid w:val="00640952"/>
    <w:rsid w:val="0064097B"/>
    <w:rsid w:val="0064097D"/>
    <w:rsid w:val="006409DB"/>
    <w:rsid w:val="00640A56"/>
    <w:rsid w:val="00640E01"/>
    <w:rsid w:val="00641189"/>
    <w:rsid w:val="006414FC"/>
    <w:rsid w:val="006415FA"/>
    <w:rsid w:val="00641B82"/>
    <w:rsid w:val="00641D33"/>
    <w:rsid w:val="00642992"/>
    <w:rsid w:val="006429DF"/>
    <w:rsid w:val="00642B36"/>
    <w:rsid w:val="00642BE8"/>
    <w:rsid w:val="00642D3C"/>
    <w:rsid w:val="00642E0F"/>
    <w:rsid w:val="00642EFB"/>
    <w:rsid w:val="00643141"/>
    <w:rsid w:val="006431D6"/>
    <w:rsid w:val="00643392"/>
    <w:rsid w:val="00643C1C"/>
    <w:rsid w:val="00643D08"/>
    <w:rsid w:val="00644112"/>
    <w:rsid w:val="00644249"/>
    <w:rsid w:val="00644B78"/>
    <w:rsid w:val="00644D12"/>
    <w:rsid w:val="00644D26"/>
    <w:rsid w:val="00644D76"/>
    <w:rsid w:val="00644E65"/>
    <w:rsid w:val="0064543B"/>
    <w:rsid w:val="006456F6"/>
    <w:rsid w:val="006458F6"/>
    <w:rsid w:val="00645BCF"/>
    <w:rsid w:val="00646045"/>
    <w:rsid w:val="0064625B"/>
    <w:rsid w:val="00646336"/>
    <w:rsid w:val="006467ED"/>
    <w:rsid w:val="0064708E"/>
    <w:rsid w:val="006473ED"/>
    <w:rsid w:val="0064773F"/>
    <w:rsid w:val="00647814"/>
    <w:rsid w:val="00647BBF"/>
    <w:rsid w:val="0065006D"/>
    <w:rsid w:val="00650816"/>
    <w:rsid w:val="00650B54"/>
    <w:rsid w:val="00650CEF"/>
    <w:rsid w:val="00650E9B"/>
    <w:rsid w:val="00651008"/>
    <w:rsid w:val="0065105D"/>
    <w:rsid w:val="006515BC"/>
    <w:rsid w:val="006519D8"/>
    <w:rsid w:val="00651E5B"/>
    <w:rsid w:val="00651EB9"/>
    <w:rsid w:val="006526D2"/>
    <w:rsid w:val="00652823"/>
    <w:rsid w:val="00652DA7"/>
    <w:rsid w:val="006530B2"/>
    <w:rsid w:val="006530BF"/>
    <w:rsid w:val="006533DA"/>
    <w:rsid w:val="00653899"/>
    <w:rsid w:val="00653C61"/>
    <w:rsid w:val="006540C8"/>
    <w:rsid w:val="006542E1"/>
    <w:rsid w:val="006544AE"/>
    <w:rsid w:val="00654762"/>
    <w:rsid w:val="00654AB3"/>
    <w:rsid w:val="00654AE6"/>
    <w:rsid w:val="00654B7E"/>
    <w:rsid w:val="006550A6"/>
    <w:rsid w:val="00655392"/>
    <w:rsid w:val="006553B6"/>
    <w:rsid w:val="00655789"/>
    <w:rsid w:val="006558AD"/>
    <w:rsid w:val="00655B29"/>
    <w:rsid w:val="00655BA3"/>
    <w:rsid w:val="00655DC0"/>
    <w:rsid w:val="00655E60"/>
    <w:rsid w:val="00656013"/>
    <w:rsid w:val="006562AD"/>
    <w:rsid w:val="00656520"/>
    <w:rsid w:val="00656E07"/>
    <w:rsid w:val="00656F16"/>
    <w:rsid w:val="006571A8"/>
    <w:rsid w:val="00657523"/>
    <w:rsid w:val="0065759B"/>
    <w:rsid w:val="006575D2"/>
    <w:rsid w:val="00657780"/>
    <w:rsid w:val="0065789A"/>
    <w:rsid w:val="00657982"/>
    <w:rsid w:val="00657D47"/>
    <w:rsid w:val="006601A9"/>
    <w:rsid w:val="006601DB"/>
    <w:rsid w:val="00660254"/>
    <w:rsid w:val="00660766"/>
    <w:rsid w:val="00660F05"/>
    <w:rsid w:val="00661622"/>
    <w:rsid w:val="00661911"/>
    <w:rsid w:val="00661B89"/>
    <w:rsid w:val="00661BF6"/>
    <w:rsid w:val="00661E88"/>
    <w:rsid w:val="0066204D"/>
    <w:rsid w:val="006625E7"/>
    <w:rsid w:val="00662C1F"/>
    <w:rsid w:val="00662F97"/>
    <w:rsid w:val="006631D6"/>
    <w:rsid w:val="006633A1"/>
    <w:rsid w:val="00663414"/>
    <w:rsid w:val="006639CB"/>
    <w:rsid w:val="00663F2A"/>
    <w:rsid w:val="0066420B"/>
    <w:rsid w:val="00664538"/>
    <w:rsid w:val="006647AC"/>
    <w:rsid w:val="00664993"/>
    <w:rsid w:val="00664999"/>
    <w:rsid w:val="00664E0A"/>
    <w:rsid w:val="00664EFF"/>
    <w:rsid w:val="006651BE"/>
    <w:rsid w:val="00665322"/>
    <w:rsid w:val="006656CE"/>
    <w:rsid w:val="00665766"/>
    <w:rsid w:val="00665903"/>
    <w:rsid w:val="00665B57"/>
    <w:rsid w:val="00665C19"/>
    <w:rsid w:val="00666134"/>
    <w:rsid w:val="0066623A"/>
    <w:rsid w:val="00666333"/>
    <w:rsid w:val="00666848"/>
    <w:rsid w:val="00666D6B"/>
    <w:rsid w:val="00666EF2"/>
    <w:rsid w:val="00666FA4"/>
    <w:rsid w:val="00667084"/>
    <w:rsid w:val="006670FC"/>
    <w:rsid w:val="0066713E"/>
    <w:rsid w:val="00667B18"/>
    <w:rsid w:val="00667C39"/>
    <w:rsid w:val="00667E06"/>
    <w:rsid w:val="00667EAC"/>
    <w:rsid w:val="006700C4"/>
    <w:rsid w:val="006704E3"/>
    <w:rsid w:val="006705EE"/>
    <w:rsid w:val="0067070E"/>
    <w:rsid w:val="006708C2"/>
    <w:rsid w:val="006708E3"/>
    <w:rsid w:val="00671066"/>
    <w:rsid w:val="0067128B"/>
    <w:rsid w:val="00671343"/>
    <w:rsid w:val="00671500"/>
    <w:rsid w:val="006715E2"/>
    <w:rsid w:val="00671637"/>
    <w:rsid w:val="006716B8"/>
    <w:rsid w:val="00671B12"/>
    <w:rsid w:val="00671B8C"/>
    <w:rsid w:val="00671D74"/>
    <w:rsid w:val="0067227B"/>
    <w:rsid w:val="00672BB2"/>
    <w:rsid w:val="00673095"/>
    <w:rsid w:val="006731F1"/>
    <w:rsid w:val="00673738"/>
    <w:rsid w:val="0067375B"/>
    <w:rsid w:val="006737F7"/>
    <w:rsid w:val="00673D79"/>
    <w:rsid w:val="00674169"/>
    <w:rsid w:val="00674328"/>
    <w:rsid w:val="006744A5"/>
    <w:rsid w:val="00674662"/>
    <w:rsid w:val="006747FB"/>
    <w:rsid w:val="00674932"/>
    <w:rsid w:val="00674B50"/>
    <w:rsid w:val="00675231"/>
    <w:rsid w:val="006752FC"/>
    <w:rsid w:val="00675557"/>
    <w:rsid w:val="006755C4"/>
    <w:rsid w:val="0067593A"/>
    <w:rsid w:val="00675E30"/>
    <w:rsid w:val="00675EDC"/>
    <w:rsid w:val="00675F64"/>
    <w:rsid w:val="00676311"/>
    <w:rsid w:val="00676419"/>
    <w:rsid w:val="0067671F"/>
    <w:rsid w:val="0067686E"/>
    <w:rsid w:val="006768DD"/>
    <w:rsid w:val="00676BD8"/>
    <w:rsid w:val="00676C6F"/>
    <w:rsid w:val="00676D9D"/>
    <w:rsid w:val="00676E0F"/>
    <w:rsid w:val="00677644"/>
    <w:rsid w:val="0067774A"/>
    <w:rsid w:val="00677C72"/>
    <w:rsid w:val="00677CAE"/>
    <w:rsid w:val="00677FE4"/>
    <w:rsid w:val="00680552"/>
    <w:rsid w:val="00680637"/>
    <w:rsid w:val="00680764"/>
    <w:rsid w:val="00680846"/>
    <w:rsid w:val="0068099D"/>
    <w:rsid w:val="00680CB8"/>
    <w:rsid w:val="00680E0C"/>
    <w:rsid w:val="00680E2E"/>
    <w:rsid w:val="006811F2"/>
    <w:rsid w:val="00681604"/>
    <w:rsid w:val="00681763"/>
    <w:rsid w:val="006817C0"/>
    <w:rsid w:val="006818EE"/>
    <w:rsid w:val="00681A91"/>
    <w:rsid w:val="0068222E"/>
    <w:rsid w:val="006822F2"/>
    <w:rsid w:val="0068239D"/>
    <w:rsid w:val="00682547"/>
    <w:rsid w:val="00682CDF"/>
    <w:rsid w:val="00682D71"/>
    <w:rsid w:val="00683315"/>
    <w:rsid w:val="006833E8"/>
    <w:rsid w:val="006836CC"/>
    <w:rsid w:val="006837B2"/>
    <w:rsid w:val="006842BF"/>
    <w:rsid w:val="006843FD"/>
    <w:rsid w:val="0068444B"/>
    <w:rsid w:val="00684561"/>
    <w:rsid w:val="006845A3"/>
    <w:rsid w:val="00684DD4"/>
    <w:rsid w:val="0068526B"/>
    <w:rsid w:val="006853AB"/>
    <w:rsid w:val="006853D4"/>
    <w:rsid w:val="00685444"/>
    <w:rsid w:val="0068589E"/>
    <w:rsid w:val="006858F9"/>
    <w:rsid w:val="00685C11"/>
    <w:rsid w:val="006860D2"/>
    <w:rsid w:val="006864E3"/>
    <w:rsid w:val="00686666"/>
    <w:rsid w:val="006869AA"/>
    <w:rsid w:val="00686D06"/>
    <w:rsid w:val="00686ED5"/>
    <w:rsid w:val="00686F31"/>
    <w:rsid w:val="00687BDA"/>
    <w:rsid w:val="00690699"/>
    <w:rsid w:val="00690829"/>
    <w:rsid w:val="006908EF"/>
    <w:rsid w:val="00690AAB"/>
    <w:rsid w:val="00690C86"/>
    <w:rsid w:val="0069116C"/>
    <w:rsid w:val="00691255"/>
    <w:rsid w:val="00691725"/>
    <w:rsid w:val="006918FA"/>
    <w:rsid w:val="0069195A"/>
    <w:rsid w:val="00691B97"/>
    <w:rsid w:val="00691F01"/>
    <w:rsid w:val="0069222A"/>
    <w:rsid w:val="00692252"/>
    <w:rsid w:val="00692275"/>
    <w:rsid w:val="006922A3"/>
    <w:rsid w:val="006925C2"/>
    <w:rsid w:val="006926DC"/>
    <w:rsid w:val="00692726"/>
    <w:rsid w:val="00692DCD"/>
    <w:rsid w:val="00692EEF"/>
    <w:rsid w:val="00693040"/>
    <w:rsid w:val="00693BA9"/>
    <w:rsid w:val="00693EA2"/>
    <w:rsid w:val="00693FB7"/>
    <w:rsid w:val="006940A8"/>
    <w:rsid w:val="00694125"/>
    <w:rsid w:val="00694214"/>
    <w:rsid w:val="00694590"/>
    <w:rsid w:val="006947ED"/>
    <w:rsid w:val="00694F76"/>
    <w:rsid w:val="00695267"/>
    <w:rsid w:val="00695942"/>
    <w:rsid w:val="00695A03"/>
    <w:rsid w:val="00695CE4"/>
    <w:rsid w:val="00695EBC"/>
    <w:rsid w:val="006962CD"/>
    <w:rsid w:val="00696388"/>
    <w:rsid w:val="006965FE"/>
    <w:rsid w:val="0069672C"/>
    <w:rsid w:val="00696B10"/>
    <w:rsid w:val="00696B75"/>
    <w:rsid w:val="00696E33"/>
    <w:rsid w:val="006972D0"/>
    <w:rsid w:val="00697381"/>
    <w:rsid w:val="0069751C"/>
    <w:rsid w:val="00697D28"/>
    <w:rsid w:val="00697ED7"/>
    <w:rsid w:val="00697F51"/>
    <w:rsid w:val="006A02C5"/>
    <w:rsid w:val="006A0523"/>
    <w:rsid w:val="006A107A"/>
    <w:rsid w:val="006A10F1"/>
    <w:rsid w:val="006A1143"/>
    <w:rsid w:val="006A12A0"/>
    <w:rsid w:val="006A12C7"/>
    <w:rsid w:val="006A1367"/>
    <w:rsid w:val="006A17AA"/>
    <w:rsid w:val="006A17AB"/>
    <w:rsid w:val="006A1828"/>
    <w:rsid w:val="006A1839"/>
    <w:rsid w:val="006A1A50"/>
    <w:rsid w:val="006A1D48"/>
    <w:rsid w:val="006A1E93"/>
    <w:rsid w:val="006A232B"/>
    <w:rsid w:val="006A23D5"/>
    <w:rsid w:val="006A2735"/>
    <w:rsid w:val="006A286D"/>
    <w:rsid w:val="006A2C25"/>
    <w:rsid w:val="006A2CF7"/>
    <w:rsid w:val="006A2E57"/>
    <w:rsid w:val="006A2F5D"/>
    <w:rsid w:val="006A3267"/>
    <w:rsid w:val="006A33FD"/>
    <w:rsid w:val="006A3759"/>
    <w:rsid w:val="006A3986"/>
    <w:rsid w:val="006A3E57"/>
    <w:rsid w:val="006A4E36"/>
    <w:rsid w:val="006A50A0"/>
    <w:rsid w:val="006A532F"/>
    <w:rsid w:val="006A5462"/>
    <w:rsid w:val="006A5492"/>
    <w:rsid w:val="006A54BB"/>
    <w:rsid w:val="006A5500"/>
    <w:rsid w:val="006A55E0"/>
    <w:rsid w:val="006A5C2F"/>
    <w:rsid w:val="006A5CDD"/>
    <w:rsid w:val="006A5D40"/>
    <w:rsid w:val="006A5F2D"/>
    <w:rsid w:val="006A6265"/>
    <w:rsid w:val="006A6276"/>
    <w:rsid w:val="006A66B6"/>
    <w:rsid w:val="006A673B"/>
    <w:rsid w:val="006A6F3C"/>
    <w:rsid w:val="006A6F4C"/>
    <w:rsid w:val="006A6FEE"/>
    <w:rsid w:val="006A7016"/>
    <w:rsid w:val="006A7315"/>
    <w:rsid w:val="006A7DF9"/>
    <w:rsid w:val="006B058F"/>
    <w:rsid w:val="006B06D2"/>
    <w:rsid w:val="006B088E"/>
    <w:rsid w:val="006B0991"/>
    <w:rsid w:val="006B0F9C"/>
    <w:rsid w:val="006B1780"/>
    <w:rsid w:val="006B18E2"/>
    <w:rsid w:val="006B1D0F"/>
    <w:rsid w:val="006B1D5D"/>
    <w:rsid w:val="006B1DC4"/>
    <w:rsid w:val="006B1E20"/>
    <w:rsid w:val="006B2043"/>
    <w:rsid w:val="006B2282"/>
    <w:rsid w:val="006B288B"/>
    <w:rsid w:val="006B2984"/>
    <w:rsid w:val="006B29A8"/>
    <w:rsid w:val="006B2B83"/>
    <w:rsid w:val="006B415F"/>
    <w:rsid w:val="006B440F"/>
    <w:rsid w:val="006B45DD"/>
    <w:rsid w:val="006B48EA"/>
    <w:rsid w:val="006B4C3C"/>
    <w:rsid w:val="006B4F64"/>
    <w:rsid w:val="006B51FC"/>
    <w:rsid w:val="006B52BA"/>
    <w:rsid w:val="006B5460"/>
    <w:rsid w:val="006B5ABE"/>
    <w:rsid w:val="006B5AF0"/>
    <w:rsid w:val="006B5B4E"/>
    <w:rsid w:val="006B5C06"/>
    <w:rsid w:val="006B5CED"/>
    <w:rsid w:val="006B6576"/>
    <w:rsid w:val="006B65DE"/>
    <w:rsid w:val="006B669F"/>
    <w:rsid w:val="006B6795"/>
    <w:rsid w:val="006B680C"/>
    <w:rsid w:val="006B6CDC"/>
    <w:rsid w:val="006B721B"/>
    <w:rsid w:val="006B7251"/>
    <w:rsid w:val="006B794E"/>
    <w:rsid w:val="006B79BE"/>
    <w:rsid w:val="006B7A95"/>
    <w:rsid w:val="006B7E6F"/>
    <w:rsid w:val="006C0820"/>
    <w:rsid w:val="006C088E"/>
    <w:rsid w:val="006C0C5F"/>
    <w:rsid w:val="006C0E61"/>
    <w:rsid w:val="006C0F8E"/>
    <w:rsid w:val="006C10D8"/>
    <w:rsid w:val="006C164C"/>
    <w:rsid w:val="006C1BF9"/>
    <w:rsid w:val="006C1F22"/>
    <w:rsid w:val="006C1FA1"/>
    <w:rsid w:val="006C23D5"/>
    <w:rsid w:val="006C2476"/>
    <w:rsid w:val="006C24D9"/>
    <w:rsid w:val="006C2826"/>
    <w:rsid w:val="006C2B23"/>
    <w:rsid w:val="006C2B96"/>
    <w:rsid w:val="006C2C4C"/>
    <w:rsid w:val="006C2D6C"/>
    <w:rsid w:val="006C3038"/>
    <w:rsid w:val="006C30F8"/>
    <w:rsid w:val="006C34FF"/>
    <w:rsid w:val="006C3A44"/>
    <w:rsid w:val="006C3AC3"/>
    <w:rsid w:val="006C3CC9"/>
    <w:rsid w:val="006C3CE4"/>
    <w:rsid w:val="006C4298"/>
    <w:rsid w:val="006C429C"/>
    <w:rsid w:val="006C4897"/>
    <w:rsid w:val="006C4B76"/>
    <w:rsid w:val="006C4CD4"/>
    <w:rsid w:val="006C4D56"/>
    <w:rsid w:val="006C512F"/>
    <w:rsid w:val="006C5166"/>
    <w:rsid w:val="006C5265"/>
    <w:rsid w:val="006C5AAA"/>
    <w:rsid w:val="006C5B17"/>
    <w:rsid w:val="006C5CD0"/>
    <w:rsid w:val="006C5D6C"/>
    <w:rsid w:val="006C5F67"/>
    <w:rsid w:val="006C5FB0"/>
    <w:rsid w:val="006C616B"/>
    <w:rsid w:val="006C61C9"/>
    <w:rsid w:val="006C63D7"/>
    <w:rsid w:val="006C667B"/>
    <w:rsid w:val="006C67DA"/>
    <w:rsid w:val="006C6D73"/>
    <w:rsid w:val="006C6DE2"/>
    <w:rsid w:val="006C6E68"/>
    <w:rsid w:val="006C6F46"/>
    <w:rsid w:val="006C71FA"/>
    <w:rsid w:val="006C761C"/>
    <w:rsid w:val="006C7B3B"/>
    <w:rsid w:val="006C7BC0"/>
    <w:rsid w:val="006C7C45"/>
    <w:rsid w:val="006C7CE0"/>
    <w:rsid w:val="006C7F5B"/>
    <w:rsid w:val="006D0006"/>
    <w:rsid w:val="006D050A"/>
    <w:rsid w:val="006D0633"/>
    <w:rsid w:val="006D0733"/>
    <w:rsid w:val="006D0828"/>
    <w:rsid w:val="006D09ED"/>
    <w:rsid w:val="006D0B9E"/>
    <w:rsid w:val="006D0C09"/>
    <w:rsid w:val="006D0D65"/>
    <w:rsid w:val="006D0D85"/>
    <w:rsid w:val="006D0FE0"/>
    <w:rsid w:val="006D10CE"/>
    <w:rsid w:val="006D1158"/>
    <w:rsid w:val="006D135B"/>
    <w:rsid w:val="006D13C6"/>
    <w:rsid w:val="006D14EA"/>
    <w:rsid w:val="006D1955"/>
    <w:rsid w:val="006D1A3E"/>
    <w:rsid w:val="006D1A84"/>
    <w:rsid w:val="006D1BB3"/>
    <w:rsid w:val="006D1D9F"/>
    <w:rsid w:val="006D20A1"/>
    <w:rsid w:val="006D26C2"/>
    <w:rsid w:val="006D2B98"/>
    <w:rsid w:val="006D2C64"/>
    <w:rsid w:val="006D2F85"/>
    <w:rsid w:val="006D3142"/>
    <w:rsid w:val="006D3340"/>
    <w:rsid w:val="006D3CF6"/>
    <w:rsid w:val="006D3FA0"/>
    <w:rsid w:val="006D3FE1"/>
    <w:rsid w:val="006D4019"/>
    <w:rsid w:val="006D429B"/>
    <w:rsid w:val="006D4343"/>
    <w:rsid w:val="006D4362"/>
    <w:rsid w:val="006D4817"/>
    <w:rsid w:val="006D4921"/>
    <w:rsid w:val="006D4B11"/>
    <w:rsid w:val="006D4C9B"/>
    <w:rsid w:val="006D4E8F"/>
    <w:rsid w:val="006D4E93"/>
    <w:rsid w:val="006D4ECF"/>
    <w:rsid w:val="006D5091"/>
    <w:rsid w:val="006D50A7"/>
    <w:rsid w:val="006D5166"/>
    <w:rsid w:val="006D584E"/>
    <w:rsid w:val="006D592F"/>
    <w:rsid w:val="006D5C54"/>
    <w:rsid w:val="006D5C60"/>
    <w:rsid w:val="006D681D"/>
    <w:rsid w:val="006D6888"/>
    <w:rsid w:val="006D6DC9"/>
    <w:rsid w:val="006D717E"/>
    <w:rsid w:val="006D7262"/>
    <w:rsid w:val="006D753C"/>
    <w:rsid w:val="006D778C"/>
    <w:rsid w:val="006D782B"/>
    <w:rsid w:val="006D7967"/>
    <w:rsid w:val="006D7B12"/>
    <w:rsid w:val="006D7BBA"/>
    <w:rsid w:val="006D7ED8"/>
    <w:rsid w:val="006D7FC8"/>
    <w:rsid w:val="006E05B6"/>
    <w:rsid w:val="006E0862"/>
    <w:rsid w:val="006E0AFB"/>
    <w:rsid w:val="006E0CBC"/>
    <w:rsid w:val="006E0D9F"/>
    <w:rsid w:val="006E1078"/>
    <w:rsid w:val="006E1A5A"/>
    <w:rsid w:val="006E1B91"/>
    <w:rsid w:val="006E1EC7"/>
    <w:rsid w:val="006E2062"/>
    <w:rsid w:val="006E2222"/>
    <w:rsid w:val="006E2A6A"/>
    <w:rsid w:val="006E2B42"/>
    <w:rsid w:val="006E2C6C"/>
    <w:rsid w:val="006E2D68"/>
    <w:rsid w:val="006E2E98"/>
    <w:rsid w:val="006E31A5"/>
    <w:rsid w:val="006E3482"/>
    <w:rsid w:val="006E37FE"/>
    <w:rsid w:val="006E3966"/>
    <w:rsid w:val="006E4015"/>
    <w:rsid w:val="006E4432"/>
    <w:rsid w:val="006E4754"/>
    <w:rsid w:val="006E48B2"/>
    <w:rsid w:val="006E4D2B"/>
    <w:rsid w:val="006E4DA3"/>
    <w:rsid w:val="006E4E2E"/>
    <w:rsid w:val="006E51F0"/>
    <w:rsid w:val="006E5274"/>
    <w:rsid w:val="006E5688"/>
    <w:rsid w:val="006E577C"/>
    <w:rsid w:val="006E58D2"/>
    <w:rsid w:val="006E5F37"/>
    <w:rsid w:val="006E6070"/>
    <w:rsid w:val="006E60D5"/>
    <w:rsid w:val="006E61E1"/>
    <w:rsid w:val="006E6348"/>
    <w:rsid w:val="006E68B6"/>
    <w:rsid w:val="006E692B"/>
    <w:rsid w:val="006E6BE8"/>
    <w:rsid w:val="006E6CA8"/>
    <w:rsid w:val="006E6D70"/>
    <w:rsid w:val="006E6DDA"/>
    <w:rsid w:val="006E6F8A"/>
    <w:rsid w:val="006E768E"/>
    <w:rsid w:val="006E79A1"/>
    <w:rsid w:val="006E7BB2"/>
    <w:rsid w:val="006E7D34"/>
    <w:rsid w:val="006F04AE"/>
    <w:rsid w:val="006F0740"/>
    <w:rsid w:val="006F0A66"/>
    <w:rsid w:val="006F0AB7"/>
    <w:rsid w:val="006F0FE9"/>
    <w:rsid w:val="006F145B"/>
    <w:rsid w:val="006F1699"/>
    <w:rsid w:val="006F1C20"/>
    <w:rsid w:val="006F1C5E"/>
    <w:rsid w:val="006F1D85"/>
    <w:rsid w:val="006F221C"/>
    <w:rsid w:val="006F247A"/>
    <w:rsid w:val="006F2494"/>
    <w:rsid w:val="006F26A9"/>
    <w:rsid w:val="006F29F4"/>
    <w:rsid w:val="006F2BEC"/>
    <w:rsid w:val="006F2E18"/>
    <w:rsid w:val="006F3219"/>
    <w:rsid w:val="006F35EC"/>
    <w:rsid w:val="006F36BF"/>
    <w:rsid w:val="006F3D5B"/>
    <w:rsid w:val="006F3DB7"/>
    <w:rsid w:val="006F3F32"/>
    <w:rsid w:val="006F4029"/>
    <w:rsid w:val="006F40EE"/>
    <w:rsid w:val="006F4204"/>
    <w:rsid w:val="006F4550"/>
    <w:rsid w:val="006F4AE3"/>
    <w:rsid w:val="006F5176"/>
    <w:rsid w:val="006F51BA"/>
    <w:rsid w:val="006F55F6"/>
    <w:rsid w:val="006F5783"/>
    <w:rsid w:val="006F57A5"/>
    <w:rsid w:val="006F58FB"/>
    <w:rsid w:val="006F5CB1"/>
    <w:rsid w:val="006F613C"/>
    <w:rsid w:val="006F633D"/>
    <w:rsid w:val="006F6785"/>
    <w:rsid w:val="006F6885"/>
    <w:rsid w:val="006F6D1E"/>
    <w:rsid w:val="006F6E39"/>
    <w:rsid w:val="006F71B2"/>
    <w:rsid w:val="006F72C9"/>
    <w:rsid w:val="006F76DC"/>
    <w:rsid w:val="006F773A"/>
    <w:rsid w:val="006F7914"/>
    <w:rsid w:val="006F7B62"/>
    <w:rsid w:val="007002FF"/>
    <w:rsid w:val="00700376"/>
    <w:rsid w:val="00700810"/>
    <w:rsid w:val="00700A66"/>
    <w:rsid w:val="00700AF8"/>
    <w:rsid w:val="00700B6E"/>
    <w:rsid w:val="00700D8A"/>
    <w:rsid w:val="00700D99"/>
    <w:rsid w:val="00700E36"/>
    <w:rsid w:val="0070138A"/>
    <w:rsid w:val="007013AA"/>
    <w:rsid w:val="007014B4"/>
    <w:rsid w:val="00701647"/>
    <w:rsid w:val="007016A9"/>
    <w:rsid w:val="0070213E"/>
    <w:rsid w:val="007023BF"/>
    <w:rsid w:val="007024AD"/>
    <w:rsid w:val="007024E1"/>
    <w:rsid w:val="007024F6"/>
    <w:rsid w:val="007026A9"/>
    <w:rsid w:val="00702751"/>
    <w:rsid w:val="00702A20"/>
    <w:rsid w:val="00702A2C"/>
    <w:rsid w:val="00703094"/>
    <w:rsid w:val="0070314C"/>
    <w:rsid w:val="0070328B"/>
    <w:rsid w:val="007032B4"/>
    <w:rsid w:val="00703E90"/>
    <w:rsid w:val="00704161"/>
    <w:rsid w:val="00704764"/>
    <w:rsid w:val="007047C0"/>
    <w:rsid w:val="00704842"/>
    <w:rsid w:val="00704944"/>
    <w:rsid w:val="00704A15"/>
    <w:rsid w:val="00704AD6"/>
    <w:rsid w:val="00704BB9"/>
    <w:rsid w:val="00705004"/>
    <w:rsid w:val="0070549A"/>
    <w:rsid w:val="00705786"/>
    <w:rsid w:val="00705893"/>
    <w:rsid w:val="00705BCD"/>
    <w:rsid w:val="00705CAD"/>
    <w:rsid w:val="00705CC1"/>
    <w:rsid w:val="00705DAE"/>
    <w:rsid w:val="00705DE3"/>
    <w:rsid w:val="00705EDA"/>
    <w:rsid w:val="00705F46"/>
    <w:rsid w:val="00705FDF"/>
    <w:rsid w:val="00706075"/>
    <w:rsid w:val="00706B0A"/>
    <w:rsid w:val="00706DB2"/>
    <w:rsid w:val="0070744D"/>
    <w:rsid w:val="007075BB"/>
    <w:rsid w:val="007076E0"/>
    <w:rsid w:val="00707D39"/>
    <w:rsid w:val="00707D60"/>
    <w:rsid w:val="00710381"/>
    <w:rsid w:val="00710398"/>
    <w:rsid w:val="007108A2"/>
    <w:rsid w:val="00710958"/>
    <w:rsid w:val="00710EAC"/>
    <w:rsid w:val="007112A4"/>
    <w:rsid w:val="007112BD"/>
    <w:rsid w:val="0071162E"/>
    <w:rsid w:val="007116EA"/>
    <w:rsid w:val="00712008"/>
    <w:rsid w:val="007123FC"/>
    <w:rsid w:val="00712600"/>
    <w:rsid w:val="00712623"/>
    <w:rsid w:val="007129C2"/>
    <w:rsid w:val="007129E9"/>
    <w:rsid w:val="00712E5A"/>
    <w:rsid w:val="00712F8F"/>
    <w:rsid w:val="00713514"/>
    <w:rsid w:val="00713616"/>
    <w:rsid w:val="00713744"/>
    <w:rsid w:val="00713DCB"/>
    <w:rsid w:val="00713F53"/>
    <w:rsid w:val="00714166"/>
    <w:rsid w:val="007141ED"/>
    <w:rsid w:val="007142C7"/>
    <w:rsid w:val="00714802"/>
    <w:rsid w:val="00714A96"/>
    <w:rsid w:val="00714E2C"/>
    <w:rsid w:val="00714E9B"/>
    <w:rsid w:val="00714EEC"/>
    <w:rsid w:val="00715598"/>
    <w:rsid w:val="00715D51"/>
    <w:rsid w:val="00716086"/>
    <w:rsid w:val="007164A0"/>
    <w:rsid w:val="00716CBF"/>
    <w:rsid w:val="007177F3"/>
    <w:rsid w:val="00717878"/>
    <w:rsid w:val="00717A75"/>
    <w:rsid w:val="007205D0"/>
    <w:rsid w:val="00720689"/>
    <w:rsid w:val="007206A8"/>
    <w:rsid w:val="007206CE"/>
    <w:rsid w:val="00720B1E"/>
    <w:rsid w:val="00721062"/>
    <w:rsid w:val="0072135F"/>
    <w:rsid w:val="00721BAB"/>
    <w:rsid w:val="00721E34"/>
    <w:rsid w:val="00722C90"/>
    <w:rsid w:val="00722CD5"/>
    <w:rsid w:val="00723134"/>
    <w:rsid w:val="00723347"/>
    <w:rsid w:val="00723550"/>
    <w:rsid w:val="00724452"/>
    <w:rsid w:val="007247A7"/>
    <w:rsid w:val="00724933"/>
    <w:rsid w:val="00724D9B"/>
    <w:rsid w:val="00724E68"/>
    <w:rsid w:val="007252E4"/>
    <w:rsid w:val="00725350"/>
    <w:rsid w:val="007255E7"/>
    <w:rsid w:val="0072575C"/>
    <w:rsid w:val="00725DF3"/>
    <w:rsid w:val="00725F21"/>
    <w:rsid w:val="0072616E"/>
    <w:rsid w:val="00726345"/>
    <w:rsid w:val="007268CE"/>
    <w:rsid w:val="0072691E"/>
    <w:rsid w:val="00726B79"/>
    <w:rsid w:val="00726EAA"/>
    <w:rsid w:val="0072727C"/>
    <w:rsid w:val="007274D8"/>
    <w:rsid w:val="00727736"/>
    <w:rsid w:val="00730271"/>
    <w:rsid w:val="007302B9"/>
    <w:rsid w:val="007302DD"/>
    <w:rsid w:val="007307B7"/>
    <w:rsid w:val="00730838"/>
    <w:rsid w:val="00730F64"/>
    <w:rsid w:val="007316C9"/>
    <w:rsid w:val="007316FA"/>
    <w:rsid w:val="00731814"/>
    <w:rsid w:val="00731D02"/>
    <w:rsid w:val="00731FA1"/>
    <w:rsid w:val="00732014"/>
    <w:rsid w:val="0073201B"/>
    <w:rsid w:val="00732068"/>
    <w:rsid w:val="007323D9"/>
    <w:rsid w:val="007328AB"/>
    <w:rsid w:val="00732D7A"/>
    <w:rsid w:val="00732FB8"/>
    <w:rsid w:val="00733002"/>
    <w:rsid w:val="0073308E"/>
    <w:rsid w:val="007335E3"/>
    <w:rsid w:val="0073367F"/>
    <w:rsid w:val="00733A49"/>
    <w:rsid w:val="00733D56"/>
    <w:rsid w:val="00733D94"/>
    <w:rsid w:val="00734093"/>
    <w:rsid w:val="00734346"/>
    <w:rsid w:val="00734396"/>
    <w:rsid w:val="007343D4"/>
    <w:rsid w:val="007344B1"/>
    <w:rsid w:val="00734605"/>
    <w:rsid w:val="0073461F"/>
    <w:rsid w:val="00734761"/>
    <w:rsid w:val="00734CA4"/>
    <w:rsid w:val="00734E17"/>
    <w:rsid w:val="00734F5D"/>
    <w:rsid w:val="00735038"/>
    <w:rsid w:val="0073506D"/>
    <w:rsid w:val="007352C0"/>
    <w:rsid w:val="007354CE"/>
    <w:rsid w:val="0073566E"/>
    <w:rsid w:val="00735861"/>
    <w:rsid w:val="00735875"/>
    <w:rsid w:val="007359AD"/>
    <w:rsid w:val="00735AE6"/>
    <w:rsid w:val="00735B4B"/>
    <w:rsid w:val="00735B58"/>
    <w:rsid w:val="00735C37"/>
    <w:rsid w:val="00735CD8"/>
    <w:rsid w:val="00735DDB"/>
    <w:rsid w:val="00735FE2"/>
    <w:rsid w:val="007362B2"/>
    <w:rsid w:val="007363A4"/>
    <w:rsid w:val="007363B1"/>
    <w:rsid w:val="00736468"/>
    <w:rsid w:val="00736628"/>
    <w:rsid w:val="007369E0"/>
    <w:rsid w:val="00736BF4"/>
    <w:rsid w:val="00736E4E"/>
    <w:rsid w:val="0073701E"/>
    <w:rsid w:val="007378DB"/>
    <w:rsid w:val="007400B6"/>
    <w:rsid w:val="007409A1"/>
    <w:rsid w:val="00740EDA"/>
    <w:rsid w:val="0074136C"/>
    <w:rsid w:val="00741634"/>
    <w:rsid w:val="007416AA"/>
    <w:rsid w:val="00741B30"/>
    <w:rsid w:val="00742447"/>
    <w:rsid w:val="00742D01"/>
    <w:rsid w:val="0074305A"/>
    <w:rsid w:val="0074337C"/>
    <w:rsid w:val="007435AA"/>
    <w:rsid w:val="00743885"/>
    <w:rsid w:val="007439C4"/>
    <w:rsid w:val="00743B35"/>
    <w:rsid w:val="00743C13"/>
    <w:rsid w:val="00743CE9"/>
    <w:rsid w:val="00743E72"/>
    <w:rsid w:val="00743E7F"/>
    <w:rsid w:val="007441BA"/>
    <w:rsid w:val="00744418"/>
    <w:rsid w:val="007444F9"/>
    <w:rsid w:val="00744917"/>
    <w:rsid w:val="007449B0"/>
    <w:rsid w:val="00744CC9"/>
    <w:rsid w:val="00744D89"/>
    <w:rsid w:val="00744EF7"/>
    <w:rsid w:val="00745170"/>
    <w:rsid w:val="0074527A"/>
    <w:rsid w:val="00745291"/>
    <w:rsid w:val="007454B5"/>
    <w:rsid w:val="007455FB"/>
    <w:rsid w:val="00745654"/>
    <w:rsid w:val="00745708"/>
    <w:rsid w:val="00745738"/>
    <w:rsid w:val="00745822"/>
    <w:rsid w:val="00745891"/>
    <w:rsid w:val="00745BBB"/>
    <w:rsid w:val="00745C90"/>
    <w:rsid w:val="00745D1F"/>
    <w:rsid w:val="00745D39"/>
    <w:rsid w:val="00745DE6"/>
    <w:rsid w:val="007462E4"/>
    <w:rsid w:val="00746306"/>
    <w:rsid w:val="007463C3"/>
    <w:rsid w:val="00746705"/>
    <w:rsid w:val="00746741"/>
    <w:rsid w:val="00746796"/>
    <w:rsid w:val="007468D7"/>
    <w:rsid w:val="00746BCA"/>
    <w:rsid w:val="00746BD5"/>
    <w:rsid w:val="00746BDE"/>
    <w:rsid w:val="00746C15"/>
    <w:rsid w:val="00746D89"/>
    <w:rsid w:val="00746E11"/>
    <w:rsid w:val="007471B3"/>
    <w:rsid w:val="007471CD"/>
    <w:rsid w:val="00747294"/>
    <w:rsid w:val="007472DA"/>
    <w:rsid w:val="00747356"/>
    <w:rsid w:val="00747420"/>
    <w:rsid w:val="007476BE"/>
    <w:rsid w:val="007476D7"/>
    <w:rsid w:val="007478CE"/>
    <w:rsid w:val="00747D6F"/>
    <w:rsid w:val="00747E12"/>
    <w:rsid w:val="00747EC8"/>
    <w:rsid w:val="00747FF8"/>
    <w:rsid w:val="00747FFD"/>
    <w:rsid w:val="007500D4"/>
    <w:rsid w:val="0075076F"/>
    <w:rsid w:val="00750B52"/>
    <w:rsid w:val="00750D8C"/>
    <w:rsid w:val="00750F5A"/>
    <w:rsid w:val="00750F80"/>
    <w:rsid w:val="0075101A"/>
    <w:rsid w:val="007511D2"/>
    <w:rsid w:val="007515F8"/>
    <w:rsid w:val="00751B65"/>
    <w:rsid w:val="00751B68"/>
    <w:rsid w:val="00751E34"/>
    <w:rsid w:val="0075256D"/>
    <w:rsid w:val="007528B8"/>
    <w:rsid w:val="00752C0D"/>
    <w:rsid w:val="00752C1C"/>
    <w:rsid w:val="00752EFC"/>
    <w:rsid w:val="0075390F"/>
    <w:rsid w:val="00753A3C"/>
    <w:rsid w:val="00753B2C"/>
    <w:rsid w:val="00753E94"/>
    <w:rsid w:val="00753F17"/>
    <w:rsid w:val="007540E3"/>
    <w:rsid w:val="007540FB"/>
    <w:rsid w:val="0075452B"/>
    <w:rsid w:val="00754B5B"/>
    <w:rsid w:val="00754F4A"/>
    <w:rsid w:val="00754FAB"/>
    <w:rsid w:val="0075560C"/>
    <w:rsid w:val="0075562A"/>
    <w:rsid w:val="00755776"/>
    <w:rsid w:val="00755781"/>
    <w:rsid w:val="00755829"/>
    <w:rsid w:val="00755FC1"/>
    <w:rsid w:val="00756B07"/>
    <w:rsid w:val="00756CEB"/>
    <w:rsid w:val="00756F7D"/>
    <w:rsid w:val="00756FC6"/>
    <w:rsid w:val="0075731A"/>
    <w:rsid w:val="00757569"/>
    <w:rsid w:val="00757696"/>
    <w:rsid w:val="00757E16"/>
    <w:rsid w:val="00757EF4"/>
    <w:rsid w:val="007600BF"/>
    <w:rsid w:val="0076048C"/>
    <w:rsid w:val="00760563"/>
    <w:rsid w:val="00760A89"/>
    <w:rsid w:val="00761051"/>
    <w:rsid w:val="007610CE"/>
    <w:rsid w:val="00761655"/>
    <w:rsid w:val="0076186B"/>
    <w:rsid w:val="00761AD1"/>
    <w:rsid w:val="00761B37"/>
    <w:rsid w:val="00761C66"/>
    <w:rsid w:val="007620AC"/>
    <w:rsid w:val="00762496"/>
    <w:rsid w:val="007624A8"/>
    <w:rsid w:val="007625E2"/>
    <w:rsid w:val="00762868"/>
    <w:rsid w:val="007631B4"/>
    <w:rsid w:val="00763382"/>
    <w:rsid w:val="007633E9"/>
    <w:rsid w:val="0076376E"/>
    <w:rsid w:val="00763935"/>
    <w:rsid w:val="007639A6"/>
    <w:rsid w:val="00763EC9"/>
    <w:rsid w:val="00763EED"/>
    <w:rsid w:val="00764182"/>
    <w:rsid w:val="00764399"/>
    <w:rsid w:val="007647D2"/>
    <w:rsid w:val="00764914"/>
    <w:rsid w:val="00764F71"/>
    <w:rsid w:val="007651B5"/>
    <w:rsid w:val="00765420"/>
    <w:rsid w:val="00765507"/>
    <w:rsid w:val="00765522"/>
    <w:rsid w:val="00765563"/>
    <w:rsid w:val="00765B34"/>
    <w:rsid w:val="00765B61"/>
    <w:rsid w:val="0076606A"/>
    <w:rsid w:val="00766182"/>
    <w:rsid w:val="007662D5"/>
    <w:rsid w:val="00766892"/>
    <w:rsid w:val="007669B3"/>
    <w:rsid w:val="00766A59"/>
    <w:rsid w:val="00766D7C"/>
    <w:rsid w:val="00766E2A"/>
    <w:rsid w:val="00766EA5"/>
    <w:rsid w:val="007673D7"/>
    <w:rsid w:val="007674C3"/>
    <w:rsid w:val="00767E1B"/>
    <w:rsid w:val="00767EF9"/>
    <w:rsid w:val="007701C2"/>
    <w:rsid w:val="00770323"/>
    <w:rsid w:val="007703AA"/>
    <w:rsid w:val="00770422"/>
    <w:rsid w:val="00770598"/>
    <w:rsid w:val="00770A08"/>
    <w:rsid w:val="00770FE2"/>
    <w:rsid w:val="007716A5"/>
    <w:rsid w:val="007716B3"/>
    <w:rsid w:val="00771729"/>
    <w:rsid w:val="00771E9D"/>
    <w:rsid w:val="007723FF"/>
    <w:rsid w:val="007726DC"/>
    <w:rsid w:val="00772761"/>
    <w:rsid w:val="007727F7"/>
    <w:rsid w:val="00772BFF"/>
    <w:rsid w:val="00772C11"/>
    <w:rsid w:val="00772F13"/>
    <w:rsid w:val="007730B8"/>
    <w:rsid w:val="007733F8"/>
    <w:rsid w:val="007734BC"/>
    <w:rsid w:val="0077362D"/>
    <w:rsid w:val="0077391C"/>
    <w:rsid w:val="00773929"/>
    <w:rsid w:val="00773A7A"/>
    <w:rsid w:val="00773BBC"/>
    <w:rsid w:val="00773C9D"/>
    <w:rsid w:val="00773E3B"/>
    <w:rsid w:val="00774071"/>
    <w:rsid w:val="0077419B"/>
    <w:rsid w:val="007742A6"/>
    <w:rsid w:val="007742C1"/>
    <w:rsid w:val="00774388"/>
    <w:rsid w:val="007746F5"/>
    <w:rsid w:val="00774A5F"/>
    <w:rsid w:val="00774EB9"/>
    <w:rsid w:val="00774F02"/>
    <w:rsid w:val="0077544C"/>
    <w:rsid w:val="0077563A"/>
    <w:rsid w:val="007757E8"/>
    <w:rsid w:val="00775BA3"/>
    <w:rsid w:val="00775C7F"/>
    <w:rsid w:val="00775D81"/>
    <w:rsid w:val="007764AC"/>
    <w:rsid w:val="00776668"/>
    <w:rsid w:val="00776712"/>
    <w:rsid w:val="00776739"/>
    <w:rsid w:val="007767F0"/>
    <w:rsid w:val="00776C85"/>
    <w:rsid w:val="00776CD8"/>
    <w:rsid w:val="00776EB3"/>
    <w:rsid w:val="00776FB4"/>
    <w:rsid w:val="0077702F"/>
    <w:rsid w:val="007771C3"/>
    <w:rsid w:val="0077765F"/>
    <w:rsid w:val="00777B1E"/>
    <w:rsid w:val="00777F56"/>
    <w:rsid w:val="007801B2"/>
    <w:rsid w:val="007806A9"/>
    <w:rsid w:val="007807DD"/>
    <w:rsid w:val="00780B5F"/>
    <w:rsid w:val="00780DDB"/>
    <w:rsid w:val="00780F23"/>
    <w:rsid w:val="007814AC"/>
    <w:rsid w:val="00781722"/>
    <w:rsid w:val="00781759"/>
    <w:rsid w:val="00782C20"/>
    <w:rsid w:val="00782C4E"/>
    <w:rsid w:val="0078308E"/>
    <w:rsid w:val="00783206"/>
    <w:rsid w:val="007832E8"/>
    <w:rsid w:val="007832FD"/>
    <w:rsid w:val="00783525"/>
    <w:rsid w:val="0078355B"/>
    <w:rsid w:val="00783FE4"/>
    <w:rsid w:val="00784A2A"/>
    <w:rsid w:val="00784D65"/>
    <w:rsid w:val="00784E7D"/>
    <w:rsid w:val="0078533B"/>
    <w:rsid w:val="00785794"/>
    <w:rsid w:val="007857B3"/>
    <w:rsid w:val="007861A9"/>
    <w:rsid w:val="00786481"/>
    <w:rsid w:val="00786549"/>
    <w:rsid w:val="00786571"/>
    <w:rsid w:val="007867B4"/>
    <w:rsid w:val="0078680C"/>
    <w:rsid w:val="00786890"/>
    <w:rsid w:val="00786A3E"/>
    <w:rsid w:val="00786FD7"/>
    <w:rsid w:val="007871F7"/>
    <w:rsid w:val="00787587"/>
    <w:rsid w:val="00787617"/>
    <w:rsid w:val="0078767E"/>
    <w:rsid w:val="007879E4"/>
    <w:rsid w:val="00790DBF"/>
    <w:rsid w:val="0079107F"/>
    <w:rsid w:val="007913C5"/>
    <w:rsid w:val="007915C9"/>
    <w:rsid w:val="00791A7D"/>
    <w:rsid w:val="00791B11"/>
    <w:rsid w:val="00791E48"/>
    <w:rsid w:val="0079220F"/>
    <w:rsid w:val="00792495"/>
    <w:rsid w:val="007925FD"/>
    <w:rsid w:val="0079263B"/>
    <w:rsid w:val="00792BC4"/>
    <w:rsid w:val="00792D57"/>
    <w:rsid w:val="0079306F"/>
    <w:rsid w:val="007930BA"/>
    <w:rsid w:val="00793293"/>
    <w:rsid w:val="00793353"/>
    <w:rsid w:val="00793392"/>
    <w:rsid w:val="007938E5"/>
    <w:rsid w:val="00793FE2"/>
    <w:rsid w:val="0079415A"/>
    <w:rsid w:val="00794240"/>
    <w:rsid w:val="007942D6"/>
    <w:rsid w:val="0079437E"/>
    <w:rsid w:val="0079443C"/>
    <w:rsid w:val="007946E5"/>
    <w:rsid w:val="00794756"/>
    <w:rsid w:val="00794790"/>
    <w:rsid w:val="00794848"/>
    <w:rsid w:val="00794A8B"/>
    <w:rsid w:val="00795322"/>
    <w:rsid w:val="0079533E"/>
    <w:rsid w:val="0079570D"/>
    <w:rsid w:val="007958D7"/>
    <w:rsid w:val="00795A88"/>
    <w:rsid w:val="00795AB8"/>
    <w:rsid w:val="00796042"/>
    <w:rsid w:val="007960CD"/>
    <w:rsid w:val="0079621B"/>
    <w:rsid w:val="00796770"/>
    <w:rsid w:val="00796865"/>
    <w:rsid w:val="00796896"/>
    <w:rsid w:val="00796914"/>
    <w:rsid w:val="0079698D"/>
    <w:rsid w:val="007969A2"/>
    <w:rsid w:val="00796A69"/>
    <w:rsid w:val="00796CFC"/>
    <w:rsid w:val="00796D28"/>
    <w:rsid w:val="00796EBA"/>
    <w:rsid w:val="00796FA5"/>
    <w:rsid w:val="00797185"/>
    <w:rsid w:val="00797248"/>
    <w:rsid w:val="0079728F"/>
    <w:rsid w:val="00797303"/>
    <w:rsid w:val="007973A7"/>
    <w:rsid w:val="0079740B"/>
    <w:rsid w:val="00797765"/>
    <w:rsid w:val="00797AD6"/>
    <w:rsid w:val="00797B04"/>
    <w:rsid w:val="00797BE6"/>
    <w:rsid w:val="00797F7F"/>
    <w:rsid w:val="00797FC3"/>
    <w:rsid w:val="00797FDF"/>
    <w:rsid w:val="007A0122"/>
    <w:rsid w:val="007A017D"/>
    <w:rsid w:val="007A04F3"/>
    <w:rsid w:val="007A05BD"/>
    <w:rsid w:val="007A1688"/>
    <w:rsid w:val="007A192E"/>
    <w:rsid w:val="007A1A18"/>
    <w:rsid w:val="007A1ACB"/>
    <w:rsid w:val="007A2390"/>
    <w:rsid w:val="007A2497"/>
    <w:rsid w:val="007A29B6"/>
    <w:rsid w:val="007A2B6B"/>
    <w:rsid w:val="007A3239"/>
    <w:rsid w:val="007A3331"/>
    <w:rsid w:val="007A3341"/>
    <w:rsid w:val="007A3666"/>
    <w:rsid w:val="007A4063"/>
    <w:rsid w:val="007A45AA"/>
    <w:rsid w:val="007A471C"/>
    <w:rsid w:val="007A49F5"/>
    <w:rsid w:val="007A4B77"/>
    <w:rsid w:val="007A4E4B"/>
    <w:rsid w:val="007A4F7C"/>
    <w:rsid w:val="007A537E"/>
    <w:rsid w:val="007A565B"/>
    <w:rsid w:val="007A56AD"/>
    <w:rsid w:val="007A574C"/>
    <w:rsid w:val="007A5895"/>
    <w:rsid w:val="007A5BEB"/>
    <w:rsid w:val="007A5C5D"/>
    <w:rsid w:val="007A5CF5"/>
    <w:rsid w:val="007A5D0F"/>
    <w:rsid w:val="007A5FFD"/>
    <w:rsid w:val="007A61D0"/>
    <w:rsid w:val="007A63B1"/>
    <w:rsid w:val="007A67F8"/>
    <w:rsid w:val="007A68D6"/>
    <w:rsid w:val="007A6905"/>
    <w:rsid w:val="007A6B27"/>
    <w:rsid w:val="007A6EE5"/>
    <w:rsid w:val="007A72A5"/>
    <w:rsid w:val="007A7382"/>
    <w:rsid w:val="007A7452"/>
    <w:rsid w:val="007A7980"/>
    <w:rsid w:val="007A7CA8"/>
    <w:rsid w:val="007B024A"/>
    <w:rsid w:val="007B0535"/>
    <w:rsid w:val="007B07BB"/>
    <w:rsid w:val="007B09EE"/>
    <w:rsid w:val="007B0FAE"/>
    <w:rsid w:val="007B1008"/>
    <w:rsid w:val="007B10D5"/>
    <w:rsid w:val="007B113D"/>
    <w:rsid w:val="007B1693"/>
    <w:rsid w:val="007B16D1"/>
    <w:rsid w:val="007B180E"/>
    <w:rsid w:val="007B1977"/>
    <w:rsid w:val="007B19B5"/>
    <w:rsid w:val="007B1ACD"/>
    <w:rsid w:val="007B30D7"/>
    <w:rsid w:val="007B320F"/>
    <w:rsid w:val="007B336F"/>
    <w:rsid w:val="007B3BDA"/>
    <w:rsid w:val="007B3EAA"/>
    <w:rsid w:val="007B4A8E"/>
    <w:rsid w:val="007B4C21"/>
    <w:rsid w:val="007B4E85"/>
    <w:rsid w:val="007B525C"/>
    <w:rsid w:val="007B5387"/>
    <w:rsid w:val="007B5719"/>
    <w:rsid w:val="007B5782"/>
    <w:rsid w:val="007B5B32"/>
    <w:rsid w:val="007B6258"/>
    <w:rsid w:val="007B6673"/>
    <w:rsid w:val="007B6B8F"/>
    <w:rsid w:val="007B6FAD"/>
    <w:rsid w:val="007B705B"/>
    <w:rsid w:val="007B72C0"/>
    <w:rsid w:val="007B7451"/>
    <w:rsid w:val="007B74AF"/>
    <w:rsid w:val="007B76D3"/>
    <w:rsid w:val="007B77F4"/>
    <w:rsid w:val="007B7E29"/>
    <w:rsid w:val="007C0398"/>
    <w:rsid w:val="007C05AB"/>
    <w:rsid w:val="007C05C3"/>
    <w:rsid w:val="007C089C"/>
    <w:rsid w:val="007C09F5"/>
    <w:rsid w:val="007C0BCB"/>
    <w:rsid w:val="007C0C38"/>
    <w:rsid w:val="007C0F20"/>
    <w:rsid w:val="007C0FEE"/>
    <w:rsid w:val="007C13CA"/>
    <w:rsid w:val="007C18C1"/>
    <w:rsid w:val="007C1B9F"/>
    <w:rsid w:val="007C1C99"/>
    <w:rsid w:val="007C1E35"/>
    <w:rsid w:val="007C2AFD"/>
    <w:rsid w:val="007C2E2A"/>
    <w:rsid w:val="007C2F34"/>
    <w:rsid w:val="007C3659"/>
    <w:rsid w:val="007C41D8"/>
    <w:rsid w:val="007C4265"/>
    <w:rsid w:val="007C427B"/>
    <w:rsid w:val="007C42AB"/>
    <w:rsid w:val="007C4506"/>
    <w:rsid w:val="007C46EA"/>
    <w:rsid w:val="007C4A19"/>
    <w:rsid w:val="007C4C3A"/>
    <w:rsid w:val="007C4C62"/>
    <w:rsid w:val="007C4D51"/>
    <w:rsid w:val="007C536A"/>
    <w:rsid w:val="007C5B0E"/>
    <w:rsid w:val="007C5C0B"/>
    <w:rsid w:val="007C5C26"/>
    <w:rsid w:val="007C5E98"/>
    <w:rsid w:val="007C5EC0"/>
    <w:rsid w:val="007C6165"/>
    <w:rsid w:val="007C648E"/>
    <w:rsid w:val="007C6562"/>
    <w:rsid w:val="007C65D3"/>
    <w:rsid w:val="007C677E"/>
    <w:rsid w:val="007C67EC"/>
    <w:rsid w:val="007C6956"/>
    <w:rsid w:val="007C6BC8"/>
    <w:rsid w:val="007C6C0F"/>
    <w:rsid w:val="007C768F"/>
    <w:rsid w:val="007C779D"/>
    <w:rsid w:val="007C7BE2"/>
    <w:rsid w:val="007C7F0C"/>
    <w:rsid w:val="007D02DB"/>
    <w:rsid w:val="007D0452"/>
    <w:rsid w:val="007D047B"/>
    <w:rsid w:val="007D0885"/>
    <w:rsid w:val="007D09CE"/>
    <w:rsid w:val="007D0CC9"/>
    <w:rsid w:val="007D0CFA"/>
    <w:rsid w:val="007D15EA"/>
    <w:rsid w:val="007D1D0F"/>
    <w:rsid w:val="007D1D4E"/>
    <w:rsid w:val="007D1DB4"/>
    <w:rsid w:val="007D2091"/>
    <w:rsid w:val="007D2448"/>
    <w:rsid w:val="007D25DF"/>
    <w:rsid w:val="007D28ED"/>
    <w:rsid w:val="007D2A36"/>
    <w:rsid w:val="007D2B76"/>
    <w:rsid w:val="007D2BFB"/>
    <w:rsid w:val="007D2D93"/>
    <w:rsid w:val="007D2E46"/>
    <w:rsid w:val="007D2E74"/>
    <w:rsid w:val="007D2E8A"/>
    <w:rsid w:val="007D303D"/>
    <w:rsid w:val="007D3368"/>
    <w:rsid w:val="007D3B09"/>
    <w:rsid w:val="007D3CA0"/>
    <w:rsid w:val="007D406F"/>
    <w:rsid w:val="007D4090"/>
    <w:rsid w:val="007D4464"/>
    <w:rsid w:val="007D4485"/>
    <w:rsid w:val="007D4740"/>
    <w:rsid w:val="007D57AE"/>
    <w:rsid w:val="007D5D18"/>
    <w:rsid w:val="007D5D90"/>
    <w:rsid w:val="007D5DD4"/>
    <w:rsid w:val="007D5FFA"/>
    <w:rsid w:val="007D601F"/>
    <w:rsid w:val="007D63B9"/>
    <w:rsid w:val="007D6581"/>
    <w:rsid w:val="007D6647"/>
    <w:rsid w:val="007D67F1"/>
    <w:rsid w:val="007D6F87"/>
    <w:rsid w:val="007D721E"/>
    <w:rsid w:val="007D7259"/>
    <w:rsid w:val="007E0331"/>
    <w:rsid w:val="007E04D2"/>
    <w:rsid w:val="007E07E4"/>
    <w:rsid w:val="007E0A2A"/>
    <w:rsid w:val="007E0A8E"/>
    <w:rsid w:val="007E0D0B"/>
    <w:rsid w:val="007E0DC0"/>
    <w:rsid w:val="007E0E28"/>
    <w:rsid w:val="007E0E60"/>
    <w:rsid w:val="007E1031"/>
    <w:rsid w:val="007E1195"/>
    <w:rsid w:val="007E1268"/>
    <w:rsid w:val="007E133E"/>
    <w:rsid w:val="007E14C2"/>
    <w:rsid w:val="007E182A"/>
    <w:rsid w:val="007E190D"/>
    <w:rsid w:val="007E1959"/>
    <w:rsid w:val="007E1A66"/>
    <w:rsid w:val="007E1D0B"/>
    <w:rsid w:val="007E1D7E"/>
    <w:rsid w:val="007E2762"/>
    <w:rsid w:val="007E2764"/>
    <w:rsid w:val="007E27B5"/>
    <w:rsid w:val="007E2A90"/>
    <w:rsid w:val="007E2AB2"/>
    <w:rsid w:val="007E2CB7"/>
    <w:rsid w:val="007E2F2A"/>
    <w:rsid w:val="007E2F2E"/>
    <w:rsid w:val="007E2F59"/>
    <w:rsid w:val="007E3616"/>
    <w:rsid w:val="007E371E"/>
    <w:rsid w:val="007E3C37"/>
    <w:rsid w:val="007E4127"/>
    <w:rsid w:val="007E4472"/>
    <w:rsid w:val="007E4FCC"/>
    <w:rsid w:val="007E4FFB"/>
    <w:rsid w:val="007E508D"/>
    <w:rsid w:val="007E50E6"/>
    <w:rsid w:val="007E5128"/>
    <w:rsid w:val="007E5226"/>
    <w:rsid w:val="007E5352"/>
    <w:rsid w:val="007E6159"/>
    <w:rsid w:val="007E62D5"/>
    <w:rsid w:val="007E64C8"/>
    <w:rsid w:val="007E676B"/>
    <w:rsid w:val="007E6998"/>
    <w:rsid w:val="007E6A1F"/>
    <w:rsid w:val="007E6F28"/>
    <w:rsid w:val="007E7014"/>
    <w:rsid w:val="007E72B5"/>
    <w:rsid w:val="007E752E"/>
    <w:rsid w:val="007E7590"/>
    <w:rsid w:val="007E7A01"/>
    <w:rsid w:val="007E7B63"/>
    <w:rsid w:val="007E7BCC"/>
    <w:rsid w:val="007E7ED3"/>
    <w:rsid w:val="007F0287"/>
    <w:rsid w:val="007F0779"/>
    <w:rsid w:val="007F077C"/>
    <w:rsid w:val="007F08BE"/>
    <w:rsid w:val="007F0A0D"/>
    <w:rsid w:val="007F0A63"/>
    <w:rsid w:val="007F0B76"/>
    <w:rsid w:val="007F0CDD"/>
    <w:rsid w:val="007F0F51"/>
    <w:rsid w:val="007F1040"/>
    <w:rsid w:val="007F1068"/>
    <w:rsid w:val="007F1877"/>
    <w:rsid w:val="007F1ACC"/>
    <w:rsid w:val="007F1C2F"/>
    <w:rsid w:val="007F22E5"/>
    <w:rsid w:val="007F235A"/>
    <w:rsid w:val="007F23BD"/>
    <w:rsid w:val="007F28EE"/>
    <w:rsid w:val="007F29C9"/>
    <w:rsid w:val="007F2A18"/>
    <w:rsid w:val="007F2ACD"/>
    <w:rsid w:val="007F3207"/>
    <w:rsid w:val="007F3615"/>
    <w:rsid w:val="007F3688"/>
    <w:rsid w:val="007F3880"/>
    <w:rsid w:val="007F3BEA"/>
    <w:rsid w:val="007F3E52"/>
    <w:rsid w:val="007F4421"/>
    <w:rsid w:val="007F48C8"/>
    <w:rsid w:val="007F4C02"/>
    <w:rsid w:val="007F51AF"/>
    <w:rsid w:val="007F55A6"/>
    <w:rsid w:val="007F5927"/>
    <w:rsid w:val="007F5986"/>
    <w:rsid w:val="007F5A50"/>
    <w:rsid w:val="007F5CD3"/>
    <w:rsid w:val="007F63D7"/>
    <w:rsid w:val="007F65CA"/>
    <w:rsid w:val="007F684D"/>
    <w:rsid w:val="007F6A2D"/>
    <w:rsid w:val="007F6A57"/>
    <w:rsid w:val="007F6D96"/>
    <w:rsid w:val="007F7606"/>
    <w:rsid w:val="007F7AE6"/>
    <w:rsid w:val="007F7B5B"/>
    <w:rsid w:val="007F7BC3"/>
    <w:rsid w:val="007F7E41"/>
    <w:rsid w:val="0080010F"/>
    <w:rsid w:val="008001AE"/>
    <w:rsid w:val="0080026A"/>
    <w:rsid w:val="00800411"/>
    <w:rsid w:val="008004DF"/>
    <w:rsid w:val="008005C3"/>
    <w:rsid w:val="0080087A"/>
    <w:rsid w:val="00800B4E"/>
    <w:rsid w:val="0080122E"/>
    <w:rsid w:val="00801B77"/>
    <w:rsid w:val="00801BC8"/>
    <w:rsid w:val="00802041"/>
    <w:rsid w:val="008022AD"/>
    <w:rsid w:val="00802415"/>
    <w:rsid w:val="008026CC"/>
    <w:rsid w:val="00802863"/>
    <w:rsid w:val="0080287B"/>
    <w:rsid w:val="00802D10"/>
    <w:rsid w:val="00802E44"/>
    <w:rsid w:val="00802E65"/>
    <w:rsid w:val="00802ECE"/>
    <w:rsid w:val="00802F03"/>
    <w:rsid w:val="008032BA"/>
    <w:rsid w:val="008034CD"/>
    <w:rsid w:val="00803882"/>
    <w:rsid w:val="00803C66"/>
    <w:rsid w:val="00803EDA"/>
    <w:rsid w:val="0080402C"/>
    <w:rsid w:val="008043B1"/>
    <w:rsid w:val="00804577"/>
    <w:rsid w:val="00804699"/>
    <w:rsid w:val="00804A5D"/>
    <w:rsid w:val="0080522B"/>
    <w:rsid w:val="00805663"/>
    <w:rsid w:val="00805903"/>
    <w:rsid w:val="0080617C"/>
    <w:rsid w:val="008062E5"/>
    <w:rsid w:val="0080661A"/>
    <w:rsid w:val="00806A28"/>
    <w:rsid w:val="00806D63"/>
    <w:rsid w:val="00806F81"/>
    <w:rsid w:val="00807291"/>
    <w:rsid w:val="008079CA"/>
    <w:rsid w:val="00807B93"/>
    <w:rsid w:val="00807E49"/>
    <w:rsid w:val="00810309"/>
    <w:rsid w:val="00810447"/>
    <w:rsid w:val="0081056E"/>
    <w:rsid w:val="00810694"/>
    <w:rsid w:val="008107C2"/>
    <w:rsid w:val="008109C3"/>
    <w:rsid w:val="00810A38"/>
    <w:rsid w:val="00810CEF"/>
    <w:rsid w:val="00810E37"/>
    <w:rsid w:val="00811687"/>
    <w:rsid w:val="00811DA4"/>
    <w:rsid w:val="00812466"/>
    <w:rsid w:val="008127C2"/>
    <w:rsid w:val="00812BBA"/>
    <w:rsid w:val="00812BF1"/>
    <w:rsid w:val="00812CA9"/>
    <w:rsid w:val="00812F1E"/>
    <w:rsid w:val="0081302A"/>
    <w:rsid w:val="00813201"/>
    <w:rsid w:val="00813C85"/>
    <w:rsid w:val="00814209"/>
    <w:rsid w:val="00814229"/>
    <w:rsid w:val="00814408"/>
    <w:rsid w:val="00814519"/>
    <w:rsid w:val="00814631"/>
    <w:rsid w:val="0081463B"/>
    <w:rsid w:val="00814834"/>
    <w:rsid w:val="00814881"/>
    <w:rsid w:val="00814895"/>
    <w:rsid w:val="00814AB9"/>
    <w:rsid w:val="00814F20"/>
    <w:rsid w:val="0081510B"/>
    <w:rsid w:val="0081534E"/>
    <w:rsid w:val="0081549B"/>
    <w:rsid w:val="00815918"/>
    <w:rsid w:val="0081594F"/>
    <w:rsid w:val="00815CA6"/>
    <w:rsid w:val="00815FB1"/>
    <w:rsid w:val="0081641B"/>
    <w:rsid w:val="008166CE"/>
    <w:rsid w:val="00816824"/>
    <w:rsid w:val="0081687B"/>
    <w:rsid w:val="008168B8"/>
    <w:rsid w:val="00816A76"/>
    <w:rsid w:val="00820007"/>
    <w:rsid w:val="0082003B"/>
    <w:rsid w:val="0082038E"/>
    <w:rsid w:val="008204DC"/>
    <w:rsid w:val="00820505"/>
    <w:rsid w:val="0082059D"/>
    <w:rsid w:val="0082065B"/>
    <w:rsid w:val="00820731"/>
    <w:rsid w:val="008208A0"/>
    <w:rsid w:val="00820A42"/>
    <w:rsid w:val="00820A65"/>
    <w:rsid w:val="00820C57"/>
    <w:rsid w:val="00820D5B"/>
    <w:rsid w:val="00820DE8"/>
    <w:rsid w:val="0082105D"/>
    <w:rsid w:val="008212F0"/>
    <w:rsid w:val="00821831"/>
    <w:rsid w:val="008218EA"/>
    <w:rsid w:val="00821D3B"/>
    <w:rsid w:val="008223B0"/>
    <w:rsid w:val="0082250C"/>
    <w:rsid w:val="008226A4"/>
    <w:rsid w:val="00822977"/>
    <w:rsid w:val="008229B5"/>
    <w:rsid w:val="00822A9B"/>
    <w:rsid w:val="00822BFE"/>
    <w:rsid w:val="0082301C"/>
    <w:rsid w:val="0082328C"/>
    <w:rsid w:val="00823407"/>
    <w:rsid w:val="00823467"/>
    <w:rsid w:val="00823624"/>
    <w:rsid w:val="00823784"/>
    <w:rsid w:val="00823AE9"/>
    <w:rsid w:val="00823DA5"/>
    <w:rsid w:val="008247AD"/>
    <w:rsid w:val="00824B34"/>
    <w:rsid w:val="00824E5A"/>
    <w:rsid w:val="00825311"/>
    <w:rsid w:val="008254B1"/>
    <w:rsid w:val="00825610"/>
    <w:rsid w:val="00825BA2"/>
    <w:rsid w:val="00825C0C"/>
    <w:rsid w:val="00825CD2"/>
    <w:rsid w:val="0082608E"/>
    <w:rsid w:val="008260DF"/>
    <w:rsid w:val="0082624F"/>
    <w:rsid w:val="0082630F"/>
    <w:rsid w:val="0082689E"/>
    <w:rsid w:val="00826D0E"/>
    <w:rsid w:val="00827042"/>
    <w:rsid w:val="0082728A"/>
    <w:rsid w:val="008272B6"/>
    <w:rsid w:val="0082751E"/>
    <w:rsid w:val="008278CF"/>
    <w:rsid w:val="00827BAF"/>
    <w:rsid w:val="00827C6E"/>
    <w:rsid w:val="008300A4"/>
    <w:rsid w:val="008300B3"/>
    <w:rsid w:val="00830111"/>
    <w:rsid w:val="0083019A"/>
    <w:rsid w:val="0083030D"/>
    <w:rsid w:val="008305EC"/>
    <w:rsid w:val="0083098C"/>
    <w:rsid w:val="00830DF4"/>
    <w:rsid w:val="0083132C"/>
    <w:rsid w:val="008314FA"/>
    <w:rsid w:val="00831C93"/>
    <w:rsid w:val="00831DB5"/>
    <w:rsid w:val="00831DC6"/>
    <w:rsid w:val="00832180"/>
    <w:rsid w:val="008321C6"/>
    <w:rsid w:val="0083244B"/>
    <w:rsid w:val="00832953"/>
    <w:rsid w:val="00832BBA"/>
    <w:rsid w:val="008330A2"/>
    <w:rsid w:val="00833129"/>
    <w:rsid w:val="00833550"/>
    <w:rsid w:val="008337D8"/>
    <w:rsid w:val="00833880"/>
    <w:rsid w:val="00833C38"/>
    <w:rsid w:val="00833EAA"/>
    <w:rsid w:val="00833F12"/>
    <w:rsid w:val="00834205"/>
    <w:rsid w:val="008342DD"/>
    <w:rsid w:val="00834538"/>
    <w:rsid w:val="0083461B"/>
    <w:rsid w:val="00834626"/>
    <w:rsid w:val="008346AB"/>
    <w:rsid w:val="008349D9"/>
    <w:rsid w:val="008349E8"/>
    <w:rsid w:val="00834D0D"/>
    <w:rsid w:val="00834FD2"/>
    <w:rsid w:val="008355DC"/>
    <w:rsid w:val="008356FC"/>
    <w:rsid w:val="00835ACB"/>
    <w:rsid w:val="00836537"/>
    <w:rsid w:val="00836882"/>
    <w:rsid w:val="008368BF"/>
    <w:rsid w:val="008369F4"/>
    <w:rsid w:val="00836C2B"/>
    <w:rsid w:val="0083707E"/>
    <w:rsid w:val="0083729A"/>
    <w:rsid w:val="0083787D"/>
    <w:rsid w:val="0084031B"/>
    <w:rsid w:val="00840879"/>
    <w:rsid w:val="00840B0E"/>
    <w:rsid w:val="00840B3C"/>
    <w:rsid w:val="00840B75"/>
    <w:rsid w:val="00841041"/>
    <w:rsid w:val="00841067"/>
    <w:rsid w:val="008410E2"/>
    <w:rsid w:val="0084122C"/>
    <w:rsid w:val="0084128D"/>
    <w:rsid w:val="0084191C"/>
    <w:rsid w:val="00841CCE"/>
    <w:rsid w:val="0084217B"/>
    <w:rsid w:val="00842439"/>
    <w:rsid w:val="008427F1"/>
    <w:rsid w:val="00842952"/>
    <w:rsid w:val="00842ACC"/>
    <w:rsid w:val="00842CF4"/>
    <w:rsid w:val="00842E71"/>
    <w:rsid w:val="00843314"/>
    <w:rsid w:val="00843362"/>
    <w:rsid w:val="00843724"/>
    <w:rsid w:val="00843C45"/>
    <w:rsid w:val="00843C4B"/>
    <w:rsid w:val="00843D56"/>
    <w:rsid w:val="00843EC8"/>
    <w:rsid w:val="00843F54"/>
    <w:rsid w:val="00843FC5"/>
    <w:rsid w:val="00844413"/>
    <w:rsid w:val="00844598"/>
    <w:rsid w:val="0084483B"/>
    <w:rsid w:val="00844A00"/>
    <w:rsid w:val="00844D25"/>
    <w:rsid w:val="00844FAE"/>
    <w:rsid w:val="008455EA"/>
    <w:rsid w:val="008457C1"/>
    <w:rsid w:val="008460EB"/>
    <w:rsid w:val="0084626B"/>
    <w:rsid w:val="00846414"/>
    <w:rsid w:val="00846583"/>
    <w:rsid w:val="008469AB"/>
    <w:rsid w:val="00846AEF"/>
    <w:rsid w:val="00847092"/>
    <w:rsid w:val="008473F2"/>
    <w:rsid w:val="0084743F"/>
    <w:rsid w:val="008475D2"/>
    <w:rsid w:val="008475F3"/>
    <w:rsid w:val="0084761F"/>
    <w:rsid w:val="00847686"/>
    <w:rsid w:val="00847723"/>
    <w:rsid w:val="008477A9"/>
    <w:rsid w:val="0084787F"/>
    <w:rsid w:val="00847895"/>
    <w:rsid w:val="008479B8"/>
    <w:rsid w:val="008479F4"/>
    <w:rsid w:val="00847BFF"/>
    <w:rsid w:val="00847C0E"/>
    <w:rsid w:val="008503E3"/>
    <w:rsid w:val="00850403"/>
    <w:rsid w:val="008506CE"/>
    <w:rsid w:val="008510A6"/>
    <w:rsid w:val="00851234"/>
    <w:rsid w:val="00851861"/>
    <w:rsid w:val="00851CF6"/>
    <w:rsid w:val="00851F55"/>
    <w:rsid w:val="00852303"/>
    <w:rsid w:val="008526CA"/>
    <w:rsid w:val="008527EA"/>
    <w:rsid w:val="00852BE4"/>
    <w:rsid w:val="00852E14"/>
    <w:rsid w:val="00852E6F"/>
    <w:rsid w:val="0085311A"/>
    <w:rsid w:val="00853478"/>
    <w:rsid w:val="0085367B"/>
    <w:rsid w:val="00853AF9"/>
    <w:rsid w:val="00853B5E"/>
    <w:rsid w:val="0085406B"/>
    <w:rsid w:val="00854074"/>
    <w:rsid w:val="008541E3"/>
    <w:rsid w:val="00854543"/>
    <w:rsid w:val="0085460D"/>
    <w:rsid w:val="008546D1"/>
    <w:rsid w:val="00854960"/>
    <w:rsid w:val="00854B8B"/>
    <w:rsid w:val="008550E1"/>
    <w:rsid w:val="00855167"/>
    <w:rsid w:val="008552FA"/>
    <w:rsid w:val="00855459"/>
    <w:rsid w:val="00855599"/>
    <w:rsid w:val="00855A2E"/>
    <w:rsid w:val="00855AF6"/>
    <w:rsid w:val="00855C0A"/>
    <w:rsid w:val="00855D37"/>
    <w:rsid w:val="00855E9D"/>
    <w:rsid w:val="00855EEC"/>
    <w:rsid w:val="008563C5"/>
    <w:rsid w:val="00856D14"/>
    <w:rsid w:val="00856F53"/>
    <w:rsid w:val="00856F6B"/>
    <w:rsid w:val="0085711D"/>
    <w:rsid w:val="008573B5"/>
    <w:rsid w:val="008573DA"/>
    <w:rsid w:val="0085746D"/>
    <w:rsid w:val="008577DB"/>
    <w:rsid w:val="00857992"/>
    <w:rsid w:val="00857C7E"/>
    <w:rsid w:val="00857DC4"/>
    <w:rsid w:val="00857E52"/>
    <w:rsid w:val="008600AD"/>
    <w:rsid w:val="00860107"/>
    <w:rsid w:val="008601A4"/>
    <w:rsid w:val="00860380"/>
    <w:rsid w:val="008605E1"/>
    <w:rsid w:val="00860B4D"/>
    <w:rsid w:val="0086147A"/>
    <w:rsid w:val="00861553"/>
    <w:rsid w:val="008615B1"/>
    <w:rsid w:val="00861DBB"/>
    <w:rsid w:val="00861DD4"/>
    <w:rsid w:val="008622BC"/>
    <w:rsid w:val="00862425"/>
    <w:rsid w:val="00862597"/>
    <w:rsid w:val="00862840"/>
    <w:rsid w:val="00862C18"/>
    <w:rsid w:val="00862C5F"/>
    <w:rsid w:val="00862E90"/>
    <w:rsid w:val="00862EC7"/>
    <w:rsid w:val="008631A6"/>
    <w:rsid w:val="0086328B"/>
    <w:rsid w:val="00863329"/>
    <w:rsid w:val="008635F9"/>
    <w:rsid w:val="0086367A"/>
    <w:rsid w:val="008636EA"/>
    <w:rsid w:val="008637D4"/>
    <w:rsid w:val="00863ABA"/>
    <w:rsid w:val="00863B12"/>
    <w:rsid w:val="00863EC2"/>
    <w:rsid w:val="00864130"/>
    <w:rsid w:val="00864316"/>
    <w:rsid w:val="00864520"/>
    <w:rsid w:val="00864DD6"/>
    <w:rsid w:val="00865407"/>
    <w:rsid w:val="00865561"/>
    <w:rsid w:val="00865AB8"/>
    <w:rsid w:val="00865CC6"/>
    <w:rsid w:val="00865DF8"/>
    <w:rsid w:val="0086621D"/>
    <w:rsid w:val="0086622E"/>
    <w:rsid w:val="008664E4"/>
    <w:rsid w:val="008664EA"/>
    <w:rsid w:val="00867447"/>
    <w:rsid w:val="00867A93"/>
    <w:rsid w:val="00867B92"/>
    <w:rsid w:val="00870531"/>
    <w:rsid w:val="00870EAA"/>
    <w:rsid w:val="00870FB7"/>
    <w:rsid w:val="00871113"/>
    <w:rsid w:val="0087116F"/>
    <w:rsid w:val="00871264"/>
    <w:rsid w:val="00871449"/>
    <w:rsid w:val="008719DF"/>
    <w:rsid w:val="00871A5C"/>
    <w:rsid w:val="00871AD3"/>
    <w:rsid w:val="00871D60"/>
    <w:rsid w:val="008721A7"/>
    <w:rsid w:val="008727B9"/>
    <w:rsid w:val="008728BD"/>
    <w:rsid w:val="00872ABF"/>
    <w:rsid w:val="00872CAB"/>
    <w:rsid w:val="00872E0C"/>
    <w:rsid w:val="00873586"/>
    <w:rsid w:val="008739F4"/>
    <w:rsid w:val="0087419F"/>
    <w:rsid w:val="008743AC"/>
    <w:rsid w:val="008745DC"/>
    <w:rsid w:val="00874863"/>
    <w:rsid w:val="00874A80"/>
    <w:rsid w:val="0087521F"/>
    <w:rsid w:val="00875229"/>
    <w:rsid w:val="00875340"/>
    <w:rsid w:val="008754C8"/>
    <w:rsid w:val="00875593"/>
    <w:rsid w:val="00875686"/>
    <w:rsid w:val="008757B9"/>
    <w:rsid w:val="00875836"/>
    <w:rsid w:val="00875876"/>
    <w:rsid w:val="00875877"/>
    <w:rsid w:val="00875AB5"/>
    <w:rsid w:val="00876121"/>
    <w:rsid w:val="00876166"/>
    <w:rsid w:val="0087651D"/>
    <w:rsid w:val="008765FB"/>
    <w:rsid w:val="00876AFB"/>
    <w:rsid w:val="00876B36"/>
    <w:rsid w:val="00876DFB"/>
    <w:rsid w:val="00876E08"/>
    <w:rsid w:val="00876FDA"/>
    <w:rsid w:val="00877638"/>
    <w:rsid w:val="00877742"/>
    <w:rsid w:val="00877843"/>
    <w:rsid w:val="00877A08"/>
    <w:rsid w:val="00877CAD"/>
    <w:rsid w:val="00877D7B"/>
    <w:rsid w:val="00880048"/>
    <w:rsid w:val="008802C7"/>
    <w:rsid w:val="0088035C"/>
    <w:rsid w:val="008805D6"/>
    <w:rsid w:val="008808BA"/>
    <w:rsid w:val="00880B42"/>
    <w:rsid w:val="00880FB6"/>
    <w:rsid w:val="0088119B"/>
    <w:rsid w:val="00881238"/>
    <w:rsid w:val="00881420"/>
    <w:rsid w:val="0088186F"/>
    <w:rsid w:val="0088191F"/>
    <w:rsid w:val="0088195A"/>
    <w:rsid w:val="008819EE"/>
    <w:rsid w:val="00881E48"/>
    <w:rsid w:val="00882361"/>
    <w:rsid w:val="00882646"/>
    <w:rsid w:val="008827AB"/>
    <w:rsid w:val="0088280D"/>
    <w:rsid w:val="00882810"/>
    <w:rsid w:val="008829E3"/>
    <w:rsid w:val="00882AF8"/>
    <w:rsid w:val="00882D9D"/>
    <w:rsid w:val="0088331A"/>
    <w:rsid w:val="008834BC"/>
    <w:rsid w:val="0088390F"/>
    <w:rsid w:val="00883A51"/>
    <w:rsid w:val="00883EB0"/>
    <w:rsid w:val="00883F38"/>
    <w:rsid w:val="0088418F"/>
    <w:rsid w:val="00884325"/>
    <w:rsid w:val="00884AF2"/>
    <w:rsid w:val="00884BFD"/>
    <w:rsid w:val="00884CC0"/>
    <w:rsid w:val="00884F24"/>
    <w:rsid w:val="008851DB"/>
    <w:rsid w:val="008852BB"/>
    <w:rsid w:val="00885676"/>
    <w:rsid w:val="008859FF"/>
    <w:rsid w:val="00885C9A"/>
    <w:rsid w:val="0088656D"/>
    <w:rsid w:val="008867FC"/>
    <w:rsid w:val="00886A7A"/>
    <w:rsid w:val="00886CD0"/>
    <w:rsid w:val="00886E68"/>
    <w:rsid w:val="00887091"/>
    <w:rsid w:val="00887467"/>
    <w:rsid w:val="00887519"/>
    <w:rsid w:val="00887942"/>
    <w:rsid w:val="00887AFD"/>
    <w:rsid w:val="00887E4F"/>
    <w:rsid w:val="00887EC5"/>
    <w:rsid w:val="008900E8"/>
    <w:rsid w:val="00890309"/>
    <w:rsid w:val="00890409"/>
    <w:rsid w:val="00890CDC"/>
    <w:rsid w:val="00890F30"/>
    <w:rsid w:val="00890F3E"/>
    <w:rsid w:val="0089106C"/>
    <w:rsid w:val="0089129A"/>
    <w:rsid w:val="008913EB"/>
    <w:rsid w:val="0089184F"/>
    <w:rsid w:val="008918ED"/>
    <w:rsid w:val="00891913"/>
    <w:rsid w:val="00891A29"/>
    <w:rsid w:val="00891AD2"/>
    <w:rsid w:val="00891DD1"/>
    <w:rsid w:val="00892184"/>
    <w:rsid w:val="00892591"/>
    <w:rsid w:val="008928E1"/>
    <w:rsid w:val="00892D63"/>
    <w:rsid w:val="00893DAF"/>
    <w:rsid w:val="00893FD3"/>
    <w:rsid w:val="00894166"/>
    <w:rsid w:val="008942AE"/>
    <w:rsid w:val="008942D3"/>
    <w:rsid w:val="0089437B"/>
    <w:rsid w:val="00894516"/>
    <w:rsid w:val="0089461A"/>
    <w:rsid w:val="00894807"/>
    <w:rsid w:val="00894819"/>
    <w:rsid w:val="00894A6C"/>
    <w:rsid w:val="008956D0"/>
    <w:rsid w:val="008957AD"/>
    <w:rsid w:val="008958EB"/>
    <w:rsid w:val="00895CAC"/>
    <w:rsid w:val="00895DBA"/>
    <w:rsid w:val="00896142"/>
    <w:rsid w:val="00896379"/>
    <w:rsid w:val="0089641D"/>
    <w:rsid w:val="0089645F"/>
    <w:rsid w:val="00896762"/>
    <w:rsid w:val="008968FB"/>
    <w:rsid w:val="008968FF"/>
    <w:rsid w:val="008969A6"/>
    <w:rsid w:val="00896AF0"/>
    <w:rsid w:val="00896DC4"/>
    <w:rsid w:val="008970E0"/>
    <w:rsid w:val="008973A8"/>
    <w:rsid w:val="008974B0"/>
    <w:rsid w:val="00897616"/>
    <w:rsid w:val="00897805"/>
    <w:rsid w:val="008979C6"/>
    <w:rsid w:val="00897B3E"/>
    <w:rsid w:val="00897B45"/>
    <w:rsid w:val="00897CC6"/>
    <w:rsid w:val="00897F8A"/>
    <w:rsid w:val="008A0095"/>
    <w:rsid w:val="008A00BE"/>
    <w:rsid w:val="008A012A"/>
    <w:rsid w:val="008A037A"/>
    <w:rsid w:val="008A06C6"/>
    <w:rsid w:val="008A085D"/>
    <w:rsid w:val="008A087C"/>
    <w:rsid w:val="008A0A17"/>
    <w:rsid w:val="008A1194"/>
    <w:rsid w:val="008A156E"/>
    <w:rsid w:val="008A1665"/>
    <w:rsid w:val="008A16FD"/>
    <w:rsid w:val="008A171D"/>
    <w:rsid w:val="008A1A6F"/>
    <w:rsid w:val="008A1BB9"/>
    <w:rsid w:val="008A2499"/>
    <w:rsid w:val="008A28DC"/>
    <w:rsid w:val="008A29EC"/>
    <w:rsid w:val="008A3088"/>
    <w:rsid w:val="008A3289"/>
    <w:rsid w:val="008A3419"/>
    <w:rsid w:val="008A3763"/>
    <w:rsid w:val="008A3C9F"/>
    <w:rsid w:val="008A4448"/>
    <w:rsid w:val="008A44DA"/>
    <w:rsid w:val="008A4634"/>
    <w:rsid w:val="008A478E"/>
    <w:rsid w:val="008A48C2"/>
    <w:rsid w:val="008A4D74"/>
    <w:rsid w:val="008A4DF2"/>
    <w:rsid w:val="008A51AA"/>
    <w:rsid w:val="008A5802"/>
    <w:rsid w:val="008A5922"/>
    <w:rsid w:val="008A59B9"/>
    <w:rsid w:val="008A5B9D"/>
    <w:rsid w:val="008A5CED"/>
    <w:rsid w:val="008A5D39"/>
    <w:rsid w:val="008A5E41"/>
    <w:rsid w:val="008A5F36"/>
    <w:rsid w:val="008A607C"/>
    <w:rsid w:val="008A6284"/>
    <w:rsid w:val="008A66E6"/>
    <w:rsid w:val="008A6AF7"/>
    <w:rsid w:val="008A6DBF"/>
    <w:rsid w:val="008A6FAF"/>
    <w:rsid w:val="008A72E1"/>
    <w:rsid w:val="008A7464"/>
    <w:rsid w:val="008A759B"/>
    <w:rsid w:val="008A7820"/>
    <w:rsid w:val="008A7829"/>
    <w:rsid w:val="008A7A84"/>
    <w:rsid w:val="008A7C36"/>
    <w:rsid w:val="008B00D8"/>
    <w:rsid w:val="008B02B4"/>
    <w:rsid w:val="008B03EC"/>
    <w:rsid w:val="008B0430"/>
    <w:rsid w:val="008B0680"/>
    <w:rsid w:val="008B07CE"/>
    <w:rsid w:val="008B083E"/>
    <w:rsid w:val="008B09C8"/>
    <w:rsid w:val="008B0AB1"/>
    <w:rsid w:val="008B0ABE"/>
    <w:rsid w:val="008B0DF7"/>
    <w:rsid w:val="008B0EA3"/>
    <w:rsid w:val="008B1578"/>
    <w:rsid w:val="008B1AA2"/>
    <w:rsid w:val="008B1D9F"/>
    <w:rsid w:val="008B1F49"/>
    <w:rsid w:val="008B2623"/>
    <w:rsid w:val="008B2B0B"/>
    <w:rsid w:val="008B2CAA"/>
    <w:rsid w:val="008B300B"/>
    <w:rsid w:val="008B33A9"/>
    <w:rsid w:val="008B342B"/>
    <w:rsid w:val="008B374E"/>
    <w:rsid w:val="008B38CC"/>
    <w:rsid w:val="008B3936"/>
    <w:rsid w:val="008B3AA6"/>
    <w:rsid w:val="008B3C3B"/>
    <w:rsid w:val="008B3C3C"/>
    <w:rsid w:val="008B3D24"/>
    <w:rsid w:val="008B3EEC"/>
    <w:rsid w:val="008B3F07"/>
    <w:rsid w:val="008B40D4"/>
    <w:rsid w:val="008B423E"/>
    <w:rsid w:val="008B4590"/>
    <w:rsid w:val="008B4B58"/>
    <w:rsid w:val="008B4BEE"/>
    <w:rsid w:val="008B4CA7"/>
    <w:rsid w:val="008B4D77"/>
    <w:rsid w:val="008B50B8"/>
    <w:rsid w:val="008B558E"/>
    <w:rsid w:val="008B57F3"/>
    <w:rsid w:val="008B59AC"/>
    <w:rsid w:val="008B5A31"/>
    <w:rsid w:val="008B648F"/>
    <w:rsid w:val="008B6687"/>
    <w:rsid w:val="008B6873"/>
    <w:rsid w:val="008B68E7"/>
    <w:rsid w:val="008B6916"/>
    <w:rsid w:val="008B6A47"/>
    <w:rsid w:val="008B6CD8"/>
    <w:rsid w:val="008B6E98"/>
    <w:rsid w:val="008B785D"/>
    <w:rsid w:val="008B7E9B"/>
    <w:rsid w:val="008B7EED"/>
    <w:rsid w:val="008C0069"/>
    <w:rsid w:val="008C00A2"/>
    <w:rsid w:val="008C00C6"/>
    <w:rsid w:val="008C01B2"/>
    <w:rsid w:val="008C03B3"/>
    <w:rsid w:val="008C05DD"/>
    <w:rsid w:val="008C080E"/>
    <w:rsid w:val="008C0889"/>
    <w:rsid w:val="008C0C7E"/>
    <w:rsid w:val="008C0D9C"/>
    <w:rsid w:val="008C0DC1"/>
    <w:rsid w:val="008C13DF"/>
    <w:rsid w:val="008C14D5"/>
    <w:rsid w:val="008C158E"/>
    <w:rsid w:val="008C18E9"/>
    <w:rsid w:val="008C19D3"/>
    <w:rsid w:val="008C1A65"/>
    <w:rsid w:val="008C2A89"/>
    <w:rsid w:val="008C2AC6"/>
    <w:rsid w:val="008C2DA5"/>
    <w:rsid w:val="008C2FA2"/>
    <w:rsid w:val="008C312B"/>
    <w:rsid w:val="008C31BC"/>
    <w:rsid w:val="008C3530"/>
    <w:rsid w:val="008C3A3A"/>
    <w:rsid w:val="008C4472"/>
    <w:rsid w:val="008C4600"/>
    <w:rsid w:val="008C4900"/>
    <w:rsid w:val="008C49FD"/>
    <w:rsid w:val="008C4A78"/>
    <w:rsid w:val="008C4BD5"/>
    <w:rsid w:val="008C4D95"/>
    <w:rsid w:val="008C4FEA"/>
    <w:rsid w:val="008C56EE"/>
    <w:rsid w:val="008C576A"/>
    <w:rsid w:val="008C5CFC"/>
    <w:rsid w:val="008C62AE"/>
    <w:rsid w:val="008C6497"/>
    <w:rsid w:val="008C69C0"/>
    <w:rsid w:val="008C6C66"/>
    <w:rsid w:val="008C6CAE"/>
    <w:rsid w:val="008C6DBB"/>
    <w:rsid w:val="008C700D"/>
    <w:rsid w:val="008C7156"/>
    <w:rsid w:val="008C73CC"/>
    <w:rsid w:val="008C7412"/>
    <w:rsid w:val="008C74E9"/>
    <w:rsid w:val="008C7647"/>
    <w:rsid w:val="008C790B"/>
    <w:rsid w:val="008C7A9E"/>
    <w:rsid w:val="008C7B6D"/>
    <w:rsid w:val="008D0264"/>
    <w:rsid w:val="008D029C"/>
    <w:rsid w:val="008D0450"/>
    <w:rsid w:val="008D04D7"/>
    <w:rsid w:val="008D0759"/>
    <w:rsid w:val="008D09DE"/>
    <w:rsid w:val="008D0B5D"/>
    <w:rsid w:val="008D0E17"/>
    <w:rsid w:val="008D1549"/>
    <w:rsid w:val="008D18B6"/>
    <w:rsid w:val="008D195E"/>
    <w:rsid w:val="008D1C6B"/>
    <w:rsid w:val="008D1E3A"/>
    <w:rsid w:val="008D1F37"/>
    <w:rsid w:val="008D2308"/>
    <w:rsid w:val="008D260D"/>
    <w:rsid w:val="008D286C"/>
    <w:rsid w:val="008D3122"/>
    <w:rsid w:val="008D3337"/>
    <w:rsid w:val="008D3692"/>
    <w:rsid w:val="008D3706"/>
    <w:rsid w:val="008D37B8"/>
    <w:rsid w:val="008D3918"/>
    <w:rsid w:val="008D3B26"/>
    <w:rsid w:val="008D3B55"/>
    <w:rsid w:val="008D4398"/>
    <w:rsid w:val="008D443B"/>
    <w:rsid w:val="008D475E"/>
    <w:rsid w:val="008D4827"/>
    <w:rsid w:val="008D492D"/>
    <w:rsid w:val="008D4A71"/>
    <w:rsid w:val="008D4AD1"/>
    <w:rsid w:val="008D4DA5"/>
    <w:rsid w:val="008D4E64"/>
    <w:rsid w:val="008D55D5"/>
    <w:rsid w:val="008D567F"/>
    <w:rsid w:val="008D5698"/>
    <w:rsid w:val="008D56DB"/>
    <w:rsid w:val="008D58F4"/>
    <w:rsid w:val="008D5F59"/>
    <w:rsid w:val="008D615B"/>
    <w:rsid w:val="008D6771"/>
    <w:rsid w:val="008D6EC9"/>
    <w:rsid w:val="008D712C"/>
    <w:rsid w:val="008D75E9"/>
    <w:rsid w:val="008D7B4C"/>
    <w:rsid w:val="008D7BB9"/>
    <w:rsid w:val="008E0049"/>
    <w:rsid w:val="008E0115"/>
    <w:rsid w:val="008E02E1"/>
    <w:rsid w:val="008E05DF"/>
    <w:rsid w:val="008E08C5"/>
    <w:rsid w:val="008E0938"/>
    <w:rsid w:val="008E0A8B"/>
    <w:rsid w:val="008E163A"/>
    <w:rsid w:val="008E19BD"/>
    <w:rsid w:val="008E1B08"/>
    <w:rsid w:val="008E1C39"/>
    <w:rsid w:val="008E1C5B"/>
    <w:rsid w:val="008E1F60"/>
    <w:rsid w:val="008E28D8"/>
    <w:rsid w:val="008E2D6D"/>
    <w:rsid w:val="008E2E42"/>
    <w:rsid w:val="008E2F66"/>
    <w:rsid w:val="008E3177"/>
    <w:rsid w:val="008E3932"/>
    <w:rsid w:val="008E39C5"/>
    <w:rsid w:val="008E3D69"/>
    <w:rsid w:val="008E3F92"/>
    <w:rsid w:val="008E40E1"/>
    <w:rsid w:val="008E413C"/>
    <w:rsid w:val="008E413E"/>
    <w:rsid w:val="008E4A26"/>
    <w:rsid w:val="008E535A"/>
    <w:rsid w:val="008E549A"/>
    <w:rsid w:val="008E564C"/>
    <w:rsid w:val="008E5A49"/>
    <w:rsid w:val="008E5B8E"/>
    <w:rsid w:val="008E5E4F"/>
    <w:rsid w:val="008E668D"/>
    <w:rsid w:val="008E6982"/>
    <w:rsid w:val="008E6AAD"/>
    <w:rsid w:val="008E71CD"/>
    <w:rsid w:val="008E71E0"/>
    <w:rsid w:val="008E72ED"/>
    <w:rsid w:val="008E7375"/>
    <w:rsid w:val="008E75FB"/>
    <w:rsid w:val="008E7659"/>
    <w:rsid w:val="008E7666"/>
    <w:rsid w:val="008E768C"/>
    <w:rsid w:val="008E76F3"/>
    <w:rsid w:val="008E76F6"/>
    <w:rsid w:val="008E7BF7"/>
    <w:rsid w:val="008F06D7"/>
    <w:rsid w:val="008F07A2"/>
    <w:rsid w:val="008F0A06"/>
    <w:rsid w:val="008F0A49"/>
    <w:rsid w:val="008F0AD4"/>
    <w:rsid w:val="008F0BEB"/>
    <w:rsid w:val="008F0C6E"/>
    <w:rsid w:val="008F0E7D"/>
    <w:rsid w:val="008F0F62"/>
    <w:rsid w:val="008F1121"/>
    <w:rsid w:val="008F13F4"/>
    <w:rsid w:val="008F150E"/>
    <w:rsid w:val="008F17A8"/>
    <w:rsid w:val="008F1850"/>
    <w:rsid w:val="008F1D08"/>
    <w:rsid w:val="008F20BE"/>
    <w:rsid w:val="008F2128"/>
    <w:rsid w:val="008F2175"/>
    <w:rsid w:val="008F23AA"/>
    <w:rsid w:val="008F26E3"/>
    <w:rsid w:val="008F2AF8"/>
    <w:rsid w:val="008F2C4D"/>
    <w:rsid w:val="008F3192"/>
    <w:rsid w:val="008F3335"/>
    <w:rsid w:val="008F3423"/>
    <w:rsid w:val="008F35C8"/>
    <w:rsid w:val="008F367B"/>
    <w:rsid w:val="008F36B8"/>
    <w:rsid w:val="008F3727"/>
    <w:rsid w:val="008F37A8"/>
    <w:rsid w:val="008F3B42"/>
    <w:rsid w:val="008F3FE6"/>
    <w:rsid w:val="008F4098"/>
    <w:rsid w:val="008F409A"/>
    <w:rsid w:val="008F42FC"/>
    <w:rsid w:val="008F4816"/>
    <w:rsid w:val="008F4B38"/>
    <w:rsid w:val="008F526D"/>
    <w:rsid w:val="008F54AA"/>
    <w:rsid w:val="008F616A"/>
    <w:rsid w:val="008F644B"/>
    <w:rsid w:val="008F6454"/>
    <w:rsid w:val="008F6539"/>
    <w:rsid w:val="008F682C"/>
    <w:rsid w:val="008F686C"/>
    <w:rsid w:val="008F7274"/>
    <w:rsid w:val="008F731A"/>
    <w:rsid w:val="008F749E"/>
    <w:rsid w:val="008F74C4"/>
    <w:rsid w:val="008F75A7"/>
    <w:rsid w:val="008F78A9"/>
    <w:rsid w:val="008F7B11"/>
    <w:rsid w:val="008F7CF4"/>
    <w:rsid w:val="009003BD"/>
    <w:rsid w:val="009004E0"/>
    <w:rsid w:val="00900558"/>
    <w:rsid w:val="009006E7"/>
    <w:rsid w:val="009007B8"/>
    <w:rsid w:val="009008F4"/>
    <w:rsid w:val="00900C3C"/>
    <w:rsid w:val="00900E8C"/>
    <w:rsid w:val="00901385"/>
    <w:rsid w:val="00901439"/>
    <w:rsid w:val="009017C4"/>
    <w:rsid w:val="00901AA3"/>
    <w:rsid w:val="00901FE8"/>
    <w:rsid w:val="00902147"/>
    <w:rsid w:val="00902340"/>
    <w:rsid w:val="009024BE"/>
    <w:rsid w:val="00902619"/>
    <w:rsid w:val="00902698"/>
    <w:rsid w:val="009029A6"/>
    <w:rsid w:val="00902A0D"/>
    <w:rsid w:val="00902C11"/>
    <w:rsid w:val="00902D52"/>
    <w:rsid w:val="00902E5A"/>
    <w:rsid w:val="009031DB"/>
    <w:rsid w:val="00903408"/>
    <w:rsid w:val="00903507"/>
    <w:rsid w:val="0090379F"/>
    <w:rsid w:val="00903836"/>
    <w:rsid w:val="00903DAB"/>
    <w:rsid w:val="00903DDF"/>
    <w:rsid w:val="009040E2"/>
    <w:rsid w:val="009043C0"/>
    <w:rsid w:val="009043EA"/>
    <w:rsid w:val="00904647"/>
    <w:rsid w:val="0090466C"/>
    <w:rsid w:val="0090467B"/>
    <w:rsid w:val="0090471C"/>
    <w:rsid w:val="00904816"/>
    <w:rsid w:val="00904B66"/>
    <w:rsid w:val="00904C4C"/>
    <w:rsid w:val="00904DF0"/>
    <w:rsid w:val="00905012"/>
    <w:rsid w:val="00905125"/>
    <w:rsid w:val="009051B4"/>
    <w:rsid w:val="00905357"/>
    <w:rsid w:val="00905EC9"/>
    <w:rsid w:val="0090627E"/>
    <w:rsid w:val="00906422"/>
    <w:rsid w:val="009065A4"/>
    <w:rsid w:val="009067D6"/>
    <w:rsid w:val="0090694E"/>
    <w:rsid w:val="00906DEE"/>
    <w:rsid w:val="00906E56"/>
    <w:rsid w:val="00906FAF"/>
    <w:rsid w:val="00907038"/>
    <w:rsid w:val="0090768F"/>
    <w:rsid w:val="009077B7"/>
    <w:rsid w:val="009078A8"/>
    <w:rsid w:val="00907CF8"/>
    <w:rsid w:val="009100F8"/>
    <w:rsid w:val="009104CC"/>
    <w:rsid w:val="0091055E"/>
    <w:rsid w:val="009105C1"/>
    <w:rsid w:val="00910622"/>
    <w:rsid w:val="00910630"/>
    <w:rsid w:val="009107D4"/>
    <w:rsid w:val="009109E3"/>
    <w:rsid w:val="009109F4"/>
    <w:rsid w:val="00910AF0"/>
    <w:rsid w:val="00910DC8"/>
    <w:rsid w:val="00910E1D"/>
    <w:rsid w:val="009113FE"/>
    <w:rsid w:val="00911470"/>
    <w:rsid w:val="00911597"/>
    <w:rsid w:val="0091185E"/>
    <w:rsid w:val="00911950"/>
    <w:rsid w:val="00911C1D"/>
    <w:rsid w:val="009121A4"/>
    <w:rsid w:val="0091297D"/>
    <w:rsid w:val="00912C79"/>
    <w:rsid w:val="009133A1"/>
    <w:rsid w:val="009133B9"/>
    <w:rsid w:val="009134A2"/>
    <w:rsid w:val="00913C23"/>
    <w:rsid w:val="00913E6B"/>
    <w:rsid w:val="00913F55"/>
    <w:rsid w:val="00914062"/>
    <w:rsid w:val="009143FF"/>
    <w:rsid w:val="00914578"/>
    <w:rsid w:val="009148F8"/>
    <w:rsid w:val="00914AD2"/>
    <w:rsid w:val="00914BC9"/>
    <w:rsid w:val="00914F61"/>
    <w:rsid w:val="009151AF"/>
    <w:rsid w:val="009156AC"/>
    <w:rsid w:val="0091574B"/>
    <w:rsid w:val="00915770"/>
    <w:rsid w:val="00915B1A"/>
    <w:rsid w:val="00915BED"/>
    <w:rsid w:val="00915F61"/>
    <w:rsid w:val="00916004"/>
    <w:rsid w:val="00916296"/>
    <w:rsid w:val="009165E2"/>
    <w:rsid w:val="009165E8"/>
    <w:rsid w:val="00916662"/>
    <w:rsid w:val="009169E7"/>
    <w:rsid w:val="00916A25"/>
    <w:rsid w:val="00916AD0"/>
    <w:rsid w:val="00916D97"/>
    <w:rsid w:val="0091741D"/>
    <w:rsid w:val="00917849"/>
    <w:rsid w:val="00917AB1"/>
    <w:rsid w:val="00917B15"/>
    <w:rsid w:val="00917DF0"/>
    <w:rsid w:val="009200FD"/>
    <w:rsid w:val="009204E4"/>
    <w:rsid w:val="00920568"/>
    <w:rsid w:val="0092057B"/>
    <w:rsid w:val="009205EF"/>
    <w:rsid w:val="009208DB"/>
    <w:rsid w:val="009209C1"/>
    <w:rsid w:val="00920DD9"/>
    <w:rsid w:val="00920DFE"/>
    <w:rsid w:val="0092128B"/>
    <w:rsid w:val="00921341"/>
    <w:rsid w:val="00921504"/>
    <w:rsid w:val="009216BD"/>
    <w:rsid w:val="009217A8"/>
    <w:rsid w:val="00921C13"/>
    <w:rsid w:val="0092205A"/>
    <w:rsid w:val="00922488"/>
    <w:rsid w:val="00922503"/>
    <w:rsid w:val="00922587"/>
    <w:rsid w:val="00922CCE"/>
    <w:rsid w:val="00922D7F"/>
    <w:rsid w:val="009231D8"/>
    <w:rsid w:val="00923452"/>
    <w:rsid w:val="00923B25"/>
    <w:rsid w:val="00923D09"/>
    <w:rsid w:val="00923F65"/>
    <w:rsid w:val="00924934"/>
    <w:rsid w:val="009254B2"/>
    <w:rsid w:val="009254CF"/>
    <w:rsid w:val="0092556E"/>
    <w:rsid w:val="00925916"/>
    <w:rsid w:val="00925D23"/>
    <w:rsid w:val="00925DFC"/>
    <w:rsid w:val="00925E16"/>
    <w:rsid w:val="00926036"/>
    <w:rsid w:val="0092659B"/>
    <w:rsid w:val="00926763"/>
    <w:rsid w:val="0092689A"/>
    <w:rsid w:val="00926C43"/>
    <w:rsid w:val="00926D6F"/>
    <w:rsid w:val="00927411"/>
    <w:rsid w:val="00927690"/>
    <w:rsid w:val="009276C0"/>
    <w:rsid w:val="009279A0"/>
    <w:rsid w:val="00927E40"/>
    <w:rsid w:val="00927E86"/>
    <w:rsid w:val="00927EDD"/>
    <w:rsid w:val="009302A3"/>
    <w:rsid w:val="0093044A"/>
    <w:rsid w:val="009305B2"/>
    <w:rsid w:val="00930778"/>
    <w:rsid w:val="009307E0"/>
    <w:rsid w:val="009309CD"/>
    <w:rsid w:val="00930A84"/>
    <w:rsid w:val="009312EE"/>
    <w:rsid w:val="0093146D"/>
    <w:rsid w:val="00931980"/>
    <w:rsid w:val="009319D5"/>
    <w:rsid w:val="00931B10"/>
    <w:rsid w:val="00931BC1"/>
    <w:rsid w:val="00931D38"/>
    <w:rsid w:val="00931D8D"/>
    <w:rsid w:val="00931EA5"/>
    <w:rsid w:val="009321EC"/>
    <w:rsid w:val="009324DD"/>
    <w:rsid w:val="00932AD8"/>
    <w:rsid w:val="00932DF2"/>
    <w:rsid w:val="0093324F"/>
    <w:rsid w:val="00933661"/>
    <w:rsid w:val="00933BB9"/>
    <w:rsid w:val="00933BC5"/>
    <w:rsid w:val="00933BF2"/>
    <w:rsid w:val="00933F72"/>
    <w:rsid w:val="009340D4"/>
    <w:rsid w:val="0093444C"/>
    <w:rsid w:val="00934648"/>
    <w:rsid w:val="00934942"/>
    <w:rsid w:val="009350C9"/>
    <w:rsid w:val="0093519D"/>
    <w:rsid w:val="009355D1"/>
    <w:rsid w:val="00935818"/>
    <w:rsid w:val="00935936"/>
    <w:rsid w:val="00935BB2"/>
    <w:rsid w:val="00935D4F"/>
    <w:rsid w:val="00935DA9"/>
    <w:rsid w:val="00936256"/>
    <w:rsid w:val="0093639F"/>
    <w:rsid w:val="009365D3"/>
    <w:rsid w:val="009369FF"/>
    <w:rsid w:val="009371EA"/>
    <w:rsid w:val="0093733C"/>
    <w:rsid w:val="009373A5"/>
    <w:rsid w:val="0093745A"/>
    <w:rsid w:val="00937723"/>
    <w:rsid w:val="00937972"/>
    <w:rsid w:val="00937E2F"/>
    <w:rsid w:val="00940C54"/>
    <w:rsid w:val="00940EA7"/>
    <w:rsid w:val="00941564"/>
    <w:rsid w:val="00941C26"/>
    <w:rsid w:val="00942051"/>
    <w:rsid w:val="00942743"/>
    <w:rsid w:val="00942ACE"/>
    <w:rsid w:val="00942D2E"/>
    <w:rsid w:val="00942DC2"/>
    <w:rsid w:val="00942E74"/>
    <w:rsid w:val="0094306B"/>
    <w:rsid w:val="009430F8"/>
    <w:rsid w:val="00943316"/>
    <w:rsid w:val="009434AD"/>
    <w:rsid w:val="00943A26"/>
    <w:rsid w:val="00943A62"/>
    <w:rsid w:val="00943EEA"/>
    <w:rsid w:val="0094424C"/>
    <w:rsid w:val="009446A4"/>
    <w:rsid w:val="00944BB0"/>
    <w:rsid w:val="00944E6A"/>
    <w:rsid w:val="00944EB4"/>
    <w:rsid w:val="00944EE2"/>
    <w:rsid w:val="00945253"/>
    <w:rsid w:val="009452B2"/>
    <w:rsid w:val="0094535E"/>
    <w:rsid w:val="009455D4"/>
    <w:rsid w:val="0094567E"/>
    <w:rsid w:val="00945822"/>
    <w:rsid w:val="00945974"/>
    <w:rsid w:val="00945B3A"/>
    <w:rsid w:val="00945C99"/>
    <w:rsid w:val="00945E8C"/>
    <w:rsid w:val="0094615A"/>
    <w:rsid w:val="00946181"/>
    <w:rsid w:val="0094671F"/>
    <w:rsid w:val="0094694A"/>
    <w:rsid w:val="0094703C"/>
    <w:rsid w:val="0094707F"/>
    <w:rsid w:val="00947BCF"/>
    <w:rsid w:val="00950212"/>
    <w:rsid w:val="00950424"/>
    <w:rsid w:val="0095050D"/>
    <w:rsid w:val="009506FF"/>
    <w:rsid w:val="00950770"/>
    <w:rsid w:val="00950EE9"/>
    <w:rsid w:val="00950EFC"/>
    <w:rsid w:val="0095131D"/>
    <w:rsid w:val="00951489"/>
    <w:rsid w:val="009514CE"/>
    <w:rsid w:val="009518DA"/>
    <w:rsid w:val="009523E7"/>
    <w:rsid w:val="0095267F"/>
    <w:rsid w:val="009527C0"/>
    <w:rsid w:val="00952853"/>
    <w:rsid w:val="0095287A"/>
    <w:rsid w:val="00952933"/>
    <w:rsid w:val="0095293B"/>
    <w:rsid w:val="009529FD"/>
    <w:rsid w:val="00952B38"/>
    <w:rsid w:val="00952C18"/>
    <w:rsid w:val="00952D89"/>
    <w:rsid w:val="00952E6C"/>
    <w:rsid w:val="0095302C"/>
    <w:rsid w:val="00953079"/>
    <w:rsid w:val="00953160"/>
    <w:rsid w:val="00953791"/>
    <w:rsid w:val="00953AAA"/>
    <w:rsid w:val="00953B13"/>
    <w:rsid w:val="00953E9E"/>
    <w:rsid w:val="00953EB0"/>
    <w:rsid w:val="00954069"/>
    <w:rsid w:val="00954222"/>
    <w:rsid w:val="00954AB5"/>
    <w:rsid w:val="00954B99"/>
    <w:rsid w:val="00954D9B"/>
    <w:rsid w:val="00954DD5"/>
    <w:rsid w:val="009550CD"/>
    <w:rsid w:val="00955190"/>
    <w:rsid w:val="00955882"/>
    <w:rsid w:val="00955C88"/>
    <w:rsid w:val="00955CDF"/>
    <w:rsid w:val="00955D7B"/>
    <w:rsid w:val="0095617A"/>
    <w:rsid w:val="0095626A"/>
    <w:rsid w:val="00956543"/>
    <w:rsid w:val="00956739"/>
    <w:rsid w:val="0095681D"/>
    <w:rsid w:val="00956891"/>
    <w:rsid w:val="00956A09"/>
    <w:rsid w:val="00956D3E"/>
    <w:rsid w:val="0095761E"/>
    <w:rsid w:val="00957FB0"/>
    <w:rsid w:val="00957FD2"/>
    <w:rsid w:val="0096038E"/>
    <w:rsid w:val="009604A8"/>
    <w:rsid w:val="009605EE"/>
    <w:rsid w:val="0096069C"/>
    <w:rsid w:val="009609CC"/>
    <w:rsid w:val="009609CD"/>
    <w:rsid w:val="00960A01"/>
    <w:rsid w:val="00960CB6"/>
    <w:rsid w:val="00960E62"/>
    <w:rsid w:val="00960F52"/>
    <w:rsid w:val="0096150B"/>
    <w:rsid w:val="009616C9"/>
    <w:rsid w:val="00961D34"/>
    <w:rsid w:val="00961D52"/>
    <w:rsid w:val="0096217E"/>
    <w:rsid w:val="0096227D"/>
    <w:rsid w:val="00962C70"/>
    <w:rsid w:val="00962DC7"/>
    <w:rsid w:val="00962EDD"/>
    <w:rsid w:val="00962FAF"/>
    <w:rsid w:val="0096304D"/>
    <w:rsid w:val="009632BD"/>
    <w:rsid w:val="009633BD"/>
    <w:rsid w:val="009634BA"/>
    <w:rsid w:val="009635C5"/>
    <w:rsid w:val="0096393B"/>
    <w:rsid w:val="0096399B"/>
    <w:rsid w:val="00963C9F"/>
    <w:rsid w:val="00963E18"/>
    <w:rsid w:val="00964054"/>
    <w:rsid w:val="009640E3"/>
    <w:rsid w:val="00964271"/>
    <w:rsid w:val="00964448"/>
    <w:rsid w:val="009650C7"/>
    <w:rsid w:val="009654E4"/>
    <w:rsid w:val="009656DC"/>
    <w:rsid w:val="00965B83"/>
    <w:rsid w:val="00966504"/>
    <w:rsid w:val="00966601"/>
    <w:rsid w:val="00966692"/>
    <w:rsid w:val="00966988"/>
    <w:rsid w:val="009669E4"/>
    <w:rsid w:val="00966BC4"/>
    <w:rsid w:val="00966FF5"/>
    <w:rsid w:val="0096721E"/>
    <w:rsid w:val="0096746E"/>
    <w:rsid w:val="009675C9"/>
    <w:rsid w:val="009677D9"/>
    <w:rsid w:val="009678E9"/>
    <w:rsid w:val="009678F4"/>
    <w:rsid w:val="00967A5B"/>
    <w:rsid w:val="00967B16"/>
    <w:rsid w:val="00967DF3"/>
    <w:rsid w:val="00967FE0"/>
    <w:rsid w:val="00970096"/>
    <w:rsid w:val="00970145"/>
    <w:rsid w:val="009705F7"/>
    <w:rsid w:val="009706AE"/>
    <w:rsid w:val="00970B0A"/>
    <w:rsid w:val="00970FC4"/>
    <w:rsid w:val="009710D7"/>
    <w:rsid w:val="0097136A"/>
    <w:rsid w:val="0097144B"/>
    <w:rsid w:val="00971822"/>
    <w:rsid w:val="00971C98"/>
    <w:rsid w:val="009721C2"/>
    <w:rsid w:val="00972377"/>
    <w:rsid w:val="00972544"/>
    <w:rsid w:val="00972AE1"/>
    <w:rsid w:val="0097341B"/>
    <w:rsid w:val="009736B0"/>
    <w:rsid w:val="009737F4"/>
    <w:rsid w:val="00973BA6"/>
    <w:rsid w:val="00973C5A"/>
    <w:rsid w:val="00973D60"/>
    <w:rsid w:val="00973E0B"/>
    <w:rsid w:val="00974020"/>
    <w:rsid w:val="0097463B"/>
    <w:rsid w:val="00974752"/>
    <w:rsid w:val="009749E4"/>
    <w:rsid w:val="00974E4A"/>
    <w:rsid w:val="00974FC5"/>
    <w:rsid w:val="00975673"/>
    <w:rsid w:val="00975DE7"/>
    <w:rsid w:val="00976154"/>
    <w:rsid w:val="00976179"/>
    <w:rsid w:val="00976297"/>
    <w:rsid w:val="00976AE5"/>
    <w:rsid w:val="00976AE6"/>
    <w:rsid w:val="00976E0D"/>
    <w:rsid w:val="00976F26"/>
    <w:rsid w:val="00976FE3"/>
    <w:rsid w:val="0097704D"/>
    <w:rsid w:val="009770E5"/>
    <w:rsid w:val="0097779E"/>
    <w:rsid w:val="00977E51"/>
    <w:rsid w:val="009802D3"/>
    <w:rsid w:val="00980446"/>
    <w:rsid w:val="009805F5"/>
    <w:rsid w:val="009807DA"/>
    <w:rsid w:val="009809E5"/>
    <w:rsid w:val="00980E8A"/>
    <w:rsid w:val="00980FB8"/>
    <w:rsid w:val="00981384"/>
    <w:rsid w:val="009815E6"/>
    <w:rsid w:val="0098178C"/>
    <w:rsid w:val="00981B04"/>
    <w:rsid w:val="00981EFA"/>
    <w:rsid w:val="00981F29"/>
    <w:rsid w:val="0098204B"/>
    <w:rsid w:val="0098207F"/>
    <w:rsid w:val="00982404"/>
    <w:rsid w:val="009824B0"/>
    <w:rsid w:val="0098260C"/>
    <w:rsid w:val="00982F6F"/>
    <w:rsid w:val="0098303B"/>
    <w:rsid w:val="0098307C"/>
    <w:rsid w:val="0098313B"/>
    <w:rsid w:val="009836B0"/>
    <w:rsid w:val="009841A6"/>
    <w:rsid w:val="009841E1"/>
    <w:rsid w:val="00984533"/>
    <w:rsid w:val="009846F0"/>
    <w:rsid w:val="00984701"/>
    <w:rsid w:val="009849BA"/>
    <w:rsid w:val="00984C89"/>
    <w:rsid w:val="009852CA"/>
    <w:rsid w:val="009852ED"/>
    <w:rsid w:val="00985F20"/>
    <w:rsid w:val="009864A2"/>
    <w:rsid w:val="009864FB"/>
    <w:rsid w:val="009868FA"/>
    <w:rsid w:val="00986F54"/>
    <w:rsid w:val="00986FAC"/>
    <w:rsid w:val="00987A57"/>
    <w:rsid w:val="00987C20"/>
    <w:rsid w:val="00987C47"/>
    <w:rsid w:val="00987CA1"/>
    <w:rsid w:val="00987DBD"/>
    <w:rsid w:val="00987E13"/>
    <w:rsid w:val="009901CC"/>
    <w:rsid w:val="009902A9"/>
    <w:rsid w:val="0099042B"/>
    <w:rsid w:val="00990785"/>
    <w:rsid w:val="00990E8B"/>
    <w:rsid w:val="00990F01"/>
    <w:rsid w:val="009911EA"/>
    <w:rsid w:val="00991426"/>
    <w:rsid w:val="00991937"/>
    <w:rsid w:val="00991D9E"/>
    <w:rsid w:val="00991E7E"/>
    <w:rsid w:val="00992263"/>
    <w:rsid w:val="0099257E"/>
    <w:rsid w:val="00992CF1"/>
    <w:rsid w:val="00992E8A"/>
    <w:rsid w:val="00992FDB"/>
    <w:rsid w:val="00993019"/>
    <w:rsid w:val="0099359B"/>
    <w:rsid w:val="009938EE"/>
    <w:rsid w:val="00994043"/>
    <w:rsid w:val="009941E5"/>
    <w:rsid w:val="009947CE"/>
    <w:rsid w:val="00994A28"/>
    <w:rsid w:val="00994E18"/>
    <w:rsid w:val="00994E33"/>
    <w:rsid w:val="00994E6E"/>
    <w:rsid w:val="00994F71"/>
    <w:rsid w:val="00995154"/>
    <w:rsid w:val="0099515C"/>
    <w:rsid w:val="00995456"/>
    <w:rsid w:val="0099566B"/>
    <w:rsid w:val="009960DA"/>
    <w:rsid w:val="009960ED"/>
    <w:rsid w:val="0099610F"/>
    <w:rsid w:val="009965BB"/>
    <w:rsid w:val="009969B2"/>
    <w:rsid w:val="00996B2A"/>
    <w:rsid w:val="00996B92"/>
    <w:rsid w:val="00996D87"/>
    <w:rsid w:val="00997013"/>
    <w:rsid w:val="0099713E"/>
    <w:rsid w:val="009974BD"/>
    <w:rsid w:val="0099797A"/>
    <w:rsid w:val="00997A24"/>
    <w:rsid w:val="00997E40"/>
    <w:rsid w:val="00997E73"/>
    <w:rsid w:val="009A004B"/>
    <w:rsid w:val="009A036E"/>
    <w:rsid w:val="009A040B"/>
    <w:rsid w:val="009A04C3"/>
    <w:rsid w:val="009A0805"/>
    <w:rsid w:val="009A0838"/>
    <w:rsid w:val="009A0C28"/>
    <w:rsid w:val="009A0C99"/>
    <w:rsid w:val="009A0F0C"/>
    <w:rsid w:val="009A12A2"/>
    <w:rsid w:val="009A133A"/>
    <w:rsid w:val="009A18F9"/>
    <w:rsid w:val="009A195D"/>
    <w:rsid w:val="009A19B7"/>
    <w:rsid w:val="009A1E63"/>
    <w:rsid w:val="009A1ED0"/>
    <w:rsid w:val="009A2361"/>
    <w:rsid w:val="009A275B"/>
    <w:rsid w:val="009A2772"/>
    <w:rsid w:val="009A2A6C"/>
    <w:rsid w:val="009A2D9E"/>
    <w:rsid w:val="009A2F14"/>
    <w:rsid w:val="009A2F4B"/>
    <w:rsid w:val="009A3046"/>
    <w:rsid w:val="009A306F"/>
    <w:rsid w:val="009A313D"/>
    <w:rsid w:val="009A34EF"/>
    <w:rsid w:val="009A3BB3"/>
    <w:rsid w:val="009A3D08"/>
    <w:rsid w:val="009A3F4D"/>
    <w:rsid w:val="009A4071"/>
    <w:rsid w:val="009A40BA"/>
    <w:rsid w:val="009A459F"/>
    <w:rsid w:val="009A47CC"/>
    <w:rsid w:val="009A49ED"/>
    <w:rsid w:val="009A4C1A"/>
    <w:rsid w:val="009A4D72"/>
    <w:rsid w:val="009A4D94"/>
    <w:rsid w:val="009A53C3"/>
    <w:rsid w:val="009A5432"/>
    <w:rsid w:val="009A5709"/>
    <w:rsid w:val="009A57EA"/>
    <w:rsid w:val="009A5CA9"/>
    <w:rsid w:val="009A5CC1"/>
    <w:rsid w:val="009A5CD9"/>
    <w:rsid w:val="009A5D10"/>
    <w:rsid w:val="009A6013"/>
    <w:rsid w:val="009A617F"/>
    <w:rsid w:val="009A62AA"/>
    <w:rsid w:val="009A6354"/>
    <w:rsid w:val="009A6C0E"/>
    <w:rsid w:val="009A7300"/>
    <w:rsid w:val="009A74C6"/>
    <w:rsid w:val="009A7BA3"/>
    <w:rsid w:val="009A7CE2"/>
    <w:rsid w:val="009A7D22"/>
    <w:rsid w:val="009A7E60"/>
    <w:rsid w:val="009B0569"/>
    <w:rsid w:val="009B070D"/>
    <w:rsid w:val="009B0928"/>
    <w:rsid w:val="009B0E55"/>
    <w:rsid w:val="009B0E6D"/>
    <w:rsid w:val="009B10FE"/>
    <w:rsid w:val="009B1123"/>
    <w:rsid w:val="009B171C"/>
    <w:rsid w:val="009B17CD"/>
    <w:rsid w:val="009B18D9"/>
    <w:rsid w:val="009B1F04"/>
    <w:rsid w:val="009B2000"/>
    <w:rsid w:val="009B210F"/>
    <w:rsid w:val="009B23EB"/>
    <w:rsid w:val="009B258F"/>
    <w:rsid w:val="009B2658"/>
    <w:rsid w:val="009B26CF"/>
    <w:rsid w:val="009B28E7"/>
    <w:rsid w:val="009B2B1B"/>
    <w:rsid w:val="009B2B9C"/>
    <w:rsid w:val="009B3175"/>
    <w:rsid w:val="009B3D4C"/>
    <w:rsid w:val="009B3D69"/>
    <w:rsid w:val="009B3F67"/>
    <w:rsid w:val="009B446B"/>
    <w:rsid w:val="009B44FF"/>
    <w:rsid w:val="009B471B"/>
    <w:rsid w:val="009B48AA"/>
    <w:rsid w:val="009B4D06"/>
    <w:rsid w:val="009B576C"/>
    <w:rsid w:val="009B57B4"/>
    <w:rsid w:val="009B599B"/>
    <w:rsid w:val="009B59BB"/>
    <w:rsid w:val="009B5A23"/>
    <w:rsid w:val="009B5CA0"/>
    <w:rsid w:val="009B6329"/>
    <w:rsid w:val="009B6417"/>
    <w:rsid w:val="009B65D6"/>
    <w:rsid w:val="009B663B"/>
    <w:rsid w:val="009B6CD0"/>
    <w:rsid w:val="009B7183"/>
    <w:rsid w:val="009B72B7"/>
    <w:rsid w:val="009B7367"/>
    <w:rsid w:val="009B7681"/>
    <w:rsid w:val="009B7943"/>
    <w:rsid w:val="009B7C08"/>
    <w:rsid w:val="009B7D15"/>
    <w:rsid w:val="009B7ECF"/>
    <w:rsid w:val="009B7F06"/>
    <w:rsid w:val="009C057D"/>
    <w:rsid w:val="009C05F9"/>
    <w:rsid w:val="009C0755"/>
    <w:rsid w:val="009C090F"/>
    <w:rsid w:val="009C0A54"/>
    <w:rsid w:val="009C0B8C"/>
    <w:rsid w:val="009C0BAB"/>
    <w:rsid w:val="009C0C17"/>
    <w:rsid w:val="009C0E52"/>
    <w:rsid w:val="009C0F9F"/>
    <w:rsid w:val="009C1021"/>
    <w:rsid w:val="009C10A5"/>
    <w:rsid w:val="009C1321"/>
    <w:rsid w:val="009C13EB"/>
    <w:rsid w:val="009C13FE"/>
    <w:rsid w:val="009C1846"/>
    <w:rsid w:val="009C1A1E"/>
    <w:rsid w:val="009C1A66"/>
    <w:rsid w:val="009C1B92"/>
    <w:rsid w:val="009C1D66"/>
    <w:rsid w:val="009C1E95"/>
    <w:rsid w:val="009C20E9"/>
    <w:rsid w:val="009C2258"/>
    <w:rsid w:val="009C2484"/>
    <w:rsid w:val="009C28DE"/>
    <w:rsid w:val="009C2BDE"/>
    <w:rsid w:val="009C2F3B"/>
    <w:rsid w:val="009C32E5"/>
    <w:rsid w:val="009C32F7"/>
    <w:rsid w:val="009C34AB"/>
    <w:rsid w:val="009C3842"/>
    <w:rsid w:val="009C3A8F"/>
    <w:rsid w:val="009C3C62"/>
    <w:rsid w:val="009C3DDA"/>
    <w:rsid w:val="009C4353"/>
    <w:rsid w:val="009C478B"/>
    <w:rsid w:val="009C4AC6"/>
    <w:rsid w:val="009C4B7A"/>
    <w:rsid w:val="009C58F2"/>
    <w:rsid w:val="009C5BE2"/>
    <w:rsid w:val="009C5D06"/>
    <w:rsid w:val="009C5ECF"/>
    <w:rsid w:val="009C63FA"/>
    <w:rsid w:val="009C707E"/>
    <w:rsid w:val="009C78A1"/>
    <w:rsid w:val="009C7921"/>
    <w:rsid w:val="009D0096"/>
    <w:rsid w:val="009D0124"/>
    <w:rsid w:val="009D0E40"/>
    <w:rsid w:val="009D0E8E"/>
    <w:rsid w:val="009D0F96"/>
    <w:rsid w:val="009D11A8"/>
    <w:rsid w:val="009D134B"/>
    <w:rsid w:val="009D16E7"/>
    <w:rsid w:val="009D1C61"/>
    <w:rsid w:val="009D2077"/>
    <w:rsid w:val="009D2134"/>
    <w:rsid w:val="009D287C"/>
    <w:rsid w:val="009D29D4"/>
    <w:rsid w:val="009D2A5D"/>
    <w:rsid w:val="009D2C56"/>
    <w:rsid w:val="009D350A"/>
    <w:rsid w:val="009D352A"/>
    <w:rsid w:val="009D3D4C"/>
    <w:rsid w:val="009D3D68"/>
    <w:rsid w:val="009D3DB1"/>
    <w:rsid w:val="009D410E"/>
    <w:rsid w:val="009D41A8"/>
    <w:rsid w:val="009D43A6"/>
    <w:rsid w:val="009D4490"/>
    <w:rsid w:val="009D462B"/>
    <w:rsid w:val="009D484E"/>
    <w:rsid w:val="009D48E9"/>
    <w:rsid w:val="009D494E"/>
    <w:rsid w:val="009D49A4"/>
    <w:rsid w:val="009D5206"/>
    <w:rsid w:val="009D545D"/>
    <w:rsid w:val="009D5C85"/>
    <w:rsid w:val="009D5CF0"/>
    <w:rsid w:val="009D6521"/>
    <w:rsid w:val="009D6836"/>
    <w:rsid w:val="009D6907"/>
    <w:rsid w:val="009D6992"/>
    <w:rsid w:val="009D6B37"/>
    <w:rsid w:val="009D6DC0"/>
    <w:rsid w:val="009D6F7C"/>
    <w:rsid w:val="009D7075"/>
    <w:rsid w:val="009D7167"/>
    <w:rsid w:val="009D7367"/>
    <w:rsid w:val="009D7442"/>
    <w:rsid w:val="009D76D8"/>
    <w:rsid w:val="009D780A"/>
    <w:rsid w:val="009D7A38"/>
    <w:rsid w:val="009D7E44"/>
    <w:rsid w:val="009E0090"/>
    <w:rsid w:val="009E027F"/>
    <w:rsid w:val="009E0302"/>
    <w:rsid w:val="009E046A"/>
    <w:rsid w:val="009E0CB9"/>
    <w:rsid w:val="009E0E76"/>
    <w:rsid w:val="009E1219"/>
    <w:rsid w:val="009E1344"/>
    <w:rsid w:val="009E13D6"/>
    <w:rsid w:val="009E1407"/>
    <w:rsid w:val="009E1606"/>
    <w:rsid w:val="009E18BE"/>
    <w:rsid w:val="009E1D94"/>
    <w:rsid w:val="009E22E8"/>
    <w:rsid w:val="009E261B"/>
    <w:rsid w:val="009E2838"/>
    <w:rsid w:val="009E29DE"/>
    <w:rsid w:val="009E2F85"/>
    <w:rsid w:val="009E324C"/>
    <w:rsid w:val="009E325F"/>
    <w:rsid w:val="009E36C8"/>
    <w:rsid w:val="009E3BFA"/>
    <w:rsid w:val="009E3FE2"/>
    <w:rsid w:val="009E4148"/>
    <w:rsid w:val="009E42F4"/>
    <w:rsid w:val="009E4870"/>
    <w:rsid w:val="009E4ADC"/>
    <w:rsid w:val="009E4D84"/>
    <w:rsid w:val="009E582B"/>
    <w:rsid w:val="009E5F94"/>
    <w:rsid w:val="009E62D4"/>
    <w:rsid w:val="009E6364"/>
    <w:rsid w:val="009E640E"/>
    <w:rsid w:val="009E6905"/>
    <w:rsid w:val="009E6C7B"/>
    <w:rsid w:val="009E75E1"/>
    <w:rsid w:val="009E7671"/>
    <w:rsid w:val="009E76CA"/>
    <w:rsid w:val="009E7936"/>
    <w:rsid w:val="009E7A11"/>
    <w:rsid w:val="009E7C97"/>
    <w:rsid w:val="009F00AB"/>
    <w:rsid w:val="009F06F4"/>
    <w:rsid w:val="009F0744"/>
    <w:rsid w:val="009F13D0"/>
    <w:rsid w:val="009F13DF"/>
    <w:rsid w:val="009F1533"/>
    <w:rsid w:val="009F1558"/>
    <w:rsid w:val="009F19D0"/>
    <w:rsid w:val="009F1D19"/>
    <w:rsid w:val="009F1EDD"/>
    <w:rsid w:val="009F200F"/>
    <w:rsid w:val="009F227E"/>
    <w:rsid w:val="009F2616"/>
    <w:rsid w:val="009F26B8"/>
    <w:rsid w:val="009F2738"/>
    <w:rsid w:val="009F27D3"/>
    <w:rsid w:val="009F290E"/>
    <w:rsid w:val="009F3428"/>
    <w:rsid w:val="009F366C"/>
    <w:rsid w:val="009F3A05"/>
    <w:rsid w:val="009F3FE8"/>
    <w:rsid w:val="009F47D6"/>
    <w:rsid w:val="009F4A2A"/>
    <w:rsid w:val="009F4D4E"/>
    <w:rsid w:val="009F52B8"/>
    <w:rsid w:val="009F5352"/>
    <w:rsid w:val="009F5449"/>
    <w:rsid w:val="009F54CD"/>
    <w:rsid w:val="009F5625"/>
    <w:rsid w:val="009F5A04"/>
    <w:rsid w:val="009F5B93"/>
    <w:rsid w:val="009F5D2D"/>
    <w:rsid w:val="009F6383"/>
    <w:rsid w:val="009F63CD"/>
    <w:rsid w:val="009F67B7"/>
    <w:rsid w:val="009F69E5"/>
    <w:rsid w:val="009F7042"/>
    <w:rsid w:val="009F735D"/>
    <w:rsid w:val="009F749C"/>
    <w:rsid w:val="009F7591"/>
    <w:rsid w:val="009F7B5A"/>
    <w:rsid w:val="00A0040A"/>
    <w:rsid w:val="00A007F4"/>
    <w:rsid w:val="00A00C18"/>
    <w:rsid w:val="00A00DDB"/>
    <w:rsid w:val="00A00E55"/>
    <w:rsid w:val="00A00E91"/>
    <w:rsid w:val="00A015A1"/>
    <w:rsid w:val="00A0162D"/>
    <w:rsid w:val="00A01DBF"/>
    <w:rsid w:val="00A01DE7"/>
    <w:rsid w:val="00A0228B"/>
    <w:rsid w:val="00A0269F"/>
    <w:rsid w:val="00A028A1"/>
    <w:rsid w:val="00A02BB2"/>
    <w:rsid w:val="00A0311A"/>
    <w:rsid w:val="00A03123"/>
    <w:rsid w:val="00A03230"/>
    <w:rsid w:val="00A037D4"/>
    <w:rsid w:val="00A03A75"/>
    <w:rsid w:val="00A03D8E"/>
    <w:rsid w:val="00A03F5C"/>
    <w:rsid w:val="00A04196"/>
    <w:rsid w:val="00A04433"/>
    <w:rsid w:val="00A044AF"/>
    <w:rsid w:val="00A04871"/>
    <w:rsid w:val="00A049AC"/>
    <w:rsid w:val="00A04A50"/>
    <w:rsid w:val="00A04BC4"/>
    <w:rsid w:val="00A04CC0"/>
    <w:rsid w:val="00A0516B"/>
    <w:rsid w:val="00A054FA"/>
    <w:rsid w:val="00A05553"/>
    <w:rsid w:val="00A05B23"/>
    <w:rsid w:val="00A05BCC"/>
    <w:rsid w:val="00A06074"/>
    <w:rsid w:val="00A061D9"/>
    <w:rsid w:val="00A06292"/>
    <w:rsid w:val="00A06296"/>
    <w:rsid w:val="00A068D4"/>
    <w:rsid w:val="00A06983"/>
    <w:rsid w:val="00A06E8D"/>
    <w:rsid w:val="00A06EE2"/>
    <w:rsid w:val="00A0707C"/>
    <w:rsid w:val="00A072C3"/>
    <w:rsid w:val="00A0757C"/>
    <w:rsid w:val="00A079A7"/>
    <w:rsid w:val="00A07CCC"/>
    <w:rsid w:val="00A10359"/>
    <w:rsid w:val="00A105F1"/>
    <w:rsid w:val="00A10782"/>
    <w:rsid w:val="00A10A2F"/>
    <w:rsid w:val="00A10F07"/>
    <w:rsid w:val="00A1101B"/>
    <w:rsid w:val="00A118ED"/>
    <w:rsid w:val="00A1191E"/>
    <w:rsid w:val="00A11B95"/>
    <w:rsid w:val="00A11BBA"/>
    <w:rsid w:val="00A11F03"/>
    <w:rsid w:val="00A11FFA"/>
    <w:rsid w:val="00A1203F"/>
    <w:rsid w:val="00A1223F"/>
    <w:rsid w:val="00A12343"/>
    <w:rsid w:val="00A1283A"/>
    <w:rsid w:val="00A1285F"/>
    <w:rsid w:val="00A12AB4"/>
    <w:rsid w:val="00A12DA3"/>
    <w:rsid w:val="00A12E3E"/>
    <w:rsid w:val="00A13AAA"/>
    <w:rsid w:val="00A13B40"/>
    <w:rsid w:val="00A146A2"/>
    <w:rsid w:val="00A14712"/>
    <w:rsid w:val="00A147C4"/>
    <w:rsid w:val="00A1489E"/>
    <w:rsid w:val="00A14A0F"/>
    <w:rsid w:val="00A14BDA"/>
    <w:rsid w:val="00A15327"/>
    <w:rsid w:val="00A1553B"/>
    <w:rsid w:val="00A15C87"/>
    <w:rsid w:val="00A16B39"/>
    <w:rsid w:val="00A16B66"/>
    <w:rsid w:val="00A16DBB"/>
    <w:rsid w:val="00A16EA6"/>
    <w:rsid w:val="00A16F9C"/>
    <w:rsid w:val="00A16FD9"/>
    <w:rsid w:val="00A17506"/>
    <w:rsid w:val="00A17677"/>
    <w:rsid w:val="00A179AB"/>
    <w:rsid w:val="00A17AEE"/>
    <w:rsid w:val="00A17C99"/>
    <w:rsid w:val="00A17D8C"/>
    <w:rsid w:val="00A17EA9"/>
    <w:rsid w:val="00A2068B"/>
    <w:rsid w:val="00A20819"/>
    <w:rsid w:val="00A20AB4"/>
    <w:rsid w:val="00A213AE"/>
    <w:rsid w:val="00A216A5"/>
    <w:rsid w:val="00A217FA"/>
    <w:rsid w:val="00A219C0"/>
    <w:rsid w:val="00A21AC4"/>
    <w:rsid w:val="00A21E9A"/>
    <w:rsid w:val="00A228CC"/>
    <w:rsid w:val="00A22929"/>
    <w:rsid w:val="00A22D61"/>
    <w:rsid w:val="00A2308E"/>
    <w:rsid w:val="00A23100"/>
    <w:rsid w:val="00A23169"/>
    <w:rsid w:val="00A235A6"/>
    <w:rsid w:val="00A236EB"/>
    <w:rsid w:val="00A24355"/>
    <w:rsid w:val="00A243DE"/>
    <w:rsid w:val="00A2445C"/>
    <w:rsid w:val="00A248B0"/>
    <w:rsid w:val="00A24953"/>
    <w:rsid w:val="00A24DD3"/>
    <w:rsid w:val="00A250A6"/>
    <w:rsid w:val="00A2514D"/>
    <w:rsid w:val="00A25206"/>
    <w:rsid w:val="00A255E1"/>
    <w:rsid w:val="00A256D4"/>
    <w:rsid w:val="00A2589B"/>
    <w:rsid w:val="00A25901"/>
    <w:rsid w:val="00A25F0A"/>
    <w:rsid w:val="00A26001"/>
    <w:rsid w:val="00A26100"/>
    <w:rsid w:val="00A26578"/>
    <w:rsid w:val="00A26983"/>
    <w:rsid w:val="00A26EC0"/>
    <w:rsid w:val="00A273BD"/>
    <w:rsid w:val="00A2742D"/>
    <w:rsid w:val="00A274D1"/>
    <w:rsid w:val="00A27BF9"/>
    <w:rsid w:val="00A27F41"/>
    <w:rsid w:val="00A30266"/>
    <w:rsid w:val="00A30384"/>
    <w:rsid w:val="00A309FE"/>
    <w:rsid w:val="00A30D44"/>
    <w:rsid w:val="00A3170F"/>
    <w:rsid w:val="00A317E2"/>
    <w:rsid w:val="00A31E9C"/>
    <w:rsid w:val="00A32853"/>
    <w:rsid w:val="00A32B1F"/>
    <w:rsid w:val="00A32B4E"/>
    <w:rsid w:val="00A32BC0"/>
    <w:rsid w:val="00A330C9"/>
    <w:rsid w:val="00A33544"/>
    <w:rsid w:val="00A33579"/>
    <w:rsid w:val="00A33CEB"/>
    <w:rsid w:val="00A33EB0"/>
    <w:rsid w:val="00A34142"/>
    <w:rsid w:val="00A34384"/>
    <w:rsid w:val="00A347B6"/>
    <w:rsid w:val="00A34A4A"/>
    <w:rsid w:val="00A34DB8"/>
    <w:rsid w:val="00A35043"/>
    <w:rsid w:val="00A35396"/>
    <w:rsid w:val="00A3598B"/>
    <w:rsid w:val="00A35C6E"/>
    <w:rsid w:val="00A35CCE"/>
    <w:rsid w:val="00A3681C"/>
    <w:rsid w:val="00A3686C"/>
    <w:rsid w:val="00A3696D"/>
    <w:rsid w:val="00A36B06"/>
    <w:rsid w:val="00A36B71"/>
    <w:rsid w:val="00A36C36"/>
    <w:rsid w:val="00A36C67"/>
    <w:rsid w:val="00A36F0B"/>
    <w:rsid w:val="00A37AF6"/>
    <w:rsid w:val="00A37CB8"/>
    <w:rsid w:val="00A402E5"/>
    <w:rsid w:val="00A40488"/>
    <w:rsid w:val="00A40634"/>
    <w:rsid w:val="00A4071E"/>
    <w:rsid w:val="00A40AFE"/>
    <w:rsid w:val="00A411C7"/>
    <w:rsid w:val="00A4120A"/>
    <w:rsid w:val="00A41678"/>
    <w:rsid w:val="00A41799"/>
    <w:rsid w:val="00A417EF"/>
    <w:rsid w:val="00A41966"/>
    <w:rsid w:val="00A41A52"/>
    <w:rsid w:val="00A41E0C"/>
    <w:rsid w:val="00A41F28"/>
    <w:rsid w:val="00A42703"/>
    <w:rsid w:val="00A4275A"/>
    <w:rsid w:val="00A4288C"/>
    <w:rsid w:val="00A42ACA"/>
    <w:rsid w:val="00A42C54"/>
    <w:rsid w:val="00A430BB"/>
    <w:rsid w:val="00A4318A"/>
    <w:rsid w:val="00A43253"/>
    <w:rsid w:val="00A439AC"/>
    <w:rsid w:val="00A43BCA"/>
    <w:rsid w:val="00A43DE2"/>
    <w:rsid w:val="00A43E3E"/>
    <w:rsid w:val="00A43F36"/>
    <w:rsid w:val="00A43FAC"/>
    <w:rsid w:val="00A4404F"/>
    <w:rsid w:val="00A4408A"/>
    <w:rsid w:val="00A44114"/>
    <w:rsid w:val="00A4439C"/>
    <w:rsid w:val="00A4445C"/>
    <w:rsid w:val="00A4460F"/>
    <w:rsid w:val="00A44950"/>
    <w:rsid w:val="00A44B31"/>
    <w:rsid w:val="00A44B72"/>
    <w:rsid w:val="00A45518"/>
    <w:rsid w:val="00A4557E"/>
    <w:rsid w:val="00A45AFB"/>
    <w:rsid w:val="00A45D64"/>
    <w:rsid w:val="00A45DF6"/>
    <w:rsid w:val="00A45E27"/>
    <w:rsid w:val="00A46810"/>
    <w:rsid w:val="00A46C86"/>
    <w:rsid w:val="00A46E2F"/>
    <w:rsid w:val="00A46EC9"/>
    <w:rsid w:val="00A4706E"/>
    <w:rsid w:val="00A477E1"/>
    <w:rsid w:val="00A47AE3"/>
    <w:rsid w:val="00A50121"/>
    <w:rsid w:val="00A508E2"/>
    <w:rsid w:val="00A51009"/>
    <w:rsid w:val="00A51057"/>
    <w:rsid w:val="00A51AA0"/>
    <w:rsid w:val="00A51BFB"/>
    <w:rsid w:val="00A52C50"/>
    <w:rsid w:val="00A5322A"/>
    <w:rsid w:val="00A532F9"/>
    <w:rsid w:val="00A53613"/>
    <w:rsid w:val="00A53689"/>
    <w:rsid w:val="00A53938"/>
    <w:rsid w:val="00A539AC"/>
    <w:rsid w:val="00A53F3E"/>
    <w:rsid w:val="00A5417C"/>
    <w:rsid w:val="00A54409"/>
    <w:rsid w:val="00A5460D"/>
    <w:rsid w:val="00A54661"/>
    <w:rsid w:val="00A54F20"/>
    <w:rsid w:val="00A55129"/>
    <w:rsid w:val="00A55293"/>
    <w:rsid w:val="00A555E8"/>
    <w:rsid w:val="00A5587C"/>
    <w:rsid w:val="00A5591C"/>
    <w:rsid w:val="00A55C27"/>
    <w:rsid w:val="00A55F83"/>
    <w:rsid w:val="00A55F86"/>
    <w:rsid w:val="00A56597"/>
    <w:rsid w:val="00A56A1A"/>
    <w:rsid w:val="00A56A7E"/>
    <w:rsid w:val="00A56ACE"/>
    <w:rsid w:val="00A56FBE"/>
    <w:rsid w:val="00A572B2"/>
    <w:rsid w:val="00A5782E"/>
    <w:rsid w:val="00A57C24"/>
    <w:rsid w:val="00A57C99"/>
    <w:rsid w:val="00A600FE"/>
    <w:rsid w:val="00A6024B"/>
    <w:rsid w:val="00A602F2"/>
    <w:rsid w:val="00A606DB"/>
    <w:rsid w:val="00A6091A"/>
    <w:rsid w:val="00A60BD0"/>
    <w:rsid w:val="00A60C68"/>
    <w:rsid w:val="00A611C3"/>
    <w:rsid w:val="00A61B95"/>
    <w:rsid w:val="00A6208F"/>
    <w:rsid w:val="00A625D7"/>
    <w:rsid w:val="00A62789"/>
    <w:rsid w:val="00A62A33"/>
    <w:rsid w:val="00A62ABF"/>
    <w:rsid w:val="00A62C01"/>
    <w:rsid w:val="00A634B4"/>
    <w:rsid w:val="00A63664"/>
    <w:rsid w:val="00A6367A"/>
    <w:rsid w:val="00A63B38"/>
    <w:rsid w:val="00A64371"/>
    <w:rsid w:val="00A64461"/>
    <w:rsid w:val="00A645A1"/>
    <w:rsid w:val="00A64686"/>
    <w:rsid w:val="00A6478D"/>
    <w:rsid w:val="00A64ADC"/>
    <w:rsid w:val="00A64D06"/>
    <w:rsid w:val="00A6524B"/>
    <w:rsid w:val="00A65583"/>
    <w:rsid w:val="00A65AAE"/>
    <w:rsid w:val="00A65DCD"/>
    <w:rsid w:val="00A65FE9"/>
    <w:rsid w:val="00A66002"/>
    <w:rsid w:val="00A66050"/>
    <w:rsid w:val="00A662E3"/>
    <w:rsid w:val="00A66362"/>
    <w:rsid w:val="00A664E8"/>
    <w:rsid w:val="00A66757"/>
    <w:rsid w:val="00A669E5"/>
    <w:rsid w:val="00A66ADE"/>
    <w:rsid w:val="00A672A4"/>
    <w:rsid w:val="00A67482"/>
    <w:rsid w:val="00A67657"/>
    <w:rsid w:val="00A67D52"/>
    <w:rsid w:val="00A67DB8"/>
    <w:rsid w:val="00A67ECE"/>
    <w:rsid w:val="00A67FE4"/>
    <w:rsid w:val="00A7038B"/>
    <w:rsid w:val="00A70478"/>
    <w:rsid w:val="00A7052B"/>
    <w:rsid w:val="00A705DA"/>
    <w:rsid w:val="00A70730"/>
    <w:rsid w:val="00A709ED"/>
    <w:rsid w:val="00A70A58"/>
    <w:rsid w:val="00A70B0C"/>
    <w:rsid w:val="00A70E09"/>
    <w:rsid w:val="00A70E5A"/>
    <w:rsid w:val="00A71477"/>
    <w:rsid w:val="00A719F4"/>
    <w:rsid w:val="00A71BA4"/>
    <w:rsid w:val="00A71CC8"/>
    <w:rsid w:val="00A71DFB"/>
    <w:rsid w:val="00A727EC"/>
    <w:rsid w:val="00A7296A"/>
    <w:rsid w:val="00A72B49"/>
    <w:rsid w:val="00A72B6B"/>
    <w:rsid w:val="00A72BC4"/>
    <w:rsid w:val="00A72C18"/>
    <w:rsid w:val="00A72C82"/>
    <w:rsid w:val="00A7350F"/>
    <w:rsid w:val="00A735F8"/>
    <w:rsid w:val="00A73EA1"/>
    <w:rsid w:val="00A743D4"/>
    <w:rsid w:val="00A744BD"/>
    <w:rsid w:val="00A746EC"/>
    <w:rsid w:val="00A74CBA"/>
    <w:rsid w:val="00A74DFD"/>
    <w:rsid w:val="00A750A0"/>
    <w:rsid w:val="00A75312"/>
    <w:rsid w:val="00A75E24"/>
    <w:rsid w:val="00A75E99"/>
    <w:rsid w:val="00A75EAD"/>
    <w:rsid w:val="00A75FF2"/>
    <w:rsid w:val="00A762BA"/>
    <w:rsid w:val="00A764A3"/>
    <w:rsid w:val="00A765D1"/>
    <w:rsid w:val="00A76744"/>
    <w:rsid w:val="00A76955"/>
    <w:rsid w:val="00A76A61"/>
    <w:rsid w:val="00A76D71"/>
    <w:rsid w:val="00A76D8C"/>
    <w:rsid w:val="00A770A9"/>
    <w:rsid w:val="00A77409"/>
    <w:rsid w:val="00A7765C"/>
    <w:rsid w:val="00A776E1"/>
    <w:rsid w:val="00A77C6D"/>
    <w:rsid w:val="00A77ED0"/>
    <w:rsid w:val="00A801EC"/>
    <w:rsid w:val="00A80335"/>
    <w:rsid w:val="00A80D48"/>
    <w:rsid w:val="00A80F64"/>
    <w:rsid w:val="00A817EC"/>
    <w:rsid w:val="00A81C52"/>
    <w:rsid w:val="00A81F77"/>
    <w:rsid w:val="00A81FC1"/>
    <w:rsid w:val="00A82345"/>
    <w:rsid w:val="00A82BCF"/>
    <w:rsid w:val="00A82C01"/>
    <w:rsid w:val="00A8314A"/>
    <w:rsid w:val="00A831E2"/>
    <w:rsid w:val="00A83261"/>
    <w:rsid w:val="00A83313"/>
    <w:rsid w:val="00A836F8"/>
    <w:rsid w:val="00A83723"/>
    <w:rsid w:val="00A843E6"/>
    <w:rsid w:val="00A84935"/>
    <w:rsid w:val="00A849ED"/>
    <w:rsid w:val="00A84C82"/>
    <w:rsid w:val="00A84DE7"/>
    <w:rsid w:val="00A84E24"/>
    <w:rsid w:val="00A85023"/>
    <w:rsid w:val="00A852A1"/>
    <w:rsid w:val="00A855C5"/>
    <w:rsid w:val="00A85631"/>
    <w:rsid w:val="00A85B16"/>
    <w:rsid w:val="00A85C6F"/>
    <w:rsid w:val="00A85F31"/>
    <w:rsid w:val="00A85FB4"/>
    <w:rsid w:val="00A86207"/>
    <w:rsid w:val="00A86322"/>
    <w:rsid w:val="00A86526"/>
    <w:rsid w:val="00A86533"/>
    <w:rsid w:val="00A867FA"/>
    <w:rsid w:val="00A868DF"/>
    <w:rsid w:val="00A86A14"/>
    <w:rsid w:val="00A86A8E"/>
    <w:rsid w:val="00A86AA8"/>
    <w:rsid w:val="00A872A9"/>
    <w:rsid w:val="00A8740D"/>
    <w:rsid w:val="00A876D0"/>
    <w:rsid w:val="00A877EA"/>
    <w:rsid w:val="00A87A9C"/>
    <w:rsid w:val="00A87BFD"/>
    <w:rsid w:val="00A87E2F"/>
    <w:rsid w:val="00A87F86"/>
    <w:rsid w:val="00A900CA"/>
    <w:rsid w:val="00A90145"/>
    <w:rsid w:val="00A901EF"/>
    <w:rsid w:val="00A90428"/>
    <w:rsid w:val="00A905C8"/>
    <w:rsid w:val="00A905FE"/>
    <w:rsid w:val="00A9068F"/>
    <w:rsid w:val="00A90F49"/>
    <w:rsid w:val="00A90F78"/>
    <w:rsid w:val="00A911F0"/>
    <w:rsid w:val="00A91384"/>
    <w:rsid w:val="00A91569"/>
    <w:rsid w:val="00A916C6"/>
    <w:rsid w:val="00A91AFF"/>
    <w:rsid w:val="00A91CD6"/>
    <w:rsid w:val="00A9238B"/>
    <w:rsid w:val="00A929DE"/>
    <w:rsid w:val="00A92DBE"/>
    <w:rsid w:val="00A92F2D"/>
    <w:rsid w:val="00A9320B"/>
    <w:rsid w:val="00A933A5"/>
    <w:rsid w:val="00A936FE"/>
    <w:rsid w:val="00A94396"/>
    <w:rsid w:val="00A9440F"/>
    <w:rsid w:val="00A94485"/>
    <w:rsid w:val="00A9457F"/>
    <w:rsid w:val="00A949DF"/>
    <w:rsid w:val="00A94C04"/>
    <w:rsid w:val="00A94F7B"/>
    <w:rsid w:val="00A9510B"/>
    <w:rsid w:val="00A953EB"/>
    <w:rsid w:val="00A9558E"/>
    <w:rsid w:val="00A957E1"/>
    <w:rsid w:val="00A95894"/>
    <w:rsid w:val="00A958F1"/>
    <w:rsid w:val="00A95936"/>
    <w:rsid w:val="00A959A3"/>
    <w:rsid w:val="00A959F6"/>
    <w:rsid w:val="00A95ACE"/>
    <w:rsid w:val="00A96035"/>
    <w:rsid w:val="00A96073"/>
    <w:rsid w:val="00A961C5"/>
    <w:rsid w:val="00A961D4"/>
    <w:rsid w:val="00A961E2"/>
    <w:rsid w:val="00A96488"/>
    <w:rsid w:val="00A965D8"/>
    <w:rsid w:val="00A96673"/>
    <w:rsid w:val="00A96B80"/>
    <w:rsid w:val="00A9709F"/>
    <w:rsid w:val="00A970F6"/>
    <w:rsid w:val="00A971F1"/>
    <w:rsid w:val="00A972CB"/>
    <w:rsid w:val="00A9733E"/>
    <w:rsid w:val="00A97446"/>
    <w:rsid w:val="00A97502"/>
    <w:rsid w:val="00A975DC"/>
    <w:rsid w:val="00A97703"/>
    <w:rsid w:val="00A97B13"/>
    <w:rsid w:val="00A97CD9"/>
    <w:rsid w:val="00A97CF5"/>
    <w:rsid w:val="00AA0136"/>
    <w:rsid w:val="00AA02F8"/>
    <w:rsid w:val="00AA0373"/>
    <w:rsid w:val="00AA03C3"/>
    <w:rsid w:val="00AA05B1"/>
    <w:rsid w:val="00AA0A09"/>
    <w:rsid w:val="00AA0A15"/>
    <w:rsid w:val="00AA0E21"/>
    <w:rsid w:val="00AA1231"/>
    <w:rsid w:val="00AA1305"/>
    <w:rsid w:val="00AA13DC"/>
    <w:rsid w:val="00AA1579"/>
    <w:rsid w:val="00AA1A09"/>
    <w:rsid w:val="00AA1D25"/>
    <w:rsid w:val="00AA1DAC"/>
    <w:rsid w:val="00AA1E58"/>
    <w:rsid w:val="00AA237E"/>
    <w:rsid w:val="00AA23F8"/>
    <w:rsid w:val="00AA26F7"/>
    <w:rsid w:val="00AA2818"/>
    <w:rsid w:val="00AA2897"/>
    <w:rsid w:val="00AA31AD"/>
    <w:rsid w:val="00AA3384"/>
    <w:rsid w:val="00AA3A75"/>
    <w:rsid w:val="00AA40D9"/>
    <w:rsid w:val="00AA40ED"/>
    <w:rsid w:val="00AA43F6"/>
    <w:rsid w:val="00AA4657"/>
    <w:rsid w:val="00AA4809"/>
    <w:rsid w:val="00AA4F48"/>
    <w:rsid w:val="00AA5259"/>
    <w:rsid w:val="00AA5A89"/>
    <w:rsid w:val="00AA5FB8"/>
    <w:rsid w:val="00AA62AF"/>
    <w:rsid w:val="00AA62B0"/>
    <w:rsid w:val="00AA6329"/>
    <w:rsid w:val="00AA638A"/>
    <w:rsid w:val="00AA6451"/>
    <w:rsid w:val="00AA6744"/>
    <w:rsid w:val="00AA6D53"/>
    <w:rsid w:val="00AA6ED9"/>
    <w:rsid w:val="00AA7206"/>
    <w:rsid w:val="00AA73BC"/>
    <w:rsid w:val="00AA743C"/>
    <w:rsid w:val="00AA784B"/>
    <w:rsid w:val="00AA7891"/>
    <w:rsid w:val="00AA7A96"/>
    <w:rsid w:val="00AA7A98"/>
    <w:rsid w:val="00AA7C0C"/>
    <w:rsid w:val="00AA7F6D"/>
    <w:rsid w:val="00AB0143"/>
    <w:rsid w:val="00AB0AE7"/>
    <w:rsid w:val="00AB0C10"/>
    <w:rsid w:val="00AB0EE3"/>
    <w:rsid w:val="00AB12F6"/>
    <w:rsid w:val="00AB1341"/>
    <w:rsid w:val="00AB14E6"/>
    <w:rsid w:val="00AB14F3"/>
    <w:rsid w:val="00AB1726"/>
    <w:rsid w:val="00AB1755"/>
    <w:rsid w:val="00AB1B8E"/>
    <w:rsid w:val="00AB1CC2"/>
    <w:rsid w:val="00AB1CDA"/>
    <w:rsid w:val="00AB1CE0"/>
    <w:rsid w:val="00AB1E66"/>
    <w:rsid w:val="00AB207D"/>
    <w:rsid w:val="00AB21C4"/>
    <w:rsid w:val="00AB22AC"/>
    <w:rsid w:val="00AB26BB"/>
    <w:rsid w:val="00AB2774"/>
    <w:rsid w:val="00AB28DF"/>
    <w:rsid w:val="00AB2B47"/>
    <w:rsid w:val="00AB2F72"/>
    <w:rsid w:val="00AB3064"/>
    <w:rsid w:val="00AB3142"/>
    <w:rsid w:val="00AB321E"/>
    <w:rsid w:val="00AB32E1"/>
    <w:rsid w:val="00AB3365"/>
    <w:rsid w:val="00AB34A4"/>
    <w:rsid w:val="00AB385F"/>
    <w:rsid w:val="00AB3865"/>
    <w:rsid w:val="00AB3FE0"/>
    <w:rsid w:val="00AB4137"/>
    <w:rsid w:val="00AB4779"/>
    <w:rsid w:val="00AB4B3D"/>
    <w:rsid w:val="00AB5184"/>
    <w:rsid w:val="00AB538D"/>
    <w:rsid w:val="00AB54D6"/>
    <w:rsid w:val="00AB5792"/>
    <w:rsid w:val="00AB5B39"/>
    <w:rsid w:val="00AB62DC"/>
    <w:rsid w:val="00AB6321"/>
    <w:rsid w:val="00AB69B1"/>
    <w:rsid w:val="00AB6A36"/>
    <w:rsid w:val="00AB6CAE"/>
    <w:rsid w:val="00AB6CC0"/>
    <w:rsid w:val="00AB6D61"/>
    <w:rsid w:val="00AB6F83"/>
    <w:rsid w:val="00AB713D"/>
    <w:rsid w:val="00AB7823"/>
    <w:rsid w:val="00AB7909"/>
    <w:rsid w:val="00AB7BFE"/>
    <w:rsid w:val="00AB7C0F"/>
    <w:rsid w:val="00AC0654"/>
    <w:rsid w:val="00AC0AE9"/>
    <w:rsid w:val="00AC13F0"/>
    <w:rsid w:val="00AC14A4"/>
    <w:rsid w:val="00AC14D9"/>
    <w:rsid w:val="00AC157D"/>
    <w:rsid w:val="00AC15CC"/>
    <w:rsid w:val="00AC19C4"/>
    <w:rsid w:val="00AC203F"/>
    <w:rsid w:val="00AC20D3"/>
    <w:rsid w:val="00AC20FE"/>
    <w:rsid w:val="00AC2192"/>
    <w:rsid w:val="00AC219F"/>
    <w:rsid w:val="00AC23F1"/>
    <w:rsid w:val="00AC246B"/>
    <w:rsid w:val="00AC2B59"/>
    <w:rsid w:val="00AC3066"/>
    <w:rsid w:val="00AC3385"/>
    <w:rsid w:val="00AC4073"/>
    <w:rsid w:val="00AC4123"/>
    <w:rsid w:val="00AC422D"/>
    <w:rsid w:val="00AC4346"/>
    <w:rsid w:val="00AC437C"/>
    <w:rsid w:val="00AC44B9"/>
    <w:rsid w:val="00AC4932"/>
    <w:rsid w:val="00AC4B32"/>
    <w:rsid w:val="00AC4D21"/>
    <w:rsid w:val="00AC4F37"/>
    <w:rsid w:val="00AC55CC"/>
    <w:rsid w:val="00AC55FD"/>
    <w:rsid w:val="00AC57B6"/>
    <w:rsid w:val="00AC594D"/>
    <w:rsid w:val="00AC5A7F"/>
    <w:rsid w:val="00AC5FD1"/>
    <w:rsid w:val="00AC628A"/>
    <w:rsid w:val="00AC698C"/>
    <w:rsid w:val="00AC6C1E"/>
    <w:rsid w:val="00AC6C81"/>
    <w:rsid w:val="00AC6EF4"/>
    <w:rsid w:val="00AC6F4D"/>
    <w:rsid w:val="00AC71E0"/>
    <w:rsid w:val="00AC72F4"/>
    <w:rsid w:val="00AC78DD"/>
    <w:rsid w:val="00AC7E71"/>
    <w:rsid w:val="00AD00F0"/>
    <w:rsid w:val="00AD0764"/>
    <w:rsid w:val="00AD0F95"/>
    <w:rsid w:val="00AD0FE8"/>
    <w:rsid w:val="00AD14BE"/>
    <w:rsid w:val="00AD158C"/>
    <w:rsid w:val="00AD15D6"/>
    <w:rsid w:val="00AD15FD"/>
    <w:rsid w:val="00AD16D8"/>
    <w:rsid w:val="00AD1A6F"/>
    <w:rsid w:val="00AD1C86"/>
    <w:rsid w:val="00AD1D41"/>
    <w:rsid w:val="00AD1F38"/>
    <w:rsid w:val="00AD21CC"/>
    <w:rsid w:val="00AD2830"/>
    <w:rsid w:val="00AD2F22"/>
    <w:rsid w:val="00AD2FA2"/>
    <w:rsid w:val="00AD361D"/>
    <w:rsid w:val="00AD3765"/>
    <w:rsid w:val="00AD39C8"/>
    <w:rsid w:val="00AD3FB4"/>
    <w:rsid w:val="00AD4272"/>
    <w:rsid w:val="00AD48A5"/>
    <w:rsid w:val="00AD4D24"/>
    <w:rsid w:val="00AD4D2F"/>
    <w:rsid w:val="00AD4E5A"/>
    <w:rsid w:val="00AD51B9"/>
    <w:rsid w:val="00AD5451"/>
    <w:rsid w:val="00AD574B"/>
    <w:rsid w:val="00AD57B3"/>
    <w:rsid w:val="00AD5A8D"/>
    <w:rsid w:val="00AD5D19"/>
    <w:rsid w:val="00AD5D8E"/>
    <w:rsid w:val="00AD5E07"/>
    <w:rsid w:val="00AD5F26"/>
    <w:rsid w:val="00AD6011"/>
    <w:rsid w:val="00AD66DB"/>
    <w:rsid w:val="00AD688E"/>
    <w:rsid w:val="00AD6A6E"/>
    <w:rsid w:val="00AD6B66"/>
    <w:rsid w:val="00AD6D87"/>
    <w:rsid w:val="00AD6E7C"/>
    <w:rsid w:val="00AD6ED7"/>
    <w:rsid w:val="00AD6F74"/>
    <w:rsid w:val="00AD7945"/>
    <w:rsid w:val="00AD7A7D"/>
    <w:rsid w:val="00AD7BE5"/>
    <w:rsid w:val="00AD7C84"/>
    <w:rsid w:val="00AD7DC9"/>
    <w:rsid w:val="00AE0005"/>
    <w:rsid w:val="00AE001D"/>
    <w:rsid w:val="00AE0575"/>
    <w:rsid w:val="00AE0628"/>
    <w:rsid w:val="00AE066D"/>
    <w:rsid w:val="00AE0780"/>
    <w:rsid w:val="00AE0781"/>
    <w:rsid w:val="00AE0BA7"/>
    <w:rsid w:val="00AE1024"/>
    <w:rsid w:val="00AE11DC"/>
    <w:rsid w:val="00AE126B"/>
    <w:rsid w:val="00AE1412"/>
    <w:rsid w:val="00AE1567"/>
    <w:rsid w:val="00AE173E"/>
    <w:rsid w:val="00AE17D3"/>
    <w:rsid w:val="00AE199A"/>
    <w:rsid w:val="00AE1B3A"/>
    <w:rsid w:val="00AE1BF3"/>
    <w:rsid w:val="00AE1DFC"/>
    <w:rsid w:val="00AE1E0A"/>
    <w:rsid w:val="00AE1F35"/>
    <w:rsid w:val="00AE1F59"/>
    <w:rsid w:val="00AE26A2"/>
    <w:rsid w:val="00AE26F4"/>
    <w:rsid w:val="00AE28C4"/>
    <w:rsid w:val="00AE2D82"/>
    <w:rsid w:val="00AE3248"/>
    <w:rsid w:val="00AE32C0"/>
    <w:rsid w:val="00AE38D2"/>
    <w:rsid w:val="00AE3AAC"/>
    <w:rsid w:val="00AE403E"/>
    <w:rsid w:val="00AE416F"/>
    <w:rsid w:val="00AE4419"/>
    <w:rsid w:val="00AE466F"/>
    <w:rsid w:val="00AE4B5B"/>
    <w:rsid w:val="00AE4BB2"/>
    <w:rsid w:val="00AE4D87"/>
    <w:rsid w:val="00AE5046"/>
    <w:rsid w:val="00AE5A6F"/>
    <w:rsid w:val="00AE5C3A"/>
    <w:rsid w:val="00AE60FD"/>
    <w:rsid w:val="00AE6203"/>
    <w:rsid w:val="00AE627C"/>
    <w:rsid w:val="00AE6764"/>
    <w:rsid w:val="00AE693C"/>
    <w:rsid w:val="00AE6F6B"/>
    <w:rsid w:val="00AE7135"/>
    <w:rsid w:val="00AE74DC"/>
    <w:rsid w:val="00AE7CB9"/>
    <w:rsid w:val="00AF0181"/>
    <w:rsid w:val="00AF019A"/>
    <w:rsid w:val="00AF022B"/>
    <w:rsid w:val="00AF036C"/>
    <w:rsid w:val="00AF0DDB"/>
    <w:rsid w:val="00AF0FBE"/>
    <w:rsid w:val="00AF1055"/>
    <w:rsid w:val="00AF1642"/>
    <w:rsid w:val="00AF166A"/>
    <w:rsid w:val="00AF1736"/>
    <w:rsid w:val="00AF19B9"/>
    <w:rsid w:val="00AF19DE"/>
    <w:rsid w:val="00AF1E77"/>
    <w:rsid w:val="00AF1E85"/>
    <w:rsid w:val="00AF2286"/>
    <w:rsid w:val="00AF22B4"/>
    <w:rsid w:val="00AF23C5"/>
    <w:rsid w:val="00AF2470"/>
    <w:rsid w:val="00AF25D2"/>
    <w:rsid w:val="00AF26DC"/>
    <w:rsid w:val="00AF2BA7"/>
    <w:rsid w:val="00AF32CA"/>
    <w:rsid w:val="00AF34C0"/>
    <w:rsid w:val="00AF354C"/>
    <w:rsid w:val="00AF4110"/>
    <w:rsid w:val="00AF4377"/>
    <w:rsid w:val="00AF44FE"/>
    <w:rsid w:val="00AF4667"/>
    <w:rsid w:val="00AF4A93"/>
    <w:rsid w:val="00AF4CDB"/>
    <w:rsid w:val="00AF52F0"/>
    <w:rsid w:val="00AF539E"/>
    <w:rsid w:val="00AF568C"/>
    <w:rsid w:val="00AF5902"/>
    <w:rsid w:val="00AF5A42"/>
    <w:rsid w:val="00AF6204"/>
    <w:rsid w:val="00AF6386"/>
    <w:rsid w:val="00AF638C"/>
    <w:rsid w:val="00AF6417"/>
    <w:rsid w:val="00AF6809"/>
    <w:rsid w:val="00AF6936"/>
    <w:rsid w:val="00AF6B4D"/>
    <w:rsid w:val="00AF6E8A"/>
    <w:rsid w:val="00AF72B1"/>
    <w:rsid w:val="00AF7493"/>
    <w:rsid w:val="00AF7CEC"/>
    <w:rsid w:val="00AF7FF0"/>
    <w:rsid w:val="00B00532"/>
    <w:rsid w:val="00B01227"/>
    <w:rsid w:val="00B012CC"/>
    <w:rsid w:val="00B0144E"/>
    <w:rsid w:val="00B014E1"/>
    <w:rsid w:val="00B015C1"/>
    <w:rsid w:val="00B01EB5"/>
    <w:rsid w:val="00B01F60"/>
    <w:rsid w:val="00B01F9E"/>
    <w:rsid w:val="00B020D0"/>
    <w:rsid w:val="00B02241"/>
    <w:rsid w:val="00B025B1"/>
    <w:rsid w:val="00B02AD7"/>
    <w:rsid w:val="00B02BF8"/>
    <w:rsid w:val="00B03387"/>
    <w:rsid w:val="00B0344E"/>
    <w:rsid w:val="00B036E4"/>
    <w:rsid w:val="00B038CF"/>
    <w:rsid w:val="00B03C82"/>
    <w:rsid w:val="00B040CF"/>
    <w:rsid w:val="00B0410D"/>
    <w:rsid w:val="00B04330"/>
    <w:rsid w:val="00B04625"/>
    <w:rsid w:val="00B0481C"/>
    <w:rsid w:val="00B04E8D"/>
    <w:rsid w:val="00B04EFA"/>
    <w:rsid w:val="00B05052"/>
    <w:rsid w:val="00B05095"/>
    <w:rsid w:val="00B05111"/>
    <w:rsid w:val="00B051FF"/>
    <w:rsid w:val="00B05595"/>
    <w:rsid w:val="00B05714"/>
    <w:rsid w:val="00B0588E"/>
    <w:rsid w:val="00B05912"/>
    <w:rsid w:val="00B05D1A"/>
    <w:rsid w:val="00B06463"/>
    <w:rsid w:val="00B065E7"/>
    <w:rsid w:val="00B06894"/>
    <w:rsid w:val="00B06904"/>
    <w:rsid w:val="00B06909"/>
    <w:rsid w:val="00B06BB9"/>
    <w:rsid w:val="00B06E39"/>
    <w:rsid w:val="00B06F85"/>
    <w:rsid w:val="00B072AB"/>
    <w:rsid w:val="00B0730F"/>
    <w:rsid w:val="00B07603"/>
    <w:rsid w:val="00B07E61"/>
    <w:rsid w:val="00B07E95"/>
    <w:rsid w:val="00B10476"/>
    <w:rsid w:val="00B1055C"/>
    <w:rsid w:val="00B1056E"/>
    <w:rsid w:val="00B105C7"/>
    <w:rsid w:val="00B1084D"/>
    <w:rsid w:val="00B110D3"/>
    <w:rsid w:val="00B113B9"/>
    <w:rsid w:val="00B119E6"/>
    <w:rsid w:val="00B11AF0"/>
    <w:rsid w:val="00B11F42"/>
    <w:rsid w:val="00B12109"/>
    <w:rsid w:val="00B124D3"/>
    <w:rsid w:val="00B129A7"/>
    <w:rsid w:val="00B12A13"/>
    <w:rsid w:val="00B12D06"/>
    <w:rsid w:val="00B12D67"/>
    <w:rsid w:val="00B12E4E"/>
    <w:rsid w:val="00B12EC2"/>
    <w:rsid w:val="00B12ECA"/>
    <w:rsid w:val="00B1305B"/>
    <w:rsid w:val="00B13587"/>
    <w:rsid w:val="00B13A0E"/>
    <w:rsid w:val="00B13B5F"/>
    <w:rsid w:val="00B13B7A"/>
    <w:rsid w:val="00B13C0A"/>
    <w:rsid w:val="00B13DEF"/>
    <w:rsid w:val="00B14D0C"/>
    <w:rsid w:val="00B14E1F"/>
    <w:rsid w:val="00B14E31"/>
    <w:rsid w:val="00B15189"/>
    <w:rsid w:val="00B15416"/>
    <w:rsid w:val="00B15440"/>
    <w:rsid w:val="00B15952"/>
    <w:rsid w:val="00B159CA"/>
    <w:rsid w:val="00B15AB5"/>
    <w:rsid w:val="00B15E55"/>
    <w:rsid w:val="00B1644C"/>
    <w:rsid w:val="00B1674C"/>
    <w:rsid w:val="00B167A3"/>
    <w:rsid w:val="00B1691B"/>
    <w:rsid w:val="00B16AEE"/>
    <w:rsid w:val="00B16B6F"/>
    <w:rsid w:val="00B16C3E"/>
    <w:rsid w:val="00B16DDB"/>
    <w:rsid w:val="00B17060"/>
    <w:rsid w:val="00B171AC"/>
    <w:rsid w:val="00B17D0A"/>
    <w:rsid w:val="00B20051"/>
    <w:rsid w:val="00B20074"/>
    <w:rsid w:val="00B202B9"/>
    <w:rsid w:val="00B204BB"/>
    <w:rsid w:val="00B205AB"/>
    <w:rsid w:val="00B205B2"/>
    <w:rsid w:val="00B205DC"/>
    <w:rsid w:val="00B207AA"/>
    <w:rsid w:val="00B20C5B"/>
    <w:rsid w:val="00B20EBC"/>
    <w:rsid w:val="00B20EE4"/>
    <w:rsid w:val="00B215F0"/>
    <w:rsid w:val="00B21625"/>
    <w:rsid w:val="00B21B39"/>
    <w:rsid w:val="00B21B84"/>
    <w:rsid w:val="00B21BC2"/>
    <w:rsid w:val="00B21E1B"/>
    <w:rsid w:val="00B21E37"/>
    <w:rsid w:val="00B21FC7"/>
    <w:rsid w:val="00B2202B"/>
    <w:rsid w:val="00B22336"/>
    <w:rsid w:val="00B22AD0"/>
    <w:rsid w:val="00B22B69"/>
    <w:rsid w:val="00B22D66"/>
    <w:rsid w:val="00B2340A"/>
    <w:rsid w:val="00B23613"/>
    <w:rsid w:val="00B23656"/>
    <w:rsid w:val="00B242AC"/>
    <w:rsid w:val="00B2472D"/>
    <w:rsid w:val="00B247B5"/>
    <w:rsid w:val="00B247EE"/>
    <w:rsid w:val="00B2484D"/>
    <w:rsid w:val="00B24D52"/>
    <w:rsid w:val="00B2513F"/>
    <w:rsid w:val="00B25173"/>
    <w:rsid w:val="00B25A05"/>
    <w:rsid w:val="00B25F4C"/>
    <w:rsid w:val="00B260DB"/>
    <w:rsid w:val="00B2637A"/>
    <w:rsid w:val="00B266FD"/>
    <w:rsid w:val="00B26720"/>
    <w:rsid w:val="00B26764"/>
    <w:rsid w:val="00B26783"/>
    <w:rsid w:val="00B26B6B"/>
    <w:rsid w:val="00B26CE5"/>
    <w:rsid w:val="00B27044"/>
    <w:rsid w:val="00B27693"/>
    <w:rsid w:val="00B279ED"/>
    <w:rsid w:val="00B27AD0"/>
    <w:rsid w:val="00B27F3C"/>
    <w:rsid w:val="00B3011E"/>
    <w:rsid w:val="00B303DC"/>
    <w:rsid w:val="00B305C7"/>
    <w:rsid w:val="00B308B2"/>
    <w:rsid w:val="00B30C2D"/>
    <w:rsid w:val="00B30C3A"/>
    <w:rsid w:val="00B3101C"/>
    <w:rsid w:val="00B313E5"/>
    <w:rsid w:val="00B317C4"/>
    <w:rsid w:val="00B317CF"/>
    <w:rsid w:val="00B31952"/>
    <w:rsid w:val="00B31BBF"/>
    <w:rsid w:val="00B31C23"/>
    <w:rsid w:val="00B32080"/>
    <w:rsid w:val="00B328B6"/>
    <w:rsid w:val="00B32F63"/>
    <w:rsid w:val="00B331AF"/>
    <w:rsid w:val="00B33921"/>
    <w:rsid w:val="00B3392B"/>
    <w:rsid w:val="00B33E4E"/>
    <w:rsid w:val="00B340D3"/>
    <w:rsid w:val="00B3458A"/>
    <w:rsid w:val="00B34B24"/>
    <w:rsid w:val="00B34BAE"/>
    <w:rsid w:val="00B34F9B"/>
    <w:rsid w:val="00B35259"/>
    <w:rsid w:val="00B354E1"/>
    <w:rsid w:val="00B35535"/>
    <w:rsid w:val="00B355AB"/>
    <w:rsid w:val="00B355B9"/>
    <w:rsid w:val="00B356B6"/>
    <w:rsid w:val="00B35C97"/>
    <w:rsid w:val="00B3620B"/>
    <w:rsid w:val="00B362E5"/>
    <w:rsid w:val="00B3661E"/>
    <w:rsid w:val="00B366A2"/>
    <w:rsid w:val="00B36D67"/>
    <w:rsid w:val="00B37107"/>
    <w:rsid w:val="00B37225"/>
    <w:rsid w:val="00B37E3E"/>
    <w:rsid w:val="00B40243"/>
    <w:rsid w:val="00B40395"/>
    <w:rsid w:val="00B40580"/>
    <w:rsid w:val="00B40831"/>
    <w:rsid w:val="00B40999"/>
    <w:rsid w:val="00B40AD1"/>
    <w:rsid w:val="00B40DA7"/>
    <w:rsid w:val="00B40DDA"/>
    <w:rsid w:val="00B40FF3"/>
    <w:rsid w:val="00B40FF8"/>
    <w:rsid w:val="00B41685"/>
    <w:rsid w:val="00B417C3"/>
    <w:rsid w:val="00B41839"/>
    <w:rsid w:val="00B41A8F"/>
    <w:rsid w:val="00B41D7B"/>
    <w:rsid w:val="00B41F15"/>
    <w:rsid w:val="00B41F85"/>
    <w:rsid w:val="00B424F1"/>
    <w:rsid w:val="00B427A9"/>
    <w:rsid w:val="00B429CE"/>
    <w:rsid w:val="00B431D1"/>
    <w:rsid w:val="00B43350"/>
    <w:rsid w:val="00B434A0"/>
    <w:rsid w:val="00B4359B"/>
    <w:rsid w:val="00B43F2B"/>
    <w:rsid w:val="00B44250"/>
    <w:rsid w:val="00B449C0"/>
    <w:rsid w:val="00B44C38"/>
    <w:rsid w:val="00B452BE"/>
    <w:rsid w:val="00B453D7"/>
    <w:rsid w:val="00B4565B"/>
    <w:rsid w:val="00B45BF9"/>
    <w:rsid w:val="00B45D0D"/>
    <w:rsid w:val="00B45D80"/>
    <w:rsid w:val="00B461FF"/>
    <w:rsid w:val="00B46389"/>
    <w:rsid w:val="00B4650F"/>
    <w:rsid w:val="00B47634"/>
    <w:rsid w:val="00B47697"/>
    <w:rsid w:val="00B478F9"/>
    <w:rsid w:val="00B478FE"/>
    <w:rsid w:val="00B4793C"/>
    <w:rsid w:val="00B47A67"/>
    <w:rsid w:val="00B47CCF"/>
    <w:rsid w:val="00B47DA0"/>
    <w:rsid w:val="00B47FB9"/>
    <w:rsid w:val="00B50227"/>
    <w:rsid w:val="00B50733"/>
    <w:rsid w:val="00B50B1B"/>
    <w:rsid w:val="00B50D15"/>
    <w:rsid w:val="00B50E65"/>
    <w:rsid w:val="00B50FFC"/>
    <w:rsid w:val="00B51093"/>
    <w:rsid w:val="00B5109E"/>
    <w:rsid w:val="00B510AA"/>
    <w:rsid w:val="00B5159B"/>
    <w:rsid w:val="00B51610"/>
    <w:rsid w:val="00B516BD"/>
    <w:rsid w:val="00B519DB"/>
    <w:rsid w:val="00B51A9B"/>
    <w:rsid w:val="00B51AB4"/>
    <w:rsid w:val="00B51FE7"/>
    <w:rsid w:val="00B5285A"/>
    <w:rsid w:val="00B529AF"/>
    <w:rsid w:val="00B52AEB"/>
    <w:rsid w:val="00B53C7A"/>
    <w:rsid w:val="00B5408B"/>
    <w:rsid w:val="00B54090"/>
    <w:rsid w:val="00B54331"/>
    <w:rsid w:val="00B5494F"/>
    <w:rsid w:val="00B5497C"/>
    <w:rsid w:val="00B54ADE"/>
    <w:rsid w:val="00B54AE1"/>
    <w:rsid w:val="00B54B45"/>
    <w:rsid w:val="00B54F31"/>
    <w:rsid w:val="00B553C7"/>
    <w:rsid w:val="00B55BBD"/>
    <w:rsid w:val="00B55D33"/>
    <w:rsid w:val="00B56355"/>
    <w:rsid w:val="00B56BA5"/>
    <w:rsid w:val="00B56D7B"/>
    <w:rsid w:val="00B5713D"/>
    <w:rsid w:val="00B57545"/>
    <w:rsid w:val="00B5769F"/>
    <w:rsid w:val="00B57A62"/>
    <w:rsid w:val="00B57BB8"/>
    <w:rsid w:val="00B57C2E"/>
    <w:rsid w:val="00B57DB6"/>
    <w:rsid w:val="00B57DE3"/>
    <w:rsid w:val="00B60344"/>
    <w:rsid w:val="00B603FC"/>
    <w:rsid w:val="00B604C6"/>
    <w:rsid w:val="00B607A7"/>
    <w:rsid w:val="00B612B1"/>
    <w:rsid w:val="00B6153A"/>
    <w:rsid w:val="00B61941"/>
    <w:rsid w:val="00B61B35"/>
    <w:rsid w:val="00B61C51"/>
    <w:rsid w:val="00B61C6D"/>
    <w:rsid w:val="00B61D68"/>
    <w:rsid w:val="00B61E77"/>
    <w:rsid w:val="00B62014"/>
    <w:rsid w:val="00B627A0"/>
    <w:rsid w:val="00B62E0B"/>
    <w:rsid w:val="00B6338A"/>
    <w:rsid w:val="00B635E8"/>
    <w:rsid w:val="00B63A3C"/>
    <w:rsid w:val="00B63A60"/>
    <w:rsid w:val="00B63D77"/>
    <w:rsid w:val="00B63FFE"/>
    <w:rsid w:val="00B64059"/>
    <w:rsid w:val="00B640A1"/>
    <w:rsid w:val="00B640D0"/>
    <w:rsid w:val="00B64286"/>
    <w:rsid w:val="00B64BD0"/>
    <w:rsid w:val="00B64BFD"/>
    <w:rsid w:val="00B64D53"/>
    <w:rsid w:val="00B64D64"/>
    <w:rsid w:val="00B64D80"/>
    <w:rsid w:val="00B64F03"/>
    <w:rsid w:val="00B65E1B"/>
    <w:rsid w:val="00B65E6E"/>
    <w:rsid w:val="00B6601A"/>
    <w:rsid w:val="00B6620D"/>
    <w:rsid w:val="00B66499"/>
    <w:rsid w:val="00B664D4"/>
    <w:rsid w:val="00B668BD"/>
    <w:rsid w:val="00B669D6"/>
    <w:rsid w:val="00B66CA3"/>
    <w:rsid w:val="00B66F28"/>
    <w:rsid w:val="00B670FE"/>
    <w:rsid w:val="00B671FF"/>
    <w:rsid w:val="00B6722C"/>
    <w:rsid w:val="00B6746B"/>
    <w:rsid w:val="00B674FC"/>
    <w:rsid w:val="00B67773"/>
    <w:rsid w:val="00B6778A"/>
    <w:rsid w:val="00B67A36"/>
    <w:rsid w:val="00B67CBE"/>
    <w:rsid w:val="00B67CFD"/>
    <w:rsid w:val="00B700D8"/>
    <w:rsid w:val="00B7049C"/>
    <w:rsid w:val="00B7052E"/>
    <w:rsid w:val="00B707D8"/>
    <w:rsid w:val="00B709D0"/>
    <w:rsid w:val="00B70FC6"/>
    <w:rsid w:val="00B71073"/>
    <w:rsid w:val="00B710B7"/>
    <w:rsid w:val="00B711B1"/>
    <w:rsid w:val="00B712F5"/>
    <w:rsid w:val="00B71602"/>
    <w:rsid w:val="00B71621"/>
    <w:rsid w:val="00B7181D"/>
    <w:rsid w:val="00B71955"/>
    <w:rsid w:val="00B71AFD"/>
    <w:rsid w:val="00B71D34"/>
    <w:rsid w:val="00B71D83"/>
    <w:rsid w:val="00B723B4"/>
    <w:rsid w:val="00B724F9"/>
    <w:rsid w:val="00B725CE"/>
    <w:rsid w:val="00B728CE"/>
    <w:rsid w:val="00B72A71"/>
    <w:rsid w:val="00B72B13"/>
    <w:rsid w:val="00B72C3F"/>
    <w:rsid w:val="00B72CF5"/>
    <w:rsid w:val="00B72E06"/>
    <w:rsid w:val="00B7327D"/>
    <w:rsid w:val="00B7340D"/>
    <w:rsid w:val="00B737E0"/>
    <w:rsid w:val="00B73B3E"/>
    <w:rsid w:val="00B73D1F"/>
    <w:rsid w:val="00B73E62"/>
    <w:rsid w:val="00B73EC5"/>
    <w:rsid w:val="00B7402B"/>
    <w:rsid w:val="00B742C5"/>
    <w:rsid w:val="00B74829"/>
    <w:rsid w:val="00B74AC3"/>
    <w:rsid w:val="00B74BE8"/>
    <w:rsid w:val="00B74E35"/>
    <w:rsid w:val="00B75331"/>
    <w:rsid w:val="00B754F1"/>
    <w:rsid w:val="00B75B25"/>
    <w:rsid w:val="00B75CC2"/>
    <w:rsid w:val="00B75EE6"/>
    <w:rsid w:val="00B7633F"/>
    <w:rsid w:val="00B763E8"/>
    <w:rsid w:val="00B763F1"/>
    <w:rsid w:val="00B7671F"/>
    <w:rsid w:val="00B7689E"/>
    <w:rsid w:val="00B76A5F"/>
    <w:rsid w:val="00B76CFE"/>
    <w:rsid w:val="00B7744C"/>
    <w:rsid w:val="00B77787"/>
    <w:rsid w:val="00B77C86"/>
    <w:rsid w:val="00B77CC1"/>
    <w:rsid w:val="00B77D98"/>
    <w:rsid w:val="00B77E06"/>
    <w:rsid w:val="00B77FD4"/>
    <w:rsid w:val="00B8003E"/>
    <w:rsid w:val="00B80253"/>
    <w:rsid w:val="00B8044E"/>
    <w:rsid w:val="00B80D6E"/>
    <w:rsid w:val="00B817A8"/>
    <w:rsid w:val="00B81A77"/>
    <w:rsid w:val="00B81CD3"/>
    <w:rsid w:val="00B81E05"/>
    <w:rsid w:val="00B82206"/>
    <w:rsid w:val="00B82615"/>
    <w:rsid w:val="00B8269B"/>
    <w:rsid w:val="00B82A69"/>
    <w:rsid w:val="00B8310C"/>
    <w:rsid w:val="00B83936"/>
    <w:rsid w:val="00B83CF4"/>
    <w:rsid w:val="00B84F2E"/>
    <w:rsid w:val="00B850CD"/>
    <w:rsid w:val="00B853A5"/>
    <w:rsid w:val="00B853D3"/>
    <w:rsid w:val="00B8553E"/>
    <w:rsid w:val="00B85674"/>
    <w:rsid w:val="00B85B04"/>
    <w:rsid w:val="00B86804"/>
    <w:rsid w:val="00B8680D"/>
    <w:rsid w:val="00B869B9"/>
    <w:rsid w:val="00B86AD2"/>
    <w:rsid w:val="00B86B65"/>
    <w:rsid w:val="00B86D93"/>
    <w:rsid w:val="00B8736F"/>
    <w:rsid w:val="00B8773E"/>
    <w:rsid w:val="00B879CF"/>
    <w:rsid w:val="00B87A5D"/>
    <w:rsid w:val="00B87BE5"/>
    <w:rsid w:val="00B87D30"/>
    <w:rsid w:val="00B87E08"/>
    <w:rsid w:val="00B908E2"/>
    <w:rsid w:val="00B909A7"/>
    <w:rsid w:val="00B90C03"/>
    <w:rsid w:val="00B90CA7"/>
    <w:rsid w:val="00B90D75"/>
    <w:rsid w:val="00B90E49"/>
    <w:rsid w:val="00B90E67"/>
    <w:rsid w:val="00B91875"/>
    <w:rsid w:val="00B91B60"/>
    <w:rsid w:val="00B92055"/>
    <w:rsid w:val="00B926E9"/>
    <w:rsid w:val="00B9281E"/>
    <w:rsid w:val="00B92B4F"/>
    <w:rsid w:val="00B92D6A"/>
    <w:rsid w:val="00B92E27"/>
    <w:rsid w:val="00B92EB0"/>
    <w:rsid w:val="00B92F5F"/>
    <w:rsid w:val="00B93575"/>
    <w:rsid w:val="00B93627"/>
    <w:rsid w:val="00B93708"/>
    <w:rsid w:val="00B93888"/>
    <w:rsid w:val="00B93AF5"/>
    <w:rsid w:val="00B93B98"/>
    <w:rsid w:val="00B93DB6"/>
    <w:rsid w:val="00B93F15"/>
    <w:rsid w:val="00B94459"/>
    <w:rsid w:val="00B9451B"/>
    <w:rsid w:val="00B94721"/>
    <w:rsid w:val="00B94AEB"/>
    <w:rsid w:val="00B94B9F"/>
    <w:rsid w:val="00B94C4B"/>
    <w:rsid w:val="00B94C7F"/>
    <w:rsid w:val="00B94CC7"/>
    <w:rsid w:val="00B94EF9"/>
    <w:rsid w:val="00B94F0E"/>
    <w:rsid w:val="00B94F91"/>
    <w:rsid w:val="00B954CC"/>
    <w:rsid w:val="00B95730"/>
    <w:rsid w:val="00B95A05"/>
    <w:rsid w:val="00B96003"/>
    <w:rsid w:val="00B961AB"/>
    <w:rsid w:val="00B961D0"/>
    <w:rsid w:val="00B9634E"/>
    <w:rsid w:val="00B96561"/>
    <w:rsid w:val="00B967B5"/>
    <w:rsid w:val="00B968AF"/>
    <w:rsid w:val="00B96E38"/>
    <w:rsid w:val="00B97301"/>
    <w:rsid w:val="00B97422"/>
    <w:rsid w:val="00B976A7"/>
    <w:rsid w:val="00B976BA"/>
    <w:rsid w:val="00B97C10"/>
    <w:rsid w:val="00BA00FF"/>
    <w:rsid w:val="00BA0301"/>
    <w:rsid w:val="00BA0504"/>
    <w:rsid w:val="00BA053E"/>
    <w:rsid w:val="00BA0645"/>
    <w:rsid w:val="00BA0CC8"/>
    <w:rsid w:val="00BA0E00"/>
    <w:rsid w:val="00BA0E4F"/>
    <w:rsid w:val="00BA0F8F"/>
    <w:rsid w:val="00BA16DA"/>
    <w:rsid w:val="00BA1E6D"/>
    <w:rsid w:val="00BA1EBD"/>
    <w:rsid w:val="00BA2257"/>
    <w:rsid w:val="00BA2793"/>
    <w:rsid w:val="00BA2AD4"/>
    <w:rsid w:val="00BA2C55"/>
    <w:rsid w:val="00BA2DB8"/>
    <w:rsid w:val="00BA2DE3"/>
    <w:rsid w:val="00BA2F5E"/>
    <w:rsid w:val="00BA316E"/>
    <w:rsid w:val="00BA3173"/>
    <w:rsid w:val="00BA3717"/>
    <w:rsid w:val="00BA37BD"/>
    <w:rsid w:val="00BA3F78"/>
    <w:rsid w:val="00BA4378"/>
    <w:rsid w:val="00BA489C"/>
    <w:rsid w:val="00BA48C3"/>
    <w:rsid w:val="00BA4B43"/>
    <w:rsid w:val="00BA4CBF"/>
    <w:rsid w:val="00BA4F81"/>
    <w:rsid w:val="00BA5428"/>
    <w:rsid w:val="00BA571A"/>
    <w:rsid w:val="00BA5AFC"/>
    <w:rsid w:val="00BA641D"/>
    <w:rsid w:val="00BA68BC"/>
    <w:rsid w:val="00BA6CB3"/>
    <w:rsid w:val="00BA6D01"/>
    <w:rsid w:val="00BA6E9A"/>
    <w:rsid w:val="00BA7164"/>
    <w:rsid w:val="00BA732A"/>
    <w:rsid w:val="00BA74C1"/>
    <w:rsid w:val="00BA7513"/>
    <w:rsid w:val="00BA7813"/>
    <w:rsid w:val="00BA7CF2"/>
    <w:rsid w:val="00BA7E83"/>
    <w:rsid w:val="00BB0008"/>
    <w:rsid w:val="00BB0112"/>
    <w:rsid w:val="00BB0353"/>
    <w:rsid w:val="00BB060A"/>
    <w:rsid w:val="00BB0C23"/>
    <w:rsid w:val="00BB0F6F"/>
    <w:rsid w:val="00BB0F85"/>
    <w:rsid w:val="00BB172E"/>
    <w:rsid w:val="00BB1F32"/>
    <w:rsid w:val="00BB2089"/>
    <w:rsid w:val="00BB221E"/>
    <w:rsid w:val="00BB2557"/>
    <w:rsid w:val="00BB262F"/>
    <w:rsid w:val="00BB264D"/>
    <w:rsid w:val="00BB2C72"/>
    <w:rsid w:val="00BB2DF6"/>
    <w:rsid w:val="00BB2F44"/>
    <w:rsid w:val="00BB2FCC"/>
    <w:rsid w:val="00BB312B"/>
    <w:rsid w:val="00BB327F"/>
    <w:rsid w:val="00BB34AA"/>
    <w:rsid w:val="00BB367B"/>
    <w:rsid w:val="00BB3ADE"/>
    <w:rsid w:val="00BB3C65"/>
    <w:rsid w:val="00BB40C7"/>
    <w:rsid w:val="00BB4218"/>
    <w:rsid w:val="00BB4278"/>
    <w:rsid w:val="00BB42D3"/>
    <w:rsid w:val="00BB4315"/>
    <w:rsid w:val="00BB4601"/>
    <w:rsid w:val="00BB469A"/>
    <w:rsid w:val="00BB4870"/>
    <w:rsid w:val="00BB4C4A"/>
    <w:rsid w:val="00BB4DEA"/>
    <w:rsid w:val="00BB4E87"/>
    <w:rsid w:val="00BB4F78"/>
    <w:rsid w:val="00BB4F91"/>
    <w:rsid w:val="00BB501D"/>
    <w:rsid w:val="00BB5047"/>
    <w:rsid w:val="00BB5476"/>
    <w:rsid w:val="00BB5975"/>
    <w:rsid w:val="00BB645A"/>
    <w:rsid w:val="00BB6619"/>
    <w:rsid w:val="00BB6DA3"/>
    <w:rsid w:val="00BB6F52"/>
    <w:rsid w:val="00BB6FF8"/>
    <w:rsid w:val="00BB71D9"/>
    <w:rsid w:val="00BB74CF"/>
    <w:rsid w:val="00BB767D"/>
    <w:rsid w:val="00BB770E"/>
    <w:rsid w:val="00BB790E"/>
    <w:rsid w:val="00BC023C"/>
    <w:rsid w:val="00BC06EB"/>
    <w:rsid w:val="00BC0A48"/>
    <w:rsid w:val="00BC0E6E"/>
    <w:rsid w:val="00BC1073"/>
    <w:rsid w:val="00BC108C"/>
    <w:rsid w:val="00BC117F"/>
    <w:rsid w:val="00BC11C5"/>
    <w:rsid w:val="00BC13CC"/>
    <w:rsid w:val="00BC1765"/>
    <w:rsid w:val="00BC1A5D"/>
    <w:rsid w:val="00BC1B2B"/>
    <w:rsid w:val="00BC1C1C"/>
    <w:rsid w:val="00BC1CCD"/>
    <w:rsid w:val="00BC1F0F"/>
    <w:rsid w:val="00BC245F"/>
    <w:rsid w:val="00BC2FD1"/>
    <w:rsid w:val="00BC3E05"/>
    <w:rsid w:val="00BC3ECE"/>
    <w:rsid w:val="00BC40C5"/>
    <w:rsid w:val="00BC4150"/>
    <w:rsid w:val="00BC4379"/>
    <w:rsid w:val="00BC45A0"/>
    <w:rsid w:val="00BC4EF9"/>
    <w:rsid w:val="00BC5618"/>
    <w:rsid w:val="00BC575E"/>
    <w:rsid w:val="00BC5897"/>
    <w:rsid w:val="00BC5E30"/>
    <w:rsid w:val="00BC5F6A"/>
    <w:rsid w:val="00BC621A"/>
    <w:rsid w:val="00BC632B"/>
    <w:rsid w:val="00BC682D"/>
    <w:rsid w:val="00BC6C54"/>
    <w:rsid w:val="00BC6CFF"/>
    <w:rsid w:val="00BC6E8C"/>
    <w:rsid w:val="00BC7130"/>
    <w:rsid w:val="00BC7288"/>
    <w:rsid w:val="00BC73FD"/>
    <w:rsid w:val="00BC7BBC"/>
    <w:rsid w:val="00BD02A1"/>
    <w:rsid w:val="00BD0339"/>
    <w:rsid w:val="00BD068B"/>
    <w:rsid w:val="00BD075C"/>
    <w:rsid w:val="00BD09B7"/>
    <w:rsid w:val="00BD0A24"/>
    <w:rsid w:val="00BD0ACD"/>
    <w:rsid w:val="00BD0C38"/>
    <w:rsid w:val="00BD1003"/>
    <w:rsid w:val="00BD12CF"/>
    <w:rsid w:val="00BD16D5"/>
    <w:rsid w:val="00BD1715"/>
    <w:rsid w:val="00BD175E"/>
    <w:rsid w:val="00BD19CA"/>
    <w:rsid w:val="00BD1C4C"/>
    <w:rsid w:val="00BD1C61"/>
    <w:rsid w:val="00BD24A6"/>
    <w:rsid w:val="00BD298B"/>
    <w:rsid w:val="00BD2A2E"/>
    <w:rsid w:val="00BD2B54"/>
    <w:rsid w:val="00BD3199"/>
    <w:rsid w:val="00BD349C"/>
    <w:rsid w:val="00BD35D2"/>
    <w:rsid w:val="00BD3680"/>
    <w:rsid w:val="00BD3EBC"/>
    <w:rsid w:val="00BD418B"/>
    <w:rsid w:val="00BD4369"/>
    <w:rsid w:val="00BD46DA"/>
    <w:rsid w:val="00BD4850"/>
    <w:rsid w:val="00BD490A"/>
    <w:rsid w:val="00BD4935"/>
    <w:rsid w:val="00BD4A6F"/>
    <w:rsid w:val="00BD4E6B"/>
    <w:rsid w:val="00BD4F6E"/>
    <w:rsid w:val="00BD4F95"/>
    <w:rsid w:val="00BD5151"/>
    <w:rsid w:val="00BD51FA"/>
    <w:rsid w:val="00BD535B"/>
    <w:rsid w:val="00BD5388"/>
    <w:rsid w:val="00BD56B5"/>
    <w:rsid w:val="00BD591D"/>
    <w:rsid w:val="00BD5DA5"/>
    <w:rsid w:val="00BD60C5"/>
    <w:rsid w:val="00BD611D"/>
    <w:rsid w:val="00BD62C1"/>
    <w:rsid w:val="00BD6366"/>
    <w:rsid w:val="00BD6797"/>
    <w:rsid w:val="00BD69BE"/>
    <w:rsid w:val="00BD6F6E"/>
    <w:rsid w:val="00BD71C7"/>
    <w:rsid w:val="00BD74AC"/>
    <w:rsid w:val="00BD7DF0"/>
    <w:rsid w:val="00BE02B5"/>
    <w:rsid w:val="00BE04FD"/>
    <w:rsid w:val="00BE051B"/>
    <w:rsid w:val="00BE05FA"/>
    <w:rsid w:val="00BE08CB"/>
    <w:rsid w:val="00BE0D0C"/>
    <w:rsid w:val="00BE10CC"/>
    <w:rsid w:val="00BE1191"/>
    <w:rsid w:val="00BE143A"/>
    <w:rsid w:val="00BE1573"/>
    <w:rsid w:val="00BE1578"/>
    <w:rsid w:val="00BE1BAC"/>
    <w:rsid w:val="00BE1BC8"/>
    <w:rsid w:val="00BE1E1A"/>
    <w:rsid w:val="00BE1E6B"/>
    <w:rsid w:val="00BE1FFB"/>
    <w:rsid w:val="00BE2422"/>
    <w:rsid w:val="00BE26AD"/>
    <w:rsid w:val="00BE27D0"/>
    <w:rsid w:val="00BE29A1"/>
    <w:rsid w:val="00BE2AF6"/>
    <w:rsid w:val="00BE2C20"/>
    <w:rsid w:val="00BE30EA"/>
    <w:rsid w:val="00BE32B0"/>
    <w:rsid w:val="00BE330C"/>
    <w:rsid w:val="00BE33E1"/>
    <w:rsid w:val="00BE3A5E"/>
    <w:rsid w:val="00BE3A96"/>
    <w:rsid w:val="00BE3AD0"/>
    <w:rsid w:val="00BE3BE4"/>
    <w:rsid w:val="00BE3D1E"/>
    <w:rsid w:val="00BE3D5D"/>
    <w:rsid w:val="00BE3E23"/>
    <w:rsid w:val="00BE4482"/>
    <w:rsid w:val="00BE4995"/>
    <w:rsid w:val="00BE4B72"/>
    <w:rsid w:val="00BE4C16"/>
    <w:rsid w:val="00BE5109"/>
    <w:rsid w:val="00BE524C"/>
    <w:rsid w:val="00BE5C37"/>
    <w:rsid w:val="00BE5D12"/>
    <w:rsid w:val="00BE5E56"/>
    <w:rsid w:val="00BE5EB5"/>
    <w:rsid w:val="00BE6305"/>
    <w:rsid w:val="00BE6440"/>
    <w:rsid w:val="00BE657C"/>
    <w:rsid w:val="00BE66EA"/>
    <w:rsid w:val="00BE6716"/>
    <w:rsid w:val="00BE6B49"/>
    <w:rsid w:val="00BE6DC7"/>
    <w:rsid w:val="00BE7026"/>
    <w:rsid w:val="00BE7170"/>
    <w:rsid w:val="00BE7440"/>
    <w:rsid w:val="00BE74AA"/>
    <w:rsid w:val="00BE7545"/>
    <w:rsid w:val="00BE7BF5"/>
    <w:rsid w:val="00BE7CDB"/>
    <w:rsid w:val="00BF01C3"/>
    <w:rsid w:val="00BF05A6"/>
    <w:rsid w:val="00BF0BCD"/>
    <w:rsid w:val="00BF0E2F"/>
    <w:rsid w:val="00BF108B"/>
    <w:rsid w:val="00BF10E8"/>
    <w:rsid w:val="00BF12C6"/>
    <w:rsid w:val="00BF1861"/>
    <w:rsid w:val="00BF187B"/>
    <w:rsid w:val="00BF1B10"/>
    <w:rsid w:val="00BF1CA8"/>
    <w:rsid w:val="00BF2322"/>
    <w:rsid w:val="00BF2527"/>
    <w:rsid w:val="00BF2627"/>
    <w:rsid w:val="00BF267F"/>
    <w:rsid w:val="00BF2810"/>
    <w:rsid w:val="00BF2AAE"/>
    <w:rsid w:val="00BF2B66"/>
    <w:rsid w:val="00BF2BCB"/>
    <w:rsid w:val="00BF2F54"/>
    <w:rsid w:val="00BF31C9"/>
    <w:rsid w:val="00BF3234"/>
    <w:rsid w:val="00BF3271"/>
    <w:rsid w:val="00BF397C"/>
    <w:rsid w:val="00BF39BD"/>
    <w:rsid w:val="00BF3C78"/>
    <w:rsid w:val="00BF3FBC"/>
    <w:rsid w:val="00BF41D9"/>
    <w:rsid w:val="00BF44E4"/>
    <w:rsid w:val="00BF4644"/>
    <w:rsid w:val="00BF474E"/>
    <w:rsid w:val="00BF49EC"/>
    <w:rsid w:val="00BF4E9D"/>
    <w:rsid w:val="00BF4F18"/>
    <w:rsid w:val="00BF51AB"/>
    <w:rsid w:val="00BF53A5"/>
    <w:rsid w:val="00BF54C8"/>
    <w:rsid w:val="00BF5A61"/>
    <w:rsid w:val="00BF5CDD"/>
    <w:rsid w:val="00BF5D30"/>
    <w:rsid w:val="00BF5DD8"/>
    <w:rsid w:val="00BF5E45"/>
    <w:rsid w:val="00BF60A8"/>
    <w:rsid w:val="00BF6154"/>
    <w:rsid w:val="00BF6181"/>
    <w:rsid w:val="00BF6C0C"/>
    <w:rsid w:val="00BF6FA1"/>
    <w:rsid w:val="00BF72BE"/>
    <w:rsid w:val="00BF7449"/>
    <w:rsid w:val="00BF7757"/>
    <w:rsid w:val="00BF78D0"/>
    <w:rsid w:val="00BF7A73"/>
    <w:rsid w:val="00BF7BA2"/>
    <w:rsid w:val="00BF7DC3"/>
    <w:rsid w:val="00BF7E72"/>
    <w:rsid w:val="00C000ED"/>
    <w:rsid w:val="00C00195"/>
    <w:rsid w:val="00C0033B"/>
    <w:rsid w:val="00C00B75"/>
    <w:rsid w:val="00C01402"/>
    <w:rsid w:val="00C01485"/>
    <w:rsid w:val="00C01853"/>
    <w:rsid w:val="00C01982"/>
    <w:rsid w:val="00C01B8B"/>
    <w:rsid w:val="00C01BD8"/>
    <w:rsid w:val="00C01C70"/>
    <w:rsid w:val="00C0202A"/>
    <w:rsid w:val="00C02196"/>
    <w:rsid w:val="00C02324"/>
    <w:rsid w:val="00C0268C"/>
    <w:rsid w:val="00C027E3"/>
    <w:rsid w:val="00C02802"/>
    <w:rsid w:val="00C02CBC"/>
    <w:rsid w:val="00C02F53"/>
    <w:rsid w:val="00C030D5"/>
    <w:rsid w:val="00C03215"/>
    <w:rsid w:val="00C0389C"/>
    <w:rsid w:val="00C0391F"/>
    <w:rsid w:val="00C039D5"/>
    <w:rsid w:val="00C04072"/>
    <w:rsid w:val="00C047F9"/>
    <w:rsid w:val="00C055DF"/>
    <w:rsid w:val="00C05E17"/>
    <w:rsid w:val="00C060BC"/>
    <w:rsid w:val="00C0639C"/>
    <w:rsid w:val="00C0651B"/>
    <w:rsid w:val="00C0688B"/>
    <w:rsid w:val="00C06939"/>
    <w:rsid w:val="00C0696C"/>
    <w:rsid w:val="00C07284"/>
    <w:rsid w:val="00C072B2"/>
    <w:rsid w:val="00C07394"/>
    <w:rsid w:val="00C07C84"/>
    <w:rsid w:val="00C07DA7"/>
    <w:rsid w:val="00C07EF0"/>
    <w:rsid w:val="00C10112"/>
    <w:rsid w:val="00C10494"/>
    <w:rsid w:val="00C1059C"/>
    <w:rsid w:val="00C10740"/>
    <w:rsid w:val="00C10B61"/>
    <w:rsid w:val="00C10F48"/>
    <w:rsid w:val="00C115C0"/>
    <w:rsid w:val="00C117C9"/>
    <w:rsid w:val="00C11990"/>
    <w:rsid w:val="00C11C2B"/>
    <w:rsid w:val="00C12070"/>
    <w:rsid w:val="00C1238E"/>
    <w:rsid w:val="00C12446"/>
    <w:rsid w:val="00C127F2"/>
    <w:rsid w:val="00C12961"/>
    <w:rsid w:val="00C12AF5"/>
    <w:rsid w:val="00C12D15"/>
    <w:rsid w:val="00C12F14"/>
    <w:rsid w:val="00C1314F"/>
    <w:rsid w:val="00C1318A"/>
    <w:rsid w:val="00C13C89"/>
    <w:rsid w:val="00C14302"/>
    <w:rsid w:val="00C14313"/>
    <w:rsid w:val="00C144B9"/>
    <w:rsid w:val="00C147DD"/>
    <w:rsid w:val="00C14912"/>
    <w:rsid w:val="00C14B11"/>
    <w:rsid w:val="00C15110"/>
    <w:rsid w:val="00C1563C"/>
    <w:rsid w:val="00C1592A"/>
    <w:rsid w:val="00C16054"/>
    <w:rsid w:val="00C1605D"/>
    <w:rsid w:val="00C16509"/>
    <w:rsid w:val="00C165BD"/>
    <w:rsid w:val="00C16785"/>
    <w:rsid w:val="00C167DF"/>
    <w:rsid w:val="00C16D05"/>
    <w:rsid w:val="00C16E53"/>
    <w:rsid w:val="00C16FEC"/>
    <w:rsid w:val="00C170AA"/>
    <w:rsid w:val="00C170E5"/>
    <w:rsid w:val="00C170F7"/>
    <w:rsid w:val="00C1762A"/>
    <w:rsid w:val="00C2005C"/>
    <w:rsid w:val="00C201AA"/>
    <w:rsid w:val="00C209AF"/>
    <w:rsid w:val="00C20A1A"/>
    <w:rsid w:val="00C20B07"/>
    <w:rsid w:val="00C20C92"/>
    <w:rsid w:val="00C212B0"/>
    <w:rsid w:val="00C214E1"/>
    <w:rsid w:val="00C21968"/>
    <w:rsid w:val="00C21A2D"/>
    <w:rsid w:val="00C21B59"/>
    <w:rsid w:val="00C21EE4"/>
    <w:rsid w:val="00C221E1"/>
    <w:rsid w:val="00C222A0"/>
    <w:rsid w:val="00C22995"/>
    <w:rsid w:val="00C22BFE"/>
    <w:rsid w:val="00C2318E"/>
    <w:rsid w:val="00C2398C"/>
    <w:rsid w:val="00C23B6F"/>
    <w:rsid w:val="00C24122"/>
    <w:rsid w:val="00C242A8"/>
    <w:rsid w:val="00C249CF"/>
    <w:rsid w:val="00C24E26"/>
    <w:rsid w:val="00C25652"/>
    <w:rsid w:val="00C257F4"/>
    <w:rsid w:val="00C25987"/>
    <w:rsid w:val="00C25A88"/>
    <w:rsid w:val="00C26002"/>
    <w:rsid w:val="00C2620C"/>
    <w:rsid w:val="00C26412"/>
    <w:rsid w:val="00C26D25"/>
    <w:rsid w:val="00C26ECF"/>
    <w:rsid w:val="00C27790"/>
    <w:rsid w:val="00C27B56"/>
    <w:rsid w:val="00C27C88"/>
    <w:rsid w:val="00C30061"/>
    <w:rsid w:val="00C3006A"/>
    <w:rsid w:val="00C300A8"/>
    <w:rsid w:val="00C3014A"/>
    <w:rsid w:val="00C30544"/>
    <w:rsid w:val="00C3072A"/>
    <w:rsid w:val="00C30C4D"/>
    <w:rsid w:val="00C30C6E"/>
    <w:rsid w:val="00C312BB"/>
    <w:rsid w:val="00C31603"/>
    <w:rsid w:val="00C31713"/>
    <w:rsid w:val="00C31C13"/>
    <w:rsid w:val="00C320A8"/>
    <w:rsid w:val="00C3241F"/>
    <w:rsid w:val="00C328A4"/>
    <w:rsid w:val="00C32B55"/>
    <w:rsid w:val="00C32D36"/>
    <w:rsid w:val="00C332F9"/>
    <w:rsid w:val="00C335BB"/>
    <w:rsid w:val="00C337D5"/>
    <w:rsid w:val="00C3391F"/>
    <w:rsid w:val="00C34008"/>
    <w:rsid w:val="00C3402B"/>
    <w:rsid w:val="00C3493E"/>
    <w:rsid w:val="00C34E23"/>
    <w:rsid w:val="00C35459"/>
    <w:rsid w:val="00C35489"/>
    <w:rsid w:val="00C35688"/>
    <w:rsid w:val="00C35712"/>
    <w:rsid w:val="00C35898"/>
    <w:rsid w:val="00C35A63"/>
    <w:rsid w:val="00C36037"/>
    <w:rsid w:val="00C3638E"/>
    <w:rsid w:val="00C365C5"/>
    <w:rsid w:val="00C36AE9"/>
    <w:rsid w:val="00C36C25"/>
    <w:rsid w:val="00C3717C"/>
    <w:rsid w:val="00C3725A"/>
    <w:rsid w:val="00C3731F"/>
    <w:rsid w:val="00C37A9B"/>
    <w:rsid w:val="00C37C92"/>
    <w:rsid w:val="00C37D84"/>
    <w:rsid w:val="00C40033"/>
    <w:rsid w:val="00C408FF"/>
    <w:rsid w:val="00C40B4F"/>
    <w:rsid w:val="00C40C29"/>
    <w:rsid w:val="00C40C2D"/>
    <w:rsid w:val="00C40CCE"/>
    <w:rsid w:val="00C412AA"/>
    <w:rsid w:val="00C414A7"/>
    <w:rsid w:val="00C41895"/>
    <w:rsid w:val="00C41930"/>
    <w:rsid w:val="00C4197D"/>
    <w:rsid w:val="00C41AFB"/>
    <w:rsid w:val="00C41C4A"/>
    <w:rsid w:val="00C41EF1"/>
    <w:rsid w:val="00C41F24"/>
    <w:rsid w:val="00C41F35"/>
    <w:rsid w:val="00C41FAD"/>
    <w:rsid w:val="00C4238F"/>
    <w:rsid w:val="00C42468"/>
    <w:rsid w:val="00C42A6D"/>
    <w:rsid w:val="00C42B60"/>
    <w:rsid w:val="00C42CD9"/>
    <w:rsid w:val="00C43378"/>
    <w:rsid w:val="00C435B4"/>
    <w:rsid w:val="00C43826"/>
    <w:rsid w:val="00C43BC5"/>
    <w:rsid w:val="00C43CE2"/>
    <w:rsid w:val="00C43EED"/>
    <w:rsid w:val="00C444FB"/>
    <w:rsid w:val="00C44601"/>
    <w:rsid w:val="00C4497D"/>
    <w:rsid w:val="00C44ADA"/>
    <w:rsid w:val="00C44CED"/>
    <w:rsid w:val="00C451D9"/>
    <w:rsid w:val="00C451EE"/>
    <w:rsid w:val="00C453E8"/>
    <w:rsid w:val="00C4545C"/>
    <w:rsid w:val="00C45685"/>
    <w:rsid w:val="00C456A4"/>
    <w:rsid w:val="00C45C9C"/>
    <w:rsid w:val="00C4648B"/>
    <w:rsid w:val="00C46516"/>
    <w:rsid w:val="00C467D4"/>
    <w:rsid w:val="00C46A38"/>
    <w:rsid w:val="00C46BE4"/>
    <w:rsid w:val="00C46D77"/>
    <w:rsid w:val="00C47452"/>
    <w:rsid w:val="00C503B2"/>
    <w:rsid w:val="00C504E7"/>
    <w:rsid w:val="00C50B4F"/>
    <w:rsid w:val="00C50F21"/>
    <w:rsid w:val="00C5118E"/>
    <w:rsid w:val="00C5128B"/>
    <w:rsid w:val="00C513EE"/>
    <w:rsid w:val="00C515EC"/>
    <w:rsid w:val="00C516EC"/>
    <w:rsid w:val="00C51935"/>
    <w:rsid w:val="00C519CC"/>
    <w:rsid w:val="00C519F0"/>
    <w:rsid w:val="00C51B9D"/>
    <w:rsid w:val="00C51BD7"/>
    <w:rsid w:val="00C5268B"/>
    <w:rsid w:val="00C5278A"/>
    <w:rsid w:val="00C52A3C"/>
    <w:rsid w:val="00C52A98"/>
    <w:rsid w:val="00C52CD6"/>
    <w:rsid w:val="00C52D3B"/>
    <w:rsid w:val="00C52EBA"/>
    <w:rsid w:val="00C537FD"/>
    <w:rsid w:val="00C53846"/>
    <w:rsid w:val="00C5389A"/>
    <w:rsid w:val="00C53CFE"/>
    <w:rsid w:val="00C53D5E"/>
    <w:rsid w:val="00C53DED"/>
    <w:rsid w:val="00C53E4E"/>
    <w:rsid w:val="00C53EAF"/>
    <w:rsid w:val="00C5435D"/>
    <w:rsid w:val="00C5474B"/>
    <w:rsid w:val="00C54971"/>
    <w:rsid w:val="00C54B32"/>
    <w:rsid w:val="00C54C28"/>
    <w:rsid w:val="00C54CFC"/>
    <w:rsid w:val="00C54D54"/>
    <w:rsid w:val="00C54DC1"/>
    <w:rsid w:val="00C54F23"/>
    <w:rsid w:val="00C551C8"/>
    <w:rsid w:val="00C5546B"/>
    <w:rsid w:val="00C5549B"/>
    <w:rsid w:val="00C55863"/>
    <w:rsid w:val="00C55900"/>
    <w:rsid w:val="00C55A85"/>
    <w:rsid w:val="00C55B52"/>
    <w:rsid w:val="00C55BF4"/>
    <w:rsid w:val="00C55F77"/>
    <w:rsid w:val="00C55F79"/>
    <w:rsid w:val="00C56308"/>
    <w:rsid w:val="00C563BA"/>
    <w:rsid w:val="00C565AE"/>
    <w:rsid w:val="00C56B71"/>
    <w:rsid w:val="00C56C89"/>
    <w:rsid w:val="00C56CAB"/>
    <w:rsid w:val="00C56DDD"/>
    <w:rsid w:val="00C56FD1"/>
    <w:rsid w:val="00C5709B"/>
    <w:rsid w:val="00C574E6"/>
    <w:rsid w:val="00C57535"/>
    <w:rsid w:val="00C5767A"/>
    <w:rsid w:val="00C57764"/>
    <w:rsid w:val="00C578AA"/>
    <w:rsid w:val="00C57A90"/>
    <w:rsid w:val="00C57ABF"/>
    <w:rsid w:val="00C60064"/>
    <w:rsid w:val="00C6069D"/>
    <w:rsid w:val="00C6079F"/>
    <w:rsid w:val="00C6092F"/>
    <w:rsid w:val="00C61021"/>
    <w:rsid w:val="00C61395"/>
    <w:rsid w:val="00C614B3"/>
    <w:rsid w:val="00C61698"/>
    <w:rsid w:val="00C61816"/>
    <w:rsid w:val="00C6184F"/>
    <w:rsid w:val="00C61B3D"/>
    <w:rsid w:val="00C61B84"/>
    <w:rsid w:val="00C61F81"/>
    <w:rsid w:val="00C622B9"/>
    <w:rsid w:val="00C62419"/>
    <w:rsid w:val="00C624A5"/>
    <w:rsid w:val="00C625A5"/>
    <w:rsid w:val="00C626B4"/>
    <w:rsid w:val="00C626E7"/>
    <w:rsid w:val="00C63160"/>
    <w:rsid w:val="00C63221"/>
    <w:rsid w:val="00C640F8"/>
    <w:rsid w:val="00C64705"/>
    <w:rsid w:val="00C648EB"/>
    <w:rsid w:val="00C64900"/>
    <w:rsid w:val="00C64AAD"/>
    <w:rsid w:val="00C64C92"/>
    <w:rsid w:val="00C64CDA"/>
    <w:rsid w:val="00C64F26"/>
    <w:rsid w:val="00C64F97"/>
    <w:rsid w:val="00C65087"/>
    <w:rsid w:val="00C65312"/>
    <w:rsid w:val="00C658E2"/>
    <w:rsid w:val="00C6594A"/>
    <w:rsid w:val="00C660AE"/>
    <w:rsid w:val="00C667CF"/>
    <w:rsid w:val="00C66DB5"/>
    <w:rsid w:val="00C66DBE"/>
    <w:rsid w:val="00C66FB2"/>
    <w:rsid w:val="00C67145"/>
    <w:rsid w:val="00C671BE"/>
    <w:rsid w:val="00C6740A"/>
    <w:rsid w:val="00C677FD"/>
    <w:rsid w:val="00C67AEA"/>
    <w:rsid w:val="00C67B17"/>
    <w:rsid w:val="00C67BCF"/>
    <w:rsid w:val="00C67E7C"/>
    <w:rsid w:val="00C67E97"/>
    <w:rsid w:val="00C70005"/>
    <w:rsid w:val="00C7049A"/>
    <w:rsid w:val="00C70649"/>
    <w:rsid w:val="00C7131B"/>
    <w:rsid w:val="00C714EE"/>
    <w:rsid w:val="00C715E3"/>
    <w:rsid w:val="00C7192C"/>
    <w:rsid w:val="00C7231E"/>
    <w:rsid w:val="00C7239C"/>
    <w:rsid w:val="00C7245A"/>
    <w:rsid w:val="00C72913"/>
    <w:rsid w:val="00C72A3E"/>
    <w:rsid w:val="00C72B78"/>
    <w:rsid w:val="00C72BF7"/>
    <w:rsid w:val="00C72CE7"/>
    <w:rsid w:val="00C72DE3"/>
    <w:rsid w:val="00C72EE4"/>
    <w:rsid w:val="00C72F14"/>
    <w:rsid w:val="00C732EE"/>
    <w:rsid w:val="00C733B4"/>
    <w:rsid w:val="00C73587"/>
    <w:rsid w:val="00C73775"/>
    <w:rsid w:val="00C73786"/>
    <w:rsid w:val="00C73952"/>
    <w:rsid w:val="00C739A5"/>
    <w:rsid w:val="00C73DCC"/>
    <w:rsid w:val="00C73F80"/>
    <w:rsid w:val="00C74235"/>
    <w:rsid w:val="00C74905"/>
    <w:rsid w:val="00C749D2"/>
    <w:rsid w:val="00C74DB0"/>
    <w:rsid w:val="00C74EAB"/>
    <w:rsid w:val="00C74FAC"/>
    <w:rsid w:val="00C74FDD"/>
    <w:rsid w:val="00C75264"/>
    <w:rsid w:val="00C75692"/>
    <w:rsid w:val="00C7581A"/>
    <w:rsid w:val="00C758E7"/>
    <w:rsid w:val="00C75B11"/>
    <w:rsid w:val="00C75F65"/>
    <w:rsid w:val="00C76387"/>
    <w:rsid w:val="00C766EC"/>
    <w:rsid w:val="00C7692A"/>
    <w:rsid w:val="00C76A32"/>
    <w:rsid w:val="00C76F35"/>
    <w:rsid w:val="00C77110"/>
    <w:rsid w:val="00C7712A"/>
    <w:rsid w:val="00C7767A"/>
    <w:rsid w:val="00C77C04"/>
    <w:rsid w:val="00C804D0"/>
    <w:rsid w:val="00C80562"/>
    <w:rsid w:val="00C80806"/>
    <w:rsid w:val="00C809D6"/>
    <w:rsid w:val="00C80CF2"/>
    <w:rsid w:val="00C80D25"/>
    <w:rsid w:val="00C80EE7"/>
    <w:rsid w:val="00C8150F"/>
    <w:rsid w:val="00C81638"/>
    <w:rsid w:val="00C8178D"/>
    <w:rsid w:val="00C8182B"/>
    <w:rsid w:val="00C821F6"/>
    <w:rsid w:val="00C82339"/>
    <w:rsid w:val="00C82422"/>
    <w:rsid w:val="00C82A86"/>
    <w:rsid w:val="00C82E61"/>
    <w:rsid w:val="00C82FA3"/>
    <w:rsid w:val="00C83208"/>
    <w:rsid w:val="00C835D4"/>
    <w:rsid w:val="00C83657"/>
    <w:rsid w:val="00C83762"/>
    <w:rsid w:val="00C839C5"/>
    <w:rsid w:val="00C839E4"/>
    <w:rsid w:val="00C83E0A"/>
    <w:rsid w:val="00C83FDD"/>
    <w:rsid w:val="00C84024"/>
    <w:rsid w:val="00C8425B"/>
    <w:rsid w:val="00C85149"/>
    <w:rsid w:val="00C854D4"/>
    <w:rsid w:val="00C8551C"/>
    <w:rsid w:val="00C85540"/>
    <w:rsid w:val="00C856C2"/>
    <w:rsid w:val="00C85ABA"/>
    <w:rsid w:val="00C85B18"/>
    <w:rsid w:val="00C85B98"/>
    <w:rsid w:val="00C85D08"/>
    <w:rsid w:val="00C85EAD"/>
    <w:rsid w:val="00C85EDF"/>
    <w:rsid w:val="00C865D4"/>
    <w:rsid w:val="00C8683A"/>
    <w:rsid w:val="00C86887"/>
    <w:rsid w:val="00C86961"/>
    <w:rsid w:val="00C86A09"/>
    <w:rsid w:val="00C86D36"/>
    <w:rsid w:val="00C86DDA"/>
    <w:rsid w:val="00C86EDF"/>
    <w:rsid w:val="00C870B7"/>
    <w:rsid w:val="00C87D61"/>
    <w:rsid w:val="00C908EF"/>
    <w:rsid w:val="00C90958"/>
    <w:rsid w:val="00C90AD4"/>
    <w:rsid w:val="00C90B71"/>
    <w:rsid w:val="00C90C85"/>
    <w:rsid w:val="00C90E34"/>
    <w:rsid w:val="00C90EA5"/>
    <w:rsid w:val="00C91372"/>
    <w:rsid w:val="00C9147C"/>
    <w:rsid w:val="00C915B9"/>
    <w:rsid w:val="00C917C0"/>
    <w:rsid w:val="00C91954"/>
    <w:rsid w:val="00C91CD9"/>
    <w:rsid w:val="00C91D16"/>
    <w:rsid w:val="00C91D65"/>
    <w:rsid w:val="00C91ED5"/>
    <w:rsid w:val="00C91FBA"/>
    <w:rsid w:val="00C9229F"/>
    <w:rsid w:val="00C922CF"/>
    <w:rsid w:val="00C9238A"/>
    <w:rsid w:val="00C924F3"/>
    <w:rsid w:val="00C92CE8"/>
    <w:rsid w:val="00C92FFD"/>
    <w:rsid w:val="00C93081"/>
    <w:rsid w:val="00C93214"/>
    <w:rsid w:val="00C9351B"/>
    <w:rsid w:val="00C936B9"/>
    <w:rsid w:val="00C93942"/>
    <w:rsid w:val="00C93CA1"/>
    <w:rsid w:val="00C93CD8"/>
    <w:rsid w:val="00C93D9E"/>
    <w:rsid w:val="00C94143"/>
    <w:rsid w:val="00C9414C"/>
    <w:rsid w:val="00C94198"/>
    <w:rsid w:val="00C94645"/>
    <w:rsid w:val="00C94709"/>
    <w:rsid w:val="00C947C0"/>
    <w:rsid w:val="00C94968"/>
    <w:rsid w:val="00C94E5A"/>
    <w:rsid w:val="00C95396"/>
    <w:rsid w:val="00C953EA"/>
    <w:rsid w:val="00C955C9"/>
    <w:rsid w:val="00C9566B"/>
    <w:rsid w:val="00C95737"/>
    <w:rsid w:val="00C95797"/>
    <w:rsid w:val="00C95C4E"/>
    <w:rsid w:val="00C95D62"/>
    <w:rsid w:val="00C96064"/>
    <w:rsid w:val="00C96447"/>
    <w:rsid w:val="00C964A1"/>
    <w:rsid w:val="00C967D5"/>
    <w:rsid w:val="00C9690B"/>
    <w:rsid w:val="00C9694F"/>
    <w:rsid w:val="00C96DBA"/>
    <w:rsid w:val="00C97014"/>
    <w:rsid w:val="00C97018"/>
    <w:rsid w:val="00C975AC"/>
    <w:rsid w:val="00C975C0"/>
    <w:rsid w:val="00C978B6"/>
    <w:rsid w:val="00C97B39"/>
    <w:rsid w:val="00C97BD2"/>
    <w:rsid w:val="00CA020D"/>
    <w:rsid w:val="00CA04B3"/>
    <w:rsid w:val="00CA07BB"/>
    <w:rsid w:val="00CA07C8"/>
    <w:rsid w:val="00CA07E8"/>
    <w:rsid w:val="00CA084C"/>
    <w:rsid w:val="00CA08B6"/>
    <w:rsid w:val="00CA0D07"/>
    <w:rsid w:val="00CA1328"/>
    <w:rsid w:val="00CA1560"/>
    <w:rsid w:val="00CA187F"/>
    <w:rsid w:val="00CA1A02"/>
    <w:rsid w:val="00CA1A13"/>
    <w:rsid w:val="00CA1ADB"/>
    <w:rsid w:val="00CA1C6B"/>
    <w:rsid w:val="00CA1EE0"/>
    <w:rsid w:val="00CA2221"/>
    <w:rsid w:val="00CA2223"/>
    <w:rsid w:val="00CA27C4"/>
    <w:rsid w:val="00CA2902"/>
    <w:rsid w:val="00CA2C13"/>
    <w:rsid w:val="00CA2D24"/>
    <w:rsid w:val="00CA34FA"/>
    <w:rsid w:val="00CA36DA"/>
    <w:rsid w:val="00CA37C2"/>
    <w:rsid w:val="00CA391F"/>
    <w:rsid w:val="00CA3C5B"/>
    <w:rsid w:val="00CA4027"/>
    <w:rsid w:val="00CA420E"/>
    <w:rsid w:val="00CA4316"/>
    <w:rsid w:val="00CA48D6"/>
    <w:rsid w:val="00CA4909"/>
    <w:rsid w:val="00CA4A63"/>
    <w:rsid w:val="00CA4B67"/>
    <w:rsid w:val="00CA4C10"/>
    <w:rsid w:val="00CA4E44"/>
    <w:rsid w:val="00CA4F1A"/>
    <w:rsid w:val="00CA4FB4"/>
    <w:rsid w:val="00CA537F"/>
    <w:rsid w:val="00CA5577"/>
    <w:rsid w:val="00CA5AEB"/>
    <w:rsid w:val="00CA5C82"/>
    <w:rsid w:val="00CA612C"/>
    <w:rsid w:val="00CA6321"/>
    <w:rsid w:val="00CA639F"/>
    <w:rsid w:val="00CA660F"/>
    <w:rsid w:val="00CA69D5"/>
    <w:rsid w:val="00CA6CEA"/>
    <w:rsid w:val="00CA75FF"/>
    <w:rsid w:val="00CA7B7B"/>
    <w:rsid w:val="00CA7C53"/>
    <w:rsid w:val="00CA7EBA"/>
    <w:rsid w:val="00CA7F5B"/>
    <w:rsid w:val="00CB0579"/>
    <w:rsid w:val="00CB0633"/>
    <w:rsid w:val="00CB0CB4"/>
    <w:rsid w:val="00CB138F"/>
    <w:rsid w:val="00CB160A"/>
    <w:rsid w:val="00CB190B"/>
    <w:rsid w:val="00CB1982"/>
    <w:rsid w:val="00CB1C47"/>
    <w:rsid w:val="00CB1F5F"/>
    <w:rsid w:val="00CB2098"/>
    <w:rsid w:val="00CB2179"/>
    <w:rsid w:val="00CB22DB"/>
    <w:rsid w:val="00CB2518"/>
    <w:rsid w:val="00CB2587"/>
    <w:rsid w:val="00CB2679"/>
    <w:rsid w:val="00CB270F"/>
    <w:rsid w:val="00CB2A07"/>
    <w:rsid w:val="00CB2B64"/>
    <w:rsid w:val="00CB301A"/>
    <w:rsid w:val="00CB30C0"/>
    <w:rsid w:val="00CB353E"/>
    <w:rsid w:val="00CB3A27"/>
    <w:rsid w:val="00CB3B8F"/>
    <w:rsid w:val="00CB3C29"/>
    <w:rsid w:val="00CB3C52"/>
    <w:rsid w:val="00CB3ED7"/>
    <w:rsid w:val="00CB3EE8"/>
    <w:rsid w:val="00CB445F"/>
    <w:rsid w:val="00CB4E34"/>
    <w:rsid w:val="00CB4F4E"/>
    <w:rsid w:val="00CB5040"/>
    <w:rsid w:val="00CB51A6"/>
    <w:rsid w:val="00CB5D2F"/>
    <w:rsid w:val="00CB6598"/>
    <w:rsid w:val="00CB66A6"/>
    <w:rsid w:val="00CB68FE"/>
    <w:rsid w:val="00CB6CD9"/>
    <w:rsid w:val="00CB6F80"/>
    <w:rsid w:val="00CB6FA7"/>
    <w:rsid w:val="00CB6FEC"/>
    <w:rsid w:val="00CB7310"/>
    <w:rsid w:val="00CB7333"/>
    <w:rsid w:val="00CB7500"/>
    <w:rsid w:val="00CB7C71"/>
    <w:rsid w:val="00CB7F01"/>
    <w:rsid w:val="00CB7F3B"/>
    <w:rsid w:val="00CC0046"/>
    <w:rsid w:val="00CC02C6"/>
    <w:rsid w:val="00CC0431"/>
    <w:rsid w:val="00CC04CC"/>
    <w:rsid w:val="00CC0744"/>
    <w:rsid w:val="00CC0807"/>
    <w:rsid w:val="00CC091F"/>
    <w:rsid w:val="00CC1004"/>
    <w:rsid w:val="00CC11AE"/>
    <w:rsid w:val="00CC12CB"/>
    <w:rsid w:val="00CC14C3"/>
    <w:rsid w:val="00CC159E"/>
    <w:rsid w:val="00CC17EC"/>
    <w:rsid w:val="00CC1A8E"/>
    <w:rsid w:val="00CC1D73"/>
    <w:rsid w:val="00CC1D93"/>
    <w:rsid w:val="00CC1F9C"/>
    <w:rsid w:val="00CC2045"/>
    <w:rsid w:val="00CC20FF"/>
    <w:rsid w:val="00CC211A"/>
    <w:rsid w:val="00CC230A"/>
    <w:rsid w:val="00CC2A98"/>
    <w:rsid w:val="00CC33CC"/>
    <w:rsid w:val="00CC39FE"/>
    <w:rsid w:val="00CC3C64"/>
    <w:rsid w:val="00CC3E81"/>
    <w:rsid w:val="00CC3F97"/>
    <w:rsid w:val="00CC4097"/>
    <w:rsid w:val="00CC463D"/>
    <w:rsid w:val="00CC48B4"/>
    <w:rsid w:val="00CC4922"/>
    <w:rsid w:val="00CC496C"/>
    <w:rsid w:val="00CC4BD9"/>
    <w:rsid w:val="00CC4E4E"/>
    <w:rsid w:val="00CC50D8"/>
    <w:rsid w:val="00CC5390"/>
    <w:rsid w:val="00CC58A6"/>
    <w:rsid w:val="00CC5CC2"/>
    <w:rsid w:val="00CC5EBB"/>
    <w:rsid w:val="00CC5F5B"/>
    <w:rsid w:val="00CC6065"/>
    <w:rsid w:val="00CC639E"/>
    <w:rsid w:val="00CC690E"/>
    <w:rsid w:val="00CC6C66"/>
    <w:rsid w:val="00CC778A"/>
    <w:rsid w:val="00CC778B"/>
    <w:rsid w:val="00CC7970"/>
    <w:rsid w:val="00CC7B14"/>
    <w:rsid w:val="00CC7D2D"/>
    <w:rsid w:val="00CC7FC3"/>
    <w:rsid w:val="00CD0074"/>
    <w:rsid w:val="00CD03B2"/>
    <w:rsid w:val="00CD04A7"/>
    <w:rsid w:val="00CD05E5"/>
    <w:rsid w:val="00CD06A6"/>
    <w:rsid w:val="00CD074C"/>
    <w:rsid w:val="00CD07A2"/>
    <w:rsid w:val="00CD0B1E"/>
    <w:rsid w:val="00CD0D9D"/>
    <w:rsid w:val="00CD107E"/>
    <w:rsid w:val="00CD1324"/>
    <w:rsid w:val="00CD1982"/>
    <w:rsid w:val="00CD1D48"/>
    <w:rsid w:val="00CD2448"/>
    <w:rsid w:val="00CD2819"/>
    <w:rsid w:val="00CD2932"/>
    <w:rsid w:val="00CD2A2F"/>
    <w:rsid w:val="00CD2B12"/>
    <w:rsid w:val="00CD2C3E"/>
    <w:rsid w:val="00CD2E01"/>
    <w:rsid w:val="00CD3536"/>
    <w:rsid w:val="00CD3889"/>
    <w:rsid w:val="00CD39FD"/>
    <w:rsid w:val="00CD3D1D"/>
    <w:rsid w:val="00CD3E1A"/>
    <w:rsid w:val="00CD3F4E"/>
    <w:rsid w:val="00CD3FFE"/>
    <w:rsid w:val="00CD4047"/>
    <w:rsid w:val="00CD427B"/>
    <w:rsid w:val="00CD448C"/>
    <w:rsid w:val="00CD450F"/>
    <w:rsid w:val="00CD463C"/>
    <w:rsid w:val="00CD49C8"/>
    <w:rsid w:val="00CD4B22"/>
    <w:rsid w:val="00CD4BB1"/>
    <w:rsid w:val="00CD5592"/>
    <w:rsid w:val="00CD57A9"/>
    <w:rsid w:val="00CD5DC5"/>
    <w:rsid w:val="00CD5EC8"/>
    <w:rsid w:val="00CD6094"/>
    <w:rsid w:val="00CD634E"/>
    <w:rsid w:val="00CD6583"/>
    <w:rsid w:val="00CD664F"/>
    <w:rsid w:val="00CD6CDF"/>
    <w:rsid w:val="00CD7200"/>
    <w:rsid w:val="00CD74F3"/>
    <w:rsid w:val="00CD776A"/>
    <w:rsid w:val="00CD7A9A"/>
    <w:rsid w:val="00CD7C4A"/>
    <w:rsid w:val="00CD7E5D"/>
    <w:rsid w:val="00CD7FA5"/>
    <w:rsid w:val="00CE013D"/>
    <w:rsid w:val="00CE04B3"/>
    <w:rsid w:val="00CE05D4"/>
    <w:rsid w:val="00CE0657"/>
    <w:rsid w:val="00CE0C02"/>
    <w:rsid w:val="00CE105C"/>
    <w:rsid w:val="00CE10C6"/>
    <w:rsid w:val="00CE1219"/>
    <w:rsid w:val="00CE176A"/>
    <w:rsid w:val="00CE187E"/>
    <w:rsid w:val="00CE1974"/>
    <w:rsid w:val="00CE20FB"/>
    <w:rsid w:val="00CE2215"/>
    <w:rsid w:val="00CE2263"/>
    <w:rsid w:val="00CE26A4"/>
    <w:rsid w:val="00CE26DB"/>
    <w:rsid w:val="00CE29D5"/>
    <w:rsid w:val="00CE2AD2"/>
    <w:rsid w:val="00CE2B03"/>
    <w:rsid w:val="00CE2B27"/>
    <w:rsid w:val="00CE33E1"/>
    <w:rsid w:val="00CE341B"/>
    <w:rsid w:val="00CE350A"/>
    <w:rsid w:val="00CE3567"/>
    <w:rsid w:val="00CE3697"/>
    <w:rsid w:val="00CE3BE1"/>
    <w:rsid w:val="00CE3C81"/>
    <w:rsid w:val="00CE3CA5"/>
    <w:rsid w:val="00CE3CE0"/>
    <w:rsid w:val="00CE424C"/>
    <w:rsid w:val="00CE430B"/>
    <w:rsid w:val="00CE4318"/>
    <w:rsid w:val="00CE445F"/>
    <w:rsid w:val="00CE471A"/>
    <w:rsid w:val="00CE4953"/>
    <w:rsid w:val="00CE4A2B"/>
    <w:rsid w:val="00CE4A2F"/>
    <w:rsid w:val="00CE4A88"/>
    <w:rsid w:val="00CE4ABD"/>
    <w:rsid w:val="00CE4E8E"/>
    <w:rsid w:val="00CE5094"/>
    <w:rsid w:val="00CE5339"/>
    <w:rsid w:val="00CE5383"/>
    <w:rsid w:val="00CE5467"/>
    <w:rsid w:val="00CE5AF6"/>
    <w:rsid w:val="00CE5EE1"/>
    <w:rsid w:val="00CE6007"/>
    <w:rsid w:val="00CE631D"/>
    <w:rsid w:val="00CE639A"/>
    <w:rsid w:val="00CE65B0"/>
    <w:rsid w:val="00CE6F71"/>
    <w:rsid w:val="00CE76BA"/>
    <w:rsid w:val="00CE7941"/>
    <w:rsid w:val="00CE7AF0"/>
    <w:rsid w:val="00CE7B6A"/>
    <w:rsid w:val="00CE7DCA"/>
    <w:rsid w:val="00CF04BE"/>
    <w:rsid w:val="00CF052D"/>
    <w:rsid w:val="00CF05B9"/>
    <w:rsid w:val="00CF0854"/>
    <w:rsid w:val="00CF0D2C"/>
    <w:rsid w:val="00CF118A"/>
    <w:rsid w:val="00CF11C3"/>
    <w:rsid w:val="00CF1284"/>
    <w:rsid w:val="00CF1744"/>
    <w:rsid w:val="00CF1B41"/>
    <w:rsid w:val="00CF1B98"/>
    <w:rsid w:val="00CF1C5B"/>
    <w:rsid w:val="00CF20DC"/>
    <w:rsid w:val="00CF250E"/>
    <w:rsid w:val="00CF2678"/>
    <w:rsid w:val="00CF2863"/>
    <w:rsid w:val="00CF2DB2"/>
    <w:rsid w:val="00CF3368"/>
    <w:rsid w:val="00CF3C7D"/>
    <w:rsid w:val="00CF3D52"/>
    <w:rsid w:val="00CF3FC1"/>
    <w:rsid w:val="00CF4278"/>
    <w:rsid w:val="00CF442A"/>
    <w:rsid w:val="00CF463B"/>
    <w:rsid w:val="00CF48C1"/>
    <w:rsid w:val="00CF4990"/>
    <w:rsid w:val="00CF4991"/>
    <w:rsid w:val="00CF4A36"/>
    <w:rsid w:val="00CF4AD7"/>
    <w:rsid w:val="00CF52EF"/>
    <w:rsid w:val="00CF54AA"/>
    <w:rsid w:val="00CF5731"/>
    <w:rsid w:val="00CF61C6"/>
    <w:rsid w:val="00CF6474"/>
    <w:rsid w:val="00CF64C1"/>
    <w:rsid w:val="00CF6582"/>
    <w:rsid w:val="00CF66F7"/>
    <w:rsid w:val="00CF67D8"/>
    <w:rsid w:val="00CF67EC"/>
    <w:rsid w:val="00CF72CF"/>
    <w:rsid w:val="00CF7344"/>
    <w:rsid w:val="00CF74C8"/>
    <w:rsid w:val="00CF7551"/>
    <w:rsid w:val="00CF75B8"/>
    <w:rsid w:val="00CF7A9A"/>
    <w:rsid w:val="00CF7C05"/>
    <w:rsid w:val="00CF7CDD"/>
    <w:rsid w:val="00CF7F6D"/>
    <w:rsid w:val="00D00584"/>
    <w:rsid w:val="00D0088B"/>
    <w:rsid w:val="00D00B20"/>
    <w:rsid w:val="00D00DB6"/>
    <w:rsid w:val="00D00EB6"/>
    <w:rsid w:val="00D00F3C"/>
    <w:rsid w:val="00D01076"/>
    <w:rsid w:val="00D01244"/>
    <w:rsid w:val="00D0144F"/>
    <w:rsid w:val="00D01578"/>
    <w:rsid w:val="00D0181D"/>
    <w:rsid w:val="00D01A4F"/>
    <w:rsid w:val="00D01F45"/>
    <w:rsid w:val="00D01FFD"/>
    <w:rsid w:val="00D021E4"/>
    <w:rsid w:val="00D021F1"/>
    <w:rsid w:val="00D02554"/>
    <w:rsid w:val="00D02861"/>
    <w:rsid w:val="00D02B01"/>
    <w:rsid w:val="00D02E40"/>
    <w:rsid w:val="00D02F06"/>
    <w:rsid w:val="00D0300C"/>
    <w:rsid w:val="00D03484"/>
    <w:rsid w:val="00D03632"/>
    <w:rsid w:val="00D03887"/>
    <w:rsid w:val="00D03B53"/>
    <w:rsid w:val="00D03D61"/>
    <w:rsid w:val="00D03F53"/>
    <w:rsid w:val="00D04AAA"/>
    <w:rsid w:val="00D04ADD"/>
    <w:rsid w:val="00D04BA3"/>
    <w:rsid w:val="00D04FB8"/>
    <w:rsid w:val="00D05625"/>
    <w:rsid w:val="00D05CA9"/>
    <w:rsid w:val="00D06056"/>
    <w:rsid w:val="00D06359"/>
    <w:rsid w:val="00D064F5"/>
    <w:rsid w:val="00D0692D"/>
    <w:rsid w:val="00D06CD5"/>
    <w:rsid w:val="00D06D3A"/>
    <w:rsid w:val="00D06D8F"/>
    <w:rsid w:val="00D06ECD"/>
    <w:rsid w:val="00D07036"/>
    <w:rsid w:val="00D0786A"/>
    <w:rsid w:val="00D0792A"/>
    <w:rsid w:val="00D07C60"/>
    <w:rsid w:val="00D105A7"/>
    <w:rsid w:val="00D106BC"/>
    <w:rsid w:val="00D106DD"/>
    <w:rsid w:val="00D10881"/>
    <w:rsid w:val="00D10C68"/>
    <w:rsid w:val="00D10C6D"/>
    <w:rsid w:val="00D10EE7"/>
    <w:rsid w:val="00D11C61"/>
    <w:rsid w:val="00D1225A"/>
    <w:rsid w:val="00D123C8"/>
    <w:rsid w:val="00D125DA"/>
    <w:rsid w:val="00D12A0F"/>
    <w:rsid w:val="00D12B80"/>
    <w:rsid w:val="00D13203"/>
    <w:rsid w:val="00D1362C"/>
    <w:rsid w:val="00D13AF2"/>
    <w:rsid w:val="00D14945"/>
    <w:rsid w:val="00D1499C"/>
    <w:rsid w:val="00D14F1D"/>
    <w:rsid w:val="00D15700"/>
    <w:rsid w:val="00D1572D"/>
    <w:rsid w:val="00D1577D"/>
    <w:rsid w:val="00D15A4B"/>
    <w:rsid w:val="00D15AA0"/>
    <w:rsid w:val="00D15B96"/>
    <w:rsid w:val="00D16288"/>
    <w:rsid w:val="00D162DD"/>
    <w:rsid w:val="00D16422"/>
    <w:rsid w:val="00D16503"/>
    <w:rsid w:val="00D16841"/>
    <w:rsid w:val="00D16B50"/>
    <w:rsid w:val="00D16B94"/>
    <w:rsid w:val="00D16E0B"/>
    <w:rsid w:val="00D17173"/>
    <w:rsid w:val="00D17200"/>
    <w:rsid w:val="00D172B9"/>
    <w:rsid w:val="00D1793B"/>
    <w:rsid w:val="00D17A98"/>
    <w:rsid w:val="00D17B63"/>
    <w:rsid w:val="00D17DF6"/>
    <w:rsid w:val="00D17EC7"/>
    <w:rsid w:val="00D17F36"/>
    <w:rsid w:val="00D203D4"/>
    <w:rsid w:val="00D20492"/>
    <w:rsid w:val="00D20662"/>
    <w:rsid w:val="00D2068C"/>
    <w:rsid w:val="00D207EF"/>
    <w:rsid w:val="00D20A80"/>
    <w:rsid w:val="00D20B14"/>
    <w:rsid w:val="00D20BBC"/>
    <w:rsid w:val="00D20E07"/>
    <w:rsid w:val="00D21284"/>
    <w:rsid w:val="00D2144F"/>
    <w:rsid w:val="00D214E8"/>
    <w:rsid w:val="00D214F1"/>
    <w:rsid w:val="00D215DC"/>
    <w:rsid w:val="00D2165C"/>
    <w:rsid w:val="00D21721"/>
    <w:rsid w:val="00D21C27"/>
    <w:rsid w:val="00D21C7C"/>
    <w:rsid w:val="00D21DB1"/>
    <w:rsid w:val="00D21EB9"/>
    <w:rsid w:val="00D2212C"/>
    <w:rsid w:val="00D2216D"/>
    <w:rsid w:val="00D221FD"/>
    <w:rsid w:val="00D222DF"/>
    <w:rsid w:val="00D223D0"/>
    <w:rsid w:val="00D22527"/>
    <w:rsid w:val="00D2270A"/>
    <w:rsid w:val="00D22819"/>
    <w:rsid w:val="00D22897"/>
    <w:rsid w:val="00D22973"/>
    <w:rsid w:val="00D22AD8"/>
    <w:rsid w:val="00D22BE6"/>
    <w:rsid w:val="00D231A8"/>
    <w:rsid w:val="00D231EE"/>
    <w:rsid w:val="00D23F2E"/>
    <w:rsid w:val="00D241C0"/>
    <w:rsid w:val="00D245BE"/>
    <w:rsid w:val="00D247E1"/>
    <w:rsid w:val="00D24ADA"/>
    <w:rsid w:val="00D24C6D"/>
    <w:rsid w:val="00D25309"/>
    <w:rsid w:val="00D253B8"/>
    <w:rsid w:val="00D25434"/>
    <w:rsid w:val="00D259AB"/>
    <w:rsid w:val="00D25A32"/>
    <w:rsid w:val="00D25C3E"/>
    <w:rsid w:val="00D265C1"/>
    <w:rsid w:val="00D269FA"/>
    <w:rsid w:val="00D26B38"/>
    <w:rsid w:val="00D26B6F"/>
    <w:rsid w:val="00D26D67"/>
    <w:rsid w:val="00D26EA6"/>
    <w:rsid w:val="00D270C1"/>
    <w:rsid w:val="00D27269"/>
    <w:rsid w:val="00D277A5"/>
    <w:rsid w:val="00D278F0"/>
    <w:rsid w:val="00D279ED"/>
    <w:rsid w:val="00D27D19"/>
    <w:rsid w:val="00D27DA1"/>
    <w:rsid w:val="00D27E7C"/>
    <w:rsid w:val="00D27FDB"/>
    <w:rsid w:val="00D300CE"/>
    <w:rsid w:val="00D30BD3"/>
    <w:rsid w:val="00D30E7C"/>
    <w:rsid w:val="00D312E9"/>
    <w:rsid w:val="00D315C9"/>
    <w:rsid w:val="00D31F9F"/>
    <w:rsid w:val="00D31FA6"/>
    <w:rsid w:val="00D31FB2"/>
    <w:rsid w:val="00D31FB7"/>
    <w:rsid w:val="00D326EA"/>
    <w:rsid w:val="00D327F7"/>
    <w:rsid w:val="00D33516"/>
    <w:rsid w:val="00D33583"/>
    <w:rsid w:val="00D336F4"/>
    <w:rsid w:val="00D33812"/>
    <w:rsid w:val="00D33F6D"/>
    <w:rsid w:val="00D346F6"/>
    <w:rsid w:val="00D34D01"/>
    <w:rsid w:val="00D34F7F"/>
    <w:rsid w:val="00D3544E"/>
    <w:rsid w:val="00D3550C"/>
    <w:rsid w:val="00D35698"/>
    <w:rsid w:val="00D35858"/>
    <w:rsid w:val="00D358DF"/>
    <w:rsid w:val="00D35973"/>
    <w:rsid w:val="00D360B7"/>
    <w:rsid w:val="00D360D5"/>
    <w:rsid w:val="00D362D7"/>
    <w:rsid w:val="00D363B3"/>
    <w:rsid w:val="00D36429"/>
    <w:rsid w:val="00D36439"/>
    <w:rsid w:val="00D365A3"/>
    <w:rsid w:val="00D366E0"/>
    <w:rsid w:val="00D36B6D"/>
    <w:rsid w:val="00D36CF3"/>
    <w:rsid w:val="00D371B3"/>
    <w:rsid w:val="00D37C01"/>
    <w:rsid w:val="00D37D2C"/>
    <w:rsid w:val="00D400F3"/>
    <w:rsid w:val="00D40D38"/>
    <w:rsid w:val="00D40DCC"/>
    <w:rsid w:val="00D410E5"/>
    <w:rsid w:val="00D4130C"/>
    <w:rsid w:val="00D41376"/>
    <w:rsid w:val="00D414B0"/>
    <w:rsid w:val="00D415F8"/>
    <w:rsid w:val="00D41685"/>
    <w:rsid w:val="00D416E5"/>
    <w:rsid w:val="00D416F3"/>
    <w:rsid w:val="00D41B4D"/>
    <w:rsid w:val="00D41B9F"/>
    <w:rsid w:val="00D42096"/>
    <w:rsid w:val="00D420B1"/>
    <w:rsid w:val="00D4249B"/>
    <w:rsid w:val="00D42F99"/>
    <w:rsid w:val="00D430F1"/>
    <w:rsid w:val="00D431EF"/>
    <w:rsid w:val="00D433C5"/>
    <w:rsid w:val="00D435C5"/>
    <w:rsid w:val="00D43698"/>
    <w:rsid w:val="00D437F3"/>
    <w:rsid w:val="00D43D07"/>
    <w:rsid w:val="00D43E0C"/>
    <w:rsid w:val="00D4414B"/>
    <w:rsid w:val="00D44579"/>
    <w:rsid w:val="00D44659"/>
    <w:rsid w:val="00D44B1E"/>
    <w:rsid w:val="00D44BF7"/>
    <w:rsid w:val="00D44E89"/>
    <w:rsid w:val="00D44EE2"/>
    <w:rsid w:val="00D44F0B"/>
    <w:rsid w:val="00D45B18"/>
    <w:rsid w:val="00D45B3B"/>
    <w:rsid w:val="00D45C73"/>
    <w:rsid w:val="00D462D4"/>
    <w:rsid w:val="00D464CE"/>
    <w:rsid w:val="00D4651E"/>
    <w:rsid w:val="00D467A6"/>
    <w:rsid w:val="00D4684B"/>
    <w:rsid w:val="00D46DCB"/>
    <w:rsid w:val="00D46E19"/>
    <w:rsid w:val="00D46EC4"/>
    <w:rsid w:val="00D47F9F"/>
    <w:rsid w:val="00D5042A"/>
    <w:rsid w:val="00D504EC"/>
    <w:rsid w:val="00D50643"/>
    <w:rsid w:val="00D50CA5"/>
    <w:rsid w:val="00D5143E"/>
    <w:rsid w:val="00D51460"/>
    <w:rsid w:val="00D5162B"/>
    <w:rsid w:val="00D51737"/>
    <w:rsid w:val="00D517C9"/>
    <w:rsid w:val="00D5192F"/>
    <w:rsid w:val="00D51B53"/>
    <w:rsid w:val="00D51B58"/>
    <w:rsid w:val="00D51E3F"/>
    <w:rsid w:val="00D51ED4"/>
    <w:rsid w:val="00D51EDD"/>
    <w:rsid w:val="00D51F19"/>
    <w:rsid w:val="00D52541"/>
    <w:rsid w:val="00D525B2"/>
    <w:rsid w:val="00D52606"/>
    <w:rsid w:val="00D52711"/>
    <w:rsid w:val="00D52795"/>
    <w:rsid w:val="00D52A68"/>
    <w:rsid w:val="00D52CE1"/>
    <w:rsid w:val="00D53138"/>
    <w:rsid w:val="00D537DF"/>
    <w:rsid w:val="00D53F8C"/>
    <w:rsid w:val="00D54A48"/>
    <w:rsid w:val="00D54C70"/>
    <w:rsid w:val="00D54CDB"/>
    <w:rsid w:val="00D54EBB"/>
    <w:rsid w:val="00D54F00"/>
    <w:rsid w:val="00D550E6"/>
    <w:rsid w:val="00D55483"/>
    <w:rsid w:val="00D555B1"/>
    <w:rsid w:val="00D55817"/>
    <w:rsid w:val="00D55946"/>
    <w:rsid w:val="00D55A61"/>
    <w:rsid w:val="00D55C35"/>
    <w:rsid w:val="00D55E36"/>
    <w:rsid w:val="00D55F47"/>
    <w:rsid w:val="00D560B8"/>
    <w:rsid w:val="00D5616F"/>
    <w:rsid w:val="00D566AD"/>
    <w:rsid w:val="00D56C9C"/>
    <w:rsid w:val="00D572CF"/>
    <w:rsid w:val="00D57508"/>
    <w:rsid w:val="00D57859"/>
    <w:rsid w:val="00D5792D"/>
    <w:rsid w:val="00D57C78"/>
    <w:rsid w:val="00D57F3D"/>
    <w:rsid w:val="00D6004F"/>
    <w:rsid w:val="00D60841"/>
    <w:rsid w:val="00D608B0"/>
    <w:rsid w:val="00D60AAC"/>
    <w:rsid w:val="00D60B79"/>
    <w:rsid w:val="00D60EDC"/>
    <w:rsid w:val="00D61042"/>
    <w:rsid w:val="00D61194"/>
    <w:rsid w:val="00D61291"/>
    <w:rsid w:val="00D612B7"/>
    <w:rsid w:val="00D61967"/>
    <w:rsid w:val="00D61CFD"/>
    <w:rsid w:val="00D61D1F"/>
    <w:rsid w:val="00D61E08"/>
    <w:rsid w:val="00D62238"/>
    <w:rsid w:val="00D622DA"/>
    <w:rsid w:val="00D623D4"/>
    <w:rsid w:val="00D6270E"/>
    <w:rsid w:val="00D62B29"/>
    <w:rsid w:val="00D62E78"/>
    <w:rsid w:val="00D63383"/>
    <w:rsid w:val="00D6364F"/>
    <w:rsid w:val="00D6369B"/>
    <w:rsid w:val="00D63708"/>
    <w:rsid w:val="00D63950"/>
    <w:rsid w:val="00D63DDD"/>
    <w:rsid w:val="00D63E2B"/>
    <w:rsid w:val="00D63FC3"/>
    <w:rsid w:val="00D640A0"/>
    <w:rsid w:val="00D64194"/>
    <w:rsid w:val="00D647F6"/>
    <w:rsid w:val="00D648FB"/>
    <w:rsid w:val="00D64A90"/>
    <w:rsid w:val="00D64D19"/>
    <w:rsid w:val="00D64DE5"/>
    <w:rsid w:val="00D64E70"/>
    <w:rsid w:val="00D64FF9"/>
    <w:rsid w:val="00D650BE"/>
    <w:rsid w:val="00D65230"/>
    <w:rsid w:val="00D65A68"/>
    <w:rsid w:val="00D65D1B"/>
    <w:rsid w:val="00D65EE8"/>
    <w:rsid w:val="00D65F9C"/>
    <w:rsid w:val="00D666EA"/>
    <w:rsid w:val="00D66923"/>
    <w:rsid w:val="00D66C2F"/>
    <w:rsid w:val="00D66DEB"/>
    <w:rsid w:val="00D67590"/>
    <w:rsid w:val="00D6768F"/>
    <w:rsid w:val="00D678B2"/>
    <w:rsid w:val="00D67A62"/>
    <w:rsid w:val="00D67C3E"/>
    <w:rsid w:val="00D67C77"/>
    <w:rsid w:val="00D67D3D"/>
    <w:rsid w:val="00D67D94"/>
    <w:rsid w:val="00D67E8D"/>
    <w:rsid w:val="00D7044E"/>
    <w:rsid w:val="00D70789"/>
    <w:rsid w:val="00D70D07"/>
    <w:rsid w:val="00D710B5"/>
    <w:rsid w:val="00D71118"/>
    <w:rsid w:val="00D712AC"/>
    <w:rsid w:val="00D71561"/>
    <w:rsid w:val="00D7157E"/>
    <w:rsid w:val="00D716A7"/>
    <w:rsid w:val="00D7174B"/>
    <w:rsid w:val="00D717C8"/>
    <w:rsid w:val="00D7186E"/>
    <w:rsid w:val="00D71892"/>
    <w:rsid w:val="00D71A5E"/>
    <w:rsid w:val="00D71D06"/>
    <w:rsid w:val="00D72183"/>
    <w:rsid w:val="00D7225D"/>
    <w:rsid w:val="00D72371"/>
    <w:rsid w:val="00D72963"/>
    <w:rsid w:val="00D72B4F"/>
    <w:rsid w:val="00D72C44"/>
    <w:rsid w:val="00D72E2D"/>
    <w:rsid w:val="00D72F76"/>
    <w:rsid w:val="00D731B7"/>
    <w:rsid w:val="00D7350B"/>
    <w:rsid w:val="00D735FA"/>
    <w:rsid w:val="00D73776"/>
    <w:rsid w:val="00D73870"/>
    <w:rsid w:val="00D73955"/>
    <w:rsid w:val="00D73B65"/>
    <w:rsid w:val="00D7401D"/>
    <w:rsid w:val="00D74212"/>
    <w:rsid w:val="00D742CB"/>
    <w:rsid w:val="00D746D6"/>
    <w:rsid w:val="00D747CF"/>
    <w:rsid w:val="00D748EC"/>
    <w:rsid w:val="00D74AE0"/>
    <w:rsid w:val="00D74CDE"/>
    <w:rsid w:val="00D74D4D"/>
    <w:rsid w:val="00D75109"/>
    <w:rsid w:val="00D752DB"/>
    <w:rsid w:val="00D754A5"/>
    <w:rsid w:val="00D757D8"/>
    <w:rsid w:val="00D75BD9"/>
    <w:rsid w:val="00D75C74"/>
    <w:rsid w:val="00D75DF9"/>
    <w:rsid w:val="00D75EE9"/>
    <w:rsid w:val="00D76535"/>
    <w:rsid w:val="00D76619"/>
    <w:rsid w:val="00D770AA"/>
    <w:rsid w:val="00D7733D"/>
    <w:rsid w:val="00D77363"/>
    <w:rsid w:val="00D7743B"/>
    <w:rsid w:val="00D77B1D"/>
    <w:rsid w:val="00D77B91"/>
    <w:rsid w:val="00D77C35"/>
    <w:rsid w:val="00D802A5"/>
    <w:rsid w:val="00D80563"/>
    <w:rsid w:val="00D80A60"/>
    <w:rsid w:val="00D80F95"/>
    <w:rsid w:val="00D813EC"/>
    <w:rsid w:val="00D81809"/>
    <w:rsid w:val="00D82049"/>
    <w:rsid w:val="00D820F6"/>
    <w:rsid w:val="00D824F3"/>
    <w:rsid w:val="00D82690"/>
    <w:rsid w:val="00D82877"/>
    <w:rsid w:val="00D82BC0"/>
    <w:rsid w:val="00D82E14"/>
    <w:rsid w:val="00D830F0"/>
    <w:rsid w:val="00D8327C"/>
    <w:rsid w:val="00D83533"/>
    <w:rsid w:val="00D83670"/>
    <w:rsid w:val="00D836B0"/>
    <w:rsid w:val="00D837C4"/>
    <w:rsid w:val="00D83896"/>
    <w:rsid w:val="00D83DBA"/>
    <w:rsid w:val="00D83FF5"/>
    <w:rsid w:val="00D8404F"/>
    <w:rsid w:val="00D84132"/>
    <w:rsid w:val="00D8450A"/>
    <w:rsid w:val="00D8493A"/>
    <w:rsid w:val="00D8496F"/>
    <w:rsid w:val="00D85552"/>
    <w:rsid w:val="00D8572F"/>
    <w:rsid w:val="00D85785"/>
    <w:rsid w:val="00D85880"/>
    <w:rsid w:val="00D85AAC"/>
    <w:rsid w:val="00D85CA4"/>
    <w:rsid w:val="00D860B5"/>
    <w:rsid w:val="00D86639"/>
    <w:rsid w:val="00D866EB"/>
    <w:rsid w:val="00D86801"/>
    <w:rsid w:val="00D86A84"/>
    <w:rsid w:val="00D86B2D"/>
    <w:rsid w:val="00D871D3"/>
    <w:rsid w:val="00D8721A"/>
    <w:rsid w:val="00D87311"/>
    <w:rsid w:val="00D87391"/>
    <w:rsid w:val="00D877EC"/>
    <w:rsid w:val="00D878E7"/>
    <w:rsid w:val="00D87919"/>
    <w:rsid w:val="00D87BAB"/>
    <w:rsid w:val="00D87C9E"/>
    <w:rsid w:val="00D87E36"/>
    <w:rsid w:val="00D90055"/>
    <w:rsid w:val="00D900BA"/>
    <w:rsid w:val="00D90181"/>
    <w:rsid w:val="00D90442"/>
    <w:rsid w:val="00D90638"/>
    <w:rsid w:val="00D90783"/>
    <w:rsid w:val="00D90785"/>
    <w:rsid w:val="00D90D61"/>
    <w:rsid w:val="00D91015"/>
    <w:rsid w:val="00D9150F"/>
    <w:rsid w:val="00D9170C"/>
    <w:rsid w:val="00D919E9"/>
    <w:rsid w:val="00D91DD3"/>
    <w:rsid w:val="00D91DF2"/>
    <w:rsid w:val="00D920BA"/>
    <w:rsid w:val="00D920D6"/>
    <w:rsid w:val="00D922B9"/>
    <w:rsid w:val="00D92725"/>
    <w:rsid w:val="00D9295F"/>
    <w:rsid w:val="00D92969"/>
    <w:rsid w:val="00D92B2F"/>
    <w:rsid w:val="00D92B30"/>
    <w:rsid w:val="00D92BCE"/>
    <w:rsid w:val="00D92BF8"/>
    <w:rsid w:val="00D92C7E"/>
    <w:rsid w:val="00D9312F"/>
    <w:rsid w:val="00D93317"/>
    <w:rsid w:val="00D93385"/>
    <w:rsid w:val="00D934FC"/>
    <w:rsid w:val="00D93EDE"/>
    <w:rsid w:val="00D94125"/>
    <w:rsid w:val="00D941D4"/>
    <w:rsid w:val="00D94E96"/>
    <w:rsid w:val="00D94EA1"/>
    <w:rsid w:val="00D94F59"/>
    <w:rsid w:val="00D95005"/>
    <w:rsid w:val="00D9501C"/>
    <w:rsid w:val="00D95103"/>
    <w:rsid w:val="00D95203"/>
    <w:rsid w:val="00D9526A"/>
    <w:rsid w:val="00D95483"/>
    <w:rsid w:val="00D954C3"/>
    <w:rsid w:val="00D957F4"/>
    <w:rsid w:val="00D9580A"/>
    <w:rsid w:val="00D9581D"/>
    <w:rsid w:val="00D95A0C"/>
    <w:rsid w:val="00D95B00"/>
    <w:rsid w:val="00D95E16"/>
    <w:rsid w:val="00D96268"/>
    <w:rsid w:val="00D96533"/>
    <w:rsid w:val="00D966C2"/>
    <w:rsid w:val="00D9670A"/>
    <w:rsid w:val="00D96F30"/>
    <w:rsid w:val="00D96FD9"/>
    <w:rsid w:val="00D9762E"/>
    <w:rsid w:val="00D97A69"/>
    <w:rsid w:val="00DA0093"/>
    <w:rsid w:val="00DA0643"/>
    <w:rsid w:val="00DA0668"/>
    <w:rsid w:val="00DA076F"/>
    <w:rsid w:val="00DA0928"/>
    <w:rsid w:val="00DA1546"/>
    <w:rsid w:val="00DA15EE"/>
    <w:rsid w:val="00DA1645"/>
    <w:rsid w:val="00DA16E8"/>
    <w:rsid w:val="00DA1BA5"/>
    <w:rsid w:val="00DA1D42"/>
    <w:rsid w:val="00DA1D85"/>
    <w:rsid w:val="00DA22ED"/>
    <w:rsid w:val="00DA22EF"/>
    <w:rsid w:val="00DA2955"/>
    <w:rsid w:val="00DA297A"/>
    <w:rsid w:val="00DA29E8"/>
    <w:rsid w:val="00DA34BD"/>
    <w:rsid w:val="00DA36C8"/>
    <w:rsid w:val="00DA38C5"/>
    <w:rsid w:val="00DA3AF4"/>
    <w:rsid w:val="00DA3B00"/>
    <w:rsid w:val="00DA3DF6"/>
    <w:rsid w:val="00DA3EC3"/>
    <w:rsid w:val="00DA3F4A"/>
    <w:rsid w:val="00DA43B1"/>
    <w:rsid w:val="00DA4587"/>
    <w:rsid w:val="00DA4931"/>
    <w:rsid w:val="00DA4B22"/>
    <w:rsid w:val="00DA5608"/>
    <w:rsid w:val="00DA5764"/>
    <w:rsid w:val="00DA5965"/>
    <w:rsid w:val="00DA5AD8"/>
    <w:rsid w:val="00DA5B3F"/>
    <w:rsid w:val="00DA5D44"/>
    <w:rsid w:val="00DA63DC"/>
    <w:rsid w:val="00DA64A9"/>
    <w:rsid w:val="00DA66CF"/>
    <w:rsid w:val="00DA6903"/>
    <w:rsid w:val="00DA69D3"/>
    <w:rsid w:val="00DA6A03"/>
    <w:rsid w:val="00DA6A25"/>
    <w:rsid w:val="00DA6B76"/>
    <w:rsid w:val="00DA6C3D"/>
    <w:rsid w:val="00DA6CC5"/>
    <w:rsid w:val="00DA7A40"/>
    <w:rsid w:val="00DA7C0E"/>
    <w:rsid w:val="00DA7DD5"/>
    <w:rsid w:val="00DB00E5"/>
    <w:rsid w:val="00DB086B"/>
    <w:rsid w:val="00DB08EC"/>
    <w:rsid w:val="00DB0C4A"/>
    <w:rsid w:val="00DB0F25"/>
    <w:rsid w:val="00DB1378"/>
    <w:rsid w:val="00DB1876"/>
    <w:rsid w:val="00DB1CE0"/>
    <w:rsid w:val="00DB23D8"/>
    <w:rsid w:val="00DB24FD"/>
    <w:rsid w:val="00DB27CD"/>
    <w:rsid w:val="00DB2CC4"/>
    <w:rsid w:val="00DB3090"/>
    <w:rsid w:val="00DB345B"/>
    <w:rsid w:val="00DB374D"/>
    <w:rsid w:val="00DB4104"/>
    <w:rsid w:val="00DB45EB"/>
    <w:rsid w:val="00DB473E"/>
    <w:rsid w:val="00DB48F6"/>
    <w:rsid w:val="00DB492F"/>
    <w:rsid w:val="00DB49DA"/>
    <w:rsid w:val="00DB4AA9"/>
    <w:rsid w:val="00DB4BA9"/>
    <w:rsid w:val="00DB4BC8"/>
    <w:rsid w:val="00DB4BD0"/>
    <w:rsid w:val="00DB4E10"/>
    <w:rsid w:val="00DB4F1F"/>
    <w:rsid w:val="00DB5006"/>
    <w:rsid w:val="00DB5063"/>
    <w:rsid w:val="00DB528C"/>
    <w:rsid w:val="00DB5304"/>
    <w:rsid w:val="00DB5579"/>
    <w:rsid w:val="00DB5AF9"/>
    <w:rsid w:val="00DB5F74"/>
    <w:rsid w:val="00DB5F91"/>
    <w:rsid w:val="00DB617C"/>
    <w:rsid w:val="00DB61FD"/>
    <w:rsid w:val="00DB63CE"/>
    <w:rsid w:val="00DB6549"/>
    <w:rsid w:val="00DB66D3"/>
    <w:rsid w:val="00DB6A24"/>
    <w:rsid w:val="00DB6E8A"/>
    <w:rsid w:val="00DB700C"/>
    <w:rsid w:val="00DB7429"/>
    <w:rsid w:val="00DB77DC"/>
    <w:rsid w:val="00DB77F1"/>
    <w:rsid w:val="00DB780D"/>
    <w:rsid w:val="00DB7D5D"/>
    <w:rsid w:val="00DC0217"/>
    <w:rsid w:val="00DC037C"/>
    <w:rsid w:val="00DC04F3"/>
    <w:rsid w:val="00DC06C4"/>
    <w:rsid w:val="00DC06E4"/>
    <w:rsid w:val="00DC0C24"/>
    <w:rsid w:val="00DC1AFF"/>
    <w:rsid w:val="00DC20EA"/>
    <w:rsid w:val="00DC2169"/>
    <w:rsid w:val="00DC243F"/>
    <w:rsid w:val="00DC246A"/>
    <w:rsid w:val="00DC276D"/>
    <w:rsid w:val="00DC27FA"/>
    <w:rsid w:val="00DC28CB"/>
    <w:rsid w:val="00DC2A16"/>
    <w:rsid w:val="00DC2A68"/>
    <w:rsid w:val="00DC2BEA"/>
    <w:rsid w:val="00DC31D4"/>
    <w:rsid w:val="00DC32F4"/>
    <w:rsid w:val="00DC3594"/>
    <w:rsid w:val="00DC3927"/>
    <w:rsid w:val="00DC3CEF"/>
    <w:rsid w:val="00DC4257"/>
    <w:rsid w:val="00DC44D6"/>
    <w:rsid w:val="00DC4505"/>
    <w:rsid w:val="00DC45AF"/>
    <w:rsid w:val="00DC46CA"/>
    <w:rsid w:val="00DC493C"/>
    <w:rsid w:val="00DC497B"/>
    <w:rsid w:val="00DC4BB7"/>
    <w:rsid w:val="00DC4CB2"/>
    <w:rsid w:val="00DC5366"/>
    <w:rsid w:val="00DC5C06"/>
    <w:rsid w:val="00DC5C0A"/>
    <w:rsid w:val="00DC6145"/>
    <w:rsid w:val="00DC64C9"/>
    <w:rsid w:val="00DC6B02"/>
    <w:rsid w:val="00DC6E2F"/>
    <w:rsid w:val="00DC7121"/>
    <w:rsid w:val="00DC740C"/>
    <w:rsid w:val="00DC7942"/>
    <w:rsid w:val="00DC7CE5"/>
    <w:rsid w:val="00DC7E8B"/>
    <w:rsid w:val="00DC7ED0"/>
    <w:rsid w:val="00DD06D0"/>
    <w:rsid w:val="00DD09D0"/>
    <w:rsid w:val="00DD0D78"/>
    <w:rsid w:val="00DD0F8F"/>
    <w:rsid w:val="00DD1067"/>
    <w:rsid w:val="00DD112C"/>
    <w:rsid w:val="00DD146E"/>
    <w:rsid w:val="00DD15AA"/>
    <w:rsid w:val="00DD193D"/>
    <w:rsid w:val="00DD1D6C"/>
    <w:rsid w:val="00DD1DD7"/>
    <w:rsid w:val="00DD212F"/>
    <w:rsid w:val="00DD27A5"/>
    <w:rsid w:val="00DD295E"/>
    <w:rsid w:val="00DD2AB7"/>
    <w:rsid w:val="00DD2B28"/>
    <w:rsid w:val="00DD2BBD"/>
    <w:rsid w:val="00DD3596"/>
    <w:rsid w:val="00DD3650"/>
    <w:rsid w:val="00DD3655"/>
    <w:rsid w:val="00DD3679"/>
    <w:rsid w:val="00DD38DD"/>
    <w:rsid w:val="00DD39B9"/>
    <w:rsid w:val="00DD3D3F"/>
    <w:rsid w:val="00DD3FD9"/>
    <w:rsid w:val="00DD41D2"/>
    <w:rsid w:val="00DD4210"/>
    <w:rsid w:val="00DD4719"/>
    <w:rsid w:val="00DD47C1"/>
    <w:rsid w:val="00DD49AA"/>
    <w:rsid w:val="00DD49FB"/>
    <w:rsid w:val="00DD4FA7"/>
    <w:rsid w:val="00DD53E0"/>
    <w:rsid w:val="00DD5481"/>
    <w:rsid w:val="00DD60C7"/>
    <w:rsid w:val="00DD6491"/>
    <w:rsid w:val="00DD6724"/>
    <w:rsid w:val="00DD68EC"/>
    <w:rsid w:val="00DD6955"/>
    <w:rsid w:val="00DD6A7A"/>
    <w:rsid w:val="00DD6E24"/>
    <w:rsid w:val="00DD6F72"/>
    <w:rsid w:val="00DD7045"/>
    <w:rsid w:val="00DD70AD"/>
    <w:rsid w:val="00DD75D7"/>
    <w:rsid w:val="00DD7AD3"/>
    <w:rsid w:val="00DD7B72"/>
    <w:rsid w:val="00DE003B"/>
    <w:rsid w:val="00DE0358"/>
    <w:rsid w:val="00DE057D"/>
    <w:rsid w:val="00DE06C8"/>
    <w:rsid w:val="00DE06D4"/>
    <w:rsid w:val="00DE06EE"/>
    <w:rsid w:val="00DE06F8"/>
    <w:rsid w:val="00DE08D8"/>
    <w:rsid w:val="00DE0C9F"/>
    <w:rsid w:val="00DE0E17"/>
    <w:rsid w:val="00DE0E99"/>
    <w:rsid w:val="00DE10E4"/>
    <w:rsid w:val="00DE1259"/>
    <w:rsid w:val="00DE140B"/>
    <w:rsid w:val="00DE1478"/>
    <w:rsid w:val="00DE152E"/>
    <w:rsid w:val="00DE17AC"/>
    <w:rsid w:val="00DE19AF"/>
    <w:rsid w:val="00DE1A36"/>
    <w:rsid w:val="00DE1AF9"/>
    <w:rsid w:val="00DE1DDE"/>
    <w:rsid w:val="00DE1FAF"/>
    <w:rsid w:val="00DE1FDE"/>
    <w:rsid w:val="00DE2678"/>
    <w:rsid w:val="00DE28EB"/>
    <w:rsid w:val="00DE2AB5"/>
    <w:rsid w:val="00DE2BA5"/>
    <w:rsid w:val="00DE2F24"/>
    <w:rsid w:val="00DE30C8"/>
    <w:rsid w:val="00DE313F"/>
    <w:rsid w:val="00DE325A"/>
    <w:rsid w:val="00DE3605"/>
    <w:rsid w:val="00DE3C7F"/>
    <w:rsid w:val="00DE3C99"/>
    <w:rsid w:val="00DE3E54"/>
    <w:rsid w:val="00DE403B"/>
    <w:rsid w:val="00DE4359"/>
    <w:rsid w:val="00DE48AD"/>
    <w:rsid w:val="00DE49AF"/>
    <w:rsid w:val="00DE4B4C"/>
    <w:rsid w:val="00DE4D2B"/>
    <w:rsid w:val="00DE4EDB"/>
    <w:rsid w:val="00DE5244"/>
    <w:rsid w:val="00DE545B"/>
    <w:rsid w:val="00DE552C"/>
    <w:rsid w:val="00DE58AF"/>
    <w:rsid w:val="00DE58DD"/>
    <w:rsid w:val="00DE62AA"/>
    <w:rsid w:val="00DE6618"/>
    <w:rsid w:val="00DE6657"/>
    <w:rsid w:val="00DE698F"/>
    <w:rsid w:val="00DE69EA"/>
    <w:rsid w:val="00DE6BF5"/>
    <w:rsid w:val="00DE6C3A"/>
    <w:rsid w:val="00DE6D70"/>
    <w:rsid w:val="00DE6E9C"/>
    <w:rsid w:val="00DE7279"/>
    <w:rsid w:val="00DE76D4"/>
    <w:rsid w:val="00DE7A62"/>
    <w:rsid w:val="00DE7E5C"/>
    <w:rsid w:val="00DE7EEF"/>
    <w:rsid w:val="00DF0709"/>
    <w:rsid w:val="00DF07E4"/>
    <w:rsid w:val="00DF0BA7"/>
    <w:rsid w:val="00DF12D9"/>
    <w:rsid w:val="00DF1922"/>
    <w:rsid w:val="00DF2134"/>
    <w:rsid w:val="00DF22EA"/>
    <w:rsid w:val="00DF26D7"/>
    <w:rsid w:val="00DF2781"/>
    <w:rsid w:val="00DF2C3D"/>
    <w:rsid w:val="00DF2CC1"/>
    <w:rsid w:val="00DF2CEC"/>
    <w:rsid w:val="00DF31F8"/>
    <w:rsid w:val="00DF339C"/>
    <w:rsid w:val="00DF3D93"/>
    <w:rsid w:val="00DF3E39"/>
    <w:rsid w:val="00DF3F16"/>
    <w:rsid w:val="00DF3F44"/>
    <w:rsid w:val="00DF40C1"/>
    <w:rsid w:val="00DF4192"/>
    <w:rsid w:val="00DF41F4"/>
    <w:rsid w:val="00DF48E3"/>
    <w:rsid w:val="00DF4CBA"/>
    <w:rsid w:val="00DF4FC3"/>
    <w:rsid w:val="00DF5376"/>
    <w:rsid w:val="00DF53A2"/>
    <w:rsid w:val="00DF5663"/>
    <w:rsid w:val="00DF5CD8"/>
    <w:rsid w:val="00DF5E0E"/>
    <w:rsid w:val="00DF5F5A"/>
    <w:rsid w:val="00DF6603"/>
    <w:rsid w:val="00DF69E1"/>
    <w:rsid w:val="00DF6A02"/>
    <w:rsid w:val="00DF7128"/>
    <w:rsid w:val="00DF7409"/>
    <w:rsid w:val="00DF7546"/>
    <w:rsid w:val="00DF76F0"/>
    <w:rsid w:val="00DF79BC"/>
    <w:rsid w:val="00E002ED"/>
    <w:rsid w:val="00E0031C"/>
    <w:rsid w:val="00E01186"/>
    <w:rsid w:val="00E01514"/>
    <w:rsid w:val="00E01AD4"/>
    <w:rsid w:val="00E01D7F"/>
    <w:rsid w:val="00E01D82"/>
    <w:rsid w:val="00E01F66"/>
    <w:rsid w:val="00E021C3"/>
    <w:rsid w:val="00E0226B"/>
    <w:rsid w:val="00E02368"/>
    <w:rsid w:val="00E024C2"/>
    <w:rsid w:val="00E0266B"/>
    <w:rsid w:val="00E028A3"/>
    <w:rsid w:val="00E028B7"/>
    <w:rsid w:val="00E02E2F"/>
    <w:rsid w:val="00E02F23"/>
    <w:rsid w:val="00E02FC6"/>
    <w:rsid w:val="00E03526"/>
    <w:rsid w:val="00E03574"/>
    <w:rsid w:val="00E039F1"/>
    <w:rsid w:val="00E03BE5"/>
    <w:rsid w:val="00E03E97"/>
    <w:rsid w:val="00E03FDB"/>
    <w:rsid w:val="00E0413D"/>
    <w:rsid w:val="00E0439F"/>
    <w:rsid w:val="00E04916"/>
    <w:rsid w:val="00E04961"/>
    <w:rsid w:val="00E049A2"/>
    <w:rsid w:val="00E0502B"/>
    <w:rsid w:val="00E050A5"/>
    <w:rsid w:val="00E052C5"/>
    <w:rsid w:val="00E05585"/>
    <w:rsid w:val="00E056E1"/>
    <w:rsid w:val="00E05753"/>
    <w:rsid w:val="00E057E7"/>
    <w:rsid w:val="00E061D9"/>
    <w:rsid w:val="00E063E7"/>
    <w:rsid w:val="00E0648A"/>
    <w:rsid w:val="00E066A3"/>
    <w:rsid w:val="00E0678F"/>
    <w:rsid w:val="00E0680E"/>
    <w:rsid w:val="00E06EAB"/>
    <w:rsid w:val="00E06F01"/>
    <w:rsid w:val="00E0713C"/>
    <w:rsid w:val="00E072E5"/>
    <w:rsid w:val="00E0786E"/>
    <w:rsid w:val="00E07C99"/>
    <w:rsid w:val="00E07D8E"/>
    <w:rsid w:val="00E07E1B"/>
    <w:rsid w:val="00E10061"/>
    <w:rsid w:val="00E100A6"/>
    <w:rsid w:val="00E1040C"/>
    <w:rsid w:val="00E1042D"/>
    <w:rsid w:val="00E10A58"/>
    <w:rsid w:val="00E10B82"/>
    <w:rsid w:val="00E10BAA"/>
    <w:rsid w:val="00E10C08"/>
    <w:rsid w:val="00E10E07"/>
    <w:rsid w:val="00E10E46"/>
    <w:rsid w:val="00E113F7"/>
    <w:rsid w:val="00E117F3"/>
    <w:rsid w:val="00E11F44"/>
    <w:rsid w:val="00E1220A"/>
    <w:rsid w:val="00E12282"/>
    <w:rsid w:val="00E1257C"/>
    <w:rsid w:val="00E12FD2"/>
    <w:rsid w:val="00E13122"/>
    <w:rsid w:val="00E1361C"/>
    <w:rsid w:val="00E13B57"/>
    <w:rsid w:val="00E146B5"/>
    <w:rsid w:val="00E14AD9"/>
    <w:rsid w:val="00E14B29"/>
    <w:rsid w:val="00E14CBC"/>
    <w:rsid w:val="00E14D3E"/>
    <w:rsid w:val="00E14E36"/>
    <w:rsid w:val="00E15651"/>
    <w:rsid w:val="00E15B12"/>
    <w:rsid w:val="00E15C18"/>
    <w:rsid w:val="00E15E33"/>
    <w:rsid w:val="00E16214"/>
    <w:rsid w:val="00E163C8"/>
    <w:rsid w:val="00E16516"/>
    <w:rsid w:val="00E168E8"/>
    <w:rsid w:val="00E16ABF"/>
    <w:rsid w:val="00E16C09"/>
    <w:rsid w:val="00E16EE4"/>
    <w:rsid w:val="00E17161"/>
    <w:rsid w:val="00E17407"/>
    <w:rsid w:val="00E1757D"/>
    <w:rsid w:val="00E20425"/>
    <w:rsid w:val="00E204BE"/>
    <w:rsid w:val="00E20527"/>
    <w:rsid w:val="00E2067C"/>
    <w:rsid w:val="00E2097F"/>
    <w:rsid w:val="00E209B6"/>
    <w:rsid w:val="00E20F2E"/>
    <w:rsid w:val="00E2105D"/>
    <w:rsid w:val="00E21191"/>
    <w:rsid w:val="00E2123E"/>
    <w:rsid w:val="00E215EC"/>
    <w:rsid w:val="00E217E1"/>
    <w:rsid w:val="00E21B59"/>
    <w:rsid w:val="00E21BE0"/>
    <w:rsid w:val="00E21DB2"/>
    <w:rsid w:val="00E21F33"/>
    <w:rsid w:val="00E224FA"/>
    <w:rsid w:val="00E2265E"/>
    <w:rsid w:val="00E2266D"/>
    <w:rsid w:val="00E2275C"/>
    <w:rsid w:val="00E22D48"/>
    <w:rsid w:val="00E23327"/>
    <w:rsid w:val="00E233E5"/>
    <w:rsid w:val="00E23777"/>
    <w:rsid w:val="00E24138"/>
    <w:rsid w:val="00E2475D"/>
    <w:rsid w:val="00E24EF9"/>
    <w:rsid w:val="00E2508E"/>
    <w:rsid w:val="00E25264"/>
    <w:rsid w:val="00E256A7"/>
    <w:rsid w:val="00E256B0"/>
    <w:rsid w:val="00E26332"/>
    <w:rsid w:val="00E26486"/>
    <w:rsid w:val="00E2677E"/>
    <w:rsid w:val="00E26A2C"/>
    <w:rsid w:val="00E26B82"/>
    <w:rsid w:val="00E270B0"/>
    <w:rsid w:val="00E2736D"/>
    <w:rsid w:val="00E275C7"/>
    <w:rsid w:val="00E27789"/>
    <w:rsid w:val="00E27D23"/>
    <w:rsid w:val="00E30209"/>
    <w:rsid w:val="00E30831"/>
    <w:rsid w:val="00E3095B"/>
    <w:rsid w:val="00E30D08"/>
    <w:rsid w:val="00E31085"/>
    <w:rsid w:val="00E31590"/>
    <w:rsid w:val="00E31880"/>
    <w:rsid w:val="00E3199C"/>
    <w:rsid w:val="00E31B5F"/>
    <w:rsid w:val="00E31BFB"/>
    <w:rsid w:val="00E31CD5"/>
    <w:rsid w:val="00E325F6"/>
    <w:rsid w:val="00E3265B"/>
    <w:rsid w:val="00E32910"/>
    <w:rsid w:val="00E32C4A"/>
    <w:rsid w:val="00E32DA3"/>
    <w:rsid w:val="00E330E9"/>
    <w:rsid w:val="00E338D0"/>
    <w:rsid w:val="00E33A67"/>
    <w:rsid w:val="00E33DF7"/>
    <w:rsid w:val="00E340CD"/>
    <w:rsid w:val="00E341D2"/>
    <w:rsid w:val="00E34B1E"/>
    <w:rsid w:val="00E34F58"/>
    <w:rsid w:val="00E3571D"/>
    <w:rsid w:val="00E35F21"/>
    <w:rsid w:val="00E3600F"/>
    <w:rsid w:val="00E3633D"/>
    <w:rsid w:val="00E3652F"/>
    <w:rsid w:val="00E36C85"/>
    <w:rsid w:val="00E36FBB"/>
    <w:rsid w:val="00E374FF"/>
    <w:rsid w:val="00E375E5"/>
    <w:rsid w:val="00E3791E"/>
    <w:rsid w:val="00E379AC"/>
    <w:rsid w:val="00E37DCD"/>
    <w:rsid w:val="00E37F4E"/>
    <w:rsid w:val="00E4003B"/>
    <w:rsid w:val="00E4022C"/>
    <w:rsid w:val="00E403F5"/>
    <w:rsid w:val="00E4048A"/>
    <w:rsid w:val="00E404EA"/>
    <w:rsid w:val="00E4057E"/>
    <w:rsid w:val="00E407EE"/>
    <w:rsid w:val="00E40848"/>
    <w:rsid w:val="00E40C15"/>
    <w:rsid w:val="00E40F15"/>
    <w:rsid w:val="00E416F8"/>
    <w:rsid w:val="00E41D3E"/>
    <w:rsid w:val="00E420A2"/>
    <w:rsid w:val="00E42431"/>
    <w:rsid w:val="00E42685"/>
    <w:rsid w:val="00E426A9"/>
    <w:rsid w:val="00E4293A"/>
    <w:rsid w:val="00E42AB3"/>
    <w:rsid w:val="00E42BCA"/>
    <w:rsid w:val="00E42D55"/>
    <w:rsid w:val="00E42DB3"/>
    <w:rsid w:val="00E43177"/>
    <w:rsid w:val="00E431F4"/>
    <w:rsid w:val="00E434C7"/>
    <w:rsid w:val="00E43768"/>
    <w:rsid w:val="00E43A01"/>
    <w:rsid w:val="00E43B18"/>
    <w:rsid w:val="00E43B57"/>
    <w:rsid w:val="00E4406D"/>
    <w:rsid w:val="00E441BF"/>
    <w:rsid w:val="00E44248"/>
    <w:rsid w:val="00E44273"/>
    <w:rsid w:val="00E4448A"/>
    <w:rsid w:val="00E44965"/>
    <w:rsid w:val="00E450F2"/>
    <w:rsid w:val="00E4543E"/>
    <w:rsid w:val="00E45444"/>
    <w:rsid w:val="00E45465"/>
    <w:rsid w:val="00E456A2"/>
    <w:rsid w:val="00E45B5D"/>
    <w:rsid w:val="00E45C08"/>
    <w:rsid w:val="00E45DF6"/>
    <w:rsid w:val="00E461DF"/>
    <w:rsid w:val="00E462B4"/>
    <w:rsid w:val="00E46631"/>
    <w:rsid w:val="00E4693A"/>
    <w:rsid w:val="00E471F6"/>
    <w:rsid w:val="00E4740C"/>
    <w:rsid w:val="00E47554"/>
    <w:rsid w:val="00E47673"/>
    <w:rsid w:val="00E4767D"/>
    <w:rsid w:val="00E476E2"/>
    <w:rsid w:val="00E47B4D"/>
    <w:rsid w:val="00E47CE7"/>
    <w:rsid w:val="00E47CF1"/>
    <w:rsid w:val="00E47D91"/>
    <w:rsid w:val="00E500B2"/>
    <w:rsid w:val="00E50D54"/>
    <w:rsid w:val="00E5104A"/>
    <w:rsid w:val="00E5121A"/>
    <w:rsid w:val="00E512C1"/>
    <w:rsid w:val="00E514E5"/>
    <w:rsid w:val="00E516FA"/>
    <w:rsid w:val="00E517B9"/>
    <w:rsid w:val="00E519E2"/>
    <w:rsid w:val="00E51EB8"/>
    <w:rsid w:val="00E522D0"/>
    <w:rsid w:val="00E5244A"/>
    <w:rsid w:val="00E52617"/>
    <w:rsid w:val="00E5281B"/>
    <w:rsid w:val="00E528EC"/>
    <w:rsid w:val="00E52928"/>
    <w:rsid w:val="00E529B6"/>
    <w:rsid w:val="00E529D7"/>
    <w:rsid w:val="00E52ACB"/>
    <w:rsid w:val="00E52B10"/>
    <w:rsid w:val="00E52D48"/>
    <w:rsid w:val="00E52E3F"/>
    <w:rsid w:val="00E5320C"/>
    <w:rsid w:val="00E53346"/>
    <w:rsid w:val="00E536F8"/>
    <w:rsid w:val="00E539F4"/>
    <w:rsid w:val="00E53AFC"/>
    <w:rsid w:val="00E53EC2"/>
    <w:rsid w:val="00E54018"/>
    <w:rsid w:val="00E540B4"/>
    <w:rsid w:val="00E541CA"/>
    <w:rsid w:val="00E543EE"/>
    <w:rsid w:val="00E54534"/>
    <w:rsid w:val="00E54597"/>
    <w:rsid w:val="00E54657"/>
    <w:rsid w:val="00E54878"/>
    <w:rsid w:val="00E54B92"/>
    <w:rsid w:val="00E54D2E"/>
    <w:rsid w:val="00E54F28"/>
    <w:rsid w:val="00E55A43"/>
    <w:rsid w:val="00E560BC"/>
    <w:rsid w:val="00E5627C"/>
    <w:rsid w:val="00E5652C"/>
    <w:rsid w:val="00E567A3"/>
    <w:rsid w:val="00E567B0"/>
    <w:rsid w:val="00E56817"/>
    <w:rsid w:val="00E5693D"/>
    <w:rsid w:val="00E56CCE"/>
    <w:rsid w:val="00E56F2D"/>
    <w:rsid w:val="00E5720C"/>
    <w:rsid w:val="00E574C3"/>
    <w:rsid w:val="00E57552"/>
    <w:rsid w:val="00E575CD"/>
    <w:rsid w:val="00E575DD"/>
    <w:rsid w:val="00E57CA1"/>
    <w:rsid w:val="00E600CD"/>
    <w:rsid w:val="00E60255"/>
    <w:rsid w:val="00E602EA"/>
    <w:rsid w:val="00E60327"/>
    <w:rsid w:val="00E603DE"/>
    <w:rsid w:val="00E606DA"/>
    <w:rsid w:val="00E60725"/>
    <w:rsid w:val="00E6074C"/>
    <w:rsid w:val="00E6097A"/>
    <w:rsid w:val="00E60B7C"/>
    <w:rsid w:val="00E60EBD"/>
    <w:rsid w:val="00E6163A"/>
    <w:rsid w:val="00E6184F"/>
    <w:rsid w:val="00E61AA4"/>
    <w:rsid w:val="00E61BA5"/>
    <w:rsid w:val="00E624A3"/>
    <w:rsid w:val="00E625A0"/>
    <w:rsid w:val="00E6295C"/>
    <w:rsid w:val="00E629D9"/>
    <w:rsid w:val="00E62C86"/>
    <w:rsid w:val="00E62F09"/>
    <w:rsid w:val="00E63052"/>
    <w:rsid w:val="00E63578"/>
    <w:rsid w:val="00E640E1"/>
    <w:rsid w:val="00E64706"/>
    <w:rsid w:val="00E64B49"/>
    <w:rsid w:val="00E64B76"/>
    <w:rsid w:val="00E64C14"/>
    <w:rsid w:val="00E64C22"/>
    <w:rsid w:val="00E64F90"/>
    <w:rsid w:val="00E6504C"/>
    <w:rsid w:val="00E657D9"/>
    <w:rsid w:val="00E65CE1"/>
    <w:rsid w:val="00E65F66"/>
    <w:rsid w:val="00E66153"/>
    <w:rsid w:val="00E6701E"/>
    <w:rsid w:val="00E67432"/>
    <w:rsid w:val="00E6766F"/>
    <w:rsid w:val="00E6772F"/>
    <w:rsid w:val="00E67A63"/>
    <w:rsid w:val="00E67EA7"/>
    <w:rsid w:val="00E700ED"/>
    <w:rsid w:val="00E70128"/>
    <w:rsid w:val="00E7068F"/>
    <w:rsid w:val="00E706ED"/>
    <w:rsid w:val="00E70761"/>
    <w:rsid w:val="00E70855"/>
    <w:rsid w:val="00E708B2"/>
    <w:rsid w:val="00E70A32"/>
    <w:rsid w:val="00E70CF0"/>
    <w:rsid w:val="00E70D21"/>
    <w:rsid w:val="00E70FFB"/>
    <w:rsid w:val="00E71286"/>
    <w:rsid w:val="00E71407"/>
    <w:rsid w:val="00E7175B"/>
    <w:rsid w:val="00E71836"/>
    <w:rsid w:val="00E71B1E"/>
    <w:rsid w:val="00E71B33"/>
    <w:rsid w:val="00E71B72"/>
    <w:rsid w:val="00E72049"/>
    <w:rsid w:val="00E72070"/>
    <w:rsid w:val="00E721AA"/>
    <w:rsid w:val="00E7243F"/>
    <w:rsid w:val="00E7248A"/>
    <w:rsid w:val="00E724C2"/>
    <w:rsid w:val="00E72559"/>
    <w:rsid w:val="00E725CC"/>
    <w:rsid w:val="00E72A18"/>
    <w:rsid w:val="00E72A27"/>
    <w:rsid w:val="00E72CCD"/>
    <w:rsid w:val="00E73666"/>
    <w:rsid w:val="00E73D20"/>
    <w:rsid w:val="00E74141"/>
    <w:rsid w:val="00E742A2"/>
    <w:rsid w:val="00E74376"/>
    <w:rsid w:val="00E74605"/>
    <w:rsid w:val="00E747E1"/>
    <w:rsid w:val="00E74AF1"/>
    <w:rsid w:val="00E75027"/>
    <w:rsid w:val="00E7511A"/>
    <w:rsid w:val="00E75202"/>
    <w:rsid w:val="00E7570F"/>
    <w:rsid w:val="00E75C82"/>
    <w:rsid w:val="00E75D3A"/>
    <w:rsid w:val="00E75E06"/>
    <w:rsid w:val="00E760EF"/>
    <w:rsid w:val="00E7621C"/>
    <w:rsid w:val="00E76745"/>
    <w:rsid w:val="00E769EF"/>
    <w:rsid w:val="00E76A41"/>
    <w:rsid w:val="00E76ECA"/>
    <w:rsid w:val="00E76FB6"/>
    <w:rsid w:val="00E77216"/>
    <w:rsid w:val="00E772EE"/>
    <w:rsid w:val="00E77373"/>
    <w:rsid w:val="00E77381"/>
    <w:rsid w:val="00E774A1"/>
    <w:rsid w:val="00E77630"/>
    <w:rsid w:val="00E77B29"/>
    <w:rsid w:val="00E77BF5"/>
    <w:rsid w:val="00E77E4A"/>
    <w:rsid w:val="00E80003"/>
    <w:rsid w:val="00E8004A"/>
    <w:rsid w:val="00E80676"/>
    <w:rsid w:val="00E8116E"/>
    <w:rsid w:val="00E81580"/>
    <w:rsid w:val="00E817B8"/>
    <w:rsid w:val="00E81AC5"/>
    <w:rsid w:val="00E81ED4"/>
    <w:rsid w:val="00E821FB"/>
    <w:rsid w:val="00E822B3"/>
    <w:rsid w:val="00E82452"/>
    <w:rsid w:val="00E8275E"/>
    <w:rsid w:val="00E82B82"/>
    <w:rsid w:val="00E82E72"/>
    <w:rsid w:val="00E82E7D"/>
    <w:rsid w:val="00E83331"/>
    <w:rsid w:val="00E83A07"/>
    <w:rsid w:val="00E83BD0"/>
    <w:rsid w:val="00E83D09"/>
    <w:rsid w:val="00E83EEC"/>
    <w:rsid w:val="00E84164"/>
    <w:rsid w:val="00E8427E"/>
    <w:rsid w:val="00E847D0"/>
    <w:rsid w:val="00E849E3"/>
    <w:rsid w:val="00E84B0D"/>
    <w:rsid w:val="00E84CD3"/>
    <w:rsid w:val="00E84D2E"/>
    <w:rsid w:val="00E84F46"/>
    <w:rsid w:val="00E850CD"/>
    <w:rsid w:val="00E850DF"/>
    <w:rsid w:val="00E852D3"/>
    <w:rsid w:val="00E85718"/>
    <w:rsid w:val="00E8572E"/>
    <w:rsid w:val="00E8592C"/>
    <w:rsid w:val="00E85F2F"/>
    <w:rsid w:val="00E85FDD"/>
    <w:rsid w:val="00E86258"/>
    <w:rsid w:val="00E8648F"/>
    <w:rsid w:val="00E869BD"/>
    <w:rsid w:val="00E86B53"/>
    <w:rsid w:val="00E86F84"/>
    <w:rsid w:val="00E87346"/>
    <w:rsid w:val="00E87575"/>
    <w:rsid w:val="00E875FB"/>
    <w:rsid w:val="00E8763E"/>
    <w:rsid w:val="00E877E9"/>
    <w:rsid w:val="00E902D0"/>
    <w:rsid w:val="00E9032D"/>
    <w:rsid w:val="00E90654"/>
    <w:rsid w:val="00E90B97"/>
    <w:rsid w:val="00E90CB4"/>
    <w:rsid w:val="00E913EF"/>
    <w:rsid w:val="00E91665"/>
    <w:rsid w:val="00E9173E"/>
    <w:rsid w:val="00E91801"/>
    <w:rsid w:val="00E91ADC"/>
    <w:rsid w:val="00E91AFB"/>
    <w:rsid w:val="00E91B36"/>
    <w:rsid w:val="00E91B9C"/>
    <w:rsid w:val="00E91C77"/>
    <w:rsid w:val="00E91D2F"/>
    <w:rsid w:val="00E91F6B"/>
    <w:rsid w:val="00E92083"/>
    <w:rsid w:val="00E921D5"/>
    <w:rsid w:val="00E92239"/>
    <w:rsid w:val="00E92426"/>
    <w:rsid w:val="00E92552"/>
    <w:rsid w:val="00E92D28"/>
    <w:rsid w:val="00E9320E"/>
    <w:rsid w:val="00E9327B"/>
    <w:rsid w:val="00E93547"/>
    <w:rsid w:val="00E936D7"/>
    <w:rsid w:val="00E93DCC"/>
    <w:rsid w:val="00E93ECE"/>
    <w:rsid w:val="00E93FD3"/>
    <w:rsid w:val="00E940CF"/>
    <w:rsid w:val="00E94126"/>
    <w:rsid w:val="00E948CF"/>
    <w:rsid w:val="00E94AAC"/>
    <w:rsid w:val="00E94B29"/>
    <w:rsid w:val="00E94EB8"/>
    <w:rsid w:val="00E94EC3"/>
    <w:rsid w:val="00E94FC4"/>
    <w:rsid w:val="00E95051"/>
    <w:rsid w:val="00E95160"/>
    <w:rsid w:val="00E95916"/>
    <w:rsid w:val="00E95A64"/>
    <w:rsid w:val="00E95AB1"/>
    <w:rsid w:val="00E95CE2"/>
    <w:rsid w:val="00E95DAE"/>
    <w:rsid w:val="00E95DC9"/>
    <w:rsid w:val="00E9628C"/>
    <w:rsid w:val="00E96781"/>
    <w:rsid w:val="00E96F4E"/>
    <w:rsid w:val="00E970F8"/>
    <w:rsid w:val="00E9742D"/>
    <w:rsid w:val="00E97596"/>
    <w:rsid w:val="00E9794F"/>
    <w:rsid w:val="00E97C16"/>
    <w:rsid w:val="00E97E22"/>
    <w:rsid w:val="00EA0757"/>
    <w:rsid w:val="00EA0B51"/>
    <w:rsid w:val="00EA0B88"/>
    <w:rsid w:val="00EA0C2E"/>
    <w:rsid w:val="00EA0EB8"/>
    <w:rsid w:val="00EA10FB"/>
    <w:rsid w:val="00EA153D"/>
    <w:rsid w:val="00EA1D18"/>
    <w:rsid w:val="00EA1D2A"/>
    <w:rsid w:val="00EA1DAA"/>
    <w:rsid w:val="00EA1F83"/>
    <w:rsid w:val="00EA226D"/>
    <w:rsid w:val="00EA23F4"/>
    <w:rsid w:val="00EA2CC5"/>
    <w:rsid w:val="00EA2DC2"/>
    <w:rsid w:val="00EA2E4D"/>
    <w:rsid w:val="00EA30F1"/>
    <w:rsid w:val="00EA3262"/>
    <w:rsid w:val="00EA32E0"/>
    <w:rsid w:val="00EA3401"/>
    <w:rsid w:val="00EA3A05"/>
    <w:rsid w:val="00EA3A65"/>
    <w:rsid w:val="00EA3D4B"/>
    <w:rsid w:val="00EA3F37"/>
    <w:rsid w:val="00EA402B"/>
    <w:rsid w:val="00EA41BA"/>
    <w:rsid w:val="00EA41F0"/>
    <w:rsid w:val="00EA49B6"/>
    <w:rsid w:val="00EA4B28"/>
    <w:rsid w:val="00EA4C9D"/>
    <w:rsid w:val="00EA4D00"/>
    <w:rsid w:val="00EA4F6B"/>
    <w:rsid w:val="00EA5150"/>
    <w:rsid w:val="00EA5E47"/>
    <w:rsid w:val="00EA5EBB"/>
    <w:rsid w:val="00EA5F33"/>
    <w:rsid w:val="00EA5F47"/>
    <w:rsid w:val="00EA6126"/>
    <w:rsid w:val="00EA6300"/>
    <w:rsid w:val="00EA6387"/>
    <w:rsid w:val="00EA6C15"/>
    <w:rsid w:val="00EA6FA8"/>
    <w:rsid w:val="00EA7130"/>
    <w:rsid w:val="00EA72AF"/>
    <w:rsid w:val="00EA752A"/>
    <w:rsid w:val="00EA787F"/>
    <w:rsid w:val="00EA7D26"/>
    <w:rsid w:val="00EB026D"/>
    <w:rsid w:val="00EB02C0"/>
    <w:rsid w:val="00EB07A0"/>
    <w:rsid w:val="00EB0930"/>
    <w:rsid w:val="00EB0B17"/>
    <w:rsid w:val="00EB0BBD"/>
    <w:rsid w:val="00EB0DF1"/>
    <w:rsid w:val="00EB1071"/>
    <w:rsid w:val="00EB13CB"/>
    <w:rsid w:val="00EB1651"/>
    <w:rsid w:val="00EB17AC"/>
    <w:rsid w:val="00EB1B3B"/>
    <w:rsid w:val="00EB1E5E"/>
    <w:rsid w:val="00EB2138"/>
    <w:rsid w:val="00EB23AF"/>
    <w:rsid w:val="00EB2D1E"/>
    <w:rsid w:val="00EB2D33"/>
    <w:rsid w:val="00EB2EF3"/>
    <w:rsid w:val="00EB36F1"/>
    <w:rsid w:val="00EB3B92"/>
    <w:rsid w:val="00EB3FA8"/>
    <w:rsid w:val="00EB4323"/>
    <w:rsid w:val="00EB46B0"/>
    <w:rsid w:val="00EB47DE"/>
    <w:rsid w:val="00EB48BC"/>
    <w:rsid w:val="00EB4C1E"/>
    <w:rsid w:val="00EB4C6F"/>
    <w:rsid w:val="00EB4E72"/>
    <w:rsid w:val="00EB4EBC"/>
    <w:rsid w:val="00EB503D"/>
    <w:rsid w:val="00EB5054"/>
    <w:rsid w:val="00EB5167"/>
    <w:rsid w:val="00EB51C9"/>
    <w:rsid w:val="00EB54B3"/>
    <w:rsid w:val="00EB5886"/>
    <w:rsid w:val="00EB6372"/>
    <w:rsid w:val="00EB6574"/>
    <w:rsid w:val="00EB6F26"/>
    <w:rsid w:val="00EB7085"/>
    <w:rsid w:val="00EB70F0"/>
    <w:rsid w:val="00EB724D"/>
    <w:rsid w:val="00EB74BC"/>
    <w:rsid w:val="00EB791C"/>
    <w:rsid w:val="00EB7D90"/>
    <w:rsid w:val="00EB7ED0"/>
    <w:rsid w:val="00EC03AA"/>
    <w:rsid w:val="00EC062A"/>
    <w:rsid w:val="00EC0B24"/>
    <w:rsid w:val="00EC196F"/>
    <w:rsid w:val="00EC1AB7"/>
    <w:rsid w:val="00EC1C0E"/>
    <w:rsid w:val="00EC1E02"/>
    <w:rsid w:val="00EC2079"/>
    <w:rsid w:val="00EC21B6"/>
    <w:rsid w:val="00EC2431"/>
    <w:rsid w:val="00EC252B"/>
    <w:rsid w:val="00EC25F8"/>
    <w:rsid w:val="00EC272C"/>
    <w:rsid w:val="00EC2758"/>
    <w:rsid w:val="00EC2C67"/>
    <w:rsid w:val="00EC2F3E"/>
    <w:rsid w:val="00EC30E4"/>
    <w:rsid w:val="00EC3399"/>
    <w:rsid w:val="00EC3751"/>
    <w:rsid w:val="00EC375D"/>
    <w:rsid w:val="00EC3BCC"/>
    <w:rsid w:val="00EC3E37"/>
    <w:rsid w:val="00EC3FC8"/>
    <w:rsid w:val="00EC4256"/>
    <w:rsid w:val="00EC471C"/>
    <w:rsid w:val="00EC49F3"/>
    <w:rsid w:val="00EC4B73"/>
    <w:rsid w:val="00EC53AE"/>
    <w:rsid w:val="00EC53CA"/>
    <w:rsid w:val="00EC5420"/>
    <w:rsid w:val="00EC5497"/>
    <w:rsid w:val="00EC55CA"/>
    <w:rsid w:val="00EC5933"/>
    <w:rsid w:val="00EC5D79"/>
    <w:rsid w:val="00EC64A1"/>
    <w:rsid w:val="00EC6599"/>
    <w:rsid w:val="00EC662C"/>
    <w:rsid w:val="00EC694D"/>
    <w:rsid w:val="00EC6B34"/>
    <w:rsid w:val="00EC71C9"/>
    <w:rsid w:val="00EC7593"/>
    <w:rsid w:val="00EC7C42"/>
    <w:rsid w:val="00EC7C57"/>
    <w:rsid w:val="00EC7FE3"/>
    <w:rsid w:val="00ED0046"/>
    <w:rsid w:val="00ED04FD"/>
    <w:rsid w:val="00ED064A"/>
    <w:rsid w:val="00ED0847"/>
    <w:rsid w:val="00ED0933"/>
    <w:rsid w:val="00ED09B0"/>
    <w:rsid w:val="00ED1184"/>
    <w:rsid w:val="00ED11B6"/>
    <w:rsid w:val="00ED1253"/>
    <w:rsid w:val="00ED1311"/>
    <w:rsid w:val="00ED13F6"/>
    <w:rsid w:val="00ED1AF2"/>
    <w:rsid w:val="00ED1B1C"/>
    <w:rsid w:val="00ED1F61"/>
    <w:rsid w:val="00ED20EF"/>
    <w:rsid w:val="00ED2358"/>
    <w:rsid w:val="00ED29BD"/>
    <w:rsid w:val="00ED29F3"/>
    <w:rsid w:val="00ED2B26"/>
    <w:rsid w:val="00ED2C15"/>
    <w:rsid w:val="00ED2D40"/>
    <w:rsid w:val="00ED2ECB"/>
    <w:rsid w:val="00ED2F3F"/>
    <w:rsid w:val="00ED2F9D"/>
    <w:rsid w:val="00ED31F0"/>
    <w:rsid w:val="00ED3631"/>
    <w:rsid w:val="00ED3719"/>
    <w:rsid w:val="00ED379D"/>
    <w:rsid w:val="00ED38C4"/>
    <w:rsid w:val="00ED39B9"/>
    <w:rsid w:val="00ED3D29"/>
    <w:rsid w:val="00ED3D48"/>
    <w:rsid w:val="00ED3F7D"/>
    <w:rsid w:val="00ED4A06"/>
    <w:rsid w:val="00ED4B04"/>
    <w:rsid w:val="00ED4CA6"/>
    <w:rsid w:val="00ED4D48"/>
    <w:rsid w:val="00ED5114"/>
    <w:rsid w:val="00ED529C"/>
    <w:rsid w:val="00ED53B6"/>
    <w:rsid w:val="00ED59A9"/>
    <w:rsid w:val="00ED693F"/>
    <w:rsid w:val="00ED6BAC"/>
    <w:rsid w:val="00ED6BFC"/>
    <w:rsid w:val="00ED6F6C"/>
    <w:rsid w:val="00ED7043"/>
    <w:rsid w:val="00ED7495"/>
    <w:rsid w:val="00ED74FF"/>
    <w:rsid w:val="00ED754E"/>
    <w:rsid w:val="00ED7884"/>
    <w:rsid w:val="00ED79F2"/>
    <w:rsid w:val="00ED7C10"/>
    <w:rsid w:val="00ED7C82"/>
    <w:rsid w:val="00ED7F0C"/>
    <w:rsid w:val="00ED7F34"/>
    <w:rsid w:val="00EE0350"/>
    <w:rsid w:val="00EE0429"/>
    <w:rsid w:val="00EE0734"/>
    <w:rsid w:val="00EE0C90"/>
    <w:rsid w:val="00EE0CE1"/>
    <w:rsid w:val="00EE0E24"/>
    <w:rsid w:val="00EE0EE5"/>
    <w:rsid w:val="00EE1100"/>
    <w:rsid w:val="00EE11B5"/>
    <w:rsid w:val="00EE13A3"/>
    <w:rsid w:val="00EE16E9"/>
    <w:rsid w:val="00EE1AD4"/>
    <w:rsid w:val="00EE20D6"/>
    <w:rsid w:val="00EE244C"/>
    <w:rsid w:val="00EE259A"/>
    <w:rsid w:val="00EE2E58"/>
    <w:rsid w:val="00EE2F47"/>
    <w:rsid w:val="00EE31FC"/>
    <w:rsid w:val="00EE32BB"/>
    <w:rsid w:val="00EE32DC"/>
    <w:rsid w:val="00EE3476"/>
    <w:rsid w:val="00EE34A0"/>
    <w:rsid w:val="00EE384A"/>
    <w:rsid w:val="00EE3A64"/>
    <w:rsid w:val="00EE3FD6"/>
    <w:rsid w:val="00EE402F"/>
    <w:rsid w:val="00EE4275"/>
    <w:rsid w:val="00EE43BE"/>
    <w:rsid w:val="00EE481E"/>
    <w:rsid w:val="00EE4881"/>
    <w:rsid w:val="00EE4B7E"/>
    <w:rsid w:val="00EE4F26"/>
    <w:rsid w:val="00EE50CA"/>
    <w:rsid w:val="00EE54D9"/>
    <w:rsid w:val="00EE57A9"/>
    <w:rsid w:val="00EE583E"/>
    <w:rsid w:val="00EE58C3"/>
    <w:rsid w:val="00EE5B31"/>
    <w:rsid w:val="00EE5C50"/>
    <w:rsid w:val="00EE5C8A"/>
    <w:rsid w:val="00EE5E22"/>
    <w:rsid w:val="00EE6129"/>
    <w:rsid w:val="00EE6433"/>
    <w:rsid w:val="00EE6442"/>
    <w:rsid w:val="00EE667E"/>
    <w:rsid w:val="00EE6868"/>
    <w:rsid w:val="00EE69B3"/>
    <w:rsid w:val="00EE6B7E"/>
    <w:rsid w:val="00EE6BBA"/>
    <w:rsid w:val="00EE6C89"/>
    <w:rsid w:val="00EE6CAA"/>
    <w:rsid w:val="00EE6FB0"/>
    <w:rsid w:val="00EE7043"/>
    <w:rsid w:val="00EE7224"/>
    <w:rsid w:val="00EE737B"/>
    <w:rsid w:val="00EE741B"/>
    <w:rsid w:val="00EE7A51"/>
    <w:rsid w:val="00EE7C94"/>
    <w:rsid w:val="00EE7CCD"/>
    <w:rsid w:val="00EF00D2"/>
    <w:rsid w:val="00EF0340"/>
    <w:rsid w:val="00EF06FB"/>
    <w:rsid w:val="00EF0A41"/>
    <w:rsid w:val="00EF0EEF"/>
    <w:rsid w:val="00EF1041"/>
    <w:rsid w:val="00EF126C"/>
    <w:rsid w:val="00EF12A5"/>
    <w:rsid w:val="00EF1681"/>
    <w:rsid w:val="00EF168A"/>
    <w:rsid w:val="00EF1777"/>
    <w:rsid w:val="00EF1917"/>
    <w:rsid w:val="00EF19DB"/>
    <w:rsid w:val="00EF1AE2"/>
    <w:rsid w:val="00EF2328"/>
    <w:rsid w:val="00EF2346"/>
    <w:rsid w:val="00EF273E"/>
    <w:rsid w:val="00EF27DC"/>
    <w:rsid w:val="00EF2AA7"/>
    <w:rsid w:val="00EF3202"/>
    <w:rsid w:val="00EF3223"/>
    <w:rsid w:val="00EF33B2"/>
    <w:rsid w:val="00EF3A0A"/>
    <w:rsid w:val="00EF3A35"/>
    <w:rsid w:val="00EF3B88"/>
    <w:rsid w:val="00EF3BC3"/>
    <w:rsid w:val="00EF3CAA"/>
    <w:rsid w:val="00EF408F"/>
    <w:rsid w:val="00EF411F"/>
    <w:rsid w:val="00EF46F4"/>
    <w:rsid w:val="00EF494D"/>
    <w:rsid w:val="00EF5159"/>
    <w:rsid w:val="00EF5480"/>
    <w:rsid w:val="00EF5679"/>
    <w:rsid w:val="00EF627A"/>
    <w:rsid w:val="00EF6627"/>
    <w:rsid w:val="00EF679B"/>
    <w:rsid w:val="00EF6CFC"/>
    <w:rsid w:val="00EF6E22"/>
    <w:rsid w:val="00EF6EE3"/>
    <w:rsid w:val="00EF7135"/>
    <w:rsid w:val="00EF743D"/>
    <w:rsid w:val="00EF774D"/>
    <w:rsid w:val="00EF7CAB"/>
    <w:rsid w:val="00EF7D95"/>
    <w:rsid w:val="00EF7FEE"/>
    <w:rsid w:val="00EF7FF8"/>
    <w:rsid w:val="00F001B3"/>
    <w:rsid w:val="00F001FE"/>
    <w:rsid w:val="00F002C4"/>
    <w:rsid w:val="00F004A9"/>
    <w:rsid w:val="00F0064B"/>
    <w:rsid w:val="00F00A02"/>
    <w:rsid w:val="00F00DA1"/>
    <w:rsid w:val="00F01071"/>
    <w:rsid w:val="00F01AC7"/>
    <w:rsid w:val="00F01C16"/>
    <w:rsid w:val="00F01CA0"/>
    <w:rsid w:val="00F020E6"/>
    <w:rsid w:val="00F021EF"/>
    <w:rsid w:val="00F028EF"/>
    <w:rsid w:val="00F02921"/>
    <w:rsid w:val="00F02CC3"/>
    <w:rsid w:val="00F02CFE"/>
    <w:rsid w:val="00F02F2A"/>
    <w:rsid w:val="00F03007"/>
    <w:rsid w:val="00F0319B"/>
    <w:rsid w:val="00F03561"/>
    <w:rsid w:val="00F036FE"/>
    <w:rsid w:val="00F03732"/>
    <w:rsid w:val="00F038E2"/>
    <w:rsid w:val="00F03B18"/>
    <w:rsid w:val="00F041DE"/>
    <w:rsid w:val="00F0422E"/>
    <w:rsid w:val="00F044A1"/>
    <w:rsid w:val="00F0454A"/>
    <w:rsid w:val="00F04AF4"/>
    <w:rsid w:val="00F04D9D"/>
    <w:rsid w:val="00F053A5"/>
    <w:rsid w:val="00F05503"/>
    <w:rsid w:val="00F059A4"/>
    <w:rsid w:val="00F05AE0"/>
    <w:rsid w:val="00F05FC0"/>
    <w:rsid w:val="00F05FC4"/>
    <w:rsid w:val="00F06485"/>
    <w:rsid w:val="00F067AB"/>
    <w:rsid w:val="00F067E2"/>
    <w:rsid w:val="00F06864"/>
    <w:rsid w:val="00F06C51"/>
    <w:rsid w:val="00F06CC9"/>
    <w:rsid w:val="00F0715D"/>
    <w:rsid w:val="00F075A6"/>
    <w:rsid w:val="00F07771"/>
    <w:rsid w:val="00F07976"/>
    <w:rsid w:val="00F07990"/>
    <w:rsid w:val="00F07B9F"/>
    <w:rsid w:val="00F07FA9"/>
    <w:rsid w:val="00F07FB1"/>
    <w:rsid w:val="00F1001F"/>
    <w:rsid w:val="00F10243"/>
    <w:rsid w:val="00F106B3"/>
    <w:rsid w:val="00F107D3"/>
    <w:rsid w:val="00F109B4"/>
    <w:rsid w:val="00F10D09"/>
    <w:rsid w:val="00F10D4F"/>
    <w:rsid w:val="00F10F44"/>
    <w:rsid w:val="00F113A4"/>
    <w:rsid w:val="00F116F7"/>
    <w:rsid w:val="00F11792"/>
    <w:rsid w:val="00F118A2"/>
    <w:rsid w:val="00F11909"/>
    <w:rsid w:val="00F11A8D"/>
    <w:rsid w:val="00F11A99"/>
    <w:rsid w:val="00F11C21"/>
    <w:rsid w:val="00F11C22"/>
    <w:rsid w:val="00F121A2"/>
    <w:rsid w:val="00F122ED"/>
    <w:rsid w:val="00F1260D"/>
    <w:rsid w:val="00F12B3B"/>
    <w:rsid w:val="00F131B5"/>
    <w:rsid w:val="00F132EF"/>
    <w:rsid w:val="00F13528"/>
    <w:rsid w:val="00F13539"/>
    <w:rsid w:val="00F135AF"/>
    <w:rsid w:val="00F140C8"/>
    <w:rsid w:val="00F1425C"/>
    <w:rsid w:val="00F142E2"/>
    <w:rsid w:val="00F14BC1"/>
    <w:rsid w:val="00F153E9"/>
    <w:rsid w:val="00F15439"/>
    <w:rsid w:val="00F15713"/>
    <w:rsid w:val="00F15A24"/>
    <w:rsid w:val="00F15B2E"/>
    <w:rsid w:val="00F15C94"/>
    <w:rsid w:val="00F16366"/>
    <w:rsid w:val="00F16AFB"/>
    <w:rsid w:val="00F17D7B"/>
    <w:rsid w:val="00F17EB3"/>
    <w:rsid w:val="00F17ED9"/>
    <w:rsid w:val="00F17FBC"/>
    <w:rsid w:val="00F202D9"/>
    <w:rsid w:val="00F20427"/>
    <w:rsid w:val="00F20755"/>
    <w:rsid w:val="00F209FA"/>
    <w:rsid w:val="00F20F62"/>
    <w:rsid w:val="00F212AF"/>
    <w:rsid w:val="00F214E6"/>
    <w:rsid w:val="00F21578"/>
    <w:rsid w:val="00F218C9"/>
    <w:rsid w:val="00F218FF"/>
    <w:rsid w:val="00F21C10"/>
    <w:rsid w:val="00F21F46"/>
    <w:rsid w:val="00F22186"/>
    <w:rsid w:val="00F226CD"/>
    <w:rsid w:val="00F2279B"/>
    <w:rsid w:val="00F22B2D"/>
    <w:rsid w:val="00F22D4E"/>
    <w:rsid w:val="00F22DD3"/>
    <w:rsid w:val="00F22F35"/>
    <w:rsid w:val="00F234DA"/>
    <w:rsid w:val="00F23566"/>
    <w:rsid w:val="00F23914"/>
    <w:rsid w:val="00F239A2"/>
    <w:rsid w:val="00F23DC9"/>
    <w:rsid w:val="00F241DC"/>
    <w:rsid w:val="00F24544"/>
    <w:rsid w:val="00F247FC"/>
    <w:rsid w:val="00F24A70"/>
    <w:rsid w:val="00F24C71"/>
    <w:rsid w:val="00F25166"/>
    <w:rsid w:val="00F251F7"/>
    <w:rsid w:val="00F253C7"/>
    <w:rsid w:val="00F253CC"/>
    <w:rsid w:val="00F2543F"/>
    <w:rsid w:val="00F25470"/>
    <w:rsid w:val="00F25701"/>
    <w:rsid w:val="00F257BC"/>
    <w:rsid w:val="00F259A6"/>
    <w:rsid w:val="00F25AE6"/>
    <w:rsid w:val="00F2621A"/>
    <w:rsid w:val="00F26818"/>
    <w:rsid w:val="00F2686E"/>
    <w:rsid w:val="00F26928"/>
    <w:rsid w:val="00F26CFB"/>
    <w:rsid w:val="00F26E1E"/>
    <w:rsid w:val="00F27073"/>
    <w:rsid w:val="00F27705"/>
    <w:rsid w:val="00F2771C"/>
    <w:rsid w:val="00F27FD1"/>
    <w:rsid w:val="00F304E2"/>
    <w:rsid w:val="00F3059E"/>
    <w:rsid w:val="00F308EF"/>
    <w:rsid w:val="00F30A5F"/>
    <w:rsid w:val="00F30AC2"/>
    <w:rsid w:val="00F30B3C"/>
    <w:rsid w:val="00F30BB6"/>
    <w:rsid w:val="00F30EE9"/>
    <w:rsid w:val="00F31166"/>
    <w:rsid w:val="00F31174"/>
    <w:rsid w:val="00F3184D"/>
    <w:rsid w:val="00F31AA7"/>
    <w:rsid w:val="00F31EA9"/>
    <w:rsid w:val="00F32202"/>
    <w:rsid w:val="00F32373"/>
    <w:rsid w:val="00F32485"/>
    <w:rsid w:val="00F32593"/>
    <w:rsid w:val="00F325F7"/>
    <w:rsid w:val="00F327C8"/>
    <w:rsid w:val="00F32868"/>
    <w:rsid w:val="00F3290F"/>
    <w:rsid w:val="00F32928"/>
    <w:rsid w:val="00F32A25"/>
    <w:rsid w:val="00F32A4C"/>
    <w:rsid w:val="00F32BD4"/>
    <w:rsid w:val="00F32CFC"/>
    <w:rsid w:val="00F32DF3"/>
    <w:rsid w:val="00F32F94"/>
    <w:rsid w:val="00F33074"/>
    <w:rsid w:val="00F33197"/>
    <w:rsid w:val="00F331E1"/>
    <w:rsid w:val="00F33291"/>
    <w:rsid w:val="00F33318"/>
    <w:rsid w:val="00F33711"/>
    <w:rsid w:val="00F33742"/>
    <w:rsid w:val="00F339AC"/>
    <w:rsid w:val="00F339AE"/>
    <w:rsid w:val="00F33D0F"/>
    <w:rsid w:val="00F33E37"/>
    <w:rsid w:val="00F33E3D"/>
    <w:rsid w:val="00F33FAE"/>
    <w:rsid w:val="00F3403B"/>
    <w:rsid w:val="00F342EB"/>
    <w:rsid w:val="00F347E3"/>
    <w:rsid w:val="00F34921"/>
    <w:rsid w:val="00F34AB0"/>
    <w:rsid w:val="00F34BAD"/>
    <w:rsid w:val="00F34BDE"/>
    <w:rsid w:val="00F34D66"/>
    <w:rsid w:val="00F35044"/>
    <w:rsid w:val="00F35318"/>
    <w:rsid w:val="00F35B6B"/>
    <w:rsid w:val="00F35F9E"/>
    <w:rsid w:val="00F36190"/>
    <w:rsid w:val="00F3631A"/>
    <w:rsid w:val="00F36FE2"/>
    <w:rsid w:val="00F37095"/>
    <w:rsid w:val="00F37597"/>
    <w:rsid w:val="00F37898"/>
    <w:rsid w:val="00F379C1"/>
    <w:rsid w:val="00F37BDE"/>
    <w:rsid w:val="00F37DA5"/>
    <w:rsid w:val="00F37EBA"/>
    <w:rsid w:val="00F40005"/>
    <w:rsid w:val="00F400CF"/>
    <w:rsid w:val="00F40BB7"/>
    <w:rsid w:val="00F40D5B"/>
    <w:rsid w:val="00F411D9"/>
    <w:rsid w:val="00F4136D"/>
    <w:rsid w:val="00F4152B"/>
    <w:rsid w:val="00F415AE"/>
    <w:rsid w:val="00F41628"/>
    <w:rsid w:val="00F41E36"/>
    <w:rsid w:val="00F42247"/>
    <w:rsid w:val="00F42B26"/>
    <w:rsid w:val="00F4344E"/>
    <w:rsid w:val="00F436DE"/>
    <w:rsid w:val="00F438FA"/>
    <w:rsid w:val="00F43933"/>
    <w:rsid w:val="00F43ACE"/>
    <w:rsid w:val="00F43B93"/>
    <w:rsid w:val="00F43FB7"/>
    <w:rsid w:val="00F44613"/>
    <w:rsid w:val="00F446EA"/>
    <w:rsid w:val="00F4484E"/>
    <w:rsid w:val="00F448CA"/>
    <w:rsid w:val="00F449D0"/>
    <w:rsid w:val="00F449DD"/>
    <w:rsid w:val="00F44CBA"/>
    <w:rsid w:val="00F44EF7"/>
    <w:rsid w:val="00F44FBF"/>
    <w:rsid w:val="00F45672"/>
    <w:rsid w:val="00F45AD7"/>
    <w:rsid w:val="00F45CAF"/>
    <w:rsid w:val="00F45E90"/>
    <w:rsid w:val="00F460A9"/>
    <w:rsid w:val="00F460D2"/>
    <w:rsid w:val="00F461D1"/>
    <w:rsid w:val="00F4635D"/>
    <w:rsid w:val="00F4668D"/>
    <w:rsid w:val="00F468B4"/>
    <w:rsid w:val="00F46AFF"/>
    <w:rsid w:val="00F4758B"/>
    <w:rsid w:val="00F478BB"/>
    <w:rsid w:val="00F478FD"/>
    <w:rsid w:val="00F47BCB"/>
    <w:rsid w:val="00F47E4B"/>
    <w:rsid w:val="00F47F5B"/>
    <w:rsid w:val="00F47F70"/>
    <w:rsid w:val="00F5021B"/>
    <w:rsid w:val="00F5032C"/>
    <w:rsid w:val="00F507FF"/>
    <w:rsid w:val="00F50802"/>
    <w:rsid w:val="00F508A4"/>
    <w:rsid w:val="00F50A8A"/>
    <w:rsid w:val="00F50AEE"/>
    <w:rsid w:val="00F518DF"/>
    <w:rsid w:val="00F51960"/>
    <w:rsid w:val="00F51B40"/>
    <w:rsid w:val="00F51EC4"/>
    <w:rsid w:val="00F52092"/>
    <w:rsid w:val="00F5210E"/>
    <w:rsid w:val="00F5224D"/>
    <w:rsid w:val="00F5284D"/>
    <w:rsid w:val="00F52C40"/>
    <w:rsid w:val="00F52F97"/>
    <w:rsid w:val="00F531F2"/>
    <w:rsid w:val="00F53290"/>
    <w:rsid w:val="00F53299"/>
    <w:rsid w:val="00F532BB"/>
    <w:rsid w:val="00F535D8"/>
    <w:rsid w:val="00F53C28"/>
    <w:rsid w:val="00F53E29"/>
    <w:rsid w:val="00F544E3"/>
    <w:rsid w:val="00F54642"/>
    <w:rsid w:val="00F54B35"/>
    <w:rsid w:val="00F54C5A"/>
    <w:rsid w:val="00F54E72"/>
    <w:rsid w:val="00F553CA"/>
    <w:rsid w:val="00F555EF"/>
    <w:rsid w:val="00F55ED9"/>
    <w:rsid w:val="00F56115"/>
    <w:rsid w:val="00F5634B"/>
    <w:rsid w:val="00F56686"/>
    <w:rsid w:val="00F5678F"/>
    <w:rsid w:val="00F568D8"/>
    <w:rsid w:val="00F56EA9"/>
    <w:rsid w:val="00F57140"/>
    <w:rsid w:val="00F5787F"/>
    <w:rsid w:val="00F57A77"/>
    <w:rsid w:val="00F57AA6"/>
    <w:rsid w:val="00F57BC3"/>
    <w:rsid w:val="00F57DF2"/>
    <w:rsid w:val="00F602F7"/>
    <w:rsid w:val="00F6046F"/>
    <w:rsid w:val="00F604FF"/>
    <w:rsid w:val="00F60570"/>
    <w:rsid w:val="00F607BA"/>
    <w:rsid w:val="00F6080E"/>
    <w:rsid w:val="00F608C9"/>
    <w:rsid w:val="00F60910"/>
    <w:rsid w:val="00F60B2C"/>
    <w:rsid w:val="00F60B43"/>
    <w:rsid w:val="00F61983"/>
    <w:rsid w:val="00F619C1"/>
    <w:rsid w:val="00F62118"/>
    <w:rsid w:val="00F6242D"/>
    <w:rsid w:val="00F62693"/>
    <w:rsid w:val="00F629C0"/>
    <w:rsid w:val="00F629FC"/>
    <w:rsid w:val="00F62A38"/>
    <w:rsid w:val="00F62A7A"/>
    <w:rsid w:val="00F62A98"/>
    <w:rsid w:val="00F633E2"/>
    <w:rsid w:val="00F63550"/>
    <w:rsid w:val="00F635C1"/>
    <w:rsid w:val="00F63674"/>
    <w:rsid w:val="00F63A30"/>
    <w:rsid w:val="00F63D00"/>
    <w:rsid w:val="00F6455F"/>
    <w:rsid w:val="00F646AF"/>
    <w:rsid w:val="00F64AC3"/>
    <w:rsid w:val="00F65B66"/>
    <w:rsid w:val="00F65CAF"/>
    <w:rsid w:val="00F65EDB"/>
    <w:rsid w:val="00F65FF1"/>
    <w:rsid w:val="00F65FF9"/>
    <w:rsid w:val="00F66023"/>
    <w:rsid w:val="00F6637C"/>
    <w:rsid w:val="00F6685F"/>
    <w:rsid w:val="00F668EE"/>
    <w:rsid w:val="00F66951"/>
    <w:rsid w:val="00F669CC"/>
    <w:rsid w:val="00F66A00"/>
    <w:rsid w:val="00F66A2D"/>
    <w:rsid w:val="00F66D0F"/>
    <w:rsid w:val="00F67176"/>
    <w:rsid w:val="00F6725D"/>
    <w:rsid w:val="00F67285"/>
    <w:rsid w:val="00F672B3"/>
    <w:rsid w:val="00F67681"/>
    <w:rsid w:val="00F70126"/>
    <w:rsid w:val="00F701E9"/>
    <w:rsid w:val="00F70236"/>
    <w:rsid w:val="00F70342"/>
    <w:rsid w:val="00F707F0"/>
    <w:rsid w:val="00F70A30"/>
    <w:rsid w:val="00F70E4B"/>
    <w:rsid w:val="00F71386"/>
    <w:rsid w:val="00F71729"/>
    <w:rsid w:val="00F7184E"/>
    <w:rsid w:val="00F71945"/>
    <w:rsid w:val="00F7194F"/>
    <w:rsid w:val="00F71A82"/>
    <w:rsid w:val="00F71BBF"/>
    <w:rsid w:val="00F71FEF"/>
    <w:rsid w:val="00F720C0"/>
    <w:rsid w:val="00F72238"/>
    <w:rsid w:val="00F7239C"/>
    <w:rsid w:val="00F725CB"/>
    <w:rsid w:val="00F727C7"/>
    <w:rsid w:val="00F727EC"/>
    <w:rsid w:val="00F72B3C"/>
    <w:rsid w:val="00F72DE5"/>
    <w:rsid w:val="00F72FC9"/>
    <w:rsid w:val="00F73597"/>
    <w:rsid w:val="00F73810"/>
    <w:rsid w:val="00F739D1"/>
    <w:rsid w:val="00F739D8"/>
    <w:rsid w:val="00F73D0A"/>
    <w:rsid w:val="00F73E48"/>
    <w:rsid w:val="00F7420B"/>
    <w:rsid w:val="00F74240"/>
    <w:rsid w:val="00F74737"/>
    <w:rsid w:val="00F748E1"/>
    <w:rsid w:val="00F74F78"/>
    <w:rsid w:val="00F75069"/>
    <w:rsid w:val="00F75194"/>
    <w:rsid w:val="00F752AE"/>
    <w:rsid w:val="00F7575F"/>
    <w:rsid w:val="00F75B75"/>
    <w:rsid w:val="00F75D1D"/>
    <w:rsid w:val="00F7650A"/>
    <w:rsid w:val="00F767B4"/>
    <w:rsid w:val="00F768BA"/>
    <w:rsid w:val="00F76AC5"/>
    <w:rsid w:val="00F76BF5"/>
    <w:rsid w:val="00F76D82"/>
    <w:rsid w:val="00F7767B"/>
    <w:rsid w:val="00F77B20"/>
    <w:rsid w:val="00F801E4"/>
    <w:rsid w:val="00F80368"/>
    <w:rsid w:val="00F8045A"/>
    <w:rsid w:val="00F8063C"/>
    <w:rsid w:val="00F808FA"/>
    <w:rsid w:val="00F80953"/>
    <w:rsid w:val="00F80B17"/>
    <w:rsid w:val="00F80E5A"/>
    <w:rsid w:val="00F80EBD"/>
    <w:rsid w:val="00F8109B"/>
    <w:rsid w:val="00F81403"/>
    <w:rsid w:val="00F81518"/>
    <w:rsid w:val="00F81850"/>
    <w:rsid w:val="00F81AE7"/>
    <w:rsid w:val="00F81D0C"/>
    <w:rsid w:val="00F8224D"/>
    <w:rsid w:val="00F825C1"/>
    <w:rsid w:val="00F82713"/>
    <w:rsid w:val="00F8286A"/>
    <w:rsid w:val="00F82D6D"/>
    <w:rsid w:val="00F83210"/>
    <w:rsid w:val="00F8351E"/>
    <w:rsid w:val="00F835C6"/>
    <w:rsid w:val="00F8391B"/>
    <w:rsid w:val="00F83EA2"/>
    <w:rsid w:val="00F84052"/>
    <w:rsid w:val="00F8429A"/>
    <w:rsid w:val="00F846D7"/>
    <w:rsid w:val="00F8473A"/>
    <w:rsid w:val="00F8490C"/>
    <w:rsid w:val="00F84B76"/>
    <w:rsid w:val="00F84D51"/>
    <w:rsid w:val="00F854F1"/>
    <w:rsid w:val="00F859CE"/>
    <w:rsid w:val="00F86164"/>
    <w:rsid w:val="00F862C4"/>
    <w:rsid w:val="00F863E4"/>
    <w:rsid w:val="00F86B95"/>
    <w:rsid w:val="00F86B99"/>
    <w:rsid w:val="00F86F6D"/>
    <w:rsid w:val="00F87670"/>
    <w:rsid w:val="00F877BB"/>
    <w:rsid w:val="00F87870"/>
    <w:rsid w:val="00F87E09"/>
    <w:rsid w:val="00F87E7E"/>
    <w:rsid w:val="00F9020A"/>
    <w:rsid w:val="00F9027D"/>
    <w:rsid w:val="00F90411"/>
    <w:rsid w:val="00F9052E"/>
    <w:rsid w:val="00F90ACC"/>
    <w:rsid w:val="00F90D7F"/>
    <w:rsid w:val="00F910D1"/>
    <w:rsid w:val="00F91419"/>
    <w:rsid w:val="00F91511"/>
    <w:rsid w:val="00F9168E"/>
    <w:rsid w:val="00F91695"/>
    <w:rsid w:val="00F91B66"/>
    <w:rsid w:val="00F92152"/>
    <w:rsid w:val="00F9222C"/>
    <w:rsid w:val="00F92302"/>
    <w:rsid w:val="00F92707"/>
    <w:rsid w:val="00F9282C"/>
    <w:rsid w:val="00F92B59"/>
    <w:rsid w:val="00F93113"/>
    <w:rsid w:val="00F931D2"/>
    <w:rsid w:val="00F93312"/>
    <w:rsid w:val="00F93430"/>
    <w:rsid w:val="00F934FB"/>
    <w:rsid w:val="00F93528"/>
    <w:rsid w:val="00F93625"/>
    <w:rsid w:val="00F93866"/>
    <w:rsid w:val="00F93A83"/>
    <w:rsid w:val="00F93C9B"/>
    <w:rsid w:val="00F94221"/>
    <w:rsid w:val="00F943A1"/>
    <w:rsid w:val="00F94544"/>
    <w:rsid w:val="00F94664"/>
    <w:rsid w:val="00F948F1"/>
    <w:rsid w:val="00F94B46"/>
    <w:rsid w:val="00F9547D"/>
    <w:rsid w:val="00F9555B"/>
    <w:rsid w:val="00F95831"/>
    <w:rsid w:val="00F95936"/>
    <w:rsid w:val="00F95953"/>
    <w:rsid w:val="00F95C3F"/>
    <w:rsid w:val="00F95F55"/>
    <w:rsid w:val="00F9616C"/>
    <w:rsid w:val="00F96249"/>
    <w:rsid w:val="00F965F1"/>
    <w:rsid w:val="00F96627"/>
    <w:rsid w:val="00F96F29"/>
    <w:rsid w:val="00F976B7"/>
    <w:rsid w:val="00F9797D"/>
    <w:rsid w:val="00F979B7"/>
    <w:rsid w:val="00FA0969"/>
    <w:rsid w:val="00FA09D3"/>
    <w:rsid w:val="00FA0BF0"/>
    <w:rsid w:val="00FA0D85"/>
    <w:rsid w:val="00FA0EDE"/>
    <w:rsid w:val="00FA1250"/>
    <w:rsid w:val="00FA1287"/>
    <w:rsid w:val="00FA1417"/>
    <w:rsid w:val="00FA16FE"/>
    <w:rsid w:val="00FA17A0"/>
    <w:rsid w:val="00FA181A"/>
    <w:rsid w:val="00FA1AEB"/>
    <w:rsid w:val="00FA2215"/>
    <w:rsid w:val="00FA22AA"/>
    <w:rsid w:val="00FA2314"/>
    <w:rsid w:val="00FA2B08"/>
    <w:rsid w:val="00FA2E36"/>
    <w:rsid w:val="00FA2EAD"/>
    <w:rsid w:val="00FA2FCA"/>
    <w:rsid w:val="00FA37A8"/>
    <w:rsid w:val="00FA3924"/>
    <w:rsid w:val="00FA3B07"/>
    <w:rsid w:val="00FA3BA5"/>
    <w:rsid w:val="00FA3C23"/>
    <w:rsid w:val="00FA3D7C"/>
    <w:rsid w:val="00FA4275"/>
    <w:rsid w:val="00FA447A"/>
    <w:rsid w:val="00FA4625"/>
    <w:rsid w:val="00FA46A7"/>
    <w:rsid w:val="00FA470D"/>
    <w:rsid w:val="00FA4A11"/>
    <w:rsid w:val="00FA4D31"/>
    <w:rsid w:val="00FA4F64"/>
    <w:rsid w:val="00FA51F8"/>
    <w:rsid w:val="00FA52AA"/>
    <w:rsid w:val="00FA569E"/>
    <w:rsid w:val="00FA5BC6"/>
    <w:rsid w:val="00FA5BF8"/>
    <w:rsid w:val="00FA5CD5"/>
    <w:rsid w:val="00FA5F4C"/>
    <w:rsid w:val="00FA61A3"/>
    <w:rsid w:val="00FA6211"/>
    <w:rsid w:val="00FA6338"/>
    <w:rsid w:val="00FA6474"/>
    <w:rsid w:val="00FA653D"/>
    <w:rsid w:val="00FA662B"/>
    <w:rsid w:val="00FA6EE0"/>
    <w:rsid w:val="00FA71A9"/>
    <w:rsid w:val="00FA7244"/>
    <w:rsid w:val="00FA7247"/>
    <w:rsid w:val="00FA7513"/>
    <w:rsid w:val="00FA7532"/>
    <w:rsid w:val="00FA770A"/>
    <w:rsid w:val="00FA7771"/>
    <w:rsid w:val="00FA790A"/>
    <w:rsid w:val="00FA7B9B"/>
    <w:rsid w:val="00FA7BEA"/>
    <w:rsid w:val="00FA7CD0"/>
    <w:rsid w:val="00FB03AB"/>
    <w:rsid w:val="00FB0627"/>
    <w:rsid w:val="00FB0638"/>
    <w:rsid w:val="00FB0AFC"/>
    <w:rsid w:val="00FB0C4A"/>
    <w:rsid w:val="00FB0C64"/>
    <w:rsid w:val="00FB0DE0"/>
    <w:rsid w:val="00FB0EFA"/>
    <w:rsid w:val="00FB0FB4"/>
    <w:rsid w:val="00FB100F"/>
    <w:rsid w:val="00FB175B"/>
    <w:rsid w:val="00FB1991"/>
    <w:rsid w:val="00FB1C5F"/>
    <w:rsid w:val="00FB1ED7"/>
    <w:rsid w:val="00FB20DD"/>
    <w:rsid w:val="00FB240F"/>
    <w:rsid w:val="00FB3435"/>
    <w:rsid w:val="00FB346C"/>
    <w:rsid w:val="00FB361C"/>
    <w:rsid w:val="00FB39CA"/>
    <w:rsid w:val="00FB3AD7"/>
    <w:rsid w:val="00FB3B76"/>
    <w:rsid w:val="00FB3CF1"/>
    <w:rsid w:val="00FB3E71"/>
    <w:rsid w:val="00FB3EF9"/>
    <w:rsid w:val="00FB40A8"/>
    <w:rsid w:val="00FB415F"/>
    <w:rsid w:val="00FB44F1"/>
    <w:rsid w:val="00FB5192"/>
    <w:rsid w:val="00FB51B4"/>
    <w:rsid w:val="00FB546E"/>
    <w:rsid w:val="00FB5564"/>
    <w:rsid w:val="00FB56BE"/>
    <w:rsid w:val="00FB5802"/>
    <w:rsid w:val="00FB5B09"/>
    <w:rsid w:val="00FB6120"/>
    <w:rsid w:val="00FB62ED"/>
    <w:rsid w:val="00FB6370"/>
    <w:rsid w:val="00FB6670"/>
    <w:rsid w:val="00FB688E"/>
    <w:rsid w:val="00FB6920"/>
    <w:rsid w:val="00FB6B33"/>
    <w:rsid w:val="00FB6DC5"/>
    <w:rsid w:val="00FB6E8B"/>
    <w:rsid w:val="00FB6FA8"/>
    <w:rsid w:val="00FB73E2"/>
    <w:rsid w:val="00FB7634"/>
    <w:rsid w:val="00FB790A"/>
    <w:rsid w:val="00FB7970"/>
    <w:rsid w:val="00FB7FD4"/>
    <w:rsid w:val="00FC008D"/>
    <w:rsid w:val="00FC0B52"/>
    <w:rsid w:val="00FC0C3C"/>
    <w:rsid w:val="00FC0DB9"/>
    <w:rsid w:val="00FC157B"/>
    <w:rsid w:val="00FC15A8"/>
    <w:rsid w:val="00FC19F6"/>
    <w:rsid w:val="00FC1B38"/>
    <w:rsid w:val="00FC1C7B"/>
    <w:rsid w:val="00FC1D7A"/>
    <w:rsid w:val="00FC1E21"/>
    <w:rsid w:val="00FC23E1"/>
    <w:rsid w:val="00FC240A"/>
    <w:rsid w:val="00FC25D7"/>
    <w:rsid w:val="00FC25F4"/>
    <w:rsid w:val="00FC2707"/>
    <w:rsid w:val="00FC292B"/>
    <w:rsid w:val="00FC2AE9"/>
    <w:rsid w:val="00FC2DB7"/>
    <w:rsid w:val="00FC2EEA"/>
    <w:rsid w:val="00FC320E"/>
    <w:rsid w:val="00FC3873"/>
    <w:rsid w:val="00FC3B20"/>
    <w:rsid w:val="00FC3C2C"/>
    <w:rsid w:val="00FC3DB7"/>
    <w:rsid w:val="00FC45BE"/>
    <w:rsid w:val="00FC45CD"/>
    <w:rsid w:val="00FC480C"/>
    <w:rsid w:val="00FC49FF"/>
    <w:rsid w:val="00FC4A71"/>
    <w:rsid w:val="00FC4F7C"/>
    <w:rsid w:val="00FC5048"/>
    <w:rsid w:val="00FC50D9"/>
    <w:rsid w:val="00FC5425"/>
    <w:rsid w:val="00FC5754"/>
    <w:rsid w:val="00FC57A4"/>
    <w:rsid w:val="00FC5A6E"/>
    <w:rsid w:val="00FC5D29"/>
    <w:rsid w:val="00FC5D56"/>
    <w:rsid w:val="00FC6402"/>
    <w:rsid w:val="00FC673D"/>
    <w:rsid w:val="00FC6AA7"/>
    <w:rsid w:val="00FC6E97"/>
    <w:rsid w:val="00FC6F44"/>
    <w:rsid w:val="00FC7519"/>
    <w:rsid w:val="00FC77FA"/>
    <w:rsid w:val="00FC7831"/>
    <w:rsid w:val="00FC7B21"/>
    <w:rsid w:val="00FC7B42"/>
    <w:rsid w:val="00FC7B9F"/>
    <w:rsid w:val="00FD0226"/>
    <w:rsid w:val="00FD06BE"/>
    <w:rsid w:val="00FD0A35"/>
    <w:rsid w:val="00FD0C4A"/>
    <w:rsid w:val="00FD0DD3"/>
    <w:rsid w:val="00FD0EC4"/>
    <w:rsid w:val="00FD0F26"/>
    <w:rsid w:val="00FD11E7"/>
    <w:rsid w:val="00FD1222"/>
    <w:rsid w:val="00FD1322"/>
    <w:rsid w:val="00FD140A"/>
    <w:rsid w:val="00FD15EE"/>
    <w:rsid w:val="00FD1759"/>
    <w:rsid w:val="00FD18B1"/>
    <w:rsid w:val="00FD19C4"/>
    <w:rsid w:val="00FD1C40"/>
    <w:rsid w:val="00FD2165"/>
    <w:rsid w:val="00FD238D"/>
    <w:rsid w:val="00FD248B"/>
    <w:rsid w:val="00FD26EA"/>
    <w:rsid w:val="00FD27E5"/>
    <w:rsid w:val="00FD2FDF"/>
    <w:rsid w:val="00FD3096"/>
    <w:rsid w:val="00FD314A"/>
    <w:rsid w:val="00FD31F1"/>
    <w:rsid w:val="00FD3458"/>
    <w:rsid w:val="00FD345D"/>
    <w:rsid w:val="00FD3552"/>
    <w:rsid w:val="00FD3A8D"/>
    <w:rsid w:val="00FD3B55"/>
    <w:rsid w:val="00FD3B8A"/>
    <w:rsid w:val="00FD3BC6"/>
    <w:rsid w:val="00FD3EAA"/>
    <w:rsid w:val="00FD4090"/>
    <w:rsid w:val="00FD433C"/>
    <w:rsid w:val="00FD43AD"/>
    <w:rsid w:val="00FD444A"/>
    <w:rsid w:val="00FD4587"/>
    <w:rsid w:val="00FD4713"/>
    <w:rsid w:val="00FD4D9A"/>
    <w:rsid w:val="00FD505A"/>
    <w:rsid w:val="00FD517F"/>
    <w:rsid w:val="00FD526D"/>
    <w:rsid w:val="00FD533C"/>
    <w:rsid w:val="00FD56FE"/>
    <w:rsid w:val="00FD5E67"/>
    <w:rsid w:val="00FD5E70"/>
    <w:rsid w:val="00FD6013"/>
    <w:rsid w:val="00FD6167"/>
    <w:rsid w:val="00FD6894"/>
    <w:rsid w:val="00FD6A42"/>
    <w:rsid w:val="00FD6AC4"/>
    <w:rsid w:val="00FD6B8F"/>
    <w:rsid w:val="00FD6B9C"/>
    <w:rsid w:val="00FD6C10"/>
    <w:rsid w:val="00FD6F62"/>
    <w:rsid w:val="00FD7625"/>
    <w:rsid w:val="00FD7948"/>
    <w:rsid w:val="00FD7AD6"/>
    <w:rsid w:val="00FE06C5"/>
    <w:rsid w:val="00FE08B1"/>
    <w:rsid w:val="00FE0A76"/>
    <w:rsid w:val="00FE0B87"/>
    <w:rsid w:val="00FE0C64"/>
    <w:rsid w:val="00FE0D56"/>
    <w:rsid w:val="00FE0F02"/>
    <w:rsid w:val="00FE10FA"/>
    <w:rsid w:val="00FE1347"/>
    <w:rsid w:val="00FE14DD"/>
    <w:rsid w:val="00FE161E"/>
    <w:rsid w:val="00FE1786"/>
    <w:rsid w:val="00FE1993"/>
    <w:rsid w:val="00FE1AEF"/>
    <w:rsid w:val="00FE1B22"/>
    <w:rsid w:val="00FE1B94"/>
    <w:rsid w:val="00FE1F3A"/>
    <w:rsid w:val="00FE2323"/>
    <w:rsid w:val="00FE235C"/>
    <w:rsid w:val="00FE2443"/>
    <w:rsid w:val="00FE26D9"/>
    <w:rsid w:val="00FE2BDF"/>
    <w:rsid w:val="00FE2F1D"/>
    <w:rsid w:val="00FE2F7A"/>
    <w:rsid w:val="00FE30CF"/>
    <w:rsid w:val="00FE3101"/>
    <w:rsid w:val="00FE319B"/>
    <w:rsid w:val="00FE34D2"/>
    <w:rsid w:val="00FE34E7"/>
    <w:rsid w:val="00FE3509"/>
    <w:rsid w:val="00FE3592"/>
    <w:rsid w:val="00FE36DB"/>
    <w:rsid w:val="00FE36ED"/>
    <w:rsid w:val="00FE37AE"/>
    <w:rsid w:val="00FE37F2"/>
    <w:rsid w:val="00FE390E"/>
    <w:rsid w:val="00FE3D6F"/>
    <w:rsid w:val="00FE3E8F"/>
    <w:rsid w:val="00FE3EF9"/>
    <w:rsid w:val="00FE405D"/>
    <w:rsid w:val="00FE4118"/>
    <w:rsid w:val="00FE41B5"/>
    <w:rsid w:val="00FE429D"/>
    <w:rsid w:val="00FE46F4"/>
    <w:rsid w:val="00FE4780"/>
    <w:rsid w:val="00FE486E"/>
    <w:rsid w:val="00FE4BFC"/>
    <w:rsid w:val="00FE4CC3"/>
    <w:rsid w:val="00FE4D59"/>
    <w:rsid w:val="00FE4E37"/>
    <w:rsid w:val="00FE4E5F"/>
    <w:rsid w:val="00FE5237"/>
    <w:rsid w:val="00FE5288"/>
    <w:rsid w:val="00FE5342"/>
    <w:rsid w:val="00FE5708"/>
    <w:rsid w:val="00FE5940"/>
    <w:rsid w:val="00FE5A8B"/>
    <w:rsid w:val="00FE5CCA"/>
    <w:rsid w:val="00FE5E50"/>
    <w:rsid w:val="00FE5EE1"/>
    <w:rsid w:val="00FE6198"/>
    <w:rsid w:val="00FE6A46"/>
    <w:rsid w:val="00FE6DC6"/>
    <w:rsid w:val="00FE6EEC"/>
    <w:rsid w:val="00FE73D6"/>
    <w:rsid w:val="00FE78D2"/>
    <w:rsid w:val="00FE79CD"/>
    <w:rsid w:val="00FE7B01"/>
    <w:rsid w:val="00FE7B7C"/>
    <w:rsid w:val="00FE7BE4"/>
    <w:rsid w:val="00FF043E"/>
    <w:rsid w:val="00FF06EB"/>
    <w:rsid w:val="00FF07CE"/>
    <w:rsid w:val="00FF07CF"/>
    <w:rsid w:val="00FF0823"/>
    <w:rsid w:val="00FF08FC"/>
    <w:rsid w:val="00FF0AAB"/>
    <w:rsid w:val="00FF0DFB"/>
    <w:rsid w:val="00FF1209"/>
    <w:rsid w:val="00FF166D"/>
    <w:rsid w:val="00FF174B"/>
    <w:rsid w:val="00FF1A71"/>
    <w:rsid w:val="00FF1B52"/>
    <w:rsid w:val="00FF1C63"/>
    <w:rsid w:val="00FF1CFB"/>
    <w:rsid w:val="00FF1FF8"/>
    <w:rsid w:val="00FF20AD"/>
    <w:rsid w:val="00FF21B7"/>
    <w:rsid w:val="00FF23A2"/>
    <w:rsid w:val="00FF23EE"/>
    <w:rsid w:val="00FF2752"/>
    <w:rsid w:val="00FF27B3"/>
    <w:rsid w:val="00FF28BF"/>
    <w:rsid w:val="00FF30A3"/>
    <w:rsid w:val="00FF30E6"/>
    <w:rsid w:val="00FF3104"/>
    <w:rsid w:val="00FF3226"/>
    <w:rsid w:val="00FF3E71"/>
    <w:rsid w:val="00FF41F6"/>
    <w:rsid w:val="00FF43DA"/>
    <w:rsid w:val="00FF471E"/>
    <w:rsid w:val="00FF48D6"/>
    <w:rsid w:val="00FF49F8"/>
    <w:rsid w:val="00FF4CC2"/>
    <w:rsid w:val="00FF4EB0"/>
    <w:rsid w:val="00FF4FCA"/>
    <w:rsid w:val="00FF50B3"/>
    <w:rsid w:val="00FF5187"/>
    <w:rsid w:val="00FF54C7"/>
    <w:rsid w:val="00FF5753"/>
    <w:rsid w:val="00FF5CD4"/>
    <w:rsid w:val="00FF5D28"/>
    <w:rsid w:val="00FF5D3C"/>
    <w:rsid w:val="00FF5D63"/>
    <w:rsid w:val="00FF5DCC"/>
    <w:rsid w:val="00FF5E13"/>
    <w:rsid w:val="00FF60BE"/>
    <w:rsid w:val="00FF6278"/>
    <w:rsid w:val="00FF635A"/>
    <w:rsid w:val="00FF68DE"/>
    <w:rsid w:val="00FF6A59"/>
    <w:rsid w:val="00FF73C1"/>
    <w:rsid w:val="00FF763D"/>
    <w:rsid w:val="00FF7A90"/>
    <w:rsid w:val="00FF7B60"/>
    <w:rsid w:val="00FF7C1D"/>
    <w:rsid w:val="00FF7C6D"/>
    <w:rsid w:val="00FF7DD7"/>
    <w:rsid w:val="00FF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4F6AD18"/>
  <w15:docId w15:val="{7788F5DF-9E2D-43BD-9735-F91292AC1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44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30DF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30D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30D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30D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300C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300CE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300C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300CE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830DF4"/>
    <w:pPr>
      <w:spacing w:after="120"/>
    </w:pPr>
  </w:style>
  <w:style w:type="paragraph" w:styleId="Header">
    <w:name w:val="header"/>
    <w:basedOn w:val="Normal"/>
    <w:link w:val="Head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0D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30DF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30DF4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695A03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830D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30DF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30DF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830DF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30DF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30DF4"/>
    <w:pPr>
      <w:ind w:left="284"/>
    </w:pPr>
  </w:style>
  <w:style w:type="paragraph" w:customStyle="1" w:styleId="AAFrameAddress">
    <w:name w:val="AA Frame Address"/>
    <w:basedOn w:val="Heading1"/>
    <w:rsid w:val="00830D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30DF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30DF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830D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30D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30D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30DF4"/>
    <w:pPr>
      <w:ind w:left="851" w:hanging="284"/>
    </w:pPr>
  </w:style>
  <w:style w:type="paragraph" w:styleId="Index4">
    <w:name w:val="index 4"/>
    <w:basedOn w:val="Normal"/>
    <w:next w:val="Normal"/>
    <w:semiHidden/>
    <w:rsid w:val="00830DF4"/>
    <w:pPr>
      <w:ind w:left="1135" w:hanging="284"/>
    </w:pPr>
  </w:style>
  <w:style w:type="paragraph" w:styleId="Index6">
    <w:name w:val="index 6"/>
    <w:basedOn w:val="Normal"/>
    <w:next w:val="Normal"/>
    <w:semiHidden/>
    <w:rsid w:val="00830DF4"/>
    <w:pPr>
      <w:ind w:left="1702" w:hanging="284"/>
    </w:pPr>
  </w:style>
  <w:style w:type="paragraph" w:styleId="Index5">
    <w:name w:val="index 5"/>
    <w:basedOn w:val="Normal"/>
    <w:next w:val="Normal"/>
    <w:semiHidden/>
    <w:rsid w:val="00830DF4"/>
    <w:pPr>
      <w:ind w:left="1418" w:hanging="284"/>
    </w:pPr>
  </w:style>
  <w:style w:type="paragraph" w:styleId="Index7">
    <w:name w:val="index 7"/>
    <w:basedOn w:val="Normal"/>
    <w:next w:val="Normal"/>
    <w:semiHidden/>
    <w:rsid w:val="00830DF4"/>
    <w:pPr>
      <w:ind w:left="1985" w:hanging="284"/>
    </w:pPr>
  </w:style>
  <w:style w:type="paragraph" w:styleId="Index8">
    <w:name w:val="index 8"/>
    <w:basedOn w:val="Normal"/>
    <w:next w:val="Normal"/>
    <w:semiHidden/>
    <w:rsid w:val="00830DF4"/>
    <w:pPr>
      <w:ind w:left="2269" w:hanging="284"/>
    </w:pPr>
  </w:style>
  <w:style w:type="paragraph" w:styleId="Index9">
    <w:name w:val="index 9"/>
    <w:basedOn w:val="Normal"/>
    <w:next w:val="Normal"/>
    <w:semiHidden/>
    <w:rsid w:val="00830DF4"/>
    <w:pPr>
      <w:ind w:left="2552" w:hanging="284"/>
    </w:pPr>
  </w:style>
  <w:style w:type="paragraph" w:styleId="TOC2">
    <w:name w:val="toc 2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30DF4"/>
    <w:pPr>
      <w:ind w:left="851"/>
    </w:pPr>
  </w:style>
  <w:style w:type="paragraph" w:styleId="TOC5">
    <w:name w:val="toc 5"/>
    <w:basedOn w:val="Normal"/>
    <w:next w:val="Normal"/>
    <w:semiHidden/>
    <w:rsid w:val="00830DF4"/>
    <w:pPr>
      <w:ind w:left="1134"/>
    </w:pPr>
  </w:style>
  <w:style w:type="paragraph" w:styleId="TOC6">
    <w:name w:val="toc 6"/>
    <w:basedOn w:val="Normal"/>
    <w:next w:val="Normal"/>
    <w:semiHidden/>
    <w:rsid w:val="00830DF4"/>
    <w:pPr>
      <w:ind w:left="1418"/>
    </w:pPr>
  </w:style>
  <w:style w:type="paragraph" w:styleId="TOC7">
    <w:name w:val="toc 7"/>
    <w:basedOn w:val="Normal"/>
    <w:next w:val="Normal"/>
    <w:semiHidden/>
    <w:rsid w:val="00830DF4"/>
    <w:pPr>
      <w:ind w:left="1701"/>
    </w:pPr>
  </w:style>
  <w:style w:type="paragraph" w:styleId="TOC8">
    <w:name w:val="toc 8"/>
    <w:basedOn w:val="Normal"/>
    <w:next w:val="Normal"/>
    <w:semiHidden/>
    <w:rsid w:val="00830DF4"/>
    <w:pPr>
      <w:ind w:left="1985"/>
    </w:pPr>
  </w:style>
  <w:style w:type="paragraph" w:styleId="TOC9">
    <w:name w:val="toc 9"/>
    <w:basedOn w:val="Normal"/>
    <w:next w:val="Normal"/>
    <w:semiHidden/>
    <w:rsid w:val="00830DF4"/>
    <w:pPr>
      <w:ind w:left="2268"/>
    </w:pPr>
  </w:style>
  <w:style w:type="paragraph" w:styleId="TableofFigures">
    <w:name w:val="table of figures"/>
    <w:basedOn w:val="Normal"/>
    <w:next w:val="Normal"/>
    <w:semiHidden/>
    <w:rsid w:val="00830DF4"/>
    <w:pPr>
      <w:ind w:left="567" w:hanging="567"/>
    </w:pPr>
  </w:style>
  <w:style w:type="paragraph" w:styleId="ListBullet5">
    <w:name w:val="List Bullet 5"/>
    <w:basedOn w:val="Normal"/>
    <w:rsid w:val="00830DF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30DF4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30DF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30DF4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300C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830D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0DF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30D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30D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0DF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30D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0D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30DF4"/>
    <w:pPr>
      <w:framePr w:h="1054" w:wrap="around" w:y="5920"/>
    </w:pPr>
  </w:style>
  <w:style w:type="paragraph" w:customStyle="1" w:styleId="ReportHeading3">
    <w:name w:val="ReportHeading3"/>
    <w:basedOn w:val="ReportHeading2"/>
    <w:rsid w:val="00830D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30D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30D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30D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0D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0D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D300CE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300CE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uiPriority w:val="99"/>
    <w:rsid w:val="00830DF4"/>
  </w:style>
  <w:style w:type="paragraph" w:customStyle="1" w:styleId="ASSETS">
    <w:name w:val="ASSETS"/>
    <w:basedOn w:val="Normal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30D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300CE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300C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C2005C"/>
    <w:pPr>
      <w:numPr>
        <w:numId w:val="2"/>
      </w:numPr>
      <w:tabs>
        <w:tab w:val="clear" w:pos="227"/>
        <w:tab w:val="clear" w:pos="454"/>
        <w:tab w:val="clear" w:pos="680"/>
        <w:tab w:val="clear" w:pos="72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after="0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2005C"/>
    <w:rPr>
      <w:rFonts w:ascii="Angsana New" w:hAnsi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300CE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3A790A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300C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300CE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C3E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/>
      <w:jc w:val="both"/>
    </w:pPr>
    <w:rPr>
      <w:rFonts w:ascii="Angsana New" w:hAnsi="Angsana New"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4C3EE3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hAnsi="Angsana New" w:cs="Angsana New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300C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character" w:styleId="Emphasis">
    <w:name w:val="Emphasis"/>
    <w:qFormat/>
    <w:rsid w:val="004E2E38"/>
    <w:rPr>
      <w:i/>
      <w:iCs/>
    </w:rPr>
  </w:style>
  <w:style w:type="paragraph" w:customStyle="1" w:styleId="Bullet">
    <w:name w:val="Bullet"/>
    <w:basedOn w:val="Normal"/>
    <w:rsid w:val="00D300CE"/>
    <w:pPr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4"/>
      <w:lang w:bidi="ar-SA"/>
    </w:rPr>
  </w:style>
  <w:style w:type="paragraph" w:styleId="PlainText">
    <w:name w:val="Plain Text"/>
    <w:basedOn w:val="Normal"/>
    <w:link w:val="PlainTextChar"/>
    <w:rsid w:val="00D300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FE3EF9"/>
    <w:rPr>
      <w:rFonts w:ascii="Consolas" w:hAnsi="Consolas"/>
      <w:sz w:val="21"/>
      <w:szCs w:val="26"/>
    </w:rPr>
  </w:style>
  <w:style w:type="character" w:customStyle="1" w:styleId="Heading8Char1">
    <w:name w:val="Heading 8 Char1"/>
    <w:rsid w:val="00DF3F16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C01B2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5269B"/>
    <w:rPr>
      <w:rFonts w:ascii="Arial" w:hAnsi="Arial"/>
      <w:sz w:val="18"/>
      <w:szCs w:val="22"/>
    </w:rPr>
  </w:style>
  <w:style w:type="character" w:customStyle="1" w:styleId="Heading5Char1">
    <w:name w:val="Heading 5 Char1"/>
    <w:rsid w:val="00BB2557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NormalWeb">
    <w:name w:val="Normal (Web)"/>
    <w:basedOn w:val="Normal"/>
    <w:uiPriority w:val="99"/>
    <w:unhideWhenUsed/>
    <w:rsid w:val="00C55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E3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E3EF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FE3EF9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FE3EF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FE3EF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E3EF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E3EF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E3EF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E3EF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E3EF9"/>
    <w:rPr>
      <w:sz w:val="29"/>
      <w:szCs w:val="29"/>
    </w:rPr>
  </w:style>
  <w:style w:type="character" w:customStyle="1" w:styleId="shorttext">
    <w:name w:val="short_text"/>
    <w:basedOn w:val="DefaultParagraphFont"/>
    <w:rsid w:val="00FE3EF9"/>
  </w:style>
  <w:style w:type="paragraph" w:customStyle="1" w:styleId="Default">
    <w:name w:val="Default"/>
    <w:rsid w:val="00FE3EF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rsid w:val="00FE3EF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E3EF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E3EF9"/>
    <w:rPr>
      <w:b/>
      <w:bCs/>
    </w:rPr>
  </w:style>
  <w:style w:type="character" w:customStyle="1" w:styleId="CommentSubjectChar">
    <w:name w:val="Comment Subject Char"/>
    <w:link w:val="CommentSubject"/>
    <w:rsid w:val="00FE3EF9"/>
    <w:rPr>
      <w:rFonts w:ascii="Arial" w:hAnsi="Arial"/>
      <w:b/>
      <w:bCs/>
      <w:szCs w:val="25"/>
    </w:rPr>
  </w:style>
  <w:style w:type="character" w:customStyle="1" w:styleId="hps">
    <w:name w:val="hps"/>
    <w:rsid w:val="00FE3EF9"/>
    <w:rPr>
      <w:rFonts w:cs="Times New Roman"/>
    </w:rPr>
  </w:style>
  <w:style w:type="character" w:customStyle="1" w:styleId="gt-icon-text1">
    <w:name w:val="gt-icon-text1"/>
    <w:rsid w:val="00FE3EF9"/>
    <w:rPr>
      <w:rFonts w:cs="Times New Roman"/>
    </w:rPr>
  </w:style>
  <w:style w:type="character" w:customStyle="1" w:styleId="longtext">
    <w:name w:val="long_text"/>
    <w:rsid w:val="00FE3EF9"/>
    <w:rPr>
      <w:rFonts w:cs="Times New Roman"/>
    </w:rPr>
  </w:style>
  <w:style w:type="character" w:styleId="CommentReference">
    <w:name w:val="annotation reference"/>
    <w:rsid w:val="00FE3EF9"/>
    <w:rPr>
      <w:rFonts w:cs="Times New Roman"/>
      <w:sz w:val="16"/>
      <w:szCs w:val="16"/>
    </w:rPr>
  </w:style>
  <w:style w:type="character" w:customStyle="1" w:styleId="CharChar22">
    <w:name w:val="Char Char22"/>
    <w:rsid w:val="00FE3EF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E3EF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E3EF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E3EF9"/>
  </w:style>
  <w:style w:type="character" w:customStyle="1" w:styleId="st1">
    <w:name w:val="st1"/>
    <w:basedOn w:val="DefaultParagraphFont"/>
    <w:rsid w:val="00FE3EF9"/>
  </w:style>
  <w:style w:type="character" w:styleId="Hyperlink">
    <w:name w:val="Hyperlink"/>
    <w:uiPriority w:val="99"/>
    <w:semiHidden/>
    <w:unhideWhenUsed/>
    <w:rsid w:val="00FE3EF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E3EF9"/>
    <w:rPr>
      <w:color w:val="4D90F0"/>
    </w:rPr>
  </w:style>
  <w:style w:type="paragraph" w:styleId="Revision">
    <w:name w:val="Revision"/>
    <w:hidden/>
    <w:semiHidden/>
    <w:rsid w:val="00620A6A"/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8D0450"/>
    <w:rPr>
      <w:color w:val="808080"/>
    </w:rPr>
  </w:style>
  <w:style w:type="table" w:customStyle="1" w:styleId="TableGridLight1">
    <w:name w:val="Table Grid Light1"/>
    <w:basedOn w:val="TableNormal"/>
    <w:uiPriority w:val="40"/>
    <w:rsid w:val="008B1F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247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71D8"/>
    <w:rPr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5271D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71D8"/>
    <w:rPr>
      <w:rFonts w:ascii="Arial" w:hAnsi="Arial"/>
      <w:sz w:val="16"/>
    </w:rPr>
  </w:style>
  <w:style w:type="paragraph" w:styleId="Closing">
    <w:name w:val="Closing"/>
    <w:basedOn w:val="Normal"/>
    <w:link w:val="ClosingChar"/>
    <w:semiHidden/>
    <w:unhideWhenUsed/>
    <w:rsid w:val="005271D8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271D8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271D8"/>
    <w:rPr>
      <w:szCs w:val="22"/>
    </w:rPr>
  </w:style>
  <w:style w:type="character" w:customStyle="1" w:styleId="DateChar">
    <w:name w:val="Date Char"/>
    <w:basedOn w:val="DefaultParagraphFont"/>
    <w:link w:val="Date"/>
    <w:rsid w:val="005271D8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271D8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271D8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271D8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271D8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5271D8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271D8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271D8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271D8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71D8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semiHidden/>
    <w:unhideWhenUsed/>
    <w:rsid w:val="005271D8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1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1D8"/>
    <w:rPr>
      <w:rFonts w:ascii="Arial" w:hAnsi="Arial"/>
      <w:i/>
      <w:iCs/>
      <w:color w:val="4472C4" w:themeColor="accent1"/>
      <w:sz w:val="18"/>
      <w:szCs w:val="22"/>
    </w:rPr>
  </w:style>
  <w:style w:type="paragraph" w:styleId="List">
    <w:name w:val="List"/>
    <w:basedOn w:val="Normal"/>
    <w:semiHidden/>
    <w:unhideWhenUsed/>
    <w:rsid w:val="005271D8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271D8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271D8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271D8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271D8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271D8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271D8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271D8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271D8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271D8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271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271D8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71D8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271D8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271D8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271D8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271D8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271D8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271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5271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5271D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5271D8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5271D8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1D8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character" w:customStyle="1" w:styleId="PlainTextChar1">
    <w:name w:val="Plain Text Char1"/>
    <w:basedOn w:val="DefaultParagraphFont"/>
    <w:locked/>
    <w:rsid w:val="00786481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Pa47">
    <w:name w:val="Pa47"/>
    <w:basedOn w:val="Normal"/>
    <w:next w:val="Normal"/>
    <w:uiPriority w:val="99"/>
    <w:rsid w:val="007864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58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8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60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5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3FEC7C353A64EA08AEBE76464B8C2" ma:contentTypeVersion="12" ma:contentTypeDescription="Create a new document." ma:contentTypeScope="" ma:versionID="990f745fba6f75c86b8e6a57846e7deb">
  <xsd:schema xmlns:xsd="http://www.w3.org/2001/XMLSchema" xmlns:xs="http://www.w3.org/2001/XMLSchema" xmlns:p="http://schemas.microsoft.com/office/2006/metadata/properties" xmlns:ns3="1dd0d308-c3c4-4208-8d9c-77333865ffc8" xmlns:ns4="3487b50e-9368-49f2-a71d-f89037cc5992" targetNamespace="http://schemas.microsoft.com/office/2006/metadata/properties" ma:root="true" ma:fieldsID="49267a7319008e7c2fe74dc5dc131b25" ns3:_="" ns4:_="">
    <xsd:import namespace="1dd0d308-c3c4-4208-8d9c-77333865ffc8"/>
    <xsd:import namespace="3487b50e-9368-49f2-a71d-f89037cc5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0d308-c3c4-4208-8d9c-77333865f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7b50e-9368-49f2-a71d-f89037cc5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C6663D-E078-4746-B930-517A653131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265F21-51CD-4F08-A672-D7B1016AE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0d308-c3c4-4208-8d9c-77333865ffc8"/>
    <ds:schemaRef ds:uri="3487b50e-9368-49f2-a71d-f89037cc5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73E8A-3850-4BEF-BC55-869A7CE927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604F52-9E12-4E92-8862-8E6DE8A8265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3175</Words>
  <Characters>13735</Characters>
  <Application>Microsoft Office Word</Application>
  <DocSecurity>0</DocSecurity>
  <Lines>114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2023-05-08T01:24:00Z</cp:lastPrinted>
  <dcterms:created xsi:type="dcterms:W3CDTF">2023-05-09T08:20:00Z</dcterms:created>
  <dcterms:modified xsi:type="dcterms:W3CDTF">2023-05-09T08:21:00Z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0x0101008483FEC7C353A64EA08AEBE76464B8C2</vt:lpwstr>
  </property>
  <property fmtid="{D5CDD505-2E9C-101B-9397-08002B2CF9AE}" pid="6" name="MSIP_Label_4ed8881d-4062-46d6-b0ca-1cc939420954_Enabled">
    <vt:lpwstr>true</vt:lpwstr>
  </property>
  <property fmtid="{D5CDD505-2E9C-101B-9397-08002B2CF9AE}" pid="7" name="MSIP_Label_4ed8881d-4062-46d6-b0ca-1cc939420954_SetDate">
    <vt:lpwstr>2021-11-22T03:52:23Z</vt:lpwstr>
  </property>
  <property fmtid="{D5CDD505-2E9C-101B-9397-08002B2CF9AE}" pid="8" name="MSIP_Label_4ed8881d-4062-46d6-b0ca-1cc939420954_Method">
    <vt:lpwstr>Privileged</vt:lpwstr>
  </property>
  <property fmtid="{D5CDD505-2E9C-101B-9397-08002B2CF9AE}" pid="9" name="MSIP_Label_4ed8881d-4062-46d6-b0ca-1cc939420954_Name">
    <vt:lpwstr>Public</vt:lpwstr>
  </property>
  <property fmtid="{D5CDD505-2E9C-101B-9397-08002B2CF9AE}" pid="10" name="MSIP_Label_4ed8881d-4062-46d6-b0ca-1cc939420954_SiteId">
    <vt:lpwstr>deff24bb-2089-4400-8c8e-f71e680378b2</vt:lpwstr>
  </property>
  <property fmtid="{D5CDD505-2E9C-101B-9397-08002B2CF9AE}" pid="11" name="MSIP_Label_4ed8881d-4062-46d6-b0ca-1cc939420954_ActionId">
    <vt:lpwstr>fbc1abda-5d71-41d2-95e7-d53a2ec18e6f</vt:lpwstr>
  </property>
  <property fmtid="{D5CDD505-2E9C-101B-9397-08002B2CF9AE}" pid="12" name="MSIP_Label_4ed8881d-4062-46d6-b0ca-1cc939420954_ContentBits">
    <vt:lpwstr>0</vt:lpwstr>
  </property>
</Properties>
</file>