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 w:hint="cs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68AEEE12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C2FAD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70051F45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มีนาคม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4C2FAD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</w:t>
      </w:r>
      <w:r w:rsidR="00D8691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งบกระแสเงินสดรวมและงบกระแสเงินสดเฉพาะกิจการสำหรับงวดสามเดือนสิ้นสุดวันที่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4C2FAD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283726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="00D8691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การรายงานทางการเงิน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36312860" w:rsidR="00A916B1" w:rsidRPr="00BB3B98" w:rsidRDefault="00A916B1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color w:val="000000"/>
          <w:sz w:val="30"/>
          <w:szCs w:val="30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พฤษภาคม </w:t>
      </w:r>
      <w:r w:rsidRPr="00AB26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226D1E">
        <w:rPr>
          <w:rFonts w:asciiTheme="majorBidi" w:hAnsiTheme="majorBidi" w:cstheme="majorBidi"/>
          <w:color w:val="000000"/>
          <w:sz w:val="30"/>
          <w:szCs w:val="30"/>
        </w:rPr>
        <w:t>6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4C24E" w14:textId="77777777" w:rsidR="007A4B88" w:rsidRDefault="007A4B88" w:rsidP="004956B4">
      <w:r>
        <w:separator/>
      </w:r>
    </w:p>
  </w:endnote>
  <w:endnote w:type="continuationSeparator" w:id="0">
    <w:p w14:paraId="41A9ACF1" w14:textId="77777777" w:rsidR="007A4B88" w:rsidRDefault="007A4B88" w:rsidP="004956B4">
      <w:r>
        <w:continuationSeparator/>
      </w:r>
    </w:p>
  </w:endnote>
  <w:endnote w:type="continuationNotice" w:id="1">
    <w:p w14:paraId="6913BA5B" w14:textId="77777777" w:rsidR="007A4B88" w:rsidRDefault="007A4B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8314" w14:textId="77777777" w:rsidR="007A4B88" w:rsidRDefault="007A4B88" w:rsidP="004956B4">
      <w:r>
        <w:separator/>
      </w:r>
    </w:p>
  </w:footnote>
  <w:footnote w:type="continuationSeparator" w:id="0">
    <w:p w14:paraId="1B65EC11" w14:textId="77777777" w:rsidR="007A4B88" w:rsidRDefault="007A4B88" w:rsidP="004956B4">
      <w:r>
        <w:continuationSeparator/>
      </w:r>
    </w:p>
  </w:footnote>
  <w:footnote w:type="continuationNotice" w:id="1">
    <w:p w14:paraId="08A82EB7" w14:textId="77777777" w:rsidR="007A4B88" w:rsidRDefault="007A4B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  <w15:docId w15:val="{F25030C8-545A-486C-B76A-07954191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Thipanna, Aramrungroj</cp:lastModifiedBy>
  <cp:revision>8</cp:revision>
  <cp:lastPrinted>2023-05-03T11:41:00Z</cp:lastPrinted>
  <dcterms:created xsi:type="dcterms:W3CDTF">2022-05-12T03:47:00Z</dcterms:created>
  <dcterms:modified xsi:type="dcterms:W3CDTF">2023-05-03T11:41:00Z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