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F24AD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3E4B09C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53ADD39D" w14:textId="77777777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5F24AD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05D500CB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F42BD75" w14:textId="3B3712E2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3404317C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6D52AFF" w14:textId="0552F6BD" w:rsidR="005F24AD" w:rsidRPr="00692DE3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ะการร่วมค้า</w:t>
            </w:r>
          </w:p>
        </w:tc>
      </w:tr>
      <w:tr w:rsidR="003E078D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02C5AD3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29834BB3" w14:textId="4339FC75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283726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4BCEE781" w:rsidR="00683E1C" w:rsidRPr="00AB2614" w:rsidRDefault="00683E1C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29F34E4" w14:textId="79CE0914" w:rsidR="00683E1C" w:rsidRPr="00283726" w:rsidRDefault="002604E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D44AA0" w:rsidRPr="00283726" w14:paraId="28B548E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403E063" w14:textId="46F93D29" w:rsidR="00D44AA0" w:rsidRPr="00AB2614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53C431BF" w14:textId="4400CD1D" w:rsidR="00D44AA0" w:rsidRPr="00283726" w:rsidRDefault="007032F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7032F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3E078D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02631EA0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8</w:t>
            </w:r>
          </w:p>
        </w:tc>
        <w:tc>
          <w:tcPr>
            <w:tcW w:w="7920" w:type="dxa"/>
          </w:tcPr>
          <w:p w14:paraId="2CA71131" w14:textId="2296FAEF" w:rsidR="003E078D" w:rsidRPr="00283726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3E078D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051A2EDE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0F0007E" w14:textId="36B14204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)</w:t>
            </w:r>
            <w:r w:rsidR="006054BC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054B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ต่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อหุ้น</w:t>
            </w:r>
          </w:p>
        </w:tc>
      </w:tr>
      <w:tr w:rsidR="003E078D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5062E1A8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F3AA524" w14:textId="562A2599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1B290219" w:rsidR="003E078D" w:rsidRPr="00283726" w:rsidRDefault="007032FE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</w:rPr>
              <w:t>1</w:t>
            </w:r>
            <w:r w:rsidR="00FD56A6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7BB87D34" w14:textId="29F14563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AE7A245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FD56A6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F46067" w14:textId="27FFA289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3E078D" w:rsidRPr="00283726" w14:paraId="7CDD47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207CF54" w14:textId="49923A36" w:rsidR="003E078D" w:rsidRPr="00AB2614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FD56A6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30A9CAFE" w14:textId="150B24C2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3E078D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E078D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3A2F3BB9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1</w:t>
      </w:r>
      <w:r w:rsidR="005C0309">
        <w:rPr>
          <w:rFonts w:asciiTheme="majorBidi" w:hAnsiTheme="majorBidi" w:cstheme="majorBidi"/>
          <w:sz w:val="30"/>
          <w:szCs w:val="30"/>
        </w:rPr>
        <w:t>1</w:t>
      </w:r>
      <w:r w:rsidR="00BB3B98" w:rsidRPr="00BB3B98">
        <w:rPr>
          <w:rFonts w:asciiTheme="majorBidi" w:hAnsiTheme="majorBidi" w:cstheme="majorBidi"/>
          <w:sz w:val="30"/>
          <w:szCs w:val="30"/>
        </w:rPr>
        <w:t xml:space="preserve"> </w:t>
      </w:r>
      <w:r w:rsidR="00BB3B98" w:rsidRPr="00BB3B98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BB3B98" w:rsidRPr="00BB3B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</w:t>
      </w:r>
      <w:r w:rsidR="00265841">
        <w:rPr>
          <w:rFonts w:asciiTheme="majorBidi" w:hAnsiTheme="majorBidi" w:cstheme="majorBidi"/>
          <w:sz w:val="30"/>
          <w:szCs w:val="30"/>
        </w:rPr>
        <w:t>66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0BC06666" w:rsidR="00C142F6" w:rsidRPr="00283726" w:rsidRDefault="00AB261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C142F6" w:rsidRPr="00283726">
        <w:rPr>
          <w:rFonts w:asciiTheme="majorBidi" w:hAnsiTheme="majorBidi" w:cstheme="majorBidi"/>
          <w:sz w:val="30"/>
          <w:szCs w:val="30"/>
        </w:rPr>
        <w:tab/>
      </w:r>
      <w:r w:rsidR="008E5B5B"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5F109BA4" w:rsidR="009F5EDC" w:rsidRPr="00EA41C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34</w:t>
      </w:r>
      <w:r w:rsidR="00F66A0D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C811B0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41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D6213" w:rsidRPr="00EA41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โดยงบการเงินระหว่า</w:t>
      </w:r>
      <w:r w:rsidR="00177958" w:rsidRPr="00C811B0">
        <w:rPr>
          <w:rFonts w:asciiTheme="majorBidi" w:hAnsiTheme="majorBidi" w:cstheme="majorBidi"/>
          <w:spacing w:val="-8"/>
          <w:sz w:val="30"/>
          <w:szCs w:val="30"/>
          <w:cs/>
        </w:rPr>
        <w:t>ง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กาลนี้</w:t>
      </w:r>
      <w:r w:rsidRPr="00EA41C6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EA41C6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EA41C6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EA41C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009EA"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562AAC" w:rsidRPr="00EA41C6">
        <w:rPr>
          <w:rFonts w:asciiTheme="majorBidi" w:hAnsiTheme="majorBidi" w:cstheme="majorBidi"/>
          <w:sz w:val="30"/>
          <w:szCs w:val="30"/>
        </w:rPr>
        <w:t>5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000FB0D" w:rsidR="001A1B59" w:rsidRPr="00EA41C6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EA41C6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A41C6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562AAC" w:rsidRPr="00EA41C6">
        <w:rPr>
          <w:rFonts w:asciiTheme="majorBidi" w:hAnsiTheme="majorBidi" w:cstheme="majorBidi"/>
          <w:sz w:val="30"/>
          <w:szCs w:val="30"/>
        </w:rPr>
        <w:t>5</w:t>
      </w:r>
    </w:p>
    <w:p w14:paraId="2B9388B2" w14:textId="77777777" w:rsidR="008901EE" w:rsidRDefault="008901EE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69008B1" w14:textId="7F079737" w:rsidR="00C255E9" w:rsidRPr="00283726" w:rsidRDefault="005F24AD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7F1862" w:rsidRPr="00283726">
        <w:rPr>
          <w:rFonts w:asciiTheme="majorBidi" w:hAnsiTheme="majorBidi" w:cstheme="majorBidi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AF2471" w14:textId="77777777" w:rsidR="007223C2" w:rsidRPr="007223C2" w:rsidRDefault="007223C2" w:rsidP="000F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1CFB6A02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C70697">
        <w:rPr>
          <w:rFonts w:asciiTheme="majorBidi" w:hAnsiTheme="majorBidi" w:cstheme="majorBidi"/>
          <w:sz w:val="30"/>
          <w:szCs w:val="30"/>
          <w:cs/>
        </w:rPr>
        <w:t>และทางอ้อมเท่ากับ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B2614" w:rsidRPr="008D4E94">
        <w:rPr>
          <w:rFonts w:asciiTheme="majorBidi" w:hAnsiTheme="majorBidi" w:cstheme="majorBidi"/>
          <w:sz w:val="30"/>
          <w:szCs w:val="30"/>
        </w:rPr>
        <w:t>4</w:t>
      </w:r>
      <w:r w:rsidR="00C70697" w:rsidRPr="008D4E94">
        <w:rPr>
          <w:rFonts w:asciiTheme="majorBidi" w:hAnsiTheme="majorBidi" w:cstheme="majorBidi"/>
          <w:sz w:val="30"/>
          <w:szCs w:val="30"/>
        </w:rPr>
        <w:t>5.</w:t>
      </w:r>
      <w:r w:rsidR="00AE06DF">
        <w:rPr>
          <w:rFonts w:asciiTheme="majorBidi" w:hAnsiTheme="majorBidi" w:cstheme="majorBidi"/>
          <w:sz w:val="30"/>
          <w:szCs w:val="30"/>
        </w:rPr>
        <w:t>38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C70697" w:rsidRPr="008D4E94">
        <w:rPr>
          <w:rFonts w:asciiTheme="majorBidi" w:hAnsiTheme="majorBidi" w:cstheme="majorBidi"/>
          <w:sz w:val="30"/>
          <w:szCs w:val="30"/>
        </w:rPr>
        <w:t>1</w:t>
      </w:r>
      <w:r w:rsidR="009747A2">
        <w:rPr>
          <w:rFonts w:asciiTheme="majorBidi" w:hAnsiTheme="majorBidi" w:cstheme="majorBidi"/>
          <w:sz w:val="30"/>
          <w:szCs w:val="30"/>
        </w:rPr>
        <w:t>3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DF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="00C70697" w:rsidRPr="008D4E94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8D4E94">
        <w:rPr>
          <w:rFonts w:asciiTheme="majorBidi" w:hAnsiTheme="majorBidi" w:cstheme="majorBidi"/>
          <w:sz w:val="30"/>
          <w:szCs w:val="30"/>
        </w:rPr>
        <w:t>256</w:t>
      </w:r>
      <w:r w:rsidR="00AE06DF">
        <w:rPr>
          <w:rFonts w:asciiTheme="majorBidi" w:hAnsiTheme="majorBidi" w:cstheme="majorBidi"/>
          <w:sz w:val="30"/>
          <w:szCs w:val="30"/>
        </w:rPr>
        <w:t>6</w:t>
      </w:r>
    </w:p>
    <w:p w14:paraId="0AB4EADD" w14:textId="186C600C" w:rsidR="00B35D58" w:rsidRPr="00283726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755AFB52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BE2FFA" w:rsidRPr="0010299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BE2FFA">
        <w:rPr>
          <w:rFonts w:asciiTheme="majorBidi" w:hAnsiTheme="majorBidi" w:cstheme="majorBidi"/>
          <w:sz w:val="30"/>
          <w:szCs w:val="30"/>
        </w:rPr>
        <w:t xml:space="preserve">3 </w:t>
      </w:r>
      <w:r w:rsidR="00BE2F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4</w:t>
      </w:r>
    </w:p>
    <w:p w14:paraId="3D7B8209" w14:textId="16A49485" w:rsidR="005364D4" w:rsidRPr="00BE2FFA" w:rsidRDefault="00536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D798C1" w14:textId="77777777" w:rsidR="005F24AD" w:rsidRDefault="005F2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08DB4C" w14:textId="5726FDEF" w:rsidR="0082004E" w:rsidRPr="00283726" w:rsidRDefault="003E21B6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สาม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มีนาคม </w:t>
      </w:r>
    </w:p>
    <w:p w14:paraId="58ECEE07" w14:textId="116BE04E" w:rsidR="00CE47BB" w:rsidRPr="00283726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2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140"/>
        <w:gridCol w:w="936"/>
        <w:gridCol w:w="243"/>
        <w:gridCol w:w="981"/>
        <w:gridCol w:w="238"/>
        <w:gridCol w:w="950"/>
        <w:gridCol w:w="270"/>
        <w:gridCol w:w="963"/>
      </w:tblGrid>
      <w:tr w:rsidR="002D74CD" w:rsidRPr="00283726" w14:paraId="16DC72FB" w14:textId="77777777" w:rsidTr="0001730E">
        <w:trPr>
          <w:trHeight w:hRule="exact" w:val="346"/>
          <w:tblHeader/>
        </w:trPr>
        <w:tc>
          <w:tcPr>
            <w:tcW w:w="4140" w:type="dxa"/>
          </w:tcPr>
          <w:p w14:paraId="3D2E109B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3FE520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D45B5CB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hideMark/>
          </w:tcPr>
          <w:p w14:paraId="065C1D4B" w14:textId="77777777" w:rsidR="002D74CD" w:rsidRPr="00283726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283726" w14:paraId="31A6FBB2" w14:textId="77777777" w:rsidTr="00A50AA9">
        <w:trPr>
          <w:tblHeader/>
        </w:trPr>
        <w:tc>
          <w:tcPr>
            <w:tcW w:w="4140" w:type="dxa"/>
          </w:tcPr>
          <w:p w14:paraId="2233CB85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3AF1F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4CD" w:rsidRPr="00283726" w14:paraId="6606FF6F" w14:textId="77777777" w:rsidTr="00A50AA9">
        <w:trPr>
          <w:tblHeader/>
        </w:trPr>
        <w:tc>
          <w:tcPr>
            <w:tcW w:w="4140" w:type="dxa"/>
          </w:tcPr>
          <w:p w14:paraId="6E12AD69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064F0D1F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3593E804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38" w:type="dxa"/>
          </w:tcPr>
          <w:p w14:paraId="1DF35C19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6DCE6899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4F4940FB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2D74CD" w:rsidRPr="00283726" w14:paraId="37391EEF" w14:textId="77777777" w:rsidTr="00B86E12">
        <w:tc>
          <w:tcPr>
            <w:tcW w:w="4140" w:type="dxa"/>
            <w:hideMark/>
          </w:tcPr>
          <w:p w14:paraId="3582290E" w14:textId="283CD4B0" w:rsidR="002D74CD" w:rsidRPr="00283726" w:rsidRDefault="002D74CD" w:rsidP="0013173F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5D6DCEDB" w14:textId="77777777" w:rsidR="002D74CD" w:rsidRPr="00283726" w:rsidRDefault="002D74CD" w:rsidP="0076626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58A5A06B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08022F" w14:textId="77777777" w:rsidR="002D74CD" w:rsidRPr="00283726" w:rsidRDefault="002D74CD" w:rsidP="0076626A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F48B2B1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2FC268A" w14:textId="77777777" w:rsidR="002D74CD" w:rsidRPr="00283726" w:rsidRDefault="002D74CD" w:rsidP="0076626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5F47E3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559B71" w14:textId="77777777" w:rsidR="002D74CD" w:rsidRPr="00283726" w:rsidRDefault="002D74CD" w:rsidP="0076626A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B0464" w:rsidRPr="00283726" w14:paraId="6BAF73B1" w14:textId="77777777" w:rsidTr="003B0464">
        <w:tc>
          <w:tcPr>
            <w:tcW w:w="4140" w:type="dxa"/>
          </w:tcPr>
          <w:p w14:paraId="25648B58" w14:textId="031108E6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</w:t>
            </w:r>
            <w:r w:rsidR="00B05A6C" w:rsidRPr="00B05A6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ที่มีอิทธิพลอย่างมีนัยสำคัญ</w:t>
            </w:r>
          </w:p>
        </w:tc>
        <w:tc>
          <w:tcPr>
            <w:tcW w:w="936" w:type="dxa"/>
          </w:tcPr>
          <w:p w14:paraId="1D42849D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E6461E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1CA086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47144A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E22C08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FFDE2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17B8BD0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81F" w:rsidRPr="00283726" w14:paraId="38F36FE0" w14:textId="77777777" w:rsidTr="00B86E12">
        <w:tc>
          <w:tcPr>
            <w:tcW w:w="4140" w:type="dxa"/>
          </w:tcPr>
          <w:p w14:paraId="21C2E5BD" w14:textId="2B470217" w:rsidR="00C6781F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4CF455EE" w14:textId="5E2801EC" w:rsidR="00C6781F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5491763C" w14:textId="77777777" w:rsidR="00C6781F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71AF6A" w14:textId="3FDEB0B6" w:rsidR="00C6781F" w:rsidRPr="00AB2614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636AA0" w14:textId="77777777" w:rsidR="00C6781F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7FE2C02" w14:textId="5D2DFC8C" w:rsidR="00C6781F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AFED4" w14:textId="77777777" w:rsidR="00C6781F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E3EC40A" w14:textId="483E7D2C" w:rsidR="00C6781F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208" w:rsidRPr="00283726" w14:paraId="4F60AF4E" w14:textId="77777777" w:rsidTr="00B86E12">
        <w:tc>
          <w:tcPr>
            <w:tcW w:w="4140" w:type="dxa"/>
          </w:tcPr>
          <w:p w14:paraId="2E17E188" w14:textId="24CDD2F8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443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6533E6DC" w14:textId="4CB2394E" w:rsidR="00DD7208" w:rsidRPr="00283726" w:rsidRDefault="00F802F6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32C7891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1A02B5" w14:textId="57050916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CE69DC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402586" w14:textId="2054D38F" w:rsidR="00DD7208" w:rsidRPr="00283726" w:rsidRDefault="00C6781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C691C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989326F" w14:textId="27C64CDC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208" w:rsidRPr="00283726" w14:paraId="246870C5" w14:textId="77777777" w:rsidTr="00EA5832">
        <w:tc>
          <w:tcPr>
            <w:tcW w:w="4140" w:type="dxa"/>
          </w:tcPr>
          <w:p w14:paraId="1980385E" w14:textId="77777777" w:rsidR="00DD7208" w:rsidRPr="00283726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6FF2E0F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96F35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01BD5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C9E563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D71C99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EF89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DA3EA83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5ED768A9" w14:textId="77777777" w:rsidTr="009707B1">
        <w:tc>
          <w:tcPr>
            <w:tcW w:w="4140" w:type="dxa"/>
          </w:tcPr>
          <w:p w14:paraId="5E988828" w14:textId="6C815938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1CAC45C5" w14:textId="415501ED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FD44E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480297" w14:textId="15AA4CE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98440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77A7D3" w14:textId="32A5974E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E223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0238CA5" w14:textId="031AB530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313A10EC" w14:textId="77777777" w:rsidTr="00B86E12">
        <w:tc>
          <w:tcPr>
            <w:tcW w:w="4140" w:type="dxa"/>
          </w:tcPr>
          <w:p w14:paraId="2FA86F2B" w14:textId="3948BAAC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6BBD8355" w14:textId="7AD2684B" w:rsidR="00DD7208" w:rsidRPr="00283726" w:rsidRDefault="00D9748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64555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42B591B" w14:textId="30DDEE39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061A82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B339B76" w14:textId="13D60BAA" w:rsidR="00DD7208" w:rsidRPr="00283726" w:rsidRDefault="000C22E4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  <w:tc>
          <w:tcPr>
            <w:tcW w:w="270" w:type="dxa"/>
          </w:tcPr>
          <w:p w14:paraId="25DFB41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20DA9DC" w14:textId="053B0A71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DD7208" w:rsidRPr="00283726" w14:paraId="68FFF8BD" w14:textId="77777777" w:rsidTr="00B86E12">
        <w:tc>
          <w:tcPr>
            <w:tcW w:w="4140" w:type="dxa"/>
          </w:tcPr>
          <w:p w14:paraId="63FC45B7" w14:textId="3671194D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36" w:type="dxa"/>
          </w:tcPr>
          <w:p w14:paraId="600B5D50" w14:textId="74F7EE84" w:rsidR="00DD7208" w:rsidRPr="00283726" w:rsidRDefault="00D9748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07AC1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62BD82" w14:textId="65259C04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0D106C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3BE429" w14:textId="4B19BFAA" w:rsidR="00DD7208" w:rsidRPr="00283726" w:rsidRDefault="00F44369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67ACEC82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FFA1B8E" w14:textId="7FF06044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D7208" w:rsidRPr="00283726" w14:paraId="2AE9FC64" w14:textId="77777777" w:rsidTr="00057729">
        <w:tc>
          <w:tcPr>
            <w:tcW w:w="4140" w:type="dxa"/>
          </w:tcPr>
          <w:p w14:paraId="27C6898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0697A82A" w14:textId="66864619" w:rsidR="00DD7208" w:rsidRPr="00283726" w:rsidRDefault="00D9748F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1B00B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DF83651" w14:textId="0383721C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488B3B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12440D" w14:textId="2C22613E" w:rsidR="00DD7208" w:rsidRPr="00057729" w:rsidRDefault="004A1FAA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4FC99D0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49A34D8" w14:textId="6F7C98D6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F0FD7" w:rsidRPr="00283726" w14:paraId="0F9FE563" w14:textId="77777777" w:rsidTr="00057729">
        <w:tc>
          <w:tcPr>
            <w:tcW w:w="4140" w:type="dxa"/>
          </w:tcPr>
          <w:p w14:paraId="35692680" w14:textId="0CC1DB49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36" w:type="dxa"/>
          </w:tcPr>
          <w:p w14:paraId="1DF6C4F5" w14:textId="040626A3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EEEB749" w14:textId="77777777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6FA1B8C" w14:textId="7B04E7A5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FFB443" w14:textId="77777777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03B31F1F" w14:textId="06379A22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DA542" w14:textId="77777777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B7982E8" w14:textId="1E20C120" w:rsidR="00BF0FD7" w:rsidRPr="00917111" w:rsidRDefault="00BF0FD7" w:rsidP="00BF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7111">
              <w:rPr>
                <w:rFonts w:asciiTheme="majorBidi" w:hAnsiTheme="majorBidi" w:cstheme="majorBidi"/>
                <w:sz w:val="30"/>
                <w:szCs w:val="30"/>
              </w:rPr>
              <w:t>7,171</w:t>
            </w:r>
          </w:p>
        </w:tc>
      </w:tr>
      <w:tr w:rsidR="00DD7208" w:rsidRPr="00283726" w14:paraId="5DD89008" w14:textId="77777777" w:rsidTr="00B86E12">
        <w:tc>
          <w:tcPr>
            <w:tcW w:w="4140" w:type="dxa"/>
          </w:tcPr>
          <w:p w14:paraId="24D1495D" w14:textId="36F21A14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F8372D" w14:textId="77777777" w:rsidR="00DD7208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696A47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1EF0B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05B542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078CD4" w14:textId="77777777" w:rsidR="00DD7208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886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7283DD2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124DE645" w14:textId="77777777" w:rsidTr="00B86E12">
        <w:tc>
          <w:tcPr>
            <w:tcW w:w="4140" w:type="dxa"/>
          </w:tcPr>
          <w:p w14:paraId="3EF66911" w14:textId="2FF078FC" w:rsidR="00DD7208" w:rsidRPr="00283726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0E29751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7CB00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79750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F8C4745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96E9D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6041F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928EE61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1B966786" w14:textId="77777777" w:rsidTr="00B86E12">
        <w:tc>
          <w:tcPr>
            <w:tcW w:w="4140" w:type="dxa"/>
          </w:tcPr>
          <w:p w14:paraId="51878F2D" w14:textId="33A8EED8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588C8E55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3D3CA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4DA4F7" w14:textId="68A4A6AB" w:rsidR="00DD7208" w:rsidRPr="00062D9F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BE9C0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B75968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CCA41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087FA3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5A7E6086" w14:textId="77777777" w:rsidTr="00B86E12">
        <w:tc>
          <w:tcPr>
            <w:tcW w:w="4140" w:type="dxa"/>
          </w:tcPr>
          <w:p w14:paraId="740E2FDB" w14:textId="72DFB3DA" w:rsidR="00DD7208" w:rsidRPr="00283726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5F4EDCE4" w14:textId="1ECF54E9" w:rsidR="00DD7208" w:rsidRPr="00283726" w:rsidRDefault="004521BA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17,468</w:t>
            </w:r>
          </w:p>
        </w:tc>
        <w:tc>
          <w:tcPr>
            <w:tcW w:w="243" w:type="dxa"/>
          </w:tcPr>
          <w:p w14:paraId="6F7D0C3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4B7234" w14:textId="4B2181F2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38" w:type="dxa"/>
          </w:tcPr>
          <w:p w14:paraId="0868FA0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4D914D" w14:textId="75A94FA6" w:rsidR="00DD7208" w:rsidRPr="00283726" w:rsidRDefault="001E712E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40CC02E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D972549" w14:textId="139B2EB5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DD7208" w:rsidRPr="00283726" w14:paraId="712FE211" w14:textId="77777777" w:rsidTr="00B86E12">
        <w:tc>
          <w:tcPr>
            <w:tcW w:w="4140" w:type="dxa"/>
          </w:tcPr>
          <w:p w14:paraId="3D49CA06" w14:textId="0B0394CE" w:rsidR="00DD7208" w:rsidRPr="00283726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รายได้ค่าเช่า ค่าบริการและอื่นๆ </w:t>
            </w:r>
          </w:p>
        </w:tc>
        <w:tc>
          <w:tcPr>
            <w:tcW w:w="936" w:type="dxa"/>
            <w:shd w:val="clear" w:color="auto" w:fill="auto"/>
          </w:tcPr>
          <w:p w14:paraId="52D81DBF" w14:textId="409BF72D" w:rsidR="00DD7208" w:rsidRPr="00283726" w:rsidRDefault="00EF00D9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43" w:type="dxa"/>
          </w:tcPr>
          <w:p w14:paraId="47FA12DC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FB26008" w14:textId="3F254C6C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8" w:type="dxa"/>
          </w:tcPr>
          <w:p w14:paraId="591AF22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823BE" w14:textId="6A9B2601" w:rsidR="00DD7208" w:rsidRPr="00283726" w:rsidRDefault="001E712E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E1039F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F8CA202" w14:textId="2B477B9D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DD7208" w:rsidRPr="00283726" w14:paraId="777D4AE8" w14:textId="77777777" w:rsidTr="00B86E12">
        <w:tc>
          <w:tcPr>
            <w:tcW w:w="4140" w:type="dxa"/>
          </w:tcPr>
          <w:p w14:paraId="5500A0FB" w14:textId="237057D0" w:rsidR="00DD7208" w:rsidRPr="00283726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142CB24D" w14:textId="01F860FF" w:rsidR="00DD7208" w:rsidRPr="00283726" w:rsidRDefault="00EF00D9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43" w:type="dxa"/>
          </w:tcPr>
          <w:p w14:paraId="11C0E3C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EF1ECA" w14:textId="16760EA5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8" w:type="dxa"/>
          </w:tcPr>
          <w:p w14:paraId="037CE887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F13EE9" w14:textId="5D0DE414" w:rsidR="00DD7208" w:rsidRPr="00283726" w:rsidRDefault="001E712E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74F8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E81E00E" w14:textId="616ECEBF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208" w:rsidRPr="00283726" w14:paraId="0459E26D" w14:textId="77777777" w:rsidTr="00B86E12">
        <w:tc>
          <w:tcPr>
            <w:tcW w:w="4140" w:type="dxa"/>
          </w:tcPr>
          <w:p w14:paraId="325FF72F" w14:textId="77777777" w:rsidR="00DD7208" w:rsidRPr="00842ADD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 w:firstLine="38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</w:tcPr>
          <w:p w14:paraId="269AA622" w14:textId="142463C0" w:rsidR="00DD7208" w:rsidRPr="00283726" w:rsidRDefault="00EF00D9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3" w:type="dxa"/>
          </w:tcPr>
          <w:p w14:paraId="15E43AF3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FB63286" w14:textId="4454A13F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8" w:type="dxa"/>
          </w:tcPr>
          <w:p w14:paraId="3BBD2C0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34DD670" w14:textId="78F3CCCC" w:rsidR="00DD7208" w:rsidRPr="00283726" w:rsidRDefault="001E712E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869B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56D7CCE" w14:textId="241D941F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208" w:rsidRPr="00283726" w14:paraId="30C80DC2" w14:textId="77777777" w:rsidTr="00B86E12">
        <w:tc>
          <w:tcPr>
            <w:tcW w:w="4140" w:type="dxa"/>
          </w:tcPr>
          <w:p w14:paraId="07501F2E" w14:textId="77777777" w:rsidR="00DD7208" w:rsidRPr="00842ADD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 w:firstLine="38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27C8E84D" w14:textId="47ECC97C" w:rsidR="00EF00D9" w:rsidRPr="00283726" w:rsidRDefault="00EF00D9" w:rsidP="00EF0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61849B7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74D786E" w14:textId="0427DE3E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3211D706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72CA75" w14:textId="3C049FC7" w:rsidR="00DD7208" w:rsidRPr="00283726" w:rsidRDefault="001E712E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DDD11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3A6CB0B" w14:textId="215F4C32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208" w:rsidRPr="00283726" w14:paraId="289F505C" w14:textId="77777777" w:rsidTr="00B86E12">
        <w:tc>
          <w:tcPr>
            <w:tcW w:w="4140" w:type="dxa"/>
          </w:tcPr>
          <w:p w14:paraId="44F7581B" w14:textId="77777777" w:rsidR="00DD7208" w:rsidRPr="00283726" w:rsidRDefault="00DD7208" w:rsidP="00DD7208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FFBE211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1C935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4D89C3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AABBC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F3AFF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37B2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C88D6A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187BACC5" w14:textId="77777777" w:rsidTr="00B86E12">
        <w:tc>
          <w:tcPr>
            <w:tcW w:w="4140" w:type="dxa"/>
            <w:hideMark/>
          </w:tcPr>
          <w:p w14:paraId="6F1977A9" w14:textId="5BA16C3E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</w:tcPr>
          <w:p w14:paraId="3F107B57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5896A3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F97E9D8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F2DC69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E72ED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BAC36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15A83B6" w14:textId="77777777" w:rsidR="00DD7208" w:rsidRPr="00283726" w:rsidRDefault="00DD7208" w:rsidP="00DD7208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0EDB0CAC" w14:textId="77777777" w:rsidTr="00B86E12">
        <w:tc>
          <w:tcPr>
            <w:tcW w:w="4140" w:type="dxa"/>
            <w:hideMark/>
          </w:tcPr>
          <w:p w14:paraId="5B9FB843" w14:textId="24A05FD1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96CD31C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B9AC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9ED58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72B69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D4C10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E570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5C8806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4AC49DDF" w14:textId="77777777" w:rsidTr="00B86E12">
        <w:tc>
          <w:tcPr>
            <w:tcW w:w="4140" w:type="dxa"/>
            <w:hideMark/>
          </w:tcPr>
          <w:p w14:paraId="0481E8B2" w14:textId="3788954A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6C8AFB6" w14:textId="747C39BD" w:rsidR="00DD7208" w:rsidRPr="00283726" w:rsidRDefault="000B3FA7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3,234</w:t>
            </w:r>
          </w:p>
        </w:tc>
        <w:tc>
          <w:tcPr>
            <w:tcW w:w="243" w:type="dxa"/>
          </w:tcPr>
          <w:p w14:paraId="5C0991B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26EC18" w14:textId="0E2D2E22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38" w:type="dxa"/>
          </w:tcPr>
          <w:p w14:paraId="4E3C48C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1086E" w14:textId="3F941BBE" w:rsidR="00DD7208" w:rsidRPr="00283726" w:rsidRDefault="000B3FA7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7D6D53C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32ED40" w14:textId="229189F1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DD7208" w:rsidRPr="00283726" w14:paraId="77100791" w14:textId="77777777" w:rsidTr="00B86E12">
        <w:tc>
          <w:tcPr>
            <w:tcW w:w="4140" w:type="dxa"/>
            <w:hideMark/>
          </w:tcPr>
          <w:p w14:paraId="73E943E2" w14:textId="0DD412D9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6DE2711" w14:textId="45BAE763" w:rsidR="00DD7208" w:rsidRPr="00283726" w:rsidRDefault="000B3FA7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43" w:type="dxa"/>
          </w:tcPr>
          <w:p w14:paraId="238D9BA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9945C4" w14:textId="6567DA56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38" w:type="dxa"/>
          </w:tcPr>
          <w:p w14:paraId="3516197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CAD79" w14:textId="5E374A68" w:rsidR="00DD7208" w:rsidRPr="00283726" w:rsidRDefault="000B3FA7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4BF7C55C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5B426B" w14:textId="0C300E91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DD7208" w:rsidRPr="00283726" w14:paraId="48C49C46" w14:textId="77777777" w:rsidTr="00B86E12">
        <w:tc>
          <w:tcPr>
            <w:tcW w:w="4140" w:type="dxa"/>
            <w:hideMark/>
          </w:tcPr>
          <w:p w14:paraId="3CFF39E4" w14:textId="1BE3D5F1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265CAF2E" w14:textId="27366EB9" w:rsidR="00DD7208" w:rsidRPr="00283726" w:rsidRDefault="000B3FA7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4CB938E6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C8AA71" w14:textId="3B578C3A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8" w:type="dxa"/>
          </w:tcPr>
          <w:p w14:paraId="453F978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3A5E8A5" w14:textId="6E4277E3" w:rsidR="00DD7208" w:rsidRPr="00283726" w:rsidRDefault="000B3FA7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AD56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C3A0453" w14:textId="115E3951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4AD" w:rsidRPr="00283726" w14:paraId="6166EEEB" w14:textId="77777777">
        <w:trPr>
          <w:trHeight w:hRule="exact" w:val="362"/>
        </w:trPr>
        <w:tc>
          <w:tcPr>
            <w:tcW w:w="4140" w:type="dxa"/>
          </w:tcPr>
          <w:p w14:paraId="5C855F46" w14:textId="77777777" w:rsidR="005F24AD" w:rsidRPr="00283726" w:rsidRDefault="005F24A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03A4F2D9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A053051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1B8A2F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F912975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EF0350F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06C32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CB39BA6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4AD" w:rsidRPr="00283726" w14:paraId="68520CDE" w14:textId="77777777">
        <w:trPr>
          <w:trHeight w:hRule="exact" w:val="362"/>
        </w:trPr>
        <w:tc>
          <w:tcPr>
            <w:tcW w:w="4140" w:type="dxa"/>
          </w:tcPr>
          <w:p w14:paraId="44E88F61" w14:textId="77777777" w:rsidR="005F24AD" w:rsidRPr="00283726" w:rsidRDefault="005F24A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28D14632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F7EAA5A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95A35C2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CD1F14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C2E26AB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E573E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CB5DFA7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727BB511" w14:textId="77777777" w:rsidTr="00B86E12">
        <w:trPr>
          <w:trHeight w:hRule="exact" w:val="362"/>
        </w:trPr>
        <w:tc>
          <w:tcPr>
            <w:tcW w:w="4140" w:type="dxa"/>
          </w:tcPr>
          <w:p w14:paraId="4F397E96" w14:textId="77777777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6BBA18AE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D51C365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4C1E105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CE242C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F297EF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901C2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CC52726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4AD" w:rsidRPr="00283726" w14:paraId="3693A3B4" w14:textId="77777777">
        <w:tc>
          <w:tcPr>
            <w:tcW w:w="4140" w:type="dxa"/>
            <w:shd w:val="clear" w:color="auto" w:fill="auto"/>
          </w:tcPr>
          <w:p w14:paraId="062A7CDD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704E5B5" w14:textId="77777777" w:rsidR="005F24AD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1ED05CF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D047A63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FD81DE8" w14:textId="77777777" w:rsidR="005F24AD" w:rsidRPr="00283726" w:rsidRDefault="005F24A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1001417" w14:textId="77777777" w:rsidR="005F24AD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0F82C8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D1916FD" w14:textId="77777777" w:rsidR="005F24AD" w:rsidRPr="00283726" w:rsidRDefault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3E5CE136" w14:textId="77777777" w:rsidTr="00B86E12">
        <w:tc>
          <w:tcPr>
            <w:tcW w:w="4140" w:type="dxa"/>
            <w:hideMark/>
          </w:tcPr>
          <w:p w14:paraId="6E3ADD40" w14:textId="0E93407E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6346D24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FE4C68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C5FE5B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BDB54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D9D923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19B0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1225D2A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208" w:rsidRPr="00283726" w14:paraId="16030D1D" w14:textId="77777777" w:rsidTr="00B86E12">
        <w:tc>
          <w:tcPr>
            <w:tcW w:w="4140" w:type="dxa"/>
            <w:hideMark/>
          </w:tcPr>
          <w:p w14:paraId="0C389D00" w14:textId="421DCF41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72EBCE4E" w14:textId="07D754A6" w:rsidR="00DD7208" w:rsidRPr="00283726" w:rsidRDefault="0030667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568736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8E0CA5" w14:textId="4F4AB056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87CA3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1667E1F" w14:textId="64C1BB86" w:rsidR="00DD7208" w:rsidRPr="00283726" w:rsidRDefault="00096BBA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44013DAF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EA834EB" w14:textId="5E593F75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DD7208" w:rsidRPr="00283726" w14:paraId="5B42E0EF" w14:textId="77777777" w:rsidTr="00B86E12">
        <w:tc>
          <w:tcPr>
            <w:tcW w:w="4140" w:type="dxa"/>
          </w:tcPr>
          <w:p w14:paraId="615FA6A2" w14:textId="490833AF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36" w:type="dxa"/>
          </w:tcPr>
          <w:p w14:paraId="2D888DDD" w14:textId="6AD70A5E" w:rsidR="00DD7208" w:rsidRPr="00283726" w:rsidRDefault="0030667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B7182C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27355E" w14:textId="7E532A89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70169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D3DDDB4" w14:textId="719F6FFD" w:rsidR="00DD7208" w:rsidRDefault="00096BBA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096F23F3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7C2E7CA" w14:textId="72AF16D5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DD7208" w:rsidRPr="00283726" w14:paraId="0697B74C" w14:textId="77777777" w:rsidTr="00B86E12">
        <w:tc>
          <w:tcPr>
            <w:tcW w:w="4140" w:type="dxa"/>
            <w:hideMark/>
          </w:tcPr>
          <w:p w14:paraId="0E1AE130" w14:textId="0CA4D445" w:rsidR="00DD7208" w:rsidRPr="00283726" w:rsidRDefault="00DD7208" w:rsidP="00DD720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</w:tcPr>
          <w:p w14:paraId="383DA523" w14:textId="56B59C7A" w:rsidR="00DD7208" w:rsidRPr="00283726" w:rsidRDefault="0030667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4FA1F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2C38E6" w14:textId="59904008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8FADE5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60ED19B" w14:textId="4428D8D7" w:rsidR="00DD7208" w:rsidRPr="00283726" w:rsidRDefault="00096BBA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18BEF9D" w14:textId="77777777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0743EBE" w14:textId="5D6EB1EA" w:rsidR="00DD7208" w:rsidRPr="00283726" w:rsidRDefault="00DD7208" w:rsidP="00DD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936F61" w:rsidRPr="00283726" w14:paraId="6E96B7C2" w14:textId="77777777" w:rsidTr="00B86E12">
        <w:tc>
          <w:tcPr>
            <w:tcW w:w="4140" w:type="dxa"/>
          </w:tcPr>
          <w:p w14:paraId="7534FDDE" w14:textId="454D7519" w:rsidR="00936F61" w:rsidRPr="00283726" w:rsidRDefault="00936F61" w:rsidP="00936F6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</w:tcPr>
          <w:p w14:paraId="0CFC2A68" w14:textId="479220D0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F39BE4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CB057F0" w14:textId="4C01B882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42A716B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B4E10E8" w14:textId="7910311C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EB51A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AA81E15" w14:textId="7D38EFDC" w:rsidR="00936F61" w:rsidRPr="00AB2614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6F61" w:rsidRPr="00283726" w14:paraId="4D52693B" w14:textId="77777777" w:rsidTr="00B86E12">
        <w:tc>
          <w:tcPr>
            <w:tcW w:w="4140" w:type="dxa"/>
          </w:tcPr>
          <w:p w14:paraId="6AE5A726" w14:textId="0B7FEB73" w:rsidR="00936F61" w:rsidRPr="00283726" w:rsidRDefault="00936F61" w:rsidP="00936F6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041A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36" w:type="dxa"/>
          </w:tcPr>
          <w:p w14:paraId="074A510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12FC2A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60BECE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84E61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F7BC092" w14:textId="77777777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76E1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166518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1AD14649" w14:textId="77777777" w:rsidTr="00B86E12">
        <w:tc>
          <w:tcPr>
            <w:tcW w:w="4140" w:type="dxa"/>
            <w:hideMark/>
          </w:tcPr>
          <w:p w14:paraId="4A008958" w14:textId="3300098E" w:rsidR="00936F61" w:rsidRPr="00283726" w:rsidRDefault="00936F61" w:rsidP="00936F6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และค่าบริการ</w:t>
            </w:r>
          </w:p>
        </w:tc>
        <w:tc>
          <w:tcPr>
            <w:tcW w:w="936" w:type="dxa"/>
          </w:tcPr>
          <w:p w14:paraId="11A1CD2A" w14:textId="1040D68E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486FB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F2A6D0" w14:textId="1B1FF86D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7F6192E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730EC94" w14:textId="6E139375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F0BA50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0287305" w14:textId="3B4EF85C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36F61" w:rsidRPr="00283726" w14:paraId="5D5DF6BB" w14:textId="77777777" w:rsidTr="00B86E12">
        <w:tc>
          <w:tcPr>
            <w:tcW w:w="4140" w:type="dxa"/>
          </w:tcPr>
          <w:p w14:paraId="69820C39" w14:textId="5138DA6D" w:rsidR="00936F61" w:rsidRPr="00283726" w:rsidRDefault="00936F61" w:rsidP="00936F6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</w:tcPr>
          <w:p w14:paraId="3D1BDF44" w14:textId="2273BE16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51178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EFFADF8" w14:textId="33AD75DC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1C1D18B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390A227" w14:textId="000CEA2A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A9982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B3EA572" w14:textId="4C3D1FF6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6F61" w:rsidRPr="00283726" w14:paraId="05DD1D18" w14:textId="77777777" w:rsidTr="00B86E12">
        <w:tc>
          <w:tcPr>
            <w:tcW w:w="4140" w:type="dxa"/>
          </w:tcPr>
          <w:p w14:paraId="392C0281" w14:textId="430B1BF1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</w:tcPr>
          <w:p w14:paraId="6868DD1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F6871C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AA092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2DD7B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0B84F74" w14:textId="77777777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112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B17A9E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327F36EA" w14:textId="77777777" w:rsidTr="00B86E12">
        <w:tc>
          <w:tcPr>
            <w:tcW w:w="4140" w:type="dxa"/>
          </w:tcPr>
          <w:p w14:paraId="4C2077A7" w14:textId="1C3BB888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สิ่งปลูกสร้างและอื่นๆ</w:t>
            </w:r>
          </w:p>
        </w:tc>
        <w:tc>
          <w:tcPr>
            <w:tcW w:w="936" w:type="dxa"/>
          </w:tcPr>
          <w:p w14:paraId="149B15D1" w14:textId="11AF611D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A0A5BB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A02B041" w14:textId="7E2A55C6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085BB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48721C9" w14:textId="3D8CA1C5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28077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DB34C35" w14:textId="7AF42F4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36F61" w:rsidRPr="00283726" w14:paraId="516EA47F" w14:textId="77777777" w:rsidTr="00B86E12">
        <w:tc>
          <w:tcPr>
            <w:tcW w:w="4140" w:type="dxa"/>
          </w:tcPr>
          <w:p w14:paraId="3A72FEC7" w14:textId="7B3E7C7A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</w:tcPr>
          <w:p w14:paraId="68A4DC67" w14:textId="102D5680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A8398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B3CF47" w14:textId="095D4B95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23AB7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75B172" w14:textId="05617BCF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1254B9E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ED2A0C6" w14:textId="3C463340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36F61" w:rsidRPr="00283726" w14:paraId="3B76779D" w14:textId="77777777" w:rsidTr="00B86E12">
        <w:tc>
          <w:tcPr>
            <w:tcW w:w="4140" w:type="dxa"/>
          </w:tcPr>
          <w:p w14:paraId="0A44E4E5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00DE6E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60113A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081815E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4C9579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0EE5CA" w14:textId="77777777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2303B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D511A9A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3A5282CE" w14:textId="77777777" w:rsidTr="00B86E12">
        <w:tc>
          <w:tcPr>
            <w:tcW w:w="4140" w:type="dxa"/>
          </w:tcPr>
          <w:p w14:paraId="5544D8F0" w14:textId="393EAEC0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4D43636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4935B2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9DA7E2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3E681C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02CE04D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5B3A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3E8F02C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0F09CB41" w14:textId="77777777" w:rsidTr="00B86E12">
        <w:tc>
          <w:tcPr>
            <w:tcW w:w="4140" w:type="dxa"/>
          </w:tcPr>
          <w:p w14:paraId="0A70E2DE" w14:textId="300D649A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และบริษัทที่เกี่ยวข้องกัน </w:t>
            </w:r>
          </w:p>
        </w:tc>
        <w:tc>
          <w:tcPr>
            <w:tcW w:w="936" w:type="dxa"/>
          </w:tcPr>
          <w:p w14:paraId="27BC23CF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B688C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AA0632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BC862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365C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45470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F8420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41F8E4BE" w14:textId="77777777" w:rsidTr="00B86E12">
        <w:tc>
          <w:tcPr>
            <w:tcW w:w="4140" w:type="dxa"/>
            <w:shd w:val="clear" w:color="auto" w:fill="auto"/>
            <w:hideMark/>
          </w:tcPr>
          <w:p w14:paraId="05C745BF" w14:textId="0CD921DE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48CB6EA7" w14:textId="6AD5E245" w:rsidR="00936F61" w:rsidRPr="00AF0707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17,519</w:t>
            </w:r>
          </w:p>
        </w:tc>
        <w:tc>
          <w:tcPr>
            <w:tcW w:w="243" w:type="dxa"/>
            <w:shd w:val="clear" w:color="auto" w:fill="auto"/>
          </w:tcPr>
          <w:p w14:paraId="3F60D456" w14:textId="77777777" w:rsidR="00936F61" w:rsidRPr="00AF0707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0BEAEA7" w14:textId="5B7203DD" w:rsidR="00936F61" w:rsidRPr="00AF0707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0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8" w:type="dxa"/>
            <w:shd w:val="clear" w:color="auto" w:fill="auto"/>
          </w:tcPr>
          <w:p w14:paraId="2E3EF41E" w14:textId="77777777" w:rsidR="00936F61" w:rsidRPr="00AF0707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027E643" w14:textId="2B3B6529" w:rsidR="00936F61" w:rsidRPr="00AF0707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55B962A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409AB2E" w14:textId="7A85FEBD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1330B4" w:rsidRPr="00283726" w14:paraId="76BABC32" w14:textId="77777777" w:rsidTr="00B86E12">
        <w:tc>
          <w:tcPr>
            <w:tcW w:w="4140" w:type="dxa"/>
            <w:shd w:val="clear" w:color="auto" w:fill="auto"/>
          </w:tcPr>
          <w:p w14:paraId="327112D5" w14:textId="644536E9" w:rsidR="001330B4" w:rsidRPr="00283726" w:rsidRDefault="00F516A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FE22F4" w:rsidRPr="00FE22F4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ค่าใช้จ่ายเกี่ยวกับการขนส่ง</w:t>
            </w:r>
          </w:p>
        </w:tc>
        <w:tc>
          <w:tcPr>
            <w:tcW w:w="936" w:type="dxa"/>
            <w:shd w:val="clear" w:color="auto" w:fill="auto"/>
          </w:tcPr>
          <w:p w14:paraId="36EC4421" w14:textId="18D646A4" w:rsidR="001330B4" w:rsidRDefault="00FE22F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243" w:type="dxa"/>
            <w:shd w:val="clear" w:color="auto" w:fill="auto"/>
          </w:tcPr>
          <w:p w14:paraId="20FE7C28" w14:textId="77777777" w:rsidR="001330B4" w:rsidRPr="00AF0707" w:rsidRDefault="001330B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DEDE006" w14:textId="6485FA95" w:rsidR="001330B4" w:rsidRPr="00AB2614" w:rsidRDefault="00FE22F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8" w:type="dxa"/>
            <w:shd w:val="clear" w:color="auto" w:fill="auto"/>
          </w:tcPr>
          <w:p w14:paraId="09B829B0" w14:textId="77777777" w:rsidR="001330B4" w:rsidRPr="00AF0707" w:rsidRDefault="001330B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792400CD" w14:textId="4664589B" w:rsidR="001330B4" w:rsidRDefault="000C0065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3FBDB1" w14:textId="77777777" w:rsidR="001330B4" w:rsidRPr="00283726" w:rsidRDefault="001330B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95D2E02" w14:textId="12A80974" w:rsidR="001330B4" w:rsidRPr="00AB2614" w:rsidRDefault="000C0065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36F61" w:rsidRPr="00283726" w14:paraId="53DF9EAD" w14:textId="77777777" w:rsidTr="00B86E12">
        <w:tc>
          <w:tcPr>
            <w:tcW w:w="4140" w:type="dxa"/>
            <w:shd w:val="clear" w:color="auto" w:fill="auto"/>
            <w:hideMark/>
          </w:tcPr>
          <w:p w14:paraId="1463829C" w14:textId="52C56344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48964B13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8CAFEC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E9D0132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439A0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478E79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597F0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D6AC3A1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07E57951" w14:textId="77777777" w:rsidTr="00B86E12">
        <w:tc>
          <w:tcPr>
            <w:tcW w:w="4140" w:type="dxa"/>
            <w:shd w:val="clear" w:color="auto" w:fill="auto"/>
            <w:hideMark/>
          </w:tcPr>
          <w:p w14:paraId="44D72C9D" w14:textId="51AC6379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0DD74DBE" w14:textId="389BD82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43" w:type="dxa"/>
            <w:shd w:val="clear" w:color="auto" w:fill="auto"/>
          </w:tcPr>
          <w:p w14:paraId="17CE292C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B0E4AD5" w14:textId="06DF474E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8" w:type="dxa"/>
            <w:shd w:val="clear" w:color="auto" w:fill="auto"/>
          </w:tcPr>
          <w:p w14:paraId="4E59C304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49B5109" w14:textId="350A353B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580A54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3517AEC" w14:textId="3E8157BD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936F61" w:rsidRPr="00283726" w14:paraId="19DFD72E" w14:textId="77777777" w:rsidTr="00B86E12">
        <w:tc>
          <w:tcPr>
            <w:tcW w:w="4140" w:type="dxa"/>
            <w:shd w:val="clear" w:color="auto" w:fill="auto"/>
          </w:tcPr>
          <w:p w14:paraId="298037BB" w14:textId="178A970F" w:rsidR="00936F61" w:rsidRPr="002041AD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2041A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ค่าใช้จ่ายเกี่ยวกับสัญญาเช่า</w:t>
            </w:r>
          </w:p>
        </w:tc>
        <w:tc>
          <w:tcPr>
            <w:tcW w:w="936" w:type="dxa"/>
            <w:shd w:val="clear" w:color="auto" w:fill="auto"/>
          </w:tcPr>
          <w:p w14:paraId="36E6BE00" w14:textId="77777777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13E143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EB5AA53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53E39A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2F4F86A7" w14:textId="77777777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ED8A3D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DD0A45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F61" w:rsidRPr="00283726" w14:paraId="44494BC0" w14:textId="77777777" w:rsidTr="0076102A">
        <w:tc>
          <w:tcPr>
            <w:tcW w:w="4140" w:type="dxa"/>
            <w:shd w:val="clear" w:color="auto" w:fill="auto"/>
            <w:hideMark/>
          </w:tcPr>
          <w:p w14:paraId="1132A196" w14:textId="02016D4F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5E6DACEA" w14:textId="5169E71C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43" w:type="dxa"/>
            <w:shd w:val="clear" w:color="auto" w:fill="auto"/>
          </w:tcPr>
          <w:p w14:paraId="308F7A6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57A2C1" w14:textId="4714D781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8" w:type="dxa"/>
            <w:shd w:val="clear" w:color="auto" w:fill="auto"/>
          </w:tcPr>
          <w:p w14:paraId="3C0B77B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EFC8AC3" w14:textId="628E82AB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964282A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265BE7A" w14:textId="0D4BCED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36F61" w:rsidRPr="00283726" w14:paraId="4022764A" w14:textId="77777777" w:rsidTr="00B86E12">
        <w:tc>
          <w:tcPr>
            <w:tcW w:w="4140" w:type="dxa"/>
            <w:shd w:val="clear" w:color="auto" w:fill="auto"/>
          </w:tcPr>
          <w:p w14:paraId="096BDA24" w14:textId="75248B10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099C5606" w14:textId="4D144E35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43" w:type="dxa"/>
            <w:shd w:val="clear" w:color="auto" w:fill="auto"/>
          </w:tcPr>
          <w:p w14:paraId="4D9CC77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29D35A4" w14:textId="55154EF8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38" w:type="dxa"/>
            <w:shd w:val="clear" w:color="auto" w:fill="auto"/>
          </w:tcPr>
          <w:p w14:paraId="341F8F66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9CD0616" w14:textId="496377F6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96F3F2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BD687C0" w14:textId="272EEB7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36F61" w:rsidRPr="00283726" w14:paraId="3E7FDDBC" w14:textId="77777777" w:rsidTr="009707B1">
        <w:tc>
          <w:tcPr>
            <w:tcW w:w="4140" w:type="dxa"/>
            <w:shd w:val="clear" w:color="auto" w:fill="auto"/>
          </w:tcPr>
          <w:p w14:paraId="676E0E8F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04317013" w14:textId="4535F591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43" w:type="dxa"/>
            <w:shd w:val="clear" w:color="auto" w:fill="auto"/>
          </w:tcPr>
          <w:p w14:paraId="77A5407F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9A83FCD" w14:textId="26EC6BA8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8" w:type="dxa"/>
            <w:shd w:val="clear" w:color="auto" w:fill="auto"/>
          </w:tcPr>
          <w:p w14:paraId="66A4521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EE4C84" w14:textId="07FE028B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A5012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5DEC6DD" w14:textId="269009A4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F61" w:rsidRPr="00283726" w14:paraId="15E1EF65" w14:textId="77777777" w:rsidTr="009707B1">
        <w:tc>
          <w:tcPr>
            <w:tcW w:w="4140" w:type="dxa"/>
            <w:shd w:val="clear" w:color="auto" w:fill="auto"/>
          </w:tcPr>
          <w:p w14:paraId="12DA4ACD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5B74671F" w14:textId="54ED487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43" w:type="dxa"/>
            <w:shd w:val="clear" w:color="auto" w:fill="auto"/>
          </w:tcPr>
          <w:p w14:paraId="1BA50980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6A22EE" w14:textId="03CE9958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8" w:type="dxa"/>
            <w:shd w:val="clear" w:color="auto" w:fill="auto"/>
          </w:tcPr>
          <w:p w14:paraId="73CADD79" w14:textId="77777777" w:rsidR="00936F61" w:rsidRPr="00283726" w:rsidRDefault="00936F61" w:rsidP="00936F6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9F6311" w14:textId="739AFDAD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5A8639C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80228BE" w14:textId="156F13CA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36F61" w:rsidRPr="00283726" w14:paraId="1573011B" w14:textId="77777777" w:rsidTr="009707B1">
        <w:tc>
          <w:tcPr>
            <w:tcW w:w="4140" w:type="dxa"/>
            <w:shd w:val="clear" w:color="auto" w:fill="auto"/>
          </w:tcPr>
          <w:p w14:paraId="1C4B844B" w14:textId="0B56FBA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181EFE33" w14:textId="230058E9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3" w:type="dxa"/>
            <w:shd w:val="clear" w:color="auto" w:fill="auto"/>
          </w:tcPr>
          <w:p w14:paraId="780AB2E8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D7E59F4" w14:textId="5F5F9B10" w:rsidR="00936F61" w:rsidRPr="00AB2614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034DC03C" w14:textId="77777777" w:rsidR="00936F61" w:rsidRPr="00283726" w:rsidRDefault="00936F61" w:rsidP="00936F6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D46210" w14:textId="71CCAC65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2D65B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BA64A08" w14:textId="53FE9AFF" w:rsidR="00936F61" w:rsidRPr="00AB2614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36F61" w:rsidRPr="00283726" w14:paraId="17ACAE9C" w14:textId="77777777" w:rsidTr="009707B1">
        <w:tc>
          <w:tcPr>
            <w:tcW w:w="4140" w:type="dxa"/>
            <w:shd w:val="clear" w:color="auto" w:fill="auto"/>
          </w:tcPr>
          <w:p w14:paraId="70A36E18" w14:textId="3FB2AAAA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36" w:type="dxa"/>
            <w:shd w:val="clear" w:color="auto" w:fill="auto"/>
          </w:tcPr>
          <w:p w14:paraId="48C37FA3" w14:textId="444A13A6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3" w:type="dxa"/>
            <w:shd w:val="clear" w:color="auto" w:fill="auto"/>
          </w:tcPr>
          <w:p w14:paraId="0F045FDE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35DE7E59" w14:textId="68E0A39D" w:rsidR="00936F61" w:rsidRPr="00AB2614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8" w:type="dxa"/>
            <w:shd w:val="clear" w:color="auto" w:fill="auto"/>
          </w:tcPr>
          <w:p w14:paraId="33A1E6BD" w14:textId="77777777" w:rsidR="00936F61" w:rsidRPr="00283726" w:rsidRDefault="00936F61" w:rsidP="00936F6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51DA24C" w14:textId="0CF1B5D9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81BF2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F84E0B1" w14:textId="2FDA0A51" w:rsidR="00936F61" w:rsidRPr="00AB2614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F61" w:rsidRPr="00283726" w14:paraId="260268EE" w14:textId="77777777" w:rsidTr="00B86E12">
        <w:tc>
          <w:tcPr>
            <w:tcW w:w="4140" w:type="dxa"/>
            <w:shd w:val="clear" w:color="auto" w:fill="auto"/>
          </w:tcPr>
          <w:p w14:paraId="5A606DFF" w14:textId="75A57B53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สิทธิในการใช้เครื่องหมายการค้า</w:t>
            </w:r>
          </w:p>
        </w:tc>
        <w:tc>
          <w:tcPr>
            <w:tcW w:w="936" w:type="dxa"/>
            <w:shd w:val="clear" w:color="auto" w:fill="auto"/>
          </w:tcPr>
          <w:p w14:paraId="4068AE92" w14:textId="4276A9F8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0AFDF634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BDAD03A" w14:textId="7462D61A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14:paraId="247328C6" w14:textId="77777777" w:rsidR="00936F61" w:rsidRPr="00283726" w:rsidRDefault="00936F61" w:rsidP="00936F6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70EFF663" w14:textId="1C02CE8F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C389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5A3BFCF" w14:textId="5C557269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F61" w:rsidRPr="00283726" w14:paraId="3F35C0C9" w14:textId="77777777" w:rsidTr="00B86E12">
        <w:tc>
          <w:tcPr>
            <w:tcW w:w="4140" w:type="dxa"/>
            <w:shd w:val="clear" w:color="auto" w:fill="auto"/>
          </w:tcPr>
          <w:p w14:paraId="7FCCF0B7" w14:textId="1C7AE32E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บริการด้านเทคนิควิชาการ</w:t>
            </w:r>
          </w:p>
        </w:tc>
        <w:tc>
          <w:tcPr>
            <w:tcW w:w="936" w:type="dxa"/>
            <w:shd w:val="clear" w:color="auto" w:fill="auto"/>
          </w:tcPr>
          <w:p w14:paraId="743B93D7" w14:textId="316A0F1D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CA38695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86ED620" w14:textId="4CD2963D" w:rsidR="00936F61" w:rsidRPr="00AB2614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F1954DA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9D9171F" w14:textId="45DA7FAC" w:rsidR="00936F61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8D7B4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357ED41" w14:textId="6A60B755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F61" w:rsidRPr="00283726" w14:paraId="4AE5072D" w14:textId="77777777" w:rsidTr="00B86E12">
        <w:tc>
          <w:tcPr>
            <w:tcW w:w="4140" w:type="dxa"/>
            <w:shd w:val="clear" w:color="auto" w:fill="FFFFFF"/>
            <w:hideMark/>
          </w:tcPr>
          <w:p w14:paraId="55B4DC59" w14:textId="3AE96596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ค่าใช้จ่ายอื่นๆ</w:t>
            </w:r>
          </w:p>
        </w:tc>
        <w:tc>
          <w:tcPr>
            <w:tcW w:w="936" w:type="dxa"/>
            <w:shd w:val="clear" w:color="auto" w:fill="FFFFFF"/>
          </w:tcPr>
          <w:p w14:paraId="1676355A" w14:textId="4A822DBD" w:rsidR="00936F61" w:rsidRPr="00283726" w:rsidRDefault="00486B8A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43" w:type="dxa"/>
            <w:shd w:val="clear" w:color="auto" w:fill="FFFFFF"/>
          </w:tcPr>
          <w:p w14:paraId="4FE96A34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/>
          </w:tcPr>
          <w:p w14:paraId="489C22AF" w14:textId="03BB8E41" w:rsidR="00936F61" w:rsidRPr="00283726" w:rsidRDefault="00486B8A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8" w:type="dxa"/>
            <w:shd w:val="clear" w:color="auto" w:fill="FFFFFF"/>
          </w:tcPr>
          <w:p w14:paraId="28EB6C97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/>
          </w:tcPr>
          <w:p w14:paraId="6AB1AE9A" w14:textId="1F40ED17" w:rsidR="00936F61" w:rsidRPr="00283726" w:rsidRDefault="00F516A4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6B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3D842A4E" w14:textId="77777777" w:rsidR="00936F61" w:rsidRPr="00283726" w:rsidRDefault="00936F61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14:paraId="1257BC71" w14:textId="658054E4" w:rsidR="00936F61" w:rsidRPr="00283726" w:rsidRDefault="00486B8A" w:rsidP="0093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</w:tbl>
    <w:p w14:paraId="47EA3FBB" w14:textId="0D50B6D8" w:rsidR="0080549B" w:rsidRPr="00283726" w:rsidRDefault="003E21B6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2</w:t>
      </w:r>
      <w:r w:rsidR="00EB7616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DD720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DD720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ED21F12" w14:textId="77777777" w:rsidR="008F00C7" w:rsidRPr="00F31743" w:rsidRDefault="008F00C7" w:rsidP="008F00C7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5B19CC" w14:textId="033D0146" w:rsidR="00F022AE" w:rsidRPr="00283726" w:rsidRDefault="003E21B6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9AFFF49" w:rsidR="00E62EBA" w:rsidRPr="00F31743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76"/>
        <w:gridCol w:w="269"/>
        <w:gridCol w:w="1089"/>
        <w:gridCol w:w="280"/>
        <w:gridCol w:w="1069"/>
        <w:gridCol w:w="298"/>
        <w:gridCol w:w="1071"/>
      </w:tblGrid>
      <w:tr w:rsidR="00DA3F54" w:rsidRPr="00283726" w14:paraId="75CE4969" w14:textId="77777777" w:rsidTr="005436BA">
        <w:trPr>
          <w:trHeight w:hRule="exact" w:val="331"/>
        </w:trPr>
        <w:tc>
          <w:tcPr>
            <w:tcW w:w="2200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D7C54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DA3F54">
        <w:trPr>
          <w:trHeight w:hRule="exact" w:val="374"/>
        </w:trPr>
        <w:tc>
          <w:tcPr>
            <w:tcW w:w="2200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283726" w14:paraId="1E883C42" w14:textId="77777777" w:rsidTr="00DA3F54">
        <w:trPr>
          <w:trHeight w:hRule="exact" w:val="374"/>
        </w:trPr>
        <w:tc>
          <w:tcPr>
            <w:tcW w:w="2200" w:type="pct"/>
          </w:tcPr>
          <w:p w14:paraId="30B824E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36D8F50" w14:textId="73946885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D1FA32A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C35775" w14:textId="4242D7DB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CFAC48" w14:textId="0A5F27D3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7113A85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AFEDD99" w14:textId="0D33FD04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283726" w14:paraId="145D7BBE" w14:textId="77777777" w:rsidTr="00DA3F54">
        <w:trPr>
          <w:trHeight w:hRule="exact" w:val="374"/>
        </w:trPr>
        <w:tc>
          <w:tcPr>
            <w:tcW w:w="2200" w:type="pct"/>
          </w:tcPr>
          <w:p w14:paraId="3878F32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15FFEF" w14:textId="4EC4B7CD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E082D98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C9FBC8" w14:textId="60CB72D6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21CD002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08B7923" w14:textId="52A930BA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" w:type="pct"/>
          </w:tcPr>
          <w:p w14:paraId="11B30A8F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CA8D76F" w14:textId="05533B2C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2182" w:rsidRPr="00283726" w14:paraId="1D12CF0D" w14:textId="77777777">
        <w:trPr>
          <w:trHeight w:hRule="exact" w:val="374"/>
        </w:trPr>
        <w:tc>
          <w:tcPr>
            <w:tcW w:w="2200" w:type="pct"/>
          </w:tcPr>
          <w:p w14:paraId="4909E8D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357F4E" w14:textId="703E591E" w:rsidR="00172182" w:rsidRPr="00283726" w:rsidRDefault="00F4747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B61A3F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BDBD8EC" w14:textId="61A6EA48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3C1DDDA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CD3CB0" w14:textId="4CEA56BB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pct"/>
          </w:tcPr>
          <w:p w14:paraId="3C9E10C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16F701F5" w14:textId="313FDF7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283726" w14:paraId="3424FB90" w14:textId="77777777">
        <w:trPr>
          <w:trHeight w:hRule="exact" w:val="374"/>
        </w:trPr>
        <w:tc>
          <w:tcPr>
            <w:tcW w:w="2200" w:type="pct"/>
          </w:tcPr>
          <w:p w14:paraId="759DDE4A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465C268" w14:textId="22EDBD2D" w:rsidR="00172182" w:rsidRPr="00283726" w:rsidRDefault="00F4747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DFDDA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D465F20" w14:textId="5B76C64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6BE344" w14:textId="1F2AED9D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62" w:type="pct"/>
          </w:tcPr>
          <w:p w14:paraId="22FA677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B60302C" w14:textId="7A6D85A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172182" w:rsidRPr="00283726" w14:paraId="7C49AED7" w14:textId="77777777">
        <w:trPr>
          <w:trHeight w:hRule="exact" w:val="374"/>
        </w:trPr>
        <w:tc>
          <w:tcPr>
            <w:tcW w:w="2200" w:type="pct"/>
          </w:tcPr>
          <w:p w14:paraId="09D39104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</w:tcPr>
          <w:p w14:paraId="146F07CB" w14:textId="17B5F9E1" w:rsidR="00172182" w:rsidRPr="00283726" w:rsidRDefault="00F4747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83681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6" w:type="pct"/>
          </w:tcPr>
          <w:p w14:paraId="028AB93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EF00484" w14:textId="76A1E191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8,654</w:t>
            </w:r>
          </w:p>
        </w:tc>
        <w:tc>
          <w:tcPr>
            <w:tcW w:w="152" w:type="pct"/>
          </w:tcPr>
          <w:p w14:paraId="78EA02C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78D645" w14:textId="3BD2BFE4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2" w:type="pct"/>
          </w:tcPr>
          <w:p w14:paraId="6AC0F067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6D3895F" w14:textId="56ADC0FE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172182" w:rsidRPr="00283726" w14:paraId="162E9373" w14:textId="77777777">
        <w:trPr>
          <w:trHeight w:hRule="exact" w:val="374"/>
        </w:trPr>
        <w:tc>
          <w:tcPr>
            <w:tcW w:w="2200" w:type="pct"/>
          </w:tcPr>
          <w:p w14:paraId="31C56A30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D87857B" w14:textId="6F9D8B31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5,791</w:t>
            </w:r>
          </w:p>
        </w:tc>
        <w:tc>
          <w:tcPr>
            <w:tcW w:w="146" w:type="pct"/>
          </w:tcPr>
          <w:p w14:paraId="5318BBEA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76EDE023" w14:textId="3B576BF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5,632</w:t>
            </w:r>
          </w:p>
        </w:tc>
        <w:tc>
          <w:tcPr>
            <w:tcW w:w="152" w:type="pct"/>
          </w:tcPr>
          <w:p w14:paraId="1EBCA0A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56B8C38" w14:textId="719A59BF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</w:t>
            </w:r>
            <w:r w:rsidR="00151F4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2" w:type="pct"/>
          </w:tcPr>
          <w:p w14:paraId="49EF159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41CF6A2" w14:textId="62D1C263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</w:tr>
      <w:tr w:rsidR="00172182" w:rsidRPr="00283726" w14:paraId="26C75CB9" w14:textId="77777777">
        <w:trPr>
          <w:trHeight w:hRule="exact" w:val="381"/>
        </w:trPr>
        <w:tc>
          <w:tcPr>
            <w:tcW w:w="2200" w:type="pct"/>
          </w:tcPr>
          <w:p w14:paraId="13DB5A27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34090FAD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</w:t>
            </w:r>
            <w:r w:rsidR="0072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46" w:type="pct"/>
          </w:tcPr>
          <w:p w14:paraId="6185C539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BFD69" w14:textId="23D5B8F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14,289</w:t>
            </w:r>
          </w:p>
        </w:tc>
        <w:tc>
          <w:tcPr>
            <w:tcW w:w="152" w:type="pct"/>
          </w:tcPr>
          <w:p w14:paraId="6F659FF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3273A59B" w:rsidR="00172182" w:rsidRPr="00283726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</w:t>
            </w:r>
            <w:r w:rsidR="00151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" w:type="pct"/>
          </w:tcPr>
          <w:p w14:paraId="6E4F4CC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12F7A" w14:textId="241B424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</w:t>
            </w:r>
          </w:p>
        </w:tc>
      </w:tr>
    </w:tbl>
    <w:p w14:paraId="543A20EE" w14:textId="77777777" w:rsidR="00CE349F" w:rsidRDefault="00CE349F" w:rsidP="0010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93F7D5" w14:textId="734ED47C" w:rsidR="0080549B" w:rsidRPr="00283726" w:rsidRDefault="003E21B6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6B0DAD95" w:rsidR="00D00B4F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080"/>
        <w:gridCol w:w="270"/>
        <w:gridCol w:w="1080"/>
        <w:gridCol w:w="270"/>
        <w:gridCol w:w="1206"/>
      </w:tblGrid>
      <w:tr w:rsidR="00E045F2" w:rsidRPr="00A57B00" w14:paraId="30F5460E" w14:textId="77777777" w:rsidTr="00916615">
        <w:trPr>
          <w:trHeight w:hRule="exact" w:val="331"/>
        </w:trPr>
        <w:tc>
          <w:tcPr>
            <w:tcW w:w="5310" w:type="dxa"/>
          </w:tcPr>
          <w:p w14:paraId="2FBD59FD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vAlign w:val="center"/>
          </w:tcPr>
          <w:p w14:paraId="0E320BA4" w14:textId="77777777" w:rsidR="00E045F2" w:rsidRPr="00A57B00" w:rsidRDefault="00E045F2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045F2" w:rsidRPr="00A57B00" w14:paraId="4F3C89DF" w14:textId="77777777" w:rsidTr="00916615">
        <w:tc>
          <w:tcPr>
            <w:tcW w:w="5310" w:type="dxa"/>
          </w:tcPr>
          <w:p w14:paraId="4C8D58C2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tcBorders>
              <w:bottom w:val="single" w:sz="4" w:space="0" w:color="auto"/>
            </w:tcBorders>
          </w:tcPr>
          <w:p w14:paraId="6592E3DD" w14:textId="77777777" w:rsidR="00E045F2" w:rsidRPr="00A57B00" w:rsidRDefault="00E045F2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5F2" w:rsidRPr="00A57B00" w14:paraId="3848831A" w14:textId="77777777" w:rsidTr="00916615">
        <w:tc>
          <w:tcPr>
            <w:tcW w:w="5310" w:type="dxa"/>
          </w:tcPr>
          <w:p w14:paraId="60822220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417F6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83F9D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3AD3EA1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5F2" w:rsidRPr="00A57B00" w14:paraId="4EC09E73" w14:textId="77777777" w:rsidTr="00916615">
        <w:tc>
          <w:tcPr>
            <w:tcW w:w="5310" w:type="dxa"/>
          </w:tcPr>
          <w:p w14:paraId="50DA4367" w14:textId="77777777" w:rsidR="00E045F2" w:rsidRPr="00A57B00" w:rsidRDefault="00E045F2" w:rsidP="00E045F2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8A0C8" w14:textId="3D7EEC40" w:rsidR="00E045F2" w:rsidRPr="00A57B00" w:rsidRDefault="00AB2614" w:rsidP="00E0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45F2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045F2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CF4BE" w14:textId="77777777" w:rsidR="00E045F2" w:rsidRPr="00A57B00" w:rsidRDefault="00E045F2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E5FFEE" w14:textId="547C8415" w:rsidR="00E045F2" w:rsidRPr="00A57B00" w:rsidRDefault="00AB2614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45F2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981E4F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8CF9629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5F2" w:rsidRPr="00A57B00" w14:paraId="1CDB2462" w14:textId="77777777" w:rsidTr="00916615">
        <w:tc>
          <w:tcPr>
            <w:tcW w:w="5310" w:type="dxa"/>
          </w:tcPr>
          <w:p w14:paraId="4E8B8FD9" w14:textId="77777777" w:rsidR="00E045F2" w:rsidRPr="00A57B00" w:rsidRDefault="00E045F2" w:rsidP="00E045F2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A4B27" w14:textId="395E01B9" w:rsidR="00E045F2" w:rsidRPr="00A57B00" w:rsidRDefault="00AB2614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C1F069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0AC6F" w14:textId="30ADDC93" w:rsidR="00E045F2" w:rsidRPr="00A57B00" w:rsidRDefault="00AB2614" w:rsidP="00E045F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53F251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83FF05" w14:textId="77777777" w:rsidR="00E045F2" w:rsidRPr="00A57B00" w:rsidRDefault="00E045F2" w:rsidP="00E045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172182" w:rsidRPr="00A57B00" w14:paraId="6E6F6060" w14:textId="77777777" w:rsidTr="00916615">
        <w:trPr>
          <w:trHeight w:hRule="exact" w:val="432"/>
        </w:trPr>
        <w:tc>
          <w:tcPr>
            <w:tcW w:w="5310" w:type="dxa"/>
          </w:tcPr>
          <w:p w14:paraId="1E0F749C" w14:textId="77777777" w:rsidR="00172182" w:rsidRPr="00A57B00" w:rsidRDefault="00172182" w:rsidP="00172182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F94735" w14:textId="2ECA573D" w:rsidR="00172182" w:rsidRPr="00A57B00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9,194</w:t>
            </w:r>
          </w:p>
        </w:tc>
        <w:tc>
          <w:tcPr>
            <w:tcW w:w="270" w:type="dxa"/>
          </w:tcPr>
          <w:p w14:paraId="632DA17B" w14:textId="77777777" w:rsidR="00172182" w:rsidRPr="00A57B00" w:rsidRDefault="00172182" w:rsidP="00172182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8D4BB" w14:textId="51D852E2" w:rsidR="00172182" w:rsidRPr="00A57B00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4A25FD19" w14:textId="77777777" w:rsidR="00172182" w:rsidRPr="00A57B00" w:rsidRDefault="00172182" w:rsidP="00172182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E6B88E4" w14:textId="7760CEEB" w:rsidR="00172182" w:rsidRPr="00A57B00" w:rsidRDefault="005216A9" w:rsidP="0017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18" w:lineRule="atLeast"/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8,432</w:t>
            </w:r>
          </w:p>
        </w:tc>
      </w:tr>
      <w:tr w:rsidR="00172182" w:rsidRPr="00A57B00" w14:paraId="02511328" w14:textId="77777777" w:rsidTr="00916615">
        <w:trPr>
          <w:trHeight w:hRule="exact" w:val="432"/>
        </w:trPr>
        <w:tc>
          <w:tcPr>
            <w:tcW w:w="5310" w:type="dxa"/>
          </w:tcPr>
          <w:p w14:paraId="41D14301" w14:textId="77777777" w:rsidR="00172182" w:rsidRPr="00A57B00" w:rsidRDefault="00172182" w:rsidP="00172182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044838" w14:textId="6B134726" w:rsidR="00172182" w:rsidRPr="00A57B00" w:rsidRDefault="0032668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9,194</w:t>
            </w:r>
          </w:p>
        </w:tc>
        <w:tc>
          <w:tcPr>
            <w:tcW w:w="270" w:type="dxa"/>
          </w:tcPr>
          <w:p w14:paraId="0353516F" w14:textId="77777777" w:rsidR="00172182" w:rsidRPr="00A57B00" w:rsidRDefault="00172182" w:rsidP="00172182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67AE92" w14:textId="72F08622" w:rsidR="00172182" w:rsidRPr="00A57B00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5AA0E710" w14:textId="77777777" w:rsidR="00172182" w:rsidRPr="00A57B00" w:rsidRDefault="00172182" w:rsidP="00172182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9CD415A" w14:textId="0F1315CF" w:rsidR="00172182" w:rsidRPr="00A57B00" w:rsidRDefault="00326683" w:rsidP="0017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18" w:lineRule="atLeast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521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</w:tr>
    </w:tbl>
    <w:p w14:paraId="5BAF4013" w14:textId="77777777" w:rsidR="007060F5" w:rsidRDefault="007060F5" w:rsidP="005E44B2">
      <w:pPr>
        <w:spacing w:line="18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D1D2" w14:textId="4D8D1512" w:rsidR="00D3130D" w:rsidRDefault="00D3130D" w:rsidP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1A53E5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1A53E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1A53E5">
        <w:rPr>
          <w:rFonts w:asciiTheme="majorBidi" w:hAnsiTheme="majorBidi" w:cstheme="majorBidi"/>
          <w:sz w:val="30"/>
          <w:szCs w:val="30"/>
        </w:rPr>
        <w:t xml:space="preserve">5.96 </w:t>
      </w:r>
      <w:r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F5A3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1A53E5">
        <w:rPr>
          <w:rFonts w:asciiTheme="majorBidi" w:hAnsiTheme="majorBidi" w:cstheme="majorBidi"/>
          <w:i/>
          <w:iCs/>
          <w:sz w:val="30"/>
          <w:szCs w:val="30"/>
        </w:rPr>
        <w:t xml:space="preserve">5.91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บริษัทคำนวณ</w:t>
      </w:r>
      <w:r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 ณ วันสิ้นเดือนโดยไม่รวม</w:t>
      </w:r>
      <w:r w:rsidR="008F5A3E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ดอกเบี้ยค้างรับ</w:t>
      </w:r>
    </w:p>
    <w:p w14:paraId="0C70D26A" w14:textId="77777777" w:rsidR="00D3130D" w:rsidRPr="00283726" w:rsidRDefault="00D3130D" w:rsidP="005E44B2">
      <w:pPr>
        <w:spacing w:line="18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E8EB1" w14:textId="77777777" w:rsidR="00D3130D" w:rsidRDefault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9899B4D" w14:textId="7EDF4532" w:rsidR="005A6EB0" w:rsidRPr="00283726" w:rsidRDefault="00D57AC9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B6673D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760F52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26"/>
          <w:szCs w:val="26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2"/>
        <w:gridCol w:w="278"/>
        <w:gridCol w:w="1041"/>
        <w:gridCol w:w="236"/>
        <w:gridCol w:w="1144"/>
        <w:gridCol w:w="278"/>
        <w:gridCol w:w="1089"/>
      </w:tblGrid>
      <w:tr w:rsidR="006B2948" w:rsidRPr="00283726" w14:paraId="5563EC8D" w14:textId="77777777" w:rsidTr="00CE349F">
        <w:trPr>
          <w:trHeight w:hRule="exact" w:val="331"/>
        </w:trPr>
        <w:tc>
          <w:tcPr>
            <w:tcW w:w="2202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6A3A308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CE349F">
        <w:tc>
          <w:tcPr>
            <w:tcW w:w="2202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948" w:rsidRPr="00283726" w14:paraId="473F971A" w14:textId="77777777" w:rsidTr="00CE349F">
        <w:tc>
          <w:tcPr>
            <w:tcW w:w="2202" w:type="pct"/>
          </w:tcPr>
          <w:p w14:paraId="091CFC47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06EE82" w14:textId="7DA1FA96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CF8CC56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FC3FAA6" w14:textId="7B84335F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739270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8C5AE54" w14:textId="1D34DA2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2BD859D" w14:textId="77777777" w:rsidR="006B2948" w:rsidRPr="00283726" w:rsidRDefault="006B2948" w:rsidP="006B294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BBB9B3F" w14:textId="5C03902A" w:rsidR="006B2948" w:rsidRPr="00283726" w:rsidRDefault="00AB2614" w:rsidP="006B2948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948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0D7CA590" w14:textId="77777777" w:rsidTr="00CE349F">
        <w:tc>
          <w:tcPr>
            <w:tcW w:w="2202" w:type="pct"/>
          </w:tcPr>
          <w:p w14:paraId="6041680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416535" w14:textId="03BE38D0" w:rsidR="00CE349F" w:rsidRPr="00283726" w:rsidRDefault="00CE349F" w:rsidP="00CE349F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0FD47BB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59B1709" w14:textId="25686532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9CFA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D90D70D" w14:textId="3E64306A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8971173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68528D8" w14:textId="7DB7168D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72182" w:rsidRPr="00283726" w14:paraId="4EC7F91D" w14:textId="77777777" w:rsidTr="00CE349F">
        <w:tc>
          <w:tcPr>
            <w:tcW w:w="2202" w:type="pct"/>
          </w:tcPr>
          <w:p w14:paraId="66887876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8" w:type="pct"/>
          </w:tcPr>
          <w:p w14:paraId="1C8244E6" w14:textId="0088C894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  <w:r w:rsidR="00B077A8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4C99F2F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490AA52D" w14:textId="2563928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386F991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502CB2" w14:textId="57EF0315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ACF6462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4AD487" w14:textId="45FACF6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DC40175" w14:textId="77777777" w:rsidTr="00CE349F">
        <w:tc>
          <w:tcPr>
            <w:tcW w:w="2202" w:type="pct"/>
          </w:tcPr>
          <w:p w14:paraId="68AC9E9B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414D8EAE" w14:textId="08A150B2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3,082</w:t>
            </w:r>
          </w:p>
        </w:tc>
        <w:tc>
          <w:tcPr>
            <w:tcW w:w="151" w:type="pct"/>
          </w:tcPr>
          <w:p w14:paraId="5767720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8ED8C1" w14:textId="77FA4DE4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2,706</w:t>
            </w:r>
          </w:p>
        </w:tc>
        <w:tc>
          <w:tcPr>
            <w:tcW w:w="128" w:type="pct"/>
          </w:tcPr>
          <w:p w14:paraId="211E25E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0D4D4" w14:textId="07562442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118E8C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968046" w14:textId="41F465C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C62E49F" w14:textId="77777777" w:rsidTr="00CE349F">
        <w:tc>
          <w:tcPr>
            <w:tcW w:w="2202" w:type="pct"/>
          </w:tcPr>
          <w:p w14:paraId="03789B15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22C76665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3,147</w:t>
            </w:r>
          </w:p>
        </w:tc>
        <w:tc>
          <w:tcPr>
            <w:tcW w:w="151" w:type="pct"/>
          </w:tcPr>
          <w:p w14:paraId="326E8DE3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88B0AC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28" w:type="pct"/>
          </w:tcPr>
          <w:p w14:paraId="59CDBEF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0EB9B379" w:rsidR="00172182" w:rsidRPr="00283726" w:rsidRDefault="005216A9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91ED14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57F28E8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F298A67" w14:textId="77777777" w:rsidR="00D3130D" w:rsidRPr="00760F52" w:rsidRDefault="00D3130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26"/>
          <w:szCs w:val="26"/>
        </w:rPr>
      </w:pPr>
    </w:p>
    <w:p w14:paraId="0A350947" w14:textId="6A64FC22" w:rsidR="000E6837" w:rsidRPr="00283726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4519B716" w:rsidR="00F8324E" w:rsidRPr="00760F52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7"/>
        <w:gridCol w:w="1042"/>
        <w:gridCol w:w="236"/>
        <w:gridCol w:w="1145"/>
        <w:gridCol w:w="278"/>
        <w:gridCol w:w="1081"/>
      </w:tblGrid>
      <w:tr w:rsidR="006B2948" w:rsidRPr="00283726" w14:paraId="58F1F44D" w14:textId="77777777" w:rsidTr="00760F52">
        <w:trPr>
          <w:trHeight w:hRule="exact" w:val="331"/>
          <w:tblHeader/>
        </w:trPr>
        <w:tc>
          <w:tcPr>
            <w:tcW w:w="2204" w:type="pct"/>
          </w:tcPr>
          <w:p w14:paraId="7DA002E9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5EDCD55B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783781">
        <w:trPr>
          <w:tblHeader/>
        </w:trPr>
        <w:tc>
          <w:tcPr>
            <w:tcW w:w="2204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49F" w:rsidRPr="00283726" w14:paraId="303E68D8" w14:textId="77777777" w:rsidTr="00783781">
        <w:trPr>
          <w:tblHeader/>
        </w:trPr>
        <w:tc>
          <w:tcPr>
            <w:tcW w:w="2204" w:type="pct"/>
          </w:tcPr>
          <w:p w14:paraId="7585CAF2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8C7AB5D" w14:textId="1A9F2671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F05D59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DDFF4A5" w14:textId="1BF950F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3B94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530334C" w14:textId="7E5868A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52CC97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239D8C8" w14:textId="5CAD0E9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61AA4432" w14:textId="77777777" w:rsidTr="00783781">
        <w:trPr>
          <w:tblHeader/>
        </w:trPr>
        <w:tc>
          <w:tcPr>
            <w:tcW w:w="2204" w:type="pct"/>
          </w:tcPr>
          <w:p w14:paraId="317701E4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905348" w14:textId="624C5D4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D7C79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5121021" w14:textId="4CE2AC7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1019502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4BE5176" w14:textId="0E0D2440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47C646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08E644A" w14:textId="5842A154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72182" w:rsidRPr="00283726" w14:paraId="7D6A2C6A" w14:textId="77777777" w:rsidTr="00783781">
        <w:trPr>
          <w:trHeight w:hRule="exact" w:val="374"/>
        </w:trPr>
        <w:tc>
          <w:tcPr>
            <w:tcW w:w="2204" w:type="pct"/>
          </w:tcPr>
          <w:p w14:paraId="0BC67E0C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58DE36C6" w14:textId="41FAB4F4" w:rsidR="00172182" w:rsidRPr="00283726" w:rsidRDefault="00A111C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155</w:t>
            </w:r>
          </w:p>
        </w:tc>
        <w:tc>
          <w:tcPr>
            <w:tcW w:w="151" w:type="pct"/>
          </w:tcPr>
          <w:p w14:paraId="5FE82E6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493BDF" w14:textId="1069445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398AD00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1D5B533E" w14:textId="75B229C3" w:rsidR="00172182" w:rsidRPr="00283726" w:rsidRDefault="00A111C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3953BED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28DB1A" w14:textId="7495662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5EE9B95D" w14:textId="77777777" w:rsidTr="00783781">
        <w:trPr>
          <w:trHeight w:hRule="exact" w:val="374"/>
        </w:trPr>
        <w:tc>
          <w:tcPr>
            <w:tcW w:w="2204" w:type="pct"/>
          </w:tcPr>
          <w:p w14:paraId="68800694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25D08738" w:rsidR="00172182" w:rsidRPr="00283726" w:rsidRDefault="00A111C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155</w:t>
            </w:r>
          </w:p>
        </w:tc>
        <w:tc>
          <w:tcPr>
            <w:tcW w:w="151" w:type="pct"/>
          </w:tcPr>
          <w:p w14:paraId="39ED928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3170B72C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2A3AFB4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4BE04489" w:rsidR="00172182" w:rsidRPr="00283726" w:rsidRDefault="00A111C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8A88B36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227DB4E0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B6419BD" w14:textId="77777777" w:rsidR="00D57AC9" w:rsidRPr="00760F52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6"/>
          <w:szCs w:val="26"/>
        </w:rPr>
      </w:pPr>
    </w:p>
    <w:p w14:paraId="1838477D" w14:textId="77B49A45" w:rsidR="002F5AAA" w:rsidRPr="00283726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289CE0E4" w:rsidR="00F6614E" w:rsidRPr="00760F52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26"/>
          <w:szCs w:val="26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0"/>
        <w:gridCol w:w="266"/>
        <w:gridCol w:w="1156"/>
        <w:gridCol w:w="266"/>
        <w:gridCol w:w="1099"/>
      </w:tblGrid>
      <w:tr w:rsidR="00D31C21" w:rsidRPr="00A57B00" w14:paraId="1EAF1BCD" w14:textId="77777777" w:rsidTr="00760F52">
        <w:trPr>
          <w:trHeight w:hRule="exact" w:val="331"/>
        </w:trPr>
        <w:tc>
          <w:tcPr>
            <w:tcW w:w="5310" w:type="dxa"/>
          </w:tcPr>
          <w:p w14:paraId="15230E11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vAlign w:val="center"/>
          </w:tcPr>
          <w:p w14:paraId="7CDF5439" w14:textId="77777777" w:rsidR="00D31C21" w:rsidRPr="00A57B00" w:rsidRDefault="00D31C21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1C21" w:rsidRPr="00A57B00" w14:paraId="0ED5DAEC" w14:textId="77777777" w:rsidTr="00872C23">
        <w:trPr>
          <w:trHeight w:val="426"/>
        </w:trPr>
        <w:tc>
          <w:tcPr>
            <w:tcW w:w="5310" w:type="dxa"/>
          </w:tcPr>
          <w:p w14:paraId="3ECA3C26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tcBorders>
              <w:bottom w:val="single" w:sz="4" w:space="0" w:color="auto"/>
            </w:tcBorders>
          </w:tcPr>
          <w:p w14:paraId="6F724BE1" w14:textId="77777777" w:rsidR="00D31C21" w:rsidRPr="00A57B00" w:rsidRDefault="00D31C21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21" w:rsidRPr="00A57B00" w14:paraId="04D3A67B" w14:textId="77777777" w:rsidTr="00872C23">
        <w:trPr>
          <w:trHeight w:val="401"/>
        </w:trPr>
        <w:tc>
          <w:tcPr>
            <w:tcW w:w="5310" w:type="dxa"/>
          </w:tcPr>
          <w:p w14:paraId="3D3C3DAA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1689DC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AB3945D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164F8CA7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706" w:rsidRPr="00A57B00" w14:paraId="7C12CB14" w14:textId="77777777" w:rsidTr="00872C23">
        <w:trPr>
          <w:trHeight w:val="401"/>
        </w:trPr>
        <w:tc>
          <w:tcPr>
            <w:tcW w:w="5310" w:type="dxa"/>
          </w:tcPr>
          <w:p w14:paraId="46A67EEC" w14:textId="77777777" w:rsidR="00150706" w:rsidRPr="00A57B00" w:rsidRDefault="00150706" w:rsidP="0015070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C5FED16" w14:textId="0FC76A61" w:rsidR="00150706" w:rsidRPr="00A57B00" w:rsidRDefault="00AB2614" w:rsidP="0015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070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070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175E88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6922C7F" w14:textId="31DD6340" w:rsidR="00150706" w:rsidRPr="00A57B00" w:rsidRDefault="00AB2614" w:rsidP="0015070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0706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50C1DA9A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7EC3750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706" w:rsidRPr="00A57B00" w14:paraId="693650A0" w14:textId="77777777" w:rsidTr="00872C23">
        <w:trPr>
          <w:trHeight w:val="401"/>
        </w:trPr>
        <w:tc>
          <w:tcPr>
            <w:tcW w:w="5310" w:type="dxa"/>
          </w:tcPr>
          <w:p w14:paraId="7805C85B" w14:textId="77777777" w:rsidR="00150706" w:rsidRPr="00A57B00" w:rsidRDefault="00150706" w:rsidP="0015070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0E44246" w14:textId="611EBF1E" w:rsidR="00150706" w:rsidRPr="00A57B00" w:rsidRDefault="00AB2614" w:rsidP="0015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FCF2A9C" w14:textId="77777777" w:rsidR="00150706" w:rsidRPr="00A57B00" w:rsidRDefault="00150706" w:rsidP="0015070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9A25878" w14:textId="7D41DE90" w:rsidR="00150706" w:rsidRPr="00A57B00" w:rsidRDefault="00AB2614" w:rsidP="00150706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1428DD78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EC51151" w14:textId="77777777" w:rsidR="00150706" w:rsidRPr="00A57B00" w:rsidRDefault="00150706" w:rsidP="001507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1C21" w:rsidRPr="00A57B00" w14:paraId="52DB39C4" w14:textId="77777777" w:rsidTr="00872C23">
        <w:trPr>
          <w:trHeight w:hRule="exact" w:val="432"/>
        </w:trPr>
        <w:tc>
          <w:tcPr>
            <w:tcW w:w="5310" w:type="dxa"/>
          </w:tcPr>
          <w:p w14:paraId="63C0023C" w14:textId="77777777" w:rsidR="00D31C21" w:rsidRPr="00A57B00" w:rsidRDefault="00D31C21" w:rsidP="008F2EE1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0" w:type="dxa"/>
            <w:vAlign w:val="bottom"/>
          </w:tcPr>
          <w:p w14:paraId="58229827" w14:textId="2B0436EB" w:rsidR="00D31C21" w:rsidRPr="00A57B00" w:rsidRDefault="00A111C5" w:rsidP="00D51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66" w:type="dxa"/>
            <w:vAlign w:val="bottom"/>
          </w:tcPr>
          <w:p w14:paraId="423400A3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0093957" w14:textId="2C2865E9" w:rsidR="00D31C21" w:rsidRPr="00A57B00" w:rsidRDefault="00172182" w:rsidP="00D51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66" w:type="dxa"/>
            <w:vAlign w:val="bottom"/>
          </w:tcPr>
          <w:p w14:paraId="5CE9AD6C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BAEFAE1" w14:textId="57157E89" w:rsidR="00D31C21" w:rsidRPr="00A57B00" w:rsidRDefault="00A5503C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6C650E" w:rsidRPr="00A57B00" w14:paraId="5076BBF2" w14:textId="77777777" w:rsidTr="00872C23">
        <w:trPr>
          <w:trHeight w:hRule="exact" w:val="432"/>
        </w:trPr>
        <w:tc>
          <w:tcPr>
            <w:tcW w:w="5310" w:type="dxa"/>
          </w:tcPr>
          <w:p w14:paraId="7F3B8911" w14:textId="304D4DB3" w:rsidR="006C650E" w:rsidRPr="00A57B00" w:rsidRDefault="000D4C35" w:rsidP="008F2EE1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10" w:type="dxa"/>
            <w:vAlign w:val="bottom"/>
          </w:tcPr>
          <w:p w14:paraId="2A065A5F" w14:textId="1DED1BC4" w:rsidR="006C650E" w:rsidRPr="00A57B00" w:rsidRDefault="00A111C5" w:rsidP="00D51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  <w:tc>
          <w:tcPr>
            <w:tcW w:w="266" w:type="dxa"/>
            <w:vAlign w:val="bottom"/>
          </w:tcPr>
          <w:p w14:paraId="50C5B877" w14:textId="77777777" w:rsidR="006C650E" w:rsidRPr="00A57B00" w:rsidRDefault="006C650E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C4291C9" w14:textId="4A2E562C" w:rsidR="006C650E" w:rsidRDefault="004F2E01" w:rsidP="00D51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66" w:type="dxa"/>
            <w:vAlign w:val="bottom"/>
          </w:tcPr>
          <w:p w14:paraId="30DF9CB8" w14:textId="77777777" w:rsidR="006C650E" w:rsidRPr="00A57B00" w:rsidRDefault="006C650E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D8C0A60" w14:textId="7BD37C87" w:rsidR="006C650E" w:rsidRPr="00A57B00" w:rsidRDefault="00A5503C" w:rsidP="0087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C21" w:rsidRPr="00A57B00" w14:paraId="3B7F1975" w14:textId="77777777" w:rsidTr="00872C23">
        <w:trPr>
          <w:trHeight w:hRule="exact" w:val="432"/>
        </w:trPr>
        <w:tc>
          <w:tcPr>
            <w:tcW w:w="5310" w:type="dxa"/>
          </w:tcPr>
          <w:p w14:paraId="3F43FE9A" w14:textId="77777777" w:rsidR="00D31C21" w:rsidRPr="00A57B00" w:rsidRDefault="00D31C21" w:rsidP="008F2EE1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B3117" w14:textId="68138BC1" w:rsidR="00D31C21" w:rsidRPr="00A57B00" w:rsidRDefault="00A111C5" w:rsidP="00D51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2CE6FC59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BB6A1" w14:textId="42764822" w:rsidR="00D31C21" w:rsidRPr="00A57B00" w:rsidRDefault="00172182" w:rsidP="00D51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4F2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66" w:type="dxa"/>
            <w:vAlign w:val="bottom"/>
          </w:tcPr>
          <w:p w14:paraId="2349FF3A" w14:textId="77777777" w:rsidR="00D31C21" w:rsidRPr="00A57B00" w:rsidRDefault="00D31C21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12B82" w14:textId="24982516" w:rsidR="00D31C21" w:rsidRPr="00A57B00" w:rsidRDefault="00A5503C" w:rsidP="008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</w:tr>
    </w:tbl>
    <w:p w14:paraId="7B5641DE" w14:textId="77777777" w:rsidR="00CE0193" w:rsidRPr="00283726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B63D32A" w14:textId="463753AE" w:rsidR="00993DA9" w:rsidRDefault="006D6120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EC601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EC601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CE349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AE184D" w:rsidRPr="001A53E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AE3866" w:rsidRPr="001A53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6B79" w:rsidRPr="001A53E5">
        <w:rPr>
          <w:rFonts w:asciiTheme="majorBidi" w:hAnsiTheme="majorBidi" w:cstheme="majorBidi"/>
          <w:sz w:val="30"/>
          <w:szCs w:val="30"/>
        </w:rPr>
        <w:t>5.</w:t>
      </w:r>
      <w:r w:rsidR="00AE184D" w:rsidRPr="001A53E5">
        <w:rPr>
          <w:rFonts w:asciiTheme="majorBidi" w:hAnsiTheme="majorBidi" w:cstheme="majorBidi"/>
          <w:sz w:val="30"/>
          <w:szCs w:val="30"/>
        </w:rPr>
        <w:t>00</w:t>
      </w:r>
      <w:r w:rsidR="00FA6B79"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349F" w:rsidRPr="005A00F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B7D48">
        <w:rPr>
          <w:rFonts w:asciiTheme="majorBidi" w:hAnsiTheme="majorBidi" w:cstheme="majorBidi"/>
          <w:i/>
          <w:iCs/>
          <w:sz w:val="30"/>
          <w:szCs w:val="30"/>
        </w:rPr>
        <w:br/>
      </w:r>
      <w:r w:rsidR="008A4F27" w:rsidRPr="001A53E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2182" w:rsidRPr="001A53E5">
        <w:rPr>
          <w:rFonts w:asciiTheme="majorBidi" w:hAnsiTheme="majorBidi" w:cstheme="majorBidi"/>
          <w:i/>
          <w:iCs/>
          <w:sz w:val="30"/>
          <w:szCs w:val="30"/>
        </w:rPr>
        <w:t>4.60</w:t>
      </w:r>
      <w:r w:rsidR="00A55469"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72BB" w:rsidRPr="005A00F7">
        <w:rPr>
          <w:rFonts w:asciiTheme="majorBidi" w:hAnsiTheme="majorBidi" w:cstheme="majorBidi"/>
          <w:sz w:val="30"/>
          <w:szCs w:val="30"/>
          <w:cs/>
        </w:rPr>
        <w:t>บริษัทคำนวณ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201B617E" w14:textId="235F1DC7" w:rsidR="002179CB" w:rsidRDefault="00D57AC9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F0084" w:rsidRPr="00E47EB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552DAF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14"/>
        <w:gridCol w:w="1080"/>
        <w:gridCol w:w="278"/>
        <w:gridCol w:w="1042"/>
        <w:gridCol w:w="236"/>
        <w:gridCol w:w="1145"/>
        <w:gridCol w:w="278"/>
        <w:gridCol w:w="1016"/>
      </w:tblGrid>
      <w:tr w:rsidR="00604334" w:rsidRPr="00283726" w14:paraId="13BD80B5" w14:textId="77777777" w:rsidTr="00EF02A5">
        <w:trPr>
          <w:tblHeader/>
        </w:trPr>
        <w:tc>
          <w:tcPr>
            <w:tcW w:w="2239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6960153" w14:textId="77777777" w:rsidR="00604334" w:rsidRPr="00283726" w:rsidRDefault="00604334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EF02A5">
        <w:trPr>
          <w:tblHeader/>
        </w:trPr>
        <w:tc>
          <w:tcPr>
            <w:tcW w:w="2239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95DD6F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00BF08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334" w:rsidRPr="00283726" w14:paraId="5C64DEB4" w14:textId="77777777" w:rsidTr="00EF02A5">
        <w:trPr>
          <w:tblHeader/>
        </w:trPr>
        <w:tc>
          <w:tcPr>
            <w:tcW w:w="2239" w:type="pct"/>
          </w:tcPr>
          <w:p w14:paraId="2C912820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7BD242C" w14:textId="182AD23D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E218FF1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89BCFDE" w14:textId="77CC17AC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823DC8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B88FC18" w14:textId="1E55F4A3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13C07C7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70315B7" w14:textId="4DAB447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C516D3F" w14:textId="77777777" w:rsidTr="00EF02A5">
        <w:trPr>
          <w:tblHeader/>
        </w:trPr>
        <w:tc>
          <w:tcPr>
            <w:tcW w:w="2239" w:type="pct"/>
          </w:tcPr>
          <w:p w14:paraId="24C07556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66224D6" w14:textId="57A3441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E2BC8E1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0C66735" w14:textId="70DA2241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67245A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8E7ED90" w14:textId="0A623DAC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2491A6D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02BA9E24" w14:textId="5F9465CE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3E8B" w:rsidRPr="00283726" w14:paraId="3C79D0AA" w14:textId="77777777" w:rsidTr="00EF02A5">
        <w:trPr>
          <w:trHeight w:hRule="exact" w:val="374"/>
        </w:trPr>
        <w:tc>
          <w:tcPr>
            <w:tcW w:w="2239" w:type="pct"/>
          </w:tcPr>
          <w:p w14:paraId="577457BE" w14:textId="6A8C8052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556FB94" w14:textId="7936A273" w:rsidR="00253E8B" w:rsidRPr="004854E8" w:rsidRDefault="00D918FD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4FE114B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71EA2A62" w14:textId="4003123C" w:rsidR="00253E8B" w:rsidRPr="00283726" w:rsidRDefault="00D918FD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F68DE06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351A5FBA" w14:textId="3403851A" w:rsidR="00253E8B" w:rsidRPr="00283726" w:rsidRDefault="000F487F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4FD72A5A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0C8098FD" w14:textId="0E804A99" w:rsidR="00253E8B" w:rsidRPr="00283726" w:rsidRDefault="00CA090C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347</w:t>
            </w:r>
          </w:p>
        </w:tc>
      </w:tr>
      <w:tr w:rsidR="00253E8B" w:rsidRPr="00283726" w14:paraId="30354E00" w14:textId="77777777" w:rsidTr="00EF02A5">
        <w:trPr>
          <w:trHeight w:hRule="exact" w:val="374"/>
        </w:trPr>
        <w:tc>
          <w:tcPr>
            <w:tcW w:w="2239" w:type="pct"/>
          </w:tcPr>
          <w:p w14:paraId="23567CE7" w14:textId="0269BBEB" w:rsidR="00253E8B" w:rsidRPr="00283726" w:rsidRDefault="00AA7787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48025D18" w14:textId="63DB6AF1" w:rsidR="00253E8B" w:rsidRPr="004854E8" w:rsidRDefault="0050065A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94</w:t>
            </w:r>
          </w:p>
        </w:tc>
        <w:tc>
          <w:tcPr>
            <w:tcW w:w="151" w:type="pct"/>
          </w:tcPr>
          <w:p w14:paraId="1DBA3DE2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E4CA9E" w14:textId="648B18D5" w:rsidR="00253E8B" w:rsidRPr="00283726" w:rsidRDefault="00067728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93</w:t>
            </w:r>
          </w:p>
        </w:tc>
        <w:tc>
          <w:tcPr>
            <w:tcW w:w="128" w:type="pct"/>
          </w:tcPr>
          <w:p w14:paraId="403DB5C3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1A72D3AE" w14:textId="1C3AA0B9" w:rsidR="00253E8B" w:rsidRPr="00283726" w:rsidRDefault="00CA090C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22F8BE2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3516367E" w14:textId="6ABA81DB" w:rsidR="00253E8B" w:rsidRPr="00283726" w:rsidRDefault="00CA090C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253E8B" w:rsidRPr="00283726" w14:paraId="4DBFE185" w14:textId="77777777" w:rsidTr="00EF02A5">
        <w:trPr>
          <w:trHeight w:hRule="exact" w:val="374"/>
        </w:trPr>
        <w:tc>
          <w:tcPr>
            <w:tcW w:w="2239" w:type="pct"/>
          </w:tcPr>
          <w:p w14:paraId="6AD8DD22" w14:textId="4A2A1A48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1CA84AA1" w14:textId="1F1D538F" w:rsidR="00253E8B" w:rsidRPr="004854E8" w:rsidRDefault="0050065A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85</w:t>
            </w:r>
          </w:p>
        </w:tc>
        <w:tc>
          <w:tcPr>
            <w:tcW w:w="151" w:type="pct"/>
          </w:tcPr>
          <w:p w14:paraId="7F43BDE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64D948B1" w14:textId="0AFE613F" w:rsidR="00253E8B" w:rsidRPr="00283726" w:rsidRDefault="00D467BA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85</w:t>
            </w:r>
          </w:p>
        </w:tc>
        <w:tc>
          <w:tcPr>
            <w:tcW w:w="128" w:type="pct"/>
          </w:tcPr>
          <w:p w14:paraId="7EC69F3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24D6F6EB" w14:textId="02E46475" w:rsidR="00253E8B" w:rsidRPr="00283726" w:rsidRDefault="000F487F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  <w:r w:rsidR="00CA090C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65CB6B9D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</w:tcPr>
          <w:p w14:paraId="47EC427F" w14:textId="03D1E868" w:rsidR="00253E8B" w:rsidRPr="00283726" w:rsidRDefault="00CA090C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</w:t>
            </w:r>
          </w:p>
        </w:tc>
      </w:tr>
      <w:tr w:rsidR="00CE349F" w:rsidRPr="00283726" w14:paraId="063048EE" w14:textId="77777777" w:rsidTr="00EF02A5">
        <w:trPr>
          <w:trHeight w:hRule="exact" w:val="374"/>
        </w:trPr>
        <w:tc>
          <w:tcPr>
            <w:tcW w:w="2239" w:type="pct"/>
          </w:tcPr>
          <w:p w14:paraId="553B8DEC" w14:textId="77777777" w:rsidR="00CE349F" w:rsidRPr="00283726" w:rsidRDefault="00CE349F" w:rsidP="00CE349F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79020E46" w:rsidR="00CE349F" w:rsidRPr="004854E8" w:rsidRDefault="0050065A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179</w:t>
            </w:r>
          </w:p>
        </w:tc>
        <w:tc>
          <w:tcPr>
            <w:tcW w:w="151" w:type="pct"/>
          </w:tcPr>
          <w:p w14:paraId="39E5067D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24802CD9" w:rsidR="00CE349F" w:rsidRPr="00283726" w:rsidRDefault="00D6559A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178</w:t>
            </w:r>
          </w:p>
        </w:tc>
        <w:tc>
          <w:tcPr>
            <w:tcW w:w="128" w:type="pct"/>
          </w:tcPr>
          <w:p w14:paraId="29018A87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2CB50078" w:rsidR="00CE349F" w:rsidRPr="00283726" w:rsidRDefault="002C58F4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29175B3A" w14:textId="77777777" w:rsidR="00CE349F" w:rsidRPr="00283726" w:rsidRDefault="00CE349F" w:rsidP="00CE349F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6733BFDE" w:rsidR="00CE349F" w:rsidRPr="00283726" w:rsidRDefault="00CA090C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357</w:t>
            </w:r>
          </w:p>
        </w:tc>
      </w:tr>
    </w:tbl>
    <w:p w14:paraId="73E0B5A6" w14:textId="77777777" w:rsidR="00D57AC9" w:rsidRPr="00552DAF" w:rsidRDefault="00D57AC9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sz w:val="28"/>
          <w:szCs w:val="28"/>
        </w:rPr>
      </w:pPr>
    </w:p>
    <w:p w14:paraId="1F757F3E" w14:textId="017CDDA3" w:rsidR="00A1783B" w:rsidRPr="00283726" w:rsidRDefault="00D57AC9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4F996003" w:rsidR="003D3212" w:rsidRPr="00552DAF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89"/>
        <w:gridCol w:w="1063"/>
        <w:gridCol w:w="269"/>
        <w:gridCol w:w="1080"/>
        <w:gridCol w:w="270"/>
        <w:gridCol w:w="1115"/>
      </w:tblGrid>
      <w:tr w:rsidR="00EC6016" w:rsidRPr="00283726" w14:paraId="27D9FE84" w14:textId="77777777" w:rsidTr="00EF02A5">
        <w:trPr>
          <w:trHeight w:hRule="exact" w:val="380"/>
        </w:trPr>
        <w:tc>
          <w:tcPr>
            <w:tcW w:w="2192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20EC648B" w14:textId="77777777" w:rsidR="00EC6016" w:rsidRPr="00283726" w:rsidRDefault="00EC6016" w:rsidP="009E5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EF02A5">
        <w:trPr>
          <w:trHeight w:hRule="exact" w:val="380"/>
        </w:trPr>
        <w:tc>
          <w:tcPr>
            <w:tcW w:w="2192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016" w:rsidRPr="00283726" w14:paraId="7F7DE272" w14:textId="77777777" w:rsidTr="00EF02A5">
        <w:trPr>
          <w:trHeight w:hRule="exact" w:val="380"/>
        </w:trPr>
        <w:tc>
          <w:tcPr>
            <w:tcW w:w="2192" w:type="pct"/>
          </w:tcPr>
          <w:p w14:paraId="40A963B2" w14:textId="77777777" w:rsidR="00EC6016" w:rsidRPr="00283726" w:rsidRDefault="00EC6016" w:rsidP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D627A22" w14:textId="63DB3171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05F4355C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4AFB715" w14:textId="2A0E1C78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C95D069" w14:textId="57B28A6A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5A691EA4" w14:textId="77777777" w:rsidR="00EC6016" w:rsidRPr="00283726" w:rsidRDefault="00EC6016" w:rsidP="00EC601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DC952E5" w14:textId="5D76A07B" w:rsidR="00EC6016" w:rsidRPr="00283726" w:rsidRDefault="00AB2614" w:rsidP="00EC601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6016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EF1B764" w14:textId="77777777" w:rsidTr="00EF02A5">
        <w:trPr>
          <w:trHeight w:hRule="exact" w:val="380"/>
        </w:trPr>
        <w:tc>
          <w:tcPr>
            <w:tcW w:w="2192" w:type="pct"/>
          </w:tcPr>
          <w:p w14:paraId="72277B2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FAD241E" w14:textId="00300577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604F8AB5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6892CAD" w14:textId="50BD72F9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783CA68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5F8BE4A" w14:textId="1E171892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2A8F3CD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69DCDEC" w14:textId="3067D443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72182" w:rsidRPr="00283726" w14:paraId="1C4D0AC3" w14:textId="77777777" w:rsidTr="00EF02A5">
        <w:trPr>
          <w:trHeight w:hRule="exact" w:val="380"/>
        </w:trPr>
        <w:tc>
          <w:tcPr>
            <w:tcW w:w="2192" w:type="pct"/>
          </w:tcPr>
          <w:p w14:paraId="03EEA36F" w14:textId="77777777" w:rsidR="00172182" w:rsidRPr="00283726" w:rsidRDefault="00172182" w:rsidP="00172182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5008D3F" w14:textId="22FB341C" w:rsidR="00172182" w:rsidRPr="00531E88" w:rsidRDefault="00E26FE8" w:rsidP="00E2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58</w:t>
            </w:r>
            <w:r w:rsidR="00AE386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57" w:type="pct"/>
          </w:tcPr>
          <w:p w14:paraId="3137A55F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ECFEE2D" w14:textId="24914020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362</w:t>
            </w:r>
          </w:p>
        </w:tc>
        <w:tc>
          <w:tcPr>
            <w:tcW w:w="146" w:type="pct"/>
          </w:tcPr>
          <w:p w14:paraId="49F104D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E52C947" w14:textId="34A655BE" w:rsidR="00172182" w:rsidRPr="00283726" w:rsidRDefault="00C12688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164</w:t>
            </w:r>
          </w:p>
        </w:tc>
        <w:tc>
          <w:tcPr>
            <w:tcW w:w="147" w:type="pct"/>
          </w:tcPr>
          <w:p w14:paraId="09006C3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044D930" w14:textId="38E6F3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</w:tr>
      <w:tr w:rsidR="00172182" w:rsidRPr="0005399D" w14:paraId="68AAAC7F" w14:textId="77777777" w:rsidTr="00EF02A5">
        <w:trPr>
          <w:trHeight w:hRule="exact" w:val="380"/>
        </w:trPr>
        <w:tc>
          <w:tcPr>
            <w:tcW w:w="2192" w:type="pct"/>
          </w:tcPr>
          <w:p w14:paraId="52A2AC49" w14:textId="77777777" w:rsidR="00172182" w:rsidRPr="00283726" w:rsidRDefault="00172182" w:rsidP="00172182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5B8575E" w14:textId="1B55EFCD" w:rsidR="00172182" w:rsidRPr="00531E88" w:rsidRDefault="0098400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BFC8BB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899C4A" w14:textId="7355C372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3BC92" w14:textId="196C3735" w:rsidR="00172182" w:rsidRPr="00283726" w:rsidRDefault="001A626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1DD5FBF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2F0A4B" w14:textId="0F16FBFE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96</w:t>
            </w:r>
          </w:p>
        </w:tc>
      </w:tr>
      <w:tr w:rsidR="00172182" w:rsidRPr="00283726" w14:paraId="213528A3" w14:textId="77777777" w:rsidTr="00EF02A5">
        <w:trPr>
          <w:trHeight w:hRule="exact" w:val="380"/>
        </w:trPr>
        <w:tc>
          <w:tcPr>
            <w:tcW w:w="2192" w:type="pct"/>
          </w:tcPr>
          <w:p w14:paraId="76A86863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35B99F84" w14:textId="47448179" w:rsidR="00172182" w:rsidRPr="00531E88" w:rsidRDefault="00703BE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</w:t>
            </w:r>
            <w:r w:rsidR="0079542F">
              <w:rPr>
                <w:rFonts w:asciiTheme="majorBidi" w:hAnsiTheme="majorBidi" w:cstheme="majorBidi"/>
                <w:position w:val="6"/>
                <w:sz w:val="30"/>
                <w:szCs w:val="30"/>
              </w:rPr>
              <w:t>094</w:t>
            </w:r>
          </w:p>
        </w:tc>
        <w:tc>
          <w:tcPr>
            <w:tcW w:w="157" w:type="pct"/>
          </w:tcPr>
          <w:p w14:paraId="2D29670B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62CD8A" w14:textId="3C37D29E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8,393</w:t>
            </w:r>
          </w:p>
        </w:tc>
        <w:tc>
          <w:tcPr>
            <w:tcW w:w="146" w:type="pct"/>
          </w:tcPr>
          <w:p w14:paraId="7173F7FA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FD31A7" w14:textId="678EB5E8" w:rsidR="00172182" w:rsidRPr="00283726" w:rsidRDefault="001A626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46682A5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1BAEEFE0" w14:textId="7FCDF7FE" w:rsidR="00172182" w:rsidRPr="00283726" w:rsidRDefault="00172182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</w:tr>
      <w:tr w:rsidR="00172182" w:rsidRPr="00283726" w14:paraId="42D7CD0F" w14:textId="77777777" w:rsidTr="00EF02A5">
        <w:trPr>
          <w:trHeight w:hRule="exact" w:val="380"/>
        </w:trPr>
        <w:tc>
          <w:tcPr>
            <w:tcW w:w="2192" w:type="pct"/>
          </w:tcPr>
          <w:p w14:paraId="0F64BAE7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662E08C" w14:textId="647FEC95" w:rsidR="00172182" w:rsidRPr="00531E88" w:rsidRDefault="00703BE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11,296</w:t>
            </w:r>
          </w:p>
        </w:tc>
        <w:tc>
          <w:tcPr>
            <w:tcW w:w="157" w:type="pct"/>
          </w:tcPr>
          <w:p w14:paraId="3A4D304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E41F054" w14:textId="4497C7F2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10,905</w:t>
            </w:r>
          </w:p>
        </w:tc>
        <w:tc>
          <w:tcPr>
            <w:tcW w:w="146" w:type="pct"/>
          </w:tcPr>
          <w:p w14:paraId="02ADACDF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BCD9F22" w14:textId="45AC7556" w:rsidR="00172182" w:rsidRPr="00283726" w:rsidRDefault="001A626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7A5EB710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EA1DE3F" w14:textId="1BAFB85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62</w:t>
            </w:r>
          </w:p>
        </w:tc>
      </w:tr>
      <w:tr w:rsidR="00172182" w:rsidRPr="00283726" w14:paraId="5B0C8A27" w14:textId="77777777" w:rsidTr="00EF02A5">
        <w:trPr>
          <w:trHeight w:hRule="exact" w:val="380"/>
        </w:trPr>
        <w:tc>
          <w:tcPr>
            <w:tcW w:w="2192" w:type="pct"/>
          </w:tcPr>
          <w:p w14:paraId="6BE29ECD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08D1BE55" w:rsidR="00172182" w:rsidRPr="00283726" w:rsidRDefault="0073672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19</w:t>
            </w:r>
            <w:r w:rsidR="00703BE2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978</w:t>
            </w:r>
          </w:p>
        </w:tc>
        <w:tc>
          <w:tcPr>
            <w:tcW w:w="157" w:type="pct"/>
          </w:tcPr>
          <w:p w14:paraId="57DF1EC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0DDE72D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19,660</w:t>
            </w:r>
          </w:p>
        </w:tc>
        <w:tc>
          <w:tcPr>
            <w:tcW w:w="146" w:type="pct"/>
          </w:tcPr>
          <w:p w14:paraId="7C9F4B7E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3C0A856F" w:rsidR="00172182" w:rsidRPr="00283726" w:rsidRDefault="001A626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431</w:t>
            </w:r>
          </w:p>
        </w:tc>
        <w:tc>
          <w:tcPr>
            <w:tcW w:w="147" w:type="pct"/>
          </w:tcPr>
          <w:p w14:paraId="18B7F2EA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3F40D9F8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</w:p>
        </w:tc>
      </w:tr>
    </w:tbl>
    <w:p w14:paraId="7F605AAD" w14:textId="7983FE8E" w:rsidR="00B87CA3" w:rsidRPr="00552DAF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51B59E" w14:textId="34B3BE36" w:rsidR="00F94C6E" w:rsidRPr="00283726" w:rsidRDefault="00D57AC9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57A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="00A4100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66C701E" w14:textId="7F1039C9" w:rsidR="003D3212" w:rsidRPr="00552DAF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B75A30" w:rsidRPr="00A57B00" w14:paraId="6ECAAF83" w14:textId="77777777" w:rsidTr="009132E3">
        <w:trPr>
          <w:trHeight w:hRule="exact" w:val="360"/>
        </w:trPr>
        <w:tc>
          <w:tcPr>
            <w:tcW w:w="541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4879414B" w14:textId="77777777" w:rsidR="00B75A30" w:rsidRPr="0072628D" w:rsidRDefault="00B75A30" w:rsidP="00726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9132E3">
        <w:trPr>
          <w:trHeight w:hRule="exact" w:val="432"/>
        </w:trPr>
        <w:tc>
          <w:tcPr>
            <w:tcW w:w="541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9132E3">
        <w:trPr>
          <w:trHeight w:hRule="exact" w:val="432"/>
        </w:trPr>
        <w:tc>
          <w:tcPr>
            <w:tcW w:w="541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A30" w:rsidRPr="00A57B00" w14:paraId="68E934FF" w14:textId="77777777" w:rsidTr="009132E3">
        <w:trPr>
          <w:trHeight w:hRule="exact" w:val="432"/>
        </w:trPr>
        <w:tc>
          <w:tcPr>
            <w:tcW w:w="5418" w:type="dxa"/>
          </w:tcPr>
          <w:p w14:paraId="46EB943D" w14:textId="77777777" w:rsidR="00B75A30" w:rsidRPr="00A57B00" w:rsidRDefault="00B75A30" w:rsidP="00B75A3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2C153" w14:textId="5DF5B684" w:rsidR="00B75A30" w:rsidRPr="00A57B00" w:rsidRDefault="00AB2614" w:rsidP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A30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A30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B75A30" w:rsidRPr="00A57B00" w:rsidRDefault="00B75A30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48ED159C" w:rsidR="00B75A30" w:rsidRPr="00A57B00" w:rsidRDefault="00AB2614" w:rsidP="00B7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A3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73C33C6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B9B1E60" w14:textId="77777777" w:rsidR="00B75A30" w:rsidRPr="00A57B00" w:rsidRDefault="00B75A30" w:rsidP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1C3750A8" w14:textId="77777777" w:rsidTr="009132E3">
        <w:trPr>
          <w:trHeight w:hRule="exact" w:val="432"/>
        </w:trPr>
        <w:tc>
          <w:tcPr>
            <w:tcW w:w="5418" w:type="dxa"/>
          </w:tcPr>
          <w:p w14:paraId="55A2F899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7D6E1" w14:textId="425EA23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6B52A6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6858374A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89419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7D678A72" w14:textId="77777777" w:rsidTr="009132E3">
        <w:trPr>
          <w:trHeight w:hRule="exact" w:val="432"/>
        </w:trPr>
        <w:tc>
          <w:tcPr>
            <w:tcW w:w="5418" w:type="dxa"/>
          </w:tcPr>
          <w:p w14:paraId="64E3D093" w14:textId="017495DD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C5779D" w14:textId="4021269D" w:rsidR="00565CCA" w:rsidRPr="004C0082" w:rsidRDefault="004C008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270" w:type="dxa"/>
          </w:tcPr>
          <w:p w14:paraId="3C8A7E34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3A0D342F" w:rsidR="00565CCA" w:rsidRPr="000A400A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4AF1830C" w14:textId="77777777" w:rsidR="00565CCA" w:rsidRPr="00A57B00" w:rsidRDefault="00565CCA" w:rsidP="00565CC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3D36AE" w14:textId="0C1F23EC" w:rsidR="00565CCA" w:rsidRPr="00A57B00" w:rsidRDefault="00030E5C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</w:tr>
      <w:tr w:rsidR="00565CCA" w:rsidRPr="00A57B00" w14:paraId="2453359F" w14:textId="77777777" w:rsidTr="009132E3">
        <w:trPr>
          <w:trHeight w:hRule="exact" w:val="432"/>
        </w:trPr>
        <w:tc>
          <w:tcPr>
            <w:tcW w:w="5418" w:type="dxa"/>
          </w:tcPr>
          <w:p w14:paraId="111E0830" w14:textId="7ECC271D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2CD408" w14:textId="4C648B6F" w:rsidR="00565CCA" w:rsidRPr="004C0082" w:rsidRDefault="004C008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7ACF1264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2797B043" w:rsidR="00565CCA" w:rsidRPr="00A57B00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  <w:vAlign w:val="bottom"/>
          </w:tcPr>
          <w:p w14:paraId="5553CF6F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77DE7D9F" w:rsidR="00565CCA" w:rsidRPr="00A57B00" w:rsidRDefault="00E4275D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565CCA" w:rsidRPr="00A57B00" w14:paraId="7ECFDEBB" w14:textId="77777777" w:rsidTr="009132E3">
        <w:trPr>
          <w:trHeight w:hRule="exact" w:val="432"/>
        </w:trPr>
        <w:tc>
          <w:tcPr>
            <w:tcW w:w="5418" w:type="dxa"/>
          </w:tcPr>
          <w:p w14:paraId="273CE3A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5B385104" w:rsidR="00565CCA" w:rsidRPr="00A57B00" w:rsidRDefault="004C008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1,606</w:t>
            </w:r>
          </w:p>
        </w:tc>
        <w:tc>
          <w:tcPr>
            <w:tcW w:w="270" w:type="dxa"/>
          </w:tcPr>
          <w:p w14:paraId="439131C0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0151D53B" w:rsidR="00565CCA" w:rsidRPr="00A57B00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  <w:vAlign w:val="bottom"/>
          </w:tcPr>
          <w:p w14:paraId="75983C8C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1729B78B" w:rsidR="00565CCA" w:rsidRPr="00A57B00" w:rsidRDefault="00E4275D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</w:t>
            </w:r>
          </w:p>
        </w:tc>
      </w:tr>
    </w:tbl>
    <w:p w14:paraId="1CBC7711" w14:textId="6F356485" w:rsidR="005A0BE8" w:rsidRPr="00283726" w:rsidRDefault="005A0BE8" w:rsidP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2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ต่อ)</w:t>
      </w:r>
    </w:p>
    <w:p w14:paraId="4F2D6D07" w14:textId="77777777" w:rsidR="005A0BE8" w:rsidRPr="0085255F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605360" w:rsidRPr="00A57B00" w14:paraId="16A152DD" w14:textId="77777777" w:rsidTr="009132E3">
        <w:trPr>
          <w:trHeight w:hRule="exact" w:val="360"/>
        </w:trPr>
        <w:tc>
          <w:tcPr>
            <w:tcW w:w="5418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34AC62B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9132E3">
        <w:trPr>
          <w:trHeight w:hRule="exact" w:val="432"/>
        </w:trPr>
        <w:tc>
          <w:tcPr>
            <w:tcW w:w="5418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5624C13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9132E3">
        <w:trPr>
          <w:trHeight w:hRule="exact" w:val="432"/>
        </w:trPr>
        <w:tc>
          <w:tcPr>
            <w:tcW w:w="5418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9E7" w:rsidRPr="00A57B00" w14:paraId="77A2E572" w14:textId="77777777" w:rsidTr="009132E3">
        <w:trPr>
          <w:trHeight w:hRule="exact" w:val="432"/>
        </w:trPr>
        <w:tc>
          <w:tcPr>
            <w:tcW w:w="5418" w:type="dxa"/>
          </w:tcPr>
          <w:p w14:paraId="7851040D" w14:textId="77777777" w:rsidR="007909E7" w:rsidRPr="00A57B00" w:rsidRDefault="007909E7" w:rsidP="0079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55444" w14:textId="6F7419F8" w:rsidR="007909E7" w:rsidRPr="00A57B00" w:rsidRDefault="00AB2614" w:rsidP="0079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09E7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EA41F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A67239B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AB378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7DD6B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407E2D48" w14:textId="77777777" w:rsidTr="009132E3">
        <w:trPr>
          <w:trHeight w:hRule="exact" w:val="432"/>
        </w:trPr>
        <w:tc>
          <w:tcPr>
            <w:tcW w:w="5418" w:type="dxa"/>
          </w:tcPr>
          <w:p w14:paraId="3F4944D2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1F03F" w14:textId="13319A31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CA976D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01AE0995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8E66C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3165D8C3" w14:textId="77777777" w:rsidTr="009132E3">
        <w:trPr>
          <w:trHeight w:hRule="exact" w:val="432"/>
        </w:trPr>
        <w:tc>
          <w:tcPr>
            <w:tcW w:w="5418" w:type="dxa"/>
          </w:tcPr>
          <w:p w14:paraId="439BF31B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25FDFE69" w:rsidR="00565CCA" w:rsidRPr="00A57B00" w:rsidRDefault="00703BE2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47252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7608DA85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4E824DD0" w:rsidR="00565CCA" w:rsidRPr="00A57B00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11,170</w:t>
            </w:r>
          </w:p>
        </w:tc>
        <w:tc>
          <w:tcPr>
            <w:tcW w:w="270" w:type="dxa"/>
            <w:vAlign w:val="bottom"/>
          </w:tcPr>
          <w:p w14:paraId="31E9672D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6007F8C4" w:rsidR="00565CCA" w:rsidRPr="00A57B00" w:rsidRDefault="0047252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0F111F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565CCA" w:rsidRPr="00A57B00" w14:paraId="49948787" w14:textId="77777777" w:rsidTr="009132E3">
        <w:trPr>
          <w:trHeight w:hRule="exact" w:val="432"/>
        </w:trPr>
        <w:tc>
          <w:tcPr>
            <w:tcW w:w="5418" w:type="dxa"/>
          </w:tcPr>
          <w:p w14:paraId="2B39757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0DBEF69B" w:rsidR="00565CCA" w:rsidRPr="00A57B00" w:rsidRDefault="00472520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13,720</w:t>
            </w:r>
          </w:p>
        </w:tc>
        <w:tc>
          <w:tcPr>
            <w:tcW w:w="270" w:type="dxa"/>
          </w:tcPr>
          <w:p w14:paraId="375FD66F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77EFF555" w:rsidR="00565CCA" w:rsidRPr="00A57B00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11,170</w:t>
            </w:r>
          </w:p>
        </w:tc>
        <w:tc>
          <w:tcPr>
            <w:tcW w:w="270" w:type="dxa"/>
            <w:vAlign w:val="bottom"/>
          </w:tcPr>
          <w:p w14:paraId="3A0C7354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3DF77B34" w:rsidR="00565CCA" w:rsidRPr="00A57B00" w:rsidRDefault="000F111F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12,470</w:t>
            </w:r>
          </w:p>
        </w:tc>
      </w:tr>
    </w:tbl>
    <w:p w14:paraId="0740FB30" w14:textId="77777777" w:rsidR="00B75A30" w:rsidRPr="0085255F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3C34963A" w:rsidR="00993DA9" w:rsidRPr="00283726" w:rsidRDefault="00A6212E" w:rsidP="002559A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92ABB">
        <w:rPr>
          <w:rFonts w:asciiTheme="majorBidi" w:hAnsiTheme="majorBidi" w:cstheme="majorBidi"/>
          <w:sz w:val="30"/>
          <w:szCs w:val="30"/>
        </w:rPr>
        <w:t xml:space="preserve"> </w:t>
      </w:r>
      <w:r w:rsidR="00A7310C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CE349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7A1DE5">
        <w:rPr>
          <w:rFonts w:asciiTheme="majorBidi" w:hAnsiTheme="majorBidi" w:cstheme="majorBidi"/>
          <w:sz w:val="30"/>
          <w:szCs w:val="30"/>
        </w:rPr>
        <w:t>3.75</w:t>
      </w:r>
      <w:r w:rsidR="00B42520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600AD" w:rsidRPr="0028372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24E22">
        <w:rPr>
          <w:rFonts w:asciiTheme="majorBidi" w:hAnsiTheme="majorBidi" w:cstheme="majorBidi"/>
          <w:sz w:val="30"/>
          <w:szCs w:val="30"/>
        </w:rPr>
        <w:t>6.15</w:t>
      </w:r>
      <w:r w:rsidR="0064505E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349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3.75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4.88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4A334DA6" w14:textId="77777777" w:rsidR="00AB052F" w:rsidRPr="0085255F" w:rsidRDefault="00AB052F" w:rsidP="0085255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6F3CCD18" w14:textId="30BA9F09" w:rsidR="00182D1B" w:rsidRPr="00283726" w:rsidRDefault="005A0BE8" w:rsidP="00833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  <w:tab w:val="left" w:pos="1710"/>
        </w:tabs>
        <w:spacing w:line="240" w:lineRule="auto"/>
        <w:ind w:left="105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85255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9"/>
        <w:gridCol w:w="278"/>
        <w:gridCol w:w="1063"/>
        <w:gridCol w:w="280"/>
        <w:gridCol w:w="1080"/>
        <w:gridCol w:w="259"/>
        <w:gridCol w:w="1117"/>
      </w:tblGrid>
      <w:tr w:rsidR="007D2103" w:rsidRPr="00283726" w14:paraId="528675D0" w14:textId="77777777" w:rsidTr="00151DBA">
        <w:tc>
          <w:tcPr>
            <w:tcW w:w="2192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935DDAF" w14:textId="77777777" w:rsidR="007D2103" w:rsidRPr="00283726" w:rsidRDefault="007D2103" w:rsidP="00255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151DBA">
        <w:tc>
          <w:tcPr>
            <w:tcW w:w="2192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103" w:rsidRPr="00283726" w14:paraId="1AD52CD3" w14:textId="77777777" w:rsidTr="00151DBA">
        <w:tc>
          <w:tcPr>
            <w:tcW w:w="2192" w:type="pct"/>
          </w:tcPr>
          <w:p w14:paraId="4804207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15DA4AE" w14:textId="0C10947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0839D4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43650A4" w14:textId="3389092B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22C069DD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AA054C" w14:textId="23FEF8E4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779A0F6B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C4E81C4" w14:textId="7B417EA3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D210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2103" w:rsidRPr="00283726" w14:paraId="288CC6DC" w14:textId="77777777" w:rsidTr="00151DBA">
        <w:tc>
          <w:tcPr>
            <w:tcW w:w="2192" w:type="pct"/>
          </w:tcPr>
          <w:p w14:paraId="5D9A62B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6C948D1" w14:textId="604068BC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2FB40F4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BF7D856" w14:textId="4776238B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5E333348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D433B67" w14:textId="649A7EBE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474ACDF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BCD2839" w14:textId="2D363F5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5CCA" w:rsidRPr="00283726" w14:paraId="4E1305AF" w14:textId="77777777" w:rsidTr="00151DBA">
        <w:tc>
          <w:tcPr>
            <w:tcW w:w="2192" w:type="pct"/>
          </w:tcPr>
          <w:p w14:paraId="3BB5A995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33793CB" w14:textId="36730778" w:rsidR="00565CCA" w:rsidRPr="00283726" w:rsidRDefault="00E4275D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62DA45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60069663" w14:textId="09A16D2F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7C44CAC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40BE543A" w14:textId="2227F53D" w:rsidR="00565CCA" w:rsidRPr="00283726" w:rsidRDefault="000F111F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76</w:t>
            </w:r>
          </w:p>
        </w:tc>
        <w:tc>
          <w:tcPr>
            <w:tcW w:w="141" w:type="pct"/>
            <w:shd w:val="clear" w:color="auto" w:fill="auto"/>
          </w:tcPr>
          <w:p w14:paraId="60B204B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86BE3E8" w14:textId="6126CFAC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87</w:t>
            </w:r>
          </w:p>
        </w:tc>
      </w:tr>
      <w:tr w:rsidR="00565CCA" w:rsidRPr="00283726" w14:paraId="74543A1D" w14:textId="77777777" w:rsidTr="00151DBA">
        <w:tc>
          <w:tcPr>
            <w:tcW w:w="2192" w:type="pct"/>
          </w:tcPr>
          <w:p w14:paraId="4ACDF293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59DFCFBC" w14:textId="740CC15D" w:rsidR="00565CCA" w:rsidRPr="00283726" w:rsidRDefault="00E55EB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588</w:t>
            </w:r>
          </w:p>
        </w:tc>
        <w:tc>
          <w:tcPr>
            <w:tcW w:w="151" w:type="pct"/>
            <w:shd w:val="clear" w:color="auto" w:fill="auto"/>
          </w:tcPr>
          <w:p w14:paraId="7A31536F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15AB7FE" w14:textId="10E64FE9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536</w:t>
            </w:r>
          </w:p>
        </w:tc>
        <w:tc>
          <w:tcPr>
            <w:tcW w:w="152" w:type="pct"/>
            <w:shd w:val="clear" w:color="auto" w:fill="auto"/>
          </w:tcPr>
          <w:p w14:paraId="2051700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F448853" w14:textId="71F7F6D4" w:rsidR="00565CCA" w:rsidRPr="00283726" w:rsidRDefault="000F111F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32EBDA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32F9AD9" w14:textId="28F9D4AD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1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565CCA" w:rsidRPr="00283726" w14:paraId="71341A7B" w14:textId="77777777" w:rsidTr="00151DBA">
        <w:tc>
          <w:tcPr>
            <w:tcW w:w="2192" w:type="pct"/>
          </w:tcPr>
          <w:p w14:paraId="5E466F15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5710C1AA" w:rsidR="00565CCA" w:rsidRPr="00283726" w:rsidRDefault="006C7EC8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2,589</w:t>
            </w:r>
          </w:p>
        </w:tc>
        <w:tc>
          <w:tcPr>
            <w:tcW w:w="151" w:type="pct"/>
            <w:shd w:val="clear" w:color="auto" w:fill="auto"/>
          </w:tcPr>
          <w:p w14:paraId="27E5C1CD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6E945B15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2,687</w:t>
            </w:r>
          </w:p>
        </w:tc>
        <w:tc>
          <w:tcPr>
            <w:tcW w:w="152" w:type="pct"/>
            <w:shd w:val="clear" w:color="auto" w:fill="auto"/>
          </w:tcPr>
          <w:p w14:paraId="5EA0999A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14C1F05F" w:rsidR="00565CCA" w:rsidRPr="00283726" w:rsidRDefault="000F111F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313</w:t>
            </w:r>
          </w:p>
        </w:tc>
        <w:tc>
          <w:tcPr>
            <w:tcW w:w="141" w:type="pct"/>
            <w:shd w:val="clear" w:color="auto" w:fill="auto"/>
          </w:tcPr>
          <w:p w14:paraId="52B7D091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1360A680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311</w:t>
            </w:r>
          </w:p>
        </w:tc>
      </w:tr>
      <w:tr w:rsidR="00565CCA" w:rsidRPr="00283726" w14:paraId="37BA3E8F" w14:textId="77777777" w:rsidTr="00151DBA">
        <w:tc>
          <w:tcPr>
            <w:tcW w:w="2192" w:type="pct"/>
          </w:tcPr>
          <w:p w14:paraId="76E8E47B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6EBAB1EB" w:rsidR="00565CCA" w:rsidRPr="00283726" w:rsidRDefault="006B4F75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3,177</w:t>
            </w:r>
          </w:p>
        </w:tc>
        <w:tc>
          <w:tcPr>
            <w:tcW w:w="151" w:type="pct"/>
            <w:shd w:val="clear" w:color="auto" w:fill="auto"/>
          </w:tcPr>
          <w:p w14:paraId="064870CE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4C7732BC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3,223</w:t>
            </w:r>
          </w:p>
        </w:tc>
        <w:tc>
          <w:tcPr>
            <w:tcW w:w="152" w:type="pct"/>
            <w:shd w:val="clear" w:color="auto" w:fill="auto"/>
          </w:tcPr>
          <w:p w14:paraId="6C8A58D3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6605F5ED" w:rsidR="00565CCA" w:rsidRPr="00283726" w:rsidRDefault="000F111F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389</w:t>
            </w:r>
          </w:p>
        </w:tc>
        <w:tc>
          <w:tcPr>
            <w:tcW w:w="141" w:type="pct"/>
            <w:shd w:val="clear" w:color="auto" w:fill="auto"/>
          </w:tcPr>
          <w:p w14:paraId="1C23901B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7DE03212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398</w:t>
            </w:r>
          </w:p>
        </w:tc>
      </w:tr>
    </w:tbl>
    <w:p w14:paraId="25EBF45A" w14:textId="77777777" w:rsidR="0005535E" w:rsidRDefault="0005535E" w:rsidP="00CD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53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3A976BFD" w14:textId="77777777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br w:type="page"/>
      </w:r>
    </w:p>
    <w:p w14:paraId="28ACC8DB" w14:textId="1EF1BAC9" w:rsidR="007C743A" w:rsidRPr="00973796" w:rsidRDefault="005A0BE8" w:rsidP="00CD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53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2</w:t>
      </w:r>
      <w:r w:rsidR="0080549B"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AB2614"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FA4924" w:rsidRPr="00D0736F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D0736F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ค่าตอบแทนผู้บริหารที่สำคัญ</w:t>
      </w:r>
    </w:p>
    <w:p w14:paraId="5F64C80B" w14:textId="55336FC5" w:rsidR="00BC6D6D" w:rsidRPr="0085255F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17"/>
        <w:gridCol w:w="255"/>
        <w:gridCol w:w="1002"/>
        <w:gridCol w:w="252"/>
        <w:gridCol w:w="1164"/>
        <w:gridCol w:w="236"/>
        <w:gridCol w:w="1150"/>
      </w:tblGrid>
      <w:tr w:rsidR="007D2103" w:rsidRPr="00283726" w14:paraId="367FB95F" w14:textId="77777777" w:rsidTr="004F18D1">
        <w:tc>
          <w:tcPr>
            <w:tcW w:w="4122" w:type="dxa"/>
          </w:tcPr>
          <w:p w14:paraId="0F98A093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4" w:type="dxa"/>
            <w:gridSpan w:val="3"/>
          </w:tcPr>
          <w:p w14:paraId="6D54E67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D1B475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4A8DA1A9" w14:textId="77777777" w:rsidR="007D2103" w:rsidRPr="00283726" w:rsidRDefault="007D2103" w:rsidP="004330DC">
            <w:pPr>
              <w:tabs>
                <w:tab w:val="left" w:pos="540"/>
              </w:tabs>
              <w:spacing w:line="120" w:lineRule="atLeast"/>
              <w:ind w:right="-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240969A8" w14:textId="77777777" w:rsidTr="004F18D1">
        <w:tc>
          <w:tcPr>
            <w:tcW w:w="4122" w:type="dxa"/>
          </w:tcPr>
          <w:p w14:paraId="5CF73758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D55B7BB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C92" w:rsidRPr="00283726" w14:paraId="7C255633" w14:textId="77777777" w:rsidTr="004F18D1">
        <w:tc>
          <w:tcPr>
            <w:tcW w:w="4122" w:type="dxa"/>
          </w:tcPr>
          <w:p w14:paraId="1827074F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C501ACC" w14:textId="2F342E5B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5" w:type="dxa"/>
          </w:tcPr>
          <w:p w14:paraId="1820C753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C8B6C02" w14:textId="44055E26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4BBB4CB0" w14:textId="77777777" w:rsidR="007D2103" w:rsidRPr="00283726" w:rsidRDefault="007D2103" w:rsidP="00FD5139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069E52DE" w:rsidR="007D2103" w:rsidRPr="004F18D1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9835A6" w14:textId="77777777" w:rsidR="007D2103" w:rsidRPr="00283726" w:rsidRDefault="007D2103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4D5F4F7A" w:rsidR="007D2103" w:rsidRPr="00283726" w:rsidRDefault="00565CCA" w:rsidP="00FD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E4C92" w:rsidRPr="00283726" w14:paraId="2A156459" w14:textId="77777777" w:rsidTr="004F18D1">
        <w:tc>
          <w:tcPr>
            <w:tcW w:w="4122" w:type="dxa"/>
          </w:tcPr>
          <w:p w14:paraId="3F68CA74" w14:textId="36459DAF" w:rsidR="007D2103" w:rsidRPr="00283726" w:rsidRDefault="007D2103" w:rsidP="00FD5139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22B9B95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DFC7BFE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A2DA972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CA6303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34559D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2D71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4340B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C92" w:rsidRPr="00283726" w14:paraId="588722BE" w14:textId="77777777" w:rsidTr="004F18D1">
        <w:tc>
          <w:tcPr>
            <w:tcW w:w="4122" w:type="dxa"/>
          </w:tcPr>
          <w:p w14:paraId="11B77DF5" w14:textId="77777777" w:rsidR="00565CCA" w:rsidRPr="00283726" w:rsidRDefault="00565CCA" w:rsidP="00565CCA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17" w:type="dxa"/>
            <w:shd w:val="clear" w:color="auto" w:fill="auto"/>
          </w:tcPr>
          <w:p w14:paraId="4767C864" w14:textId="5E5CDA54" w:rsidR="00565CCA" w:rsidRPr="00A74E4E" w:rsidRDefault="000B3559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55" w:type="dxa"/>
          </w:tcPr>
          <w:p w14:paraId="737F7A7E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C8B2FA0" w14:textId="3F473CA9" w:rsidR="00565CCA" w:rsidRPr="00283726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52" w:type="dxa"/>
          </w:tcPr>
          <w:p w14:paraId="02AF1712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214D074" w14:textId="73D67517" w:rsidR="00565CCA" w:rsidRPr="00A74E4E" w:rsidRDefault="00031A23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621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38DAD7C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45597F" w14:textId="38731CB9" w:rsidR="00565CCA" w:rsidRPr="00283726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AE4C92" w:rsidRPr="00283726" w14:paraId="2134F463" w14:textId="77777777" w:rsidTr="004F18D1">
        <w:tc>
          <w:tcPr>
            <w:tcW w:w="4122" w:type="dxa"/>
          </w:tcPr>
          <w:p w14:paraId="534CC969" w14:textId="77777777" w:rsidR="00565CCA" w:rsidRPr="00283726" w:rsidRDefault="00565CCA" w:rsidP="00565CCA">
            <w:pPr>
              <w:tabs>
                <w:tab w:val="clear" w:pos="454"/>
              </w:tabs>
              <w:spacing w:line="120" w:lineRule="atLeast"/>
              <w:ind w:left="414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17" w:type="dxa"/>
            <w:shd w:val="clear" w:color="auto" w:fill="auto"/>
          </w:tcPr>
          <w:p w14:paraId="43D79AAF" w14:textId="77777777" w:rsidR="00565CCA" w:rsidRPr="00A74E4E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15607BC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73A12C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FAE1B7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5B1DCF5" w14:textId="77777777" w:rsidR="00565CCA" w:rsidRPr="00A74E4E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7674AD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6EA3C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C92" w:rsidRPr="00283726" w14:paraId="26ED66EF" w14:textId="77777777" w:rsidTr="004F18D1">
        <w:tc>
          <w:tcPr>
            <w:tcW w:w="4122" w:type="dxa"/>
          </w:tcPr>
          <w:p w14:paraId="079045B9" w14:textId="77777777" w:rsidR="00565CCA" w:rsidRPr="00283726" w:rsidRDefault="00565CCA" w:rsidP="00565CCA">
            <w:pPr>
              <w:tabs>
                <w:tab w:val="clear" w:pos="454"/>
                <w:tab w:val="clear" w:pos="680"/>
                <w:tab w:val="left" w:pos="499"/>
              </w:tabs>
              <w:spacing w:line="120" w:lineRule="atLeast"/>
              <w:ind w:left="53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17" w:type="dxa"/>
            <w:shd w:val="clear" w:color="auto" w:fill="auto"/>
          </w:tcPr>
          <w:p w14:paraId="44CF6FD2" w14:textId="401B567D" w:rsidR="00565CCA" w:rsidRPr="00A74E4E" w:rsidRDefault="00565CCA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6501AC2B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C36E882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827282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46FB04D" w14:textId="031DE501" w:rsidR="00565CCA" w:rsidRPr="00A74E4E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B7A52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820A1D6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C92" w:rsidRPr="00283726" w14:paraId="34BCB9DD" w14:textId="77777777" w:rsidTr="004F18D1">
        <w:tc>
          <w:tcPr>
            <w:tcW w:w="4122" w:type="dxa"/>
          </w:tcPr>
          <w:p w14:paraId="7C92B0A4" w14:textId="77777777" w:rsidR="00565CCA" w:rsidRPr="00283726" w:rsidRDefault="00565CCA" w:rsidP="00565CC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49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17" w:type="dxa"/>
            <w:shd w:val="clear" w:color="auto" w:fill="auto"/>
          </w:tcPr>
          <w:p w14:paraId="228F9145" w14:textId="439E63A2" w:rsidR="00565CCA" w:rsidRPr="00A74E4E" w:rsidRDefault="000B3559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78C4CA1F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08B0119" w14:textId="2E5A9345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5FB5DD0B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EEDDB57" w14:textId="5F22FE87" w:rsidR="00565CCA" w:rsidRPr="00A74E4E" w:rsidRDefault="00031A23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6048B78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6765E4" w14:textId="323D6EED" w:rsidR="00565CCA" w:rsidRPr="00283726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E4C92" w:rsidRPr="00283726" w14:paraId="75861801" w14:textId="77777777" w:rsidTr="004F18D1">
        <w:tc>
          <w:tcPr>
            <w:tcW w:w="4122" w:type="dxa"/>
          </w:tcPr>
          <w:p w14:paraId="47332B8D" w14:textId="77777777" w:rsidR="00565CCA" w:rsidRPr="00283726" w:rsidRDefault="00565CCA" w:rsidP="00565CCA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9904" w14:textId="6E1A3BF2" w:rsidR="00565CCA" w:rsidRPr="00A74E4E" w:rsidRDefault="0008429C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55" w:type="dxa"/>
          </w:tcPr>
          <w:p w14:paraId="446CEB4C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52A8A4BD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52" w:type="dxa"/>
          </w:tcPr>
          <w:p w14:paraId="01125B14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CBE98" w14:textId="7013116D" w:rsidR="00565CCA" w:rsidRPr="00A74E4E" w:rsidRDefault="008720A0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62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D68AD22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07B7333A" w:rsidR="00565CCA" w:rsidRPr="00283726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AE4C92" w:rsidRPr="00283726" w14:paraId="31E8AC01" w14:textId="77777777" w:rsidTr="004F18D1">
        <w:tc>
          <w:tcPr>
            <w:tcW w:w="4122" w:type="dxa"/>
          </w:tcPr>
          <w:p w14:paraId="3453E097" w14:textId="77777777" w:rsidR="00565CCA" w:rsidRPr="00283726" w:rsidRDefault="00565CCA" w:rsidP="00565CCA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0DBCF02" w14:textId="77777777" w:rsidR="00565CCA" w:rsidRPr="00A74E4E" w:rsidRDefault="00565CCA" w:rsidP="00565CCA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5BA14482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</w:tcPr>
          <w:p w14:paraId="54CE25B0" w14:textId="77777777" w:rsidR="00565CCA" w:rsidRPr="00283726" w:rsidRDefault="00565CCA" w:rsidP="00565CCA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0388B173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</w:tcPr>
          <w:p w14:paraId="2E0C3A75" w14:textId="77777777" w:rsidR="00565CCA" w:rsidRPr="00A74E4E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B5E64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</w:tcPr>
          <w:p w14:paraId="68D0EB88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E4C92" w:rsidRPr="00283726" w14:paraId="31B85A1C" w14:textId="77777777" w:rsidTr="004F18D1">
        <w:tc>
          <w:tcPr>
            <w:tcW w:w="4122" w:type="dxa"/>
          </w:tcPr>
          <w:p w14:paraId="461B75E9" w14:textId="5D6A593D" w:rsidR="00565CCA" w:rsidRPr="00283726" w:rsidRDefault="00565CCA" w:rsidP="00565CCA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AB261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017" w:type="dxa"/>
            <w:shd w:val="clear" w:color="auto" w:fill="auto"/>
          </w:tcPr>
          <w:p w14:paraId="2687336D" w14:textId="77777777" w:rsidR="00565CCA" w:rsidRPr="00A74E4E" w:rsidRDefault="00565CCA" w:rsidP="00565CCA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BCCB6E3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790F795" w14:textId="77777777" w:rsidR="00565CCA" w:rsidRPr="00283726" w:rsidRDefault="00565CCA" w:rsidP="00565CCA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F76F628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1CE2D01" w14:textId="77777777" w:rsidR="00565CCA" w:rsidRPr="00A74E4E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15C59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0AC21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4C92" w:rsidRPr="00283726" w14:paraId="3CF2CB99" w14:textId="77777777" w:rsidTr="004F18D1">
        <w:tc>
          <w:tcPr>
            <w:tcW w:w="4122" w:type="dxa"/>
          </w:tcPr>
          <w:p w14:paraId="0865C223" w14:textId="77777777" w:rsidR="00565CCA" w:rsidRPr="00283726" w:rsidRDefault="00565CCA" w:rsidP="00565CCA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right="-43" w:firstLine="382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017" w:type="dxa"/>
            <w:shd w:val="clear" w:color="auto" w:fill="auto"/>
          </w:tcPr>
          <w:p w14:paraId="42D563A6" w14:textId="77777777" w:rsidR="00565CCA" w:rsidRPr="00A74E4E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F5CB438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27A84CF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145E971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21971C9" w14:textId="77777777" w:rsidR="00565CCA" w:rsidRPr="00A74E4E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F0EC7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956AB34" w14:textId="77777777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C92" w:rsidRPr="00283726" w14:paraId="224ECCE8" w14:textId="77777777" w:rsidTr="004F18D1">
        <w:tc>
          <w:tcPr>
            <w:tcW w:w="4122" w:type="dxa"/>
          </w:tcPr>
          <w:p w14:paraId="49798107" w14:textId="77777777" w:rsidR="00565CCA" w:rsidRPr="0013395A" w:rsidRDefault="00565CCA" w:rsidP="00565CCA">
            <w:pPr>
              <w:tabs>
                <w:tab w:val="clear" w:pos="454"/>
                <w:tab w:val="clear" w:pos="680"/>
                <w:tab w:val="left" w:pos="499"/>
              </w:tabs>
              <w:spacing w:line="120" w:lineRule="atLeast"/>
              <w:ind w:left="53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9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557B837" w14:textId="099AD0FF" w:rsidR="00565CCA" w:rsidRPr="00A74E4E" w:rsidRDefault="00823CB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55" w:type="dxa"/>
            <w:shd w:val="clear" w:color="auto" w:fill="auto"/>
          </w:tcPr>
          <w:p w14:paraId="21430B8C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41EAD1D" w14:textId="5B89841B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52" w:type="dxa"/>
            <w:shd w:val="clear" w:color="auto" w:fill="auto"/>
          </w:tcPr>
          <w:p w14:paraId="47E3EE4D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E39E5BB" w14:textId="4304EA27" w:rsidR="00565CCA" w:rsidRPr="00A74E4E" w:rsidRDefault="00D0736F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36" w:type="dxa"/>
          </w:tcPr>
          <w:p w14:paraId="5E2EDDAC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6FAE5CD" w14:textId="79FB3A03" w:rsidR="00565CCA" w:rsidRPr="00283726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AE4C92" w:rsidRPr="00283726" w14:paraId="578246F5" w14:textId="77777777" w:rsidTr="004F18D1">
        <w:tc>
          <w:tcPr>
            <w:tcW w:w="4122" w:type="dxa"/>
          </w:tcPr>
          <w:p w14:paraId="4417952E" w14:textId="77777777" w:rsidR="00565CCA" w:rsidRPr="00283726" w:rsidRDefault="00565CCA" w:rsidP="00565CCA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8372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2E8B1" w14:textId="6D68C404" w:rsidR="00565CCA" w:rsidRPr="00A74E4E" w:rsidRDefault="00823CB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55" w:type="dxa"/>
            <w:shd w:val="clear" w:color="auto" w:fill="auto"/>
          </w:tcPr>
          <w:p w14:paraId="6B65A61D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2A23E" w14:textId="5798FA19" w:rsidR="00565CCA" w:rsidRPr="00283726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52" w:type="dxa"/>
            <w:shd w:val="clear" w:color="auto" w:fill="auto"/>
          </w:tcPr>
          <w:p w14:paraId="3B36FA2B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80EB3" w14:textId="1A96F3AC" w:rsidR="00565CCA" w:rsidRPr="00A74E4E" w:rsidRDefault="00D0736F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36" w:type="dxa"/>
          </w:tcPr>
          <w:p w14:paraId="66C8C304" w14:textId="77777777" w:rsidR="00565CCA" w:rsidRPr="00283726" w:rsidRDefault="00565CCA" w:rsidP="00565CC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EEE5010" w14:textId="743C1EB2" w:rsidR="00565CCA" w:rsidRPr="00283726" w:rsidRDefault="00565CCA" w:rsidP="004F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2D909448" w:rsidR="0080549B" w:rsidRPr="00283726" w:rsidRDefault="005A0BE8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85255F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283726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85255F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2"/>
        <w:gridCol w:w="1046"/>
        <w:gridCol w:w="238"/>
        <w:gridCol w:w="1013"/>
        <w:gridCol w:w="242"/>
        <w:gridCol w:w="1171"/>
        <w:gridCol w:w="243"/>
        <w:gridCol w:w="1144"/>
      </w:tblGrid>
      <w:tr w:rsidR="00E87F43" w:rsidRPr="00283726" w14:paraId="0EF620AF" w14:textId="77777777" w:rsidTr="004F18D1">
        <w:trPr>
          <w:trHeight w:hRule="exact" w:val="395"/>
        </w:trPr>
        <w:tc>
          <w:tcPr>
            <w:tcW w:w="4102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0CE381C5" w14:textId="77777777" w:rsidR="00E87F43" w:rsidRPr="00283726" w:rsidRDefault="00E87F43" w:rsidP="005766C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4F18D1">
        <w:trPr>
          <w:trHeight w:hRule="exact" w:val="395"/>
        </w:trPr>
        <w:tc>
          <w:tcPr>
            <w:tcW w:w="4102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5766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8D1" w:rsidRPr="00283726" w14:paraId="690E4D57" w14:textId="77777777" w:rsidTr="004F18D1">
        <w:trPr>
          <w:trHeight w:hRule="exact" w:val="430"/>
        </w:trPr>
        <w:tc>
          <w:tcPr>
            <w:tcW w:w="4102" w:type="dxa"/>
          </w:tcPr>
          <w:p w14:paraId="0F0BB296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CEEAA0" w14:textId="1B2341F8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0BD690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833355F" w14:textId="3C4AF013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</w:tcPr>
          <w:p w14:paraId="4F9336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8EA2C9" w14:textId="7FD932F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407ED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F1F2653" w14:textId="7F4F053D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18D1" w:rsidRPr="00283726" w14:paraId="2445E4C8" w14:textId="77777777" w:rsidTr="004F18D1">
        <w:trPr>
          <w:trHeight w:hRule="exact" w:val="430"/>
        </w:trPr>
        <w:tc>
          <w:tcPr>
            <w:tcW w:w="4102" w:type="dxa"/>
          </w:tcPr>
          <w:p w14:paraId="10FDB542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1F4C63" w14:textId="235CAEA5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5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BC260A1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020BA1" w14:textId="0B6E0B65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5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4885052A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22408D4" w14:textId="04317083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5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2B738E6D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B2BA42C" w14:textId="1A5AEC77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5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F18D1" w:rsidRPr="00283726" w14:paraId="3E547D54" w14:textId="77777777" w:rsidTr="004F18D1">
        <w:trPr>
          <w:trHeight w:hRule="exact" w:val="395"/>
        </w:trPr>
        <w:tc>
          <w:tcPr>
            <w:tcW w:w="4102" w:type="dxa"/>
          </w:tcPr>
          <w:p w14:paraId="28669A5C" w14:textId="77777777" w:rsidR="00E87F43" w:rsidRPr="00283726" w:rsidRDefault="00E87F43" w:rsidP="008205E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4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3C7CC3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8B074D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AA3F33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B7229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B77E08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6ADE10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2D5C78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1CE23CDE" w14:textId="77777777" w:rsidTr="004F18D1">
        <w:trPr>
          <w:trHeight w:hRule="exact" w:val="395"/>
        </w:trPr>
        <w:tc>
          <w:tcPr>
            <w:tcW w:w="4102" w:type="dxa"/>
          </w:tcPr>
          <w:p w14:paraId="4A58DFF3" w14:textId="77777777" w:rsidR="00E87F43" w:rsidRPr="00283726" w:rsidRDefault="00E87F43" w:rsidP="008205E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4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1046" w:type="dxa"/>
          </w:tcPr>
          <w:p w14:paraId="4E943E5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28CAB4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F5243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A7B677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3D0205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833FB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30881A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6764CA09" w14:textId="77777777" w:rsidTr="004F18D1">
        <w:trPr>
          <w:trHeight w:hRule="exact" w:val="395"/>
        </w:trPr>
        <w:tc>
          <w:tcPr>
            <w:tcW w:w="4102" w:type="dxa"/>
          </w:tcPr>
          <w:p w14:paraId="2E45C806" w14:textId="354C5C91" w:rsidR="00E87F43" w:rsidRPr="00283726" w:rsidRDefault="00E87F43" w:rsidP="008205E3">
            <w:pPr>
              <w:pStyle w:val="a"/>
              <w:tabs>
                <w:tab w:val="clear" w:pos="1080"/>
              </w:tabs>
              <w:ind w:left="491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14:paraId="46174A92" w14:textId="1EB8798B" w:rsidR="00E87F43" w:rsidRPr="00283726" w:rsidRDefault="00F92CF5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38" w:type="dxa"/>
          </w:tcPr>
          <w:p w14:paraId="0694AC51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10A35AC6" w14:textId="4DAE7C91" w:rsidR="00E87F43" w:rsidRPr="00283726" w:rsidRDefault="00565CCA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42" w:type="dxa"/>
          </w:tcPr>
          <w:p w14:paraId="65DE0C02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7F9DC5" w14:textId="6F0DA603" w:rsidR="00E87F43" w:rsidRPr="00283726" w:rsidRDefault="006068CB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4376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C5E4409" w14:textId="39EDAA08" w:rsidR="00E87F43" w:rsidRPr="00283726" w:rsidRDefault="00565CCA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FB35909" w14:textId="3B96CBEB" w:rsidR="00B87CA3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97CE414" w14:textId="77777777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14163D" w14:textId="78658CE6" w:rsidR="00C142F6" w:rsidRPr="00283726" w:rsidRDefault="005A0BE8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F21309" w:rsidRPr="00283726">
        <w:rPr>
          <w:rFonts w:asciiTheme="majorBidi" w:hAnsiTheme="majorBidi" w:cstheme="majorBidi"/>
          <w:sz w:val="30"/>
          <w:szCs w:val="30"/>
        </w:rPr>
        <w:tab/>
      </w:r>
      <w:r w:rsidR="00EE3618" w:rsidRPr="00BE7C7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0A5D0B2" w14:textId="101D864B" w:rsidR="00DC5B51" w:rsidRPr="00BC50EE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4"/>
          <w:szCs w:val="24"/>
        </w:rPr>
      </w:pPr>
    </w:p>
    <w:p w14:paraId="18A405E3" w14:textId="3961C222" w:rsidR="00242380" w:rsidRPr="00412279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12279">
        <w:rPr>
          <w:rFonts w:asciiTheme="majorBidi" w:hAnsiTheme="majorBidi" w:cs="Angsana New"/>
          <w:sz w:val="30"/>
          <w:szCs w:val="30"/>
          <w:cs/>
        </w:rPr>
        <w:t>รายการเคลื่อนไหว</w:t>
      </w:r>
      <w:r w:rsidR="00C94FB8" w:rsidRPr="00412279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412279">
        <w:rPr>
          <w:rFonts w:asciiTheme="majorBidi" w:hAnsiTheme="majorBidi" w:cs="Angsana New"/>
          <w:sz w:val="30"/>
          <w:szCs w:val="30"/>
          <w:cs/>
        </w:rPr>
        <w:t>งว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>ดสาม</w:t>
      </w:r>
      <w:r w:rsidRPr="00412279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412279">
        <w:rPr>
          <w:rFonts w:asciiTheme="majorBidi" w:hAnsiTheme="majorBidi" w:cs="Angsana New"/>
          <w:sz w:val="30"/>
          <w:szCs w:val="30"/>
        </w:rPr>
        <w:t>31</w:t>
      </w:r>
      <w:r w:rsidR="00AB01D2" w:rsidRPr="00412279">
        <w:rPr>
          <w:rFonts w:asciiTheme="majorBidi" w:hAnsiTheme="majorBidi" w:cs="Angsana New"/>
          <w:sz w:val="30"/>
          <w:szCs w:val="30"/>
        </w:rPr>
        <w:t xml:space="preserve"> 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AB2614" w:rsidRPr="00412279">
        <w:rPr>
          <w:rFonts w:asciiTheme="majorBidi" w:hAnsiTheme="majorBidi" w:cs="Angsana New"/>
          <w:sz w:val="30"/>
          <w:szCs w:val="30"/>
        </w:rPr>
        <w:t>256</w:t>
      </w:r>
      <w:r w:rsidR="00565CCA" w:rsidRPr="00412279">
        <w:rPr>
          <w:rFonts w:asciiTheme="majorBidi" w:hAnsiTheme="majorBidi" w:cs="Angsana New"/>
          <w:sz w:val="30"/>
          <w:szCs w:val="30"/>
        </w:rPr>
        <w:t>6</w:t>
      </w:r>
    </w:p>
    <w:p w14:paraId="4D69EA3A" w14:textId="77777777" w:rsidR="00C94FB8" w:rsidRPr="00BC50EE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3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06"/>
        <w:gridCol w:w="1968"/>
        <w:gridCol w:w="270"/>
        <w:gridCol w:w="2089"/>
      </w:tblGrid>
      <w:tr w:rsidR="00C1109F" w:rsidRPr="00283726" w14:paraId="0ED2C812" w14:textId="77777777" w:rsidTr="006B1A86">
        <w:tc>
          <w:tcPr>
            <w:tcW w:w="5006" w:type="dxa"/>
            <w:vAlign w:val="bottom"/>
          </w:tcPr>
          <w:p w14:paraId="3F6112D2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4327" w:type="dxa"/>
            <w:gridSpan w:val="3"/>
            <w:vAlign w:val="bottom"/>
          </w:tcPr>
          <w:p w14:paraId="0F92D3C4" w14:textId="54C94553" w:rsidR="00C1109F" w:rsidRPr="00283726" w:rsidRDefault="00C1109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283726" w14:paraId="6FF4D1D8" w14:textId="77777777" w:rsidTr="006B1A86">
        <w:tc>
          <w:tcPr>
            <w:tcW w:w="5006" w:type="dxa"/>
            <w:vAlign w:val="bottom"/>
          </w:tcPr>
          <w:p w14:paraId="12F114F7" w14:textId="1C25DF69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737CC85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283726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2A5028" w:rsidRPr="00283726" w14:paraId="434BD7D2" w14:textId="77777777" w:rsidTr="006B1A86">
        <w:tc>
          <w:tcPr>
            <w:tcW w:w="5006" w:type="dxa"/>
            <w:vAlign w:val="bottom"/>
          </w:tcPr>
          <w:p w14:paraId="0BEB81BF" w14:textId="4BBCFA24" w:rsidR="002A5028" w:rsidRPr="009463BD" w:rsidRDefault="002A5028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A10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A10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691A" w:rsidRPr="0026691A">
              <w:rPr>
                <w:rFonts w:asciiTheme="majorBidi" w:hAnsiTheme="majorBidi" w:cstheme="majorBidi"/>
                <w:sz w:val="30"/>
                <w:szCs w:val="30"/>
              </w:rPr>
              <w:t>Bellisio Investment, LLC</w:t>
            </w:r>
          </w:p>
        </w:tc>
        <w:tc>
          <w:tcPr>
            <w:tcW w:w="1968" w:type="dxa"/>
          </w:tcPr>
          <w:p w14:paraId="64DD3D7F" w14:textId="5002B9A6" w:rsidR="002A5028" w:rsidRPr="00283726" w:rsidRDefault="00340826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8D2B6C" w14:textId="77777777" w:rsidR="002A5028" w:rsidRPr="00283726" w:rsidRDefault="002A5028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40C7927F" w14:textId="5370772B" w:rsidR="002A5028" w:rsidRPr="00283726" w:rsidRDefault="000C2622" w:rsidP="00CD78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452</w:t>
            </w:r>
          </w:p>
        </w:tc>
      </w:tr>
      <w:tr w:rsidR="00BA105D" w:rsidRPr="00283726" w14:paraId="3C4778C8" w14:textId="77777777" w:rsidTr="006B1A86">
        <w:tc>
          <w:tcPr>
            <w:tcW w:w="5006" w:type="dxa"/>
            <w:vAlign w:val="bottom"/>
          </w:tcPr>
          <w:p w14:paraId="59099753" w14:textId="66A455CF" w:rsidR="00BA105D" w:rsidRPr="009463BD" w:rsidRDefault="00BA105D" w:rsidP="0000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highlight w:val="yellow"/>
                <w:cs/>
              </w:rPr>
            </w:pPr>
            <w:r w:rsidRPr="000003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Pr="000003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873" w:rsidRPr="000003C2">
              <w:rPr>
                <w:rFonts w:asciiTheme="majorBidi" w:hAnsiTheme="majorBidi" w:cstheme="majorBidi"/>
                <w:sz w:val="30"/>
                <w:szCs w:val="30"/>
              </w:rPr>
              <w:t>CPF Netherlands B.V.</w:t>
            </w:r>
          </w:p>
        </w:tc>
        <w:tc>
          <w:tcPr>
            <w:tcW w:w="1968" w:type="dxa"/>
          </w:tcPr>
          <w:p w14:paraId="051C812C" w14:textId="179CDE27" w:rsidR="00BA105D" w:rsidRPr="00283726" w:rsidRDefault="00340826" w:rsidP="0034082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94380C" w14:textId="77777777" w:rsidR="00BA105D" w:rsidRPr="00283726" w:rsidRDefault="00BA105D" w:rsidP="00BA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1E36EDA4" w14:textId="0B04354F" w:rsidR="00BA105D" w:rsidRPr="00801832" w:rsidRDefault="006D6E2A" w:rsidP="00BA105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53E5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801832" w:rsidRPr="001A53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ED32DD" w:rsidRPr="00283726" w14:paraId="33A365D7" w14:textId="77777777" w:rsidTr="006B1A86">
        <w:tc>
          <w:tcPr>
            <w:tcW w:w="5006" w:type="dxa"/>
            <w:vAlign w:val="bottom"/>
          </w:tcPr>
          <w:p w14:paraId="7B647DCD" w14:textId="589F57F4" w:rsidR="00ED32DD" w:rsidRPr="00F234C6" w:rsidRDefault="0082759C" w:rsidP="00963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759C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="00AF0151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ซีพีเอฟ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โกลบอล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</w:t>
            </w:r>
            <w:r w:rsidR="009705F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AF0151"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โซลูชั่น</w:t>
            </w:r>
            <w:r w:rsidR="00AF0151"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68" w:type="dxa"/>
          </w:tcPr>
          <w:p w14:paraId="593B0DAB" w14:textId="1181A0EA" w:rsidR="00ED32DD" w:rsidRDefault="00ED32DD" w:rsidP="0034082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883E0D" w14:textId="77777777" w:rsidR="00ED32DD" w:rsidRPr="00283726" w:rsidRDefault="00ED32DD" w:rsidP="00BA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0AC145E7" w14:textId="77777777" w:rsidR="00ED32DD" w:rsidRDefault="00ED32DD" w:rsidP="00BA105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F0151" w:rsidRPr="00283726" w14:paraId="42745CEE" w14:textId="77777777" w:rsidTr="006B1A86">
        <w:tc>
          <w:tcPr>
            <w:tcW w:w="5006" w:type="dxa"/>
            <w:vAlign w:val="bottom"/>
          </w:tcPr>
          <w:p w14:paraId="02BB539E" w14:textId="3DDA93F3" w:rsidR="00AF0151" w:rsidRPr="0082759C" w:rsidRDefault="00AF0151" w:rsidP="00AF0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AF015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68" w:type="dxa"/>
          </w:tcPr>
          <w:p w14:paraId="6783944F" w14:textId="3506EEAD" w:rsidR="00AF0151" w:rsidRDefault="00AF0151" w:rsidP="0034082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DD9895" w14:textId="77777777" w:rsidR="00AF0151" w:rsidRPr="00283726" w:rsidRDefault="00AF0151" w:rsidP="00BA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79335C99" w14:textId="402A6D4A" w:rsidR="00AF0151" w:rsidRDefault="0079405B" w:rsidP="00BA105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1,350</w:t>
            </w:r>
          </w:p>
        </w:tc>
      </w:tr>
      <w:tr w:rsidR="00495451" w:rsidRPr="00283726" w14:paraId="1D0DEE1E" w14:textId="77777777" w:rsidTr="0022270E">
        <w:tc>
          <w:tcPr>
            <w:tcW w:w="5006" w:type="dxa"/>
            <w:vAlign w:val="bottom"/>
          </w:tcPr>
          <w:p w14:paraId="555254D0" w14:textId="0EE17EB8" w:rsidR="00495451" w:rsidRPr="00AF0151" w:rsidRDefault="00BF7F02" w:rsidP="00BF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โอนรับเงินลงทุน</w:t>
            </w:r>
            <w:r w:rsidR="00495451"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="00495451" w:rsidRPr="001A53E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95451" w:rsidRPr="001A53E5">
              <w:rPr>
                <w:rFonts w:asciiTheme="majorBidi" w:hAnsiTheme="majorBidi" w:cstheme="majorBidi"/>
                <w:sz w:val="30"/>
                <w:szCs w:val="30"/>
              </w:rPr>
              <w:t>CPF Poland S.A.</w:t>
            </w:r>
            <w:r w:rsidRPr="00BF7F0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968" w:type="dxa"/>
          </w:tcPr>
          <w:p w14:paraId="528CA546" w14:textId="675A38EE" w:rsidR="00495451" w:rsidRDefault="00495451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AD55FA" w14:textId="77777777" w:rsidR="00495451" w:rsidRPr="00283726" w:rsidRDefault="00495451" w:rsidP="0049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2CC85913" w14:textId="0B46F062" w:rsidR="00495451" w:rsidRDefault="00495451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344</w:t>
            </w:r>
          </w:p>
        </w:tc>
      </w:tr>
      <w:tr w:rsidR="004254FC" w:rsidRPr="00283726" w14:paraId="135F8B38" w14:textId="77777777" w:rsidTr="0022270E">
        <w:tc>
          <w:tcPr>
            <w:tcW w:w="5006" w:type="dxa"/>
            <w:vAlign w:val="bottom"/>
          </w:tcPr>
          <w:p w14:paraId="72B91ADF" w14:textId="673395E3" w:rsidR="004254FC" w:rsidRPr="001A53E5" w:rsidRDefault="004254FC" w:rsidP="00BF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14:paraId="4248CFBA" w14:textId="69EFF66A" w:rsidR="004254FC" w:rsidRDefault="004254FC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55F001" w14:textId="77777777" w:rsidR="004254FC" w:rsidRPr="00283726" w:rsidRDefault="004254FC" w:rsidP="0049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14:paraId="41E5439C" w14:textId="75523E8B" w:rsidR="004254FC" w:rsidRPr="004254FC" w:rsidRDefault="004254FC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53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(750)</w:t>
            </w:r>
          </w:p>
        </w:tc>
      </w:tr>
      <w:tr w:rsidR="0022270E" w:rsidRPr="00283726" w14:paraId="5424CEFC" w14:textId="77777777" w:rsidTr="0022270E">
        <w:tc>
          <w:tcPr>
            <w:tcW w:w="5006" w:type="dxa"/>
            <w:vAlign w:val="bottom"/>
          </w:tcPr>
          <w:p w14:paraId="5CA2927D" w14:textId="2C35EA66" w:rsidR="0022270E" w:rsidRPr="0022270E" w:rsidRDefault="0022270E" w:rsidP="00BF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2270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</w:tcPr>
          <w:p w14:paraId="63DAADB5" w14:textId="4D57D33A" w:rsidR="0022270E" w:rsidRPr="0022270E" w:rsidRDefault="0022270E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6F2F6" w14:textId="77777777" w:rsidR="0022270E" w:rsidRPr="0022270E" w:rsidRDefault="0022270E" w:rsidP="0049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6BE13ED5" w:rsidR="0022270E" w:rsidRPr="0022270E" w:rsidRDefault="005066CE" w:rsidP="0049545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2,085</w:t>
            </w:r>
          </w:p>
        </w:tc>
      </w:tr>
    </w:tbl>
    <w:p w14:paraId="45976F22" w14:textId="77777777" w:rsidR="000B7750" w:rsidRPr="009513AC" w:rsidRDefault="000B7750" w:rsidP="00774786">
      <w:pPr>
        <w:pStyle w:val="BodyText2"/>
        <w:ind w:left="0" w:right="-29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1988FAC3" w14:textId="584F85E4" w:rsidR="00BF7F02" w:rsidRPr="001A53E5" w:rsidRDefault="009A5B6D" w:rsidP="00BF7F02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1A53E5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Pr="001A53E5">
        <w:rPr>
          <w:rFonts w:asciiTheme="majorBidi" w:hAnsiTheme="majorBidi" w:cs="Angsana New"/>
          <w:sz w:val="30"/>
          <w:szCs w:val="30"/>
        </w:rPr>
        <w:t xml:space="preserve">2565 </w:t>
      </w:r>
      <w:r w:rsidRPr="001A53E5">
        <w:rPr>
          <w:rFonts w:asciiTheme="majorBidi" w:hAnsiTheme="majorBidi" w:cs="Angsana New" w:hint="cs"/>
          <w:sz w:val="30"/>
          <w:szCs w:val="30"/>
          <w:cs/>
        </w:rPr>
        <w:t xml:space="preserve">บริษัทเพิ่มทุนใน </w:t>
      </w:r>
      <w:r w:rsidRPr="001A53E5">
        <w:rPr>
          <w:rFonts w:asciiTheme="majorBidi" w:hAnsiTheme="majorBidi" w:cs="Angsana New"/>
          <w:sz w:val="30"/>
          <w:szCs w:val="30"/>
        </w:rPr>
        <w:t>CPF Poland S.A.</w:t>
      </w:r>
      <w:r w:rsidR="00A93E05" w:rsidRPr="001A53E5">
        <w:rPr>
          <w:rFonts w:asciiTheme="majorBidi" w:hAnsiTheme="majorBidi" w:cs="Angsana New" w:hint="cs"/>
          <w:sz w:val="30"/>
          <w:szCs w:val="30"/>
          <w:cs/>
        </w:rPr>
        <w:t xml:space="preserve"> เป็นจำนวนเงิน </w:t>
      </w:r>
      <w:r w:rsidR="00604441" w:rsidRPr="001A53E5">
        <w:rPr>
          <w:rFonts w:asciiTheme="majorBidi" w:hAnsiTheme="majorBidi" w:cs="Angsana New"/>
          <w:sz w:val="30"/>
          <w:szCs w:val="30"/>
        </w:rPr>
        <w:t xml:space="preserve">45 </w:t>
      </w:r>
      <w:r w:rsidR="00604441" w:rsidRPr="001A53E5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900E99" w:rsidRPr="001A53E5">
        <w:rPr>
          <w:rFonts w:asciiTheme="majorBidi" w:hAnsiTheme="majorBidi" w:cs="Angsana New" w:hint="cs"/>
          <w:sz w:val="30"/>
          <w:szCs w:val="30"/>
          <w:cs/>
        </w:rPr>
        <w:t xml:space="preserve">สล็อตตี หรือเทียบเท่าประมาณ </w:t>
      </w:r>
      <w:r w:rsidR="00900E99" w:rsidRPr="001A53E5">
        <w:rPr>
          <w:rFonts w:asciiTheme="majorBidi" w:hAnsiTheme="majorBidi" w:cs="Angsana New"/>
          <w:sz w:val="30"/>
          <w:szCs w:val="30"/>
        </w:rPr>
        <w:t xml:space="preserve">344 </w:t>
      </w:r>
      <w:r w:rsidR="00900E99" w:rsidRPr="001A53E5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877A68" w:rsidRPr="001A53E5">
        <w:rPr>
          <w:rFonts w:asciiTheme="majorBidi" w:hAnsiTheme="majorBidi" w:cs="Angsana New" w:hint="cs"/>
          <w:sz w:val="30"/>
          <w:szCs w:val="30"/>
          <w:cs/>
        </w:rPr>
        <w:t xml:space="preserve">ทั้งนี้การจดทะเบียนหุ้นดังกล่าวแล้วเสร็จในไตรมาสที่ </w:t>
      </w:r>
      <w:r w:rsidR="00877A68" w:rsidRPr="001A53E5">
        <w:rPr>
          <w:rFonts w:asciiTheme="majorBidi" w:hAnsiTheme="majorBidi" w:cs="Angsana New"/>
          <w:sz w:val="30"/>
          <w:szCs w:val="30"/>
        </w:rPr>
        <w:t xml:space="preserve">1 </w:t>
      </w:r>
      <w:r w:rsidR="00877A68" w:rsidRPr="001A53E5">
        <w:rPr>
          <w:rFonts w:asciiTheme="majorBidi" w:hAnsiTheme="majorBidi" w:cs="Angsana New" w:hint="cs"/>
          <w:sz w:val="30"/>
          <w:szCs w:val="30"/>
          <w:cs/>
        </w:rPr>
        <w:t xml:space="preserve">ปี </w:t>
      </w:r>
      <w:r w:rsidR="00877A68" w:rsidRPr="001A53E5">
        <w:rPr>
          <w:rFonts w:asciiTheme="majorBidi" w:hAnsiTheme="majorBidi" w:cs="Angsana New"/>
          <w:sz w:val="30"/>
          <w:szCs w:val="30"/>
        </w:rPr>
        <w:t xml:space="preserve">2566 </w:t>
      </w:r>
      <w:r w:rsidR="004A5D19" w:rsidRPr="001A53E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0367BF" w:rsidRPr="001A53E5">
        <w:rPr>
          <w:rFonts w:asciiTheme="majorBidi" w:hAnsiTheme="majorBidi" w:cs="Angsana New" w:hint="cs"/>
          <w:sz w:val="30"/>
          <w:szCs w:val="30"/>
          <w:cs/>
        </w:rPr>
        <w:t>จึง</w:t>
      </w:r>
      <w:r w:rsidR="00553E71" w:rsidRPr="001A53E5">
        <w:rPr>
          <w:rFonts w:asciiTheme="majorBidi" w:hAnsiTheme="majorBidi" w:cs="Angsana New" w:hint="cs"/>
          <w:sz w:val="30"/>
          <w:szCs w:val="30"/>
          <w:cs/>
        </w:rPr>
        <w:t>รับรู้เงินลงทุน</w:t>
      </w:r>
      <w:r w:rsidR="000367BF" w:rsidRPr="001A53E5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0543B1">
        <w:rPr>
          <w:rFonts w:asciiTheme="majorBidi" w:hAnsiTheme="majorBidi" w:cs="Angsana New"/>
          <w:sz w:val="30"/>
          <w:szCs w:val="30"/>
        </w:rPr>
        <w:br/>
      </w:r>
      <w:r w:rsidR="000367BF" w:rsidRPr="001A53E5">
        <w:rPr>
          <w:rFonts w:asciiTheme="majorBidi" w:hAnsiTheme="majorBidi" w:cs="Angsana New" w:hint="cs"/>
          <w:sz w:val="30"/>
          <w:szCs w:val="30"/>
          <w:cs/>
        </w:rPr>
        <w:t>โอน</w:t>
      </w:r>
      <w:r w:rsidR="0023378D" w:rsidRPr="001A53E5">
        <w:rPr>
          <w:rFonts w:asciiTheme="majorBidi" w:hAnsiTheme="majorBidi" w:cs="Angsana New" w:hint="cs"/>
          <w:sz w:val="30"/>
          <w:szCs w:val="30"/>
          <w:cs/>
        </w:rPr>
        <w:t>รับ</w:t>
      </w:r>
      <w:r w:rsidR="000367BF" w:rsidRPr="001A53E5">
        <w:rPr>
          <w:rFonts w:asciiTheme="majorBidi" w:hAnsiTheme="majorBidi" w:cs="Angsana New" w:hint="cs"/>
          <w:sz w:val="30"/>
          <w:szCs w:val="30"/>
          <w:cs/>
        </w:rPr>
        <w:t>จากเงิน</w:t>
      </w:r>
      <w:r w:rsidR="007958C1" w:rsidRPr="001A53E5">
        <w:rPr>
          <w:rFonts w:asciiTheme="majorBidi" w:hAnsiTheme="majorBidi" w:cs="Angsana New" w:hint="cs"/>
          <w:sz w:val="30"/>
          <w:szCs w:val="30"/>
          <w:cs/>
        </w:rPr>
        <w:t>จ่ายล่วงหน้า</w:t>
      </w:r>
    </w:p>
    <w:p w14:paraId="133B30EC" w14:textId="77777777" w:rsidR="009A5B6D" w:rsidRDefault="009A5B6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497662E" w14:textId="59AAC17B" w:rsidR="00475A6B" w:rsidRDefault="00284AC5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C030D4">
        <w:rPr>
          <w:rFonts w:asciiTheme="majorBidi" w:hAnsiTheme="majorBidi" w:cs="Angsana New" w:hint="cs"/>
          <w:sz w:val="30"/>
          <w:szCs w:val="30"/>
          <w:cs/>
        </w:rPr>
        <w:t>ในระหว่างไตรมาสที่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C030D4">
        <w:rPr>
          <w:rFonts w:asciiTheme="majorBidi" w:hAnsiTheme="majorBidi" w:cs="Angsana New"/>
          <w:sz w:val="30"/>
          <w:szCs w:val="30"/>
        </w:rPr>
        <w:t>1</w:t>
      </w:r>
      <w:r w:rsidR="00955476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C030D4">
        <w:rPr>
          <w:rFonts w:asciiTheme="majorBidi" w:hAnsiTheme="majorBidi" w:cs="Angsana New"/>
          <w:sz w:val="30"/>
          <w:szCs w:val="30"/>
        </w:rPr>
        <w:t>256</w:t>
      </w:r>
      <w:r w:rsidR="00C030D4" w:rsidRPr="00C030D4">
        <w:rPr>
          <w:rFonts w:asciiTheme="majorBidi" w:hAnsiTheme="majorBidi" w:cs="Angsana New"/>
          <w:sz w:val="30"/>
          <w:szCs w:val="30"/>
        </w:rPr>
        <w:t>6</w:t>
      </w:r>
      <w:r w:rsidR="000D4511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3F782E" w:rsidRPr="00C030D4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บริษัทได้ขายเงินลงทุน</w:t>
      </w:r>
      <w:r w:rsidR="00D67D1C">
        <w:rPr>
          <w:rFonts w:asciiTheme="majorBidi" w:hAnsiTheme="majorBidi" w:cs="Angsana New" w:hint="cs"/>
          <w:sz w:val="30"/>
          <w:szCs w:val="30"/>
          <w:cs/>
        </w:rPr>
        <w:t>ทั้งหมดใน</w:t>
      </w:r>
      <w:r w:rsidR="00F2174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24FFE" w:rsidRPr="0076435E">
        <w:rPr>
          <w:rFonts w:asciiTheme="majorBidi" w:hAnsiTheme="majorBidi" w:cstheme="majorBidi"/>
          <w:sz w:val="30"/>
          <w:szCs w:val="30"/>
        </w:rPr>
        <w:t xml:space="preserve">CP </w:t>
      </w:r>
      <w:proofErr w:type="spellStart"/>
      <w:r w:rsidR="00E24FFE" w:rsidRPr="008D595A">
        <w:rPr>
          <w:rFonts w:asciiTheme="majorBidi" w:hAnsiTheme="majorBidi" w:cstheme="majorBidi"/>
          <w:sz w:val="30"/>
          <w:szCs w:val="30"/>
        </w:rPr>
        <w:t>Chozen</w:t>
      </w:r>
      <w:proofErr w:type="spellEnd"/>
      <w:r w:rsidR="00E24FFE" w:rsidRPr="008D595A">
        <w:rPr>
          <w:rFonts w:asciiTheme="majorBidi" w:hAnsiTheme="majorBidi" w:cstheme="majorBidi"/>
          <w:sz w:val="30"/>
          <w:szCs w:val="30"/>
        </w:rPr>
        <w:t xml:space="preserve"> Limited</w:t>
      </w:r>
      <w:r w:rsidRPr="008D595A">
        <w:rPr>
          <w:rFonts w:asciiTheme="majorBidi" w:hAnsiTheme="majorBidi" w:cs="Angsana New"/>
          <w:sz w:val="30"/>
          <w:szCs w:val="30"/>
        </w:rPr>
        <w:t xml:space="preserve"> </w:t>
      </w:r>
      <w:r w:rsidR="00D82132">
        <w:rPr>
          <w:rFonts w:asciiTheme="majorBidi" w:hAnsiTheme="majorBidi" w:cs="Angsana New" w:hint="cs"/>
          <w:sz w:val="30"/>
          <w:szCs w:val="30"/>
          <w:cs/>
        </w:rPr>
        <w:t>ซึ่งเป็น</w:t>
      </w:r>
      <w:r w:rsidR="00F537A4">
        <w:rPr>
          <w:rFonts w:asciiTheme="majorBidi" w:hAnsiTheme="majorBidi" w:cs="Angsana New" w:hint="cs"/>
          <w:sz w:val="30"/>
          <w:szCs w:val="30"/>
          <w:cs/>
        </w:rPr>
        <w:t xml:space="preserve">บริษัทย่อยทางอ้อมที่บริษัทถือหุ้นในสัดส่วนร้อยละ </w:t>
      </w:r>
      <w:r w:rsidR="00F537A4">
        <w:rPr>
          <w:rFonts w:asciiTheme="majorBidi" w:hAnsiTheme="majorBidi" w:cs="Angsana New"/>
          <w:sz w:val="30"/>
          <w:szCs w:val="30"/>
        </w:rPr>
        <w:t xml:space="preserve">79.99 </w:t>
      </w:r>
      <w:r w:rsidR="00BD0D95" w:rsidRPr="008D595A">
        <w:rPr>
          <w:rFonts w:asciiTheme="majorBidi" w:hAnsiTheme="majorBidi" w:cs="Angsana New" w:hint="cs"/>
          <w:sz w:val="30"/>
          <w:szCs w:val="30"/>
          <w:cs/>
        </w:rPr>
        <w:t>แก่</w:t>
      </w:r>
      <w:r w:rsidR="000306C8" w:rsidRPr="008D595A">
        <w:rPr>
          <w:rFonts w:asciiTheme="majorBidi" w:hAnsiTheme="majorBidi" w:cs="Angsana New" w:hint="cs"/>
          <w:sz w:val="30"/>
          <w:szCs w:val="30"/>
          <w:cs/>
        </w:rPr>
        <w:t>บุคคลอื่น</w:t>
      </w:r>
      <w:r w:rsidR="0023458F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ED0FF4">
        <w:rPr>
          <w:rFonts w:asciiTheme="majorBidi" w:hAnsiTheme="majorBidi" w:cs="Angsana New"/>
          <w:sz w:val="30"/>
          <w:szCs w:val="30"/>
        </w:rPr>
        <w:t>1</w:t>
      </w:r>
      <w:r w:rsidR="0023458F">
        <w:rPr>
          <w:rFonts w:asciiTheme="majorBidi" w:hAnsiTheme="majorBidi" w:cs="Angsana New" w:hint="cs"/>
          <w:sz w:val="30"/>
          <w:szCs w:val="30"/>
          <w:cs/>
        </w:rPr>
        <w:t xml:space="preserve"> ล้านปอนด์</w:t>
      </w:r>
      <w:r w:rsidR="00C17244">
        <w:rPr>
          <w:rFonts w:asciiTheme="majorBidi" w:hAnsiTheme="majorBidi" w:cs="Angsana New" w:hint="cs"/>
          <w:sz w:val="30"/>
          <w:szCs w:val="30"/>
          <w:cs/>
        </w:rPr>
        <w:t>สเตอริงหรือเทียบเท่า</w:t>
      </w:r>
      <w:r w:rsidR="002C51BC">
        <w:rPr>
          <w:rFonts w:asciiTheme="majorBidi" w:hAnsiTheme="majorBidi" w:cs="Angsana New" w:hint="cs"/>
          <w:sz w:val="30"/>
          <w:szCs w:val="30"/>
          <w:cs/>
        </w:rPr>
        <w:t xml:space="preserve">ประมาณ </w:t>
      </w:r>
      <w:r w:rsidR="00646BB5">
        <w:rPr>
          <w:rFonts w:asciiTheme="majorBidi" w:hAnsiTheme="majorBidi" w:cs="Angsana New"/>
          <w:sz w:val="30"/>
          <w:szCs w:val="30"/>
        </w:rPr>
        <w:t>45</w:t>
      </w:r>
      <w:r w:rsidR="002C51BC">
        <w:rPr>
          <w:rFonts w:asciiTheme="majorBidi" w:hAnsiTheme="majorBidi" w:cs="Angsana New"/>
          <w:sz w:val="30"/>
          <w:szCs w:val="30"/>
        </w:rPr>
        <w:t xml:space="preserve"> </w:t>
      </w:r>
      <w:r w:rsidR="002C51B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33413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1274ED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625511"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มีกำไรจากการขายเงินลงทุน</w:t>
      </w:r>
      <w:r w:rsidR="00CC6645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8335E">
        <w:rPr>
          <w:rFonts w:asciiTheme="majorBidi" w:hAnsiTheme="majorBidi" w:cs="Angsana New"/>
          <w:sz w:val="30"/>
          <w:szCs w:val="30"/>
        </w:rPr>
        <w:t>47</w:t>
      </w:r>
      <w:r w:rsidR="000D4511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</w:p>
    <w:p w14:paraId="4F9E8591" w14:textId="533607DE" w:rsidR="00A32A2E" w:rsidRPr="00BC50EE" w:rsidRDefault="00A3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3DDC1C0" w14:textId="596BE352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32A2E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32A2E">
        <w:rPr>
          <w:rFonts w:asciiTheme="majorBidi" w:hAnsiTheme="majorBidi" w:cstheme="majorBidi"/>
          <w:sz w:val="30"/>
          <w:szCs w:val="30"/>
        </w:rPr>
        <w:t>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C1109F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C1109F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3F4B35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5150E4" w14:textId="77777777" w:rsidR="0056156A" w:rsidRPr="00BC50EE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2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803"/>
        <w:gridCol w:w="238"/>
        <w:gridCol w:w="2340"/>
        <w:gridCol w:w="241"/>
        <w:gridCol w:w="1168"/>
        <w:gridCol w:w="253"/>
        <w:gridCol w:w="854"/>
        <w:gridCol w:w="247"/>
        <w:gridCol w:w="948"/>
      </w:tblGrid>
      <w:tr w:rsidR="0056156A" w:rsidRPr="004D74D7" w14:paraId="5BB018EE" w14:textId="77777777" w:rsidTr="007B0E2B">
        <w:trPr>
          <w:trHeight w:val="20"/>
          <w:tblHeader/>
        </w:trPr>
        <w:tc>
          <w:tcPr>
            <w:tcW w:w="2803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hideMark/>
          </w:tcPr>
          <w:p w14:paraId="0DACC6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53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7B0E2B">
        <w:trPr>
          <w:trHeight w:val="20"/>
          <w:tblHeader/>
        </w:trPr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53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7B0E2B">
        <w:trPr>
          <w:trHeight w:val="20"/>
          <w:tblHeader/>
        </w:trPr>
        <w:tc>
          <w:tcPr>
            <w:tcW w:w="2803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72D1B8B9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E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E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7B0E2B">
        <w:trPr>
          <w:trHeight w:val="20"/>
          <w:tblHeader/>
        </w:trPr>
        <w:tc>
          <w:tcPr>
            <w:tcW w:w="2803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4C296087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2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55680C37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2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1283" w:rsidRPr="004D74D7" w14:paraId="2BE3C2BE" w14:textId="77777777" w:rsidTr="007B0E2B">
        <w:tc>
          <w:tcPr>
            <w:tcW w:w="5381" w:type="dxa"/>
            <w:gridSpan w:val="3"/>
          </w:tcPr>
          <w:p w14:paraId="08C9FC69" w14:textId="48072A5F" w:rsidR="00DC1283" w:rsidRPr="00FD6B09" w:rsidRDefault="00AF18BB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652A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8257A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จัดตั้งขึ้นใหม่</w:t>
            </w:r>
          </w:p>
        </w:tc>
        <w:tc>
          <w:tcPr>
            <w:tcW w:w="241" w:type="dxa"/>
            <w:vAlign w:val="center"/>
          </w:tcPr>
          <w:p w14:paraId="47E5074F" w14:textId="77777777" w:rsidR="00DC1283" w:rsidRPr="00FD6B09" w:rsidRDefault="00DC1283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center"/>
          </w:tcPr>
          <w:p w14:paraId="38564042" w14:textId="77777777" w:rsidR="00DC1283" w:rsidRPr="00FD6B09" w:rsidRDefault="00DC1283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5FEC06A8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CC83D55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8E5F212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14:paraId="188470B0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4D74D7" w14:paraId="63C514CA" w14:textId="77777777" w:rsidTr="007B0E2B">
        <w:tc>
          <w:tcPr>
            <w:tcW w:w="2803" w:type="dxa"/>
          </w:tcPr>
          <w:p w14:paraId="61B85AB1" w14:textId="089C9476" w:rsidR="00652AF5" w:rsidRPr="00FD6B09" w:rsidRDefault="008257A7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A105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105D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="005D4C1F" w:rsidRPr="005D4C1F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CP Norfolk (India) Private </w:t>
            </w:r>
          </w:p>
        </w:tc>
        <w:tc>
          <w:tcPr>
            <w:tcW w:w="238" w:type="dxa"/>
          </w:tcPr>
          <w:p w14:paraId="787C2D43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0C5CF98D" w14:textId="2F064857" w:rsidR="00652AF5" w:rsidRPr="00FD6B09" w:rsidRDefault="001F5F44" w:rsidP="00BC13D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1BA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ธุรกิจอาหารแปรรูป</w:t>
            </w:r>
          </w:p>
        </w:tc>
        <w:tc>
          <w:tcPr>
            <w:tcW w:w="241" w:type="dxa"/>
            <w:vAlign w:val="center"/>
          </w:tcPr>
          <w:p w14:paraId="65DE4EA4" w14:textId="77777777" w:rsidR="00652AF5" w:rsidRPr="00FD6B09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center"/>
          </w:tcPr>
          <w:p w14:paraId="1C7BE12B" w14:textId="352D427E" w:rsidR="00652AF5" w:rsidRPr="00FD6B09" w:rsidRDefault="008F226D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F226D">
              <w:rPr>
                <w:rFonts w:ascii="Angsana New" w:hAnsi="Angsana New" w:cs="Angsana New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253" w:type="dxa"/>
            <w:vAlign w:val="center"/>
          </w:tcPr>
          <w:p w14:paraId="5779DE33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794E317A" w14:textId="581D9E1A" w:rsidR="00652AF5" w:rsidRPr="008F226D" w:rsidRDefault="00770429" w:rsidP="00821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8</w:t>
            </w:r>
            <w:r w:rsidR="00AA4FDA">
              <w:rPr>
                <w:rFonts w:ascii="Angsana New" w:hAnsi="Angsana New" w:cs="Angsana New"/>
                <w:sz w:val="28"/>
                <w:szCs w:val="28"/>
                <w:lang w:eastAsia="th-TH"/>
              </w:rPr>
              <w:t>7</w:t>
            </w:r>
            <w:r w:rsidR="008F226D" w:rsidRPr="008F226D">
              <w:rPr>
                <w:rFonts w:ascii="Angsana New" w:hAnsi="Angsana New" w:cs="Angsana New"/>
                <w:sz w:val="28"/>
                <w:szCs w:val="28"/>
                <w:lang w:eastAsia="th-TH"/>
              </w:rPr>
              <w:t>.99</w:t>
            </w:r>
          </w:p>
        </w:tc>
        <w:tc>
          <w:tcPr>
            <w:tcW w:w="247" w:type="dxa"/>
            <w:vAlign w:val="center"/>
          </w:tcPr>
          <w:p w14:paraId="47CD0530" w14:textId="77777777" w:rsidR="00652AF5" w:rsidRPr="008F226D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1F4CE39F" w14:textId="3C55FD56" w:rsidR="00652AF5" w:rsidRPr="00CD786B" w:rsidRDefault="008F226D" w:rsidP="00E756B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78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4C1F" w:rsidRPr="004D74D7" w14:paraId="3680490A" w14:textId="77777777" w:rsidTr="007B0E2B">
        <w:tc>
          <w:tcPr>
            <w:tcW w:w="2803" w:type="dxa"/>
          </w:tcPr>
          <w:p w14:paraId="7F040061" w14:textId="72C6E165" w:rsidR="005D4C1F" w:rsidRPr="00BA105D" w:rsidRDefault="005D4C1F" w:rsidP="00823FE1">
            <w:pPr>
              <w:tabs>
                <w:tab w:val="left" w:pos="162"/>
              </w:tabs>
              <w:spacing w:line="350" w:lineRule="exact"/>
              <w:ind w:left="-114" w:right="-198" w:firstLine="37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D4C1F">
              <w:rPr>
                <w:rFonts w:ascii="Angsana New" w:hAnsi="Angsana New" w:cs="Angsana New"/>
                <w:sz w:val="28"/>
                <w:szCs w:val="28"/>
                <w:lang w:val="en-AU"/>
              </w:rPr>
              <w:t>Limited</w:t>
            </w:r>
            <w:r w:rsidR="00823FE1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="00823FE1"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8" w:type="dxa"/>
          </w:tcPr>
          <w:p w14:paraId="578F7AC1" w14:textId="77777777" w:rsidR="005D4C1F" w:rsidRPr="00FD6B09" w:rsidRDefault="005D4C1F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36651F25" w14:textId="77777777" w:rsidR="005D4C1F" w:rsidRPr="00FD6B09" w:rsidRDefault="005D4C1F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6068B0E5" w14:textId="77777777" w:rsidR="005D4C1F" w:rsidRPr="00FD6B09" w:rsidRDefault="005D4C1F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center"/>
          </w:tcPr>
          <w:p w14:paraId="2B5734F5" w14:textId="77777777" w:rsidR="005D4C1F" w:rsidRPr="00FD6B09" w:rsidRDefault="005D4C1F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B9766D5" w14:textId="77777777" w:rsidR="005D4C1F" w:rsidRPr="00FD6B09" w:rsidRDefault="005D4C1F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0A50CC54" w14:textId="77777777" w:rsidR="005D4C1F" w:rsidRPr="00FD6B09" w:rsidRDefault="005D4C1F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8BB68EA" w14:textId="77777777" w:rsidR="005D4C1F" w:rsidRPr="00FD6B09" w:rsidRDefault="005D4C1F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28B4ADE7" w14:textId="77777777" w:rsidR="005D4C1F" w:rsidRPr="00FD6B09" w:rsidRDefault="005D4C1F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4D74D7" w14:paraId="4EC8F370" w14:textId="77777777" w:rsidTr="007B0E2B">
        <w:trPr>
          <w:trHeight w:hRule="exact" w:val="144"/>
        </w:trPr>
        <w:tc>
          <w:tcPr>
            <w:tcW w:w="2803" w:type="dxa"/>
          </w:tcPr>
          <w:p w14:paraId="5A161CCC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D5B9840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5DEC966E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853E93A" w14:textId="77777777" w:rsidR="00652AF5" w:rsidRPr="00FD6B09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center"/>
          </w:tcPr>
          <w:p w14:paraId="26274C29" w14:textId="77777777" w:rsidR="00652AF5" w:rsidRPr="00FD6B09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CA17E8F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6A812098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6CC4F97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7165509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D5603" w:rsidRPr="004D74D7" w14:paraId="47CBEB5C" w14:textId="77777777" w:rsidTr="007B0E2B">
        <w:tc>
          <w:tcPr>
            <w:tcW w:w="5381" w:type="dxa"/>
            <w:gridSpan w:val="3"/>
          </w:tcPr>
          <w:p w14:paraId="169EA2CB" w14:textId="77777777" w:rsidR="005D5603" w:rsidRPr="00FD6B09" w:rsidRDefault="005D5603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ED81698" w14:textId="77777777" w:rsidR="005D5603" w:rsidRPr="00FD6B09" w:rsidRDefault="005D5603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center"/>
          </w:tcPr>
          <w:p w14:paraId="22E79EAF" w14:textId="77777777" w:rsidR="005D5603" w:rsidRPr="00FD6B09" w:rsidRDefault="005D5603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2ABF74C5" w14:textId="77777777" w:rsidR="005D5603" w:rsidRPr="00FD6B09" w:rsidRDefault="005D560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0DEF7134" w14:textId="77777777" w:rsidR="005D5603" w:rsidRPr="00FD6B09" w:rsidRDefault="005D560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35D67DE1" w14:textId="77777777" w:rsidR="005D5603" w:rsidRPr="00FD6B09" w:rsidRDefault="005D560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00A7FE1A" w14:textId="77777777" w:rsidR="005D5603" w:rsidRPr="00FD6B09" w:rsidRDefault="005D560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4D74D7" w14:paraId="58E890F4" w14:textId="77777777" w:rsidTr="007B0E2B">
        <w:tc>
          <w:tcPr>
            <w:tcW w:w="5381" w:type="dxa"/>
            <w:gridSpan w:val="3"/>
          </w:tcPr>
          <w:p w14:paraId="6748B541" w14:textId="36E91D35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53E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</w:t>
            </w:r>
            <w:r w:rsidR="00143594" w:rsidRPr="001A53E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ที่มีการเปลี่ยนแปลงสัดส่วนการถือหุ้น</w:t>
            </w:r>
          </w:p>
        </w:tc>
        <w:tc>
          <w:tcPr>
            <w:tcW w:w="241" w:type="dxa"/>
            <w:vAlign w:val="center"/>
          </w:tcPr>
          <w:p w14:paraId="6B5E74B3" w14:textId="77777777" w:rsidR="00652AF5" w:rsidRPr="00FD6B09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center"/>
          </w:tcPr>
          <w:p w14:paraId="21AFDB0F" w14:textId="77777777" w:rsidR="00652AF5" w:rsidRPr="00FD6B09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727394CE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5720922E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794C58E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416BA011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493436" w:rsidRPr="00BA105D" w14:paraId="733180B4" w14:textId="77777777" w:rsidTr="007B0E2B">
        <w:trPr>
          <w:trHeight w:val="288"/>
        </w:trPr>
        <w:tc>
          <w:tcPr>
            <w:tcW w:w="2803" w:type="dxa"/>
          </w:tcPr>
          <w:p w14:paraId="766996DF" w14:textId="608819DA" w:rsidR="00493436" w:rsidRPr="00BA105D" w:rsidRDefault="00DF078A" w:rsidP="00954C7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105D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BA105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16C7A" w:rsidRPr="00516C7A">
              <w:rPr>
                <w:rFonts w:ascii="Angsana New" w:hAnsi="Angsana New" w:cs="Angsana New"/>
                <w:sz w:val="28"/>
                <w:szCs w:val="28"/>
              </w:rPr>
              <w:t xml:space="preserve">Sheng Da Foods Co., Ltd.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516C7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4BCDE35F" w14:textId="77777777" w:rsidR="00493436" w:rsidRPr="00BA105D" w:rsidRDefault="00493436" w:rsidP="00954C72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34987ED1" w14:textId="513F0EDA" w:rsidR="00493436" w:rsidRPr="00BA105D" w:rsidRDefault="00620A31" w:rsidP="007B32E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ธุรกิจ</w:t>
            </w:r>
            <w:r w:rsidR="00540C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ไก่ไข่</w:t>
            </w:r>
          </w:p>
        </w:tc>
        <w:tc>
          <w:tcPr>
            <w:tcW w:w="241" w:type="dxa"/>
            <w:vAlign w:val="center"/>
          </w:tcPr>
          <w:p w14:paraId="5945E075" w14:textId="77777777" w:rsidR="00493436" w:rsidRPr="00BA105D" w:rsidRDefault="00493436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68C0BBBF" w14:textId="212E304E" w:rsidR="00493436" w:rsidRPr="00BA105D" w:rsidRDefault="00B01274" w:rsidP="00954C7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</w:t>
            </w:r>
            <w:r w:rsidR="005A60CE">
              <w:rPr>
                <w:rFonts w:ascii="Angsana New" w:hAnsi="Angsana New" w:cs="Angsana New" w:hint="cs"/>
                <w:sz w:val="28"/>
                <w:szCs w:val="28"/>
                <w:cs/>
              </w:rPr>
              <w:t>ณรัฐ</w:t>
            </w:r>
            <w:r w:rsidR="006D075D">
              <w:rPr>
                <w:rFonts w:ascii="Angsana New" w:hAnsi="Angsana New" w:cs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44EF8705" w14:textId="77777777" w:rsidR="00493436" w:rsidRPr="00BA105D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41BB597" w14:textId="6804B972" w:rsidR="00493436" w:rsidRPr="00BA105D" w:rsidRDefault="00123DFA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16.27</w:t>
            </w:r>
          </w:p>
        </w:tc>
        <w:tc>
          <w:tcPr>
            <w:tcW w:w="247" w:type="dxa"/>
            <w:vAlign w:val="center"/>
          </w:tcPr>
          <w:p w14:paraId="2612357A" w14:textId="77777777" w:rsidR="00493436" w:rsidRPr="00BA105D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39A5812" w14:textId="65A3AD59" w:rsidR="00493436" w:rsidRPr="00BA105D" w:rsidRDefault="006D075D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14.92</w:t>
            </w:r>
          </w:p>
        </w:tc>
      </w:tr>
      <w:tr w:rsidR="006D075D" w:rsidRPr="00BA105D" w14:paraId="25F853EF" w14:textId="77777777" w:rsidTr="007B0E2B">
        <w:tc>
          <w:tcPr>
            <w:tcW w:w="2803" w:type="dxa"/>
          </w:tcPr>
          <w:p w14:paraId="4C7361A7" w14:textId="77777777" w:rsidR="006D075D" w:rsidRPr="00BA105D" w:rsidRDefault="006D075D" w:rsidP="00DF078A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1761D5C" w14:textId="77777777" w:rsidR="006D075D" w:rsidRPr="00BA105D" w:rsidRDefault="006D075D" w:rsidP="00DF078A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2B511629" w14:textId="77777777" w:rsidR="006D075D" w:rsidRDefault="006D075D" w:rsidP="00DF078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60CBDE2A" w14:textId="77777777" w:rsidR="006D075D" w:rsidRPr="00BA105D" w:rsidRDefault="006D075D" w:rsidP="00DF078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0816CA3D" w14:textId="2F0E1D18" w:rsidR="006D075D" w:rsidRDefault="006D075D" w:rsidP="00DF078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ไต้หวัน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6D594134" w14:textId="77777777" w:rsidR="006D075D" w:rsidRPr="00BA105D" w:rsidRDefault="006D075D" w:rsidP="00DF078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142746D4" w14:textId="77777777" w:rsidR="006D075D" w:rsidRPr="00BA105D" w:rsidRDefault="006D075D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1D4EBE3" w14:textId="77777777" w:rsidR="006D075D" w:rsidRPr="00BA105D" w:rsidRDefault="006D075D" w:rsidP="00DF078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06A3823" w14:textId="77777777" w:rsidR="006D075D" w:rsidRPr="00BA105D" w:rsidRDefault="006D075D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C13BB7" w:rsidRPr="00BA105D" w14:paraId="07A24603" w14:textId="77777777" w:rsidTr="007B0E2B">
        <w:trPr>
          <w:trHeight w:val="288"/>
        </w:trPr>
        <w:tc>
          <w:tcPr>
            <w:tcW w:w="2803" w:type="dxa"/>
          </w:tcPr>
          <w:p w14:paraId="49ECA146" w14:textId="79FF73FA" w:rsidR="00C13BB7" w:rsidRPr="00BA105D" w:rsidRDefault="002D2120" w:rsidP="00C13BB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13BB7" w:rsidRPr="00BA105D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r w:rsidR="00C13BB7" w:rsidRPr="00E37D9F">
              <w:rPr>
                <w:rFonts w:ascii="Angsana New" w:hAnsi="Angsana New" w:cs="Angsana New"/>
                <w:sz w:val="28"/>
                <w:szCs w:val="28"/>
              </w:rPr>
              <w:t xml:space="preserve">CP </w:t>
            </w:r>
            <w:proofErr w:type="spellStart"/>
            <w:r w:rsidR="00C13BB7" w:rsidRPr="00E37D9F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="00C13BB7" w:rsidRPr="00E37D9F">
              <w:rPr>
                <w:rFonts w:ascii="Angsana New" w:hAnsi="Angsana New" w:cs="Angsana New"/>
                <w:sz w:val="28"/>
                <w:szCs w:val="28"/>
              </w:rPr>
              <w:t xml:space="preserve"> Limited</w:t>
            </w:r>
            <w:r w:rsidR="00C13BB7" w:rsidRPr="00BA105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13BB7"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C13BB7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</w:t>
            </w:r>
            <w:r w:rsidR="00C13BB7"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5F3CDE7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52ED7BB" w14:textId="35343073" w:rsidR="00C13BB7" w:rsidRPr="00BA105D" w:rsidRDefault="00C13BB7" w:rsidP="00C13BB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3116FF58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A4EA7B6" w14:textId="2E337A61" w:rsidR="00C13BB7" w:rsidRPr="00BA105D" w:rsidRDefault="00C13BB7" w:rsidP="00C13BB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53" w:type="dxa"/>
            <w:vAlign w:val="center"/>
          </w:tcPr>
          <w:p w14:paraId="1684DBAB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01EBEDD7" w14:textId="07EAA379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7" w:type="dxa"/>
            <w:vAlign w:val="center"/>
          </w:tcPr>
          <w:p w14:paraId="531005DB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8BD779B" w14:textId="4F8E1054" w:rsidR="00C13BB7" w:rsidRPr="00BA105D" w:rsidRDefault="00C13BB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C13BB7" w:rsidRPr="00BA105D" w14:paraId="38E9994A" w14:textId="77777777" w:rsidTr="007B0E2B">
        <w:trPr>
          <w:trHeight w:val="288"/>
        </w:trPr>
        <w:tc>
          <w:tcPr>
            <w:tcW w:w="2803" w:type="dxa"/>
          </w:tcPr>
          <w:p w14:paraId="00FA8A7B" w14:textId="13AB7394" w:rsidR="00C13BB7" w:rsidRPr="00BA105D" w:rsidRDefault="00C13BB7" w:rsidP="00992FE4">
            <w:pPr>
              <w:tabs>
                <w:tab w:val="left" w:pos="162"/>
              </w:tabs>
              <w:spacing w:line="350" w:lineRule="exact"/>
              <w:ind w:left="271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F07E0">
              <w:rPr>
                <w:rFonts w:ascii="Angsana New" w:hAnsi="Angsana New" w:cs="Angsana New"/>
                <w:sz w:val="28"/>
                <w:szCs w:val="28"/>
              </w:rPr>
              <w:t>.1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proofErr w:type="spellStart"/>
            <w:r w:rsidRPr="000F7498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0F7498">
              <w:rPr>
                <w:rFonts w:ascii="Angsana New" w:hAnsi="Angsana New" w:cs="Angsana New"/>
                <w:sz w:val="28"/>
                <w:szCs w:val="28"/>
              </w:rPr>
              <w:t xml:space="preserve"> Holdings Limited</w:t>
            </w:r>
          </w:p>
        </w:tc>
        <w:tc>
          <w:tcPr>
            <w:tcW w:w="238" w:type="dxa"/>
          </w:tcPr>
          <w:p w14:paraId="269F4A0A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7E8396B" w14:textId="03A8C558" w:rsidR="00C13BB7" w:rsidRPr="00BA105D" w:rsidRDefault="00C13BB7" w:rsidP="00C13BB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กิจการร้านอาหาร</w:t>
            </w:r>
          </w:p>
        </w:tc>
        <w:tc>
          <w:tcPr>
            <w:tcW w:w="241" w:type="dxa"/>
            <w:vAlign w:val="center"/>
          </w:tcPr>
          <w:p w14:paraId="32EFA6A9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2ED96907" w14:textId="7CA77C4F" w:rsidR="00C13BB7" w:rsidRPr="00BA105D" w:rsidRDefault="00C13BB7" w:rsidP="00C13BB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53" w:type="dxa"/>
            <w:vAlign w:val="center"/>
          </w:tcPr>
          <w:p w14:paraId="659EFDE5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1F7F178E" w14:textId="4058DD82" w:rsidR="00C13BB7" w:rsidRPr="00BA105D" w:rsidRDefault="00C13BB7" w:rsidP="00E3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7" w:type="dxa"/>
            <w:vAlign w:val="center"/>
          </w:tcPr>
          <w:p w14:paraId="69B7627F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3B4AA004" w14:textId="2C3692FA" w:rsidR="00C13BB7" w:rsidRPr="00BA105D" w:rsidRDefault="00C13BB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C13BB7" w:rsidRPr="00BA105D" w14:paraId="7A841C44" w14:textId="77777777" w:rsidTr="007B0E2B">
        <w:trPr>
          <w:trHeight w:val="288"/>
        </w:trPr>
        <w:tc>
          <w:tcPr>
            <w:tcW w:w="2803" w:type="dxa"/>
          </w:tcPr>
          <w:p w14:paraId="221CFDAA" w14:textId="201ECECA" w:rsidR="00C13BB7" w:rsidRPr="00BA105D" w:rsidRDefault="00AF07E0" w:rsidP="006154CF">
            <w:pPr>
              <w:tabs>
                <w:tab w:val="left" w:pos="162"/>
              </w:tabs>
              <w:spacing w:line="350" w:lineRule="exact"/>
              <w:ind w:left="271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2.2</w:t>
            </w:r>
            <w:r w:rsidR="00C13BB7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proofErr w:type="spellStart"/>
            <w:r w:rsidR="00C13BB7" w:rsidRPr="000C2D8E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="00C13BB7" w:rsidRPr="000C2D8E">
              <w:rPr>
                <w:rFonts w:ascii="Angsana New" w:hAnsi="Angsana New" w:cs="Angsana New"/>
                <w:sz w:val="28"/>
                <w:szCs w:val="28"/>
              </w:rPr>
              <w:t xml:space="preserve"> Noodle Trading </w:t>
            </w:r>
          </w:p>
        </w:tc>
        <w:tc>
          <w:tcPr>
            <w:tcW w:w="238" w:type="dxa"/>
          </w:tcPr>
          <w:p w14:paraId="4D3C1F26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1683DE15" w14:textId="6262FD67" w:rsidR="00C13BB7" w:rsidRPr="00BA105D" w:rsidRDefault="00C13BB7" w:rsidP="00C13BB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กิจการให้เช่าอสังหาริมทรัพย์</w:t>
            </w:r>
          </w:p>
        </w:tc>
        <w:tc>
          <w:tcPr>
            <w:tcW w:w="241" w:type="dxa"/>
            <w:vAlign w:val="center"/>
          </w:tcPr>
          <w:p w14:paraId="5BEB86F9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75A5D2E6" w14:textId="0AA03BED" w:rsidR="00C13BB7" w:rsidRPr="00BA105D" w:rsidRDefault="00C13BB7" w:rsidP="00C13BB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53" w:type="dxa"/>
            <w:vAlign w:val="center"/>
          </w:tcPr>
          <w:p w14:paraId="7598B697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7EA1B490" w14:textId="4027AEF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7" w:type="dxa"/>
            <w:vAlign w:val="center"/>
          </w:tcPr>
          <w:p w14:paraId="1C99064E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359399E8" w14:textId="4D701897" w:rsidR="00C13BB7" w:rsidRPr="00BA105D" w:rsidRDefault="00C13BB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C13BB7" w:rsidRPr="00BA105D" w14:paraId="2C6043A9" w14:textId="77777777" w:rsidTr="007B0E2B">
        <w:tc>
          <w:tcPr>
            <w:tcW w:w="2803" w:type="dxa"/>
          </w:tcPr>
          <w:p w14:paraId="5F8D9EC3" w14:textId="7AE9C8A1" w:rsidR="00C13BB7" w:rsidRPr="00BA105D" w:rsidRDefault="00C13BB7" w:rsidP="00BC50EE">
            <w:pPr>
              <w:tabs>
                <w:tab w:val="clear" w:pos="227"/>
                <w:tab w:val="clear" w:pos="454"/>
                <w:tab w:val="left" w:pos="460"/>
              </w:tabs>
              <w:spacing w:line="350" w:lineRule="exact"/>
              <w:ind w:left="752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C2D8E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238" w:type="dxa"/>
          </w:tcPr>
          <w:p w14:paraId="57107F6C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2EF5313F" w14:textId="77777777" w:rsidR="00C13BB7" w:rsidRPr="00BA105D" w:rsidRDefault="00C13BB7" w:rsidP="00C13BB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0F6EFDA7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3005B940" w14:textId="77777777" w:rsidR="00C13BB7" w:rsidRPr="00BA105D" w:rsidRDefault="00C13BB7" w:rsidP="00C13BB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66A08DF6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872FBAC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E2DBF24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C0A90C3" w14:textId="77777777" w:rsidR="00C13BB7" w:rsidRPr="00BA105D" w:rsidRDefault="00C13BB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C13BB7" w:rsidRPr="00BA105D" w14:paraId="74F0B853" w14:textId="77777777" w:rsidTr="007B0E2B">
        <w:trPr>
          <w:trHeight w:val="288"/>
        </w:trPr>
        <w:tc>
          <w:tcPr>
            <w:tcW w:w="5622" w:type="dxa"/>
            <w:gridSpan w:val="4"/>
            <w:vAlign w:val="center"/>
          </w:tcPr>
          <w:p w14:paraId="73354A09" w14:textId="0DA5B6BF" w:rsidR="00C13BB7" w:rsidRPr="00BA105D" w:rsidRDefault="00C13BB7" w:rsidP="00C13BB7">
            <w:pPr>
              <w:ind w:left="-108" w:right="-19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ทางตรงและทางอ้อม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ที่เปลี่ยน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68" w:type="dxa"/>
            <w:vAlign w:val="center"/>
          </w:tcPr>
          <w:p w14:paraId="5E662118" w14:textId="77777777" w:rsidR="00C13BB7" w:rsidRPr="00BA105D" w:rsidRDefault="00C13BB7" w:rsidP="00C13BB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0F10903B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0979DA3D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2B60F7B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3D7CB9CD" w14:textId="77777777" w:rsidR="00C13BB7" w:rsidRPr="00BA105D" w:rsidRDefault="00C13BB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453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C13BB7" w:rsidRPr="00BA105D" w14:paraId="1F4E6805" w14:textId="77777777" w:rsidTr="007B0E2B">
        <w:trPr>
          <w:trHeight w:hRule="exact" w:val="362"/>
        </w:trPr>
        <w:tc>
          <w:tcPr>
            <w:tcW w:w="2803" w:type="dxa"/>
          </w:tcPr>
          <w:p w14:paraId="687A7762" w14:textId="27952D90" w:rsidR="00C13BB7" w:rsidRPr="00BA105D" w:rsidRDefault="00C13BB7" w:rsidP="00C13BB7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A105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105D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บริษัท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ซีพีเอฟ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โกลบอล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ฟู้ด</w:t>
            </w:r>
          </w:p>
        </w:tc>
        <w:tc>
          <w:tcPr>
            <w:tcW w:w="238" w:type="dxa"/>
          </w:tcPr>
          <w:p w14:paraId="3D42E2A3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9FD609B" w14:textId="7D61BD01" w:rsidR="00C13BB7" w:rsidRPr="00BA105D" w:rsidRDefault="00DE0837" w:rsidP="00C13BB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จัดจำหน่าย</w:t>
            </w:r>
            <w:r w:rsidR="00C13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ผลิตภัณฑ์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อาหาร</w:t>
            </w:r>
          </w:p>
        </w:tc>
        <w:tc>
          <w:tcPr>
            <w:tcW w:w="241" w:type="dxa"/>
            <w:vAlign w:val="center"/>
          </w:tcPr>
          <w:p w14:paraId="186FE889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18389B86" w14:textId="44456A22" w:rsidR="00C13BB7" w:rsidRPr="00BA105D" w:rsidRDefault="00C13BB7" w:rsidP="00C13BB7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53" w:type="dxa"/>
            <w:vAlign w:val="center"/>
          </w:tcPr>
          <w:p w14:paraId="4EB32FA8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4B3820EA" w14:textId="4F707CF4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  <w:tc>
          <w:tcPr>
            <w:tcW w:w="247" w:type="dxa"/>
            <w:vAlign w:val="center"/>
          </w:tcPr>
          <w:p w14:paraId="43538587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763661AF" w14:textId="1C67CAED" w:rsidR="00C13BB7" w:rsidRPr="00BA105D" w:rsidRDefault="00C13BB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</w:tr>
      <w:tr w:rsidR="00C13BB7" w:rsidRPr="00BA105D" w14:paraId="20340C80" w14:textId="77777777" w:rsidTr="007B0E2B">
        <w:trPr>
          <w:trHeight w:hRule="exact" w:val="362"/>
        </w:trPr>
        <w:tc>
          <w:tcPr>
            <w:tcW w:w="2803" w:type="dxa"/>
          </w:tcPr>
          <w:p w14:paraId="2FB7676C" w14:textId="1207DBA5" w:rsidR="00C13BB7" w:rsidRPr="00BA105D" w:rsidRDefault="00C13BB7" w:rsidP="00C13BB7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โซลูชั่น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จำกัด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(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มหาชน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>)</w:t>
            </w:r>
          </w:p>
        </w:tc>
        <w:tc>
          <w:tcPr>
            <w:tcW w:w="238" w:type="dxa"/>
          </w:tcPr>
          <w:p w14:paraId="2A0768E9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95081D7" w14:textId="57352603" w:rsidR="00C13BB7" w:rsidRPr="00BA105D" w:rsidRDefault="00C13BB7" w:rsidP="00DE083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20921516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1F3FA9C3" w14:textId="77777777" w:rsidR="00C13BB7" w:rsidRPr="00BA105D" w:rsidRDefault="00C13BB7" w:rsidP="00C13BB7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68605D3A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53E56D89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3A7F717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7DBEEA6B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C13BB7" w:rsidRPr="00BA105D" w14:paraId="4DAAAC06" w14:textId="77777777" w:rsidTr="007B0E2B">
        <w:trPr>
          <w:trHeight w:hRule="exact" w:val="362"/>
        </w:trPr>
        <w:tc>
          <w:tcPr>
            <w:tcW w:w="2803" w:type="dxa"/>
          </w:tcPr>
          <w:p w14:paraId="19C1E169" w14:textId="48B7A51D" w:rsidR="00C13BB7" w:rsidRPr="00356795" w:rsidRDefault="00C13BB7" w:rsidP="00C13BB7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ซีพีเอฟ เทรดดิ้ง</w:t>
            </w:r>
          </w:p>
        </w:tc>
        <w:tc>
          <w:tcPr>
            <w:tcW w:w="238" w:type="dxa"/>
          </w:tcPr>
          <w:p w14:paraId="3DF13370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694F35AA" w14:textId="77777777" w:rsidR="00C13BB7" w:rsidRDefault="00C13BB7" w:rsidP="00C13BB7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1ECA9CC4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DECD528" w14:textId="77777777" w:rsidR="00C13BB7" w:rsidRPr="00BA105D" w:rsidRDefault="00C13BB7" w:rsidP="00C13BB7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61BA4415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41D2D0B1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F9CE1D4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50905F73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C13BB7" w:rsidRPr="00BA105D" w14:paraId="50B73C09" w14:textId="77777777" w:rsidTr="007B0E2B">
        <w:trPr>
          <w:trHeight w:hRule="exact" w:val="362"/>
        </w:trPr>
        <w:tc>
          <w:tcPr>
            <w:tcW w:w="2803" w:type="dxa"/>
          </w:tcPr>
          <w:p w14:paraId="4D78FC8F" w14:textId="5EA706AB" w:rsidR="00C13BB7" w:rsidRPr="004D74D7" w:rsidRDefault="00C13BB7" w:rsidP="00C13BB7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57DCD32" w14:textId="77777777" w:rsidR="00C13BB7" w:rsidRPr="00BA105D" w:rsidRDefault="00C13BB7" w:rsidP="00C13BB7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3635C970" w14:textId="77777777" w:rsidR="00C13BB7" w:rsidRDefault="00C13BB7" w:rsidP="00C13BB7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487D9219" w14:textId="77777777" w:rsidR="00C13BB7" w:rsidRPr="00BA105D" w:rsidRDefault="00C13BB7" w:rsidP="00C13BB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145A9CB4" w14:textId="77777777" w:rsidR="00C13BB7" w:rsidRPr="00BA105D" w:rsidRDefault="00C13BB7" w:rsidP="00C13BB7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33A7423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24865F3F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200C987" w14:textId="77777777" w:rsidR="00C13BB7" w:rsidRPr="00BA105D" w:rsidRDefault="00C13BB7" w:rsidP="00C13BB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0340317D" w14:textId="77777777" w:rsidR="00C13BB7" w:rsidRPr="00BA105D" w:rsidRDefault="00C13BB7" w:rsidP="00C1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</w:tbl>
    <w:p w14:paraId="4EFF7E87" w14:textId="77777777" w:rsidR="009559B5" w:rsidRPr="002F649B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B98DD" w14:textId="3D8C96D2" w:rsidR="003877EF" w:rsidRPr="00BA105D" w:rsidRDefault="005A4B1D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BA105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BA105D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8217F" w:rsidRPr="000B6BF4">
        <w:t xml:space="preserve"> </w:t>
      </w:r>
      <w:r w:rsidR="000B6BF4" w:rsidRPr="000B6BF4">
        <w:rPr>
          <w:rFonts w:asciiTheme="majorBidi" w:hAnsiTheme="majorBidi" w:cstheme="majorBidi"/>
          <w:color w:val="000000"/>
          <w:sz w:val="30"/>
          <w:szCs w:val="30"/>
        </w:rPr>
        <w:t>CPF (India) Private Limited</w:t>
      </w:r>
      <w:r w:rsidR="003A4F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A4F7B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C67BE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67BE1" w:rsidRPr="00C67BE1">
        <w:rPr>
          <w:rFonts w:asciiTheme="majorBidi" w:hAnsiTheme="majorBidi" w:cstheme="majorBidi"/>
          <w:color w:val="000000"/>
          <w:sz w:val="30"/>
          <w:szCs w:val="30"/>
        </w:rPr>
        <w:t>Norfolk Foods (Private) Limited</w:t>
      </w:r>
    </w:p>
    <w:p w14:paraId="55AE223E" w14:textId="3CA937DF" w:rsidR="000B6BF4" w:rsidRPr="00BA105D" w:rsidRDefault="00642E92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34D0" w:rsidRPr="00BA105D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642E92">
        <w:t xml:space="preserve"> </w:t>
      </w:r>
      <w:r w:rsidRPr="00642E92">
        <w:rPr>
          <w:rFonts w:asciiTheme="majorBidi" w:hAnsiTheme="majorBidi" w:cstheme="majorBidi"/>
          <w:color w:val="000000"/>
          <w:sz w:val="30"/>
          <w:szCs w:val="30"/>
        </w:rPr>
        <w:t>Charoen P</w:t>
      </w:r>
      <w:r w:rsidRPr="002F649B">
        <w:rPr>
          <w:rFonts w:asciiTheme="majorBidi" w:hAnsiTheme="majorBidi" w:cstheme="majorBidi"/>
          <w:color w:val="000000"/>
          <w:sz w:val="30"/>
          <w:szCs w:val="30"/>
        </w:rPr>
        <w:t>okphand</w:t>
      </w:r>
      <w:r w:rsidRPr="00642E92">
        <w:rPr>
          <w:rFonts w:asciiTheme="majorBidi" w:hAnsiTheme="majorBidi" w:cstheme="majorBidi"/>
          <w:color w:val="000000"/>
          <w:sz w:val="30"/>
          <w:szCs w:val="30"/>
        </w:rPr>
        <w:t xml:space="preserve"> Enterprise (Taiwan) Co.,</w:t>
      </w:r>
      <w:r w:rsidR="00014BE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42E92">
        <w:rPr>
          <w:rFonts w:asciiTheme="majorBidi" w:hAnsiTheme="majorBidi" w:cstheme="majorBidi"/>
          <w:color w:val="000000"/>
          <w:sz w:val="30"/>
          <w:szCs w:val="30"/>
        </w:rPr>
        <w:t>Ltd.</w:t>
      </w:r>
    </w:p>
    <w:p w14:paraId="10E1EDDB" w14:textId="47668386" w:rsidR="00C65657" w:rsidRPr="005B122B" w:rsidRDefault="00642E92" w:rsidP="005B122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 xml:space="preserve"> </w:t>
      </w:r>
      <w:r w:rsidRPr="00BA105D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53CEF" w:rsidRPr="00453CEF">
        <w:rPr>
          <w:rFonts w:asciiTheme="majorBidi" w:hAnsiTheme="majorBidi" w:cstheme="majorBidi"/>
          <w:color w:val="000000"/>
          <w:sz w:val="30"/>
          <w:szCs w:val="30"/>
        </w:rPr>
        <w:t>CPF Netherlands B.V.</w:t>
      </w:r>
    </w:p>
    <w:p w14:paraId="16979FE1" w14:textId="6EF47921" w:rsidR="005B122B" w:rsidRDefault="005B122B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33D7C865" w14:textId="782FA99F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578B3E48" w14:textId="13E1445F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4408BFC9" w14:textId="1EB2629B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3C7D8CF4" w14:textId="379552C5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76951925" w14:textId="50F28884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036C1556" w14:textId="647B2E80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7717525B" w14:textId="77777777" w:rsidR="007B725F" w:rsidRDefault="007B725F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64B3CF6C" w14:textId="612943CA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071A8942" w14:textId="20105988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2E4784DC" w14:textId="08C0A638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61B571F5" w14:textId="08E1A604" w:rsidR="00AC0940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53AA8B0B" w14:textId="77777777" w:rsidR="00AC0940" w:rsidRPr="005B122B" w:rsidRDefault="00AC0940" w:rsidP="005B122B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7802D17D" w14:textId="02D82AC5" w:rsidR="00D67D1C" w:rsidRPr="00283726" w:rsidRDefault="009371E9" w:rsidP="00D67D1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D67D1C" w:rsidRPr="00B2388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B23888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1F2BADA3" w14:textId="77777777" w:rsidR="00D67D1C" w:rsidRPr="00A065FB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</w:rPr>
      </w:pPr>
    </w:p>
    <w:p w14:paraId="69B0F831" w14:textId="2D0021C9" w:rsidR="00D67D1C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รายการเคลื่อนไหวสำหรับงวดสามเดือนสิ้นสุดวันที่ </w:t>
      </w:r>
      <w:r w:rsidRPr="00AB2614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6689B0AC" w14:textId="77777777" w:rsidR="00DE0837" w:rsidRPr="00283726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980"/>
        <w:gridCol w:w="271"/>
        <w:gridCol w:w="1952"/>
      </w:tblGrid>
      <w:tr w:rsidR="00D67D1C" w:rsidRPr="00283726" w14:paraId="40558BD2" w14:textId="77777777" w:rsidTr="00A065FB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D8683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00A12002" w14:textId="77777777" w:rsidR="00D67D1C" w:rsidRPr="00283726" w:rsidRDefault="00D67D1C" w:rsidP="00A065FB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283726" w14:paraId="71972D8F" w14:textId="77777777" w:rsidTr="00A065FB">
        <w:tc>
          <w:tcPr>
            <w:tcW w:w="5094" w:type="dxa"/>
            <w:vAlign w:val="bottom"/>
          </w:tcPr>
          <w:p w14:paraId="2CE1DFBE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283726" w14:paraId="4660E5E7" w14:textId="77777777" w:rsidTr="00A065FB">
        <w:tc>
          <w:tcPr>
            <w:tcW w:w="5094" w:type="dxa"/>
            <w:shd w:val="clear" w:color="auto" w:fill="auto"/>
            <w:vAlign w:val="bottom"/>
          </w:tcPr>
          <w:p w14:paraId="0ABE2510" w14:textId="2F4D6EFC" w:rsidR="007B0E2B" w:rsidRPr="005B1222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1A53E5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1A53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A53E5">
              <w:rPr>
                <w:rFonts w:asciiTheme="majorBidi" w:hAnsiTheme="majorBidi" w:cstheme="majorBidi"/>
                <w:sz w:val="30"/>
                <w:szCs w:val="30"/>
              </w:rPr>
              <w:t>HyLife</w:t>
            </w:r>
            <w:proofErr w:type="spellEnd"/>
            <w:r w:rsidRPr="001A53E5">
              <w:rPr>
                <w:rFonts w:asciiTheme="majorBidi" w:hAnsiTheme="majorBidi" w:cstheme="majorBidi"/>
                <w:sz w:val="30"/>
                <w:szCs w:val="30"/>
              </w:rPr>
              <w:t xml:space="preserve"> Group Holdings Ltd.</w:t>
            </w:r>
          </w:p>
        </w:tc>
        <w:tc>
          <w:tcPr>
            <w:tcW w:w="1980" w:type="dxa"/>
            <w:vAlign w:val="bottom"/>
          </w:tcPr>
          <w:p w14:paraId="3BA080FF" w14:textId="48A7732B" w:rsidR="007B0E2B" w:rsidRPr="001B0E2E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0E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1,183</w:t>
            </w:r>
          </w:p>
        </w:tc>
        <w:tc>
          <w:tcPr>
            <w:tcW w:w="271" w:type="dxa"/>
            <w:vAlign w:val="bottom"/>
          </w:tcPr>
          <w:p w14:paraId="17819A98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2" w:type="dxa"/>
            <w:vAlign w:val="bottom"/>
          </w:tcPr>
          <w:p w14:paraId="62147888" w14:textId="5AFA063F" w:rsidR="007B0E2B" w:rsidRPr="00A84F0D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283726" w14:paraId="5A148BA1" w14:textId="77777777" w:rsidTr="00A065FB">
        <w:tc>
          <w:tcPr>
            <w:tcW w:w="5094" w:type="dxa"/>
            <w:shd w:val="clear" w:color="auto" w:fill="auto"/>
            <w:vAlign w:val="bottom"/>
          </w:tcPr>
          <w:p w14:paraId="6A62AD6A" w14:textId="347970B1" w:rsidR="007B0E2B" w:rsidRPr="00BA105D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122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ออลล์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>) (“</w:t>
            </w:r>
            <w:r w:rsidRPr="00A701F4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980" w:type="dxa"/>
            <w:vAlign w:val="bottom"/>
          </w:tcPr>
          <w:p w14:paraId="66A3BDBB" w14:textId="1770B471" w:rsidR="007B0E2B" w:rsidRPr="00283726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0E2E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2" w:type="dxa"/>
            <w:vAlign w:val="bottom"/>
          </w:tcPr>
          <w:p w14:paraId="0A2F77D3" w14:textId="552ACCB3" w:rsidR="007B0E2B" w:rsidRPr="00A84F0D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283726" w14:paraId="7F779E6C" w14:textId="77777777" w:rsidTr="00A065FB">
        <w:tc>
          <w:tcPr>
            <w:tcW w:w="5094" w:type="dxa"/>
            <w:shd w:val="clear" w:color="auto" w:fill="auto"/>
            <w:vAlign w:val="bottom"/>
          </w:tcPr>
          <w:p w14:paraId="613D7F3F" w14:textId="38B7E8A2" w:rsidR="007B0E2B" w:rsidRPr="00BA105D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ขายเงินลงทุนใน </w:t>
            </w:r>
            <w:r w:rsidRPr="00E453D0">
              <w:rPr>
                <w:rFonts w:asciiTheme="majorBidi" w:hAnsiTheme="majorBidi" w:cstheme="majorBidi"/>
                <w:sz w:val="30"/>
                <w:szCs w:val="30"/>
              </w:rPr>
              <w:t>CPALL</w:t>
            </w:r>
          </w:p>
        </w:tc>
        <w:tc>
          <w:tcPr>
            <w:tcW w:w="1980" w:type="dxa"/>
          </w:tcPr>
          <w:p w14:paraId="0F4772F9" w14:textId="16A1DA2E" w:rsidR="007B0E2B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B0E2E">
              <w:rPr>
                <w:rFonts w:asciiTheme="majorBidi" w:hAnsiTheme="majorBidi" w:cstheme="majorBidi"/>
                <w:sz w:val="30"/>
                <w:szCs w:val="30"/>
              </w:rPr>
              <w:t>1,237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43128131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2" w:type="dxa"/>
          </w:tcPr>
          <w:p w14:paraId="37F2FA43" w14:textId="65FBBFCC" w:rsidR="007B0E2B" w:rsidRPr="00A84F0D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283726" w14:paraId="4AD5B29C" w14:textId="77777777" w:rsidTr="00A065FB">
        <w:tc>
          <w:tcPr>
            <w:tcW w:w="5094" w:type="dxa"/>
            <w:shd w:val="clear" w:color="auto" w:fill="auto"/>
            <w:vAlign w:val="bottom"/>
          </w:tcPr>
          <w:p w14:paraId="6D1A6C59" w14:textId="797EE946" w:rsidR="007B0E2B" w:rsidRPr="00B2388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980" w:type="dxa"/>
            <w:vAlign w:val="bottom"/>
          </w:tcPr>
          <w:p w14:paraId="29BB7E01" w14:textId="3C886BDF" w:rsidR="007B0E2B" w:rsidRPr="00B23888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38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</w:t>
            </w:r>
            <w:r w:rsidRPr="00B2388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</w:t>
            </w:r>
            <w:r w:rsidRPr="00B238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48697B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52" w:type="dxa"/>
            <w:vAlign w:val="bottom"/>
          </w:tcPr>
          <w:p w14:paraId="0F264946" w14:textId="602B1C68" w:rsidR="007B0E2B" w:rsidRPr="00A84F0D" w:rsidRDefault="007B0E2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283726" w14:paraId="24B503CB" w14:textId="77777777" w:rsidTr="00A065FB">
        <w:tc>
          <w:tcPr>
            <w:tcW w:w="5094" w:type="dxa"/>
            <w:shd w:val="clear" w:color="auto" w:fill="auto"/>
            <w:vAlign w:val="bottom"/>
          </w:tcPr>
          <w:p w14:paraId="1068F1B1" w14:textId="6D7B6ABC" w:rsidR="007B0E2B" w:rsidRPr="00B2388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11F57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Pr="00F11F57">
              <w:rPr>
                <w:rFonts w:asciiTheme="majorBidi" w:hAnsiTheme="majorBidi" w:cs="Angsana New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1980" w:type="dxa"/>
            <w:vAlign w:val="bottom"/>
          </w:tcPr>
          <w:p w14:paraId="250CD7DD" w14:textId="1E339BBD" w:rsidR="007B0E2B" w:rsidRPr="00B23888" w:rsidRDefault="00534A7E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48697B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52" w:type="dxa"/>
            <w:vAlign w:val="bottom"/>
          </w:tcPr>
          <w:p w14:paraId="43CCD931" w14:textId="70EDAF66" w:rsidR="007B0E2B" w:rsidRPr="00A84F0D" w:rsidRDefault="007B0E2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0E2B" w:rsidRPr="00283726" w14:paraId="6F6AB078" w14:textId="77777777" w:rsidTr="00A065FB">
        <w:tc>
          <w:tcPr>
            <w:tcW w:w="5094" w:type="dxa"/>
            <w:shd w:val="clear" w:color="auto" w:fill="auto"/>
            <w:vAlign w:val="bottom"/>
          </w:tcPr>
          <w:p w14:paraId="0FD75901" w14:textId="4C7A9B63" w:rsidR="007B0E2B" w:rsidRPr="00B2388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388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80" w:type="dxa"/>
            <w:vAlign w:val="bottom"/>
          </w:tcPr>
          <w:p w14:paraId="537E3BA7" w14:textId="09E27253" w:rsidR="007B0E2B" w:rsidRPr="00B23888" w:rsidRDefault="007B0E2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38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(436)</w:t>
            </w:r>
          </w:p>
        </w:tc>
        <w:tc>
          <w:tcPr>
            <w:tcW w:w="271" w:type="dxa"/>
            <w:vAlign w:val="bottom"/>
          </w:tcPr>
          <w:p w14:paraId="2CC349AA" w14:textId="77777777" w:rsidR="007B0E2B" w:rsidRPr="0048697B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52" w:type="dxa"/>
            <w:vAlign w:val="bottom"/>
          </w:tcPr>
          <w:p w14:paraId="5AEDC9FC" w14:textId="696ED24A" w:rsidR="007B0E2B" w:rsidRPr="00A84F0D" w:rsidRDefault="007B0E2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2A82" w:rsidRPr="00283726" w14:paraId="51064A49" w14:textId="77777777" w:rsidTr="00A065FB">
        <w:tc>
          <w:tcPr>
            <w:tcW w:w="5094" w:type="dxa"/>
            <w:shd w:val="clear" w:color="auto" w:fill="auto"/>
            <w:vAlign w:val="bottom"/>
          </w:tcPr>
          <w:p w14:paraId="7B08304D" w14:textId="782625E4" w:rsidR="00C62A82" w:rsidRPr="00513CA2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3CA2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การเปลี่ยนแปลงในส่วนได้เสียในการร่วมค้า</w:t>
            </w:r>
          </w:p>
        </w:tc>
        <w:tc>
          <w:tcPr>
            <w:tcW w:w="1980" w:type="dxa"/>
            <w:vAlign w:val="bottom"/>
          </w:tcPr>
          <w:p w14:paraId="0431F7EE" w14:textId="6A88821A" w:rsidR="00C62A82" w:rsidRPr="00513CA2" w:rsidRDefault="00C62A82" w:rsidP="00C62A82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(1,354)</w:t>
            </w:r>
          </w:p>
        </w:tc>
        <w:tc>
          <w:tcPr>
            <w:tcW w:w="271" w:type="dxa"/>
            <w:vAlign w:val="bottom"/>
          </w:tcPr>
          <w:p w14:paraId="0C0125FA" w14:textId="77777777" w:rsidR="00C62A82" w:rsidRPr="0048697B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52" w:type="dxa"/>
            <w:vAlign w:val="bottom"/>
          </w:tcPr>
          <w:p w14:paraId="231AAA5C" w14:textId="206B02ED" w:rsidR="00C62A82" w:rsidRPr="00A84F0D" w:rsidRDefault="00C62A82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2A82" w:rsidRPr="00283726" w14:paraId="0415A1F8" w14:textId="77777777" w:rsidTr="00A065FB">
        <w:tc>
          <w:tcPr>
            <w:tcW w:w="5094" w:type="dxa"/>
            <w:shd w:val="clear" w:color="auto" w:fill="auto"/>
            <w:vAlign w:val="bottom"/>
          </w:tcPr>
          <w:p w14:paraId="7C4A85D1" w14:textId="6D13129C" w:rsidR="00C62A82" w:rsidRPr="00513CA2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3CA2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980" w:type="dxa"/>
            <w:vAlign w:val="bottom"/>
          </w:tcPr>
          <w:p w14:paraId="51FC9916" w14:textId="7596DD88" w:rsidR="00C62A82" w:rsidRPr="00513CA2" w:rsidRDefault="00C62A82" w:rsidP="00C62A82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13CA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58</w:t>
            </w:r>
            <w:r w:rsidRPr="00513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71" w:type="dxa"/>
            <w:vAlign w:val="bottom"/>
          </w:tcPr>
          <w:p w14:paraId="6289CC10" w14:textId="77777777" w:rsidR="00C62A82" w:rsidRPr="0048697B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52" w:type="dxa"/>
            <w:vAlign w:val="bottom"/>
          </w:tcPr>
          <w:p w14:paraId="5B66714E" w14:textId="5B8652FF" w:rsidR="00C62A82" w:rsidRPr="00A84F0D" w:rsidRDefault="00C62A82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4F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2A82" w:rsidRPr="00283726" w14:paraId="76207F13" w14:textId="77777777" w:rsidTr="00A065FB">
        <w:tc>
          <w:tcPr>
            <w:tcW w:w="5094" w:type="dxa"/>
            <w:shd w:val="clear" w:color="auto" w:fill="auto"/>
            <w:vAlign w:val="bottom"/>
          </w:tcPr>
          <w:p w14:paraId="3A6F4AAE" w14:textId="0D5ECDE5" w:rsidR="00C62A82" w:rsidRPr="006E454C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E454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7E5A8DDC" w:rsidR="00C62A82" w:rsidRPr="0092515B" w:rsidRDefault="00C62A82" w:rsidP="00C62A82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251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7DBD95E9" w14:textId="77777777" w:rsidR="00C62A82" w:rsidRPr="0048697B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3F24DB99" w:rsidR="00C62A82" w:rsidRPr="00710B2F" w:rsidRDefault="00C62A82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0B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78F3D11" w14:textId="77777777" w:rsidR="00971EA6" w:rsidRPr="00A065FB" w:rsidRDefault="00971EA6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</w:rPr>
      </w:pPr>
    </w:p>
    <w:p w14:paraId="0AF77377" w14:textId="2706084E" w:rsidR="00D67D1C" w:rsidRPr="00C030D4" w:rsidRDefault="00D67D1C" w:rsidP="00D67D1C">
      <w:pPr>
        <w:pStyle w:val="BodyText2"/>
        <w:ind w:left="558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1D33">
        <w:rPr>
          <w:rFonts w:asciiTheme="majorBidi" w:hAnsiTheme="majorBidi" w:cs="Angsana New" w:hint="cs"/>
          <w:sz w:val="30"/>
          <w:szCs w:val="30"/>
          <w:cs/>
        </w:rPr>
        <w:t>กลุ่มบริษัทได้แสดงเงินลงทุนใน</w:t>
      </w:r>
      <w:r w:rsidR="00237E15" w:rsidRPr="00E6351E">
        <w:rPr>
          <w:rFonts w:asciiTheme="majorBidi" w:hAnsiTheme="majorBidi" w:cs="Angsana New"/>
          <w:sz w:val="30"/>
          <w:szCs w:val="30"/>
        </w:rPr>
        <w:t xml:space="preserve"> </w:t>
      </w:r>
      <w:r w:rsidRPr="00E6351E">
        <w:rPr>
          <w:rFonts w:asciiTheme="majorBidi" w:hAnsiTheme="majorBidi" w:cs="Angsana New"/>
          <w:sz w:val="30"/>
          <w:szCs w:val="30"/>
        </w:rPr>
        <w:t>CPALL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สยามแม็คโคร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ตามวิธีส่วนได้เสียในงบการเงินรวม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มูลค่ายุติธรรมของเงินลงทุน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ณ วันที่ 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 xml:space="preserve">31 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มีนาคม 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>2566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มีจำนวนเงิน</w:t>
      </w:r>
      <w:r w:rsidR="00C13E6B" w:rsidRPr="00924E72">
        <w:rPr>
          <w:rFonts w:asciiTheme="majorBidi" w:hAnsiTheme="majorBidi" w:cs="Angsana New"/>
          <w:spacing w:val="-3"/>
          <w:sz w:val="30"/>
          <w:szCs w:val="30"/>
        </w:rPr>
        <w:t xml:space="preserve"> 189,812</w:t>
      </w:r>
      <w:r w:rsidRPr="00924E72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และ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="00CD7EC9" w:rsidRPr="00924E72">
        <w:rPr>
          <w:rFonts w:asciiTheme="majorBidi" w:hAnsiTheme="majorBidi" w:cs="Angsana New"/>
          <w:spacing w:val="-3"/>
          <w:sz w:val="30"/>
          <w:szCs w:val="30"/>
        </w:rPr>
        <w:t>36,507</w:t>
      </w:r>
      <w:r w:rsidRPr="00924E72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ตามลำดับ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(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</w:rPr>
        <w:t>31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ธันวาคม 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</w:rPr>
        <w:t>2565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: 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</w:rPr>
        <w:t xml:space="preserve">209,047 </w:t>
      </w:r>
      <w:r w:rsidRPr="00924E72">
        <w:rPr>
          <w:rFonts w:asciiTheme="majorBidi" w:hAnsiTheme="majorBidi" w:cs="Angsana New" w:hint="cs"/>
          <w:i/>
          <w:iCs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/>
          <w:i/>
          <w:iCs/>
          <w:sz w:val="30"/>
          <w:szCs w:val="30"/>
        </w:rPr>
        <w:t xml:space="preserve">37,209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622463B" w14:textId="77777777" w:rsidR="0092515B" w:rsidRPr="00A065FB" w:rsidRDefault="0092515B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24"/>
          <w:szCs w:val="24"/>
        </w:rPr>
      </w:pPr>
    </w:p>
    <w:p w14:paraId="181B135C" w14:textId="4B80C56A" w:rsidR="00D67D1C" w:rsidRDefault="00D67D1C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030D4">
        <w:rPr>
          <w:rFonts w:asciiTheme="majorBidi" w:hAnsiTheme="majorBidi" w:cs="Angsana New" w:hint="cs"/>
          <w:sz w:val="30"/>
          <w:szCs w:val="30"/>
          <w:cs/>
        </w:rPr>
        <w:t>ในระหว่างไตรมาสที่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/>
          <w:sz w:val="30"/>
          <w:szCs w:val="30"/>
        </w:rPr>
        <w:t xml:space="preserve">1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/>
          <w:sz w:val="30"/>
          <w:szCs w:val="30"/>
        </w:rPr>
        <w:t xml:space="preserve">2566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กลุ่มบริษัทได้ขายเงินลงทุนบางส่วนใน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/>
          <w:sz w:val="30"/>
          <w:szCs w:val="30"/>
        </w:rPr>
        <w:t>CPALL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ซึ่งมีมูลค่าตามบัญชีในงบการเงินรวม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4FAF">
        <w:rPr>
          <w:rFonts w:asciiTheme="majorBidi" w:hAnsiTheme="majorBidi" w:cs="Angsana New"/>
          <w:sz w:val="30"/>
          <w:szCs w:val="30"/>
        </w:rPr>
        <w:t>1,237</w:t>
      </w:r>
      <w:r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กลุ่มบริษัทมีกำไรจากการขายเงินลงทุนเป็นจำนวนเงิน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7564">
        <w:rPr>
          <w:rFonts w:asciiTheme="majorBidi" w:hAnsiTheme="majorBidi" w:cs="Angsana New"/>
          <w:sz w:val="30"/>
          <w:szCs w:val="30"/>
        </w:rPr>
        <w:t>851</w:t>
      </w:r>
      <w:r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43756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437564">
        <w:rPr>
          <w:rFonts w:asciiTheme="majorBidi" w:hAnsiTheme="majorBidi" w:cs="Angsana New"/>
          <w:spacing w:val="-2"/>
          <w:sz w:val="30"/>
          <w:szCs w:val="30"/>
        </w:rPr>
        <w:br/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Pr="00C030D4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มีนาคม </w:t>
      </w:r>
      <w:r w:rsidRPr="00C030D4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6</w:t>
      </w:r>
      <w:r w:rsidRPr="00C030D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กลุ่มบริษัทมีสัดส่วนการถือหุ้นใน </w:t>
      </w:r>
      <w:r w:rsidRPr="00C030D4">
        <w:rPr>
          <w:rFonts w:asciiTheme="majorBidi" w:hAnsiTheme="majorBidi" w:cs="Angsana New"/>
          <w:spacing w:val="-2"/>
          <w:sz w:val="30"/>
          <w:szCs w:val="30"/>
        </w:rPr>
        <w:t xml:space="preserve">CPALL </w:t>
      </w:r>
      <w:r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450FD4">
        <w:rPr>
          <w:rFonts w:asciiTheme="majorBidi" w:hAnsiTheme="majorBidi" w:cs="Angsana New"/>
          <w:spacing w:val="-2"/>
          <w:sz w:val="30"/>
          <w:szCs w:val="30"/>
        </w:rPr>
        <w:t>34.07</w:t>
      </w:r>
    </w:p>
    <w:p w14:paraId="36EF998A" w14:textId="77777777" w:rsidR="002759A6" w:rsidRPr="001A6884" w:rsidRDefault="002759A6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28"/>
          <w:szCs w:val="28"/>
        </w:rPr>
      </w:pPr>
    </w:p>
    <w:p w14:paraId="4EF9DBE7" w14:textId="4CAF3E69" w:rsidR="00B60FDD" w:rsidRPr="00283726" w:rsidRDefault="00384004" w:rsidP="006B336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2D33FB" w:rsidRPr="00283726">
        <w:rPr>
          <w:rFonts w:asciiTheme="majorBidi" w:hAnsiTheme="majorBidi" w:cstheme="majorBidi"/>
          <w:sz w:val="30"/>
          <w:szCs w:val="30"/>
        </w:rPr>
        <w:tab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5957DB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369"/>
        <w:gridCol w:w="1998"/>
        <w:gridCol w:w="178"/>
        <w:gridCol w:w="2045"/>
      </w:tblGrid>
      <w:tr w:rsidR="00FA3B7C" w:rsidRPr="00291DE4" w14:paraId="2F1225FC" w14:textId="77777777" w:rsidTr="00A065FB">
        <w:trPr>
          <w:cantSplit/>
          <w:trHeight w:hRule="exact" w:val="346"/>
          <w:tblHeader/>
        </w:trPr>
        <w:tc>
          <w:tcPr>
            <w:tcW w:w="4590" w:type="dxa"/>
            <w:vAlign w:val="bottom"/>
          </w:tcPr>
          <w:p w14:paraId="2C8EF4DE" w14:textId="77777777" w:rsidR="00FA3B7C" w:rsidRPr="000E61FB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0354B78D" w14:textId="77777777" w:rsidR="00FA3B7C" w:rsidRPr="0038347A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1" w:type="dxa"/>
            <w:gridSpan w:val="3"/>
          </w:tcPr>
          <w:p w14:paraId="641259F6" w14:textId="77777777" w:rsidR="00FA3B7C" w:rsidRPr="00291DE4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291DE4" w14:paraId="26D524B9" w14:textId="77777777" w:rsidTr="00A065FB">
        <w:trPr>
          <w:cantSplit/>
          <w:trHeight w:val="299"/>
          <w:tblHeader/>
        </w:trPr>
        <w:tc>
          <w:tcPr>
            <w:tcW w:w="4590" w:type="dxa"/>
          </w:tcPr>
          <w:p w14:paraId="66480970" w14:textId="77777777" w:rsidR="00FA3B7C" w:rsidRPr="00805C7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9" w:type="dxa"/>
          </w:tcPr>
          <w:p w14:paraId="749F062B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3BCA2D3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6BF2E3A" w14:textId="77777777" w:rsidR="00FA3B7C" w:rsidRPr="00805C7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2F5D3C0A" w14:textId="77777777" w:rsidR="00FA3B7C" w:rsidRPr="003272E3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A065FB">
        <w:trPr>
          <w:cantSplit/>
          <w:trHeight w:val="420"/>
        </w:trPr>
        <w:tc>
          <w:tcPr>
            <w:tcW w:w="4590" w:type="dxa"/>
          </w:tcPr>
          <w:p w14:paraId="59EEA5EC" w14:textId="308B577B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22B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9" w:type="dxa"/>
          </w:tcPr>
          <w:p w14:paraId="33602AF9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21" w:type="dxa"/>
            <w:gridSpan w:val="3"/>
          </w:tcPr>
          <w:p w14:paraId="0B5D5CF0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291DE4" w14:paraId="537AEA59" w14:textId="77777777" w:rsidTr="00A065FB">
        <w:trPr>
          <w:cantSplit/>
          <w:trHeight w:val="420"/>
        </w:trPr>
        <w:tc>
          <w:tcPr>
            <w:tcW w:w="4590" w:type="dxa"/>
          </w:tcPr>
          <w:p w14:paraId="3573E4F6" w14:textId="32220AF3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69" w:type="dxa"/>
          </w:tcPr>
          <w:p w14:paraId="3A237F85" w14:textId="77777777" w:rsidR="00FA3B7C" w:rsidRDefault="00FA3B7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EDFD619" w14:textId="43FB5034" w:rsidR="00FA3B7C" w:rsidRPr="006C043D" w:rsidRDefault="00D260BC" w:rsidP="006C043D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04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4,891</w:t>
            </w:r>
          </w:p>
        </w:tc>
        <w:tc>
          <w:tcPr>
            <w:tcW w:w="178" w:type="dxa"/>
          </w:tcPr>
          <w:p w14:paraId="6C25738B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73CE7C13" w14:textId="1A202A4D" w:rsidR="00FA3B7C" w:rsidRPr="00C92559" w:rsidRDefault="00E5072D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</w:tr>
      <w:tr w:rsidR="00FA3B7C" w:rsidRPr="00291DE4" w14:paraId="50B30890" w14:textId="77777777" w:rsidTr="00A065FB">
        <w:trPr>
          <w:cantSplit/>
          <w:trHeight w:val="420"/>
        </w:trPr>
        <w:tc>
          <w:tcPr>
            <w:tcW w:w="4590" w:type="dxa"/>
          </w:tcPr>
          <w:p w14:paraId="01965666" w14:textId="77777777" w:rsidR="00FA3B7C" w:rsidRPr="00572CBA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9" w:type="dxa"/>
          </w:tcPr>
          <w:p w14:paraId="7F7D252C" w14:textId="77777777" w:rsidR="00FA3B7C" w:rsidRPr="0011445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F0809EF" w14:textId="6EC2A198" w:rsidR="00FA3B7C" w:rsidRPr="006C043D" w:rsidRDefault="00D260BC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04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(884)</w:t>
            </w:r>
          </w:p>
        </w:tc>
        <w:tc>
          <w:tcPr>
            <w:tcW w:w="178" w:type="dxa"/>
          </w:tcPr>
          <w:p w14:paraId="7272126D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D39E280" w14:textId="1946D8EC" w:rsidR="00FA3B7C" w:rsidRDefault="00E5072D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FD2829" w:rsidRPr="007A4009" w14:paraId="79B14EE9" w14:textId="77777777" w:rsidTr="00A065FB">
        <w:trPr>
          <w:cantSplit/>
          <w:trHeight w:val="420"/>
        </w:trPr>
        <w:tc>
          <w:tcPr>
            <w:tcW w:w="4590" w:type="dxa"/>
          </w:tcPr>
          <w:p w14:paraId="3B892549" w14:textId="79216970" w:rsidR="00FD2829" w:rsidRPr="00FB64AF" w:rsidRDefault="00FD2829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3E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77336E" w:rsidRPr="003753E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ไปสินทรัพย์ไม่มีตัวตนและค่า</w:t>
            </w:r>
            <w:r w:rsidR="00DB17C7" w:rsidRPr="003753E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</w:t>
            </w:r>
          </w:p>
        </w:tc>
        <w:tc>
          <w:tcPr>
            <w:tcW w:w="369" w:type="dxa"/>
          </w:tcPr>
          <w:p w14:paraId="17683B96" w14:textId="77777777" w:rsidR="00FD2829" w:rsidRPr="00114452" w:rsidRDefault="00FD2829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14C2A9B5" w14:textId="09F878E0" w:rsidR="00FD2829" w:rsidRPr="006C043D" w:rsidRDefault="001A4CF3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04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178" w:type="dxa"/>
          </w:tcPr>
          <w:p w14:paraId="0AF551C9" w14:textId="77777777" w:rsidR="00FD2829" w:rsidRPr="00805C7C" w:rsidRDefault="00FD2829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04F3502" w14:textId="1C41E911" w:rsidR="00FD2829" w:rsidRDefault="001A4CF3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DEE111A" w14:textId="3074C914" w:rsidR="00794DCA" w:rsidRPr="00283726" w:rsidRDefault="00794DCA" w:rsidP="00794D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6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415AB4" w:rsidRPr="005124A4">
        <w:rPr>
          <w:rFonts w:asciiTheme="majorBidi" w:hAnsiTheme="majorBidi" w:cs="Angsana New" w:hint="cs"/>
          <w:sz w:val="30"/>
          <w:szCs w:val="30"/>
          <w:cs/>
        </w:rPr>
        <w:t>หนี้สินระยะยาว</w:t>
      </w:r>
    </w:p>
    <w:p w14:paraId="5BE75B41" w14:textId="77777777" w:rsidR="00EB5023" w:rsidRPr="00FB0B61" w:rsidRDefault="00EB5023" w:rsidP="00EB5023">
      <w:pPr>
        <w:ind w:left="558"/>
        <w:rPr>
          <w:rFonts w:asciiTheme="majorBidi" w:hAnsiTheme="majorBidi" w:cstheme="majorBidi"/>
          <w:sz w:val="28"/>
          <w:szCs w:val="28"/>
        </w:rPr>
      </w:pPr>
    </w:p>
    <w:p w14:paraId="202EF47C" w14:textId="75F53B0D" w:rsidR="00EB5023" w:rsidRPr="000F57AF" w:rsidRDefault="00EB5023" w:rsidP="00EB5023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4465F98F" w14:textId="77777777" w:rsidR="00EB5023" w:rsidRPr="00FB0B61" w:rsidRDefault="00EB5023" w:rsidP="00EB5023">
      <w:pPr>
        <w:rPr>
          <w:rFonts w:asciiTheme="majorBidi" w:hAnsiTheme="majorBidi" w:cstheme="majorBidi"/>
          <w:sz w:val="28"/>
          <w:szCs w:val="28"/>
        </w:rPr>
      </w:pPr>
    </w:p>
    <w:p w14:paraId="1723CBDA" w14:textId="772B9966" w:rsidR="00EB5023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004B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 w:rsidR="00E56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ไตรมาสที่ </w:t>
      </w:r>
      <w:r w:rsidR="00E560D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560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905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="007905B0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3C33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3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ซีพีเอฟ 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มหาชน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>) (“</w:t>
      </w:r>
      <w:r w:rsidR="003C33C3" w:rsidRPr="003C33C3">
        <w:rPr>
          <w:rFonts w:asciiTheme="majorBidi" w:hAnsiTheme="majorBidi" w:cstheme="majorBidi"/>
          <w:sz w:val="30"/>
          <w:szCs w:val="30"/>
          <w:lang w:val="en-US" w:bidi="th-TH"/>
        </w:rPr>
        <w:t>CPFTH”)</w:t>
      </w:r>
      <w:r w:rsidR="007A07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ซึ่งเป็น</w:t>
      </w:r>
      <w:r w:rsidR="007A0707" w:rsidRPr="003753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บริษัทย่อย</w:t>
      </w:r>
      <w:r w:rsidR="006C03F0" w:rsidRPr="003753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ทางตรง</w:t>
      </w:r>
      <w:r w:rsidR="007A07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ที่บริษัทถือหุ้น</w:t>
      </w:r>
      <w:r w:rsidR="000A71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ในสัดส่วนร้อยละ </w:t>
      </w:r>
      <w:r w:rsidR="000A7106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  <w:r w:rsidR="003C33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ระบุชื่อผู้ถือ</w:t>
      </w:r>
      <w:r w:rsidR="000F5A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FB0B61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97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6"/>
        <w:gridCol w:w="1312"/>
        <w:gridCol w:w="236"/>
        <w:gridCol w:w="1654"/>
        <w:gridCol w:w="236"/>
        <w:gridCol w:w="951"/>
        <w:gridCol w:w="236"/>
        <w:gridCol w:w="1754"/>
        <w:gridCol w:w="315"/>
        <w:gridCol w:w="2367"/>
      </w:tblGrid>
      <w:tr w:rsidR="00E7417B" w:rsidRPr="00520F9D" w14:paraId="40DADC80" w14:textId="77777777" w:rsidTr="00CC19F4">
        <w:trPr>
          <w:trHeight w:hRule="exact" w:val="389"/>
        </w:trPr>
        <w:tc>
          <w:tcPr>
            <w:tcW w:w="1548" w:type="dxa"/>
            <w:gridSpan w:val="2"/>
            <w:shd w:val="clear" w:color="auto" w:fill="auto"/>
          </w:tcPr>
          <w:p w14:paraId="45440D80" w14:textId="77777777" w:rsidR="00B10512" w:rsidRPr="00F5296F" w:rsidRDefault="00B10512" w:rsidP="00B1051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54" w:type="dxa"/>
          </w:tcPr>
          <w:p w14:paraId="07FFCEC9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51" w:type="dxa"/>
          </w:tcPr>
          <w:p w14:paraId="27F1770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756FC5AB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54" w:type="dxa"/>
          </w:tcPr>
          <w:p w14:paraId="5BFF1C91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315" w:type="dxa"/>
          </w:tcPr>
          <w:p w14:paraId="64F7D2CC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367" w:type="dxa"/>
            <w:shd w:val="clear" w:color="auto" w:fill="auto"/>
          </w:tcPr>
          <w:p w14:paraId="125EBA13" w14:textId="433599C5" w:rsidR="00B10512" w:rsidRPr="00F5296F" w:rsidRDefault="00B10512" w:rsidP="00CC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7417B" w:rsidRPr="00520F9D" w14:paraId="5878908C" w14:textId="77777777" w:rsidTr="00CC19F4">
        <w:trPr>
          <w:trHeight w:hRule="exact" w:val="428"/>
        </w:trPr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9E462" w14:textId="77777777" w:rsidR="00B10512" w:rsidRPr="00F5296F" w:rsidRDefault="00B10512" w:rsidP="00B1051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79C857A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F909921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794F6279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7581B3D7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315" w:type="dxa"/>
          </w:tcPr>
          <w:p w14:paraId="0BDD30E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14:paraId="3FAAA447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B10512" w:rsidRPr="00520F9D" w14:paraId="23602F66" w14:textId="77777777" w:rsidTr="00CC19F4">
        <w:trPr>
          <w:trHeight w:hRule="exact" w:val="70"/>
        </w:trPr>
        <w:tc>
          <w:tcPr>
            <w:tcW w:w="236" w:type="dxa"/>
          </w:tcPr>
          <w:p w14:paraId="00C55EF0" w14:textId="77777777" w:rsidR="00B10512" w:rsidRPr="00750851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61" w:type="dxa"/>
            <w:gridSpan w:val="9"/>
            <w:shd w:val="clear" w:color="auto" w:fill="auto"/>
          </w:tcPr>
          <w:p w14:paraId="609DDE26" w14:textId="78917F16" w:rsidR="00B10512" w:rsidRPr="00750851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</w:tr>
      <w:tr w:rsidR="00E7417B" w:rsidRPr="00520F9D" w14:paraId="5273D004" w14:textId="77777777" w:rsidTr="00CC19F4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3C071C7E" w14:textId="013BF3B3" w:rsidR="00B10512" w:rsidRPr="00397A38" w:rsidRDefault="00B10512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s/>
              </w:rPr>
              <w:t>/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14:paraId="77DCEFB4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E4B5BD" w14:textId="5CE1F648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0 -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E1CFC7B" w14:textId="77777777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690EFF61" w14:textId="3C06686F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14:paraId="7F682073" w14:textId="77777777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58B1D16A" w14:textId="78D4B4CC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>257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315" w:type="dxa"/>
          </w:tcPr>
          <w:p w14:paraId="38BBB03E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shd w:val="clear" w:color="auto" w:fill="auto"/>
          </w:tcPr>
          <w:p w14:paraId="1365011C" w14:textId="1419E46C" w:rsidR="00B10512" w:rsidRPr="006B300C" w:rsidRDefault="00B10512" w:rsidP="00CC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B3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  <w:p w14:paraId="24E846B2" w14:textId="77777777" w:rsidR="00B10512" w:rsidRPr="006B300C" w:rsidRDefault="00B10512" w:rsidP="00CC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6B3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17B" w:rsidRPr="00520F9D" w14:paraId="1EC34ADB" w14:textId="77777777" w:rsidTr="00CC19F4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400017AC" w14:textId="77777777" w:rsidR="00B10512" w:rsidRPr="0038347A" w:rsidRDefault="00B10512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F0B0406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14:paraId="036F004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6B2BF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4" w:type="dxa"/>
          </w:tcPr>
          <w:p w14:paraId="2E83749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41C52A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B479A" w14:textId="4377CC25" w:rsidR="00B10512" w:rsidRPr="0038347A" w:rsidRDefault="00B10512" w:rsidP="00CC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5916B99B" w14:textId="77777777" w:rsidR="00B10512" w:rsidRPr="000D28A5" w:rsidRDefault="00B10512" w:rsidP="00CC1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0D28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3D46A26" w14:textId="77777777" w:rsidR="00971EA6" w:rsidRPr="00FB0B61" w:rsidRDefault="00971EA6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FDD704" w14:textId="722E77D0" w:rsidR="00D331CD" w:rsidRDefault="00D331CD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>
        <w:rPr>
          <w:rFonts w:asciiTheme="majorBidi" w:hAnsiTheme="majorBidi" w:cstheme="majorBidi"/>
          <w:sz w:val="30"/>
          <w:szCs w:val="30"/>
        </w:rPr>
        <w:t xml:space="preserve"> CPFTH </w:t>
      </w:r>
      <w:r w:rsidRPr="00C20284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5890AD1B" w14:textId="77777777" w:rsidR="00FB0B61" w:rsidRPr="00FB0B61" w:rsidRDefault="00FB0B61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D6F1A2" w14:textId="414DCCA9" w:rsidR="00EB5023" w:rsidRDefault="00EB5023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CPFTH</w:t>
      </w:r>
      <w:r w:rsidR="00CC09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</w:t>
      </w:r>
      <w:r w:rsidRPr="00AB26B5">
        <w:rPr>
          <w:rFonts w:asciiTheme="majorBidi" w:hAnsiTheme="majorBidi" w:cstheme="majorBidi"/>
          <w:sz w:val="30"/>
          <w:szCs w:val="30"/>
          <w:cs/>
        </w:rPr>
        <w:t>ตราสารหนี้ไทยแล้ว</w:t>
      </w:r>
      <w:r w:rsidRPr="00AB26B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C7628">
        <w:rPr>
          <w:rFonts w:ascii="Angsana New" w:hAnsi="Angsana New" w:cs="Angsana New" w:hint="cs"/>
          <w:sz w:val="30"/>
          <w:szCs w:val="30"/>
          <w:cs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5C7628">
        <w:rPr>
          <w:rFonts w:ascii="Angsana New" w:hAnsi="Angsana New" w:cs="Angsana New" w:hint="cs"/>
          <w:sz w:val="30"/>
          <w:szCs w:val="30"/>
          <w:cs/>
        </w:rPr>
        <w:t>มกราคม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5C7628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B26B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526367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หุ้นกู้</w:t>
      </w:r>
      <w:r w:rsidR="005C7628"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</w:t>
      </w:r>
      <w:r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ทบทวน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อันดับเครดิตไว้ที่ระดับ “</w:t>
      </w:r>
      <w:r w:rsidRPr="00750E6B">
        <w:rPr>
          <w:rFonts w:asciiTheme="majorBidi" w:hAnsiTheme="majorBidi" w:cstheme="majorBidi"/>
          <w:spacing w:val="-2"/>
          <w:sz w:val="30"/>
          <w:szCs w:val="30"/>
        </w:rPr>
        <w:t xml:space="preserve">A+” 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4F79E0" w:rsidRPr="00750E6B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750E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F79E0"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เมษายน</w:t>
      </w:r>
      <w:r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50E6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A62D9"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0924324" w14:textId="77777777" w:rsidR="00794DCA" w:rsidRPr="00FB0B61" w:rsidRDefault="00794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</w:p>
    <w:p w14:paraId="108564EF" w14:textId="6402ED8C" w:rsidR="00900872" w:rsidRPr="00DF68A3" w:rsidRDefault="00794DCA" w:rsidP="00900872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  <w:r w:rsidRPr="00E942C4">
        <w:rPr>
          <w:rFonts w:asciiTheme="majorBidi" w:hAnsiTheme="majorBidi" w:cstheme="majorBidi"/>
          <w:sz w:val="30"/>
          <w:szCs w:val="30"/>
        </w:rPr>
        <w:t>7</w:t>
      </w:r>
      <w:r w:rsidR="00900872" w:rsidRPr="00283726">
        <w:rPr>
          <w:rFonts w:asciiTheme="majorBidi" w:hAnsiTheme="majorBidi" w:cstheme="majorBidi"/>
          <w:sz w:val="30"/>
          <w:szCs w:val="30"/>
        </w:rPr>
        <w:tab/>
      </w:r>
      <w:r w:rsidR="00900872" w:rsidRPr="009854ED">
        <w:rPr>
          <w:rFonts w:asciiTheme="majorBidi" w:hAnsiTheme="majorBidi" w:cs="Angsana New" w:hint="cs"/>
          <w:sz w:val="30"/>
          <w:szCs w:val="30"/>
          <w:cs/>
        </w:rPr>
        <w:t>หุ้นทุนซื้อคืน</w:t>
      </w:r>
    </w:p>
    <w:p w14:paraId="687DE26A" w14:textId="77777777" w:rsidR="00900872" w:rsidRPr="00DF68A3" w:rsidRDefault="00900872" w:rsidP="00900872">
      <w:pPr>
        <w:rPr>
          <w:sz w:val="30"/>
          <w:szCs w:val="30"/>
          <w:highlight w:val="yellow"/>
        </w:rPr>
      </w:pPr>
    </w:p>
    <w:tbl>
      <w:tblPr>
        <w:tblW w:w="927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8"/>
        <w:gridCol w:w="1069"/>
      </w:tblGrid>
      <w:tr w:rsidR="00900872" w:rsidRPr="00DF68A3" w14:paraId="5253E87A" w14:textId="77777777" w:rsidTr="00FD4388">
        <w:trPr>
          <w:trHeight w:hRule="exact" w:val="353"/>
        </w:trPr>
        <w:tc>
          <w:tcPr>
            <w:tcW w:w="4323" w:type="dxa"/>
          </w:tcPr>
          <w:p w14:paraId="4063E230" w14:textId="77777777" w:rsidR="00900872" w:rsidRPr="00DF68A3" w:rsidRDefault="009008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6" w:type="dxa"/>
            <w:gridSpan w:val="7"/>
            <w:shd w:val="clear" w:color="auto" w:fill="auto"/>
            <w:hideMark/>
          </w:tcPr>
          <w:p w14:paraId="52E91192" w14:textId="77777777" w:rsidR="00900872" w:rsidRPr="009854ED" w:rsidRDefault="00900872" w:rsidP="000736A6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0872" w:rsidRPr="00DF68A3" w14:paraId="20B95D73" w14:textId="77777777" w:rsidTr="00FD4388">
        <w:trPr>
          <w:trHeight w:hRule="exact" w:val="353"/>
        </w:trPr>
        <w:tc>
          <w:tcPr>
            <w:tcW w:w="4323" w:type="dxa"/>
          </w:tcPr>
          <w:p w14:paraId="780A735F" w14:textId="77777777" w:rsidR="00900872" w:rsidRPr="00DF68A3" w:rsidRDefault="009008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908A9" w14:textId="77777777" w:rsidR="00900872" w:rsidRPr="00DF68A3" w:rsidRDefault="009008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854E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3CE0CB1" w14:textId="77777777" w:rsidR="00900872" w:rsidRPr="00DF68A3" w:rsidRDefault="009008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C9BF36" w14:textId="77777777" w:rsidR="00900872" w:rsidRPr="009854ED" w:rsidRDefault="0090087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854ED" w:rsidRPr="00DF68A3" w14:paraId="5A35FF00" w14:textId="77777777" w:rsidTr="00FD4388">
        <w:trPr>
          <w:trHeight w:hRule="exact" w:val="353"/>
        </w:trPr>
        <w:tc>
          <w:tcPr>
            <w:tcW w:w="4323" w:type="dxa"/>
          </w:tcPr>
          <w:p w14:paraId="0242CEA9" w14:textId="77777777" w:rsidR="009854ED" w:rsidRPr="00DF68A3" w:rsidRDefault="009854ED" w:rsidP="009854E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57FEE09E" w14:textId="47EF80BD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54E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7FBE238" w14:textId="77777777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14:paraId="45226080" w14:textId="4A2AAB9A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5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52DCE664" w14:textId="77777777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</w:tcPr>
          <w:p w14:paraId="7F7F66A3" w14:textId="2FC0EAFA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54E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917306" w14:textId="77777777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47F6981A" w14:textId="170342B4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5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4ED" w:rsidRPr="00DF68A3" w14:paraId="1FC03581" w14:textId="77777777" w:rsidTr="00FD4388">
        <w:trPr>
          <w:trHeight w:hRule="exact" w:val="353"/>
        </w:trPr>
        <w:tc>
          <w:tcPr>
            <w:tcW w:w="4323" w:type="dxa"/>
          </w:tcPr>
          <w:p w14:paraId="33C4EC94" w14:textId="77777777" w:rsidR="009854ED" w:rsidRPr="00DF68A3" w:rsidRDefault="009854ED" w:rsidP="009854E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24B4BC6A" w14:textId="6205FDB9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4ACEF65" w14:textId="77777777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3968DB12" w14:textId="1AE386B0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5" w:type="dxa"/>
          </w:tcPr>
          <w:p w14:paraId="06A9122A" w14:textId="77777777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1F2A99D2" w14:textId="7322AA9C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5BC87C" w14:textId="77777777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1C27038F" w14:textId="13F81DDB" w:rsidR="009854ED" w:rsidRPr="009854ED" w:rsidRDefault="009854ED" w:rsidP="009854E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0872" w:rsidRPr="00DF68A3" w14:paraId="0AA0903D" w14:textId="77777777" w:rsidTr="00FD4388">
        <w:trPr>
          <w:trHeight w:hRule="exact" w:val="374"/>
        </w:trPr>
        <w:tc>
          <w:tcPr>
            <w:tcW w:w="4323" w:type="dxa"/>
            <w:hideMark/>
          </w:tcPr>
          <w:p w14:paraId="64848FDE" w14:textId="77777777" w:rsidR="00900872" w:rsidRPr="008208FC" w:rsidRDefault="009008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C9034EE" w14:textId="77777777" w:rsidR="00900872" w:rsidRPr="00DF68A3" w:rsidRDefault="0090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34B5CE9" w14:textId="77777777" w:rsidR="00900872" w:rsidRPr="00DF68A3" w:rsidRDefault="0090087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D38374E" w14:textId="77777777" w:rsidR="00900872" w:rsidRPr="00DF68A3" w:rsidRDefault="0090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5" w:type="dxa"/>
          </w:tcPr>
          <w:p w14:paraId="40AE6AF3" w14:textId="77777777" w:rsidR="00900872" w:rsidRPr="00DF68A3" w:rsidRDefault="0090087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E49CE48" w14:textId="77777777" w:rsidR="00900872" w:rsidRPr="00DF68A3" w:rsidRDefault="0090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707B9079" w14:textId="77777777" w:rsidR="00900872" w:rsidRPr="00DF68A3" w:rsidRDefault="0090087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F625696" w14:textId="77777777" w:rsidR="00900872" w:rsidRPr="00DF68A3" w:rsidRDefault="00900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854ED" w:rsidRPr="00DF68A3" w14:paraId="35E87A32" w14:textId="77777777" w:rsidTr="00FD4388">
        <w:trPr>
          <w:trHeight w:hRule="exact" w:val="353"/>
        </w:trPr>
        <w:tc>
          <w:tcPr>
            <w:tcW w:w="4323" w:type="dxa"/>
          </w:tcPr>
          <w:p w14:paraId="4CCA1C2C" w14:textId="77777777" w:rsidR="009854ED" w:rsidRPr="008208FC" w:rsidRDefault="009854ED" w:rsidP="009854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08FC">
              <w:rPr>
                <w:rFonts w:asciiTheme="majorBidi" w:hAnsiTheme="majorBidi"/>
                <w:sz w:val="30"/>
                <w:szCs w:val="30"/>
              </w:rPr>
              <w:t>1</w:t>
            </w:r>
            <w:r w:rsidRPr="008208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00A79DAD" w14:textId="1029FE58" w:rsidR="009854ED" w:rsidRPr="009854ED" w:rsidRDefault="006D541F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C46BE"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7" w:type="dxa"/>
          </w:tcPr>
          <w:p w14:paraId="3958B995" w14:textId="77777777" w:rsidR="009854ED" w:rsidRPr="00DF68A3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1BD46AC4" w14:textId="0835F31C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315" w:type="dxa"/>
          </w:tcPr>
          <w:p w14:paraId="3F1093C8" w14:textId="77777777" w:rsidR="009854ED" w:rsidRPr="009854ED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A022A6E" w14:textId="42983363" w:rsidR="009854ED" w:rsidRPr="009854ED" w:rsidRDefault="006D541F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C46BE"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8" w:type="dxa"/>
          </w:tcPr>
          <w:p w14:paraId="4022C8CE" w14:textId="77777777" w:rsidR="009854ED" w:rsidRPr="009854ED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17E50A5" w14:textId="3A74BE32" w:rsidR="009854ED" w:rsidRPr="009854ED" w:rsidRDefault="009854ED" w:rsidP="0007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</w:tr>
      <w:tr w:rsidR="009854ED" w:rsidRPr="00DF68A3" w14:paraId="146F0464" w14:textId="77777777" w:rsidTr="00FD4388">
        <w:trPr>
          <w:trHeight w:hRule="exact" w:val="353"/>
        </w:trPr>
        <w:tc>
          <w:tcPr>
            <w:tcW w:w="4323" w:type="dxa"/>
          </w:tcPr>
          <w:p w14:paraId="32A4A91B" w14:textId="77777777" w:rsidR="009854ED" w:rsidRPr="008208FC" w:rsidRDefault="009854ED" w:rsidP="009854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71F83B96" w14:textId="37989676" w:rsidR="009854ED" w:rsidRPr="009854ED" w:rsidRDefault="008208FC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A53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208B" w:rsidRPr="001A53E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0CB4" w:rsidRPr="001A53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B12CDF8" w14:textId="77777777" w:rsidR="009854ED" w:rsidRPr="001A53E5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7B749342" w14:textId="080956F6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315" w:type="dxa"/>
          </w:tcPr>
          <w:p w14:paraId="424247F5" w14:textId="77777777" w:rsidR="009854ED" w:rsidRPr="009854ED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3CF5AF3" w14:textId="07C4317E" w:rsidR="009854ED" w:rsidRPr="009854ED" w:rsidRDefault="008208FC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A53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208B" w:rsidRPr="001A53E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0CB4" w:rsidRPr="001A53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44E0C0B1" w14:textId="77777777" w:rsidR="009854ED" w:rsidRPr="009854ED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D4D2AC7" w14:textId="4B1D4451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9854ED" w:rsidRPr="00DF68A3" w14:paraId="59E95E5D" w14:textId="77777777" w:rsidTr="00FD4388">
        <w:trPr>
          <w:trHeight w:hRule="exact" w:val="353"/>
        </w:trPr>
        <w:tc>
          <w:tcPr>
            <w:tcW w:w="4323" w:type="dxa"/>
          </w:tcPr>
          <w:p w14:paraId="0208199E" w14:textId="5BBA3546" w:rsidR="009854ED" w:rsidRPr="008208FC" w:rsidRDefault="00C3625F" w:rsidP="009854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7919" w14:textId="7A961BDE" w:rsidR="009854ED" w:rsidRPr="009854ED" w:rsidRDefault="009A148E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3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53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32</w:t>
            </w:r>
            <w:r w:rsidR="00260CB4"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17F17E7E" w14:textId="77777777" w:rsidR="009854ED" w:rsidRPr="001A53E5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68E5A0B" w14:textId="349D8EF0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315" w:type="dxa"/>
          </w:tcPr>
          <w:p w14:paraId="3E211E04" w14:textId="77777777" w:rsidR="009854ED" w:rsidRPr="009854ED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78962A0" w14:textId="274972E3" w:rsidR="009854ED" w:rsidRPr="009854ED" w:rsidRDefault="009A148E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3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,32</w:t>
            </w:r>
            <w:r w:rsidR="00260CB4"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C9943C8" w14:textId="77777777" w:rsidR="009854ED" w:rsidRPr="009854ED" w:rsidRDefault="009854ED" w:rsidP="009854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ECA1736" w14:textId="78AB1D99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  <w:tr w:rsidR="009854ED" w:rsidRPr="00DF68A3" w14:paraId="3B8915EE" w14:textId="77777777" w:rsidTr="00FD4388">
        <w:trPr>
          <w:trHeight w:hRule="exact" w:val="130"/>
        </w:trPr>
        <w:tc>
          <w:tcPr>
            <w:tcW w:w="4323" w:type="dxa"/>
          </w:tcPr>
          <w:p w14:paraId="68D5F76A" w14:textId="77777777" w:rsidR="009854ED" w:rsidRPr="001A53E5" w:rsidRDefault="009854ED" w:rsidP="009854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3819158" w14:textId="77777777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B1D621" w14:textId="77777777" w:rsidR="009854ED" w:rsidRPr="001A53E5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D707EE3" w14:textId="77777777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FC0AE92" w14:textId="77777777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5DF5E44A" w14:textId="77777777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43CF23" w14:textId="77777777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6D6E4CE6" w14:textId="77777777" w:rsidR="009854ED" w:rsidRPr="009854ED" w:rsidRDefault="009854ED" w:rsidP="0098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41F" w:rsidRPr="00DF68A3" w14:paraId="4FAD31F5" w14:textId="77777777" w:rsidTr="00FD4388">
        <w:trPr>
          <w:trHeight w:hRule="exact" w:val="353"/>
        </w:trPr>
        <w:tc>
          <w:tcPr>
            <w:tcW w:w="4323" w:type="dxa"/>
            <w:hideMark/>
          </w:tcPr>
          <w:p w14:paraId="731A31C6" w14:textId="0C7CA761" w:rsidR="006D541F" w:rsidRPr="007B0935" w:rsidRDefault="007A3D90" w:rsidP="006D54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4EF45C22" w14:textId="0C6B6210" w:rsidR="006D541F" w:rsidRPr="009854ED" w:rsidRDefault="007B0935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14:paraId="0F7F7113" w14:textId="77777777" w:rsidR="006D541F" w:rsidRPr="001A53E5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2721AEE2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315" w:type="dxa"/>
          </w:tcPr>
          <w:p w14:paraId="523EEACB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52C24DA7" w14:textId="41DC4375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29ECB1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7A6A00CA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D541F" w:rsidRPr="00DF68A3" w14:paraId="0F70AE4C" w14:textId="77777777" w:rsidTr="00FD4388">
        <w:trPr>
          <w:trHeight w:hRule="exact" w:val="130"/>
        </w:trPr>
        <w:tc>
          <w:tcPr>
            <w:tcW w:w="4323" w:type="dxa"/>
          </w:tcPr>
          <w:p w14:paraId="4262560D" w14:textId="77777777" w:rsidR="006D541F" w:rsidRPr="007B0935" w:rsidRDefault="006D541F" w:rsidP="006D54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18C0697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E5AED8" w14:textId="77777777" w:rsidR="006D541F" w:rsidRPr="001A53E5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1D713BBC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1C0D55AB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469C47B4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77A246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2C994820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541F" w:rsidRPr="00C20284" w14:paraId="57C31A5E" w14:textId="77777777" w:rsidTr="00FD4388">
        <w:trPr>
          <w:trHeight w:hRule="exact" w:val="403"/>
        </w:trPr>
        <w:tc>
          <w:tcPr>
            <w:tcW w:w="4323" w:type="dxa"/>
            <w:hideMark/>
          </w:tcPr>
          <w:p w14:paraId="70DB55B3" w14:textId="77777777" w:rsidR="006D541F" w:rsidRPr="007B0935" w:rsidRDefault="006D541F" w:rsidP="006D54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2973A7CB" w14:textId="7E92DA77" w:rsidR="006D541F" w:rsidRPr="009854ED" w:rsidRDefault="00767C46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</w:t>
            </w:r>
            <w:r w:rsidR="00260CB4"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4F8E2A6" w14:textId="77777777" w:rsidR="006D541F" w:rsidRPr="001A53E5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6B1BD437" w14:textId="0A2D7C3A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11,150</w:t>
            </w:r>
          </w:p>
        </w:tc>
        <w:tc>
          <w:tcPr>
            <w:tcW w:w="315" w:type="dxa"/>
          </w:tcPr>
          <w:p w14:paraId="25A940FC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692ED8E3" w14:textId="0DFEFFFF" w:rsidR="006D541F" w:rsidRPr="009854ED" w:rsidRDefault="00CB064B" w:rsidP="00FD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</w:t>
            </w:r>
            <w:r w:rsidR="00260CB4" w:rsidRPr="001A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5437865" w14:textId="77777777" w:rsidR="006D541F" w:rsidRPr="009854ED" w:rsidRDefault="006D541F" w:rsidP="006D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</w:tcPr>
          <w:p w14:paraId="486EA52A" w14:textId="28B07FA7" w:rsidR="006D541F" w:rsidRPr="009854ED" w:rsidRDefault="006D541F" w:rsidP="004A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</w:tbl>
    <w:p w14:paraId="5F66C33C" w14:textId="77777777" w:rsidR="00900872" w:rsidRPr="007D6B96" w:rsidRDefault="00900872" w:rsidP="00900872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65F31BE1" w14:textId="698BC18E" w:rsidR="00900872" w:rsidRDefault="00963892" w:rsidP="00F40E86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มีนาคม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>2566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กลุ่ม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และ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มี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หุ้น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ทุนซื้อ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คืนจำนวน 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 xml:space="preserve">719 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>ล้านหุ้น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pacing w:val="-8"/>
          <w:sz w:val="30"/>
          <w:szCs w:val="30"/>
        </w:rPr>
        <w:t>249</w:t>
      </w:r>
      <w:r w:rsidRPr="001A53E5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ล้านหุ้น</w:t>
      </w:r>
      <w:r w:rsidRPr="001A53E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ตามลำดับ</w:t>
      </w:r>
      <w:r w:rsidR="00F40E86">
        <w:rPr>
          <w:rFonts w:asciiTheme="majorBidi" w:hAnsiTheme="majorBidi" w:cstheme="majorBidi"/>
          <w:spacing w:val="-8"/>
          <w:sz w:val="30"/>
          <w:szCs w:val="30"/>
        </w:rPr>
        <w:br/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31 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ธันวาคม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5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708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ล้านหุ้น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</w:rPr>
        <w:t>238</w:t>
      </w:r>
      <w:r w:rsidRPr="001A53E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ล้านหุ้น</w:t>
      </w:r>
      <w:r w:rsidRPr="001A53E5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Pr="001A53E5">
        <w:rPr>
          <w:rFonts w:asciiTheme="majorBidi" w:hAnsiTheme="majorBidi" w:cs="Angsana New" w:hint="cs"/>
          <w:i/>
          <w:iCs/>
          <w:spacing w:val="-8"/>
          <w:sz w:val="30"/>
          <w:szCs w:val="30"/>
          <w:cs/>
        </w:rPr>
        <w:t>ตามลำดับ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9E8D042" w14:textId="3A490AA5" w:rsidR="00D63C40" w:rsidRPr="00283726" w:rsidRDefault="00794DCA" w:rsidP="00CC5A6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D77808" w:rsidRPr="00283726">
        <w:rPr>
          <w:rFonts w:asciiTheme="majorBidi" w:hAnsiTheme="majorBidi" w:cstheme="majorBidi"/>
          <w:sz w:val="30"/>
          <w:szCs w:val="30"/>
        </w:rPr>
        <w:tab/>
      </w:r>
      <w:r w:rsidR="009A35C2" w:rsidRPr="0028372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D6B96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283726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95ECE30" w14:textId="2E4D3AD3" w:rsidR="002E0424" w:rsidRDefault="002E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15EE7DDA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3D3E10" w14:textId="77777777" w:rsidR="002C625D" w:rsidRPr="00283726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0A5CA253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2FFC84B0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F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385CFD1D" w:rsidR="00077B8F" w:rsidRPr="00283726" w:rsidRDefault="0076799A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125,776</w:t>
            </w:r>
          </w:p>
        </w:tc>
        <w:tc>
          <w:tcPr>
            <w:tcW w:w="270" w:type="dxa"/>
          </w:tcPr>
          <w:p w14:paraId="3234F502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68C1CAEC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</w:tr>
      <w:tr w:rsidR="00077B8F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094DA3D8" w:rsidR="00077B8F" w:rsidRPr="00283726" w:rsidRDefault="0076799A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18,005</w:t>
            </w:r>
          </w:p>
        </w:tc>
        <w:tc>
          <w:tcPr>
            <w:tcW w:w="270" w:type="dxa"/>
          </w:tcPr>
          <w:p w14:paraId="490EA633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2FA9A514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077B8F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668E04A9" w:rsidR="00077B8F" w:rsidRPr="00283726" w:rsidRDefault="00401FE9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143,781</w:t>
            </w:r>
          </w:p>
        </w:tc>
        <w:tc>
          <w:tcPr>
            <w:tcW w:w="270" w:type="dxa"/>
          </w:tcPr>
          <w:p w14:paraId="66FE0228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0FB0439F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  <w:tr w:rsidR="00077B8F" w:rsidRPr="00283726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077B8F" w:rsidRPr="004C1E6A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077B8F" w:rsidRPr="00283726" w:rsidRDefault="00077B8F" w:rsidP="008C6FC0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077B8F" w:rsidRPr="00283726" w:rsidRDefault="00077B8F" w:rsidP="00077B8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077B8F" w:rsidRPr="00283726" w:rsidRDefault="00077B8F" w:rsidP="008C6FC0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F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077B8F" w:rsidRPr="00283726" w:rsidRDefault="00077B8F" w:rsidP="008C6FC0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077B8F" w:rsidRPr="00283726" w:rsidRDefault="00077B8F" w:rsidP="00077B8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077B8F" w:rsidRPr="00283726" w:rsidRDefault="00077B8F" w:rsidP="008C6FC0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B8F" w:rsidRPr="00283726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4DE28C0F" w:rsidR="00077B8F" w:rsidRPr="00283726" w:rsidRDefault="00F079E3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55B33FA3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077B8F" w:rsidRPr="00283726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6577F92A" w:rsidR="00077B8F" w:rsidRPr="00283726" w:rsidRDefault="00F079E3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23AA86FF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077B8F" w:rsidRPr="00283726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5BA222BF" w:rsidR="00077B8F" w:rsidRPr="00283726" w:rsidRDefault="00737E0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4,314</w:t>
            </w:r>
          </w:p>
        </w:tc>
        <w:tc>
          <w:tcPr>
            <w:tcW w:w="270" w:type="dxa"/>
          </w:tcPr>
          <w:p w14:paraId="0915E790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6EAF7914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</w:tr>
      <w:tr w:rsidR="00077B8F" w:rsidRPr="00283726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6548D800" w:rsidR="00077B8F" w:rsidRPr="00283726" w:rsidRDefault="00102533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(7,118)</w:t>
            </w:r>
          </w:p>
        </w:tc>
        <w:tc>
          <w:tcPr>
            <w:tcW w:w="270" w:type="dxa"/>
          </w:tcPr>
          <w:p w14:paraId="365A8E39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09E67CBA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7B8F" w:rsidRPr="00283726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D784856" w:rsidR="00077B8F" w:rsidRPr="00283726" w:rsidRDefault="00077B8F" w:rsidP="00077B8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C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6C02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76D257DE" w:rsidR="00077B8F" w:rsidRPr="00283726" w:rsidRDefault="00A46AB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(2,804)</w:t>
            </w:r>
          </w:p>
        </w:tc>
        <w:tc>
          <w:tcPr>
            <w:tcW w:w="270" w:type="dxa"/>
          </w:tcPr>
          <w:p w14:paraId="16FC47AC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6FF699FD" w:rsidR="00077B8F" w:rsidRPr="00283726" w:rsidRDefault="00077B8F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</w:tr>
    </w:tbl>
    <w:p w14:paraId="3F27A745" w14:textId="6FFDABCE" w:rsidR="00BA105D" w:rsidRDefault="00BA105D" w:rsidP="002C625D">
      <w:pPr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71B4F0FF" w14:textId="458E6DE2" w:rsidR="00D86838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41A4BB3" w14:textId="7FD6C846" w:rsidR="00D86838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6DCE12BF" w14:textId="15B22A31" w:rsidR="00D86838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6F095691" w14:textId="544ADE6D" w:rsidR="00D86838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5743EF36" w14:textId="77777777" w:rsidR="00D86838" w:rsidRPr="00665E51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58909073" w14:textId="450FB64E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D8683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5B1E4B10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ดสาม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A539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76734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283726" w14:paraId="6AEB41F7" w14:textId="77777777" w:rsidTr="008C6FC0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283726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8C6FC0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8C6FC0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254C692E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186FE3D8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3679" w:rsidRPr="00283726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B35" w:rsidRPr="00283726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07EF8CA1" w:rsidR="00922B35" w:rsidRPr="00283726" w:rsidRDefault="007053CA" w:rsidP="007F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53CA">
              <w:rPr>
                <w:rFonts w:asciiTheme="majorBidi" w:hAnsiTheme="majorBidi" w:cstheme="majorBidi"/>
                <w:sz w:val="30"/>
                <w:szCs w:val="30"/>
              </w:rPr>
              <w:t>49,724</w:t>
            </w:r>
          </w:p>
        </w:tc>
        <w:tc>
          <w:tcPr>
            <w:tcW w:w="270" w:type="dxa"/>
          </w:tcPr>
          <w:p w14:paraId="095A855D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256F4202" w:rsidR="00922B35" w:rsidRPr="00283726" w:rsidRDefault="00922B3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922B35" w:rsidRPr="00283726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498665DF" w:rsidR="00922B35" w:rsidRPr="00283726" w:rsidRDefault="00D411B4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11B4">
              <w:rPr>
                <w:rFonts w:asciiTheme="majorBidi" w:hAnsiTheme="majorBidi" w:cstheme="majorBidi"/>
                <w:sz w:val="30"/>
                <w:szCs w:val="30"/>
              </w:rPr>
              <w:t>67,019</w:t>
            </w:r>
          </w:p>
        </w:tc>
        <w:tc>
          <w:tcPr>
            <w:tcW w:w="270" w:type="dxa"/>
          </w:tcPr>
          <w:p w14:paraId="30BF035B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26D0814D" w:rsidR="00922B35" w:rsidRPr="00283726" w:rsidRDefault="00922B3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922B35" w:rsidRPr="00283726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31C24F0C" w:rsidR="00922B35" w:rsidRPr="00283726" w:rsidRDefault="001A3AE7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A3AE7">
              <w:rPr>
                <w:rFonts w:asciiTheme="majorBidi" w:hAnsiTheme="majorBidi" w:cstheme="majorBidi"/>
                <w:sz w:val="30"/>
                <w:szCs w:val="30"/>
              </w:rPr>
              <w:t>19,325</w:t>
            </w:r>
          </w:p>
        </w:tc>
        <w:tc>
          <w:tcPr>
            <w:tcW w:w="270" w:type="dxa"/>
          </w:tcPr>
          <w:p w14:paraId="23D3A7AD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362B6596" w:rsidR="00922B35" w:rsidRPr="00283726" w:rsidRDefault="00922B3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922B35" w:rsidRPr="00283726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38036C31" w:rsidR="00922B35" w:rsidRPr="00283726" w:rsidRDefault="00AF1011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011">
              <w:rPr>
                <w:rFonts w:asciiTheme="majorBidi" w:hAnsiTheme="majorBidi" w:cstheme="majorBidi"/>
                <w:sz w:val="30"/>
                <w:szCs w:val="30"/>
              </w:rPr>
              <w:t>7,468</w:t>
            </w:r>
          </w:p>
        </w:tc>
        <w:tc>
          <w:tcPr>
            <w:tcW w:w="270" w:type="dxa"/>
          </w:tcPr>
          <w:p w14:paraId="289FB9CD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1F304067" w:rsidR="00922B35" w:rsidRPr="00283726" w:rsidRDefault="00922B3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922B35" w:rsidRPr="00283726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922B35" w:rsidRPr="00283726" w:rsidRDefault="00922B35" w:rsidP="00922B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29EE6351" w:rsidR="00922B35" w:rsidRPr="00283726" w:rsidRDefault="00E406DA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406DA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4EFA3AC1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7F282AC1" w:rsidR="00922B35" w:rsidRPr="00283726" w:rsidRDefault="00922B3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922B35" w:rsidRPr="00283726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922B35" w:rsidRPr="00283726" w:rsidRDefault="00922B35" w:rsidP="00922B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313E4F91" w:rsidR="00922B35" w:rsidRPr="00283726" w:rsidRDefault="001F74C2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7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143,781</w:t>
            </w:r>
          </w:p>
        </w:tc>
        <w:tc>
          <w:tcPr>
            <w:tcW w:w="270" w:type="dxa"/>
          </w:tcPr>
          <w:p w14:paraId="36B111A5" w14:textId="77777777" w:rsidR="00922B35" w:rsidRPr="00283726" w:rsidRDefault="00922B35" w:rsidP="009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059BEE8A" w:rsidR="00922B35" w:rsidRPr="00283726" w:rsidRDefault="00922B35" w:rsidP="008C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</w:tbl>
    <w:p w14:paraId="6830C1C4" w14:textId="77777777" w:rsidR="00D86838" w:rsidRDefault="00D86838" w:rsidP="0039667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E506C" w14:textId="0B0E322D" w:rsidR="0039667E" w:rsidRPr="0039667E" w:rsidRDefault="003B2C72" w:rsidP="008C6FC0">
      <w:pPr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ณ วันที่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326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3266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8C6FC0">
        <w:rPr>
          <w:rFonts w:asciiTheme="majorBidi" w:hAnsiTheme="majorBidi" w:cstheme="majorBidi"/>
          <w:spacing w:val="-6"/>
          <w:sz w:val="30"/>
          <w:szCs w:val="30"/>
        </w:rPr>
        <w:br/>
      </w:r>
      <w:r w:rsidR="00CD79FB" w:rsidRPr="00283726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4C06D843" w14:textId="77777777" w:rsidR="00B60E31" w:rsidRPr="00283726" w:rsidRDefault="00B60E31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70"/>
        <w:gridCol w:w="1179"/>
        <w:gridCol w:w="270"/>
        <w:gridCol w:w="1206"/>
      </w:tblGrid>
      <w:tr w:rsidR="00216B82" w14:paraId="5888C480" w14:textId="77777777" w:rsidTr="00D91A49">
        <w:tc>
          <w:tcPr>
            <w:tcW w:w="6570" w:type="dxa"/>
          </w:tcPr>
          <w:p w14:paraId="2EEE3486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55" w:type="dxa"/>
            <w:gridSpan w:val="3"/>
          </w:tcPr>
          <w:p w14:paraId="0361C32A" w14:textId="77777777" w:rsidR="00216B82" w:rsidRPr="00216B82" w:rsidRDefault="00216B82" w:rsidP="0021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16B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6B82" w14:paraId="7B3839A2" w14:textId="77777777" w:rsidTr="00D91A49">
        <w:tc>
          <w:tcPr>
            <w:tcW w:w="6570" w:type="dxa"/>
          </w:tcPr>
          <w:p w14:paraId="11E73CB8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6F1106A1" w14:textId="77777777" w:rsidR="00216B82" w:rsidRPr="0089102D" w:rsidRDefault="00216B82" w:rsidP="0089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0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B82" w14:paraId="4FE35919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</w:tcPr>
          <w:p w14:paraId="3707F277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hideMark/>
          </w:tcPr>
          <w:p w14:paraId="46ED8763" w14:textId="13AFEAC8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B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567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6FB7B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hideMark/>
          </w:tcPr>
          <w:p w14:paraId="55E867CF" w14:textId="39B62321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6B82" w14:paraId="723D607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</w:tcPr>
          <w:p w14:paraId="5FDDF94F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234BF" w14:textId="5D59795A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7B8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9E768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6E008" w14:textId="7CE7AA18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7B8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16B82" w14:paraId="49FDA99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37AA4245" w14:textId="4899B566" w:rsidR="00216B82" w:rsidRDefault="00992C34" w:rsidP="000C61F3">
            <w:pPr>
              <w:tabs>
                <w:tab w:val="left" w:pos="1260"/>
                <w:tab w:val="right" w:pos="6372"/>
              </w:tabs>
              <w:ind w:left="-111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ไม่รวมสินทรัพย์ภาษีเงินได้รอ</w:t>
            </w:r>
            <w:r w:rsidR="005E3162"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D1BE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F1D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DCAE6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344AF8C4" w14:textId="77777777" w:rsidTr="00D91A49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235F6C4F" w14:textId="774C63B3" w:rsidR="00216B82" w:rsidRDefault="00992C34" w:rsidP="000C61F3">
            <w:pPr>
              <w:tabs>
                <w:tab w:val="left" w:pos="1260"/>
                <w:tab w:val="right" w:pos="6372"/>
              </w:tabs>
              <w:ind w:left="42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และสินทรัพย์ทางการเงินไม่หมุนเวียนอื่น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179" w:type="dxa"/>
          </w:tcPr>
          <w:p w14:paraId="1ECAC880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7A9A0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E7331D1" w14:textId="2EE7AE14" w:rsidR="00216B82" w:rsidRDefault="00216B82" w:rsidP="00F0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2EAC3276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3B3648E0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C9692C4" w14:textId="1EA1E3CE" w:rsidR="00216B82" w:rsidRPr="001A3CE3" w:rsidRDefault="003078B1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8B1">
              <w:rPr>
                <w:rFonts w:asciiTheme="majorBidi" w:hAnsiTheme="majorBidi" w:cstheme="majorBidi"/>
                <w:sz w:val="30"/>
                <w:szCs w:val="30"/>
              </w:rPr>
              <w:t>305,945</w:t>
            </w:r>
          </w:p>
        </w:tc>
        <w:tc>
          <w:tcPr>
            <w:tcW w:w="270" w:type="dxa"/>
          </w:tcPr>
          <w:p w14:paraId="2789376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62042B6" w14:textId="090DFB1A" w:rsidR="00216B82" w:rsidRPr="00FE5943" w:rsidRDefault="00F51593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303,439</w:t>
            </w:r>
          </w:p>
        </w:tc>
      </w:tr>
      <w:tr w:rsidR="00216B82" w14:paraId="49E55F3A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1F189363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9" w:type="dxa"/>
          </w:tcPr>
          <w:p w14:paraId="0CDB117D" w14:textId="44C3DD14" w:rsidR="00216B82" w:rsidRPr="00D92EC5" w:rsidRDefault="003078B1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78B1">
              <w:rPr>
                <w:rFonts w:asciiTheme="majorBidi" w:hAnsiTheme="majorBidi" w:cstheme="majorBidi"/>
                <w:sz w:val="30"/>
                <w:szCs w:val="30"/>
              </w:rPr>
              <w:t>276,</w:t>
            </w:r>
            <w:r w:rsidR="00A46F45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4B3A97B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1DA2C62" w14:textId="3BBB9A63" w:rsidR="00216B82" w:rsidRPr="00FE5943" w:rsidRDefault="00E72767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72767">
              <w:rPr>
                <w:rFonts w:ascii="Angsana New" w:hAnsi="Angsana New" w:cs="Angsana New"/>
                <w:sz w:val="30"/>
                <w:szCs w:val="30"/>
              </w:rPr>
              <w:t>280,584</w:t>
            </w:r>
          </w:p>
        </w:tc>
      </w:tr>
      <w:tr w:rsidR="00216B82" w14:paraId="6B329A39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7F8313AD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79" w:type="dxa"/>
          </w:tcPr>
          <w:p w14:paraId="6296CB5B" w14:textId="701F57DA" w:rsidR="00216B82" w:rsidRPr="00D92EC5" w:rsidRDefault="009D32D0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2D0">
              <w:rPr>
                <w:rFonts w:asciiTheme="majorBidi" w:hAnsiTheme="majorBidi" w:cstheme="majorBidi"/>
                <w:sz w:val="30"/>
                <w:szCs w:val="30"/>
              </w:rPr>
              <w:t>48,643</w:t>
            </w:r>
          </w:p>
        </w:tc>
        <w:tc>
          <w:tcPr>
            <w:tcW w:w="270" w:type="dxa"/>
          </w:tcPr>
          <w:p w14:paraId="4E045778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79C88A3" w14:textId="25D4D3F1" w:rsidR="00216B82" w:rsidRPr="00FE5943" w:rsidRDefault="00181736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51,795</w:t>
            </w:r>
          </w:p>
        </w:tc>
      </w:tr>
      <w:tr w:rsidR="00216B82" w14:paraId="3E4DA4FA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0F5361B7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9" w:type="dxa"/>
          </w:tcPr>
          <w:p w14:paraId="0CD85744" w14:textId="2C142E36" w:rsidR="00216B82" w:rsidRPr="00D92EC5" w:rsidRDefault="002A4EF6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EF6">
              <w:rPr>
                <w:rFonts w:asciiTheme="majorBidi" w:hAnsiTheme="majorBidi" w:cstheme="majorBidi"/>
                <w:sz w:val="30"/>
                <w:szCs w:val="30"/>
              </w:rPr>
              <w:t>47,961</w:t>
            </w:r>
          </w:p>
        </w:tc>
        <w:tc>
          <w:tcPr>
            <w:tcW w:w="270" w:type="dxa"/>
          </w:tcPr>
          <w:p w14:paraId="62987E8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F39FA8D" w14:textId="5BC9B3D0" w:rsidR="00216B82" w:rsidRPr="00FE5943" w:rsidRDefault="00BF34E1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</w:tr>
      <w:tr w:rsidR="00B9166D" w:rsidRPr="00862BF5" w14:paraId="5124B9DF" w14:textId="77777777" w:rsidTr="00077B8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0" w:type="dxa"/>
            <w:hideMark/>
          </w:tcPr>
          <w:p w14:paraId="43BED5AC" w14:textId="77777777" w:rsidR="00216B82" w:rsidRPr="00862BF5" w:rsidRDefault="00216B82" w:rsidP="000C61F3">
            <w:pPr>
              <w:tabs>
                <w:tab w:val="left" w:pos="1260"/>
              </w:tabs>
              <w:ind w:left="-111" w:firstLine="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812EF" w14:textId="1E45FDB0" w:rsidR="00216B82" w:rsidRPr="001A3CE3" w:rsidRDefault="002A4EF6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E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A46F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A4E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46F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359B206F" w14:textId="77777777" w:rsidR="00216B82" w:rsidRPr="00862BF5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8125A" w14:textId="0915888C" w:rsidR="00216B82" w:rsidRPr="00862BF5" w:rsidRDefault="00723A44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685,462</w:t>
            </w:r>
          </w:p>
        </w:tc>
      </w:tr>
    </w:tbl>
    <w:p w14:paraId="7EEC1BE3" w14:textId="31866973" w:rsidR="00415B61" w:rsidRDefault="0041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0C88342D" w14:textId="77777777" w:rsidR="00D86838" w:rsidRDefault="00D8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</w:p>
    <w:p w14:paraId="58FD0AFA" w14:textId="0C9D0597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7E9AFEA5" w14:textId="77777777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4354E592" w:rsidR="00862BF5" w:rsidRPr="00283726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B2614" w:rsidRPr="00AB261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7CB2" w:rsidRPr="00283726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83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283726" w14:paraId="1716CF4F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1D8FB81E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283726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283726" w14:paraId="0CFF83BD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611BBC20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283726" w14:paraId="31015B63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416DB2A4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283726" w14:paraId="7B136109" w14:textId="77777777" w:rsidTr="00775BEE">
        <w:trPr>
          <w:trHeight w:val="345"/>
          <w:tblHeader/>
        </w:trPr>
        <w:tc>
          <w:tcPr>
            <w:tcW w:w="3420" w:type="dxa"/>
            <w:vAlign w:val="bottom"/>
          </w:tcPr>
          <w:p w14:paraId="1C1BBA1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77777777" w:rsidR="009F43C6" w:rsidRPr="00283726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23A44" w:rsidRPr="00283726" w14:paraId="44480A33" w14:textId="77777777" w:rsidTr="00775BEE">
        <w:trPr>
          <w:trHeight w:val="87"/>
          <w:tblHeader/>
        </w:trPr>
        <w:tc>
          <w:tcPr>
            <w:tcW w:w="3420" w:type="dxa"/>
            <w:vAlign w:val="bottom"/>
            <w:hideMark/>
          </w:tcPr>
          <w:p w14:paraId="317E86E3" w14:textId="77777777" w:rsidR="00723A44" w:rsidRPr="00283726" w:rsidRDefault="00723A44" w:rsidP="00723A4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74B07BF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37EFE910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7B7529E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1F5B8D02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3BD92CEB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45BCD214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</w:tcPr>
          <w:p w14:paraId="4289DF63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3C6AB842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4" w:type="dxa"/>
          </w:tcPr>
          <w:p w14:paraId="7A003007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55053A40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9F43C6" w:rsidRPr="00283726" w14:paraId="35F4B52C" w14:textId="77777777" w:rsidTr="00775BEE">
        <w:trPr>
          <w:trHeight w:hRule="exact" w:val="144"/>
          <w:tblHeader/>
        </w:trPr>
        <w:tc>
          <w:tcPr>
            <w:tcW w:w="3420" w:type="dxa"/>
            <w:vAlign w:val="bottom"/>
          </w:tcPr>
          <w:p w14:paraId="1ABC0F9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283726" w14:paraId="3BAE41FE" w14:textId="77777777" w:rsidTr="00775BEE">
        <w:trPr>
          <w:trHeight w:val="92"/>
        </w:trPr>
        <w:tc>
          <w:tcPr>
            <w:tcW w:w="3420" w:type="dxa"/>
            <w:hideMark/>
          </w:tcPr>
          <w:p w14:paraId="07D72005" w14:textId="77777777" w:rsidR="009F43C6" w:rsidRPr="00283726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283726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162FC" w:rsidRPr="00283726" w14:paraId="4B4893E2" w14:textId="77777777" w:rsidTr="00775BEE">
        <w:tc>
          <w:tcPr>
            <w:tcW w:w="3420" w:type="dxa"/>
            <w:hideMark/>
          </w:tcPr>
          <w:p w14:paraId="27268817" w14:textId="77777777" w:rsidR="006162FC" w:rsidRPr="00283726" w:rsidRDefault="006162FC" w:rsidP="00C9444A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5CF2DF90" w:rsidR="006162FC" w:rsidRPr="00283726" w:rsidRDefault="00537844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3784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8,961</w:t>
            </w:r>
          </w:p>
        </w:tc>
        <w:tc>
          <w:tcPr>
            <w:tcW w:w="270" w:type="dxa"/>
          </w:tcPr>
          <w:p w14:paraId="017DE486" w14:textId="77777777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2B39D402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</w:t>
            </w:r>
          </w:p>
        </w:tc>
        <w:tc>
          <w:tcPr>
            <w:tcW w:w="270" w:type="dxa"/>
          </w:tcPr>
          <w:p w14:paraId="0BF4666D" w14:textId="77777777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0CDCF5F4" w:rsidR="006162FC" w:rsidRPr="00283726" w:rsidRDefault="008B7539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B753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25,372</w:t>
            </w:r>
          </w:p>
        </w:tc>
        <w:tc>
          <w:tcPr>
            <w:tcW w:w="270" w:type="dxa"/>
          </w:tcPr>
          <w:p w14:paraId="2ED69494" w14:textId="77777777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6DF7DB68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970</w:t>
            </w:r>
          </w:p>
        </w:tc>
        <w:tc>
          <w:tcPr>
            <w:tcW w:w="270" w:type="dxa"/>
          </w:tcPr>
          <w:p w14:paraId="447B2F73" w14:textId="77777777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0EC16A12" w:rsidR="006162FC" w:rsidRPr="00283726" w:rsidRDefault="00BD4FA5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D4F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34,333</w:t>
            </w:r>
          </w:p>
        </w:tc>
        <w:tc>
          <w:tcPr>
            <w:tcW w:w="244" w:type="dxa"/>
          </w:tcPr>
          <w:p w14:paraId="3538F473" w14:textId="77777777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4D078789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</w:p>
        </w:tc>
      </w:tr>
      <w:tr w:rsidR="006162FC" w:rsidRPr="00283726" w14:paraId="2D4F9C57" w14:textId="77777777" w:rsidTr="00775BEE">
        <w:tc>
          <w:tcPr>
            <w:tcW w:w="3420" w:type="dxa"/>
            <w:hideMark/>
          </w:tcPr>
          <w:p w14:paraId="3A5E2ED3" w14:textId="77777777" w:rsidR="006162FC" w:rsidRPr="00283726" w:rsidRDefault="006162FC" w:rsidP="0086721D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2C87FD13" w:rsidR="006162FC" w:rsidRPr="00283726" w:rsidRDefault="004F42A3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F42A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7,171</w:t>
            </w:r>
          </w:p>
        </w:tc>
        <w:tc>
          <w:tcPr>
            <w:tcW w:w="270" w:type="dxa"/>
          </w:tcPr>
          <w:p w14:paraId="43B175EB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2BBBC4ED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740</w:t>
            </w:r>
          </w:p>
        </w:tc>
        <w:tc>
          <w:tcPr>
            <w:tcW w:w="270" w:type="dxa"/>
          </w:tcPr>
          <w:p w14:paraId="1170E2AF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5A029A89" w:rsidR="006162FC" w:rsidRPr="00283726" w:rsidRDefault="00175000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750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72,232</w:t>
            </w:r>
          </w:p>
        </w:tc>
        <w:tc>
          <w:tcPr>
            <w:tcW w:w="270" w:type="dxa"/>
          </w:tcPr>
          <w:p w14:paraId="648BFE86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6B27F2DD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761</w:t>
            </w:r>
          </w:p>
        </w:tc>
        <w:tc>
          <w:tcPr>
            <w:tcW w:w="270" w:type="dxa"/>
          </w:tcPr>
          <w:p w14:paraId="2B0EDF22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6B2C236B" w:rsidR="006162FC" w:rsidRPr="00283726" w:rsidRDefault="00AB1CC6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1CC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79,403</w:t>
            </w:r>
          </w:p>
        </w:tc>
        <w:tc>
          <w:tcPr>
            <w:tcW w:w="244" w:type="dxa"/>
          </w:tcPr>
          <w:p w14:paraId="413A73FD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2F57F629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501</w:t>
            </w:r>
          </w:p>
        </w:tc>
      </w:tr>
      <w:tr w:rsidR="006162FC" w:rsidRPr="00283726" w14:paraId="23D20698" w14:textId="77777777" w:rsidTr="00775BEE">
        <w:trPr>
          <w:trHeight w:val="119"/>
        </w:trPr>
        <w:tc>
          <w:tcPr>
            <w:tcW w:w="3420" w:type="dxa"/>
            <w:hideMark/>
          </w:tcPr>
          <w:p w14:paraId="622D8F25" w14:textId="77777777" w:rsidR="006162FC" w:rsidRPr="00283726" w:rsidRDefault="006162FC" w:rsidP="0086721D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74FD67D3" w:rsidR="006162FC" w:rsidRPr="00283726" w:rsidRDefault="00CB6298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B62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1,873</w:t>
            </w:r>
          </w:p>
        </w:tc>
        <w:tc>
          <w:tcPr>
            <w:tcW w:w="270" w:type="dxa"/>
          </w:tcPr>
          <w:p w14:paraId="1575AFD2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57C922DD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972</w:t>
            </w:r>
          </w:p>
        </w:tc>
        <w:tc>
          <w:tcPr>
            <w:tcW w:w="270" w:type="dxa"/>
          </w:tcPr>
          <w:p w14:paraId="58F9EB4A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28F7230E" w:rsidR="006162FC" w:rsidRPr="00283726" w:rsidRDefault="00744A2B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44A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28,172</w:t>
            </w:r>
          </w:p>
        </w:tc>
        <w:tc>
          <w:tcPr>
            <w:tcW w:w="270" w:type="dxa"/>
          </w:tcPr>
          <w:p w14:paraId="38B9A9C3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7C4B0F68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285</w:t>
            </w:r>
          </w:p>
        </w:tc>
        <w:tc>
          <w:tcPr>
            <w:tcW w:w="270" w:type="dxa"/>
          </w:tcPr>
          <w:p w14:paraId="68E893ED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4AD8CFA2" w:rsidR="006162FC" w:rsidRPr="00283726" w:rsidRDefault="00DC0109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010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30,045</w:t>
            </w:r>
          </w:p>
        </w:tc>
        <w:tc>
          <w:tcPr>
            <w:tcW w:w="244" w:type="dxa"/>
          </w:tcPr>
          <w:p w14:paraId="6D5EF291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68DED090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257</w:t>
            </w:r>
          </w:p>
        </w:tc>
      </w:tr>
      <w:tr w:rsidR="006162FC" w:rsidRPr="00283726" w14:paraId="57ECC97F" w14:textId="77777777" w:rsidTr="00775BEE">
        <w:trPr>
          <w:trHeight w:val="351"/>
        </w:trPr>
        <w:tc>
          <w:tcPr>
            <w:tcW w:w="3420" w:type="dxa"/>
            <w:hideMark/>
          </w:tcPr>
          <w:p w14:paraId="4B53C05F" w14:textId="77777777" w:rsidR="006162FC" w:rsidRPr="00283726" w:rsidRDefault="006162FC" w:rsidP="0086721D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78C7DED4" w:rsidR="006162FC" w:rsidRPr="00283726" w:rsidRDefault="00FD2D48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2D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18,005</w:t>
            </w:r>
          </w:p>
        </w:tc>
        <w:tc>
          <w:tcPr>
            <w:tcW w:w="270" w:type="dxa"/>
          </w:tcPr>
          <w:p w14:paraId="33C82015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18BC8EBA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871</w:t>
            </w:r>
          </w:p>
        </w:tc>
        <w:tc>
          <w:tcPr>
            <w:tcW w:w="270" w:type="dxa"/>
          </w:tcPr>
          <w:p w14:paraId="164A7EA0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19C8341E" w:rsidR="006162FC" w:rsidRPr="00283726" w:rsidRDefault="00775C01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75C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125,776</w:t>
            </w:r>
          </w:p>
        </w:tc>
        <w:tc>
          <w:tcPr>
            <w:tcW w:w="270" w:type="dxa"/>
          </w:tcPr>
          <w:p w14:paraId="6A26526F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6178A28A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016</w:t>
            </w:r>
          </w:p>
        </w:tc>
        <w:tc>
          <w:tcPr>
            <w:tcW w:w="270" w:type="dxa"/>
          </w:tcPr>
          <w:p w14:paraId="2A8BB47C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72211A2B" w:rsidR="006162FC" w:rsidRPr="00283726" w:rsidRDefault="00B165B1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65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143,781</w:t>
            </w:r>
          </w:p>
        </w:tc>
        <w:tc>
          <w:tcPr>
            <w:tcW w:w="244" w:type="dxa"/>
          </w:tcPr>
          <w:p w14:paraId="76264FC8" w14:textId="77777777" w:rsidR="006162FC" w:rsidRPr="00283726" w:rsidRDefault="006162FC" w:rsidP="006162F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1C18F0EF" w:rsidR="006162FC" w:rsidRPr="00283726" w:rsidRDefault="006162FC" w:rsidP="0061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887</w:t>
            </w:r>
          </w:p>
        </w:tc>
      </w:tr>
    </w:tbl>
    <w:p w14:paraId="0C73B701" w14:textId="77777777" w:rsidR="00D07F18" w:rsidRDefault="00D07F18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215"/>
      </w:tblGrid>
      <w:tr w:rsidR="00862BF5" w:rsidRPr="00283726" w14:paraId="2988D365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283726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283726" w14:paraId="2B3AE790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283726" w14:paraId="54CF9943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283726" w14:paraId="7DDD98C4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283726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283726" w14:paraId="56444864" w14:textId="77777777" w:rsidTr="00DB42EC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283726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46AA703F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5BF6707A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862BF5" w:rsidRPr="00283726" w14:paraId="4532F2EC" w14:textId="77777777" w:rsidTr="00DB42EC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283726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283726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B2B3F93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77B8F" w:rsidRPr="00283726" w14:paraId="28469053" w14:textId="77777777" w:rsidTr="00DB42EC">
        <w:tc>
          <w:tcPr>
            <w:tcW w:w="7011" w:type="dxa"/>
            <w:hideMark/>
          </w:tcPr>
          <w:p w14:paraId="5176897A" w14:textId="77777777" w:rsidR="00077B8F" w:rsidRPr="00283726" w:rsidRDefault="00077B8F" w:rsidP="00376734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1F2AF7D8" w:rsidR="00077B8F" w:rsidRPr="00283726" w:rsidRDefault="00171242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7124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3,496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077B8F" w:rsidRPr="00283726" w:rsidRDefault="00077B8F" w:rsidP="0007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78888440" w14:textId="72B164FB" w:rsidR="00077B8F" w:rsidRPr="00283726" w:rsidRDefault="00077B8F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522</w:t>
            </w:r>
          </w:p>
        </w:tc>
      </w:tr>
      <w:tr w:rsidR="00077B8F" w:rsidRPr="00283726" w14:paraId="13E33C51" w14:textId="77777777" w:rsidTr="00DB42EC">
        <w:tc>
          <w:tcPr>
            <w:tcW w:w="7011" w:type="dxa"/>
            <w:hideMark/>
          </w:tcPr>
          <w:p w14:paraId="361B8A68" w14:textId="77777777" w:rsidR="00077B8F" w:rsidRPr="00283726" w:rsidRDefault="00077B8F" w:rsidP="00376734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51762B33" w:rsidR="00077B8F" w:rsidRPr="00283726" w:rsidRDefault="00D34C8F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34C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077B8F" w:rsidRPr="00283726" w:rsidRDefault="00077B8F" w:rsidP="00077B8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B5E8363" w14:textId="1BE602F5" w:rsidR="00077B8F" w:rsidRPr="00283726" w:rsidRDefault="00077B8F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560</w:t>
            </w:r>
          </w:p>
        </w:tc>
      </w:tr>
      <w:tr w:rsidR="00077B8F" w:rsidRPr="00283726" w14:paraId="04DB32E5" w14:textId="77777777" w:rsidTr="00DB42EC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077B8F" w:rsidRPr="00283726" w:rsidRDefault="00077B8F" w:rsidP="00376734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6510B14C" w:rsidR="00077B8F" w:rsidRPr="00283726" w:rsidRDefault="003A5925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A59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077B8F" w:rsidRPr="00283726" w:rsidRDefault="00077B8F" w:rsidP="00077B8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0AE845EE" w:rsidR="00077B8F" w:rsidRPr="00283726" w:rsidRDefault="00077B8F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526</w:t>
            </w:r>
          </w:p>
        </w:tc>
      </w:tr>
      <w:tr w:rsidR="00077B8F" w:rsidRPr="00283726" w14:paraId="65B27573" w14:textId="77777777" w:rsidTr="00DB42EC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077B8F" w:rsidRPr="00283726" w:rsidRDefault="00077B8F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3D694159" w:rsidR="00077B8F" w:rsidRPr="00283726" w:rsidRDefault="000E10FE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E10F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6,325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077B8F" w:rsidRPr="00283726" w:rsidRDefault="00077B8F" w:rsidP="00077B8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3E93C13" w14:textId="324F82CC" w:rsidR="00077B8F" w:rsidRPr="00283726" w:rsidRDefault="00077B8F" w:rsidP="00DB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608</w:t>
            </w:r>
          </w:p>
        </w:tc>
      </w:tr>
    </w:tbl>
    <w:p w14:paraId="274C669B" w14:textId="77777777" w:rsidR="008C6FC0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  <w:br w:type="page"/>
      </w:r>
    </w:p>
    <w:p w14:paraId="6362DC99" w14:textId="42F6CFD9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lastRenderedPageBreak/>
        <w:t>ยอดคงเหลือของสัญญา</w:t>
      </w:r>
    </w:p>
    <w:p w14:paraId="62B5C69A" w14:textId="77777777" w:rsidR="00B8635A" w:rsidRPr="005957DB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3967ECE3" w:rsidR="00C40A47" w:rsidRPr="00283726" w:rsidRDefault="00454F3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077B8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0B740B">
        <w:rPr>
          <w:rFonts w:asciiTheme="majorBidi" w:hAnsiTheme="majorBidi" w:cstheme="majorBidi"/>
          <w:sz w:val="30"/>
          <w:szCs w:val="30"/>
        </w:rPr>
        <w:t>3,160</w:t>
      </w:r>
      <w:r w:rsidR="004A1794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D43BA">
        <w:rPr>
          <w:rFonts w:asciiTheme="majorBidi" w:hAnsiTheme="majorBidi" w:cstheme="majorBidi"/>
          <w:sz w:val="30"/>
          <w:szCs w:val="30"/>
        </w:rPr>
        <w:t>31</w:t>
      </w:r>
      <w:r w:rsidR="00E15D58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077B8F">
        <w:rPr>
          <w:rFonts w:asciiTheme="majorBidi" w:hAnsiTheme="majorBidi" w:cstheme="majorBidi"/>
          <w:i/>
          <w:iCs/>
          <w:sz w:val="30"/>
          <w:szCs w:val="30"/>
          <w:lang w:val="en-AU"/>
        </w:rPr>
        <w:t>12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5957DB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FF856D3" w14:textId="794E1954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595E97">
        <w:rPr>
          <w:rFonts w:asciiTheme="majorBidi" w:hAnsiTheme="majorBidi" w:cstheme="majorBidi"/>
          <w:sz w:val="30"/>
          <w:szCs w:val="30"/>
        </w:rPr>
        <w:t>6</w:t>
      </w:r>
    </w:p>
    <w:p w14:paraId="41DC0577" w14:textId="6F73E4B6" w:rsidR="00DF68A3" w:rsidRDefault="00DF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47B1ED" w14:textId="0A9E98FB" w:rsidR="001E191E" w:rsidRPr="00283726" w:rsidRDefault="00794DCA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5081C589" w14:textId="16DE0518" w:rsidR="001E191E" w:rsidRPr="004C1E6A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501DCB6E" w14:textId="6D113C19" w:rsidR="006B2F18" w:rsidRPr="00283726" w:rsidRDefault="006B2F18" w:rsidP="00805C7C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ต่อหุ้นสำหรับแต่ละงวด</w:t>
      </w:r>
      <w:r w:rsidR="002E7E29" w:rsidRPr="00283726">
        <w:rPr>
          <w:rFonts w:asciiTheme="majorBidi" w:hAnsiTheme="majorBidi" w:cstheme="majorBidi"/>
          <w:spacing w:val="-4"/>
          <w:sz w:val="30"/>
          <w:szCs w:val="30"/>
          <w:cs/>
        </w:rPr>
        <w:t>สามเดือน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="00536983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536983" w:rsidRPr="0028372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B42EC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ที่เป็นส่วนของผู้ถือหุ้นสามัญของบริษัทหักดอกเบี้ยจ่ายสะสม</w:t>
      </w:r>
      <w:r w:rsidR="00CC3D36" w:rsidRPr="00917111">
        <w:rPr>
          <w:rFonts w:asciiTheme="majorBidi" w:hAnsiTheme="majorBidi" w:cstheme="majorBidi" w:hint="cs"/>
          <w:sz w:val="30"/>
          <w:szCs w:val="30"/>
          <w:cs/>
        </w:rPr>
        <w:t xml:space="preserve"> และค่าใช้จ่ายอื่น</w:t>
      </w:r>
      <w:r w:rsidRPr="00283726">
        <w:rPr>
          <w:rFonts w:asciiTheme="majorBidi" w:hAnsiTheme="majorBidi" w:cstheme="majorBidi"/>
          <w:sz w:val="30"/>
          <w:szCs w:val="30"/>
          <w:cs/>
        </w:rPr>
        <w:t>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สิ้นสุดวันเดียวกันตามวิธีถัวเฉลี่ยถ่วงน้ำหนัก โดยแสดงการคำนวณได้ดังนี้</w:t>
      </w:r>
    </w:p>
    <w:p w14:paraId="337546E1" w14:textId="06A5CF4E" w:rsidR="00001631" w:rsidRPr="005957DB" w:rsidRDefault="00001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A3CB20F" w14:textId="77777777" w:rsidR="000268E2" w:rsidRDefault="000268E2">
      <w:r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080"/>
        <w:gridCol w:w="270"/>
        <w:gridCol w:w="1107"/>
        <w:gridCol w:w="9"/>
        <w:gridCol w:w="279"/>
        <w:gridCol w:w="1107"/>
      </w:tblGrid>
      <w:tr w:rsidR="00536983" w:rsidRPr="00283726" w14:paraId="386A950F" w14:textId="77777777" w:rsidTr="005F648B">
        <w:trPr>
          <w:tblHeader/>
        </w:trPr>
        <w:tc>
          <w:tcPr>
            <w:tcW w:w="3942" w:type="dxa"/>
          </w:tcPr>
          <w:p w14:paraId="4A99A1DD" w14:textId="68A8AE89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02E38430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52E44D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200D4707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283726" w14:paraId="6C49C3FC" w14:textId="77777777" w:rsidTr="005F648B">
        <w:trPr>
          <w:tblHeader/>
        </w:trPr>
        <w:tc>
          <w:tcPr>
            <w:tcW w:w="3942" w:type="dxa"/>
          </w:tcPr>
          <w:p w14:paraId="6BE53F2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ED5F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</w:tcPr>
          <w:p w14:paraId="60926C1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983" w:rsidRPr="00283726" w14:paraId="307D6E48" w14:textId="77777777" w:rsidTr="005F648B">
        <w:trPr>
          <w:tblHeader/>
        </w:trPr>
        <w:tc>
          <w:tcPr>
            <w:tcW w:w="3942" w:type="dxa"/>
          </w:tcPr>
          <w:p w14:paraId="64F090A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375763FA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1BF66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4C9B5323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3A1261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FC42B" w14:textId="24E5870D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975708E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18D2E132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36983" w:rsidRPr="00283726" w14:paraId="16006EA6" w14:textId="77777777" w:rsidTr="005F648B">
        <w:trPr>
          <w:trHeight w:hRule="exact" w:val="144"/>
          <w:tblHeader/>
        </w:trPr>
        <w:tc>
          <w:tcPr>
            <w:tcW w:w="3942" w:type="dxa"/>
          </w:tcPr>
          <w:p w14:paraId="56FC90B4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8"/>
          </w:tcPr>
          <w:p w14:paraId="32482D59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280D18C2" w14:textId="77777777" w:rsidTr="005F648B">
        <w:tc>
          <w:tcPr>
            <w:tcW w:w="3942" w:type="dxa"/>
          </w:tcPr>
          <w:p w14:paraId="29A19C7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1143" w:type="dxa"/>
          </w:tcPr>
          <w:p w14:paraId="37FB4F20" w14:textId="16ADB6B9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761A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B2EFE" w14:textId="441C8F2E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6BDD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27E76DD" w14:textId="65352D6D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8A2E35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BF7448A" w14:textId="3730C653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7C4D" w:rsidRPr="00283726" w14:paraId="3AB8DCB6" w14:textId="77777777" w:rsidTr="005F648B">
        <w:tc>
          <w:tcPr>
            <w:tcW w:w="3942" w:type="dxa"/>
          </w:tcPr>
          <w:p w14:paraId="197B8DEA" w14:textId="77777777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43" w:type="dxa"/>
          </w:tcPr>
          <w:p w14:paraId="34000FC4" w14:textId="077926D0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(2,725)</w:t>
            </w:r>
          </w:p>
        </w:tc>
        <w:tc>
          <w:tcPr>
            <w:tcW w:w="270" w:type="dxa"/>
          </w:tcPr>
          <w:p w14:paraId="0169B02B" w14:textId="77777777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80C8E" w14:textId="4DD29C54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3A268080" w14:textId="77777777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21C766E" w14:textId="23C42725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(2,155)</w:t>
            </w:r>
          </w:p>
        </w:tc>
        <w:tc>
          <w:tcPr>
            <w:tcW w:w="279" w:type="dxa"/>
          </w:tcPr>
          <w:p w14:paraId="48F84230" w14:textId="77777777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0FF863" w14:textId="371E8E1C" w:rsidR="00FE7C4D" w:rsidRPr="00283726" w:rsidRDefault="00FE7C4D" w:rsidP="00FE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</w:tr>
      <w:tr w:rsidR="008E5F58" w:rsidRPr="00283726" w14:paraId="0126AC48" w14:textId="77777777" w:rsidTr="005F648B">
        <w:tc>
          <w:tcPr>
            <w:tcW w:w="3942" w:type="dxa"/>
          </w:tcPr>
          <w:p w14:paraId="60F7F793" w14:textId="6BFFAC1A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 w:rsidR="00F30E2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6A07B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43" w:type="dxa"/>
          </w:tcPr>
          <w:p w14:paraId="23E1AAD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44EF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6A83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0D05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4A5DC4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A00194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D7C82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F58" w:rsidRPr="00283726" w14:paraId="3101514A" w14:textId="77777777" w:rsidTr="005F648B">
        <w:tc>
          <w:tcPr>
            <w:tcW w:w="3942" w:type="dxa"/>
          </w:tcPr>
          <w:p w14:paraId="43AC0266" w14:textId="5235C1AA" w:rsidR="008E5F58" w:rsidRPr="00283726" w:rsidRDefault="008E5F58" w:rsidP="008E5F5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BB589B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="006A07B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จากภาษีเงินได้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B845F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ของหุ้นกู้</w:t>
            </w:r>
          </w:p>
        </w:tc>
        <w:tc>
          <w:tcPr>
            <w:tcW w:w="1143" w:type="dxa"/>
          </w:tcPr>
          <w:p w14:paraId="38E4DE6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97B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E1FB3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30167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2C598B0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238929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5CAA6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F58" w:rsidRPr="00283726" w14:paraId="008623DF" w14:textId="77777777" w:rsidTr="005F648B">
        <w:tc>
          <w:tcPr>
            <w:tcW w:w="3942" w:type="dxa"/>
          </w:tcPr>
          <w:p w14:paraId="1A984CA4" w14:textId="153CA320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BB589B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FC0F15D" w14:textId="0AEE8BEA" w:rsidR="008E5F58" w:rsidRPr="00283726" w:rsidRDefault="0065356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2B59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3E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F8690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E329FB" w14:textId="605533B2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CE719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12E8FE9C" w14:textId="372A86EE" w:rsidR="008E5F58" w:rsidRPr="00283726" w:rsidRDefault="008F3E22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3B5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0F7C5C1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E5F21E" w14:textId="49F4F165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5F58" w:rsidRPr="00283726" w14:paraId="1B2D255A" w14:textId="77777777" w:rsidTr="005F648B">
        <w:tc>
          <w:tcPr>
            <w:tcW w:w="3942" w:type="dxa"/>
          </w:tcPr>
          <w:p w14:paraId="351AD39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135115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E6294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C9761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C3EAC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0513BF4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619CA8A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1FE130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1BEBCD6C" w14:textId="77777777" w:rsidTr="005F648B">
        <w:tc>
          <w:tcPr>
            <w:tcW w:w="3942" w:type="dxa"/>
          </w:tcPr>
          <w:p w14:paraId="2DFEA27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1143" w:type="dxa"/>
            <w:vAlign w:val="bottom"/>
          </w:tcPr>
          <w:p w14:paraId="1CAAC476" w14:textId="11B32D94" w:rsidR="008E5F58" w:rsidRPr="00283726" w:rsidRDefault="008F3E22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</w:t>
            </w:r>
            <w:r w:rsidR="00096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3F9C8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6614E8" w14:textId="6DA996FF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vAlign w:val="bottom"/>
          </w:tcPr>
          <w:p w14:paraId="6C3CE4E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725EC25" w14:textId="2C5D68E5" w:rsidR="008E5F58" w:rsidRPr="00283726" w:rsidRDefault="000510C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5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2E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04E1483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19D55A7" w14:textId="5087C85F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</w:tr>
      <w:tr w:rsidR="008E5F58" w:rsidRPr="00283726" w14:paraId="74BB00BD" w14:textId="77777777" w:rsidTr="005F648B">
        <w:trPr>
          <w:trHeight w:hRule="exact" w:val="432"/>
        </w:trPr>
        <w:tc>
          <w:tcPr>
            <w:tcW w:w="3942" w:type="dxa"/>
          </w:tcPr>
          <w:p w14:paraId="40347556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1143" w:type="dxa"/>
          </w:tcPr>
          <w:p w14:paraId="37863A8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1636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E5B8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9207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57FE68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16BA91D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79E10A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F58" w:rsidRPr="00283726" w14:paraId="66C583E3" w14:textId="77777777" w:rsidTr="005F648B">
        <w:trPr>
          <w:trHeight w:hRule="exact" w:val="432"/>
        </w:trPr>
        <w:tc>
          <w:tcPr>
            <w:tcW w:w="3942" w:type="dxa"/>
          </w:tcPr>
          <w:p w14:paraId="4518572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D39296" w14:textId="637ED702" w:rsidR="008E5F58" w:rsidRPr="00283726" w:rsidRDefault="00925C9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B592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85D7A" w14:textId="4E1AF494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4E76D428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FB5DD45" w14:textId="140B5AAB" w:rsidR="008E5F58" w:rsidRPr="00283726" w:rsidRDefault="00925C9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3EF678A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07EAD28" w14:textId="2D7BB1B6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5F58" w:rsidRPr="00283726" w14:paraId="0521837E" w14:textId="77777777" w:rsidTr="005F648B">
        <w:trPr>
          <w:trHeight w:hRule="exact" w:val="432"/>
        </w:trPr>
        <w:tc>
          <w:tcPr>
            <w:tcW w:w="3942" w:type="dxa"/>
          </w:tcPr>
          <w:p w14:paraId="426189A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1143" w:type="dxa"/>
          </w:tcPr>
          <w:p w14:paraId="32EBDFD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6BF6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8AD47" w14:textId="77777777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C49B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965ECC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63906E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4C999E3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F58" w:rsidRPr="00283726" w14:paraId="154D389C" w14:textId="77777777" w:rsidTr="005F648B">
        <w:trPr>
          <w:trHeight w:hRule="exact" w:val="432"/>
        </w:trPr>
        <w:tc>
          <w:tcPr>
            <w:tcW w:w="3942" w:type="dxa"/>
          </w:tcPr>
          <w:p w14:paraId="71BE2D1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(ปรับลด)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7D40380" w14:textId="7164BFFD" w:rsidR="008E5F58" w:rsidRPr="00283726" w:rsidRDefault="000510C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</w:t>
            </w:r>
            <w:r w:rsidR="00265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97180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806AF4" w14:textId="6DCDDB25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5F93D9E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61B1C6E" w14:textId="7780C3E9" w:rsidR="008E5F58" w:rsidRPr="00283726" w:rsidRDefault="000510C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</w:t>
            </w:r>
            <w:r w:rsidR="00265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191E739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0443FB7" w14:textId="7F8F39B2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</w:tr>
      <w:tr w:rsidR="008E5F58" w:rsidRPr="00283726" w14:paraId="5B93778B" w14:textId="77777777" w:rsidTr="005F648B">
        <w:trPr>
          <w:trHeight w:val="80"/>
        </w:trPr>
        <w:tc>
          <w:tcPr>
            <w:tcW w:w="3942" w:type="dxa"/>
          </w:tcPr>
          <w:p w14:paraId="3B1D00B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62B18F0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7CC0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A873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18FE3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709C19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C53CA2A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7F9C1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312FC8D0" w14:textId="77777777" w:rsidTr="005F648B">
        <w:tc>
          <w:tcPr>
            <w:tcW w:w="3942" w:type="dxa"/>
          </w:tcPr>
          <w:p w14:paraId="435DE5E3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04491FD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8386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990F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AB4F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BC1BE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1882A8A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D4C8F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722461C6" w14:textId="77777777" w:rsidTr="005F648B">
        <w:tc>
          <w:tcPr>
            <w:tcW w:w="3942" w:type="dxa"/>
          </w:tcPr>
          <w:p w14:paraId="113795CD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143" w:type="dxa"/>
          </w:tcPr>
          <w:p w14:paraId="1C7AA2D4" w14:textId="47EECA07" w:rsidR="008E5F58" w:rsidRPr="00283726" w:rsidRDefault="000510C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27C5723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A66BD" w14:textId="447B643A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76044F8D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6CCDD5" w14:textId="786FE8AE" w:rsidR="008E5F58" w:rsidRPr="00283726" w:rsidRDefault="000510C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88" w:type="dxa"/>
            <w:gridSpan w:val="2"/>
          </w:tcPr>
          <w:p w14:paraId="4F2136B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83D48F3" w14:textId="47D65153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8E5F58" w:rsidRPr="00283726" w14:paraId="1A7B75E0" w14:textId="77777777" w:rsidTr="005F648B">
        <w:tc>
          <w:tcPr>
            <w:tcW w:w="3942" w:type="dxa"/>
          </w:tcPr>
          <w:p w14:paraId="78C7DE6A" w14:textId="3D8E27DB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1143" w:type="dxa"/>
          </w:tcPr>
          <w:p w14:paraId="26AC8185" w14:textId="67C35F4C" w:rsidR="008E5F58" w:rsidRPr="00283726" w:rsidRDefault="000510C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70" w:type="dxa"/>
          </w:tcPr>
          <w:p w14:paraId="42F18C48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F6C24" w14:textId="1F3FB64B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046D94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ECB211" w14:textId="4312EF77" w:rsidR="008E5F58" w:rsidRPr="00283726" w:rsidRDefault="001933A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177EDD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EC7619" w14:textId="46E30212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5F58" w:rsidRPr="00283726" w14:paraId="0C9353B1" w14:textId="77777777" w:rsidTr="005F648B">
        <w:tc>
          <w:tcPr>
            <w:tcW w:w="3942" w:type="dxa"/>
          </w:tcPr>
          <w:p w14:paraId="0D65CF38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5CB5DB4" w14:textId="30F43DEF" w:rsidR="008E5F58" w:rsidRPr="00283726" w:rsidRDefault="0085056D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</w:t>
            </w:r>
            <w:r w:rsidR="00BA74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D68B5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D9235" w14:textId="5CDBC102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CEB4CC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FFAE322" w14:textId="4A987673" w:rsidR="008E5F58" w:rsidRPr="00283726" w:rsidRDefault="00BA74F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288" w:type="dxa"/>
            <w:gridSpan w:val="2"/>
          </w:tcPr>
          <w:p w14:paraId="46E864D8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7195F9" w14:textId="7E3F9D66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5F58" w:rsidRPr="00283726" w14:paraId="182CAE1C" w14:textId="77777777" w:rsidTr="005F648B">
        <w:tc>
          <w:tcPr>
            <w:tcW w:w="3942" w:type="dxa"/>
          </w:tcPr>
          <w:p w14:paraId="0AFE65CD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C941B4C" w14:textId="28226C2F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</w:t>
            </w:r>
            <w:r w:rsidR="003E26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E82ACC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E9513" w14:textId="0821BD04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5369BFE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AF333F8" w14:textId="0B3530C2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</w:t>
            </w:r>
            <w:r w:rsidR="00BB2C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8" w:type="dxa"/>
            <w:gridSpan w:val="2"/>
          </w:tcPr>
          <w:p w14:paraId="7F1D7606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845C894" w14:textId="5DC445B0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  <w:tr w:rsidR="008E5F58" w:rsidRPr="00283726" w14:paraId="0094D918" w14:textId="77777777" w:rsidTr="005F648B">
        <w:tc>
          <w:tcPr>
            <w:tcW w:w="3942" w:type="dxa"/>
          </w:tcPr>
          <w:p w14:paraId="0520219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B496C3" w14:textId="42698434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87D9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C635DD" w14:textId="34C10F3D" w:rsidR="008E5F58" w:rsidRPr="00AC191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1E0D2173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8C8FB29" w14:textId="65018B04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158518C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43D593A" w14:textId="50AB6F42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8E5F58" w:rsidRPr="00283726" w14:paraId="24B75164" w14:textId="77777777" w:rsidTr="005F648B">
        <w:tc>
          <w:tcPr>
            <w:tcW w:w="3942" w:type="dxa"/>
          </w:tcPr>
          <w:p w14:paraId="69592B1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CD6BBC5" w14:textId="608CA1A9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</w:t>
            </w:r>
            <w:r w:rsidR="003E26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EE2C2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21188D" w14:textId="5A8E1CDC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40B7DC92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895B6E9" w14:textId="0B929D0D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</w:t>
            </w:r>
            <w:r w:rsidR="00BB2C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8" w:type="dxa"/>
            <w:gridSpan w:val="2"/>
          </w:tcPr>
          <w:p w14:paraId="5296FBBC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5443524" w14:textId="0E31AF43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</w:tr>
      <w:tr w:rsidR="008E5F58" w:rsidRPr="00283726" w14:paraId="55D55AB1" w14:textId="77777777" w:rsidTr="005F648B">
        <w:tc>
          <w:tcPr>
            <w:tcW w:w="3942" w:type="dxa"/>
          </w:tcPr>
          <w:p w14:paraId="27BA1C5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29DE9D4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44C54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50DA68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7A8A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16E5648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0F0B771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DBA0EC5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E5F58" w:rsidRPr="00283726" w14:paraId="0B39EBF7" w14:textId="77777777" w:rsidTr="005F648B">
        <w:tc>
          <w:tcPr>
            <w:tcW w:w="3942" w:type="dxa"/>
          </w:tcPr>
          <w:p w14:paraId="75050F8D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E32953F" w14:textId="49897013" w:rsidR="008E5F58" w:rsidRPr="00283726" w:rsidRDefault="00B863F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93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36)</w:t>
            </w:r>
          </w:p>
        </w:tc>
        <w:tc>
          <w:tcPr>
            <w:tcW w:w="270" w:type="dxa"/>
          </w:tcPr>
          <w:p w14:paraId="559489F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7EDBFF" w14:textId="32DDD371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3CA8FB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CF93827" w14:textId="793439A9" w:rsidR="008E5F58" w:rsidRPr="00283726" w:rsidRDefault="00793799" w:rsidP="00B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(0.27)</w:t>
            </w:r>
          </w:p>
        </w:tc>
        <w:tc>
          <w:tcPr>
            <w:tcW w:w="288" w:type="dxa"/>
            <w:gridSpan w:val="2"/>
          </w:tcPr>
          <w:p w14:paraId="6FEBF89F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AADDE67" w14:textId="358FE0A9" w:rsidR="008E5F58" w:rsidRPr="00283726" w:rsidRDefault="008E5F58" w:rsidP="0077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  <w:tr w:rsidR="008E5F58" w:rsidRPr="00283726" w14:paraId="5106330F" w14:textId="77777777" w:rsidTr="00CF3C16">
        <w:trPr>
          <w:trHeight w:val="404"/>
        </w:trPr>
        <w:tc>
          <w:tcPr>
            <w:tcW w:w="3942" w:type="dxa"/>
          </w:tcPr>
          <w:p w14:paraId="481E0E57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(ปรับลด)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4418EE81" w14:textId="32427DB5" w:rsidR="008E5F58" w:rsidRPr="00283726" w:rsidRDefault="00793799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(0.36)</w:t>
            </w:r>
          </w:p>
        </w:tc>
        <w:tc>
          <w:tcPr>
            <w:tcW w:w="270" w:type="dxa"/>
          </w:tcPr>
          <w:p w14:paraId="0B82AEF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F7F2D59" w14:textId="7EE23AB1" w:rsidR="008E5F58" w:rsidRPr="00F7722A" w:rsidDel="002100BC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CFB6D39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1499FEE6" w14:textId="4DFD0D50" w:rsidR="008E5F58" w:rsidRPr="00283726" w:rsidRDefault="00793799" w:rsidP="00B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(0.27)</w:t>
            </w:r>
          </w:p>
        </w:tc>
        <w:tc>
          <w:tcPr>
            <w:tcW w:w="288" w:type="dxa"/>
            <w:gridSpan w:val="2"/>
          </w:tcPr>
          <w:p w14:paraId="72D47333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5B546DD4" w14:textId="080A7335" w:rsidR="008E5F58" w:rsidRPr="00283726" w:rsidRDefault="008E5F58" w:rsidP="0077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</w:tbl>
    <w:p w14:paraId="313E56C7" w14:textId="77777777" w:rsidR="000268E2" w:rsidRDefault="00026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9C4215" w14:textId="23382591" w:rsidR="00450FFC" w:rsidRPr="00283726" w:rsidRDefault="00794DCA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10</w:t>
      </w:r>
      <w:r w:rsidR="00450FFC" w:rsidRPr="00283726">
        <w:rPr>
          <w:rFonts w:asciiTheme="majorBidi" w:hAnsiTheme="majorBidi" w:cstheme="majorBidi"/>
          <w:sz w:val="30"/>
          <w:szCs w:val="30"/>
        </w:rPr>
        <w:tab/>
      </w:r>
      <w:r w:rsidR="00450FFC"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283726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283726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283726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44D3F6D7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616A7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38232BEC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27907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47120D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EAB3502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D26F8" w:rsidRPr="00283726" w14:paraId="4F4B07F0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391D82FD" w14:textId="468BFAA9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E5F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3C370817" w14:textId="40975ED4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5F648B">
        <w:trPr>
          <w:trHeight w:val="285"/>
        </w:trPr>
        <w:tc>
          <w:tcPr>
            <w:tcW w:w="3313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74DA89A" w14:textId="77777777" w:rsidTr="005F648B">
        <w:trPr>
          <w:trHeight w:val="285"/>
        </w:trPr>
        <w:tc>
          <w:tcPr>
            <w:tcW w:w="3313" w:type="dxa"/>
            <w:hideMark/>
          </w:tcPr>
          <w:p w14:paraId="21B30EF4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517C9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A25471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0B4B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9744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A63295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3A6E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E230D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88E3188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18646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4D58B458" w14:textId="77777777" w:rsidTr="005F648B">
        <w:trPr>
          <w:trHeight w:val="285"/>
        </w:trPr>
        <w:tc>
          <w:tcPr>
            <w:tcW w:w="3313" w:type="dxa"/>
          </w:tcPr>
          <w:p w14:paraId="5949EED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45B9DB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49BE74DC" w14:textId="48AB4E24" w:rsidR="001A027B" w:rsidRPr="00283726" w:rsidRDefault="00A577F2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A95ED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CB997A" w14:textId="370C5E77" w:rsidR="001A027B" w:rsidRPr="00283726" w:rsidRDefault="003B5D75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3,712</w:t>
            </w:r>
          </w:p>
        </w:tc>
        <w:tc>
          <w:tcPr>
            <w:tcW w:w="236" w:type="dxa"/>
          </w:tcPr>
          <w:p w14:paraId="21CBCD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A28A83" w14:textId="64F105FC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D1174A2" w14:textId="7D77C32B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3,712</w:t>
            </w:r>
          </w:p>
        </w:tc>
        <w:tc>
          <w:tcPr>
            <w:tcW w:w="270" w:type="dxa"/>
            <w:vAlign w:val="bottom"/>
          </w:tcPr>
          <w:p w14:paraId="51B467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F78FC9" w14:textId="57CE50BC" w:rsidR="001A027B" w:rsidRPr="00283726" w:rsidRDefault="007C22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3,712</w:t>
            </w:r>
          </w:p>
        </w:tc>
        <w:tc>
          <w:tcPr>
            <w:tcW w:w="270" w:type="dxa"/>
            <w:vAlign w:val="bottom"/>
          </w:tcPr>
          <w:p w14:paraId="0453C9C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704370" w14:textId="316ED103" w:rsidR="001A027B" w:rsidRPr="00283726" w:rsidRDefault="00812766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5C62AA3" w14:textId="46024902" w:rsidR="001A027B" w:rsidRPr="00283726" w:rsidRDefault="00002BDF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5E987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0CD51D" w14:textId="0D87FB32" w:rsidR="001A027B" w:rsidRPr="00283726" w:rsidRDefault="00002BDF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3,712</w:t>
            </w:r>
          </w:p>
        </w:tc>
      </w:tr>
      <w:tr w:rsidR="00315C68" w:rsidRPr="00283726" w14:paraId="59C2BEA9" w14:textId="77777777" w:rsidTr="002572D5">
        <w:trPr>
          <w:trHeight w:val="285"/>
        </w:trPr>
        <w:tc>
          <w:tcPr>
            <w:tcW w:w="3313" w:type="dxa"/>
          </w:tcPr>
          <w:p w14:paraId="5F0B62B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52D7030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D9B5F96" w14:textId="6EE18614" w:rsidR="001A027B" w:rsidRPr="00283726" w:rsidRDefault="00A577F2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63ABB16" w14:textId="25DB4648" w:rsidR="001A027B" w:rsidRPr="00283726" w:rsidRDefault="00A577F2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12,423</w:t>
            </w:r>
          </w:p>
        </w:tc>
        <w:tc>
          <w:tcPr>
            <w:tcW w:w="236" w:type="dxa"/>
          </w:tcPr>
          <w:p w14:paraId="1627F39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B7BA79" w14:textId="0D7F6E64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FF1BC" w14:textId="2FFA6E16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12,423</w:t>
            </w:r>
          </w:p>
        </w:tc>
        <w:tc>
          <w:tcPr>
            <w:tcW w:w="270" w:type="dxa"/>
            <w:vAlign w:val="bottom"/>
          </w:tcPr>
          <w:p w14:paraId="55997B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C2D9FBC" w14:textId="20FC3023" w:rsidR="001A027B" w:rsidRPr="00283726" w:rsidRDefault="007C22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1F7B418" w14:textId="03552208" w:rsidR="001A027B" w:rsidRPr="00283726" w:rsidRDefault="00812766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7B089F5B" w14:textId="49A0E08F" w:rsidR="001A027B" w:rsidRPr="00283726" w:rsidRDefault="00812766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12,423</w:t>
            </w:r>
          </w:p>
        </w:tc>
        <w:tc>
          <w:tcPr>
            <w:tcW w:w="240" w:type="dxa"/>
          </w:tcPr>
          <w:p w14:paraId="14D6609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F4373E9" w14:textId="3A10A1FE" w:rsidR="001A027B" w:rsidRPr="00283726" w:rsidRDefault="00002BDF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12,423</w:t>
            </w:r>
          </w:p>
        </w:tc>
      </w:tr>
      <w:tr w:rsidR="00227F2A" w:rsidRPr="00283726" w14:paraId="49754648" w14:textId="77777777" w:rsidTr="005F648B">
        <w:trPr>
          <w:trHeight w:val="285"/>
        </w:trPr>
        <w:tc>
          <w:tcPr>
            <w:tcW w:w="3313" w:type="dxa"/>
          </w:tcPr>
          <w:p w14:paraId="1F192D8B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3F4E04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44DA34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4456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2ECBD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6664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FCD5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DA267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90A5062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BA9B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0F671B7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27B" w:rsidRPr="00283726" w14:paraId="08DC2583" w14:textId="77777777" w:rsidTr="005F648B">
        <w:trPr>
          <w:trHeight w:val="285"/>
        </w:trPr>
        <w:tc>
          <w:tcPr>
            <w:tcW w:w="3313" w:type="dxa"/>
          </w:tcPr>
          <w:p w14:paraId="331618F7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1C8894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4768EC" w14:textId="5364E127" w:rsidR="001A027B" w:rsidRPr="00283726" w:rsidRDefault="00A577F2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</w:t>
            </w:r>
            <w:r w:rsidR="00F024F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F90F09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6A95F0" w14:textId="6824039B" w:rsidR="001A027B" w:rsidRPr="00283726" w:rsidRDefault="00A577F2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23768EB" w14:textId="6CBA9DA2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B4E55CF" w14:textId="4E8BF10E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</w:t>
            </w:r>
            <w:r w:rsidR="00F024F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473EC70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E657C48" w14:textId="05CF8184" w:rsidR="001A027B" w:rsidRPr="00283726" w:rsidRDefault="007C222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D6EB15" w14:textId="4CDB6583" w:rsidR="001A027B" w:rsidRPr="00283726" w:rsidRDefault="00812766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3,510</w:t>
            </w:r>
          </w:p>
        </w:tc>
        <w:tc>
          <w:tcPr>
            <w:tcW w:w="251" w:type="dxa"/>
          </w:tcPr>
          <w:p w14:paraId="5D05886D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84FAAEB" w14:textId="17D21DAC" w:rsidR="001A027B" w:rsidRPr="00283726" w:rsidRDefault="00812766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35CD3B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33AF61" w14:textId="07B16572" w:rsidR="001A027B" w:rsidRPr="00283726" w:rsidRDefault="00002BDF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3,510</w:t>
            </w:r>
          </w:p>
        </w:tc>
      </w:tr>
      <w:tr w:rsidR="00571BBD" w:rsidRPr="00283726" w14:paraId="05866D50" w14:textId="77777777" w:rsidTr="005F648B">
        <w:trPr>
          <w:trHeight w:val="285"/>
        </w:trPr>
        <w:tc>
          <w:tcPr>
            <w:tcW w:w="3313" w:type="dxa"/>
            <w:hideMark/>
          </w:tcPr>
          <w:p w14:paraId="0097BD14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83D5B5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0EB461F0" w:rsidR="001A027B" w:rsidRPr="00283726" w:rsidRDefault="00A577F2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3,51</w:t>
            </w:r>
            <w:r w:rsidR="00F024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36" w:type="dxa"/>
          </w:tcPr>
          <w:p w14:paraId="6C1ED51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715A9A26" w:rsidR="001A027B" w:rsidRPr="00283726" w:rsidRDefault="00A577F2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16,135</w:t>
            </w:r>
          </w:p>
        </w:tc>
        <w:tc>
          <w:tcPr>
            <w:tcW w:w="236" w:type="dxa"/>
          </w:tcPr>
          <w:p w14:paraId="4806BB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4E3E4F9B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4CD345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621DBCA6" w:rsidR="001A027B" w:rsidRPr="00283726" w:rsidRDefault="003975D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19,6</w:t>
            </w:r>
            <w:r w:rsidR="00F024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70" w:type="dxa"/>
            <w:vAlign w:val="bottom"/>
          </w:tcPr>
          <w:p w14:paraId="31FA71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EB22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A66E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76A84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6F15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6F8" w:rsidRPr="00283726" w14:paraId="16DFC31A" w14:textId="77777777" w:rsidTr="005F648B">
        <w:trPr>
          <w:trHeight w:val="285"/>
        </w:trPr>
        <w:tc>
          <w:tcPr>
            <w:tcW w:w="3313" w:type="dxa"/>
          </w:tcPr>
          <w:p w14:paraId="111C394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2CE40D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9B69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41EC6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576F8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65D78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111217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4633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2C86FE55" w14:textId="77777777" w:rsidTr="005F648B">
        <w:trPr>
          <w:trHeight w:val="285"/>
        </w:trPr>
        <w:tc>
          <w:tcPr>
            <w:tcW w:w="3313" w:type="dxa"/>
          </w:tcPr>
          <w:p w14:paraId="214C68C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B5D6E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A6C5D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3B6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2267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24C0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E4CF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DEBD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67FCF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9086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EDE21AC" w14:textId="77777777" w:rsidTr="005F648B">
        <w:trPr>
          <w:trHeight w:val="285"/>
        </w:trPr>
        <w:tc>
          <w:tcPr>
            <w:tcW w:w="3313" w:type="dxa"/>
          </w:tcPr>
          <w:p w14:paraId="51D7C963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5E55B1E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895F9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376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47B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AFD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EB6E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F631C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B7C16F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F23E88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D61F9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6087E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01B49BED" w14:textId="77777777" w:rsidTr="00141FBA">
        <w:trPr>
          <w:trHeight w:val="285"/>
        </w:trPr>
        <w:tc>
          <w:tcPr>
            <w:tcW w:w="3313" w:type="dxa"/>
          </w:tcPr>
          <w:p w14:paraId="0ABEB7B4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519A1D4D" w14:textId="603375A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062F38F" w14:textId="3B8D8E0C" w:rsidR="001A027B" w:rsidRPr="00283726" w:rsidRDefault="00002BD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74658" w14:textId="66F450C8" w:rsidR="001A027B" w:rsidRPr="00283726" w:rsidRDefault="0068332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28D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4EB0BB9" w14:textId="50D503DA" w:rsidR="001A027B" w:rsidRPr="00283726" w:rsidRDefault="00EB2CC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3A34F8">
              <w:rPr>
                <w:rFonts w:asciiTheme="majorBidi" w:hAnsiTheme="majorBidi" w:cstheme="majorBidi"/>
                <w:sz w:val="24"/>
                <w:szCs w:val="24"/>
              </w:rPr>
              <w:t>,565</w:t>
            </w:r>
          </w:p>
        </w:tc>
        <w:tc>
          <w:tcPr>
            <w:tcW w:w="240" w:type="dxa"/>
            <w:vAlign w:val="bottom"/>
          </w:tcPr>
          <w:p w14:paraId="382D772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340B676" w14:textId="39D720D7" w:rsidR="001A027B" w:rsidRPr="00283726" w:rsidRDefault="005E499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217,565</w:t>
            </w:r>
          </w:p>
        </w:tc>
        <w:tc>
          <w:tcPr>
            <w:tcW w:w="270" w:type="dxa"/>
            <w:vAlign w:val="bottom"/>
          </w:tcPr>
          <w:p w14:paraId="24A4958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09FD0A" w14:textId="3D5AC5CA" w:rsidR="001A027B" w:rsidRPr="00283726" w:rsidRDefault="008F661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8D26B4" w14:textId="7107A44F" w:rsidR="001A027B" w:rsidRPr="00283726" w:rsidRDefault="0081255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220,620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4C63CDE" w14:textId="4D37534C" w:rsidR="001A027B" w:rsidRPr="00283726" w:rsidRDefault="0081255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7801742A" w:rsidR="001A027B" w:rsidRPr="00283726" w:rsidRDefault="0081255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8423D5">
              <w:rPr>
                <w:rFonts w:asciiTheme="majorBidi" w:hAnsiTheme="majorBidi" w:cstheme="majorBidi"/>
                <w:sz w:val="24"/>
                <w:szCs w:val="24"/>
              </w:rPr>
              <w:t>,620</w:t>
            </w:r>
          </w:p>
        </w:tc>
      </w:tr>
      <w:tr w:rsidR="00315C68" w:rsidRPr="00283726" w14:paraId="351E3E28" w14:textId="77777777" w:rsidTr="00141FBA">
        <w:trPr>
          <w:trHeight w:val="285"/>
        </w:trPr>
        <w:tc>
          <w:tcPr>
            <w:tcW w:w="3313" w:type="dxa"/>
          </w:tcPr>
          <w:p w14:paraId="0B836556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AD34F6F" w14:textId="02EE92BF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79B4232" w14:textId="3B1C5773" w:rsidR="001A027B" w:rsidRPr="00283726" w:rsidRDefault="0068332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CB1A714" w14:textId="45CC08C9" w:rsidR="001A027B" w:rsidRPr="00283726" w:rsidRDefault="0068332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638AE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3D565DC" w14:textId="10E90F0D" w:rsidR="001A027B" w:rsidRPr="00283726" w:rsidRDefault="00FA3D7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141,375</w:t>
            </w:r>
          </w:p>
        </w:tc>
        <w:tc>
          <w:tcPr>
            <w:tcW w:w="240" w:type="dxa"/>
            <w:vAlign w:val="bottom"/>
          </w:tcPr>
          <w:p w14:paraId="0CB198F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4451E3C" w14:textId="6FC81B69" w:rsidR="001A027B" w:rsidRPr="00283726" w:rsidRDefault="005E499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141,375</w:t>
            </w:r>
          </w:p>
        </w:tc>
        <w:tc>
          <w:tcPr>
            <w:tcW w:w="270" w:type="dxa"/>
            <w:vAlign w:val="bottom"/>
          </w:tcPr>
          <w:p w14:paraId="3AA59E9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EC2DD6D" w14:textId="5E62A14F" w:rsidR="001A027B" w:rsidRPr="00283726" w:rsidRDefault="008F661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38093EB" w14:textId="1953210A" w:rsidR="001A027B" w:rsidRPr="00283726" w:rsidRDefault="00E94C5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B7F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9703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F49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0C06F89" w14:textId="5E837A53" w:rsidR="001A027B" w:rsidRPr="00283726" w:rsidRDefault="0081255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1A7303A5" w:rsidR="001A027B" w:rsidRPr="00283726" w:rsidRDefault="006A4E52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49B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F2A50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</w:tr>
      <w:tr w:rsidR="00315C68" w:rsidRPr="00283726" w14:paraId="69FE3F27" w14:textId="77777777" w:rsidTr="005F648B">
        <w:trPr>
          <w:trHeight w:val="285"/>
        </w:trPr>
        <w:tc>
          <w:tcPr>
            <w:tcW w:w="3313" w:type="dxa"/>
          </w:tcPr>
          <w:p w14:paraId="6443548E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060FA52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13E98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840E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5E5DE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5DA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2D11B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86AEB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410AE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5A295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3B0B1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10AE4F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251199F" w14:textId="77777777" w:rsidTr="005F648B">
        <w:trPr>
          <w:trHeight w:val="285"/>
        </w:trPr>
        <w:tc>
          <w:tcPr>
            <w:tcW w:w="3313" w:type="dxa"/>
          </w:tcPr>
          <w:p w14:paraId="59C9A53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7D3237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045DD3" w14:textId="3DE88D64" w:rsidR="001A027B" w:rsidRPr="00283726" w:rsidRDefault="0068332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36" w:type="dxa"/>
          </w:tcPr>
          <w:p w14:paraId="4490607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D07B08" w14:textId="3F79D1B9" w:rsidR="001A027B" w:rsidRPr="00283726" w:rsidRDefault="0068332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0CD3A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2056F5" w14:textId="62BE0F7D" w:rsidR="001A027B" w:rsidRPr="00283726" w:rsidRDefault="00632CD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22BE2CB" w14:textId="30144C7D" w:rsidR="001A027B" w:rsidRPr="00283726" w:rsidRDefault="00F41E9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70" w:type="dxa"/>
            <w:vAlign w:val="bottom"/>
          </w:tcPr>
          <w:p w14:paraId="18A86DC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8716BA" w14:textId="08D3461E" w:rsidR="001A027B" w:rsidRPr="00283726" w:rsidRDefault="008F661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1D7FDB" w14:textId="679363F5" w:rsidR="001A027B" w:rsidRPr="00283726" w:rsidRDefault="00103F3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51" w:type="dxa"/>
            <w:vAlign w:val="bottom"/>
          </w:tcPr>
          <w:p w14:paraId="32BEB2E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E20030" w14:textId="74F8BBAF" w:rsidR="001A027B" w:rsidRPr="00283726" w:rsidRDefault="0081255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D1F92E" w14:textId="45A0EE18" w:rsidR="001A027B" w:rsidRPr="00283726" w:rsidRDefault="00F23FF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54754A" w:rsidRPr="00283726" w14:paraId="3C1EA8CF" w14:textId="77777777" w:rsidTr="005F648B">
        <w:trPr>
          <w:trHeight w:val="285"/>
        </w:trPr>
        <w:tc>
          <w:tcPr>
            <w:tcW w:w="3313" w:type="dxa"/>
          </w:tcPr>
          <w:p w14:paraId="5C50E6A4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6AD016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4C97646C" w:rsidR="001A027B" w:rsidRPr="00283726" w:rsidRDefault="0068332C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236" w:type="dxa"/>
          </w:tcPr>
          <w:p w14:paraId="0B1A0A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3F6F83B8" w:rsidR="001A027B" w:rsidRPr="00283726" w:rsidRDefault="0068332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D8EB9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45A7FB34" w:rsidR="001A027B" w:rsidRPr="00283726" w:rsidRDefault="00632CD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358</w:t>
            </w:r>
            <w:r w:rsidR="00EB4E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,940</w:t>
            </w:r>
          </w:p>
        </w:tc>
        <w:tc>
          <w:tcPr>
            <w:tcW w:w="240" w:type="dxa"/>
            <w:vAlign w:val="bottom"/>
          </w:tcPr>
          <w:p w14:paraId="58119D8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70BAD138" w:rsidR="001A027B" w:rsidRPr="00283726" w:rsidRDefault="00E447C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="009735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,220</w:t>
            </w:r>
          </w:p>
        </w:tc>
        <w:tc>
          <w:tcPr>
            <w:tcW w:w="270" w:type="dxa"/>
            <w:vAlign w:val="bottom"/>
          </w:tcPr>
          <w:p w14:paraId="4E6BE8B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CCAD2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B25E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24575D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B0C26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400049B8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2F0D423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AB2BDD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262A4E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01E6C864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6618F64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6ABF0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D30BD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E5F58" w:rsidRPr="008E5F58" w14:paraId="3CDB6948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0DA25928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843092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C41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BFE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00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4754A" w:rsidRPr="008E5F58" w14:paraId="21DE9097" w14:textId="77777777" w:rsidTr="00294F94">
        <w:trPr>
          <w:trHeight w:val="285"/>
        </w:trPr>
        <w:tc>
          <w:tcPr>
            <w:tcW w:w="3313" w:type="dxa"/>
            <w:vAlign w:val="bottom"/>
            <w:hideMark/>
          </w:tcPr>
          <w:p w14:paraId="4862C48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</w:tcPr>
          <w:p w14:paraId="10193812" w14:textId="1538DAE1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CE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6C94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85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C59EB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65D0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A93AF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304C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5FB95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29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464954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062A960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ACA1E1A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26F18E95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1BF7BA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09B5E3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78AA489E" w14:textId="77777777" w:rsidTr="00BE4E79">
        <w:trPr>
          <w:trHeight w:val="285"/>
        </w:trPr>
        <w:tc>
          <w:tcPr>
            <w:tcW w:w="3313" w:type="dxa"/>
            <w:hideMark/>
          </w:tcPr>
          <w:p w14:paraId="725DB57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00864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150D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BB97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52CBC7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47AD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28D6DF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40D5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10522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7E9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6CBE4E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7195C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308A5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1DCD27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26F444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619B98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293F33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60F018C5" w14:textId="77777777" w:rsidTr="00BE4E79">
        <w:trPr>
          <w:trHeight w:val="285"/>
        </w:trPr>
        <w:tc>
          <w:tcPr>
            <w:tcW w:w="3313" w:type="dxa"/>
            <w:hideMark/>
          </w:tcPr>
          <w:p w14:paraId="37B0DAC6" w14:textId="77777777" w:rsidR="008E5F58" w:rsidRPr="008E5F58" w:rsidRDefault="008E5F58" w:rsidP="008E5F58">
            <w:pPr>
              <w:ind w:left="166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6C59D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363F7F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D0155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73DB3E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52AD51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73ECF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98B49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5564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F27D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FD3E9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BCEE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12E7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64A93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5F8FA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BD14F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5FDA9E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5C9F541" w14:textId="77777777" w:rsidTr="00BE4E79">
        <w:trPr>
          <w:trHeight w:val="285"/>
        </w:trPr>
        <w:tc>
          <w:tcPr>
            <w:tcW w:w="3313" w:type="dxa"/>
          </w:tcPr>
          <w:p w14:paraId="75F328C9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C70A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5861A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C5F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9854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3,585</w:t>
            </w:r>
          </w:p>
        </w:tc>
        <w:tc>
          <w:tcPr>
            <w:tcW w:w="236" w:type="dxa"/>
          </w:tcPr>
          <w:p w14:paraId="088E4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4ACA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1B6CE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D2DFE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3,585</w:t>
            </w:r>
          </w:p>
        </w:tc>
        <w:tc>
          <w:tcPr>
            <w:tcW w:w="270" w:type="dxa"/>
            <w:vAlign w:val="bottom"/>
          </w:tcPr>
          <w:p w14:paraId="687F2AA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194F1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3,585</w:t>
            </w:r>
          </w:p>
        </w:tc>
        <w:tc>
          <w:tcPr>
            <w:tcW w:w="270" w:type="dxa"/>
            <w:vAlign w:val="bottom"/>
          </w:tcPr>
          <w:p w14:paraId="7A0001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4E14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786C841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8BD49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0CA84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451EB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3,585</w:t>
            </w:r>
          </w:p>
        </w:tc>
      </w:tr>
      <w:tr w:rsidR="008E5F58" w:rsidRPr="008E5F58" w14:paraId="4CE6F75F" w14:textId="77777777" w:rsidTr="00BE4E79">
        <w:trPr>
          <w:trHeight w:val="285"/>
        </w:trPr>
        <w:tc>
          <w:tcPr>
            <w:tcW w:w="3313" w:type="dxa"/>
          </w:tcPr>
          <w:p w14:paraId="3FD29010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0BED7A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07990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9DBF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8BB381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36" w:type="dxa"/>
          </w:tcPr>
          <w:p w14:paraId="016302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21A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A66D38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CE07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70" w:type="dxa"/>
            <w:vAlign w:val="bottom"/>
          </w:tcPr>
          <w:p w14:paraId="6C01FC4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3384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08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1193B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003659D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D5DFD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40" w:type="dxa"/>
          </w:tcPr>
          <w:p w14:paraId="79D59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30A9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13,005</w:t>
            </w:r>
          </w:p>
        </w:tc>
      </w:tr>
      <w:tr w:rsidR="008E5F58" w:rsidRPr="008E5F58" w14:paraId="13EFEEDF" w14:textId="77777777" w:rsidTr="00BE4E79">
        <w:trPr>
          <w:trHeight w:val="285"/>
        </w:trPr>
        <w:tc>
          <w:tcPr>
            <w:tcW w:w="3313" w:type="dxa"/>
          </w:tcPr>
          <w:p w14:paraId="53ACD878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8F94F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F5BAA2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A9B65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6965B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39916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8B32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F1C059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10ECC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C3F9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C36A1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A7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710611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A69B6C0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94C63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A84A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EE074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71F76A5A" w14:textId="77777777" w:rsidTr="00BE4E79">
        <w:trPr>
          <w:trHeight w:val="285"/>
        </w:trPr>
        <w:tc>
          <w:tcPr>
            <w:tcW w:w="3313" w:type="dxa"/>
          </w:tcPr>
          <w:p w14:paraId="76AB9768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2FDC6C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298D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36" w:type="dxa"/>
          </w:tcPr>
          <w:p w14:paraId="7332E1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20E0D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16BA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32F815B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2660A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AF09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70" w:type="dxa"/>
          </w:tcPr>
          <w:p w14:paraId="09131E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D940F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4238E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30E29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51" w:type="dxa"/>
          </w:tcPr>
          <w:p w14:paraId="216C07D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875EEF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F5E5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0C85F2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4,692</w:t>
            </w:r>
          </w:p>
        </w:tc>
      </w:tr>
      <w:tr w:rsidR="006D059D" w:rsidRPr="008E5F58" w14:paraId="1499DF42" w14:textId="77777777" w:rsidTr="00BE4E79">
        <w:trPr>
          <w:trHeight w:val="285"/>
        </w:trPr>
        <w:tc>
          <w:tcPr>
            <w:tcW w:w="3313" w:type="dxa"/>
            <w:hideMark/>
          </w:tcPr>
          <w:p w14:paraId="3BB80352" w14:textId="77777777" w:rsidR="008E5F58" w:rsidRPr="008E5F58" w:rsidRDefault="008E5F58" w:rsidP="008E5F58">
            <w:pPr>
              <w:tabs>
                <w:tab w:val="clear" w:pos="227"/>
              </w:tabs>
              <w:ind w:left="-19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D6427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55A4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4,692</w:t>
            </w:r>
          </w:p>
        </w:tc>
        <w:tc>
          <w:tcPr>
            <w:tcW w:w="236" w:type="dxa"/>
          </w:tcPr>
          <w:p w14:paraId="3E9E35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68435A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16,590</w:t>
            </w:r>
          </w:p>
        </w:tc>
        <w:tc>
          <w:tcPr>
            <w:tcW w:w="236" w:type="dxa"/>
          </w:tcPr>
          <w:p w14:paraId="290AF2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89B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3776B0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27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21,282</w:t>
            </w:r>
          </w:p>
        </w:tc>
        <w:tc>
          <w:tcPr>
            <w:tcW w:w="270" w:type="dxa"/>
            <w:vAlign w:val="bottom"/>
          </w:tcPr>
          <w:p w14:paraId="611246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52C45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728C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B7E23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12B36F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1E814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F7193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326DA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138DF018" w14:textId="77777777" w:rsidTr="00BE4E79">
        <w:trPr>
          <w:trHeight w:val="285"/>
        </w:trPr>
        <w:tc>
          <w:tcPr>
            <w:tcW w:w="3313" w:type="dxa"/>
          </w:tcPr>
          <w:p w14:paraId="6E16B0A1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782FF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791E5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275B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7F5CC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BAD68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CF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E4E439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4F5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DDD2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6EE33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E6A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C9635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EF5A90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62148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ABA9E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4704E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F5BC6EC" w14:textId="77777777" w:rsidTr="00BE4E79">
        <w:trPr>
          <w:trHeight w:val="285"/>
        </w:trPr>
        <w:tc>
          <w:tcPr>
            <w:tcW w:w="3313" w:type="dxa"/>
          </w:tcPr>
          <w:p w14:paraId="4740759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EC67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E40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E7126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E7C9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18A7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4DFBB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62A5A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1D611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705F4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E031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DB7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BCF8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E9B96A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1EF4D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4886F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1337D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23623545" w14:textId="77777777" w:rsidTr="00BE4E79">
        <w:trPr>
          <w:trHeight w:val="285"/>
        </w:trPr>
        <w:tc>
          <w:tcPr>
            <w:tcW w:w="3313" w:type="dxa"/>
          </w:tcPr>
          <w:p w14:paraId="5EEB299E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EA8831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1B9EA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461BA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43C6E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68391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262BBE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0CEC49D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598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1059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B51D6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A2B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642FD1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2F362F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27B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5991E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8403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7C047DA7" w14:textId="77777777" w:rsidTr="00BE4E79">
        <w:trPr>
          <w:trHeight w:val="285"/>
        </w:trPr>
        <w:tc>
          <w:tcPr>
            <w:tcW w:w="3313" w:type="dxa"/>
          </w:tcPr>
          <w:p w14:paraId="09A25091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2F97C81" w14:textId="4131A9C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82A32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5E74AE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3145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537B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B862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212,215</w:t>
            </w:r>
          </w:p>
        </w:tc>
        <w:tc>
          <w:tcPr>
            <w:tcW w:w="240" w:type="dxa"/>
            <w:vAlign w:val="bottom"/>
          </w:tcPr>
          <w:p w14:paraId="43B75A7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C1553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212,215</w:t>
            </w:r>
          </w:p>
        </w:tc>
        <w:tc>
          <w:tcPr>
            <w:tcW w:w="270" w:type="dxa"/>
            <w:vAlign w:val="bottom"/>
          </w:tcPr>
          <w:p w14:paraId="0938F2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68AE09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7A1C7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7DCAB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214,644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8D7CA4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9786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460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1905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214,644</w:t>
            </w:r>
          </w:p>
        </w:tc>
      </w:tr>
      <w:tr w:rsidR="008E5F58" w:rsidRPr="008E5F58" w14:paraId="1227B1C1" w14:textId="77777777" w:rsidTr="00BE4E79">
        <w:trPr>
          <w:trHeight w:val="285"/>
        </w:trPr>
        <w:tc>
          <w:tcPr>
            <w:tcW w:w="3313" w:type="dxa"/>
          </w:tcPr>
          <w:p w14:paraId="535570D8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FD6EE01" w14:textId="294C02E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375668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EBB5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A24C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5FB0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CF8E7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155,402</w:t>
            </w:r>
          </w:p>
        </w:tc>
        <w:tc>
          <w:tcPr>
            <w:tcW w:w="240" w:type="dxa"/>
            <w:vAlign w:val="bottom"/>
          </w:tcPr>
          <w:p w14:paraId="03C3F3B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68F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155,402</w:t>
            </w:r>
          </w:p>
        </w:tc>
        <w:tc>
          <w:tcPr>
            <w:tcW w:w="270" w:type="dxa"/>
            <w:vAlign w:val="bottom"/>
          </w:tcPr>
          <w:p w14:paraId="4840BE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E25F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571FC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F877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156,724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1EC16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1EF61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6D92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1A06A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156,724</w:t>
            </w:r>
          </w:p>
        </w:tc>
      </w:tr>
      <w:tr w:rsidR="008E5F58" w:rsidRPr="008E5F58" w14:paraId="7FBB17F5" w14:textId="77777777" w:rsidTr="00BE4E79">
        <w:trPr>
          <w:trHeight w:val="285"/>
        </w:trPr>
        <w:tc>
          <w:tcPr>
            <w:tcW w:w="3313" w:type="dxa"/>
          </w:tcPr>
          <w:p w14:paraId="17DAF7FB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6681A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2DBA9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0E715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252017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219A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33EA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9B6DB1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0068A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BEA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52682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7112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9DBB9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5C09A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EEB33E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32A5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1F644D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D26F8" w:rsidRPr="008E5F58" w14:paraId="0D4EB15C" w14:textId="77777777" w:rsidTr="00BE4E79">
        <w:trPr>
          <w:trHeight w:val="285"/>
        </w:trPr>
        <w:tc>
          <w:tcPr>
            <w:tcW w:w="3313" w:type="dxa"/>
          </w:tcPr>
          <w:p w14:paraId="479312E1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0482B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BC3B28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36" w:type="dxa"/>
          </w:tcPr>
          <w:p w14:paraId="3DA3D09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086D1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0DE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3D741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EDC9C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46389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70" w:type="dxa"/>
            <w:vAlign w:val="bottom"/>
          </w:tcPr>
          <w:p w14:paraId="69A861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BA38C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C50F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9CBC14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51" w:type="dxa"/>
            <w:vAlign w:val="bottom"/>
          </w:tcPr>
          <w:p w14:paraId="78C35BD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9A85C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0454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01DAB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2</w:t>
            </w:r>
          </w:p>
        </w:tc>
      </w:tr>
      <w:tr w:rsidR="00571BBD" w:rsidRPr="008E5F58" w14:paraId="0D93BF69" w14:textId="77777777" w:rsidTr="00BE4E79">
        <w:trPr>
          <w:trHeight w:val="285"/>
        </w:trPr>
        <w:tc>
          <w:tcPr>
            <w:tcW w:w="3313" w:type="dxa"/>
          </w:tcPr>
          <w:p w14:paraId="1EF6D6CA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b/>
                <w:bCs/>
                <w:i/>
                <w:iCs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E9AC6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2B890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36" w:type="dxa"/>
          </w:tcPr>
          <w:p w14:paraId="4D99B9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D783B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7CE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62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367,617</w:t>
            </w:r>
          </w:p>
        </w:tc>
        <w:tc>
          <w:tcPr>
            <w:tcW w:w="240" w:type="dxa"/>
            <w:vAlign w:val="bottom"/>
          </w:tcPr>
          <w:p w14:paraId="708F9FB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A8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367,769</w:t>
            </w:r>
          </w:p>
        </w:tc>
        <w:tc>
          <w:tcPr>
            <w:tcW w:w="270" w:type="dxa"/>
            <w:vAlign w:val="bottom"/>
          </w:tcPr>
          <w:p w14:paraId="151BEE0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884D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206C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1ED95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28D36E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E8008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0E11B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6E796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D059D" w:rsidRPr="008E5F58" w14:paraId="2F9B7F68" w14:textId="77777777" w:rsidTr="00BE4E79">
        <w:trPr>
          <w:trHeight w:val="285"/>
        </w:trPr>
        <w:tc>
          <w:tcPr>
            <w:tcW w:w="3313" w:type="dxa"/>
          </w:tcPr>
          <w:p w14:paraId="7822C847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96A414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C5739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5154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02C22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837A5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79C63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D74E1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5DA82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CC1A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31F7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B16B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9874E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6DE3C8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C62E0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E010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DF3D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EFC3193" w14:textId="6271E0C0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7"/>
        <w:gridCol w:w="1470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856"/>
        <w:gridCol w:w="23"/>
      </w:tblGrid>
      <w:tr w:rsidR="009479E4" w:rsidRPr="00283726" w14:paraId="25778465" w14:textId="77777777" w:rsidTr="006A53A5">
        <w:trPr>
          <w:gridAfter w:val="1"/>
          <w:wAfter w:w="23" w:type="dxa"/>
          <w:trHeight w:val="285"/>
          <w:tblHeader/>
        </w:trPr>
        <w:tc>
          <w:tcPr>
            <w:tcW w:w="3289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</w:tcPr>
          <w:p w14:paraId="028E3AEF" w14:textId="5EE099B2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4CAFD364" w14:textId="77777777" w:rsidTr="006A53A5">
        <w:trPr>
          <w:gridAfter w:val="1"/>
          <w:wAfter w:w="23" w:type="dxa"/>
          <w:trHeight w:val="285"/>
          <w:tblHeader/>
        </w:trPr>
        <w:tc>
          <w:tcPr>
            <w:tcW w:w="3289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4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72E33E64" w14:textId="77777777" w:rsidTr="006A53A5">
        <w:trPr>
          <w:gridAfter w:val="1"/>
          <w:wAfter w:w="23" w:type="dxa"/>
          <w:trHeight w:val="285"/>
          <w:tblHeader/>
        </w:trPr>
        <w:tc>
          <w:tcPr>
            <w:tcW w:w="3289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9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708B" w:rsidRPr="00283726" w14:paraId="6B3D90E4" w14:textId="77777777" w:rsidTr="006A53A5">
        <w:trPr>
          <w:gridAfter w:val="1"/>
          <w:wAfter w:w="23" w:type="dxa"/>
          <w:trHeight w:val="285"/>
          <w:tblHeader/>
        </w:trPr>
        <w:tc>
          <w:tcPr>
            <w:tcW w:w="3289" w:type="dxa"/>
            <w:vAlign w:val="bottom"/>
            <w:hideMark/>
          </w:tcPr>
          <w:p w14:paraId="12DD64F0" w14:textId="24D41B99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E65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4" w:type="dxa"/>
            <w:vAlign w:val="bottom"/>
          </w:tcPr>
          <w:p w14:paraId="52760029" w14:textId="6F3703F6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282A" w:rsidRPr="00283726" w14:paraId="0D50E338" w14:textId="77777777" w:rsidTr="006A53A5">
        <w:trPr>
          <w:trHeight w:val="285"/>
        </w:trPr>
        <w:tc>
          <w:tcPr>
            <w:tcW w:w="3289" w:type="dxa"/>
          </w:tcPr>
          <w:p w14:paraId="15C5B1BC" w14:textId="0115EACA" w:rsidR="00E1282A" w:rsidRPr="005B26A7" w:rsidRDefault="00E1282A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</w:t>
            </w:r>
            <w:r w:rsidR="00D86838"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4" w:type="dxa"/>
          </w:tcPr>
          <w:p w14:paraId="5C4046B2" w14:textId="77777777" w:rsidR="00E1282A" w:rsidRPr="005B26A7" w:rsidRDefault="00E1282A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E50CDB" w14:textId="49DAD8AC" w:rsidR="00E1282A" w:rsidRPr="005B26A7" w:rsidRDefault="00F23FF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6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2B0080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ABF319F" w14:textId="6BB72309" w:rsidR="00E1282A" w:rsidRPr="005B26A7" w:rsidRDefault="00F23FFC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6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DF9C2B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476FDAD" w14:textId="4DF9719A" w:rsidR="00E1282A" w:rsidRPr="005B26A7" w:rsidRDefault="005F5F4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6A7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40" w:type="dxa"/>
            <w:vAlign w:val="bottom"/>
          </w:tcPr>
          <w:p w14:paraId="13EED0CF" w14:textId="77777777" w:rsidR="00E1282A" w:rsidRPr="005B26A7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CD4B86" w14:textId="4BCE4C7C" w:rsidR="00E1282A" w:rsidRPr="005B26A7" w:rsidRDefault="005F5F4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26A7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70" w:type="dxa"/>
            <w:vAlign w:val="bottom"/>
          </w:tcPr>
          <w:p w14:paraId="1DD7219C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310D8D" w14:textId="46532E68" w:rsidR="00E1282A" w:rsidRPr="00283726" w:rsidRDefault="00682085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1B6AF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2A36F5" w14:textId="00281F2E" w:rsidR="00E1282A" w:rsidRPr="00283726" w:rsidRDefault="00682085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D8B379C" w14:textId="77777777" w:rsidR="00E1282A" w:rsidRPr="00283726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0E13702" w14:textId="565CBA41" w:rsidR="00E1282A" w:rsidRPr="0033495D" w:rsidRDefault="0033495D" w:rsidP="005F603A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95D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240" w:type="dxa"/>
            <w:shd w:val="clear" w:color="auto" w:fill="auto"/>
          </w:tcPr>
          <w:p w14:paraId="1B0831AE" w14:textId="77777777" w:rsidR="00E1282A" w:rsidRPr="0033495D" w:rsidRDefault="00E1282A" w:rsidP="005B2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bottom"/>
          </w:tcPr>
          <w:p w14:paraId="24668D8B" w14:textId="50EE22A3" w:rsidR="00E1282A" w:rsidRPr="0033495D" w:rsidRDefault="0033495D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87"/>
                <w:tab w:val="decimal" w:pos="657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95D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4A15F1" w:rsidRPr="00283726" w14:paraId="11D7AA4B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307F8BF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2A312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6A778F1" w14:textId="77777777" w:rsidR="005F648B" w:rsidRPr="00283726" w:rsidRDefault="005F648B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73667520" w14:textId="3E7E5B6A" w:rsidR="005F648B" w:rsidRPr="00283726" w:rsidRDefault="00002ECE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1DDAA6BC" w14:textId="2EDB25DA" w:rsidR="005F648B" w:rsidRPr="00283726" w:rsidRDefault="00BE1D19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03CC50" w14:textId="65006360" w:rsidR="005F648B" w:rsidRPr="00283726" w:rsidRDefault="00BE1D1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3C442C5" w14:textId="672A8AC3" w:rsidR="005F648B" w:rsidRPr="00283726" w:rsidRDefault="007A1D6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F633B8" w14:textId="7AF26D59" w:rsidR="005F648B" w:rsidRPr="00283726" w:rsidRDefault="00D67CF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F0EA81" w14:textId="73686133" w:rsidR="005F648B" w:rsidRPr="00283726" w:rsidRDefault="00267C70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5F56DD0" w14:textId="7A36BA8A" w:rsidR="005F648B" w:rsidRPr="00283726" w:rsidRDefault="005F603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905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8454197" w14:textId="080EF20A" w:rsidR="005F648B" w:rsidRPr="00283726" w:rsidRDefault="005F603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</w:tr>
      <w:tr w:rsidR="004A15F1" w:rsidRPr="00283726" w14:paraId="3528A193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62D2A66A" w14:textId="4863CAA5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20045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4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2E76093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CCAD8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C9D827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E75A87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9F1EE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569C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83B3C8D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2028157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0E97295" w14:textId="2829CEE5" w:rsidR="005F648B" w:rsidRPr="00283726" w:rsidRDefault="007960F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37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0D93736" w14:textId="2847DF68" w:rsidR="005F648B" w:rsidRPr="00283726" w:rsidRDefault="00BE1D19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D6524A9" w14:textId="44A40FD6" w:rsidR="005F648B" w:rsidRPr="00283726" w:rsidRDefault="00BE1D1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BC2B2C" w14:textId="7533CEB8" w:rsidR="005F648B" w:rsidRPr="00283726" w:rsidRDefault="0021738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BC083E0" w14:textId="4159DFF3" w:rsidR="005F648B" w:rsidRPr="00283726" w:rsidRDefault="00D67CF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6197082" w14:textId="78125C35" w:rsidR="005F648B" w:rsidRPr="00283726" w:rsidRDefault="00267C70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51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240A3EE" w14:textId="5B0A6199" w:rsidR="005F648B" w:rsidRPr="00283726" w:rsidRDefault="005F603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56848BE1" w14:textId="1D82E6EC" w:rsidR="005F648B" w:rsidRPr="00283726" w:rsidRDefault="005F603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</w:tr>
      <w:tr w:rsidR="0026708B" w:rsidRPr="00283726" w14:paraId="63F3BBDB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52C2FAF0" w:rsidR="005F648B" w:rsidRPr="00283726" w:rsidRDefault="007960F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183</w:t>
            </w:r>
          </w:p>
        </w:tc>
        <w:tc>
          <w:tcPr>
            <w:tcW w:w="237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2930748B" w:rsidR="005F648B" w:rsidRPr="00283726" w:rsidRDefault="00BE1D19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236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25EA8203" w:rsidR="005F648B" w:rsidRPr="00283726" w:rsidRDefault="0085406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04D8DC21" w:rsidR="005F648B" w:rsidRPr="00283726" w:rsidRDefault="00B2550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ED6C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26047B02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6B56ED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CA49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1F3322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5D3DE73A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25F0A577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C087EA7" w14:textId="6C9DD1FB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CEF9DE5" w14:textId="7E6ADFA4" w:rsidR="005F648B" w:rsidRPr="00283726" w:rsidRDefault="000734E2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748B185" w14:textId="2BAAAAB9" w:rsidR="005F648B" w:rsidRPr="00283726" w:rsidRDefault="00345B3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2F8CD65" w14:textId="6915E460" w:rsidR="005F648B" w:rsidRPr="00283726" w:rsidRDefault="001742C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120,515</w:t>
            </w:r>
          </w:p>
        </w:tc>
        <w:tc>
          <w:tcPr>
            <w:tcW w:w="240" w:type="dxa"/>
            <w:vAlign w:val="bottom"/>
          </w:tcPr>
          <w:p w14:paraId="7DEC851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5BB992D" w14:textId="1DFEA61A" w:rsidR="005F648B" w:rsidRPr="00283726" w:rsidRDefault="001C42C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120,515</w:t>
            </w:r>
          </w:p>
        </w:tc>
        <w:tc>
          <w:tcPr>
            <w:tcW w:w="270" w:type="dxa"/>
            <w:vAlign w:val="bottom"/>
          </w:tcPr>
          <w:p w14:paraId="38F0461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4BCB13F" w14:textId="5E022774" w:rsidR="005F648B" w:rsidRPr="00283726" w:rsidRDefault="00F2248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FA0AE5" w14:textId="7DD984D1" w:rsidR="005F648B" w:rsidRPr="00283726" w:rsidRDefault="00F2248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C161FC">
              <w:rPr>
                <w:rFonts w:asciiTheme="majorBidi" w:hAnsiTheme="majorBidi" w:cstheme="majorBidi"/>
                <w:sz w:val="24"/>
                <w:szCs w:val="24"/>
              </w:rPr>
              <w:t>,788</w:t>
            </w:r>
          </w:p>
        </w:tc>
        <w:tc>
          <w:tcPr>
            <w:tcW w:w="251" w:type="dxa"/>
            <w:vAlign w:val="bottom"/>
          </w:tcPr>
          <w:p w14:paraId="1880E15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517A88" w14:textId="44D373ED" w:rsidR="005F648B" w:rsidRPr="00283726" w:rsidRDefault="000B767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C4063B5" w14:textId="6F764A4D" w:rsidR="005F648B" w:rsidRPr="00283726" w:rsidRDefault="00FD5F3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122,788</w:t>
            </w:r>
          </w:p>
        </w:tc>
      </w:tr>
      <w:tr w:rsidR="00315C68" w:rsidRPr="00283726" w14:paraId="21A74394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2ADC790F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671CF7E2" w14:textId="7D8D75B4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5E8539" w14:textId="65128146" w:rsidR="00B97D65" w:rsidRPr="00283726" w:rsidRDefault="000734E2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1C4A66A" w14:textId="4D643E58" w:rsidR="00B97D65" w:rsidRPr="00283726" w:rsidRDefault="00345B3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A9C627D" w14:textId="136C8598" w:rsidR="00B97D65" w:rsidRPr="00283726" w:rsidRDefault="005F5ECC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240" w:type="dxa"/>
            <w:vAlign w:val="bottom"/>
          </w:tcPr>
          <w:p w14:paraId="7C7B1F49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A6C3779" w14:textId="6E2757B3" w:rsidR="00B97D65" w:rsidRPr="00283726" w:rsidRDefault="001C42CA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270" w:type="dxa"/>
            <w:vAlign w:val="bottom"/>
          </w:tcPr>
          <w:p w14:paraId="4498CB7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4C34C88" w14:textId="13B065C9" w:rsidR="00B97D65" w:rsidRPr="00283726" w:rsidRDefault="00F224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05863" w14:textId="2D0F739F" w:rsidR="00B97D65" w:rsidRPr="00283726" w:rsidRDefault="005662B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0B767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47FB2FF1" w14:textId="7F132AC7" w:rsidR="00B97D65" w:rsidRPr="00283726" w:rsidRDefault="000B7673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740F296" w14:textId="3FDA8C91" w:rsidR="00B97D65" w:rsidRPr="00283726" w:rsidRDefault="00FD5F38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15129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315C68" w:rsidRPr="00283726" w14:paraId="307A8F83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28D84B80" w14:textId="17C3739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0A67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10C9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</w:tcPr>
          <w:p w14:paraId="210D48E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5B36126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2B95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6ADCE00" w14:textId="138FB14F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C485B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24B2576" w14:textId="1BEAA38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C1190D8" w14:textId="38EDF55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EE90D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7C1B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0EED62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B59E19" w14:textId="513D54E0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7EE23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8B986F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409CE08E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8291B58" w14:textId="12157F17" w:rsidR="00B97D65" w:rsidRPr="00283726" w:rsidRDefault="00BE7D1A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</w:tcPr>
          <w:p w14:paraId="3C0AE99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9B031E8" w14:textId="19B88638" w:rsidR="00B97D65" w:rsidRPr="00283726" w:rsidRDefault="00345B3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7741E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285D10" w14:textId="5866D843" w:rsidR="00B97D65" w:rsidRPr="00283726" w:rsidRDefault="001C42CA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8870B5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FCB3BAF" w14:textId="7C837128" w:rsidR="00B97D65" w:rsidRPr="00283726" w:rsidRDefault="001C42CA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BF32629" w14:textId="713D7EEC" w:rsidR="00B97D65" w:rsidRPr="00283726" w:rsidRDefault="00F2248F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D95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9D043E" w14:textId="5927E864" w:rsidR="00B97D65" w:rsidRPr="00283726" w:rsidRDefault="001C4EB9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1" w:type="dxa"/>
            <w:vAlign w:val="bottom"/>
          </w:tcPr>
          <w:p w14:paraId="49B8961D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63BD56" w14:textId="1D5D12C6" w:rsidR="00B97D65" w:rsidRPr="00283726" w:rsidRDefault="000B7673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636E2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B867756" w14:textId="3E4F7E3A" w:rsidR="00B97D65" w:rsidRPr="00283726" w:rsidRDefault="00151299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947BC" w:rsidRPr="00283726" w14:paraId="78B3DF9C" w14:textId="77777777" w:rsidTr="006A53A5">
        <w:trPr>
          <w:gridAfter w:val="1"/>
          <w:wAfter w:w="23" w:type="dxa"/>
          <w:trHeight w:val="285"/>
        </w:trPr>
        <w:tc>
          <w:tcPr>
            <w:tcW w:w="3289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5DB94A54" w:rsidR="00B97D65" w:rsidRPr="00283726" w:rsidRDefault="00BE7D1A" w:rsidP="00B97D6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7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5701DA6C" w:rsidR="00B97D65" w:rsidRPr="00283726" w:rsidRDefault="00345B3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776AD47E" w:rsidR="00B97D65" w:rsidRPr="00283726" w:rsidRDefault="00161E82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  <w:r w:rsidR="006044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C42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76A97533" w:rsidR="00B97D65" w:rsidRPr="00283726" w:rsidRDefault="001C42CA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122,37</w:t>
            </w:r>
            <w:r w:rsidR="00F22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7966C179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095CE1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B3CA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7194ED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7D4874E2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761937A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0796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C60EB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E5F58" w:rsidRPr="008E5F58" w14:paraId="74A9EE1D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5FB8F75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5F68E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76D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A1E36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0EC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4754A" w:rsidRPr="008E5F58" w14:paraId="3D10368E" w14:textId="77777777" w:rsidTr="00294F94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3620B81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</w:tcPr>
          <w:p w14:paraId="2043E177" w14:textId="00E6864B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5D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5BB9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60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020F9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D5C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843749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49D74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D42D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4DC09C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8708A8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7E8E7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22B7080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787A41B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9AF9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5021D5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415B17D0" w14:textId="77777777" w:rsidTr="00BE4E79">
        <w:trPr>
          <w:trHeight w:val="285"/>
        </w:trPr>
        <w:tc>
          <w:tcPr>
            <w:tcW w:w="3313" w:type="dxa"/>
            <w:hideMark/>
          </w:tcPr>
          <w:p w14:paraId="3209A919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7A8F0C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B0F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ECC4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B33BD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0256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03CB7B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56A3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06BDF06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FBD56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5DAFE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155CB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6B92A0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733203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0C0B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C7EA7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1FC26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B26A7" w:rsidRPr="008E5F58" w14:paraId="4D1F3BF5" w14:textId="77777777" w:rsidTr="00BE4E79">
        <w:trPr>
          <w:trHeight w:val="285"/>
        </w:trPr>
        <w:tc>
          <w:tcPr>
            <w:tcW w:w="3313" w:type="dxa"/>
          </w:tcPr>
          <w:p w14:paraId="107B1393" w14:textId="2536FC31" w:rsidR="005B26A7" w:rsidRPr="005B26A7" w:rsidRDefault="00D86838" w:rsidP="005B26A7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5CAAA65F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19BD7EA7" w14:textId="2D716E9D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5B094FA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4FF929" w14:textId="73AD4869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1167887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61ABCB2" w14:textId="092F9143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,758</w:t>
            </w:r>
          </w:p>
        </w:tc>
        <w:tc>
          <w:tcPr>
            <w:tcW w:w="240" w:type="dxa"/>
            <w:vAlign w:val="bottom"/>
          </w:tcPr>
          <w:p w14:paraId="1AC5B07D" w14:textId="77777777" w:rsidR="005B26A7" w:rsidRPr="005B26A7" w:rsidRDefault="005B26A7" w:rsidP="005B26A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106B40" w14:textId="780DEA0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Pr="005B26A7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,758</w:t>
            </w:r>
          </w:p>
        </w:tc>
        <w:tc>
          <w:tcPr>
            <w:tcW w:w="270" w:type="dxa"/>
            <w:vAlign w:val="bottom"/>
          </w:tcPr>
          <w:p w14:paraId="69EF46CC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B7BE411" w14:textId="1096F5F3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91F7D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C69EAE8" w14:textId="0A6617CA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665A0B8" w14:textId="77777777" w:rsidR="005B26A7" w:rsidRPr="00BB1221" w:rsidRDefault="005B26A7" w:rsidP="005B26A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3D395E6" w14:textId="65EDC6CA" w:rsidR="005B26A7" w:rsidRPr="00BB1221" w:rsidRDefault="00143160" w:rsidP="005B26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3,631</w:t>
            </w:r>
          </w:p>
        </w:tc>
        <w:tc>
          <w:tcPr>
            <w:tcW w:w="240" w:type="dxa"/>
          </w:tcPr>
          <w:p w14:paraId="472A7757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33115D4" w14:textId="0FC8B42C" w:rsidR="005B26A7" w:rsidRPr="008E5F58" w:rsidRDefault="00143160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7C3F6F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8E5F58" w:rsidRPr="008E5F58" w14:paraId="7FBA4BCA" w14:textId="77777777" w:rsidTr="00BE4E79">
        <w:trPr>
          <w:trHeight w:val="285"/>
        </w:trPr>
        <w:tc>
          <w:tcPr>
            <w:tcW w:w="3313" w:type="dxa"/>
            <w:hideMark/>
          </w:tcPr>
          <w:p w14:paraId="5EAD55D6" w14:textId="77777777" w:rsidR="008E5F58" w:rsidRPr="008E5F58" w:rsidRDefault="008E5F58" w:rsidP="008E5F58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AC2EA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2A46E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92E65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3F703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63B44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ACC88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A9101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DC1B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0E43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8449D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6C4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47E2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A76CD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0677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1201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39D01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49A6228" w14:textId="77777777" w:rsidTr="00BE4E79">
        <w:trPr>
          <w:trHeight w:val="285"/>
        </w:trPr>
        <w:tc>
          <w:tcPr>
            <w:tcW w:w="3313" w:type="dxa"/>
          </w:tcPr>
          <w:p w14:paraId="28FA80FE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3346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32269C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A4062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1316D5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36" w:type="dxa"/>
            <w:vAlign w:val="bottom"/>
          </w:tcPr>
          <w:p w14:paraId="6E0F27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7416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E8BABB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470D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70" w:type="dxa"/>
            <w:vAlign w:val="bottom"/>
          </w:tcPr>
          <w:p w14:paraId="33CF84A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B21CA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7387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D23D3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26F5D0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551177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40" w:type="dxa"/>
            <w:vAlign w:val="bottom"/>
          </w:tcPr>
          <w:p w14:paraId="52FDC0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D424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</w:tr>
      <w:tr w:rsidR="008E5F58" w:rsidRPr="008E5F58" w14:paraId="229A9461" w14:textId="77777777" w:rsidTr="00BE4E79">
        <w:trPr>
          <w:trHeight w:val="285"/>
        </w:trPr>
        <w:tc>
          <w:tcPr>
            <w:tcW w:w="3313" w:type="dxa"/>
          </w:tcPr>
          <w:p w14:paraId="71B47750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33522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72FAC9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A075C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27816D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B5C9A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AA0C1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42C15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42C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EED2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B04D3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3348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8225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8D8670B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F5D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39E18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311F2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502B6835" w14:textId="77777777" w:rsidTr="00BE4E79">
        <w:trPr>
          <w:trHeight w:val="285"/>
        </w:trPr>
        <w:tc>
          <w:tcPr>
            <w:tcW w:w="3313" w:type="dxa"/>
          </w:tcPr>
          <w:p w14:paraId="1F3B24E8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B039F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51200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323</w:t>
            </w:r>
          </w:p>
        </w:tc>
        <w:tc>
          <w:tcPr>
            <w:tcW w:w="236" w:type="dxa"/>
          </w:tcPr>
          <w:p w14:paraId="6EB3891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9FDC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7D43E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146A148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44A2AAE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843A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323</w:t>
            </w:r>
          </w:p>
        </w:tc>
        <w:tc>
          <w:tcPr>
            <w:tcW w:w="270" w:type="dxa"/>
          </w:tcPr>
          <w:p w14:paraId="7EB81E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87A96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DB02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9F544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323</w:t>
            </w:r>
          </w:p>
        </w:tc>
        <w:tc>
          <w:tcPr>
            <w:tcW w:w="251" w:type="dxa"/>
          </w:tcPr>
          <w:p w14:paraId="715A8934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94E96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6FD6E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9181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323</w:t>
            </w:r>
          </w:p>
        </w:tc>
      </w:tr>
      <w:tr w:rsidR="006D059D" w:rsidRPr="008E5F58" w14:paraId="767A473B" w14:textId="77777777" w:rsidTr="00BE4E79">
        <w:trPr>
          <w:trHeight w:val="285"/>
        </w:trPr>
        <w:tc>
          <w:tcPr>
            <w:tcW w:w="3313" w:type="dxa"/>
            <w:hideMark/>
          </w:tcPr>
          <w:p w14:paraId="2C49A1B5" w14:textId="77777777" w:rsidR="008E5F58" w:rsidRPr="008E5F58" w:rsidRDefault="008E5F58" w:rsidP="008E5F58">
            <w:pPr>
              <w:tabs>
                <w:tab w:val="clear" w:pos="227"/>
              </w:tabs>
              <w:ind w:left="-24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FCD58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3BC6B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323</w:t>
            </w:r>
          </w:p>
        </w:tc>
        <w:tc>
          <w:tcPr>
            <w:tcW w:w="236" w:type="dxa"/>
          </w:tcPr>
          <w:p w14:paraId="0E70F2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E181A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36" w:type="dxa"/>
          </w:tcPr>
          <w:p w14:paraId="1DB3B8F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C43B6" w14:textId="410FDD28" w:rsidR="008E5F58" w:rsidRPr="008E5F58" w:rsidRDefault="003A7FC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</w:t>
            </w:r>
            <w:r w:rsidR="002F6C53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,7</w:t>
            </w: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5</w:t>
            </w:r>
            <w:r w:rsidR="002F6C53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40" w:type="dxa"/>
            <w:vAlign w:val="bottom"/>
          </w:tcPr>
          <w:p w14:paraId="414E5E6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79117" w14:textId="1A6BCA6A" w:rsidR="008E5F58" w:rsidRPr="008E5F58" w:rsidRDefault="001A5FF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5</w:t>
            </w:r>
            <w:r w:rsidR="00BB1221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,0</w:t>
            </w: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0</w:t>
            </w:r>
            <w:r w:rsidR="00BB1221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270" w:type="dxa"/>
            <w:vAlign w:val="bottom"/>
          </w:tcPr>
          <w:p w14:paraId="49D628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7CD3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4EE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D22B26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22D3B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E20D31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4F21B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2CDA6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02CB1139" w14:textId="77777777" w:rsidTr="00BE4E79">
        <w:trPr>
          <w:trHeight w:val="285"/>
        </w:trPr>
        <w:tc>
          <w:tcPr>
            <w:tcW w:w="3313" w:type="dxa"/>
          </w:tcPr>
          <w:p w14:paraId="4C0B997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40C68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1AFF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5B7F1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CC957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3402E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9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CBDFD1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35E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7DA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4C1A0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2CD6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2E7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3007F3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51C072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F4BA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58462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675D303" w14:textId="77777777" w:rsidTr="00BE4E79">
        <w:trPr>
          <w:trHeight w:val="285"/>
        </w:trPr>
        <w:tc>
          <w:tcPr>
            <w:tcW w:w="3313" w:type="dxa"/>
          </w:tcPr>
          <w:p w14:paraId="436060EB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372ED7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B0CD3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62498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4E97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B1213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F8620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7AB2B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A04A1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4784E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EC1D0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5D4F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2C4AD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E3A414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BE687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F0A82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C6EEC8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6B2E764" w14:textId="77777777" w:rsidTr="00BE4E79">
        <w:trPr>
          <w:trHeight w:val="285"/>
        </w:trPr>
        <w:tc>
          <w:tcPr>
            <w:tcW w:w="3313" w:type="dxa"/>
          </w:tcPr>
          <w:p w14:paraId="412CE23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F061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DF2A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56FFF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4A88A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0E14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E39663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B140F7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A167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17DF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0F12A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FF8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C083E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349D5A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953EE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9C08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F381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643EE661" w14:textId="77777777" w:rsidTr="00BE4E79">
        <w:trPr>
          <w:trHeight w:val="285"/>
        </w:trPr>
        <w:tc>
          <w:tcPr>
            <w:tcW w:w="3313" w:type="dxa"/>
          </w:tcPr>
          <w:p w14:paraId="5863D16D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866243C" w14:textId="08C5B14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88B8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52A957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DB3DE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87A14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1B6F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123,015</w:t>
            </w:r>
          </w:p>
        </w:tc>
        <w:tc>
          <w:tcPr>
            <w:tcW w:w="240" w:type="dxa"/>
            <w:vAlign w:val="bottom"/>
          </w:tcPr>
          <w:p w14:paraId="7B84DF3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7552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123,015</w:t>
            </w:r>
          </w:p>
        </w:tc>
        <w:tc>
          <w:tcPr>
            <w:tcW w:w="270" w:type="dxa"/>
            <w:vAlign w:val="bottom"/>
          </w:tcPr>
          <w:p w14:paraId="36EE81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F7C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DF6D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87548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124,543</w:t>
            </w:r>
          </w:p>
        </w:tc>
        <w:tc>
          <w:tcPr>
            <w:tcW w:w="251" w:type="dxa"/>
            <w:vAlign w:val="bottom"/>
          </w:tcPr>
          <w:p w14:paraId="166F5EF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9BF35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D32BD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46C6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124,543</w:t>
            </w:r>
          </w:p>
        </w:tc>
      </w:tr>
      <w:tr w:rsidR="008E5F58" w:rsidRPr="008E5F58" w14:paraId="0F00A9A9" w14:textId="77777777" w:rsidTr="00BE4E79">
        <w:trPr>
          <w:trHeight w:val="285"/>
        </w:trPr>
        <w:tc>
          <w:tcPr>
            <w:tcW w:w="3313" w:type="dxa"/>
          </w:tcPr>
          <w:p w14:paraId="5C18F38C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44439AB" w14:textId="232E9DFA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653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F53E7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0EBEF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64474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B33984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2,589</w:t>
            </w:r>
          </w:p>
        </w:tc>
        <w:tc>
          <w:tcPr>
            <w:tcW w:w="240" w:type="dxa"/>
            <w:vAlign w:val="bottom"/>
          </w:tcPr>
          <w:p w14:paraId="05666A8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10E1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2,589</w:t>
            </w:r>
          </w:p>
        </w:tc>
        <w:tc>
          <w:tcPr>
            <w:tcW w:w="270" w:type="dxa"/>
            <w:vAlign w:val="bottom"/>
          </w:tcPr>
          <w:p w14:paraId="33A42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B790B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DACF2E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EFD37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2,600</w:t>
            </w:r>
          </w:p>
        </w:tc>
        <w:tc>
          <w:tcPr>
            <w:tcW w:w="251" w:type="dxa"/>
            <w:vAlign w:val="bottom"/>
          </w:tcPr>
          <w:p w14:paraId="31919CD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3A6E3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EA3483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9153E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2,600</w:t>
            </w:r>
          </w:p>
        </w:tc>
      </w:tr>
      <w:tr w:rsidR="008E5F58" w:rsidRPr="008E5F58" w14:paraId="267E0687" w14:textId="77777777" w:rsidTr="00BE4E79">
        <w:trPr>
          <w:trHeight w:val="285"/>
        </w:trPr>
        <w:tc>
          <w:tcPr>
            <w:tcW w:w="3313" w:type="dxa"/>
          </w:tcPr>
          <w:p w14:paraId="27797E87" w14:textId="34CDCEA8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4F0A67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F7DB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1ABE0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9D991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AB3536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27D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AF647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5339829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76137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891B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01EEFA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FB6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3BAFF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07EED3A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3B99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7D5E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9B096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BCF87BC" w14:textId="77777777" w:rsidTr="00BE4E79">
        <w:trPr>
          <w:trHeight w:val="285"/>
        </w:trPr>
        <w:tc>
          <w:tcPr>
            <w:tcW w:w="3313" w:type="dxa"/>
          </w:tcPr>
          <w:p w14:paraId="4BCD3C23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B88F5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03BB0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36" w:type="dxa"/>
          </w:tcPr>
          <w:p w14:paraId="3CE1E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18520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B2F12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7E17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F803D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B697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61CAD0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C9C75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4C67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32409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51" w:type="dxa"/>
            <w:vAlign w:val="bottom"/>
          </w:tcPr>
          <w:p w14:paraId="789AED5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8F70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BC9A58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21DFA5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</w:t>
            </w:r>
          </w:p>
        </w:tc>
      </w:tr>
      <w:tr w:rsidR="00571BBD" w:rsidRPr="008E5F58" w14:paraId="4FB2DBD6" w14:textId="77777777" w:rsidTr="00BE4E79">
        <w:trPr>
          <w:trHeight w:val="285"/>
        </w:trPr>
        <w:tc>
          <w:tcPr>
            <w:tcW w:w="3313" w:type="dxa"/>
          </w:tcPr>
          <w:p w14:paraId="0397047A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39373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B8F0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36" w:type="dxa"/>
          </w:tcPr>
          <w:p w14:paraId="03FBF7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4033E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E145B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C4AA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125,604</w:t>
            </w:r>
          </w:p>
        </w:tc>
        <w:tc>
          <w:tcPr>
            <w:tcW w:w="240" w:type="dxa"/>
            <w:vAlign w:val="bottom"/>
          </w:tcPr>
          <w:p w14:paraId="62C81A2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C97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125,605</w:t>
            </w:r>
          </w:p>
        </w:tc>
        <w:tc>
          <w:tcPr>
            <w:tcW w:w="270" w:type="dxa"/>
            <w:vAlign w:val="bottom"/>
          </w:tcPr>
          <w:p w14:paraId="5A01CE9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260A0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FB0A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CD63C9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1DF0BE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4D772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3D84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0591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9C76FE5" w14:textId="77777777" w:rsidR="00232F94" w:rsidRPr="00C840F5" w:rsidRDefault="00232F94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="Angsana New" w:hint="cs"/>
          <w:sz w:val="29"/>
          <w:szCs w:val="29"/>
          <w:cs/>
          <w:lang w:bidi="th-TH"/>
        </w:rPr>
        <w:t>ไม่มีการเปลี่ยนแปลง</w:t>
      </w:r>
      <w:r w:rsidRPr="00C840F5">
        <w:rPr>
          <w:rFonts w:asciiTheme="majorBidi" w:hAnsiTheme="majorBidi" w:cs="Angsana New" w:hint="cs"/>
          <w:sz w:val="29"/>
          <w:szCs w:val="29"/>
          <w:cs/>
          <w:lang w:bidi="th-TH"/>
        </w:rPr>
        <w:t>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>
        <w:rPr>
          <w:rFonts w:asciiTheme="majorBidi" w:hAnsiTheme="majorBidi" w:cs="Angsana New" w:hint="cs"/>
          <w:sz w:val="29"/>
          <w:szCs w:val="29"/>
          <w:cs/>
          <w:lang w:bidi="th-TH"/>
        </w:rPr>
        <w:t>ที่มีนัยสำคัญระหว่างงวด</w:t>
      </w:r>
    </w:p>
    <w:p w14:paraId="6DDC0230" w14:textId="7A38EAE5" w:rsidR="00232F94" w:rsidRPr="00283726" w:rsidRDefault="00232F9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232F94" w:rsidRPr="00283726" w:rsidSect="001A027B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54FE5" w14:textId="5D33FEA9" w:rsidR="00A911E8" w:rsidRPr="00283726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C4139A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080"/>
        <w:gridCol w:w="261"/>
        <w:gridCol w:w="1089"/>
        <w:gridCol w:w="236"/>
        <w:gridCol w:w="1114"/>
        <w:gridCol w:w="311"/>
        <w:gridCol w:w="1030"/>
      </w:tblGrid>
      <w:tr w:rsidR="00456478" w14:paraId="31D6C1C6" w14:textId="77777777" w:rsidTr="004C571E">
        <w:trPr>
          <w:trHeight w:hRule="exact" w:val="360"/>
        </w:trPr>
        <w:tc>
          <w:tcPr>
            <w:tcW w:w="4140" w:type="dxa"/>
          </w:tcPr>
          <w:p w14:paraId="06FFB4A8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360" w:type="dxa"/>
          </w:tcPr>
          <w:p w14:paraId="1AC23945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BD44D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C4558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ED23B9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80597B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</w:tcPr>
          <w:p w14:paraId="73F5A563" w14:textId="77777777" w:rsidR="0045647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14:paraId="61CD0D1F" w14:textId="77777777" w:rsidTr="004C571E">
        <w:trPr>
          <w:trHeight w:hRule="exact" w:val="360"/>
        </w:trPr>
        <w:tc>
          <w:tcPr>
            <w:tcW w:w="4140" w:type="dxa"/>
          </w:tcPr>
          <w:p w14:paraId="16D497AF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4CBC460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14:paraId="73979549" w14:textId="77777777" w:rsidTr="004C571E">
        <w:trPr>
          <w:trHeight w:hRule="exact" w:val="372"/>
        </w:trPr>
        <w:tc>
          <w:tcPr>
            <w:tcW w:w="4140" w:type="dxa"/>
          </w:tcPr>
          <w:p w14:paraId="127D36D4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AD3150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49C325" w14:textId="3BCD887A" w:rsidR="00456478" w:rsidRDefault="0045647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43D050A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Default="00456478" w:rsidP="004C571E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5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8C3E028" w14:textId="1EF39DCD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11" w:type="dxa"/>
          </w:tcPr>
          <w:p w14:paraId="3D7B51D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Default="00456478" w:rsidP="00A25B6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56478" w14:paraId="64580615" w14:textId="77777777" w:rsidTr="004C571E">
        <w:trPr>
          <w:trHeight w:hRule="exact" w:val="372"/>
        </w:trPr>
        <w:tc>
          <w:tcPr>
            <w:tcW w:w="4140" w:type="dxa"/>
          </w:tcPr>
          <w:p w14:paraId="1DF0B0F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C1A183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0460527A" w:rsidR="00456478" w:rsidRDefault="0045647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0FF686C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57F8BD5F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433EC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23060696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1" w:type="dxa"/>
          </w:tcPr>
          <w:p w14:paraId="53FA40A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2E16F416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6478" w14:paraId="6A6C1F9B" w14:textId="77777777" w:rsidTr="004C571E">
        <w:trPr>
          <w:trHeight w:hRule="exact" w:val="165"/>
        </w:trPr>
        <w:tc>
          <w:tcPr>
            <w:tcW w:w="4140" w:type="dxa"/>
          </w:tcPr>
          <w:p w14:paraId="1947126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69996B7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92EE0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14:paraId="0EE7050F" w14:textId="77777777" w:rsidTr="004C571E">
        <w:trPr>
          <w:trHeight w:hRule="exact" w:val="360"/>
        </w:trPr>
        <w:tc>
          <w:tcPr>
            <w:tcW w:w="4140" w:type="dxa"/>
            <w:hideMark/>
          </w:tcPr>
          <w:p w14:paraId="51056828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360" w:type="dxa"/>
          </w:tcPr>
          <w:p w14:paraId="5779A11E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26ECE3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5ABD5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FB78F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1BED1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9237E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6077B345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B253ECC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5510982C" w14:textId="77777777" w:rsidTr="004C571E">
        <w:trPr>
          <w:trHeight w:hRule="exact" w:val="360"/>
        </w:trPr>
        <w:tc>
          <w:tcPr>
            <w:tcW w:w="4140" w:type="dxa"/>
          </w:tcPr>
          <w:p w14:paraId="4FB9C81F" w14:textId="6D3DE911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360" w:type="dxa"/>
          </w:tcPr>
          <w:p w14:paraId="253F2587" w14:textId="77777777" w:rsidR="00456478" w:rsidRDefault="00456478" w:rsidP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8F84D6" w14:textId="3028E546" w:rsidR="00456478" w:rsidRDefault="009D277A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30,219</w:t>
            </w:r>
          </w:p>
        </w:tc>
        <w:tc>
          <w:tcPr>
            <w:tcW w:w="261" w:type="dxa"/>
          </w:tcPr>
          <w:p w14:paraId="56E7C29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0BADB" w14:textId="2C4D2B5E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34,310</w:t>
            </w:r>
          </w:p>
        </w:tc>
        <w:tc>
          <w:tcPr>
            <w:tcW w:w="236" w:type="dxa"/>
          </w:tcPr>
          <w:p w14:paraId="46AD1D2E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3B55" w14:textId="4AD303DF" w:rsidR="00456478" w:rsidRDefault="009A04BE" w:rsidP="009564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311" w:type="dxa"/>
          </w:tcPr>
          <w:p w14:paraId="4D0232F9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86A677A" w14:textId="42A0823E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456478" w14:paraId="183F37A2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8AABC8D" w14:textId="32EC57A4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360" w:type="dxa"/>
          </w:tcPr>
          <w:p w14:paraId="491074F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51336" w14:textId="19537139" w:rsidR="00456478" w:rsidRDefault="006B01B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5,227</w:t>
            </w:r>
          </w:p>
        </w:tc>
        <w:tc>
          <w:tcPr>
            <w:tcW w:w="261" w:type="dxa"/>
          </w:tcPr>
          <w:p w14:paraId="1B9EB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32EF2B36" w14:textId="484D02C8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6,259</w:t>
            </w:r>
          </w:p>
        </w:tc>
        <w:tc>
          <w:tcPr>
            <w:tcW w:w="236" w:type="dxa"/>
          </w:tcPr>
          <w:p w14:paraId="1C5977F5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5BB477" w14:textId="535DBFE4" w:rsidR="00456478" w:rsidRDefault="009A04B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311" w:type="dxa"/>
          </w:tcPr>
          <w:p w14:paraId="6C27177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2BD0395" w14:textId="09BA44BF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456478" w14:paraId="569A1976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C4606C9" w14:textId="6A0F9222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357F2B0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9059" w14:textId="62AAA29E" w:rsidR="00456478" w:rsidRDefault="00976D3F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1,912</w:t>
            </w:r>
          </w:p>
        </w:tc>
        <w:tc>
          <w:tcPr>
            <w:tcW w:w="261" w:type="dxa"/>
          </w:tcPr>
          <w:p w14:paraId="1FE5A57D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0A6940" w14:textId="73600392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36" w:type="dxa"/>
          </w:tcPr>
          <w:p w14:paraId="5274A8F8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83216F" w14:textId="03D9324F" w:rsidR="00456478" w:rsidRDefault="009A04B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311" w:type="dxa"/>
          </w:tcPr>
          <w:p w14:paraId="21A69C6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CA1526" w14:textId="7D464FAC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56478" w14:paraId="48A6B113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0CFA8B8" w14:textId="5567F681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9888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09377030" w:rsidR="00456478" w:rsidRDefault="006B50E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3,864</w:t>
            </w:r>
          </w:p>
        </w:tc>
        <w:tc>
          <w:tcPr>
            <w:tcW w:w="261" w:type="dxa"/>
          </w:tcPr>
          <w:p w14:paraId="1A74A5D1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58D85ED2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6C9D0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7D4CEE06" w:rsidR="00456478" w:rsidRDefault="009A04B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311" w:type="dxa"/>
          </w:tcPr>
          <w:p w14:paraId="668986DB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6D761A23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456478" w14:paraId="4884BF91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3DE4140C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E1EAA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751B2F3B" w:rsidR="00456478" w:rsidRDefault="00D81310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41,222</w:t>
            </w:r>
          </w:p>
        </w:tc>
        <w:tc>
          <w:tcPr>
            <w:tcW w:w="261" w:type="dxa"/>
          </w:tcPr>
          <w:p w14:paraId="5AD091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2FECF82B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A42A8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3C9CE0D3" w:rsidR="00456478" w:rsidRDefault="009A04B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  <w:tc>
          <w:tcPr>
            <w:tcW w:w="311" w:type="dxa"/>
          </w:tcPr>
          <w:p w14:paraId="4A98D49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2A64CD92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3,166</w:t>
            </w:r>
          </w:p>
        </w:tc>
      </w:tr>
      <w:tr w:rsidR="00456478" w14:paraId="39073DC5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27B5FEB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60" w:type="dxa"/>
          </w:tcPr>
          <w:p w14:paraId="0BF94837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40D04" w14:textId="77777777" w:rsidR="0045647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48444A5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4A40E3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8213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0F82F7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200FD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0CFB09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43237C58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65D97C91" w14:textId="7ADAB68C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638CA3E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08379E0D" w:rsidR="00456478" w:rsidRDefault="000E73E9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61" w:type="dxa"/>
          </w:tcPr>
          <w:p w14:paraId="0A9CA599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20A8DD1B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E5211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17A836D5" w:rsidR="00456478" w:rsidRDefault="009A04B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311" w:type="dxa"/>
          </w:tcPr>
          <w:p w14:paraId="5E33BC1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191F83FC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456478" w14:paraId="3D9BD5E7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366068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3C1529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A790F" w14:textId="77777777" w:rsidR="00456478" w:rsidRDefault="000E4D1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</w:t>
            </w:r>
            <w:r w:rsidR="004A35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  <w:p w14:paraId="12DC9602" w14:textId="413A5FDF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37373B7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3A6B7C2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F91F0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4F149D98" w:rsidR="00456478" w:rsidRDefault="009A04B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</w:t>
            </w:r>
          </w:p>
        </w:tc>
        <w:tc>
          <w:tcPr>
            <w:tcW w:w="311" w:type="dxa"/>
          </w:tcPr>
          <w:p w14:paraId="39F25B5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378CCACE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3,163</w:t>
            </w:r>
          </w:p>
        </w:tc>
      </w:tr>
    </w:tbl>
    <w:p w14:paraId="2D7598DE" w14:textId="77777777" w:rsidR="001D3715" w:rsidRPr="00C4139A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C0ED9E9" w14:textId="4C6995E3" w:rsidR="00BC322F" w:rsidRPr="00283726" w:rsidRDefault="00794DCA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813B31" w:rsidRPr="00283726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283726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0E13D856" w:rsidR="003645D7" w:rsidRPr="00283726" w:rsidRDefault="00294F9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94D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A7EFC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14496766" w:rsidR="00A332A5" w:rsidRPr="00C4139A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9"/>
        <w:gridCol w:w="270"/>
        <w:gridCol w:w="1066"/>
      </w:tblGrid>
      <w:tr w:rsidR="005A42CD" w:rsidRPr="00283726" w14:paraId="7C858391" w14:textId="77777777" w:rsidTr="005A42CD">
        <w:tc>
          <w:tcPr>
            <w:tcW w:w="3942" w:type="dxa"/>
          </w:tcPr>
          <w:p w14:paraId="67FB8B10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2C70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</w:tcPr>
          <w:p w14:paraId="73B4DCBF" w14:textId="77777777" w:rsidR="005A42CD" w:rsidRPr="00283726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005A42CD">
        <w:tc>
          <w:tcPr>
            <w:tcW w:w="3942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283726" w14:paraId="2631BA37" w14:textId="77777777" w:rsidTr="005A42CD">
        <w:tc>
          <w:tcPr>
            <w:tcW w:w="3942" w:type="dxa"/>
          </w:tcPr>
          <w:p w14:paraId="0D3AAF7E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B2C86" w14:textId="2C91F64D" w:rsidR="005A42CD" w:rsidRPr="00283726" w:rsidRDefault="00AB2614" w:rsidP="009C1B54">
            <w:pPr>
              <w:tabs>
                <w:tab w:val="clear" w:pos="907"/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BFAE4" w14:textId="5BEF65DF" w:rsidR="005A42CD" w:rsidRPr="00283726" w:rsidRDefault="00AB261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D79ECD" w14:textId="2461526A" w:rsidR="005A42CD" w:rsidRPr="00283726" w:rsidRDefault="00AB261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5A42CD" w:rsidRPr="00283726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42CD" w:rsidRPr="00283726" w14:paraId="53BC24DA" w14:textId="77777777" w:rsidTr="005A42CD">
        <w:tc>
          <w:tcPr>
            <w:tcW w:w="3942" w:type="dxa"/>
          </w:tcPr>
          <w:p w14:paraId="44AFE0D5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135EE" w14:textId="00C1016A" w:rsidR="005A42CD" w:rsidRPr="00283726" w:rsidRDefault="001A46E4" w:rsidP="009C1B5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8EAA2E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35B75" w14:textId="37BBE953" w:rsidR="005A42CD" w:rsidRPr="00283726" w:rsidRDefault="001A46E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B7892E9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BA8D4B5" w14:textId="0C17FB0B" w:rsidR="005A42CD" w:rsidRPr="00283726" w:rsidRDefault="001A46E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F4D1F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45CD637A" w:rsidR="005A42CD" w:rsidRPr="00283726" w:rsidRDefault="001A46E4" w:rsidP="000951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A42CD" w:rsidRPr="00283726" w14:paraId="3716EC82" w14:textId="77777777" w:rsidTr="005A42CD">
        <w:tc>
          <w:tcPr>
            <w:tcW w:w="3942" w:type="dxa"/>
          </w:tcPr>
          <w:p w14:paraId="0DE1AA53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54FEF5F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7B1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3FEC1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2CD" w:rsidRPr="00283726" w14:paraId="3F41AF3E" w14:textId="77777777" w:rsidTr="005A42CD">
        <w:tc>
          <w:tcPr>
            <w:tcW w:w="3942" w:type="dxa"/>
          </w:tcPr>
          <w:p w14:paraId="057C089A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0262B977" w14:textId="3E3F9156" w:rsidR="005A42CD" w:rsidRPr="00283726" w:rsidRDefault="00B810CA" w:rsidP="0084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270" w:type="dxa"/>
          </w:tcPr>
          <w:p w14:paraId="2071C29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7206" w14:textId="1C752B3A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  <w:tc>
          <w:tcPr>
            <w:tcW w:w="270" w:type="dxa"/>
          </w:tcPr>
          <w:p w14:paraId="5B1D1A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9D2D9E" w14:textId="44EC4FA2" w:rsidR="005A42CD" w:rsidRPr="00283726" w:rsidRDefault="003D3B66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56CC03D9" w14:textId="77777777" w:rsidTr="005A42CD">
        <w:tc>
          <w:tcPr>
            <w:tcW w:w="3942" w:type="dxa"/>
          </w:tcPr>
          <w:p w14:paraId="55ECBC88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76099388" w14:textId="5CEA555B" w:rsidR="005A42CD" w:rsidRPr="00283726" w:rsidRDefault="00B810CA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5,031</w:t>
            </w:r>
          </w:p>
        </w:tc>
        <w:tc>
          <w:tcPr>
            <w:tcW w:w="270" w:type="dxa"/>
          </w:tcPr>
          <w:p w14:paraId="686DB859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168E" w14:textId="7782EF2D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5,511</w:t>
            </w:r>
          </w:p>
        </w:tc>
        <w:tc>
          <w:tcPr>
            <w:tcW w:w="270" w:type="dxa"/>
          </w:tcPr>
          <w:p w14:paraId="1FDC38D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7CDE6D" w14:textId="7EA5C5F4" w:rsidR="005A42CD" w:rsidRPr="00975CB1" w:rsidRDefault="003D3B66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76DEB6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70823851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5A42CD" w:rsidRPr="00283726" w14:paraId="7C42DB20" w14:textId="77777777" w:rsidTr="005A42CD">
        <w:tc>
          <w:tcPr>
            <w:tcW w:w="3942" w:type="dxa"/>
          </w:tcPr>
          <w:p w14:paraId="6BBC9211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5B0660E9" w:rsidR="005A42CD" w:rsidRPr="00283726" w:rsidRDefault="003D3B66" w:rsidP="0084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8,604</w:t>
            </w:r>
          </w:p>
        </w:tc>
        <w:tc>
          <w:tcPr>
            <w:tcW w:w="270" w:type="dxa"/>
          </w:tcPr>
          <w:p w14:paraId="793FB18E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1784EF6D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9,175</w:t>
            </w:r>
          </w:p>
        </w:tc>
        <w:tc>
          <w:tcPr>
            <w:tcW w:w="270" w:type="dxa"/>
          </w:tcPr>
          <w:p w14:paraId="526DD6D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5B0338CF" w:rsidR="005A42CD" w:rsidRPr="00975CB1" w:rsidRDefault="003D3B66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18B97F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6DBE7BE0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D9FAD20" w14:textId="77777777" w:rsidR="00B6264A" w:rsidRDefault="00B6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2F5E2F" w14:textId="77777777" w:rsidR="00196BBD" w:rsidRDefault="0019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9AD8E96" w14:textId="77777777" w:rsidR="00A73BF3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1E6ADBFF" w:rsidR="00BC322F" w:rsidRPr="00283726" w:rsidRDefault="00294F94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94D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1644C5AC" w:rsidR="003B3F1D" w:rsidRPr="00283726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ind w:right="-9"/>
        <w:jc w:val="thaiDistribute"/>
        <w:rPr>
          <w:rFonts w:asciiTheme="majorBidi" w:eastAsia="CG Times (W1)" w:hAnsiTheme="majorBidi" w:cstheme="majorBidi"/>
          <w:i/>
          <w:i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และใช้เป็นศูนย์วิจัยและฝึกอบรมแก่อาจารย์และนักวิชาการ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ธันวาคม </w:t>
      </w:r>
      <w:r w:rsidRPr="007B7268">
        <w:rPr>
          <w:rFonts w:ascii="Angsana New" w:eastAsia="Cordia New" w:hAnsi="Angsana New" w:cs="Angsana New"/>
          <w:spacing w:val="-4"/>
          <w:lang w:val="en-US"/>
        </w:rPr>
        <w:t>256</w:t>
      </w:r>
      <w:r w:rsidR="00F37FD7">
        <w:rPr>
          <w:rFonts w:ascii="Angsana New" w:eastAsia="Cordia New" w:hAnsi="Angsana New" w:cs="Angsana New"/>
          <w:spacing w:val="-4"/>
          <w:lang w:val="en-US"/>
        </w:rPr>
        <w:t>8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</w:t>
      </w:r>
      <w:r w:rsidRPr="007B7268">
        <w:rPr>
          <w:rFonts w:ascii="Angsana New" w:eastAsia="Cordia New" w:hAnsi="Angsana New" w:cs="Angsana New"/>
          <w:spacing w:val="-4"/>
          <w:lang w:val="en-US"/>
        </w:rPr>
        <w:br/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ทั้งนี้ราคาตามบัญชีของสินทรัพย์ของบริษัทภายใต้สัญญาดังกล่าว ณ วันที่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="00F37FD7" w:rsidRPr="00F37FD7">
        <w:rPr>
          <w:rFonts w:ascii="Angsana New" w:eastAsia="Cordia New" w:hAnsi="Angsana New" w:cs="Angsana New" w:hint="cs"/>
          <w:spacing w:val="-4"/>
          <w:cs/>
          <w:lang w:val="en-US"/>
        </w:rPr>
        <w:t>มีนาคม</w:t>
      </w:r>
      <w:r w:rsidR="00F37FD7" w:rsidRPr="00F37FD7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2566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มีจำนวนเงินรวม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0B01B7">
        <w:rPr>
          <w:rFonts w:ascii="Angsana New" w:eastAsia="Cordia New" w:hAnsi="Angsana New" w:cs="Angsana New"/>
          <w:spacing w:val="-4"/>
          <w:lang w:val="en-US"/>
        </w:rPr>
        <w:t>15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</w:t>
      </w:r>
      <w:r w:rsidR="00F37FD7">
        <w:rPr>
          <w:rFonts w:asciiTheme="majorBidi" w:eastAsia="CG Times (W1)" w:hAnsiTheme="majorBidi" w:cstheme="majorBidi" w:hint="cs"/>
          <w:i/>
          <w:iCs/>
          <w:cs/>
        </w:rPr>
        <w:t>5</w:t>
      </w:r>
      <w:r w:rsidRPr="00283726">
        <w:rPr>
          <w:rFonts w:asciiTheme="majorBidi" w:eastAsia="CG Times (W1)" w:hAnsiTheme="majorBidi" w:cstheme="majorBidi"/>
          <w:i/>
          <w:iCs/>
        </w:rPr>
        <w:t xml:space="preserve">: </w:t>
      </w:r>
      <w:r>
        <w:rPr>
          <w:rFonts w:asciiTheme="majorBidi" w:eastAsia="CG Times (W1)" w:hAnsiTheme="majorBidi" w:cstheme="majorBidi"/>
          <w:i/>
          <w:iCs/>
        </w:rPr>
        <w:t xml:space="preserve">15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F41DAA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77C0F9FA" w:rsidR="003B3F1D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D3B66">
        <w:rPr>
          <w:rFonts w:ascii="Angsana New" w:eastAsia="Cordia New" w:hAnsi="Angsana New" w:cs="Angsana New"/>
          <w:spacing w:val="-4"/>
          <w:lang w:val="en-US"/>
        </w:rPr>
        <w:t>11</w:t>
      </w:r>
      <w:r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 และ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D3B66">
        <w:rPr>
          <w:rFonts w:ascii="Angsana New" w:eastAsia="Cordia New" w:hAnsi="Angsana New" w:cs="Angsana New"/>
          <w:spacing w:val="-4"/>
          <w:lang w:val="en-US"/>
        </w:rPr>
        <w:t>200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Pr="00C20284">
        <w:rPr>
          <w:rFonts w:ascii="Angsana New" w:eastAsia="Cordia New" w:hAnsi="Angsana New" w:cs="Angsana New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B22F74">
        <w:rPr>
          <w:rFonts w:asciiTheme="majorBidi" w:eastAsia="CG Times (W1)" w:hAnsiTheme="majorBidi" w:cs="Angsana New"/>
          <w:i/>
          <w:iCs/>
          <w:spacing w:val="-4"/>
          <w:lang w:val="en-US"/>
        </w:rPr>
        <w:t>5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Pr="009711B9">
        <w:rPr>
          <w:rFonts w:ascii="Angsana New" w:eastAsia="Cordia New" w:hAnsi="Angsana New" w:cs="Angsana New"/>
          <w:i/>
          <w:iCs/>
          <w:lang w:val="en-US"/>
        </w:rPr>
        <w:t>1</w:t>
      </w:r>
      <w:r>
        <w:rPr>
          <w:rFonts w:ascii="Angsana New" w:eastAsia="Cordia New" w:hAnsi="Angsana New" w:cs="Angsana New"/>
          <w:i/>
          <w:iCs/>
          <w:lang w:val="en-US"/>
        </w:rPr>
        <w:t>1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B22F74">
        <w:rPr>
          <w:rFonts w:ascii="Angsana New" w:eastAsia="Cordia New" w:hAnsi="Angsana New" w:cs="Angsana New"/>
          <w:i/>
          <w:iCs/>
          <w:lang w:val="en-US"/>
        </w:rPr>
        <w:t>193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</w:t>
      </w:r>
      <w:r w:rsidR="00212C1B">
        <w:rPr>
          <w:rFonts w:ascii="Angsana New" w:eastAsia="Cordia New" w:hAnsi="Angsana New" w:cs="Angsana New"/>
          <w:cs/>
          <w:lang w:val="en-US"/>
        </w:rPr>
        <w:br/>
      </w:r>
      <w:r w:rsidRPr="00C20284">
        <w:rPr>
          <w:rFonts w:ascii="Angsana New" w:eastAsia="Cordia New" w:hAnsi="Angsana New" w:cs="Angsana New"/>
          <w:cs/>
          <w:lang w:val="en-US"/>
        </w:rPr>
        <w:t>ส่วนใหญ่เป็นการค้ำประกัน</w:t>
      </w:r>
      <w:r w:rsidRPr="000B7F2E">
        <w:rPr>
          <w:rFonts w:ascii="Angsana New" w:eastAsia="Cordia New" w:hAnsi="Angsana New" w:cs="Angsana New" w:hint="cs"/>
          <w:cs/>
          <w:lang w:val="en-US"/>
        </w:rPr>
        <w:t>การขายสินค้า</w:t>
      </w:r>
      <w:r w:rsidRPr="000B7F2E">
        <w:rPr>
          <w:rFonts w:ascii="Angsana New" w:eastAsia="Cordia New" w:hAnsi="Angsana New" w:cs="Angsana New"/>
          <w: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Pr="000B7F2E">
        <w:rPr>
          <w:rFonts w:ascii="Angsana New" w:eastAsia="Cordia New" w:hAnsi="Angsana New" w:cs="Angsana New" w:hint="cs"/>
          <w:cs/>
          <w:lang w:val="en-US"/>
        </w:rPr>
        <w:t>และ</w:t>
      </w:r>
      <w:r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4187B46E" w14:textId="77777777" w:rsidR="003B3F1D" w:rsidRDefault="003B3F1D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8B131" w14:textId="398A350C" w:rsidR="00F1014A" w:rsidRPr="00283726" w:rsidRDefault="00294F94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94D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283726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6D69B134" w:rsidR="002C1FB9" w:rsidRDefault="00F1014A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283726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283726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</w:t>
      </w:r>
      <w:r w:rsidRPr="00A97C6D">
        <w:rPr>
          <w:rFonts w:asciiTheme="majorBidi" w:hAnsiTheme="majorBidi" w:cstheme="majorBidi"/>
          <w:sz w:val="30"/>
          <w:szCs w:val="30"/>
          <w:cs/>
        </w:rPr>
        <w:t>รวม</w:t>
      </w:r>
      <w:r w:rsidR="00390CED" w:rsidRPr="00A97C6D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724249">
        <w:rPr>
          <w:rFonts w:asciiTheme="majorBidi" w:eastAsia="CG Times (W1)" w:hAnsiTheme="majorBidi" w:cstheme="majorBidi"/>
          <w:sz w:val="30"/>
          <w:szCs w:val="30"/>
        </w:rPr>
        <w:t>1,931</w:t>
      </w:r>
      <w:r w:rsidR="00C24FE2">
        <w:rPr>
          <w:rFonts w:ascii="Angsana New" w:eastAsia="Cordia New" w:hAnsi="Angsana New" w:cs="Angsana New"/>
          <w:spacing w:val="-4"/>
        </w:rPr>
        <w:t xml:space="preserve">  </w:t>
      </w:r>
      <w:r w:rsidR="005832D2" w:rsidRPr="002837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283726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A7467E">
        <w:rPr>
          <w:rFonts w:asciiTheme="majorBidi" w:eastAsia="CG Times (W1)" w:hAnsiTheme="majorBidi" w:cstheme="majorBidi"/>
          <w:i/>
          <w:iCs/>
          <w:sz w:val="30"/>
          <w:szCs w:val="30"/>
        </w:rPr>
        <w:t>5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A7467E">
        <w:rPr>
          <w:rFonts w:asciiTheme="majorBidi" w:eastAsia="CG Times (W1)" w:hAnsiTheme="majorBidi" w:cstheme="majorBidi"/>
          <w:i/>
          <w:iCs/>
          <w:sz w:val="30"/>
          <w:szCs w:val="30"/>
        </w:rPr>
        <w:t>1,994</w:t>
      </w:r>
      <w:r w:rsidR="00A97C6D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7CD917BE" w14:textId="77777777" w:rsidR="00881625" w:rsidRPr="00881625" w:rsidRDefault="00881625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330133CF" w14:textId="5D816344" w:rsidR="003645D7" w:rsidRPr="00283726" w:rsidRDefault="00294F94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94D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EA52E9" w:rsidRPr="00EA52E9">
        <w:rPr>
          <w:rFonts w:asciiTheme="majorBidi" w:hAnsiTheme="majorBidi" w:cs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502D588D" w14:textId="77777777" w:rsidR="00EC4737" w:rsidRPr="00283726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FB6B1AA" w14:textId="2EF6A7B6" w:rsidR="00D379E3" w:rsidRPr="00B24537" w:rsidRDefault="00D379E3" w:rsidP="008E0467">
      <w:pPr>
        <w:pStyle w:val="a"/>
        <w:tabs>
          <w:tab w:val="clear" w:pos="1080"/>
          <w:tab w:val="left" w:pos="1620"/>
        </w:tabs>
        <w:ind w:left="1125" w:right="18"/>
        <w:jc w:val="thaiDistribute"/>
        <w:rPr>
          <w:rFonts w:ascii="Angsana New" w:eastAsia="Cordia New" w:hAnsi="Angsana New" w:cs="Angsana New"/>
          <w:i/>
          <w:iCs/>
          <w:spacing w:val="-4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บริษัทย่อยในต่างประเทศ</w:t>
      </w:r>
      <w:r>
        <w:rPr>
          <w:rFonts w:ascii="Angsana New" w:eastAsia="Cordia New" w:hAnsi="Angsana New" w:cs="Angsana New" w:hint="cs"/>
          <w:spacing w:val="-4"/>
          <w:cs/>
          <w:lang w:val="en-US"/>
        </w:rPr>
        <w:t>บาง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แห่งมีภาระผูกพันจากการออกหนังสือค้ำประกันให้กับสถาบันการเงิน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br/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24249">
        <w:rPr>
          <w:rFonts w:ascii="Angsana New" w:eastAsia="Cordia New" w:hAnsi="Angsana New" w:cs="Angsana New"/>
          <w:spacing w:val="-4"/>
          <w:lang w:val="en-US"/>
        </w:rPr>
        <w:t>105</w:t>
      </w:r>
      <w:r w:rsidR="00C24FE2">
        <w:rPr>
          <w:rFonts w:ascii="Angsana New" w:eastAsia="Cordia New" w:hAnsi="Angsana New" w:cs="Angsana New"/>
          <w:spacing w:val="-4"/>
        </w:rPr>
        <w:t xml:space="preserve"> 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>
        <w:rPr>
          <w:rFonts w:ascii="Angsana New" w:eastAsia="Cordia New" w:hAnsi="Angsana New" w:cs="Angsana New"/>
          <w:spacing w:val="-4"/>
          <w:lang w:val="en-US"/>
        </w:rPr>
        <w:br/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2565</w:t>
      </w:r>
      <w:r w:rsidRPr="00C20284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 xml:space="preserve"> </w:t>
      </w:r>
      <w:r w:rsidR="005206C6">
        <w:rPr>
          <w:rFonts w:ascii="Angsana New" w:eastAsia="Cordia New" w:hAnsi="Angsana New" w:cs="Angsana New"/>
          <w:i/>
          <w:iCs/>
          <w:spacing w:val="-4"/>
          <w:lang w:val="en-US"/>
        </w:rPr>
        <w:t>116</w:t>
      </w:r>
      <w:r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ล้านบาท)</w:t>
      </w:r>
    </w:p>
    <w:p w14:paraId="3097463D" w14:textId="77777777" w:rsidR="005D2CF6" w:rsidRDefault="005D2CF6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</w:rPr>
      </w:pPr>
    </w:p>
    <w:p w14:paraId="2F8570CF" w14:textId="77777777" w:rsidR="00F41DAA" w:rsidRDefault="00F41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2DF5DC" w14:textId="7842A373" w:rsidR="001B597C" w:rsidRPr="00283726" w:rsidRDefault="00B97EA7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794DCA">
        <w:rPr>
          <w:rFonts w:asciiTheme="majorBidi" w:hAnsiTheme="majorBidi" w:cstheme="majorBidi"/>
          <w:sz w:val="30"/>
          <w:szCs w:val="30"/>
        </w:rPr>
        <w:t>2</w:t>
      </w:r>
      <w:r w:rsidR="001B597C" w:rsidRPr="00283726">
        <w:rPr>
          <w:rFonts w:asciiTheme="majorBidi" w:hAnsiTheme="majorBidi" w:cstheme="majorBidi"/>
          <w:sz w:val="30"/>
          <w:szCs w:val="30"/>
        </w:rPr>
        <w:tab/>
      </w:r>
      <w:r w:rsidR="001B597C" w:rsidRPr="00283726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83726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15152557" w:rsidR="001B597C" w:rsidRPr="00B30A43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19FB" w:rsidRPr="00B30A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C286F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3D73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3E9E">
        <w:rPr>
          <w:rFonts w:asciiTheme="majorBidi" w:hAnsiTheme="majorBidi" w:cstheme="majorBidi"/>
          <w:spacing w:val="-4"/>
          <w:sz w:val="30"/>
          <w:szCs w:val="30"/>
        </w:rPr>
        <w:t>17,450</w:t>
      </w:r>
      <w:r w:rsidR="003D73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>
        <w:rPr>
          <w:rFonts w:asciiTheme="majorBidi" w:hAnsiTheme="majorBidi" w:cstheme="majorBidi"/>
          <w:spacing w:val="-2"/>
          <w:sz w:val="30"/>
          <w:szCs w:val="30"/>
        </w:rPr>
        <w:br/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0C286F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2E7E">
        <w:rPr>
          <w:rFonts w:asciiTheme="majorBidi" w:hAnsiTheme="majorBidi" w:cstheme="majorBidi"/>
          <w:i/>
          <w:iCs/>
          <w:spacing w:val="-4"/>
          <w:sz w:val="30"/>
          <w:szCs w:val="30"/>
        </w:rPr>
        <w:t>17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42E7E">
        <w:rPr>
          <w:rFonts w:asciiTheme="majorBidi" w:hAnsiTheme="majorBidi" w:cstheme="majorBidi"/>
          <w:i/>
          <w:iCs/>
          <w:spacing w:val="-4"/>
          <w:sz w:val="30"/>
          <w:szCs w:val="30"/>
        </w:rPr>
        <w:t>746</w:t>
      </w:r>
      <w:r w:rsidR="00901A51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>
        <w:rPr>
          <w:rFonts w:asciiTheme="majorBidi" w:hAnsiTheme="majorBidi" w:cstheme="majorBidi"/>
          <w:spacing w:val="-2"/>
          <w:sz w:val="30"/>
          <w:szCs w:val="30"/>
        </w:rPr>
        <w:t>6,513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743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917111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>
        <w:rPr>
          <w:rFonts w:asciiTheme="majorBidi" w:hAnsiTheme="majorBidi" w:cstheme="majorBidi"/>
          <w:spacing w:val="-2"/>
          <w:sz w:val="30"/>
          <w:szCs w:val="30"/>
        </w:rPr>
        <w:t>2,971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2E20EF3F" w14:textId="435D9119" w:rsidR="006B28FB" w:rsidRDefault="006B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0C5A07FE" w14:textId="01CE44B8" w:rsidR="00AF0BB5" w:rsidRPr="00283726" w:rsidRDefault="00AB2614" w:rsidP="003D1B8B">
      <w:pPr>
        <w:pStyle w:val="Heading8"/>
        <w:ind w:left="549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794DCA">
        <w:rPr>
          <w:rFonts w:asciiTheme="majorBidi" w:hAnsiTheme="majorBidi" w:cstheme="majorBidi"/>
          <w:sz w:val="30"/>
          <w:szCs w:val="30"/>
        </w:rPr>
        <w:t>3</w:t>
      </w:r>
      <w:r w:rsidR="00AF0BB5" w:rsidRPr="00283726">
        <w:rPr>
          <w:rFonts w:asciiTheme="majorBidi" w:hAnsiTheme="majorBidi" w:cstheme="majorBidi"/>
          <w:sz w:val="30"/>
          <w:szCs w:val="30"/>
        </w:rPr>
        <w:tab/>
      </w:r>
      <w:r w:rsidR="00AF0BB5" w:rsidRPr="00283726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244313AF" w14:textId="77777777" w:rsidR="002F2836" w:rsidRDefault="002F2836" w:rsidP="004306B0">
      <w:pPr>
        <w:rPr>
          <w:rFonts w:asciiTheme="majorBidi" w:hAnsiTheme="majorBidi" w:cstheme="majorBidi"/>
          <w:sz w:val="30"/>
          <w:szCs w:val="30"/>
        </w:rPr>
      </w:pPr>
    </w:p>
    <w:p w14:paraId="575725F5" w14:textId="28DC0B15" w:rsidR="00AE5236" w:rsidRPr="004F0A67" w:rsidRDefault="00AE5236" w:rsidP="00AE5236">
      <w:pPr>
        <w:pStyle w:val="acctmergecolhdg"/>
        <w:spacing w:line="240" w:lineRule="auto"/>
        <w:ind w:left="1080" w:hanging="540"/>
        <w:jc w:val="thaiDistribute"/>
        <w:rPr>
          <w:rFonts w:ascii="Angsana New" w:hAnsi="Angsana New"/>
          <w:b w:val="0"/>
          <w:sz w:val="30"/>
          <w:szCs w:val="30"/>
          <w:lang w:val="en-US" w:bidi="th-TH"/>
        </w:rPr>
      </w:pPr>
      <w:r w:rsidRPr="00AB2614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3</w:t>
      </w:r>
      <w:r w:rsidRPr="00913B96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</w:t>
      </w:r>
      <w:r w:rsidRPr="00913B96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ab/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เมื่อวันที่</w:t>
      </w:r>
      <w:r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4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เมษายน</w:t>
      </w:r>
      <w:r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2566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ซีพีเอฟ เรสเทอรองท์ แอนด์ ฟู้ดเชน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จํากัด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ซึ่งเป็นบริษัทย่อยทางอ้อมที่บริษัทถือหุ้นในสัดส่วนร้อยละ</w:t>
      </w:r>
      <w:r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99.97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เข้าทำสัญญาซื้อขายเครื่องหมายการค้าและบริการ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FIVE STAR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ในต่างประเทศ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จากบริษัท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เครือเจริญโภคภัณฑ์ จำกัด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เป็นจำนวนเงิน </w:t>
      </w:r>
      <w:r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>317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ล้านบาท</w:t>
      </w:r>
      <w:r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ทั้งนี้การโอนกรรมสิทธิ์ในเครื่องหมายการค้าและบริการดังกล่าวจะแล้วเสร็จเมื่อ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1EDEE8CB" w14:textId="77777777" w:rsidR="00AE5236" w:rsidRPr="004F0A67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</w:p>
    <w:p w14:paraId="13D28748" w14:textId="4EE48E13" w:rsidR="00D126FC" w:rsidRDefault="00D126FC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4F0A67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13.</w:t>
      </w:r>
      <w:r w:rsidR="00AE5236" w:rsidRPr="004F0A67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</w:t>
      </w:r>
      <w:r w:rsidRPr="004F0A67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ab/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เมื่อวันที่</w:t>
      </w:r>
      <w:r w:rsidR="0020082C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12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เมษายน</w:t>
      </w:r>
      <w:r w:rsidR="0020082C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2566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</w:t>
      </w:r>
      <w:r w:rsidR="00262E57" w:rsidRPr="004F0A67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="00262E57" w:rsidRPr="004F0A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2E57" w:rsidRPr="004F0A67">
        <w:rPr>
          <w:rFonts w:asciiTheme="majorBidi" w:hAnsiTheme="majorBidi" w:cs="Angsana New" w:hint="cs"/>
          <w:sz w:val="30"/>
          <w:szCs w:val="30"/>
          <w:cs/>
        </w:rPr>
        <w:t>โกลบอล</w:t>
      </w:r>
      <w:r w:rsidR="00262E57" w:rsidRPr="004F0A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2E57" w:rsidRPr="004F0A67">
        <w:rPr>
          <w:rFonts w:asciiTheme="majorBidi" w:hAnsiTheme="majorBidi" w:cs="Angsana New" w:hint="cs"/>
          <w:sz w:val="30"/>
          <w:szCs w:val="30"/>
          <w:cs/>
        </w:rPr>
        <w:t>ฟู้ด</w:t>
      </w:r>
      <w:r w:rsidR="00F25E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262E57" w:rsidRPr="004F0A67">
        <w:rPr>
          <w:rFonts w:asciiTheme="majorBidi" w:hAnsiTheme="majorBidi" w:cs="Angsana New" w:hint="cs"/>
          <w:sz w:val="30"/>
          <w:szCs w:val="30"/>
          <w:cs/>
        </w:rPr>
        <w:t>โซลูชั่น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จำกัด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(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มหาชน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) (“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CPFGS”)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ซึ่งเป็นบริษัทย่อยทางตรงและทางอ้อมที่บริษัทถือหุ้นในสัดส่วนร้อยละ</w:t>
      </w:r>
      <w:r w:rsidR="00720BBE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99.98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ได้ยื่นคําขออนุญาตและยื่นแบบแสดงรายการข้อมูลการเสนอขายหลักทรัพย์และร่างหนังสือชี้ชวนเพื่อการเสนอขายหุ้นสามัญที่ออกใหม่ต่อประชาชนเป็นครั้งแรก</w:t>
      </w:r>
      <w:r w:rsidR="001F07A4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(“IPO”)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ต่อสํานักงานคณะกรรมการกํากับหลักทรัพย์และตลาดหลักทรัพย์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และได้</w:t>
      </w:r>
      <w:r w:rsidR="004D4C1F" w:rsidRPr="00A87973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ยื่นคําขอให้รับหุ้นสามัญเป็นหลักทรัพย์จดทะเบียนในตลาดหลักทรัพย์แห่งประเทศไทย</w:t>
      </w:r>
      <w:r w:rsidR="004D4C1F" w:rsidRPr="00A87973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(</w:t>
      </w:r>
      <w:r w:rsidR="00B970E7" w:rsidRPr="00A87973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“</w:t>
      </w:r>
      <w:r w:rsidR="004D4C1F" w:rsidRPr="00A87973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ตลาดหลักทรัพย์ฯ</w:t>
      </w:r>
      <w:r w:rsidR="004D4C1F" w:rsidRPr="00A87973">
        <w:rPr>
          <w:rFonts w:ascii="Angsana New" w:hAnsi="Angsana New" w:cs="Angsana New" w:hint="eastAsia"/>
          <w:b w:val="0"/>
          <w:spacing w:val="-4"/>
          <w:sz w:val="30"/>
          <w:szCs w:val="30"/>
          <w:cs/>
          <w:lang w:val="en-US" w:bidi="th-TH"/>
        </w:rPr>
        <w:t>”</w:t>
      </w:r>
      <w:r w:rsidR="004D4C1F" w:rsidRPr="00A87973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)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ต่อตลาดหลักทรัพย์ฯ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ทั้งนี้การออกและเสนอขายหุ้นสามัญต่อประชาชนเป็นครั้งแรกของ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CPFGS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จะประกอบด้วย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การเสนอขายหุ้นสามัญที่ออกใหม่ของ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CPFGS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จํานวนไม่เกิน</w:t>
      </w:r>
      <w:r w:rsidR="00870AE8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66</w:t>
      </w:r>
      <w:r w:rsidR="0029282A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>,700,000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และการเสนอขายหุ้นสามัญใน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CPFGS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บางส่วนที่ถือโดยบริษัทและบริษัทย่อย</w:t>
      </w:r>
      <w:r w:rsidR="00087657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แห่งหนึ่ง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จํานวนไม่เกิน</w:t>
      </w:r>
      <w:r w:rsidR="0029282A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316,655,000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และ</w:t>
      </w:r>
      <w:r w:rsidR="003A3C79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29282A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116,655,000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ตามลำดับ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0953C8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โดย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ภายหลังการเสนอขายหุ้น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IPO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เสร็จสมบูรณ์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สัดส่วนการถือหุ้นรวมของกลุ่มบริษัทจะไม่น้อยกว่าร้อยละ</w:t>
      </w:r>
      <w:r w:rsidR="00CB7F2E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70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ของหุ้นสามัญที่ออกและจําหน่ายแล้วทั้งหมดใน</w:t>
      </w:r>
      <w:r w:rsidR="004D4C1F" w:rsidRPr="004F0A6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CPFGS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และ</w:t>
      </w:r>
      <w:r w:rsidR="004D4C1F" w:rsidRPr="004F0A6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CPFGS </w:t>
      </w:r>
      <w:r w:rsidR="004D4C1F" w:rsidRPr="004F0A6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จะยังคงมีสถานะเป็นบริษัทย่อยของกลุ่มบริษัท</w:t>
      </w:r>
    </w:p>
    <w:p w14:paraId="0E97DA1C" w14:textId="77777777" w:rsidR="00AE5236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754B271D" w14:textId="77777777" w:rsidR="00AE5236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2D955AF7" w14:textId="77777777" w:rsidR="00AE5236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67245C75" w14:textId="16EFE133" w:rsidR="00AE5236" w:rsidRDefault="00AE5236" w:rsidP="00AE5236">
      <w:pPr>
        <w:pStyle w:val="acctmergecolhdg"/>
        <w:spacing w:line="240" w:lineRule="auto"/>
        <w:ind w:left="1080" w:right="36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AB2614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lastRenderedPageBreak/>
        <w:t>1</w:t>
      </w:r>
      <w:r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3</w:t>
      </w:r>
      <w:r w:rsidRPr="00913B96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3</w:t>
      </w:r>
      <w:r w:rsidRPr="00913B96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ab/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เมื่อวันที่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26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เมษายน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25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6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6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ที่ประชุมสามัญผู้ถือหุ้นประจำปีของบริษัทมีมติอนุมัติการจ่ายเงินปันผลจาก</w:t>
      </w:r>
      <w:r>
        <w:rPr>
          <w:rFonts w:ascii="Angsana New" w:hAnsi="Angsana New"/>
          <w:b w:val="0"/>
          <w:sz w:val="30"/>
          <w:szCs w:val="30"/>
          <w:lang w:val="en-US" w:bidi="th-TH"/>
        </w:rPr>
        <w:br/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ผลการดำเนินงานของบริษัทประจำปี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ให้แก่ผู้ถือหุ้นรวมทั้งสิ้นในอัตราหุ้นละ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0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75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บาท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โดยเงินปันผลดังกล่าว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บริษัทได้มีการจ่ายครั้งแรกเมื่อวันที่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14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กันยายน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2565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เป็นเงินปันผลระหว่างกาลให้แก่ผู้ถือหุ้นไปแล้วในอัตราหุ้นละ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0.40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บาท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จึงคงเหลือเป็นเงินปันผลจ่ายให้กับผู้ถือหุ้นสามัญที่มีสิทธิรับเงินปันผล</w:t>
      </w:r>
      <w:r w:rsidRPr="007D310A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จำนวน</w:t>
      </w:r>
      <w:r w:rsidRPr="007D310A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Pr="002B6753">
        <w:rPr>
          <w:rFonts w:ascii="Angsana New" w:hAnsi="Angsana New" w:cs="Angsana New"/>
          <w:b w:val="0"/>
          <w:sz w:val="30"/>
          <w:szCs w:val="30"/>
          <w:lang w:val="en-US" w:bidi="th-TH"/>
        </w:rPr>
        <w:t>8,367,182,585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หุ้น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ในอัตราหุ้นละ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0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35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บาท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เป็นจำนวนเงินรวม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2,929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ล้านบาท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และมีกำหนดจ่ายเงินปันผลดังกล่าวในวันที่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25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224E7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พฤษภาคม</w:t>
      </w:r>
      <w:r w:rsidRPr="00224E71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2566</w:t>
      </w:r>
    </w:p>
    <w:p w14:paraId="4AD1A143" w14:textId="77777777" w:rsidR="00AE5236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DFB0FC8" w14:textId="77777777" w:rsidR="00B0537E" w:rsidRDefault="00B0537E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EFB3A47" w14:textId="77777777" w:rsidR="00AA684B" w:rsidRDefault="00AA684B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469EFCCB" w14:textId="5BE7B103" w:rsidR="00380798" w:rsidRPr="00283726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283726" w:rsidSect="00203AF9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FE0A2" w14:textId="77777777" w:rsidR="000B68E4" w:rsidRDefault="000B68E4" w:rsidP="004956B4">
      <w:r>
        <w:separator/>
      </w:r>
    </w:p>
  </w:endnote>
  <w:endnote w:type="continuationSeparator" w:id="0">
    <w:p w14:paraId="6897A73B" w14:textId="77777777" w:rsidR="000B68E4" w:rsidRDefault="000B68E4" w:rsidP="004956B4">
      <w:r>
        <w:continuationSeparator/>
      </w:r>
    </w:p>
  </w:endnote>
  <w:endnote w:type="continuationNotice" w:id="1">
    <w:p w14:paraId="5C6D0F21" w14:textId="77777777" w:rsidR="000B68E4" w:rsidRDefault="000B68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000000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B8387" w14:textId="77777777" w:rsidR="000B68E4" w:rsidRDefault="000B68E4" w:rsidP="004956B4">
      <w:r>
        <w:separator/>
      </w:r>
    </w:p>
  </w:footnote>
  <w:footnote w:type="continuationSeparator" w:id="0">
    <w:p w14:paraId="2CB27CDF" w14:textId="77777777" w:rsidR="000B68E4" w:rsidRDefault="000B68E4" w:rsidP="004956B4">
      <w:r>
        <w:continuationSeparator/>
      </w:r>
    </w:p>
  </w:footnote>
  <w:footnote w:type="continuationNotice" w:id="1">
    <w:p w14:paraId="3908E0C9" w14:textId="77777777" w:rsidR="000B68E4" w:rsidRDefault="000B68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299F96ED" w:rsidR="005F648B" w:rsidRPr="0018399C" w:rsidRDefault="005F648B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DD7208"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68A3769E" w:rsidR="005F648B" w:rsidRPr="001A027B" w:rsidRDefault="005F648B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 w:rsidRPr="001A027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1A46E4">
      <w:rPr>
        <w:rFonts w:asciiTheme="majorBidi" w:hAnsiTheme="majorBidi" w:cstheme="majorBidi"/>
        <w:b/>
        <w:bCs/>
        <w:sz w:val="32"/>
        <w:szCs w:val="32"/>
      </w:rPr>
      <w:t>6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4513F8BC" w:rsidR="005F648B" w:rsidRPr="008B6CCF" w:rsidRDefault="005F648B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1A46E4"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6"/>
  </w:num>
  <w:num w:numId="2" w16cid:durableId="548996655">
    <w:abstractNumId w:val="0"/>
  </w:num>
  <w:num w:numId="3" w16cid:durableId="1304701675">
    <w:abstractNumId w:val="5"/>
  </w:num>
  <w:num w:numId="4" w16cid:durableId="528564929">
    <w:abstractNumId w:val="2"/>
  </w:num>
  <w:num w:numId="5" w16cid:durableId="18311918">
    <w:abstractNumId w:val="11"/>
  </w:num>
  <w:num w:numId="6" w16cid:durableId="1969629683">
    <w:abstractNumId w:val="9"/>
  </w:num>
  <w:num w:numId="7" w16cid:durableId="10491848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7"/>
  </w:num>
  <w:num w:numId="9" w16cid:durableId="827669811">
    <w:abstractNumId w:val="4"/>
  </w:num>
  <w:num w:numId="10" w16cid:durableId="1739940139">
    <w:abstractNumId w:val="10"/>
  </w:num>
  <w:num w:numId="11" w16cid:durableId="342636331">
    <w:abstractNumId w:val="3"/>
  </w:num>
  <w:num w:numId="12" w16cid:durableId="77779426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CB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BDF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38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1CD"/>
    <w:rsid w:val="0000620C"/>
    <w:rsid w:val="00006276"/>
    <w:rsid w:val="00006607"/>
    <w:rsid w:val="000066BE"/>
    <w:rsid w:val="000068AA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07D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9A3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7D0"/>
    <w:rsid w:val="00020955"/>
    <w:rsid w:val="00020AAD"/>
    <w:rsid w:val="00020C37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04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9CD"/>
    <w:rsid w:val="00031A23"/>
    <w:rsid w:val="00031AD8"/>
    <w:rsid w:val="00031BD4"/>
    <w:rsid w:val="00031C38"/>
    <w:rsid w:val="00031E74"/>
    <w:rsid w:val="00031EEC"/>
    <w:rsid w:val="00031F36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197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438"/>
    <w:rsid w:val="0003552A"/>
    <w:rsid w:val="000356CC"/>
    <w:rsid w:val="0003578C"/>
    <w:rsid w:val="000357EA"/>
    <w:rsid w:val="00035AA5"/>
    <w:rsid w:val="00035BBD"/>
    <w:rsid w:val="00035CAF"/>
    <w:rsid w:val="00036113"/>
    <w:rsid w:val="000363DB"/>
    <w:rsid w:val="00036643"/>
    <w:rsid w:val="000367BF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30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953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05F"/>
    <w:rsid w:val="0006229F"/>
    <w:rsid w:val="000622B0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E6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6C1"/>
    <w:rsid w:val="0006673A"/>
    <w:rsid w:val="000667B0"/>
    <w:rsid w:val="000668FC"/>
    <w:rsid w:val="00066B02"/>
    <w:rsid w:val="00066B9F"/>
    <w:rsid w:val="00066D6A"/>
    <w:rsid w:val="00066E34"/>
    <w:rsid w:val="0006702A"/>
    <w:rsid w:val="0006704C"/>
    <w:rsid w:val="0006741C"/>
    <w:rsid w:val="00067611"/>
    <w:rsid w:val="00067728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439"/>
    <w:rsid w:val="0007057C"/>
    <w:rsid w:val="00070589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BDA"/>
    <w:rsid w:val="00072C0A"/>
    <w:rsid w:val="0007302E"/>
    <w:rsid w:val="000730B8"/>
    <w:rsid w:val="000730CF"/>
    <w:rsid w:val="00073262"/>
    <w:rsid w:val="000734E2"/>
    <w:rsid w:val="000735C7"/>
    <w:rsid w:val="0007367C"/>
    <w:rsid w:val="000736A6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605"/>
    <w:rsid w:val="0007673C"/>
    <w:rsid w:val="00076789"/>
    <w:rsid w:val="0007679B"/>
    <w:rsid w:val="000767A6"/>
    <w:rsid w:val="00076834"/>
    <w:rsid w:val="00076934"/>
    <w:rsid w:val="00076978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49"/>
    <w:rsid w:val="000778E5"/>
    <w:rsid w:val="0007794B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29C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01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7DB"/>
    <w:rsid w:val="00094AA8"/>
    <w:rsid w:val="00094D59"/>
    <w:rsid w:val="00094E6A"/>
    <w:rsid w:val="00094E87"/>
    <w:rsid w:val="00094F78"/>
    <w:rsid w:val="0009507E"/>
    <w:rsid w:val="0009517E"/>
    <w:rsid w:val="000953C8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7EC"/>
    <w:rsid w:val="00096961"/>
    <w:rsid w:val="00096A89"/>
    <w:rsid w:val="00096BBA"/>
    <w:rsid w:val="00096BCA"/>
    <w:rsid w:val="00096C8C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58C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06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B7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8E4"/>
    <w:rsid w:val="000B695E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0B"/>
    <w:rsid w:val="000B74FD"/>
    <w:rsid w:val="000B750A"/>
    <w:rsid w:val="000B75DB"/>
    <w:rsid w:val="000B75F8"/>
    <w:rsid w:val="000B7673"/>
    <w:rsid w:val="000B7707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2E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C3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0FE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E75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10A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11F"/>
    <w:rsid w:val="000F17A4"/>
    <w:rsid w:val="000F17EB"/>
    <w:rsid w:val="000F1898"/>
    <w:rsid w:val="000F1A64"/>
    <w:rsid w:val="000F1AC8"/>
    <w:rsid w:val="000F1B64"/>
    <w:rsid w:val="000F1B99"/>
    <w:rsid w:val="000F1C35"/>
    <w:rsid w:val="000F1E6A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87F"/>
    <w:rsid w:val="000F4919"/>
    <w:rsid w:val="000F49E3"/>
    <w:rsid w:val="000F4B0D"/>
    <w:rsid w:val="000F4B22"/>
    <w:rsid w:val="000F4BB6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498"/>
    <w:rsid w:val="000F75A5"/>
    <w:rsid w:val="000F75DF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AFF"/>
    <w:rsid w:val="00107B30"/>
    <w:rsid w:val="00107D99"/>
    <w:rsid w:val="00107F97"/>
    <w:rsid w:val="0011000C"/>
    <w:rsid w:val="00110121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70D"/>
    <w:rsid w:val="001138E7"/>
    <w:rsid w:val="00113A9E"/>
    <w:rsid w:val="00113E64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3DFA"/>
    <w:rsid w:val="00123E2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BF9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7B6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36A"/>
    <w:rsid w:val="00143594"/>
    <w:rsid w:val="001435F3"/>
    <w:rsid w:val="001439E9"/>
    <w:rsid w:val="00143A49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8DA"/>
    <w:rsid w:val="00151966"/>
    <w:rsid w:val="001519E1"/>
    <w:rsid w:val="00151A35"/>
    <w:rsid w:val="00151DBA"/>
    <w:rsid w:val="00151E25"/>
    <w:rsid w:val="00151E4C"/>
    <w:rsid w:val="00151F46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132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D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11E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31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42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67D"/>
    <w:rsid w:val="001747D3"/>
    <w:rsid w:val="0017480D"/>
    <w:rsid w:val="00174830"/>
    <w:rsid w:val="00174847"/>
    <w:rsid w:val="00174C94"/>
    <w:rsid w:val="00174E6B"/>
    <w:rsid w:val="00174FD8"/>
    <w:rsid w:val="00175000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A4"/>
    <w:rsid w:val="00182022"/>
    <w:rsid w:val="00182060"/>
    <w:rsid w:val="00182065"/>
    <w:rsid w:val="001820E2"/>
    <w:rsid w:val="0018217F"/>
    <w:rsid w:val="001822BB"/>
    <w:rsid w:val="001822C5"/>
    <w:rsid w:val="00182350"/>
    <w:rsid w:val="001823FA"/>
    <w:rsid w:val="00182514"/>
    <w:rsid w:val="00182615"/>
    <w:rsid w:val="0018266B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DE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E55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60E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724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24E"/>
    <w:rsid w:val="00196562"/>
    <w:rsid w:val="00196653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4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7F"/>
    <w:rsid w:val="001A6FA9"/>
    <w:rsid w:val="001A6FE7"/>
    <w:rsid w:val="001A70EA"/>
    <w:rsid w:val="001A71A1"/>
    <w:rsid w:val="001A71ED"/>
    <w:rsid w:val="001A74A9"/>
    <w:rsid w:val="001A76DF"/>
    <w:rsid w:val="001A774B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69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CA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715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47"/>
    <w:rsid w:val="001E35A5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3F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7A4"/>
    <w:rsid w:val="001F0874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F1E"/>
    <w:rsid w:val="001F7FE5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58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C0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81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70E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4D3D"/>
    <w:rsid w:val="00224E71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0F1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9D"/>
    <w:rsid w:val="00237E15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67"/>
    <w:rsid w:val="00240CB5"/>
    <w:rsid w:val="00240CE9"/>
    <w:rsid w:val="00240D22"/>
    <w:rsid w:val="00241121"/>
    <w:rsid w:val="002411B1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15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B4A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1EB6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4EE"/>
    <w:rsid w:val="002605E2"/>
    <w:rsid w:val="0026061E"/>
    <w:rsid w:val="00260A76"/>
    <w:rsid w:val="00260C70"/>
    <w:rsid w:val="00260CB4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4F99"/>
    <w:rsid w:val="0026523F"/>
    <w:rsid w:val="0026526C"/>
    <w:rsid w:val="0026550A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500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78E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8B2"/>
    <w:rsid w:val="00275909"/>
    <w:rsid w:val="002759A6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9D5"/>
    <w:rsid w:val="00281A0D"/>
    <w:rsid w:val="00281AF5"/>
    <w:rsid w:val="00281EB0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BE1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B4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5E3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82A"/>
    <w:rsid w:val="00292B14"/>
    <w:rsid w:val="00292B92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2C6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900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DF1"/>
    <w:rsid w:val="002B4E50"/>
    <w:rsid w:val="002B5005"/>
    <w:rsid w:val="002B5488"/>
    <w:rsid w:val="002B54E8"/>
    <w:rsid w:val="002B55E8"/>
    <w:rsid w:val="002B56ED"/>
    <w:rsid w:val="002B5796"/>
    <w:rsid w:val="002B59DC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120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A64"/>
    <w:rsid w:val="002E3C3C"/>
    <w:rsid w:val="002E3E9E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49B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678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8B1"/>
    <w:rsid w:val="00307A24"/>
    <w:rsid w:val="00307B54"/>
    <w:rsid w:val="00307B59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02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E9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683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3F3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B20"/>
    <w:rsid w:val="00337B93"/>
    <w:rsid w:val="00337BC0"/>
    <w:rsid w:val="00337C8D"/>
    <w:rsid w:val="00337E81"/>
    <w:rsid w:val="00337F3F"/>
    <w:rsid w:val="003403F4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4F"/>
    <w:rsid w:val="003426EB"/>
    <w:rsid w:val="003427AE"/>
    <w:rsid w:val="003429C9"/>
    <w:rsid w:val="00342A61"/>
    <w:rsid w:val="00343009"/>
    <w:rsid w:val="003431A0"/>
    <w:rsid w:val="003433B2"/>
    <w:rsid w:val="0034345B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BB2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4C9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04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3EF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BA"/>
    <w:rsid w:val="003800CA"/>
    <w:rsid w:val="003800FA"/>
    <w:rsid w:val="00380147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FC"/>
    <w:rsid w:val="00381725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5F4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FD1"/>
    <w:rsid w:val="003950E8"/>
    <w:rsid w:val="0039526F"/>
    <w:rsid w:val="003952A4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4A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4F8"/>
    <w:rsid w:val="003A358F"/>
    <w:rsid w:val="003A37D3"/>
    <w:rsid w:val="003A37D7"/>
    <w:rsid w:val="003A38B5"/>
    <w:rsid w:val="003A392A"/>
    <w:rsid w:val="003A395D"/>
    <w:rsid w:val="003A3B00"/>
    <w:rsid w:val="003A3C08"/>
    <w:rsid w:val="003A3C79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7B"/>
    <w:rsid w:val="003A4FF1"/>
    <w:rsid w:val="003A524F"/>
    <w:rsid w:val="003A52C4"/>
    <w:rsid w:val="003A545C"/>
    <w:rsid w:val="003A5624"/>
    <w:rsid w:val="003A56BF"/>
    <w:rsid w:val="003A5753"/>
    <w:rsid w:val="003A5925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B7C"/>
    <w:rsid w:val="003A7C7A"/>
    <w:rsid w:val="003A7DEA"/>
    <w:rsid w:val="003A7EA2"/>
    <w:rsid w:val="003A7FC5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2AC"/>
    <w:rsid w:val="003B5811"/>
    <w:rsid w:val="003B5AA8"/>
    <w:rsid w:val="003B5D62"/>
    <w:rsid w:val="003B5D75"/>
    <w:rsid w:val="003B5EC9"/>
    <w:rsid w:val="003B6081"/>
    <w:rsid w:val="003B6170"/>
    <w:rsid w:val="003B62FE"/>
    <w:rsid w:val="003B6351"/>
    <w:rsid w:val="003B6572"/>
    <w:rsid w:val="003B6602"/>
    <w:rsid w:val="003B67A4"/>
    <w:rsid w:val="003B6931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AA2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877"/>
    <w:rsid w:val="003C19D1"/>
    <w:rsid w:val="003C1BB8"/>
    <w:rsid w:val="003C1DB3"/>
    <w:rsid w:val="003C1F59"/>
    <w:rsid w:val="003C1FC8"/>
    <w:rsid w:val="003C21D6"/>
    <w:rsid w:val="003C2243"/>
    <w:rsid w:val="003C225C"/>
    <w:rsid w:val="003C2352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DB5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3C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E03"/>
    <w:rsid w:val="003E2E8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B8C"/>
    <w:rsid w:val="003E3C6B"/>
    <w:rsid w:val="003E3D0B"/>
    <w:rsid w:val="003E3D18"/>
    <w:rsid w:val="003E3DC6"/>
    <w:rsid w:val="003E3F7D"/>
    <w:rsid w:val="003E3F7F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6E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EF8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064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51BE"/>
    <w:rsid w:val="00405348"/>
    <w:rsid w:val="004053AC"/>
    <w:rsid w:val="004053DC"/>
    <w:rsid w:val="00405698"/>
    <w:rsid w:val="004058FE"/>
    <w:rsid w:val="00405DD0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6ED9"/>
    <w:rsid w:val="004070C9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D1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364"/>
    <w:rsid w:val="004165A7"/>
    <w:rsid w:val="0041685E"/>
    <w:rsid w:val="0041688E"/>
    <w:rsid w:val="00416906"/>
    <w:rsid w:val="00416E3A"/>
    <w:rsid w:val="00416E91"/>
    <w:rsid w:val="00416F8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622F"/>
    <w:rsid w:val="0043623C"/>
    <w:rsid w:val="00436260"/>
    <w:rsid w:val="004362E3"/>
    <w:rsid w:val="004364B2"/>
    <w:rsid w:val="004364E1"/>
    <w:rsid w:val="004365EC"/>
    <w:rsid w:val="00436A3E"/>
    <w:rsid w:val="00436C77"/>
    <w:rsid w:val="00436D52"/>
    <w:rsid w:val="00436DA3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76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C1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D4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E13"/>
    <w:rsid w:val="00451F87"/>
    <w:rsid w:val="00451FEB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1D"/>
    <w:rsid w:val="00457799"/>
    <w:rsid w:val="0045780E"/>
    <w:rsid w:val="00457873"/>
    <w:rsid w:val="00457B8E"/>
    <w:rsid w:val="00457C18"/>
    <w:rsid w:val="00457DAD"/>
    <w:rsid w:val="00457F8F"/>
    <w:rsid w:val="00460057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46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916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7B"/>
    <w:rsid w:val="004869E5"/>
    <w:rsid w:val="00486A88"/>
    <w:rsid w:val="00486ACF"/>
    <w:rsid w:val="00486B8A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9FD"/>
    <w:rsid w:val="00487D8B"/>
    <w:rsid w:val="00487F2A"/>
    <w:rsid w:val="004900CB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1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2C4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5A9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918"/>
    <w:rsid w:val="004A4952"/>
    <w:rsid w:val="004A4994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3A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9CF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C004C"/>
    <w:rsid w:val="004C0082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D3A"/>
    <w:rsid w:val="004C2E38"/>
    <w:rsid w:val="004C2E55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727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1E"/>
    <w:rsid w:val="004C579B"/>
    <w:rsid w:val="004C579E"/>
    <w:rsid w:val="004C57C4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37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BED"/>
    <w:rsid w:val="004D4C1F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4FD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4D7B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AFA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67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8D1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E01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6F9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878"/>
    <w:rsid w:val="004F78DD"/>
    <w:rsid w:val="004F78E4"/>
    <w:rsid w:val="004F79E0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5A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32A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E8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05E"/>
    <w:rsid w:val="00510166"/>
    <w:rsid w:val="00510199"/>
    <w:rsid w:val="005101D5"/>
    <w:rsid w:val="005102B8"/>
    <w:rsid w:val="005107C1"/>
    <w:rsid w:val="0051086C"/>
    <w:rsid w:val="00510C04"/>
    <w:rsid w:val="00510E5A"/>
    <w:rsid w:val="00510F3B"/>
    <w:rsid w:val="0051109F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CA2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02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6C6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A9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67"/>
    <w:rsid w:val="005263B7"/>
    <w:rsid w:val="00526582"/>
    <w:rsid w:val="0052666D"/>
    <w:rsid w:val="005266C3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E88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A7E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DD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0D"/>
    <w:rsid w:val="0053735B"/>
    <w:rsid w:val="00537662"/>
    <w:rsid w:val="005376F8"/>
    <w:rsid w:val="00537720"/>
    <w:rsid w:val="00537844"/>
    <w:rsid w:val="005379FB"/>
    <w:rsid w:val="00537DAF"/>
    <w:rsid w:val="00537F5F"/>
    <w:rsid w:val="00537F93"/>
    <w:rsid w:val="0054050A"/>
    <w:rsid w:val="00540648"/>
    <w:rsid w:val="005407D8"/>
    <w:rsid w:val="00540C8B"/>
    <w:rsid w:val="00540DD3"/>
    <w:rsid w:val="00540E6B"/>
    <w:rsid w:val="00540E7A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4A"/>
    <w:rsid w:val="005475DF"/>
    <w:rsid w:val="00547990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4057"/>
    <w:rsid w:val="005542EA"/>
    <w:rsid w:val="00554492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96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CF"/>
    <w:rsid w:val="00562816"/>
    <w:rsid w:val="00562939"/>
    <w:rsid w:val="00562A62"/>
    <w:rsid w:val="00562AAC"/>
    <w:rsid w:val="00562CC0"/>
    <w:rsid w:val="00562CEC"/>
    <w:rsid w:val="00562D6F"/>
    <w:rsid w:val="00562FC2"/>
    <w:rsid w:val="00562FE9"/>
    <w:rsid w:val="005630EA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8FA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BD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E"/>
    <w:rsid w:val="00575BBD"/>
    <w:rsid w:val="00575C5E"/>
    <w:rsid w:val="005760D9"/>
    <w:rsid w:val="00576152"/>
    <w:rsid w:val="005764BE"/>
    <w:rsid w:val="0057652D"/>
    <w:rsid w:val="005766C6"/>
    <w:rsid w:val="005766D5"/>
    <w:rsid w:val="005767EE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950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4DD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7B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0F7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2C"/>
    <w:rsid w:val="005A3459"/>
    <w:rsid w:val="005A346C"/>
    <w:rsid w:val="005A3615"/>
    <w:rsid w:val="005A36A7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CE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6A7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9B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2A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AF0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28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03"/>
    <w:rsid w:val="005D5642"/>
    <w:rsid w:val="005D57A0"/>
    <w:rsid w:val="005D5A6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512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997"/>
    <w:rsid w:val="005E4ADB"/>
    <w:rsid w:val="005E4BD6"/>
    <w:rsid w:val="005E4E2D"/>
    <w:rsid w:val="005E5047"/>
    <w:rsid w:val="005E506B"/>
    <w:rsid w:val="005E50E0"/>
    <w:rsid w:val="005E51A6"/>
    <w:rsid w:val="005E53D0"/>
    <w:rsid w:val="005E5474"/>
    <w:rsid w:val="005E56D5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CED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631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8CB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26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4CF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223"/>
    <w:rsid w:val="006162FC"/>
    <w:rsid w:val="0061645F"/>
    <w:rsid w:val="00616472"/>
    <w:rsid w:val="00616566"/>
    <w:rsid w:val="00616568"/>
    <w:rsid w:val="0061662F"/>
    <w:rsid w:val="00616649"/>
    <w:rsid w:val="00616741"/>
    <w:rsid w:val="0061689C"/>
    <w:rsid w:val="006169C6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6C"/>
    <w:rsid w:val="00624B84"/>
    <w:rsid w:val="00624C63"/>
    <w:rsid w:val="00624D9F"/>
    <w:rsid w:val="00624EA0"/>
    <w:rsid w:val="00624EEB"/>
    <w:rsid w:val="006250A3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5F68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3A5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7E"/>
    <w:rsid w:val="00642E88"/>
    <w:rsid w:val="00642E92"/>
    <w:rsid w:val="00642FFB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A4C"/>
    <w:rsid w:val="00646A75"/>
    <w:rsid w:val="00646A89"/>
    <w:rsid w:val="00646B91"/>
    <w:rsid w:val="00646BB5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AF5"/>
    <w:rsid w:val="00652D7B"/>
    <w:rsid w:val="00652DD2"/>
    <w:rsid w:val="00652F49"/>
    <w:rsid w:val="00653075"/>
    <w:rsid w:val="006530C0"/>
    <w:rsid w:val="006534DF"/>
    <w:rsid w:val="006534FA"/>
    <w:rsid w:val="0065356A"/>
    <w:rsid w:val="006537C5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5E51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C31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F46"/>
    <w:rsid w:val="00674001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86"/>
    <w:rsid w:val="00682CDF"/>
    <w:rsid w:val="00682CE9"/>
    <w:rsid w:val="00682DD9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DE3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30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6D6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7BE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AC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4F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66E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4F75"/>
    <w:rsid w:val="006B50EE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0E5"/>
    <w:rsid w:val="006C0200"/>
    <w:rsid w:val="006C0270"/>
    <w:rsid w:val="006C0287"/>
    <w:rsid w:val="006C0316"/>
    <w:rsid w:val="006C03F0"/>
    <w:rsid w:val="006C043D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EC8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16C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4FAF"/>
    <w:rsid w:val="006D5125"/>
    <w:rsid w:val="006D5137"/>
    <w:rsid w:val="006D51F1"/>
    <w:rsid w:val="006D5233"/>
    <w:rsid w:val="006D527F"/>
    <w:rsid w:val="006D5312"/>
    <w:rsid w:val="006D53C8"/>
    <w:rsid w:val="006D541F"/>
    <w:rsid w:val="006D55D3"/>
    <w:rsid w:val="006D57CD"/>
    <w:rsid w:val="006D58D7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2A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970"/>
    <w:rsid w:val="006E4C9C"/>
    <w:rsid w:val="006E4D2B"/>
    <w:rsid w:val="006E4E2E"/>
    <w:rsid w:val="006E5075"/>
    <w:rsid w:val="006E5076"/>
    <w:rsid w:val="006E50E0"/>
    <w:rsid w:val="006E50EA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46E"/>
    <w:rsid w:val="00703589"/>
    <w:rsid w:val="007035D7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BC9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8E5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C60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44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8B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BE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0A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0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726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37E0F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2B"/>
    <w:rsid w:val="00744AAF"/>
    <w:rsid w:val="00744B0C"/>
    <w:rsid w:val="00744B2F"/>
    <w:rsid w:val="00744C63"/>
    <w:rsid w:val="00744D16"/>
    <w:rsid w:val="00744F5E"/>
    <w:rsid w:val="00745140"/>
    <w:rsid w:val="007452DB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4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E89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6B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EEF"/>
    <w:rsid w:val="00766F6D"/>
    <w:rsid w:val="00766F9A"/>
    <w:rsid w:val="00766FEE"/>
    <w:rsid w:val="00767099"/>
    <w:rsid w:val="0076717D"/>
    <w:rsid w:val="007673E8"/>
    <w:rsid w:val="00767734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EE"/>
    <w:rsid w:val="00775BF5"/>
    <w:rsid w:val="00775C01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D4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68"/>
    <w:rsid w:val="00792F94"/>
    <w:rsid w:val="00793002"/>
    <w:rsid w:val="007930BA"/>
    <w:rsid w:val="007930D5"/>
    <w:rsid w:val="00793124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4DCA"/>
    <w:rsid w:val="007950A8"/>
    <w:rsid w:val="007950D2"/>
    <w:rsid w:val="00795154"/>
    <w:rsid w:val="0079523B"/>
    <w:rsid w:val="0079529C"/>
    <w:rsid w:val="0079533E"/>
    <w:rsid w:val="0079542F"/>
    <w:rsid w:val="00795456"/>
    <w:rsid w:val="00795486"/>
    <w:rsid w:val="007955F5"/>
    <w:rsid w:val="0079573C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07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D90"/>
    <w:rsid w:val="007A3FFC"/>
    <w:rsid w:val="007A4009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0"/>
    <w:rsid w:val="007A58BF"/>
    <w:rsid w:val="007A5A50"/>
    <w:rsid w:val="007A5C16"/>
    <w:rsid w:val="007A5D5E"/>
    <w:rsid w:val="007A5E6F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5EC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19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21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59F"/>
    <w:rsid w:val="007C76C9"/>
    <w:rsid w:val="007C7876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7FD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03"/>
    <w:rsid w:val="007E3B4F"/>
    <w:rsid w:val="007E3B5A"/>
    <w:rsid w:val="007E3C00"/>
    <w:rsid w:val="007E3E99"/>
    <w:rsid w:val="007E3EC7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8A1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B77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600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868"/>
    <w:rsid w:val="00803C44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8AA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6F5"/>
    <w:rsid w:val="00811783"/>
    <w:rsid w:val="008117F3"/>
    <w:rsid w:val="00811B18"/>
    <w:rsid w:val="00811B48"/>
    <w:rsid w:val="00811BA6"/>
    <w:rsid w:val="00811C87"/>
    <w:rsid w:val="0081207A"/>
    <w:rsid w:val="00812111"/>
    <w:rsid w:val="008121BB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6D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76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1044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31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3CB7"/>
    <w:rsid w:val="00823FE1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0B"/>
    <w:rsid w:val="00826E1B"/>
    <w:rsid w:val="00826E82"/>
    <w:rsid w:val="0082726F"/>
    <w:rsid w:val="008272F9"/>
    <w:rsid w:val="008273E7"/>
    <w:rsid w:val="0082759C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E9E"/>
    <w:rsid w:val="00841FF3"/>
    <w:rsid w:val="0084214D"/>
    <w:rsid w:val="008421C6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573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12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55F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92"/>
    <w:rsid w:val="00855F06"/>
    <w:rsid w:val="00855FA5"/>
    <w:rsid w:val="0085607D"/>
    <w:rsid w:val="008561C0"/>
    <w:rsid w:val="00856212"/>
    <w:rsid w:val="00856243"/>
    <w:rsid w:val="0085633E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E37"/>
    <w:rsid w:val="00860F12"/>
    <w:rsid w:val="00860FDA"/>
    <w:rsid w:val="008610D8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21D"/>
    <w:rsid w:val="0086738D"/>
    <w:rsid w:val="0086741A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0A0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22"/>
    <w:rsid w:val="008737E6"/>
    <w:rsid w:val="00873875"/>
    <w:rsid w:val="008739F2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625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0DC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863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2FDB"/>
    <w:rsid w:val="008A33C8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EB1"/>
    <w:rsid w:val="008A3F12"/>
    <w:rsid w:val="008A42C2"/>
    <w:rsid w:val="008A441F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1BD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39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7"/>
    <w:rsid w:val="008C6D09"/>
    <w:rsid w:val="008C6D3F"/>
    <w:rsid w:val="008C6E36"/>
    <w:rsid w:val="008C6E61"/>
    <w:rsid w:val="008C6FC0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7D8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6F8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400"/>
    <w:rsid w:val="008D45CC"/>
    <w:rsid w:val="008D46F4"/>
    <w:rsid w:val="008D4B1C"/>
    <w:rsid w:val="008D4B73"/>
    <w:rsid w:val="008D4C53"/>
    <w:rsid w:val="008D4CE4"/>
    <w:rsid w:val="008D4E94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80D"/>
    <w:rsid w:val="008E08C5"/>
    <w:rsid w:val="008E0AE6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B2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26D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22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E8"/>
    <w:rsid w:val="00900698"/>
    <w:rsid w:val="009006E7"/>
    <w:rsid w:val="009007FD"/>
    <w:rsid w:val="00900872"/>
    <w:rsid w:val="009008E8"/>
    <w:rsid w:val="00900D5B"/>
    <w:rsid w:val="00900E8C"/>
    <w:rsid w:val="00900E99"/>
    <w:rsid w:val="00900E9D"/>
    <w:rsid w:val="00900F60"/>
    <w:rsid w:val="00900FFD"/>
    <w:rsid w:val="00901156"/>
    <w:rsid w:val="0090121C"/>
    <w:rsid w:val="0090123A"/>
    <w:rsid w:val="00901432"/>
    <w:rsid w:val="00901435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053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CE7"/>
    <w:rsid w:val="00910EE5"/>
    <w:rsid w:val="00910EFE"/>
    <w:rsid w:val="0091114D"/>
    <w:rsid w:val="00911278"/>
    <w:rsid w:val="0091130D"/>
    <w:rsid w:val="00911383"/>
    <w:rsid w:val="009114B5"/>
    <w:rsid w:val="009115CD"/>
    <w:rsid w:val="009116EB"/>
    <w:rsid w:val="00911734"/>
    <w:rsid w:val="00911783"/>
    <w:rsid w:val="009117A5"/>
    <w:rsid w:val="0091187A"/>
    <w:rsid w:val="00911950"/>
    <w:rsid w:val="0091198C"/>
    <w:rsid w:val="00911A99"/>
    <w:rsid w:val="00911BD9"/>
    <w:rsid w:val="00911CF5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B35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43D"/>
    <w:rsid w:val="00930661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5D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CAD"/>
    <w:rsid w:val="00936D0D"/>
    <w:rsid w:val="00936EE8"/>
    <w:rsid w:val="00936F3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0B8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9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4D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2FD4"/>
    <w:rsid w:val="0096304D"/>
    <w:rsid w:val="0096305E"/>
    <w:rsid w:val="00963254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37F"/>
    <w:rsid w:val="0097059D"/>
    <w:rsid w:val="009705F5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7A2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35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1A5"/>
    <w:rsid w:val="00984229"/>
    <w:rsid w:val="00984234"/>
    <w:rsid w:val="00984263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936"/>
    <w:rsid w:val="009B0D23"/>
    <w:rsid w:val="009B0F44"/>
    <w:rsid w:val="009B0FC1"/>
    <w:rsid w:val="009B1107"/>
    <w:rsid w:val="009B115C"/>
    <w:rsid w:val="009B1265"/>
    <w:rsid w:val="009B1288"/>
    <w:rsid w:val="009B12F7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12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00F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CE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77A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4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40"/>
    <w:rsid w:val="009E191D"/>
    <w:rsid w:val="009E197C"/>
    <w:rsid w:val="009E19C9"/>
    <w:rsid w:val="009E1B34"/>
    <w:rsid w:val="009E1D25"/>
    <w:rsid w:val="009E20E4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42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38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205"/>
    <w:rsid w:val="00A0228B"/>
    <w:rsid w:val="00A02298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1C5"/>
    <w:rsid w:val="00A11298"/>
    <w:rsid w:val="00A11359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1F4C"/>
    <w:rsid w:val="00A11F51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6E77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B60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AB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ABF"/>
    <w:rsid w:val="00A46BBF"/>
    <w:rsid w:val="00A46C05"/>
    <w:rsid w:val="00A46C62"/>
    <w:rsid w:val="00A46C80"/>
    <w:rsid w:val="00A46E0D"/>
    <w:rsid w:val="00A46E2F"/>
    <w:rsid w:val="00A46F45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BA7"/>
    <w:rsid w:val="00A52CA0"/>
    <w:rsid w:val="00A52E02"/>
    <w:rsid w:val="00A52F26"/>
    <w:rsid w:val="00A5322A"/>
    <w:rsid w:val="00A53781"/>
    <w:rsid w:val="00A537AC"/>
    <w:rsid w:val="00A53D51"/>
    <w:rsid w:val="00A53D7F"/>
    <w:rsid w:val="00A53FC5"/>
    <w:rsid w:val="00A54090"/>
    <w:rsid w:val="00A540FD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7F2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09"/>
    <w:rsid w:val="00A606A2"/>
    <w:rsid w:val="00A606DB"/>
    <w:rsid w:val="00A606FE"/>
    <w:rsid w:val="00A6077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BFC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DC8"/>
    <w:rsid w:val="00A65E19"/>
    <w:rsid w:val="00A65F4B"/>
    <w:rsid w:val="00A65F74"/>
    <w:rsid w:val="00A661C4"/>
    <w:rsid w:val="00A66262"/>
    <w:rsid w:val="00A6634F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7096"/>
    <w:rsid w:val="00A67160"/>
    <w:rsid w:val="00A672A4"/>
    <w:rsid w:val="00A672C2"/>
    <w:rsid w:val="00A673A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3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5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79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40E1"/>
    <w:rsid w:val="00A9426E"/>
    <w:rsid w:val="00A94441"/>
    <w:rsid w:val="00A945CD"/>
    <w:rsid w:val="00A94A75"/>
    <w:rsid w:val="00A94AC8"/>
    <w:rsid w:val="00A94E0B"/>
    <w:rsid w:val="00A95025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9E"/>
    <w:rsid w:val="00AC0A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538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09F"/>
    <w:rsid w:val="00AC41CE"/>
    <w:rsid w:val="00AC41D2"/>
    <w:rsid w:val="00AC422D"/>
    <w:rsid w:val="00AC446C"/>
    <w:rsid w:val="00AC44F6"/>
    <w:rsid w:val="00AC45F2"/>
    <w:rsid w:val="00AC48FC"/>
    <w:rsid w:val="00AC493A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11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9A"/>
    <w:rsid w:val="00AE647D"/>
    <w:rsid w:val="00AE654D"/>
    <w:rsid w:val="00AE6647"/>
    <w:rsid w:val="00AE664A"/>
    <w:rsid w:val="00AE66FD"/>
    <w:rsid w:val="00AE683E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05"/>
    <w:rsid w:val="00AF4395"/>
    <w:rsid w:val="00AF4428"/>
    <w:rsid w:val="00AF475E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CD9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701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226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3EF6"/>
    <w:rsid w:val="00B0410D"/>
    <w:rsid w:val="00B04623"/>
    <w:rsid w:val="00B0496C"/>
    <w:rsid w:val="00B049A7"/>
    <w:rsid w:val="00B049B0"/>
    <w:rsid w:val="00B049E2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546"/>
    <w:rsid w:val="00B07603"/>
    <w:rsid w:val="00B07646"/>
    <w:rsid w:val="00B0766F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F0C"/>
    <w:rsid w:val="00B11094"/>
    <w:rsid w:val="00B110A2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778"/>
    <w:rsid w:val="00B167A3"/>
    <w:rsid w:val="00B16808"/>
    <w:rsid w:val="00B168A7"/>
    <w:rsid w:val="00B169BA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E7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2F74"/>
    <w:rsid w:val="00B23559"/>
    <w:rsid w:val="00B23644"/>
    <w:rsid w:val="00B236D1"/>
    <w:rsid w:val="00B23888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07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25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6C"/>
    <w:rsid w:val="00B356BB"/>
    <w:rsid w:val="00B356CA"/>
    <w:rsid w:val="00B35909"/>
    <w:rsid w:val="00B35A0B"/>
    <w:rsid w:val="00B35A86"/>
    <w:rsid w:val="00B35AD1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377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2F11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37"/>
    <w:rsid w:val="00B4498E"/>
    <w:rsid w:val="00B44D84"/>
    <w:rsid w:val="00B44E44"/>
    <w:rsid w:val="00B44E66"/>
    <w:rsid w:val="00B44F5B"/>
    <w:rsid w:val="00B44F60"/>
    <w:rsid w:val="00B45098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C9A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3EB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23"/>
    <w:rsid w:val="00B6219E"/>
    <w:rsid w:val="00B62268"/>
    <w:rsid w:val="00B622EA"/>
    <w:rsid w:val="00B62434"/>
    <w:rsid w:val="00B62546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5F2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3F9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CF0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0E7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97EA7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05D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27"/>
    <w:rsid w:val="00BB1073"/>
    <w:rsid w:val="00BB1163"/>
    <w:rsid w:val="00BB11F9"/>
    <w:rsid w:val="00BB1221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B7F59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95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37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A5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D19"/>
    <w:rsid w:val="00BE1E1A"/>
    <w:rsid w:val="00BE1E6B"/>
    <w:rsid w:val="00BE1E7C"/>
    <w:rsid w:val="00BE22C0"/>
    <w:rsid w:val="00BE2372"/>
    <w:rsid w:val="00BE23DB"/>
    <w:rsid w:val="00BE246A"/>
    <w:rsid w:val="00BE2568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2FFA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E79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54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C75"/>
    <w:rsid w:val="00BE7D1A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17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5"/>
    <w:rsid w:val="00BF79E6"/>
    <w:rsid w:val="00BF7BB8"/>
    <w:rsid w:val="00BF7CBA"/>
    <w:rsid w:val="00BF7D3D"/>
    <w:rsid w:val="00BF7DC8"/>
    <w:rsid w:val="00BF7DF3"/>
    <w:rsid w:val="00BF7F02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5AD"/>
    <w:rsid w:val="00C02618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0D4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66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244"/>
    <w:rsid w:val="00C17319"/>
    <w:rsid w:val="00C1735B"/>
    <w:rsid w:val="00C173B4"/>
    <w:rsid w:val="00C174E8"/>
    <w:rsid w:val="00C17630"/>
    <w:rsid w:val="00C176E5"/>
    <w:rsid w:val="00C1788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4B"/>
    <w:rsid w:val="00C25AF0"/>
    <w:rsid w:val="00C25B63"/>
    <w:rsid w:val="00C25DBD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5F"/>
    <w:rsid w:val="00C36272"/>
    <w:rsid w:val="00C365CA"/>
    <w:rsid w:val="00C3675E"/>
    <w:rsid w:val="00C36762"/>
    <w:rsid w:val="00C36847"/>
    <w:rsid w:val="00C368E6"/>
    <w:rsid w:val="00C36A4F"/>
    <w:rsid w:val="00C36A52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9F2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874"/>
    <w:rsid w:val="00C448DA"/>
    <w:rsid w:val="00C44B3B"/>
    <w:rsid w:val="00C44B53"/>
    <w:rsid w:val="00C44B82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BEB"/>
    <w:rsid w:val="00C45C3F"/>
    <w:rsid w:val="00C45E87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1BE4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E7F"/>
    <w:rsid w:val="00C52F5F"/>
    <w:rsid w:val="00C531CB"/>
    <w:rsid w:val="00C532A0"/>
    <w:rsid w:val="00C53406"/>
    <w:rsid w:val="00C53424"/>
    <w:rsid w:val="00C5347A"/>
    <w:rsid w:val="00C534F6"/>
    <w:rsid w:val="00C536D8"/>
    <w:rsid w:val="00C5389A"/>
    <w:rsid w:val="00C53CDD"/>
    <w:rsid w:val="00C53ECE"/>
    <w:rsid w:val="00C5408D"/>
    <w:rsid w:val="00C542B3"/>
    <w:rsid w:val="00C5435D"/>
    <w:rsid w:val="00C54508"/>
    <w:rsid w:val="00C5451F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4F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3BA"/>
    <w:rsid w:val="00C613CD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81F"/>
    <w:rsid w:val="00C678F5"/>
    <w:rsid w:val="00C67934"/>
    <w:rsid w:val="00C67A04"/>
    <w:rsid w:val="00C67A69"/>
    <w:rsid w:val="00C67B88"/>
    <w:rsid w:val="00C67BE1"/>
    <w:rsid w:val="00C67D07"/>
    <w:rsid w:val="00C67F5E"/>
    <w:rsid w:val="00C700A1"/>
    <w:rsid w:val="00C7029A"/>
    <w:rsid w:val="00C70697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86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27B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276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C16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E67"/>
    <w:rsid w:val="00C86F2B"/>
    <w:rsid w:val="00C86F6A"/>
    <w:rsid w:val="00C8746E"/>
    <w:rsid w:val="00C87485"/>
    <w:rsid w:val="00C87534"/>
    <w:rsid w:val="00C87650"/>
    <w:rsid w:val="00C877DF"/>
    <w:rsid w:val="00C879FD"/>
    <w:rsid w:val="00C87A2B"/>
    <w:rsid w:val="00C87D4F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64B"/>
    <w:rsid w:val="00CB0705"/>
    <w:rsid w:val="00CB07D2"/>
    <w:rsid w:val="00CB0904"/>
    <w:rsid w:val="00CB0973"/>
    <w:rsid w:val="00CB09D8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298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CD"/>
    <w:rsid w:val="00CC16DB"/>
    <w:rsid w:val="00CC1729"/>
    <w:rsid w:val="00CC19F4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36"/>
    <w:rsid w:val="00CC3D53"/>
    <w:rsid w:val="00CC3DD1"/>
    <w:rsid w:val="00CC3DD4"/>
    <w:rsid w:val="00CC3F83"/>
    <w:rsid w:val="00CC40F7"/>
    <w:rsid w:val="00CC435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870"/>
    <w:rsid w:val="00CD397E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B7"/>
    <w:rsid w:val="00CD7EC9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5A3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20DC"/>
    <w:rsid w:val="00CF2211"/>
    <w:rsid w:val="00CF2258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6A4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E84"/>
    <w:rsid w:val="00CF5FDA"/>
    <w:rsid w:val="00CF62D9"/>
    <w:rsid w:val="00CF637E"/>
    <w:rsid w:val="00CF638B"/>
    <w:rsid w:val="00CF6474"/>
    <w:rsid w:val="00CF6575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D5C"/>
    <w:rsid w:val="00D12D8B"/>
    <w:rsid w:val="00D12DA6"/>
    <w:rsid w:val="00D12F92"/>
    <w:rsid w:val="00D13111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0AE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F0"/>
    <w:rsid w:val="00D209FF"/>
    <w:rsid w:val="00D20ABE"/>
    <w:rsid w:val="00D20CB0"/>
    <w:rsid w:val="00D20CEB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9C5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5EED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9E3"/>
    <w:rsid w:val="00D37BA2"/>
    <w:rsid w:val="00D37F37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AA0"/>
    <w:rsid w:val="00D44C44"/>
    <w:rsid w:val="00D44CD0"/>
    <w:rsid w:val="00D44D48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70"/>
    <w:rsid w:val="00D460C4"/>
    <w:rsid w:val="00D4648C"/>
    <w:rsid w:val="00D4653E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003"/>
    <w:rsid w:val="00D5033C"/>
    <w:rsid w:val="00D50792"/>
    <w:rsid w:val="00D5083B"/>
    <w:rsid w:val="00D50B38"/>
    <w:rsid w:val="00D50B43"/>
    <w:rsid w:val="00D50C04"/>
    <w:rsid w:val="00D50CD1"/>
    <w:rsid w:val="00D50DED"/>
    <w:rsid w:val="00D50F47"/>
    <w:rsid w:val="00D51131"/>
    <w:rsid w:val="00D51203"/>
    <w:rsid w:val="00D5139D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5F5"/>
    <w:rsid w:val="00D567CF"/>
    <w:rsid w:val="00D568F7"/>
    <w:rsid w:val="00D56979"/>
    <w:rsid w:val="00D56D22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AC9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DB3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4F7"/>
    <w:rsid w:val="00D7350B"/>
    <w:rsid w:val="00D73544"/>
    <w:rsid w:val="00D737B8"/>
    <w:rsid w:val="00D737DA"/>
    <w:rsid w:val="00D73826"/>
    <w:rsid w:val="00D7394F"/>
    <w:rsid w:val="00D73B75"/>
    <w:rsid w:val="00D73E0E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6FD"/>
    <w:rsid w:val="00D907B7"/>
    <w:rsid w:val="00D907C2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25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48F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33E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0B3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5CA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991"/>
    <w:rsid w:val="00DC2CF9"/>
    <w:rsid w:val="00DC2D72"/>
    <w:rsid w:val="00DC2DF1"/>
    <w:rsid w:val="00DC2E43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0C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9D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3F4"/>
    <w:rsid w:val="00DD53FB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2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1EA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FB0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8A"/>
    <w:rsid w:val="00DF07D8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A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C0"/>
    <w:rsid w:val="00E367E4"/>
    <w:rsid w:val="00E36CC9"/>
    <w:rsid w:val="00E36DD5"/>
    <w:rsid w:val="00E36E3E"/>
    <w:rsid w:val="00E36FA7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100"/>
    <w:rsid w:val="00E40214"/>
    <w:rsid w:val="00E403A7"/>
    <w:rsid w:val="00E40449"/>
    <w:rsid w:val="00E405AA"/>
    <w:rsid w:val="00E406D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75D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3D0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9B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47EBC"/>
    <w:rsid w:val="00E5003E"/>
    <w:rsid w:val="00E502A0"/>
    <w:rsid w:val="00E50382"/>
    <w:rsid w:val="00E50671"/>
    <w:rsid w:val="00E506B6"/>
    <w:rsid w:val="00E5072D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C0"/>
    <w:rsid w:val="00E535DA"/>
    <w:rsid w:val="00E53702"/>
    <w:rsid w:val="00E537C0"/>
    <w:rsid w:val="00E53900"/>
    <w:rsid w:val="00E53A1F"/>
    <w:rsid w:val="00E53F2D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EBA"/>
    <w:rsid w:val="00E55F9B"/>
    <w:rsid w:val="00E560D9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3B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52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767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192"/>
    <w:rsid w:val="00E75368"/>
    <w:rsid w:val="00E75415"/>
    <w:rsid w:val="00E75491"/>
    <w:rsid w:val="00E754EA"/>
    <w:rsid w:val="00E756BD"/>
    <w:rsid w:val="00E75818"/>
    <w:rsid w:val="00E75942"/>
    <w:rsid w:val="00E75C41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7F9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5EAB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888"/>
    <w:rsid w:val="00EA2B30"/>
    <w:rsid w:val="00EA2B9C"/>
    <w:rsid w:val="00EA2C73"/>
    <w:rsid w:val="00EA2D27"/>
    <w:rsid w:val="00EA2DC2"/>
    <w:rsid w:val="00EA3217"/>
    <w:rsid w:val="00EA32AA"/>
    <w:rsid w:val="00EA338E"/>
    <w:rsid w:val="00EA3695"/>
    <w:rsid w:val="00EA36EF"/>
    <w:rsid w:val="00EA3DB7"/>
    <w:rsid w:val="00EA3F37"/>
    <w:rsid w:val="00EA3FD8"/>
    <w:rsid w:val="00EA406C"/>
    <w:rsid w:val="00EA40A2"/>
    <w:rsid w:val="00EA40BA"/>
    <w:rsid w:val="00EA40C7"/>
    <w:rsid w:val="00EA41C6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2E9"/>
    <w:rsid w:val="00EA550C"/>
    <w:rsid w:val="00EA55CE"/>
    <w:rsid w:val="00EA565F"/>
    <w:rsid w:val="00EA577C"/>
    <w:rsid w:val="00EA5832"/>
    <w:rsid w:val="00EA5878"/>
    <w:rsid w:val="00EA589A"/>
    <w:rsid w:val="00EA5B2A"/>
    <w:rsid w:val="00EA5E53"/>
    <w:rsid w:val="00EA5E75"/>
    <w:rsid w:val="00EA5EF1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B6"/>
    <w:rsid w:val="00EB2998"/>
    <w:rsid w:val="00EB2C9F"/>
    <w:rsid w:val="00EB2CCF"/>
    <w:rsid w:val="00EB2EF0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C1A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719"/>
    <w:rsid w:val="00EB69E6"/>
    <w:rsid w:val="00EB6A08"/>
    <w:rsid w:val="00EB6AA6"/>
    <w:rsid w:val="00EB6AA9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4C0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74C"/>
    <w:rsid w:val="00F00885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2105"/>
    <w:rsid w:val="00F022AE"/>
    <w:rsid w:val="00F02379"/>
    <w:rsid w:val="00F024F6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4E9B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04"/>
    <w:rsid w:val="00F07976"/>
    <w:rsid w:val="00F07990"/>
    <w:rsid w:val="00F079E3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1F57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47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EC0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EC7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B7A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37FD7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69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7A4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D6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A4"/>
    <w:rsid w:val="00F71EF7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3E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CC"/>
    <w:rsid w:val="00F80439"/>
    <w:rsid w:val="00F8045A"/>
    <w:rsid w:val="00F804B8"/>
    <w:rsid w:val="00F80708"/>
    <w:rsid w:val="00F80864"/>
    <w:rsid w:val="00F80953"/>
    <w:rsid w:val="00F809CB"/>
    <w:rsid w:val="00F80C1F"/>
    <w:rsid w:val="00F80F92"/>
    <w:rsid w:val="00F81045"/>
    <w:rsid w:val="00F810C4"/>
    <w:rsid w:val="00F810EA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BC"/>
    <w:rsid w:val="00F82E16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3AB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2B9"/>
    <w:rsid w:val="00FA13E6"/>
    <w:rsid w:val="00FA1451"/>
    <w:rsid w:val="00FA1585"/>
    <w:rsid w:val="00FA15BE"/>
    <w:rsid w:val="00FA1691"/>
    <w:rsid w:val="00FA17B0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D19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B61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4E"/>
    <w:rsid w:val="00FB64AF"/>
    <w:rsid w:val="00FB64F7"/>
    <w:rsid w:val="00FB656F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2B4"/>
    <w:rsid w:val="00FC02BD"/>
    <w:rsid w:val="00FC04A8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9A6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4A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993"/>
    <w:rsid w:val="00FE1A2E"/>
    <w:rsid w:val="00FE1AB8"/>
    <w:rsid w:val="00FE1ACC"/>
    <w:rsid w:val="00FE1AFC"/>
    <w:rsid w:val="00FE1C97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397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  <w15:docId w15:val="{38AA3E00-35E9-415E-B4AF-AA0689C8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10300</TotalTime>
  <Pages>27</Pages>
  <Words>4097</Words>
  <Characters>23356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Nutcha, Tungborwornphan</cp:lastModifiedBy>
  <cp:revision>1862</cp:revision>
  <cp:lastPrinted>2023-05-11T02:41:00Z</cp:lastPrinted>
  <dcterms:created xsi:type="dcterms:W3CDTF">2022-04-26T14:00:00Z</dcterms:created>
  <dcterms:modified xsi:type="dcterms:W3CDTF">2023-05-11T09:21:00Z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