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10A68047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8C6C6C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8C6C6C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8C6C6C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572CFCA6" w:rsidR="001041C2" w:rsidRPr="008C6C6C" w:rsidRDefault="000264CB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lang w:val="th-TH"/>
        </w:rPr>
      </w:pPr>
      <w:r w:rsidRPr="008C6C6C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งบการเงินระหว่างกาลแบบย่อ</w:t>
      </w:r>
    </w:p>
    <w:p w14:paraId="73E55E7E" w14:textId="72EC5B7E" w:rsidR="000264CB" w:rsidRPr="008C6C6C" w:rsidRDefault="000264CB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8C6C6C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91EA6" w:rsidRPr="008C6C6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C6C6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51702" w:rsidRPr="008C6C6C">
        <w:rPr>
          <w:rFonts w:ascii="Angsana New" w:hAnsi="Angsana New"/>
          <w:sz w:val="32"/>
          <w:szCs w:val="32"/>
        </w:rPr>
        <w:t>31</w:t>
      </w:r>
      <w:r w:rsidRPr="008C6C6C">
        <w:rPr>
          <w:rFonts w:ascii="Angsana New" w:hAnsi="Angsana New"/>
          <w:sz w:val="32"/>
          <w:szCs w:val="32"/>
        </w:rPr>
        <w:t xml:space="preserve"> </w:t>
      </w:r>
      <w:r w:rsidR="00341A89" w:rsidRPr="008C6C6C">
        <w:rPr>
          <w:rFonts w:ascii="Angsana New" w:hAnsi="Angsana New" w:hint="cs"/>
          <w:sz w:val="32"/>
          <w:szCs w:val="32"/>
          <w:cs/>
        </w:rPr>
        <w:t>มีนา</w:t>
      </w:r>
      <w:r w:rsidRPr="008C6C6C">
        <w:rPr>
          <w:rFonts w:ascii="Angsana New" w:hAnsi="Angsana New"/>
          <w:sz w:val="32"/>
          <w:szCs w:val="32"/>
          <w:cs/>
        </w:rPr>
        <w:t xml:space="preserve">คม </w:t>
      </w:r>
      <w:r w:rsidR="00551702" w:rsidRPr="008C6C6C">
        <w:rPr>
          <w:rFonts w:ascii="Angsana New" w:hAnsi="Angsana New"/>
          <w:sz w:val="32"/>
          <w:szCs w:val="32"/>
        </w:rPr>
        <w:t>2566</w:t>
      </w:r>
    </w:p>
    <w:p w14:paraId="7FAA45C8" w14:textId="77777777" w:rsidR="00EE4483" w:rsidRPr="008C6C6C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C6C6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213A1955" w:rsidR="00EE4483" w:rsidRPr="008C6C6C" w:rsidRDefault="000264CB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C6C6C">
        <w:rPr>
          <w:rFonts w:asciiTheme="majorBidi" w:hAnsi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82947D" w14:textId="77777777" w:rsidR="00584F28" w:rsidRPr="008C6C6C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8C6C6C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8C6C6C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8C6C6C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8C6C6C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8C6C6C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8C6C6C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8C6C6C" w:rsidRDefault="00584F28" w:rsidP="00F571AC">
      <w:pPr>
        <w:rPr>
          <w:sz w:val="28"/>
          <w:szCs w:val="28"/>
          <w:lang w:val="en-GB"/>
        </w:rPr>
        <w:sectPr w:rsidR="00584F28" w:rsidRPr="008C6C6C" w:rsidSect="00584F28">
          <w:headerReference w:type="default" r:id="rId11"/>
          <w:footerReference w:type="default" r:id="rId12"/>
          <w:headerReference w:type="first" r:id="rId13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8C6C6C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8C6C6C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3BD5DB64" w:rsidR="00B4089C" w:rsidRPr="008C6C6C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64E524A" w14:textId="55B794E2" w:rsidR="004C2AE8" w:rsidRPr="008C6C6C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ED77E2F" w14:textId="77777777" w:rsidR="004C2AE8" w:rsidRPr="008C6C6C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10FDEEFF" w:rsidR="006E44B2" w:rsidRPr="008C6C6C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8C6C6C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8C6C6C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8C6C6C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8C6C6C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8C6C6C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C6C6C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8C6C6C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217DA1F0" w14:textId="184FBE5D" w:rsidR="00341A89" w:rsidRPr="008C6C6C" w:rsidRDefault="00341A89" w:rsidP="00341A8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ณ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วันที่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งบกำไร</w:t>
      </w:r>
      <w:r w:rsidRPr="008C6C6C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551702" w:rsidRPr="008C6C6C">
        <w:rPr>
          <w:rFonts w:ascii="Angsana New" w:hAnsi="Angsana New"/>
          <w:spacing w:val="-2"/>
          <w:sz w:val="28"/>
          <w:szCs w:val="28"/>
        </w:rPr>
        <w:t>31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2566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>งบแสดง</w:t>
      </w:r>
      <w:r w:rsidR="00EA29F8" w:rsidRPr="008C6C6C">
        <w:rPr>
          <w:rFonts w:ascii="Angsana New" w:hAnsi="Angsana New"/>
          <w:spacing w:val="-2"/>
          <w:sz w:val="28"/>
          <w:szCs w:val="28"/>
        </w:rPr>
        <w:br/>
      </w:r>
      <w:r w:rsidRPr="008C6C6C">
        <w:rPr>
          <w:rFonts w:ascii="Angsana New" w:hAnsi="Angsana New"/>
          <w:spacing w:val="-2"/>
          <w:sz w:val="28"/>
          <w:szCs w:val="28"/>
          <w:cs/>
        </w:rPr>
        <w:t>การเปลี่ยนแปลงส่วนของผู้ถือหุ้นรวมและงบ</w:t>
      </w:r>
      <w:r w:rsidRPr="008C6C6C">
        <w:rPr>
          <w:rFonts w:ascii="Angsana New" w:hAnsi="Angsana New"/>
          <w:sz w:val="28"/>
          <w:szCs w:val="28"/>
          <w:cs/>
        </w:rPr>
        <w:t>แสดงการเปลี่ยนแปลงส่วนของผู้ถือหุ้นเฉพาะกิจการ และงบกระแสเงินสดรวมและ</w:t>
      </w:r>
      <w:r w:rsidR="00D17E49" w:rsidRPr="008C6C6C">
        <w:rPr>
          <w:rFonts w:ascii="Angsana New" w:hAnsi="Angsana New"/>
          <w:sz w:val="28"/>
          <w:szCs w:val="28"/>
          <w:cs/>
        </w:rPr>
        <w:br/>
      </w:r>
      <w:r w:rsidRPr="008C6C6C">
        <w:rPr>
          <w:rFonts w:ascii="Angsana New" w:hAnsi="Angsana New"/>
          <w:sz w:val="28"/>
          <w:szCs w:val="28"/>
          <w:cs/>
        </w:rPr>
        <w:t>งบกระแสเงินสดเฉพาะกิจการ สำหรับงวด</w:t>
      </w:r>
      <w:r w:rsidRPr="008C6C6C">
        <w:rPr>
          <w:rFonts w:ascii="Angsana New" w:hAnsi="Angsana New" w:hint="cs"/>
          <w:sz w:val="28"/>
          <w:szCs w:val="28"/>
          <w:cs/>
        </w:rPr>
        <w:t>หกเ</w:t>
      </w:r>
      <w:r w:rsidRPr="008C6C6C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มีนาคม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8C6C6C">
        <w:rPr>
          <w:rFonts w:ascii="Angsana New" w:hAnsi="Angsana New"/>
          <w:sz w:val="28"/>
          <w:szCs w:val="28"/>
        </w:rPr>
        <w:t>(</w:t>
      </w:r>
      <w:r w:rsidRPr="008C6C6C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17E49" w:rsidRPr="008C6C6C">
        <w:rPr>
          <w:rFonts w:ascii="Angsana New" w:hAnsi="Angsana New"/>
          <w:sz w:val="28"/>
          <w:szCs w:val="28"/>
          <w:cs/>
        </w:rPr>
        <w:br/>
      </w:r>
      <w:r w:rsidRPr="008C6C6C">
        <w:rPr>
          <w:rFonts w:ascii="Angsana New" w:hAnsi="Angsana New"/>
          <w:sz w:val="28"/>
          <w:szCs w:val="28"/>
          <w:cs/>
        </w:rPr>
        <w:t xml:space="preserve">การบัญชี ฉบับที่ </w:t>
      </w:r>
      <w:r w:rsidR="00551702" w:rsidRPr="008C6C6C">
        <w:rPr>
          <w:rFonts w:ascii="Angsana New" w:hAnsi="Angsana New"/>
          <w:sz w:val="28"/>
          <w:szCs w:val="28"/>
        </w:rPr>
        <w:t>34</w:t>
      </w:r>
      <w:r w:rsidRPr="008C6C6C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8C6C6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8C6C6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8C6C6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4646C0A3" w:rsidR="00E44935" w:rsidRPr="008C6C6C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รหัส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2410</w:t>
      </w:r>
      <w:r w:rsidRPr="008C6C6C">
        <w:rPr>
          <w:rFonts w:ascii="Angsana New" w:hAnsi="Angsana New"/>
          <w:sz w:val="28"/>
          <w:szCs w:val="28"/>
        </w:rPr>
        <w:t xml:space="preserve"> “</w:t>
      </w:r>
      <w:r w:rsidRPr="008C6C6C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6C6C">
        <w:rPr>
          <w:rFonts w:ascii="Angsana New" w:hAnsi="Angsana New"/>
          <w:sz w:val="28"/>
          <w:szCs w:val="28"/>
        </w:rPr>
        <w:t>”</w:t>
      </w:r>
      <w:r w:rsidRPr="008C6C6C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C2AE8"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8C6C6C">
        <w:rPr>
          <w:rFonts w:ascii="Angsana New" w:hAnsi="Angsana New"/>
          <w:sz w:val="28"/>
          <w:szCs w:val="28"/>
          <w:cs/>
        </w:rPr>
        <w:br/>
      </w:r>
      <w:r w:rsidRPr="008C6C6C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8C6C6C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t xml:space="preserve"> </w:t>
      </w:r>
    </w:p>
    <w:p w14:paraId="2E07BB4E" w14:textId="39A27653" w:rsidR="000264CB" w:rsidRPr="008C6C6C" w:rsidRDefault="000264CB" w:rsidP="00716957">
      <w:pPr>
        <w:rPr>
          <w:rFonts w:ascii="Angsana New" w:hAnsi="Angsana New"/>
          <w:i/>
          <w:iCs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  <w:cs/>
        </w:rPr>
        <w:t>ข้อสรุป</w:t>
      </w:r>
    </w:p>
    <w:p w14:paraId="00F75FC3" w14:textId="77777777" w:rsidR="000264CB" w:rsidRPr="008C6C6C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20A186D8" w:rsidR="005325AD" w:rsidRPr="008C6C6C" w:rsidRDefault="000264CB" w:rsidP="00716957">
      <w:pPr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8C6C6C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551702" w:rsidRPr="008C6C6C">
        <w:rPr>
          <w:rFonts w:ascii="Angsana New" w:hAnsi="Angsana New"/>
          <w:spacing w:val="-10"/>
          <w:sz w:val="28"/>
          <w:szCs w:val="28"/>
        </w:rPr>
        <w:t>34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Pr="008C6C6C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8C6C6C">
        <w:rPr>
          <w:rFonts w:ascii="Angsana New" w:hAnsi="Angsana New"/>
          <w:spacing w:val="-4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57EEB861" w14:textId="721D9728" w:rsidR="00974B93" w:rsidRPr="008C6C6C" w:rsidRDefault="00272A36" w:rsidP="00272A36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</w:rPr>
        <w:br w:type="page"/>
      </w:r>
    </w:p>
    <w:p w14:paraId="34148BB4" w14:textId="7A02DCB1" w:rsidR="00974B93" w:rsidRPr="008C6C6C" w:rsidRDefault="00974B93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5AD97C18" w14:textId="647A800E" w:rsidR="00057CD9" w:rsidRPr="008C6C6C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</w:p>
    <w:p w14:paraId="302DD072" w14:textId="69D42023" w:rsidR="002873DC" w:rsidRPr="008C6C6C" w:rsidRDefault="00853604" w:rsidP="00853604">
      <w:pPr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B1819" w:rsidRPr="008C6C6C">
        <w:rPr>
          <w:rFonts w:asciiTheme="majorBidi" w:hAnsiTheme="majorBidi" w:cstheme="majorBidi"/>
          <w:sz w:val="28"/>
          <w:szCs w:val="28"/>
        </w:rPr>
        <w:t>4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/>
          <w:sz w:val="28"/>
          <w:szCs w:val="28"/>
          <w:cs/>
        </w:rPr>
        <w:t>การประเมินมูลค่าสินทรัพย์</w:t>
      </w:r>
      <w:r w:rsidRPr="008C6C6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และหนี้สินจากการซื้อธุรกิจ ซึ่งกลุ่มบริษัท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ได้มาเมื่อเดือนธันวาคม </w:t>
      </w:r>
      <w:r w:rsidR="00551702" w:rsidRPr="008C6C6C">
        <w:rPr>
          <w:rFonts w:asciiTheme="majorBidi" w:hAnsiTheme="majorBidi" w:cstheme="majorBidi"/>
          <w:sz w:val="28"/>
          <w:szCs w:val="28"/>
        </w:rPr>
        <w:t>2564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ได้ดำเนินการเสร็จในเดือนธันวาคม </w:t>
      </w:r>
      <w:r w:rsidR="00551702" w:rsidRPr="008C6C6C">
        <w:rPr>
          <w:rFonts w:asciiTheme="majorBidi" w:hAnsiTheme="majorBidi" w:cstheme="majorBidi"/>
          <w:sz w:val="28"/>
          <w:szCs w:val="28"/>
        </w:rPr>
        <w:t>2565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งบแสดงฐานะการเงินรวม ณ วันที่</w:t>
      </w:r>
      <w:r w:rsidRPr="008C6C6C">
        <w:rPr>
          <w:rFonts w:asciiTheme="majorBidi" w:hAnsiTheme="majorBidi" w:cstheme="majorBidi"/>
          <w:sz w:val="28"/>
          <w:szCs w:val="28"/>
          <w:cs/>
        </w:rPr>
        <w:br/>
      </w:r>
      <w:r w:rsidR="00551702" w:rsidRPr="008C6C6C">
        <w:rPr>
          <w:rFonts w:asciiTheme="majorBidi" w:hAnsiTheme="majorBidi" w:cstheme="majorBidi"/>
          <w:sz w:val="28"/>
          <w:szCs w:val="28"/>
        </w:rPr>
        <w:t>30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551702" w:rsidRPr="008C6C6C">
        <w:rPr>
          <w:rFonts w:asciiTheme="majorBidi" w:hAnsiTheme="majorBidi" w:cstheme="majorBidi"/>
          <w:sz w:val="28"/>
          <w:szCs w:val="28"/>
        </w:rPr>
        <w:t>2565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</w:t>
      </w:r>
      <w:r w:rsidR="00E47E69" w:rsidRPr="008C6C6C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47E69" w:rsidRPr="008C6C6C">
        <w:rPr>
          <w:rFonts w:asciiTheme="majorBidi" w:hAnsiTheme="majorBidi" w:cstheme="majorBidi"/>
          <w:sz w:val="28"/>
          <w:szCs w:val="28"/>
        </w:rPr>
        <w:t xml:space="preserve">31 </w:t>
      </w:r>
      <w:r w:rsidR="00E47E69" w:rsidRPr="008C6C6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47E69" w:rsidRPr="008C6C6C">
        <w:rPr>
          <w:rFonts w:asciiTheme="majorBidi" w:hAnsiTheme="majorBidi" w:cstheme="majorBidi"/>
          <w:sz w:val="28"/>
          <w:szCs w:val="28"/>
        </w:rPr>
        <w:t>256</w:t>
      </w:r>
      <w:r w:rsidR="004669C9" w:rsidRPr="008C6C6C">
        <w:rPr>
          <w:rFonts w:asciiTheme="majorBidi" w:hAnsiTheme="majorBidi" w:cstheme="majorBidi"/>
          <w:sz w:val="28"/>
          <w:szCs w:val="28"/>
        </w:rPr>
        <w:t>5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งบแสดง</w:t>
      </w:r>
      <w:r w:rsidR="00E47E69" w:rsidRPr="008C6C6C">
        <w:rPr>
          <w:rFonts w:asciiTheme="majorBidi" w:hAnsiTheme="majorBidi" w:cstheme="majorBidi"/>
          <w:sz w:val="28"/>
          <w:szCs w:val="28"/>
          <w:cs/>
        </w:rPr>
        <w:br/>
      </w:r>
      <w:r w:rsidRPr="008C6C6C">
        <w:rPr>
          <w:rFonts w:asciiTheme="majorBidi" w:hAnsiTheme="majorBidi" w:cstheme="majorBidi"/>
          <w:sz w:val="28"/>
          <w:szCs w:val="28"/>
          <w:cs/>
        </w:rPr>
        <w:t>การเปลี่ยนแปลงส่วนของผู้ถือหุ้นรวม และงบกระแสเงินสดรวมสำหรับงวด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51702" w:rsidRPr="008C6C6C">
        <w:rPr>
          <w:rFonts w:asciiTheme="majorBidi" w:hAnsiTheme="majorBidi" w:cstheme="majorBidi"/>
          <w:sz w:val="28"/>
          <w:szCs w:val="28"/>
        </w:rPr>
        <w:t>31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6B3396" w:rsidRPr="008C6C6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51702" w:rsidRPr="008C6C6C">
        <w:rPr>
          <w:rFonts w:asciiTheme="majorBidi" w:hAnsiTheme="majorBidi" w:cstheme="majorBidi"/>
          <w:sz w:val="28"/>
          <w:szCs w:val="28"/>
        </w:rPr>
        <w:t>2565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ประกอบข้อมูลทางการเงินระหว่างกาลข้อ </w:t>
      </w:r>
      <w:r w:rsidR="00EB32A2" w:rsidRPr="008C6C6C">
        <w:rPr>
          <w:rFonts w:asciiTheme="majorBidi" w:hAnsiTheme="majorBidi" w:cstheme="majorBidi"/>
          <w:sz w:val="28"/>
          <w:szCs w:val="28"/>
        </w:rPr>
        <w:t>4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แล้ว </w:t>
      </w:r>
    </w:p>
    <w:p w14:paraId="389D6477" w14:textId="77777777" w:rsidR="002873DC" w:rsidRPr="008C6C6C" w:rsidRDefault="002873DC" w:rsidP="00853604">
      <w:pPr>
        <w:rPr>
          <w:rFonts w:asciiTheme="majorBidi" w:hAnsiTheme="majorBidi" w:cstheme="majorBidi"/>
          <w:sz w:val="28"/>
          <w:szCs w:val="28"/>
        </w:rPr>
      </w:pPr>
    </w:p>
    <w:p w14:paraId="43ADF132" w14:textId="0DC7804D" w:rsidR="002873DC" w:rsidRPr="008C6C6C" w:rsidRDefault="00C4455E" w:rsidP="00C4455E">
      <w:pPr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ในระหว่างงวดหกเดือนสิ้นสุดวันที่ </w:t>
      </w:r>
      <w:r w:rsidR="00551702" w:rsidRPr="008C6C6C">
        <w:rPr>
          <w:rFonts w:asciiTheme="majorBidi" w:hAnsiTheme="majorBidi" w:cstheme="majorBidi"/>
          <w:sz w:val="28"/>
          <w:szCs w:val="28"/>
        </w:rPr>
        <w:t>31</w:t>
      </w:r>
      <w:r w:rsidR="002873DC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51702" w:rsidRPr="008C6C6C">
        <w:rPr>
          <w:rFonts w:asciiTheme="majorBidi" w:hAnsiTheme="majorBidi" w:cstheme="majorBidi"/>
          <w:sz w:val="28"/>
          <w:szCs w:val="28"/>
        </w:rPr>
        <w:t>2566</w:t>
      </w:r>
      <w:r w:rsidR="002873DC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="00CC37AE" w:rsidRPr="008C6C6C">
        <w:rPr>
          <w:rFonts w:asciiTheme="majorBidi" w:hAnsiTheme="majorBidi" w:cstheme="majorBidi"/>
          <w:sz w:val="28"/>
          <w:szCs w:val="28"/>
          <w:cs/>
        </w:rPr>
        <w:t>เข้าซื้อ</w:t>
      </w:r>
      <w:r w:rsidR="00E613BE" w:rsidRPr="008C6C6C">
        <w:rPr>
          <w:rFonts w:asciiTheme="majorBidi" w:hAnsiTheme="majorBidi" w:cstheme="majorBidi" w:hint="cs"/>
          <w:sz w:val="28"/>
          <w:szCs w:val="28"/>
          <w:cs/>
        </w:rPr>
        <w:t>หุ้นสามัญของบริษัทร่วมแห่งหนึ่งเพิ่มเติม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6C6C">
        <w:rPr>
          <w:rFonts w:asciiTheme="majorBidi" w:hAnsiTheme="majorBidi" w:cstheme="majorBidi"/>
          <w:sz w:val="28"/>
          <w:szCs w:val="28"/>
          <w:cs/>
        </w:rPr>
        <w:t>ทั้งนี้ผู้บริหารได้ประเมินแล้วว่า</w:t>
      </w:r>
      <w:r w:rsidR="0012595C" w:rsidRPr="008C6C6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C6C6C">
        <w:rPr>
          <w:rFonts w:asciiTheme="majorBidi" w:hAnsiTheme="majorBidi" w:cstheme="majorBidi"/>
          <w:sz w:val="28"/>
          <w:szCs w:val="28"/>
          <w:cs/>
        </w:rPr>
        <w:t>บริษัทมีอำนาจควบคุมกิจการใน</w:t>
      </w:r>
      <w:r w:rsidR="0012595C" w:rsidRPr="008C6C6C">
        <w:rPr>
          <w:rFonts w:asciiTheme="majorBidi" w:hAnsiTheme="majorBidi" w:cstheme="majorBidi" w:hint="cs"/>
          <w:sz w:val="28"/>
          <w:szCs w:val="28"/>
          <w:cs/>
        </w:rPr>
        <w:t>บริษัทดังกล่าว</w:t>
      </w:r>
      <w:r w:rsidRPr="008C6C6C">
        <w:rPr>
          <w:rFonts w:asciiTheme="majorBidi" w:hAnsiTheme="majorBidi" w:cstheme="majorBidi"/>
          <w:sz w:val="28"/>
          <w:szCs w:val="28"/>
          <w:cs/>
        </w:rPr>
        <w:t>และ</w:t>
      </w:r>
      <w:r w:rsidR="0012595C" w:rsidRPr="008C6C6C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C6C6C">
        <w:rPr>
          <w:rFonts w:asciiTheme="majorBidi" w:hAnsiTheme="majorBidi" w:cstheme="majorBidi"/>
          <w:sz w:val="28"/>
          <w:szCs w:val="28"/>
          <w:cs/>
        </w:rPr>
        <w:t>ผล</w:t>
      </w:r>
      <w:r w:rsidR="0012595C" w:rsidRPr="008C6C6C">
        <w:rPr>
          <w:rFonts w:asciiTheme="majorBidi" w:hAnsiTheme="majorBidi" w:cstheme="majorBidi" w:hint="cs"/>
          <w:sz w:val="28"/>
          <w:szCs w:val="28"/>
          <w:cs/>
        </w:rPr>
        <w:t>ทำ</w:t>
      </w:r>
      <w:r w:rsidRPr="008C6C6C">
        <w:rPr>
          <w:rFonts w:asciiTheme="majorBidi" w:hAnsiTheme="majorBidi" w:cstheme="majorBidi"/>
          <w:sz w:val="28"/>
          <w:szCs w:val="28"/>
          <w:cs/>
        </w:rPr>
        <w:t>ให้เปลี่ยนสถานะจากบริษัทร่วมเป็นบริษัทย่อยของ</w:t>
      </w:r>
      <w:r w:rsidR="0012595C" w:rsidRPr="008C6C6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C6C6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71B2B" w:rsidRPr="008C6C6C">
        <w:rPr>
          <w:rFonts w:asciiTheme="majorBidi" w:hAnsiTheme="majorBidi" w:cstheme="majorBidi"/>
          <w:sz w:val="28"/>
          <w:szCs w:val="28"/>
          <w:cs/>
        </w:rPr>
        <w:t>อยู่ในระหว่างจ้างผู้ประเมินราคาอิสระเพื่อ</w:t>
      </w:r>
      <w:r w:rsidR="002873DC" w:rsidRPr="008C6C6C">
        <w:rPr>
          <w:rFonts w:asciiTheme="majorBidi" w:hAnsiTheme="majorBidi" w:cstheme="majorBidi" w:hint="cs"/>
          <w:sz w:val="28"/>
          <w:szCs w:val="28"/>
          <w:cs/>
        </w:rPr>
        <w:t>หามูลค่ายุติธรรมของสินทรัพย์</w:t>
      </w:r>
      <w:r w:rsidR="0090488C" w:rsidRPr="008C6C6C">
        <w:rPr>
          <w:rFonts w:asciiTheme="majorBidi" w:hAnsiTheme="majorBidi" w:cstheme="majorBidi" w:hint="cs"/>
          <w:sz w:val="28"/>
          <w:szCs w:val="28"/>
          <w:cs/>
        </w:rPr>
        <w:t>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</w:t>
      </w:r>
      <w:r w:rsidR="00E613BE"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488C" w:rsidRPr="008C6C6C">
        <w:rPr>
          <w:rFonts w:asciiTheme="majorBidi" w:hAnsiTheme="majorBidi" w:cstheme="majorBidi" w:hint="cs"/>
          <w:sz w:val="28"/>
          <w:szCs w:val="28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5570187B" w14:textId="77777777" w:rsidR="002873DC" w:rsidRPr="008C6C6C" w:rsidRDefault="002873DC" w:rsidP="00853604">
      <w:pPr>
        <w:rPr>
          <w:rFonts w:asciiTheme="majorBidi" w:hAnsiTheme="majorBidi" w:cstheme="majorBidi"/>
          <w:sz w:val="28"/>
          <w:szCs w:val="28"/>
        </w:rPr>
      </w:pPr>
    </w:p>
    <w:p w14:paraId="0A55164C" w14:textId="4F95DF4B" w:rsidR="00853604" w:rsidRPr="008C6C6C" w:rsidRDefault="00853604" w:rsidP="00853604">
      <w:pPr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ง</w:t>
      </w:r>
      <w:r w:rsidR="002D2F29" w:rsidRPr="008C6C6C">
        <w:rPr>
          <w:rFonts w:asciiTheme="majorBidi" w:hAnsiTheme="majorBidi" w:cstheme="majorBidi" w:hint="cs"/>
          <w:sz w:val="28"/>
          <w:szCs w:val="28"/>
          <w:cs/>
        </w:rPr>
        <w:t>เหล่า</w:t>
      </w:r>
      <w:r w:rsidRPr="008C6C6C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4A8F8309" w14:textId="77777777" w:rsidR="00057CD9" w:rsidRPr="008C6C6C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</w:p>
    <w:p w14:paraId="633CF1C9" w14:textId="77777777" w:rsidR="00974B93" w:rsidRPr="008C6C6C" w:rsidRDefault="00974B93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CA402F1" w14:textId="3B11E1DE" w:rsidR="00716957" w:rsidRPr="008C6C6C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812E77A" w14:textId="48470764" w:rsidR="00716957" w:rsidRPr="008C6C6C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77777777" w:rsidR="00716957" w:rsidRPr="008C6C6C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8C6C6C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8C6C6C">
        <w:rPr>
          <w:rFonts w:ascii="Angsana New" w:hAnsi="Angsana New"/>
          <w:sz w:val="28"/>
          <w:szCs w:val="28"/>
          <w:cs/>
          <w:lang w:val="th-TH"/>
        </w:rPr>
        <w:t>(</w:t>
      </w:r>
      <w:r w:rsidRPr="008C6C6C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8C6C6C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8C6C6C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C6C6C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2A84D325" w:rsidR="00853604" w:rsidRPr="008C6C6C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C6C6C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551702" w:rsidRPr="008C6C6C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8C6C6C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8C6C6C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8C6C6C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6B7C0AA0" w:rsidR="007F7BFD" w:rsidRPr="008C6C6C" w:rsidRDefault="00551702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</w:rPr>
        <w:t>8</w:t>
      </w:r>
      <w:r w:rsidR="00853604" w:rsidRPr="008C6C6C">
        <w:rPr>
          <w:rFonts w:ascii="Angsana New" w:hAnsi="Angsana New"/>
          <w:sz w:val="28"/>
          <w:szCs w:val="28"/>
        </w:rPr>
        <w:t xml:space="preserve"> </w:t>
      </w:r>
      <w:r w:rsidR="00853604" w:rsidRPr="008C6C6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8C6C6C">
        <w:rPr>
          <w:rFonts w:ascii="Angsana New" w:hAnsi="Angsana New"/>
          <w:sz w:val="28"/>
          <w:szCs w:val="28"/>
        </w:rPr>
        <w:t>2566</w:t>
      </w:r>
    </w:p>
    <w:p w14:paraId="5900BE9A" w14:textId="5497289D" w:rsidR="00CE17CD" w:rsidRDefault="00CE17CD" w:rsidP="00D7229F">
      <w:pPr>
        <w:spacing w:line="240" w:lineRule="auto"/>
        <w:rPr>
          <w:rFonts w:ascii="Angsana New" w:hAnsi="Angsana New"/>
          <w:sz w:val="28"/>
          <w:szCs w:val="28"/>
        </w:rPr>
      </w:pPr>
    </w:p>
    <w:sectPr w:rsidR="00CE17CD" w:rsidSect="000D5934">
      <w:footerReference w:type="default" r:id="rId14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F78E" w14:textId="77777777" w:rsidR="007F2ED7" w:rsidRDefault="007F2ED7">
      <w:r>
        <w:separator/>
      </w:r>
    </w:p>
  </w:endnote>
  <w:endnote w:type="continuationSeparator" w:id="0">
    <w:p w14:paraId="0B66AA7F" w14:textId="77777777" w:rsidR="007F2ED7" w:rsidRDefault="007F2ED7">
      <w:r>
        <w:continuationSeparator/>
      </w:r>
    </w:p>
  </w:endnote>
  <w:endnote w:type="continuationNotice" w:id="1">
    <w:p w14:paraId="3FB8EB26" w14:textId="77777777" w:rsidR="007F2ED7" w:rsidRDefault="007F2E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659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A195C3" w14:textId="620EB9C1" w:rsidR="000D5934" w:rsidRPr="000D5934" w:rsidRDefault="000D59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D593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D593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D593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D593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D593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E9E33" w14:textId="77777777" w:rsidR="007F2ED7" w:rsidRDefault="007F2ED7">
      <w:r>
        <w:separator/>
      </w:r>
    </w:p>
  </w:footnote>
  <w:footnote w:type="continuationSeparator" w:id="0">
    <w:p w14:paraId="291C0B8B" w14:textId="77777777" w:rsidR="007F2ED7" w:rsidRDefault="007F2ED7">
      <w:r>
        <w:continuationSeparator/>
      </w:r>
    </w:p>
  </w:footnote>
  <w:footnote w:type="continuationNotice" w:id="1">
    <w:p w14:paraId="2428869E" w14:textId="77777777" w:rsidR="007F2ED7" w:rsidRDefault="007F2E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028AA" w14:textId="04A40687" w:rsidR="00C51B74" w:rsidRPr="000D5934" w:rsidRDefault="00C51B74" w:rsidP="000D593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9B1BC6" w14:textId="10852D49" w:rsidR="000D5934" w:rsidRPr="000D5934" w:rsidRDefault="000D5934" w:rsidP="000D593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26FF64" w14:textId="5320902B" w:rsidR="000D5934" w:rsidRPr="000D5934" w:rsidRDefault="000D5934" w:rsidP="000D593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7B098" w14:textId="77777777" w:rsidR="000D5934" w:rsidRPr="000D5934" w:rsidRDefault="000D5934" w:rsidP="000D593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26FB" w14:textId="7E3CBDD1" w:rsidR="007A3888" w:rsidRDefault="007A3888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7A3888" w:rsidRPr="00575BB2" w:rsidRDefault="007A38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5"/>
  </w:num>
  <w:num w:numId="2" w16cid:durableId="657265286">
    <w:abstractNumId w:val="7"/>
  </w:num>
  <w:num w:numId="3" w16cid:durableId="376004646">
    <w:abstractNumId w:val="2"/>
  </w:num>
  <w:num w:numId="4" w16cid:durableId="1136527639">
    <w:abstractNumId w:val="4"/>
  </w:num>
  <w:num w:numId="5" w16cid:durableId="206962917">
    <w:abstractNumId w:val="3"/>
  </w:num>
  <w:num w:numId="6" w16cid:durableId="456997230">
    <w:abstractNumId w:val="11"/>
  </w:num>
  <w:num w:numId="7" w16cid:durableId="1429346245">
    <w:abstractNumId w:val="0"/>
  </w:num>
  <w:num w:numId="8" w16cid:durableId="888880107">
    <w:abstractNumId w:val="6"/>
  </w:num>
  <w:num w:numId="9" w16cid:durableId="1666400126">
    <w:abstractNumId w:val="10"/>
  </w:num>
  <w:num w:numId="10" w16cid:durableId="1249536118">
    <w:abstractNumId w:val="5"/>
  </w:num>
  <w:num w:numId="11" w16cid:durableId="630328902">
    <w:abstractNumId w:val="5"/>
  </w:num>
  <w:num w:numId="12" w16cid:durableId="878057429">
    <w:abstractNumId w:val="5"/>
  </w:num>
  <w:num w:numId="13" w16cid:durableId="1010643745">
    <w:abstractNumId w:val="5"/>
  </w:num>
  <w:num w:numId="14" w16cid:durableId="184254146">
    <w:abstractNumId w:val="5"/>
  </w:num>
  <w:num w:numId="15" w16cid:durableId="975455700">
    <w:abstractNumId w:val="8"/>
  </w:num>
  <w:num w:numId="16" w16cid:durableId="1468469396">
    <w:abstractNumId w:val="1"/>
  </w:num>
  <w:num w:numId="17" w16cid:durableId="291861845">
    <w:abstractNumId w:val="5"/>
  </w:num>
  <w:num w:numId="18" w16cid:durableId="200038292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51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34F"/>
    <w:rsid w:val="000D452E"/>
    <w:rsid w:val="000D46F2"/>
    <w:rsid w:val="000D4773"/>
    <w:rsid w:val="000D4795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34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C25"/>
    <w:rsid w:val="00120C4E"/>
    <w:rsid w:val="00120C72"/>
    <w:rsid w:val="00121095"/>
    <w:rsid w:val="001210B1"/>
    <w:rsid w:val="0012111A"/>
    <w:rsid w:val="00121327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3A7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5AE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91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2F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450"/>
    <w:rsid w:val="002E7C4C"/>
    <w:rsid w:val="002E7FC3"/>
    <w:rsid w:val="002F004E"/>
    <w:rsid w:val="002F0669"/>
    <w:rsid w:val="002F09F2"/>
    <w:rsid w:val="002F0A1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8F9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20"/>
    <w:rsid w:val="003B02BC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5A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78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D4"/>
    <w:rsid w:val="005C78AB"/>
    <w:rsid w:val="005C7ABE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3CC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420C"/>
    <w:rsid w:val="00784361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ED7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C6C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536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284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35E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476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8B6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0DF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908"/>
    <w:rsid w:val="00DF5BAC"/>
    <w:rsid w:val="00DF5CE0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207E"/>
    <w:rsid w:val="00E126B8"/>
    <w:rsid w:val="00E12821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5EF8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1C4"/>
    <w:rsid w:val="00EF12D3"/>
    <w:rsid w:val="00EF1723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4" ma:contentTypeDescription="Create a new document." ma:contentTypeScope="" ma:versionID="f957cde84e1911bb14ea993408292ac7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504bba037b694dbb4d952555f4ab253b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995950f-9cf1-4553-a302-545ab36cf70b" xsi:nil="true"/>
  </documentManagement>
</p:properties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48922-3171-401D-AA3E-9F3E4DFA0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3995950f-9cf1-4553-a302-545ab36cf70b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662</Words>
  <Characters>2534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2023-05-05T11:14:00Z</cp:lastPrinted>
  <dcterms:created xsi:type="dcterms:W3CDTF">2023-05-08T09:33:00Z</dcterms:created>
  <dcterms:modified xsi:type="dcterms:W3CDTF">2023-05-08T09:33:00Z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0x010100A84D60DE1BF87541B179544BBE165E40</vt:lpwstr>
  </property>
</Properties>
</file>