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B43826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bookmarkStart w:id="0" w:name="_GoBack"/>
      <w:bookmarkEnd w:id="0"/>
      <w:r w:rsidRPr="00B43826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B43826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B43826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B4382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B43826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6EC86F44" w14:textId="77777777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042FD932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26F7B085" w14:textId="77777777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245E5FBF" w14:textId="7898F566" w:rsidR="00EA193F" w:rsidRPr="00B43826" w:rsidRDefault="00BE6589" w:rsidP="00B2231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24B078F0" w14:textId="4CB344E5" w:rsidR="008F23EB" w:rsidRPr="00B43826" w:rsidRDefault="00B27B3B" w:rsidP="009553F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49992AB8" w14:textId="77777777" w:rsidR="008F23EB" w:rsidRPr="00B43826" w:rsidRDefault="008F23EB" w:rsidP="008F2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1F0B458A" w14:textId="77777777" w:rsidR="00B27B3B" w:rsidRPr="00B43826" w:rsidRDefault="00B27B3B" w:rsidP="00B27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6D4C5A22" w14:textId="77777777" w:rsidR="00BE6589" w:rsidRPr="00B43826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B43826">
        <w:rPr>
          <w:rFonts w:ascii="Angsana New" w:hAnsi="Angsana New"/>
          <w:sz w:val="30"/>
          <w:szCs w:val="30"/>
          <w:cs/>
        </w:rPr>
        <w:br w:type="page"/>
      </w:r>
      <w:r w:rsidR="00BE6589" w:rsidRPr="00B4382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B43826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B4382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07EBBAD4" w:rsidR="00BE6589" w:rsidRPr="00B4382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92D74" w:rsidRPr="00B43826">
        <w:rPr>
          <w:rFonts w:asciiTheme="majorBidi" w:hAnsiTheme="majorBidi" w:cstheme="majorBidi"/>
          <w:sz w:val="28"/>
          <w:szCs w:val="28"/>
        </w:rPr>
        <w:t xml:space="preserve"> 10 </w:t>
      </w:r>
      <w:r w:rsidR="00992D74" w:rsidRPr="00B43826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992D74" w:rsidRPr="00B43826">
        <w:rPr>
          <w:rFonts w:asciiTheme="majorBidi" w:hAnsiTheme="majorBidi" w:cstheme="majorBidi"/>
          <w:sz w:val="28"/>
          <w:szCs w:val="28"/>
        </w:rPr>
        <w:t>2566</w:t>
      </w:r>
    </w:p>
    <w:p w14:paraId="00C86B67" w14:textId="125B8FD2" w:rsidR="001C41B1" w:rsidRPr="00B43826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B43826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B4382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B43826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B43826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5C53EDFA" w:rsidR="00BE6589" w:rsidRPr="00B4382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43826">
        <w:rPr>
          <w:rFonts w:ascii="Angsana New" w:hAnsi="Angsana New"/>
          <w:sz w:val="28"/>
          <w:szCs w:val="28"/>
        </w:rPr>
        <w:t xml:space="preserve">34 </w:t>
      </w:r>
      <w:r w:rsidRPr="00B43826">
        <w:rPr>
          <w:rFonts w:ascii="Angsana New" w:hAnsi="Angsana New"/>
          <w:sz w:val="28"/>
          <w:szCs w:val="28"/>
          <w:cs/>
        </w:rPr>
        <w:t>เรื่อง</w:t>
      </w:r>
      <w:r w:rsidRPr="00B43826">
        <w:rPr>
          <w:rFonts w:ascii="Angsana New" w:hAnsi="Angsana New"/>
          <w:sz w:val="28"/>
          <w:szCs w:val="28"/>
        </w:rPr>
        <w:br/>
      </w:r>
      <w:r w:rsidRPr="00B43826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43826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43826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B43826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43826">
        <w:rPr>
          <w:rFonts w:ascii="Angsana New" w:hAnsi="Angsana New"/>
          <w:sz w:val="28"/>
          <w:szCs w:val="28"/>
        </w:rPr>
        <w:t xml:space="preserve"> </w:t>
      </w:r>
      <w:r w:rsidR="00CB06E1" w:rsidRPr="00B43826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CD2092" w:rsidRPr="00B43826">
        <w:rPr>
          <w:rFonts w:ascii="Angsana New" w:hAnsi="Angsana New"/>
          <w:sz w:val="28"/>
          <w:szCs w:val="28"/>
        </w:rPr>
        <w:t xml:space="preserve"> </w:t>
      </w:r>
      <w:r w:rsidR="00CD2092" w:rsidRPr="00B43826">
        <w:rPr>
          <w:rFonts w:ascii="Angsana New" w:hAnsi="Angsana New" w:hint="cs"/>
          <w:sz w:val="28"/>
          <w:szCs w:val="28"/>
          <w:cs/>
        </w:rPr>
        <w:t>สุรพลฟู้ดส์ จำกัด</w:t>
      </w:r>
      <w:r w:rsidR="00F41BE3" w:rsidRPr="00B43826">
        <w:rPr>
          <w:rFonts w:ascii="Angsana New" w:hAnsi="Angsana New" w:hint="cs"/>
          <w:sz w:val="28"/>
          <w:szCs w:val="28"/>
          <w:cs/>
        </w:rPr>
        <w:t xml:space="preserve"> </w:t>
      </w:r>
      <w:r w:rsidR="00CD2092" w:rsidRPr="00B43826">
        <w:rPr>
          <w:rFonts w:ascii="Angsana New" w:hAnsi="Angsana New"/>
          <w:sz w:val="28"/>
          <w:szCs w:val="28"/>
        </w:rPr>
        <w:t>(</w:t>
      </w:r>
      <w:r w:rsidR="00CD2092" w:rsidRPr="00B43826">
        <w:rPr>
          <w:rFonts w:ascii="Angsana New" w:hAnsi="Angsana New" w:hint="cs"/>
          <w:sz w:val="28"/>
          <w:szCs w:val="28"/>
          <w:cs/>
        </w:rPr>
        <w:t>มหาชน</w:t>
      </w:r>
      <w:r w:rsidR="00CD2092" w:rsidRPr="00B43826">
        <w:rPr>
          <w:rFonts w:ascii="Angsana New" w:hAnsi="Angsana New"/>
          <w:sz w:val="28"/>
          <w:szCs w:val="28"/>
        </w:rPr>
        <w:t xml:space="preserve">) </w:t>
      </w:r>
      <w:r w:rsidR="00CB06E1" w:rsidRPr="00B43826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CD2092" w:rsidRPr="00B43826">
        <w:rPr>
          <w:rFonts w:ascii="Angsana New" w:hAnsi="Angsana New"/>
          <w:sz w:val="28"/>
          <w:szCs w:val="28"/>
        </w:rPr>
        <w:t>(</w:t>
      </w:r>
      <w:r w:rsidR="00321B04" w:rsidRPr="00B43826">
        <w:rPr>
          <w:rFonts w:ascii="Angsana New" w:hAnsi="Angsana New"/>
          <w:sz w:val="28"/>
          <w:szCs w:val="28"/>
        </w:rPr>
        <w:t>“</w:t>
      </w:r>
      <w:r w:rsidR="00CD2092" w:rsidRPr="00B43826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21B04" w:rsidRPr="00B43826">
        <w:rPr>
          <w:rFonts w:ascii="Angsana New" w:hAnsi="Angsana New"/>
          <w:sz w:val="28"/>
          <w:szCs w:val="28"/>
        </w:rPr>
        <w:t>”</w:t>
      </w:r>
      <w:r w:rsidR="00CD2092" w:rsidRPr="00B43826">
        <w:rPr>
          <w:rFonts w:ascii="Angsana New" w:hAnsi="Angsana New"/>
          <w:sz w:val="28"/>
          <w:szCs w:val="28"/>
        </w:rPr>
        <w:t>)</w:t>
      </w:r>
      <w:r w:rsidR="00F41BE3" w:rsidRPr="00B43826">
        <w:rPr>
          <w:rFonts w:ascii="Angsana New" w:hAnsi="Angsana New"/>
          <w:sz w:val="28"/>
          <w:szCs w:val="28"/>
        </w:rPr>
        <w:t xml:space="preserve"> </w:t>
      </w:r>
      <w:r w:rsidR="00F41BE3" w:rsidRPr="00B43826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สุรพลฟู้ดส์ จำกัด </w:t>
      </w:r>
      <w:r w:rsidR="00F41BE3" w:rsidRPr="00B43826">
        <w:rPr>
          <w:rFonts w:ascii="Angsana New" w:hAnsi="Angsana New"/>
          <w:sz w:val="28"/>
          <w:szCs w:val="28"/>
        </w:rPr>
        <w:t>(</w:t>
      </w:r>
      <w:r w:rsidR="00F41BE3" w:rsidRPr="00B43826">
        <w:rPr>
          <w:rFonts w:ascii="Angsana New" w:hAnsi="Angsana New" w:hint="cs"/>
          <w:sz w:val="28"/>
          <w:szCs w:val="28"/>
          <w:cs/>
        </w:rPr>
        <w:t>มหาชน</w:t>
      </w:r>
      <w:r w:rsidR="00F41BE3" w:rsidRPr="00B43826">
        <w:rPr>
          <w:rFonts w:ascii="Angsana New" w:hAnsi="Angsana New"/>
          <w:sz w:val="28"/>
          <w:szCs w:val="28"/>
        </w:rPr>
        <w:t>) (</w:t>
      </w:r>
      <w:r w:rsidR="00321B04" w:rsidRPr="00B43826">
        <w:rPr>
          <w:rFonts w:ascii="Angsana New" w:hAnsi="Angsana New"/>
          <w:sz w:val="28"/>
          <w:szCs w:val="28"/>
        </w:rPr>
        <w:t>“</w:t>
      </w:r>
      <w:r w:rsidR="00F41BE3" w:rsidRPr="00B43826">
        <w:rPr>
          <w:rFonts w:ascii="Angsana New" w:hAnsi="Angsana New" w:hint="cs"/>
          <w:sz w:val="28"/>
          <w:szCs w:val="28"/>
          <w:cs/>
        </w:rPr>
        <w:t>บริษัท</w:t>
      </w:r>
      <w:r w:rsidR="00321B04" w:rsidRPr="00B43826">
        <w:rPr>
          <w:rFonts w:ascii="Angsana New" w:hAnsi="Angsana New"/>
          <w:sz w:val="28"/>
          <w:szCs w:val="28"/>
        </w:rPr>
        <w:t>”</w:t>
      </w:r>
      <w:r w:rsidR="00F41BE3" w:rsidRPr="00B43826">
        <w:rPr>
          <w:rFonts w:ascii="Angsana New" w:hAnsi="Angsana New"/>
          <w:sz w:val="28"/>
          <w:szCs w:val="28"/>
        </w:rPr>
        <w:t>)</w:t>
      </w:r>
      <w:r w:rsidR="00F41BE3" w:rsidRPr="00B43826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B43826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="00DE5419" w:rsidRPr="00B43826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B43826">
        <w:rPr>
          <w:rFonts w:ascii="Angsana New" w:hAnsi="Angsana New" w:hint="cs"/>
          <w:sz w:val="28"/>
          <w:szCs w:val="28"/>
        </w:rPr>
        <w:t xml:space="preserve">31 </w:t>
      </w:r>
      <w:r w:rsidR="00CB06E1" w:rsidRPr="00B43826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B43826">
        <w:rPr>
          <w:rFonts w:ascii="Angsana New" w:hAnsi="Angsana New" w:hint="cs"/>
          <w:sz w:val="28"/>
          <w:szCs w:val="28"/>
        </w:rPr>
        <w:t xml:space="preserve"> 256</w:t>
      </w:r>
      <w:r w:rsidR="001E1B94" w:rsidRPr="00B43826">
        <w:rPr>
          <w:rFonts w:ascii="Angsana New" w:hAnsi="Angsana New"/>
          <w:sz w:val="28"/>
          <w:szCs w:val="28"/>
        </w:rPr>
        <w:t>5</w:t>
      </w:r>
      <w:r w:rsidR="00CB06E1" w:rsidRPr="00B43826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B43826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B43826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2748390C" w:rsidR="00BE6589" w:rsidRPr="00B4382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B43826">
        <w:rPr>
          <w:rFonts w:ascii="Angsana New" w:hAnsi="Angsana New"/>
          <w:sz w:val="28"/>
          <w:szCs w:val="28"/>
        </w:rPr>
        <w:br/>
      </w:r>
      <w:r w:rsidRPr="00B43826">
        <w:rPr>
          <w:rFonts w:ascii="Angsana New" w:hAnsi="Angsana New"/>
          <w:sz w:val="28"/>
          <w:szCs w:val="28"/>
          <w:cs/>
        </w:rPr>
        <w:t>การบัญชีขอ</w:t>
      </w:r>
      <w:r w:rsidRPr="00B43826">
        <w:rPr>
          <w:rFonts w:ascii="Angsana New" w:hAnsi="Angsana New" w:hint="cs"/>
          <w:sz w:val="28"/>
          <w:szCs w:val="28"/>
          <w:cs/>
        </w:rPr>
        <w:t>ง</w:t>
      </w:r>
      <w:r w:rsidRPr="00B43826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B43826">
        <w:rPr>
          <w:rFonts w:ascii="Angsana New" w:hAnsi="Angsana New" w:hint="cs"/>
          <w:sz w:val="28"/>
          <w:szCs w:val="28"/>
          <w:cs/>
        </w:rPr>
        <w:t>ไว้</w:t>
      </w:r>
      <w:r w:rsidRPr="00B43826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B43826">
        <w:rPr>
          <w:rFonts w:ascii="Angsana New" w:hAnsi="Angsana New"/>
          <w:sz w:val="28"/>
          <w:szCs w:val="28"/>
        </w:rPr>
        <w:br/>
      </w:r>
      <w:r w:rsidRPr="00B43826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B43826">
        <w:rPr>
          <w:rFonts w:ascii="Angsana New" w:hAnsi="Angsana New"/>
          <w:sz w:val="28"/>
          <w:szCs w:val="28"/>
        </w:rPr>
        <w:t xml:space="preserve">31 </w:t>
      </w:r>
      <w:r w:rsidRPr="00B4382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43826">
        <w:rPr>
          <w:rFonts w:ascii="Angsana New" w:hAnsi="Angsana New"/>
          <w:sz w:val="28"/>
          <w:szCs w:val="28"/>
        </w:rPr>
        <w:t>256</w:t>
      </w:r>
      <w:r w:rsidR="00816D95" w:rsidRPr="00B43826">
        <w:rPr>
          <w:rFonts w:ascii="Angsana New" w:hAnsi="Angsana New"/>
          <w:sz w:val="28"/>
          <w:szCs w:val="28"/>
        </w:rPr>
        <w:t>5</w:t>
      </w:r>
    </w:p>
    <w:p w14:paraId="1EC1B80A" w14:textId="77777777" w:rsidR="00F17CEC" w:rsidRPr="00B43826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B43826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B43826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B43826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4AA612A" w14:textId="77777777" w:rsidR="004F312E" w:rsidRPr="00B43826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28AB517" w14:textId="56D2DFB1" w:rsidR="00BF1DB1" w:rsidRPr="00B43826" w:rsidRDefault="007312BE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43826">
        <w:rPr>
          <w:rFonts w:asciiTheme="majorBidi" w:hAnsiTheme="majorBidi" w:cstheme="majorBidi" w:hint="cs"/>
          <w:b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1E3B26" w:rsidRPr="00B43826">
        <w:rPr>
          <w:rFonts w:asciiTheme="majorBidi" w:hAnsiTheme="majorBidi" w:cstheme="majorBidi" w:hint="cs"/>
          <w:b/>
          <w:sz w:val="28"/>
          <w:szCs w:val="28"/>
          <w:cs/>
        </w:rPr>
        <w:t>สาม</w:t>
      </w:r>
      <w:r w:rsidRPr="00B43826">
        <w:rPr>
          <w:rFonts w:asciiTheme="majorBidi" w:hAnsiTheme="majorBidi" w:cstheme="majorBidi" w:hint="cs"/>
          <w:b/>
          <w:sz w:val="28"/>
          <w:szCs w:val="28"/>
          <w:cs/>
        </w:rPr>
        <w:t xml:space="preserve">เดือนสิ้นสุดวันที่ </w:t>
      </w:r>
      <w:r w:rsidR="001E3B26" w:rsidRPr="00B43826">
        <w:rPr>
          <w:rFonts w:asciiTheme="majorBidi" w:hAnsiTheme="majorBidi" w:cstheme="majorBidi"/>
          <w:bCs/>
          <w:sz w:val="28"/>
          <w:szCs w:val="28"/>
        </w:rPr>
        <w:t>31</w:t>
      </w:r>
      <w:r w:rsidR="001E3B26" w:rsidRPr="00B4382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1E3B26" w:rsidRPr="00B43826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Pr="00B43826">
        <w:rPr>
          <w:rFonts w:asciiTheme="majorBidi" w:hAnsiTheme="majorBidi" w:cstheme="majorBidi" w:hint="cs"/>
          <w:b/>
          <w:sz w:val="28"/>
          <w:szCs w:val="28"/>
          <w:cs/>
        </w:rPr>
        <w:t>มีดังนี้</w:t>
      </w:r>
    </w:p>
    <w:p w14:paraId="3EAE7C20" w14:textId="246A5F43" w:rsidR="007312BE" w:rsidRPr="00B43826" w:rsidRDefault="007312BE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1E3B26" w:rsidRPr="00B43826" w14:paraId="431C2663" w14:textId="77777777" w:rsidTr="00736974">
        <w:trPr>
          <w:trHeight w:hRule="exact" w:val="374"/>
          <w:tblHeader/>
        </w:trPr>
        <w:tc>
          <w:tcPr>
            <w:tcW w:w="4230" w:type="dxa"/>
          </w:tcPr>
          <w:p w14:paraId="06081B43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000A8EB1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10DC5E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11E2C13E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B26" w:rsidRPr="00B43826" w14:paraId="44A755D4" w14:textId="77777777" w:rsidTr="00736974">
        <w:trPr>
          <w:trHeight w:hRule="exact" w:val="374"/>
          <w:tblHeader/>
        </w:trPr>
        <w:tc>
          <w:tcPr>
            <w:tcW w:w="4230" w:type="dxa"/>
          </w:tcPr>
          <w:p w14:paraId="29F98D04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5A39F41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5121616B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A339CA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8ECADC8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D3C2BA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8E210CC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3AB1091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E3B26" w:rsidRPr="00B43826" w14:paraId="7657EA6F" w14:textId="77777777" w:rsidTr="00736974">
        <w:trPr>
          <w:trHeight w:hRule="exact" w:val="374"/>
          <w:tblHeader/>
        </w:trPr>
        <w:tc>
          <w:tcPr>
            <w:tcW w:w="4230" w:type="dxa"/>
          </w:tcPr>
          <w:p w14:paraId="629486F9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770AD9F1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B26" w:rsidRPr="00B43826" w14:paraId="65FF7911" w14:textId="77777777" w:rsidTr="00736974">
        <w:trPr>
          <w:trHeight w:hRule="exact" w:val="374"/>
          <w:tblHeader/>
        </w:trPr>
        <w:tc>
          <w:tcPr>
            <w:tcW w:w="4230" w:type="dxa"/>
          </w:tcPr>
          <w:p w14:paraId="25C99624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4191B99F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E8ADABD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FF62D31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30BB45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8D1351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AEEAE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F136466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2C4" w:rsidRPr="00B43826" w14:paraId="7EF08447" w14:textId="77777777" w:rsidTr="00736974">
        <w:trPr>
          <w:trHeight w:hRule="exact" w:val="374"/>
        </w:trPr>
        <w:tc>
          <w:tcPr>
            <w:tcW w:w="4230" w:type="dxa"/>
          </w:tcPr>
          <w:p w14:paraId="14D45D1E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3204F681" w14:textId="4D095BAD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3718BF5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612E85B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68C74C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B27916" w14:textId="3410CAB1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69,693</w:t>
            </w:r>
          </w:p>
        </w:tc>
        <w:tc>
          <w:tcPr>
            <w:tcW w:w="270" w:type="dxa"/>
          </w:tcPr>
          <w:p w14:paraId="2DDC2FF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28CA94" w14:textId="2DD486CB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74,004</w:t>
            </w:r>
          </w:p>
        </w:tc>
      </w:tr>
      <w:tr w:rsidR="007462C4" w:rsidRPr="00B43826" w14:paraId="728A4837" w14:textId="77777777" w:rsidTr="00736974">
        <w:trPr>
          <w:trHeight w:hRule="exact" w:val="374"/>
        </w:trPr>
        <w:tc>
          <w:tcPr>
            <w:tcW w:w="4230" w:type="dxa"/>
          </w:tcPr>
          <w:p w14:paraId="6C0F8303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2A220799" w14:textId="7B0EDC5A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68A35A5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F38FC92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3E29CF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D6A997" w14:textId="248AFEEF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72,121</w:t>
            </w:r>
          </w:p>
        </w:tc>
        <w:tc>
          <w:tcPr>
            <w:tcW w:w="270" w:type="dxa"/>
          </w:tcPr>
          <w:p w14:paraId="1D34D2F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E8DD753" w14:textId="42A835E1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228,939</w:t>
            </w:r>
          </w:p>
        </w:tc>
      </w:tr>
      <w:tr w:rsidR="007462C4" w:rsidRPr="00B43826" w14:paraId="377F17FD" w14:textId="77777777" w:rsidTr="00736974">
        <w:trPr>
          <w:trHeight w:hRule="exact" w:val="374"/>
        </w:trPr>
        <w:tc>
          <w:tcPr>
            <w:tcW w:w="4230" w:type="dxa"/>
          </w:tcPr>
          <w:p w14:paraId="3E01679B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56F08870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4AF1670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BFCBA27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7E407D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7CB87B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BDFB9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569661D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462C4" w:rsidRPr="00B43826" w14:paraId="41D23F4E" w14:textId="77777777" w:rsidTr="00736974">
        <w:trPr>
          <w:trHeight w:hRule="exact" w:val="374"/>
        </w:trPr>
        <w:tc>
          <w:tcPr>
            <w:tcW w:w="4230" w:type="dxa"/>
          </w:tcPr>
          <w:p w14:paraId="21C81A41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14A4052F" w14:textId="0428671A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367A02E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979092F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622F4E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BDBE5E" w14:textId="45CCD654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10,820</w:t>
            </w:r>
          </w:p>
        </w:tc>
        <w:tc>
          <w:tcPr>
            <w:tcW w:w="270" w:type="dxa"/>
          </w:tcPr>
          <w:p w14:paraId="323CFFBB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92B6BC4" w14:textId="762D9945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8,199</w:t>
            </w:r>
          </w:p>
        </w:tc>
      </w:tr>
      <w:tr w:rsidR="007462C4" w:rsidRPr="00B43826" w14:paraId="799A2329" w14:textId="77777777" w:rsidTr="00736974">
        <w:trPr>
          <w:trHeight w:hRule="exact" w:val="374"/>
        </w:trPr>
        <w:tc>
          <w:tcPr>
            <w:tcW w:w="4230" w:type="dxa"/>
          </w:tcPr>
          <w:p w14:paraId="39D36BE7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7EDF4B37" w14:textId="1D081468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7557610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49F3209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4F3E29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0A240" w14:textId="5229F459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1,796</w:t>
            </w:r>
          </w:p>
        </w:tc>
        <w:tc>
          <w:tcPr>
            <w:tcW w:w="270" w:type="dxa"/>
          </w:tcPr>
          <w:p w14:paraId="022D7F05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66E8968" w14:textId="01B721FE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1,747</w:t>
            </w:r>
          </w:p>
        </w:tc>
      </w:tr>
      <w:tr w:rsidR="007462C4" w:rsidRPr="00B43826" w14:paraId="5317E78D" w14:textId="77777777" w:rsidTr="00736974">
        <w:trPr>
          <w:trHeight w:hRule="exact" w:val="374"/>
        </w:trPr>
        <w:tc>
          <w:tcPr>
            <w:tcW w:w="4230" w:type="dxa"/>
          </w:tcPr>
          <w:p w14:paraId="2943DE92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2BBE587D" w14:textId="5A03A9F4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05577E5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9E566C8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A4D148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FDB410" w14:textId="2AF87F6C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957</w:t>
            </w:r>
          </w:p>
        </w:tc>
        <w:tc>
          <w:tcPr>
            <w:tcW w:w="270" w:type="dxa"/>
          </w:tcPr>
          <w:p w14:paraId="78F19BC8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F23CEB" w14:textId="2DF2171C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</w:tr>
      <w:tr w:rsidR="007462C4" w:rsidRPr="00B43826" w14:paraId="30716164" w14:textId="77777777" w:rsidTr="00736974">
        <w:trPr>
          <w:trHeight w:hRule="exact" w:val="374"/>
        </w:trPr>
        <w:tc>
          <w:tcPr>
            <w:tcW w:w="4230" w:type="dxa"/>
          </w:tcPr>
          <w:p w14:paraId="571AE071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3D212F2F" w14:textId="599BDD1E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D1BF9A3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544BAB4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BB7915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2117D5" w14:textId="221518C4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3F9C3439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68C53A2" w14:textId="6E8BB5F8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7462C4" w:rsidRPr="00B43826" w14:paraId="65D9652A" w14:textId="77777777" w:rsidTr="00736974">
        <w:trPr>
          <w:trHeight w:hRule="exact" w:val="374"/>
        </w:trPr>
        <w:tc>
          <w:tcPr>
            <w:tcW w:w="4230" w:type="dxa"/>
          </w:tcPr>
          <w:p w14:paraId="08B2169E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331A6458" w14:textId="4B7E9BD1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6885F9C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8C89CC5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32F4C8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E54D83" w14:textId="782C26CF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0BDB5E8E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C71765" w14:textId="64F48D00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</w:tr>
      <w:tr w:rsidR="007462C4" w:rsidRPr="00B43826" w14:paraId="49F0C524" w14:textId="77777777" w:rsidTr="00736974">
        <w:trPr>
          <w:trHeight w:hRule="exact" w:val="374"/>
        </w:trPr>
        <w:tc>
          <w:tcPr>
            <w:tcW w:w="4230" w:type="dxa"/>
          </w:tcPr>
          <w:p w14:paraId="600AF69D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รายได้ค่าบริการ</w:t>
            </w:r>
          </w:p>
        </w:tc>
        <w:tc>
          <w:tcPr>
            <w:tcW w:w="1062" w:type="dxa"/>
          </w:tcPr>
          <w:p w14:paraId="1FA3D6A1" w14:textId="54E354D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B6DA00C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7A1EA1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9E4667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FFB349" w14:textId="16F956AA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270" w:type="dxa"/>
          </w:tcPr>
          <w:p w14:paraId="078DD782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913D7D" w14:textId="368E50F6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</w:tr>
      <w:tr w:rsidR="007462C4" w:rsidRPr="00B43826" w14:paraId="395EB5AA" w14:textId="77777777" w:rsidTr="00736974">
        <w:trPr>
          <w:trHeight w:hRule="exact" w:val="374"/>
        </w:trPr>
        <w:tc>
          <w:tcPr>
            <w:tcW w:w="4230" w:type="dxa"/>
          </w:tcPr>
          <w:p w14:paraId="34C7E306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735D3B10" w14:textId="303AA049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AAFC581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438C6E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3321A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9EAAB5" w14:textId="16ADEA81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1,523</w:t>
            </w:r>
          </w:p>
        </w:tc>
        <w:tc>
          <w:tcPr>
            <w:tcW w:w="270" w:type="dxa"/>
          </w:tcPr>
          <w:p w14:paraId="0F07AD9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49B0013" w14:textId="7590BD1C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1,097</w:t>
            </w:r>
          </w:p>
        </w:tc>
      </w:tr>
      <w:tr w:rsidR="007462C4" w:rsidRPr="00B43826" w14:paraId="7D35B394" w14:textId="77777777" w:rsidTr="00736974">
        <w:trPr>
          <w:trHeight w:hRule="exact" w:val="374"/>
        </w:trPr>
        <w:tc>
          <w:tcPr>
            <w:tcW w:w="4230" w:type="dxa"/>
          </w:tcPr>
          <w:p w14:paraId="75C4FB6C" w14:textId="4718A8FD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20EE55AC" w14:textId="5423E4BD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2596FA3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C1CBD58" w14:textId="1817C60F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98BFFF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0A6A2F" w14:textId="6553EF53" w:rsidR="007462C4" w:rsidRPr="00B43826" w:rsidRDefault="00337075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5A987107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534FF5F" w14:textId="0E88EBCE" w:rsidR="007462C4" w:rsidRPr="00B43826" w:rsidRDefault="00337075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7462C4" w:rsidRPr="00B43826" w14:paraId="1ED07B30" w14:textId="77777777" w:rsidTr="00736974">
        <w:trPr>
          <w:trHeight w:hRule="exact" w:val="374"/>
        </w:trPr>
        <w:tc>
          <w:tcPr>
            <w:tcW w:w="4230" w:type="dxa"/>
          </w:tcPr>
          <w:p w14:paraId="016C0FA8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29A14BCB" w14:textId="000B06CC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BE56139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19CF88B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BC6467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64A10A" w14:textId="3C4C445E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270" w:type="dxa"/>
          </w:tcPr>
          <w:p w14:paraId="3E82E815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F0E333D" w14:textId="2B164212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1,670</w:t>
            </w:r>
          </w:p>
        </w:tc>
      </w:tr>
      <w:tr w:rsidR="007462C4" w:rsidRPr="00B43826" w14:paraId="266DA366" w14:textId="77777777" w:rsidTr="00736974">
        <w:trPr>
          <w:trHeight w:hRule="exact" w:val="374"/>
        </w:trPr>
        <w:tc>
          <w:tcPr>
            <w:tcW w:w="4230" w:type="dxa"/>
          </w:tcPr>
          <w:p w14:paraId="3F12939D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46B5CA32" w14:textId="4210754F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71ACA0A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9C5AE5B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BED942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1B103" w14:textId="52E4911A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5110997B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4DCD1EA" w14:textId="3F0DB0CD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</w:tr>
      <w:tr w:rsidR="007462C4" w:rsidRPr="00B43826" w14:paraId="7A271FFE" w14:textId="77777777" w:rsidTr="00736974">
        <w:trPr>
          <w:trHeight w:hRule="exact" w:val="353"/>
        </w:trPr>
        <w:tc>
          <w:tcPr>
            <w:tcW w:w="4230" w:type="dxa"/>
          </w:tcPr>
          <w:p w14:paraId="57224C08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9CBAFCA" w14:textId="77777777" w:rsidR="007462C4" w:rsidRPr="00B43826" w:rsidRDefault="007462C4" w:rsidP="007462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623ACE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ACEF8F" w14:textId="77777777" w:rsidR="007462C4" w:rsidRPr="00B43826" w:rsidRDefault="007462C4" w:rsidP="007462C4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6F327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FE030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786D13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DFD515C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462C4" w:rsidRPr="00B43826" w14:paraId="29581330" w14:textId="77777777" w:rsidTr="00736974">
        <w:trPr>
          <w:trHeight w:hRule="exact" w:val="374"/>
        </w:trPr>
        <w:tc>
          <w:tcPr>
            <w:tcW w:w="4230" w:type="dxa"/>
          </w:tcPr>
          <w:p w14:paraId="4A0350EE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7C44857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6BC0F940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526EFFA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1D14109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8A95E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4676B5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044C57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462C4" w:rsidRPr="00B43826" w14:paraId="2D3ADCB2" w14:textId="77777777" w:rsidTr="00736974">
        <w:trPr>
          <w:trHeight w:hRule="exact" w:val="374"/>
        </w:trPr>
        <w:tc>
          <w:tcPr>
            <w:tcW w:w="4230" w:type="dxa"/>
          </w:tcPr>
          <w:p w14:paraId="32E4F1AE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14186081" w14:textId="0140F9E5" w:rsidR="007462C4" w:rsidRPr="00B43826" w:rsidRDefault="005C70C1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43" w:type="dxa"/>
          </w:tcPr>
          <w:p w14:paraId="063AE280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C0FED5E" w14:textId="4AB35849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2A11F0B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D4C4D7D" w14:textId="3D7CDEB0" w:rsidR="007462C4" w:rsidRPr="00B43826" w:rsidRDefault="000B5EE2" w:rsidP="007462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455FF2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77E8ED8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462C4" w:rsidRPr="00B43826" w14:paraId="4644CCD3" w14:textId="77777777" w:rsidTr="00736974">
        <w:trPr>
          <w:trHeight w:hRule="exact" w:val="344"/>
        </w:trPr>
        <w:tc>
          <w:tcPr>
            <w:tcW w:w="4230" w:type="dxa"/>
          </w:tcPr>
          <w:p w14:paraId="4631658A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701146E8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1DA2213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085A0D0B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1B3262F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50CC7B9E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FAF2C20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0E3C9C4C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7462C4" w:rsidRPr="00B43826" w14:paraId="263753BE" w14:textId="77777777" w:rsidTr="00736974">
        <w:trPr>
          <w:trHeight w:hRule="exact" w:val="374"/>
        </w:trPr>
        <w:tc>
          <w:tcPr>
            <w:tcW w:w="4230" w:type="dxa"/>
          </w:tcPr>
          <w:p w14:paraId="5872A3DA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4104BCEF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DD0F563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462CBA2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2AB248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066958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04321A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303072F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462C4" w:rsidRPr="00B43826" w14:paraId="7328F692" w14:textId="77777777" w:rsidTr="00736974">
        <w:trPr>
          <w:trHeight w:hRule="exact" w:val="374"/>
        </w:trPr>
        <w:tc>
          <w:tcPr>
            <w:tcW w:w="4230" w:type="dxa"/>
          </w:tcPr>
          <w:p w14:paraId="3394664F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5F25BDB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5EBE73A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6127C6F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3C5212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25224E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A1D2CB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D20820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462C4" w:rsidRPr="00B43826" w14:paraId="2B1162FE" w14:textId="77777777" w:rsidTr="00736974">
        <w:trPr>
          <w:trHeight w:hRule="exact" w:val="416"/>
        </w:trPr>
        <w:tc>
          <w:tcPr>
            <w:tcW w:w="4230" w:type="dxa"/>
          </w:tcPr>
          <w:p w14:paraId="05882971" w14:textId="77777777" w:rsidR="007462C4" w:rsidRPr="00B43826" w:rsidRDefault="007462C4" w:rsidP="007462C4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53AA84D4" w14:textId="18674684" w:rsidR="007462C4" w:rsidRPr="00B43826" w:rsidRDefault="00E2094E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7,386</w:t>
            </w:r>
          </w:p>
        </w:tc>
        <w:tc>
          <w:tcPr>
            <w:tcW w:w="243" w:type="dxa"/>
          </w:tcPr>
          <w:p w14:paraId="4FB69C5F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B99BCCF" w14:textId="31803539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7,104</w:t>
            </w:r>
          </w:p>
        </w:tc>
        <w:tc>
          <w:tcPr>
            <w:tcW w:w="270" w:type="dxa"/>
          </w:tcPr>
          <w:p w14:paraId="43ED11F0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5FBA0" w14:textId="03025760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6,611</w:t>
            </w:r>
          </w:p>
        </w:tc>
        <w:tc>
          <w:tcPr>
            <w:tcW w:w="270" w:type="dxa"/>
          </w:tcPr>
          <w:p w14:paraId="4423285A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3CFEF06" w14:textId="11B3E0E0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6,324</w:t>
            </w:r>
          </w:p>
        </w:tc>
      </w:tr>
      <w:tr w:rsidR="007462C4" w:rsidRPr="00B43826" w14:paraId="0D9A1962" w14:textId="77777777" w:rsidTr="00736974">
        <w:trPr>
          <w:trHeight w:hRule="exact" w:val="374"/>
        </w:trPr>
        <w:tc>
          <w:tcPr>
            <w:tcW w:w="4230" w:type="dxa"/>
          </w:tcPr>
          <w:p w14:paraId="550F6B63" w14:textId="77777777" w:rsidR="007462C4" w:rsidRPr="00B43826" w:rsidRDefault="007462C4" w:rsidP="007462C4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B9788E2" w14:textId="3AF0B66F" w:rsidR="007462C4" w:rsidRPr="00B43826" w:rsidRDefault="00E2094E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43" w:type="dxa"/>
          </w:tcPr>
          <w:p w14:paraId="0F6B30BA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E391542" w14:textId="2F169732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0EF1359C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A250BA" w14:textId="03370D61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70" w:type="dxa"/>
          </w:tcPr>
          <w:p w14:paraId="2BFFCC1C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F460E2A" w14:textId="2D3E9EE4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</w:tr>
      <w:tr w:rsidR="007462C4" w:rsidRPr="00B43826" w14:paraId="460E5A1A" w14:textId="77777777" w:rsidTr="00736974">
        <w:trPr>
          <w:trHeight w:hRule="exact" w:val="374"/>
        </w:trPr>
        <w:tc>
          <w:tcPr>
            <w:tcW w:w="4230" w:type="dxa"/>
          </w:tcPr>
          <w:p w14:paraId="6BCC79F3" w14:textId="77777777" w:rsidR="007462C4" w:rsidRPr="00B43826" w:rsidRDefault="007462C4" w:rsidP="007462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E6F45B5" w14:textId="71F2107E" w:rsidR="007462C4" w:rsidRPr="00B43826" w:rsidRDefault="00E2094E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7,500</w:t>
            </w:r>
          </w:p>
        </w:tc>
        <w:tc>
          <w:tcPr>
            <w:tcW w:w="243" w:type="dxa"/>
          </w:tcPr>
          <w:p w14:paraId="2DD1EFEB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9EDE8EE" w14:textId="44233145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7,228</w:t>
            </w:r>
          </w:p>
        </w:tc>
        <w:tc>
          <w:tcPr>
            <w:tcW w:w="270" w:type="dxa"/>
          </w:tcPr>
          <w:p w14:paraId="670DD524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B6A863" w14:textId="7C86FDCD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6,725</w:t>
            </w:r>
          </w:p>
        </w:tc>
        <w:tc>
          <w:tcPr>
            <w:tcW w:w="270" w:type="dxa"/>
          </w:tcPr>
          <w:p w14:paraId="32669D6E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5B25908" w14:textId="18F6500C" w:rsidR="007462C4" w:rsidRPr="00B43826" w:rsidRDefault="007462C4" w:rsidP="007462C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6,448</w:t>
            </w:r>
          </w:p>
        </w:tc>
      </w:tr>
      <w:tr w:rsidR="007462C4" w:rsidRPr="00B43826" w14:paraId="19F5B2BE" w14:textId="77777777" w:rsidTr="00736974">
        <w:trPr>
          <w:trHeight w:hRule="exact" w:val="356"/>
        </w:trPr>
        <w:tc>
          <w:tcPr>
            <w:tcW w:w="4230" w:type="dxa"/>
          </w:tcPr>
          <w:p w14:paraId="2FA37B40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DBC1DFE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D767A7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6B024FE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E880E5F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9C3425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893CEC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6F2D62C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D0EFE72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44388D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B3A4A98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64C8D19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1CDD6CB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70B5F3FF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5E7E11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17128A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2F1319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27FC6D31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462C4" w:rsidRPr="00B43826" w14:paraId="2D2B3EF3" w14:textId="77777777" w:rsidTr="00736974">
        <w:trPr>
          <w:trHeight w:hRule="exact" w:val="374"/>
        </w:trPr>
        <w:tc>
          <w:tcPr>
            <w:tcW w:w="4230" w:type="dxa"/>
          </w:tcPr>
          <w:p w14:paraId="01D6D082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2909C885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75E601F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A9A72E1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36180E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457D5E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E76666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C503C6E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462C4" w:rsidRPr="00B43826" w14:paraId="065C05ED" w14:textId="77777777" w:rsidTr="00736974">
        <w:trPr>
          <w:trHeight w:hRule="exact" w:val="374"/>
        </w:trPr>
        <w:tc>
          <w:tcPr>
            <w:tcW w:w="4230" w:type="dxa"/>
          </w:tcPr>
          <w:p w14:paraId="6F1AB4D6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6E98574C" w14:textId="420F3207" w:rsidR="007462C4" w:rsidRPr="00B43826" w:rsidRDefault="00E2094E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1,067,447</w:t>
            </w:r>
          </w:p>
        </w:tc>
        <w:tc>
          <w:tcPr>
            <w:tcW w:w="243" w:type="dxa"/>
          </w:tcPr>
          <w:p w14:paraId="6559EBA1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5B1646B" w14:textId="6E50D607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1,105,008</w:t>
            </w:r>
          </w:p>
        </w:tc>
        <w:tc>
          <w:tcPr>
            <w:tcW w:w="270" w:type="dxa"/>
          </w:tcPr>
          <w:p w14:paraId="41662A0C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7EBA6" w14:textId="746CC78D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18,036</w:t>
            </w:r>
          </w:p>
        </w:tc>
        <w:tc>
          <w:tcPr>
            <w:tcW w:w="270" w:type="dxa"/>
          </w:tcPr>
          <w:p w14:paraId="38C7F840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A8B8AE3" w14:textId="3804FED2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26,654</w:t>
            </w:r>
          </w:p>
        </w:tc>
      </w:tr>
      <w:tr w:rsidR="007462C4" w:rsidRPr="00B43826" w14:paraId="0677B26C" w14:textId="77777777" w:rsidTr="00736974">
        <w:trPr>
          <w:trHeight w:hRule="exact" w:val="374"/>
        </w:trPr>
        <w:tc>
          <w:tcPr>
            <w:tcW w:w="4230" w:type="dxa"/>
          </w:tcPr>
          <w:p w14:paraId="135C1850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4F1D65EA" w14:textId="25F6DF2F" w:rsidR="007462C4" w:rsidRPr="00B43826" w:rsidRDefault="005C70C1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7,324</w:t>
            </w:r>
          </w:p>
        </w:tc>
        <w:tc>
          <w:tcPr>
            <w:tcW w:w="243" w:type="dxa"/>
          </w:tcPr>
          <w:p w14:paraId="35DBAC55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476F090D" w14:textId="78120F45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16,403</w:t>
            </w:r>
          </w:p>
        </w:tc>
        <w:tc>
          <w:tcPr>
            <w:tcW w:w="270" w:type="dxa"/>
          </w:tcPr>
          <w:p w14:paraId="09BB1F34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A8BB72" w14:textId="5824961F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2BEF09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3E7E1851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462C4" w:rsidRPr="00B43826" w14:paraId="7790CC84" w14:textId="77777777" w:rsidTr="00736974">
        <w:trPr>
          <w:trHeight w:hRule="exact" w:val="374"/>
        </w:trPr>
        <w:tc>
          <w:tcPr>
            <w:tcW w:w="4230" w:type="dxa"/>
          </w:tcPr>
          <w:p w14:paraId="3904884A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7DED5B6A" w14:textId="15C2F620" w:rsidR="007462C4" w:rsidRPr="00B43826" w:rsidRDefault="005C70C1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4,027</w:t>
            </w:r>
          </w:p>
        </w:tc>
        <w:tc>
          <w:tcPr>
            <w:tcW w:w="243" w:type="dxa"/>
          </w:tcPr>
          <w:p w14:paraId="15D8FE3A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09DAF57" w14:textId="33CB4143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3,962</w:t>
            </w:r>
          </w:p>
        </w:tc>
        <w:tc>
          <w:tcPr>
            <w:tcW w:w="270" w:type="dxa"/>
          </w:tcPr>
          <w:p w14:paraId="7C5C8640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9749CD" w14:textId="0EA001D3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F6FD63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063967B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462C4" w:rsidRPr="00B43826" w14:paraId="01067DE1" w14:textId="77777777" w:rsidTr="00736974">
        <w:trPr>
          <w:trHeight w:hRule="exact" w:val="374"/>
        </w:trPr>
        <w:tc>
          <w:tcPr>
            <w:tcW w:w="4230" w:type="dxa"/>
          </w:tcPr>
          <w:p w14:paraId="0902CA02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4B0C717D" w14:textId="1F1D2084" w:rsidR="007462C4" w:rsidRPr="00B43826" w:rsidRDefault="005C70C1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43" w:type="dxa"/>
          </w:tcPr>
          <w:p w14:paraId="376A9C2E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FF66D67" w14:textId="1070B7A7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1,071</w:t>
            </w:r>
          </w:p>
        </w:tc>
        <w:tc>
          <w:tcPr>
            <w:tcW w:w="270" w:type="dxa"/>
          </w:tcPr>
          <w:p w14:paraId="7BCFAFFA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9F066D" w14:textId="2B72B7F9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C66023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962DEB5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462C4" w:rsidRPr="00B43826" w14:paraId="0323BC1C" w14:textId="77777777" w:rsidTr="00736974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7117D616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3A7CF06C" w14:textId="34B8AF2A" w:rsidR="007462C4" w:rsidRPr="00B43826" w:rsidRDefault="005C70C1" w:rsidP="007462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3" w:type="dxa"/>
            <w:shd w:val="clear" w:color="auto" w:fill="auto"/>
          </w:tcPr>
          <w:p w14:paraId="662029F0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7AF5B9B2" w14:textId="3D0E5ACF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3FE1D5E1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D6E816" w14:textId="6B088766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927B8B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E9A5E61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462C4" w:rsidRPr="00B43826" w14:paraId="05BF0585" w14:textId="77777777" w:rsidTr="00736974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0CF41DDF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0C2AA120" w14:textId="41B55F0D" w:rsidR="007462C4" w:rsidRPr="00B43826" w:rsidRDefault="005C70C1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43" w:type="dxa"/>
            <w:shd w:val="clear" w:color="auto" w:fill="auto"/>
          </w:tcPr>
          <w:p w14:paraId="5A73FA11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E4D4AA0" w14:textId="29DDB4AE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6634B703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5DD498" w14:textId="413F39E2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19147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01F2443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462C4" w:rsidRPr="00B43826" w14:paraId="5906FFC2" w14:textId="77777777" w:rsidTr="00736974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0C43775E" w14:textId="77777777" w:rsidR="007462C4" w:rsidRPr="00B43826" w:rsidRDefault="007462C4" w:rsidP="0074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1346FF88" w14:textId="5930A89E" w:rsidR="007462C4" w:rsidRPr="00B43826" w:rsidRDefault="00220A58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243" w:type="dxa"/>
            <w:shd w:val="clear" w:color="auto" w:fill="auto"/>
          </w:tcPr>
          <w:p w14:paraId="25C5C898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FAD2DEF" w14:textId="15E1ADB8" w:rsidR="007462C4" w:rsidRPr="00B43826" w:rsidRDefault="007462C4" w:rsidP="007462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21C804F0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72403C" w14:textId="319C673F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6F77D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721715D" w14:textId="77777777" w:rsidR="007462C4" w:rsidRPr="00B43826" w:rsidRDefault="007462C4" w:rsidP="007462C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CCC9957" w14:textId="77777777" w:rsidR="003E7C26" w:rsidRPr="00B43826" w:rsidRDefault="003E7C26" w:rsidP="009F2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</w:p>
    <w:p w14:paraId="5C3BC690" w14:textId="75E2A493" w:rsidR="004F312E" w:rsidRPr="00B4382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B43826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B43826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B43826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="00CE6E82" w:rsidRPr="00B43826">
        <w:rPr>
          <w:rFonts w:asciiTheme="majorBidi" w:hAnsiTheme="majorBidi" w:cstheme="majorBidi"/>
          <w:sz w:val="28"/>
          <w:szCs w:val="28"/>
          <w:lang w:eastAsia="ja-JP"/>
        </w:rPr>
        <w:t>2566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="007B2679"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B43826">
        <w:rPr>
          <w:rFonts w:asciiTheme="majorBidi" w:hAnsiTheme="majorBidi" w:cstheme="majorBidi"/>
          <w:sz w:val="28"/>
          <w:szCs w:val="28"/>
          <w:lang w:eastAsia="ja-JP"/>
        </w:rPr>
        <w:t>147.2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B43826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C24A92" w:rsidRPr="00B43826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="00CE6E82" w:rsidRPr="00B43826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C24A92" w:rsidRPr="00B43826">
        <w:rPr>
          <w:rFonts w:asciiTheme="majorBidi" w:hAnsiTheme="majorBidi" w:cstheme="majorBidi"/>
          <w:sz w:val="28"/>
          <w:szCs w:val="28"/>
          <w:lang w:eastAsia="ja-JP"/>
        </w:rPr>
        <w:t>12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B43826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C24A92" w:rsidRPr="00B43826">
        <w:rPr>
          <w:rFonts w:asciiTheme="majorBidi" w:hAnsiTheme="majorBidi" w:cstheme="majorBidi"/>
          <w:sz w:val="28"/>
          <w:szCs w:val="28"/>
          <w:lang w:eastAsia="ja-JP"/>
        </w:rPr>
        <w:t>5</w:t>
      </w:r>
      <w:r w:rsidR="00CE6E82" w:rsidRPr="00B43826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C24A92" w:rsidRPr="00B43826">
        <w:rPr>
          <w:rFonts w:asciiTheme="majorBidi" w:hAnsiTheme="majorBidi" w:cstheme="majorBidi"/>
          <w:sz w:val="28"/>
          <w:szCs w:val="28"/>
          <w:lang w:eastAsia="ja-JP"/>
        </w:rPr>
        <w:t>08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="00CE6E82" w:rsidRPr="00B43826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="00816D95"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2566</w:t>
      </w:r>
    </w:p>
    <w:p w14:paraId="3DDFB089" w14:textId="77777777" w:rsidR="004F312E" w:rsidRPr="00B4382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ja-JP"/>
        </w:rPr>
      </w:pPr>
    </w:p>
    <w:p w14:paraId="6328B8DD" w14:textId="77777777" w:rsidR="00816D95" w:rsidRPr="00B43826" w:rsidRDefault="00816D95" w:rsidP="00816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B43826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B43826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B43826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2565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467.2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228.9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238.3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>2565</w:t>
      </w:r>
    </w:p>
    <w:p w14:paraId="6B824137" w14:textId="2670C958" w:rsidR="004F312E" w:rsidRPr="00B43826" w:rsidRDefault="004F312E" w:rsidP="00757227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BF1DB1" w:rsidRPr="00B43826">
        <w:rPr>
          <w:rFonts w:asciiTheme="majorBidi" w:hAnsiTheme="majorBidi" w:cstheme="majorBidi"/>
          <w:sz w:val="28"/>
          <w:szCs w:val="28"/>
        </w:rPr>
        <w:t>3</w:t>
      </w:r>
      <w:r w:rsidR="00607924" w:rsidRPr="00B43826">
        <w:rPr>
          <w:rFonts w:asciiTheme="majorBidi" w:hAnsiTheme="majorBidi" w:cstheme="majorBidi"/>
          <w:sz w:val="28"/>
          <w:szCs w:val="28"/>
        </w:rPr>
        <w:t xml:space="preserve">1 </w:t>
      </w:r>
      <w:r w:rsidR="00607924" w:rsidRPr="00B43826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B43826">
        <w:rPr>
          <w:rFonts w:asciiTheme="majorBidi" w:hAnsiTheme="majorBidi" w:cstheme="majorBidi"/>
          <w:sz w:val="28"/>
          <w:szCs w:val="28"/>
        </w:rPr>
        <w:t>256</w:t>
      </w:r>
      <w:r w:rsidR="00607924" w:rsidRPr="00B43826">
        <w:rPr>
          <w:rFonts w:asciiTheme="majorBidi" w:hAnsiTheme="majorBidi" w:cstheme="majorBidi"/>
          <w:sz w:val="28"/>
          <w:szCs w:val="28"/>
        </w:rPr>
        <w:t>6</w:t>
      </w:r>
      <w:r w:rsidRPr="00B43826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</w:t>
      </w:r>
      <w:r w:rsidR="00816D95" w:rsidRPr="00B43826">
        <w:rPr>
          <w:rFonts w:asciiTheme="majorBidi" w:hAnsiTheme="majorBidi" w:cstheme="majorBidi" w:hint="cs"/>
          <w:sz w:val="28"/>
          <w:szCs w:val="28"/>
          <w:cs/>
        </w:rPr>
        <w:t xml:space="preserve">สุรพลไพร์ม </w:t>
      </w:r>
      <w:r w:rsidRPr="00B43826">
        <w:rPr>
          <w:rFonts w:asciiTheme="majorBidi" w:hAnsiTheme="majorBidi" w:cstheme="majorBidi"/>
          <w:sz w:val="28"/>
          <w:szCs w:val="28"/>
          <w:cs/>
        </w:rPr>
        <w:t xml:space="preserve">จำกัด) </w:t>
      </w:r>
      <w:r w:rsidR="00816D95" w:rsidRPr="00B43826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Pr="00B43826">
        <w:rPr>
          <w:rFonts w:asciiTheme="majorBidi" w:hAnsiTheme="majorBidi" w:cstheme="majorBidi"/>
          <w:sz w:val="28"/>
          <w:szCs w:val="28"/>
          <w:cs/>
        </w:rPr>
        <w:t>ที่ยังไม่ได้เรียกชำระเป็นจำนวนเงินรวม</w:t>
      </w:r>
      <w:r w:rsidR="007D4DB0"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="00CE6E82" w:rsidRPr="00B43826">
        <w:rPr>
          <w:rFonts w:asciiTheme="majorBidi" w:hAnsiTheme="majorBidi" w:cstheme="majorBidi"/>
          <w:sz w:val="28"/>
          <w:szCs w:val="28"/>
        </w:rPr>
        <w:t xml:space="preserve">6.8 </w:t>
      </w:r>
      <w:r w:rsidRPr="00B4382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Pr="00B4382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B43826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B438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B4382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07924" w:rsidRPr="00B43826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B43826">
        <w:rPr>
          <w:rFonts w:asciiTheme="majorBidi" w:hAnsiTheme="majorBidi" w:cstheme="majorBidi"/>
          <w:i/>
          <w:iCs/>
          <w:sz w:val="28"/>
          <w:szCs w:val="28"/>
        </w:rPr>
        <w:t xml:space="preserve">: 6.8 </w:t>
      </w:r>
      <w:r w:rsidRPr="00B4382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B43826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5C6545A1" w14:textId="41DC651A" w:rsidR="003F7D59" w:rsidRPr="00B43826" w:rsidRDefault="003F7D5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4A3481C" w14:textId="7133BED5" w:rsidR="004F312E" w:rsidRPr="00B43826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="00BF1DB1" w:rsidRPr="00B43826">
        <w:rPr>
          <w:rFonts w:asciiTheme="majorBidi" w:hAnsiTheme="majorBidi" w:cstheme="majorBidi"/>
          <w:sz w:val="28"/>
          <w:szCs w:val="28"/>
        </w:rPr>
        <w:t>3</w:t>
      </w:r>
      <w:r w:rsidR="00607924" w:rsidRPr="00B43826">
        <w:rPr>
          <w:rFonts w:asciiTheme="majorBidi" w:hAnsiTheme="majorBidi" w:cstheme="majorBidi"/>
          <w:sz w:val="28"/>
          <w:szCs w:val="28"/>
        </w:rPr>
        <w:t xml:space="preserve">1 </w:t>
      </w:r>
      <w:r w:rsidR="00607924" w:rsidRPr="00B43826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B43826">
        <w:rPr>
          <w:rFonts w:asciiTheme="majorBidi" w:hAnsiTheme="majorBidi" w:cstheme="majorBidi"/>
          <w:sz w:val="28"/>
          <w:szCs w:val="28"/>
        </w:rPr>
        <w:t>256</w:t>
      </w:r>
      <w:r w:rsidR="00607924" w:rsidRPr="00B43826">
        <w:rPr>
          <w:rFonts w:asciiTheme="majorBidi" w:hAnsiTheme="majorBidi" w:cstheme="majorBidi"/>
          <w:sz w:val="28"/>
          <w:szCs w:val="28"/>
        </w:rPr>
        <w:t>6</w:t>
      </w:r>
      <w:r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</w:rPr>
        <w:t>และ</w:t>
      </w:r>
      <w:r w:rsidRPr="00B43826">
        <w:rPr>
          <w:rFonts w:asciiTheme="majorBidi" w:hAnsiTheme="majorBidi" w:cstheme="majorBidi"/>
          <w:sz w:val="28"/>
          <w:szCs w:val="28"/>
        </w:rPr>
        <w:t xml:space="preserve"> 31</w:t>
      </w:r>
      <w:r w:rsidRPr="00B4382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43826">
        <w:rPr>
          <w:rFonts w:asciiTheme="majorBidi" w:hAnsiTheme="majorBidi" w:cstheme="majorBidi"/>
          <w:sz w:val="28"/>
          <w:szCs w:val="28"/>
        </w:rPr>
        <w:t>256</w:t>
      </w:r>
      <w:r w:rsidR="00607924" w:rsidRPr="00B43826">
        <w:rPr>
          <w:rFonts w:asciiTheme="majorBidi" w:hAnsiTheme="majorBidi" w:cstheme="majorBidi"/>
          <w:sz w:val="28"/>
          <w:szCs w:val="28"/>
        </w:rPr>
        <w:t>5</w:t>
      </w:r>
      <w:r w:rsidRPr="00B43826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6989D5D0" w:rsidR="004F312E" w:rsidRPr="00B43826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90"/>
        <w:gridCol w:w="270"/>
        <w:gridCol w:w="1170"/>
        <w:gridCol w:w="22"/>
        <w:gridCol w:w="248"/>
        <w:gridCol w:w="22"/>
        <w:gridCol w:w="1139"/>
        <w:gridCol w:w="270"/>
        <w:gridCol w:w="1111"/>
        <w:gridCol w:w="51"/>
      </w:tblGrid>
      <w:tr w:rsidR="00607924" w:rsidRPr="00B43826" w14:paraId="493A9F52" w14:textId="77777777" w:rsidTr="00C94F0A">
        <w:trPr>
          <w:tblHeader/>
        </w:trPr>
        <w:tc>
          <w:tcPr>
            <w:tcW w:w="3867" w:type="dxa"/>
          </w:tcPr>
          <w:p w14:paraId="300C8B63" w14:textId="5BA0FFDC" w:rsidR="00607924" w:rsidRPr="00B43826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2" w:type="dxa"/>
            <w:gridSpan w:val="4"/>
          </w:tcPr>
          <w:p w14:paraId="6C4C268F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07034BC" w14:textId="77777777" w:rsidR="00607924" w:rsidRPr="00B43826" w:rsidRDefault="00607924" w:rsidP="007572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1" w:type="dxa"/>
            <w:gridSpan w:val="4"/>
          </w:tcPr>
          <w:p w14:paraId="2BA3E2A5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7924" w:rsidRPr="00B43826" w14:paraId="7E295BAB" w14:textId="77777777" w:rsidTr="00C94F0A">
        <w:trPr>
          <w:tblHeader/>
        </w:trPr>
        <w:tc>
          <w:tcPr>
            <w:tcW w:w="3867" w:type="dxa"/>
          </w:tcPr>
          <w:p w14:paraId="59E2B1EA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8D03D3D" w14:textId="11B557E2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70" w:type="dxa"/>
          </w:tcPr>
          <w:p w14:paraId="17CA4832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406361" w14:textId="3FAFA3D0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F316970" w14:textId="77777777" w:rsidR="00607924" w:rsidRPr="00B43826" w:rsidRDefault="00607924" w:rsidP="0075722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</w:tcPr>
          <w:p w14:paraId="15A6C86E" w14:textId="5F4F8689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70" w:type="dxa"/>
          </w:tcPr>
          <w:p w14:paraId="3A63D62A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231BD78F" w14:textId="08E91E60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607924" w:rsidRPr="00B43826" w14:paraId="13D6C795" w14:textId="77777777" w:rsidTr="00C94F0A">
        <w:trPr>
          <w:tblHeader/>
        </w:trPr>
        <w:tc>
          <w:tcPr>
            <w:tcW w:w="3867" w:type="dxa"/>
          </w:tcPr>
          <w:p w14:paraId="68FEDC49" w14:textId="13AE9D58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1455D203" w14:textId="1926D94C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B666960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E548C3" w14:textId="5E932FC3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11254639" w14:textId="77777777" w:rsidR="00607924" w:rsidRPr="00B43826" w:rsidRDefault="00607924" w:rsidP="0075722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</w:tcPr>
          <w:p w14:paraId="5E03A2F7" w14:textId="72EB76D1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C8FC8A7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4311903A" w14:textId="272D4C91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07924" w:rsidRPr="00B43826" w14:paraId="1B87B5D7" w14:textId="77777777" w:rsidTr="00C94F0A">
        <w:trPr>
          <w:trHeight w:val="272"/>
          <w:tblHeader/>
        </w:trPr>
        <w:tc>
          <w:tcPr>
            <w:tcW w:w="3867" w:type="dxa"/>
          </w:tcPr>
          <w:p w14:paraId="31B34FAF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3" w:type="dxa"/>
            <w:gridSpan w:val="10"/>
          </w:tcPr>
          <w:p w14:paraId="4704BB06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07924" w:rsidRPr="00B43826" w14:paraId="09CF1127" w14:textId="77777777" w:rsidTr="00C94F0A">
        <w:trPr>
          <w:trHeight w:val="272"/>
        </w:trPr>
        <w:tc>
          <w:tcPr>
            <w:tcW w:w="3867" w:type="dxa"/>
          </w:tcPr>
          <w:p w14:paraId="4057B8B8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93" w:type="dxa"/>
            <w:gridSpan w:val="10"/>
          </w:tcPr>
          <w:p w14:paraId="00564CDB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07924" w:rsidRPr="00B43826" w14:paraId="59346CD8" w14:textId="77777777" w:rsidTr="00C94F0A">
        <w:tc>
          <w:tcPr>
            <w:tcW w:w="3867" w:type="dxa"/>
          </w:tcPr>
          <w:p w14:paraId="67D1C35C" w14:textId="77777777" w:rsidR="00607924" w:rsidRPr="00B43826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5407F7E" w14:textId="450D649C" w:rsidR="00607924" w:rsidRPr="00B43826" w:rsidRDefault="008F5781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6808F2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2C15A4" w14:textId="25D0380E" w:rsidR="00607924" w:rsidRPr="00B43826" w:rsidRDefault="00607924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646F35E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AF33F3A" w14:textId="0411302B" w:rsidR="00607924" w:rsidRPr="00B43826" w:rsidRDefault="005247BD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51,123</w:t>
            </w:r>
          </w:p>
        </w:tc>
        <w:tc>
          <w:tcPr>
            <w:tcW w:w="270" w:type="dxa"/>
          </w:tcPr>
          <w:p w14:paraId="60CD8B5B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4868027E" w14:textId="020D8F1F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43,953</w:t>
            </w:r>
          </w:p>
        </w:tc>
      </w:tr>
      <w:tr w:rsidR="00607924" w:rsidRPr="00B43826" w14:paraId="379E6696" w14:textId="77777777" w:rsidTr="00C94F0A">
        <w:tc>
          <w:tcPr>
            <w:tcW w:w="3867" w:type="dxa"/>
          </w:tcPr>
          <w:p w14:paraId="4B4088D6" w14:textId="77777777" w:rsidR="00607924" w:rsidRPr="00B43826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5CE68F1" w14:textId="605ABCC8" w:rsidR="00607924" w:rsidRPr="00B43826" w:rsidRDefault="008F5781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228,015</w:t>
            </w:r>
          </w:p>
        </w:tc>
        <w:tc>
          <w:tcPr>
            <w:tcW w:w="270" w:type="dxa"/>
          </w:tcPr>
          <w:p w14:paraId="5A9C87F1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1810B4" w14:textId="57530F4E" w:rsidR="00607924" w:rsidRPr="00B43826" w:rsidRDefault="00607924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201,180</w:t>
            </w:r>
          </w:p>
        </w:tc>
        <w:tc>
          <w:tcPr>
            <w:tcW w:w="270" w:type="dxa"/>
            <w:gridSpan w:val="2"/>
          </w:tcPr>
          <w:p w14:paraId="30458F4D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77974281" w14:textId="14A42CD3" w:rsidR="00607924" w:rsidRPr="00B43826" w:rsidRDefault="005247BD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11,25</w:t>
            </w:r>
            <w:r w:rsidR="001D0BA7" w:rsidRPr="00B438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0DF3E49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0F652DE5" w14:textId="52CFCE11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12,901</w:t>
            </w:r>
          </w:p>
        </w:tc>
      </w:tr>
      <w:tr w:rsidR="00607924" w:rsidRPr="00B43826" w14:paraId="6410462C" w14:textId="77777777" w:rsidTr="00C94F0A">
        <w:tc>
          <w:tcPr>
            <w:tcW w:w="3867" w:type="dxa"/>
          </w:tcPr>
          <w:p w14:paraId="52D256E7" w14:textId="77777777" w:rsidR="00607924" w:rsidRPr="00B43826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A5CCC4F" w14:textId="02A85366" w:rsidR="00607924" w:rsidRPr="00B43826" w:rsidRDefault="008F5781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228,015</w:t>
            </w:r>
          </w:p>
        </w:tc>
        <w:tc>
          <w:tcPr>
            <w:tcW w:w="270" w:type="dxa"/>
          </w:tcPr>
          <w:p w14:paraId="0516DE3A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57FD48" w14:textId="2DDCD554" w:rsidR="00607924" w:rsidRPr="00B43826" w:rsidRDefault="00607924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201,180</w:t>
            </w:r>
          </w:p>
        </w:tc>
        <w:tc>
          <w:tcPr>
            <w:tcW w:w="270" w:type="dxa"/>
            <w:gridSpan w:val="2"/>
          </w:tcPr>
          <w:p w14:paraId="1F9CA56D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82FA26" w14:textId="1950193D" w:rsidR="00607924" w:rsidRPr="00B43826" w:rsidRDefault="005247BD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62,375</w:t>
            </w:r>
          </w:p>
        </w:tc>
        <w:tc>
          <w:tcPr>
            <w:tcW w:w="270" w:type="dxa"/>
          </w:tcPr>
          <w:p w14:paraId="56C35C72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E56AF" w14:textId="5DEDD5C2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56,854</w:t>
            </w:r>
          </w:p>
        </w:tc>
      </w:tr>
      <w:tr w:rsidR="00C94F0A" w:rsidRPr="00B43826" w14:paraId="37CCB72B" w14:textId="77777777" w:rsidTr="00C94F0A">
        <w:tc>
          <w:tcPr>
            <w:tcW w:w="3867" w:type="dxa"/>
          </w:tcPr>
          <w:p w14:paraId="18F54AC0" w14:textId="77777777" w:rsidR="00C94F0A" w:rsidRPr="00B43826" w:rsidRDefault="00C94F0A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54167E4" w14:textId="77777777" w:rsidR="00C94F0A" w:rsidRPr="00B43826" w:rsidRDefault="00C94F0A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3B5BE4" w14:textId="77777777" w:rsidR="00C94F0A" w:rsidRPr="00B43826" w:rsidRDefault="00C94F0A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40E6EF" w14:textId="77777777" w:rsidR="00C94F0A" w:rsidRPr="00B43826" w:rsidRDefault="00C94F0A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5E84600" w14:textId="77777777" w:rsidR="00C94F0A" w:rsidRPr="00B43826" w:rsidRDefault="00C94F0A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1AD24C6A" w14:textId="77777777" w:rsidR="00C94F0A" w:rsidRPr="00B43826" w:rsidRDefault="00C94F0A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0CA2CE4" w14:textId="77777777" w:rsidR="00C94F0A" w:rsidRPr="00B43826" w:rsidRDefault="00C94F0A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3728EB04" w14:textId="77777777" w:rsidR="00C94F0A" w:rsidRPr="00B43826" w:rsidRDefault="00C94F0A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16D95" w:rsidRPr="00B43826" w14:paraId="0C66B3D0" w14:textId="77777777" w:rsidTr="00C94F0A">
        <w:trPr>
          <w:trHeight w:hRule="exact" w:val="389"/>
        </w:trPr>
        <w:tc>
          <w:tcPr>
            <w:tcW w:w="3867" w:type="dxa"/>
          </w:tcPr>
          <w:p w14:paraId="081BC99A" w14:textId="1E866495" w:rsidR="00816D95" w:rsidRPr="00B43826" w:rsidRDefault="00816D95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90" w:type="dxa"/>
          </w:tcPr>
          <w:p w14:paraId="2D11D890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ADC7F5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CCBF5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2895A8F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2A63F0A6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713DBD5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2FE557D1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16D95" w:rsidRPr="00B43826" w14:paraId="17D60096" w14:textId="77777777" w:rsidTr="00C94F0A">
        <w:trPr>
          <w:trHeight w:hRule="exact" w:val="389"/>
        </w:trPr>
        <w:tc>
          <w:tcPr>
            <w:tcW w:w="3867" w:type="dxa"/>
          </w:tcPr>
          <w:p w14:paraId="4140C1FD" w14:textId="75BDC1C8" w:rsidR="00816D95" w:rsidRPr="00B43826" w:rsidRDefault="00816D95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6C5EE325" w14:textId="0E941286" w:rsidR="00816D95" w:rsidRPr="00B43826" w:rsidRDefault="008F5781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3CF349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4E0047" w14:textId="0BC01C15" w:rsidR="00816D95" w:rsidRPr="00B43826" w:rsidRDefault="00816D95" w:rsidP="00816D9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B6D6595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EDECB09" w14:textId="4708F005" w:rsidR="00816D95" w:rsidRPr="00B43826" w:rsidRDefault="005247BD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6,456</w:t>
            </w:r>
          </w:p>
        </w:tc>
        <w:tc>
          <w:tcPr>
            <w:tcW w:w="270" w:type="dxa"/>
          </w:tcPr>
          <w:p w14:paraId="7420042A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0B4CAEAE" w14:textId="64020002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1,502</w:t>
            </w:r>
          </w:p>
        </w:tc>
      </w:tr>
      <w:tr w:rsidR="00816D95" w:rsidRPr="00B43826" w14:paraId="10C023B2" w14:textId="77777777" w:rsidTr="00C94F0A">
        <w:trPr>
          <w:trHeight w:hRule="exact" w:val="389"/>
        </w:trPr>
        <w:tc>
          <w:tcPr>
            <w:tcW w:w="3867" w:type="dxa"/>
          </w:tcPr>
          <w:p w14:paraId="74B95002" w14:textId="77777777" w:rsidR="00816D95" w:rsidRPr="00B43826" w:rsidRDefault="00816D95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043F57C3" w14:textId="61976770" w:rsidR="00816D95" w:rsidRPr="00B43826" w:rsidRDefault="008F5781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D169136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CD6F07" w14:textId="400B7AFF" w:rsidR="00816D95" w:rsidRPr="00B43826" w:rsidRDefault="00816D95" w:rsidP="00816D9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270" w:type="dxa"/>
            <w:gridSpan w:val="2"/>
          </w:tcPr>
          <w:p w14:paraId="2529320A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87182F3" w14:textId="3CECBDAB" w:rsidR="00816D95" w:rsidRPr="00B43826" w:rsidRDefault="005247BD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5B96B88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655F36A4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16D95" w:rsidRPr="00B43826" w14:paraId="13F9A3D9" w14:textId="77777777" w:rsidTr="00C94F0A">
        <w:trPr>
          <w:trHeight w:hRule="exact" w:val="389"/>
        </w:trPr>
        <w:tc>
          <w:tcPr>
            <w:tcW w:w="3867" w:type="dxa"/>
          </w:tcPr>
          <w:p w14:paraId="36262FA4" w14:textId="77777777" w:rsidR="00816D95" w:rsidRPr="00B43826" w:rsidRDefault="00816D95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1FE8775" w14:textId="08680C7B" w:rsidR="00816D95" w:rsidRPr="00B43826" w:rsidRDefault="008F5781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C9F8E63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26419C" w14:textId="580700AA" w:rsidR="00816D95" w:rsidRPr="00B43826" w:rsidRDefault="00816D95" w:rsidP="00816D9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70" w:type="dxa"/>
            <w:gridSpan w:val="2"/>
          </w:tcPr>
          <w:p w14:paraId="76AFC8BF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B547BD" w14:textId="3DCB7C7E" w:rsidR="00816D95" w:rsidRPr="00B43826" w:rsidRDefault="005247BD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6,456</w:t>
            </w:r>
          </w:p>
        </w:tc>
        <w:tc>
          <w:tcPr>
            <w:tcW w:w="270" w:type="dxa"/>
          </w:tcPr>
          <w:p w14:paraId="558DFD58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3CF116" w14:textId="23CF2E90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502</w:t>
            </w:r>
          </w:p>
        </w:tc>
      </w:tr>
      <w:tr w:rsidR="00816D95" w:rsidRPr="00B43826" w14:paraId="226A1B2B" w14:textId="77777777" w:rsidTr="00C94F0A">
        <w:trPr>
          <w:trHeight w:hRule="exact" w:val="389"/>
        </w:trPr>
        <w:tc>
          <w:tcPr>
            <w:tcW w:w="3867" w:type="dxa"/>
          </w:tcPr>
          <w:p w14:paraId="06FE5E53" w14:textId="77777777" w:rsidR="00816D95" w:rsidRPr="00B43826" w:rsidRDefault="00816D95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775425C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7FA3B5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B819E3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8C61013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6163976B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4B4E114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6A2B83BF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16D95" w:rsidRPr="00B43826" w14:paraId="67C97E6A" w14:textId="77777777" w:rsidTr="00C94F0A">
        <w:trPr>
          <w:trHeight w:hRule="exact" w:val="389"/>
        </w:trPr>
        <w:tc>
          <w:tcPr>
            <w:tcW w:w="3867" w:type="dxa"/>
          </w:tcPr>
          <w:p w14:paraId="6B0F80EA" w14:textId="77777777" w:rsidR="00816D95" w:rsidRPr="00B43826" w:rsidRDefault="00816D95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90" w:type="dxa"/>
          </w:tcPr>
          <w:p w14:paraId="4CD17CFB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B47949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59D9FA9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B0314CD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0041C070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80327F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2" w:type="dxa"/>
            <w:gridSpan w:val="2"/>
          </w:tcPr>
          <w:p w14:paraId="521E199D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16D95" w:rsidRPr="00B43826" w14:paraId="5AC7770F" w14:textId="77777777" w:rsidTr="00C94F0A">
        <w:trPr>
          <w:trHeight w:hRule="exact" w:val="389"/>
        </w:trPr>
        <w:tc>
          <w:tcPr>
            <w:tcW w:w="3867" w:type="dxa"/>
          </w:tcPr>
          <w:p w14:paraId="3803954E" w14:textId="77777777" w:rsidR="00816D95" w:rsidRPr="00B43826" w:rsidRDefault="00816D95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7C83A148" w14:textId="1AB38787" w:rsidR="00816D95" w:rsidRPr="00B43826" w:rsidRDefault="008F5781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0CF4017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DA92CB" w14:textId="73D7C41C" w:rsidR="00816D95" w:rsidRPr="00B43826" w:rsidRDefault="00816D95" w:rsidP="00816D9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13E2075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</w:tcPr>
          <w:p w14:paraId="676FF082" w14:textId="4C8375C2" w:rsidR="00816D95" w:rsidRPr="00B43826" w:rsidRDefault="003B4D09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185,250</w:t>
            </w:r>
          </w:p>
        </w:tc>
        <w:tc>
          <w:tcPr>
            <w:tcW w:w="270" w:type="dxa"/>
          </w:tcPr>
          <w:p w14:paraId="4C6A9A6B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</w:tcPr>
          <w:p w14:paraId="30B2E9FE" w14:textId="40E15BD6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180,250</w:t>
            </w:r>
          </w:p>
        </w:tc>
      </w:tr>
      <w:tr w:rsidR="00816D95" w:rsidRPr="00B43826" w14:paraId="1D9606F0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2935BB0B" w14:textId="77777777" w:rsidR="00816D95" w:rsidRPr="00B43826" w:rsidRDefault="00816D95" w:rsidP="007572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2" w:type="dxa"/>
            <w:gridSpan w:val="9"/>
          </w:tcPr>
          <w:p w14:paraId="0D555477" w14:textId="77777777" w:rsidR="00816D95" w:rsidRPr="00B43826" w:rsidRDefault="00816D95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C5A92" w:rsidRPr="00B43826" w14:paraId="6C274B7D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4D36A3F5" w14:textId="4A848073" w:rsidR="00EC5A92" w:rsidRPr="00B43826" w:rsidRDefault="00DC0C5E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EC5A92"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42" w:type="dxa"/>
            <w:gridSpan w:val="9"/>
          </w:tcPr>
          <w:p w14:paraId="443CD0E9" w14:textId="77777777" w:rsidR="00EC5A92" w:rsidRPr="00B43826" w:rsidRDefault="00EC5A92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C5A92" w:rsidRPr="00B43826" w14:paraId="38E7B605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3A87FA3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0D97CB82" w14:textId="74630C66" w:rsidR="00EC5A92" w:rsidRPr="00B43826" w:rsidRDefault="008F5781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66E96F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160B6E" w14:textId="5F74DA46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EC17F6F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4042A48F" w14:textId="3B921FE5" w:rsidR="00EC5A92" w:rsidRPr="00B43826" w:rsidRDefault="003B1281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57AFD69E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</w:tcPr>
          <w:p w14:paraId="0FC94EFB" w14:textId="7C3DDCFA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</w:tr>
      <w:tr w:rsidR="00EC5A92" w:rsidRPr="00B43826" w14:paraId="4A9B0D90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2C3EB88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7D3AF826" w14:textId="6845191A" w:rsidR="00EC5A92" w:rsidRPr="00B43826" w:rsidRDefault="008F5781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4,670</w:t>
            </w:r>
          </w:p>
        </w:tc>
        <w:tc>
          <w:tcPr>
            <w:tcW w:w="270" w:type="dxa"/>
          </w:tcPr>
          <w:p w14:paraId="5A4EBE77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DD464" w14:textId="4C4E92A3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2,735</w:t>
            </w:r>
          </w:p>
        </w:tc>
        <w:tc>
          <w:tcPr>
            <w:tcW w:w="270" w:type="dxa"/>
            <w:gridSpan w:val="2"/>
          </w:tcPr>
          <w:p w14:paraId="53F9CF27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318CE84E" w14:textId="70D4D7C2" w:rsidR="00EC5A92" w:rsidRPr="00B43826" w:rsidRDefault="005247BD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B8C9B6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D1F08A3" w14:textId="57554021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5A92" w:rsidRPr="00B43826" w14:paraId="11249602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3964179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FE8EFBD" w14:textId="3257FF94" w:rsidR="00EC5A92" w:rsidRPr="00B43826" w:rsidRDefault="008F5781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4,670</w:t>
            </w:r>
          </w:p>
        </w:tc>
        <w:tc>
          <w:tcPr>
            <w:tcW w:w="270" w:type="dxa"/>
          </w:tcPr>
          <w:p w14:paraId="36420C3D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DC4D30" w14:textId="5905FE9C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2,735</w:t>
            </w:r>
          </w:p>
        </w:tc>
        <w:tc>
          <w:tcPr>
            <w:tcW w:w="270" w:type="dxa"/>
            <w:gridSpan w:val="2"/>
          </w:tcPr>
          <w:p w14:paraId="0489F9CA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407B92" w14:textId="368B8D9E" w:rsidR="00EC5A92" w:rsidRPr="00B43826" w:rsidRDefault="003B1281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115</w:t>
            </w:r>
          </w:p>
        </w:tc>
        <w:tc>
          <w:tcPr>
            <w:tcW w:w="270" w:type="dxa"/>
          </w:tcPr>
          <w:p w14:paraId="10D16AEE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CFFEC99" w14:textId="56F495B0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</w:t>
            </w:r>
          </w:p>
        </w:tc>
      </w:tr>
      <w:tr w:rsidR="00EC5A92" w:rsidRPr="00B43826" w14:paraId="2F6BC09C" w14:textId="77777777" w:rsidTr="00C94F0A">
        <w:trPr>
          <w:gridAfter w:val="1"/>
          <w:wAfter w:w="51" w:type="dxa"/>
          <w:trHeight w:val="197"/>
        </w:trPr>
        <w:tc>
          <w:tcPr>
            <w:tcW w:w="3867" w:type="dxa"/>
          </w:tcPr>
          <w:p w14:paraId="439B77D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510D8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1DEF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54B16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F25C0C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1661C44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B28E0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FFEDCD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A92" w:rsidRPr="00B43826" w14:paraId="7895301C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53C8EE9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442" w:type="dxa"/>
            <w:gridSpan w:val="9"/>
          </w:tcPr>
          <w:p w14:paraId="5E7639D3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C5A92" w:rsidRPr="00B43826" w14:paraId="74FEFCC2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0E63A7E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202DC50E" w14:textId="74F496F8" w:rsidR="00EC5A92" w:rsidRPr="00B43826" w:rsidRDefault="008F5781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ED6608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70005F" w14:textId="4213A992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FCB1094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0C47F654" w14:textId="3DDF2E81" w:rsidR="00EC5A92" w:rsidRPr="00B43826" w:rsidRDefault="003B1281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70" w:type="dxa"/>
          </w:tcPr>
          <w:p w14:paraId="3FC1B1F5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4D4DBC0" w14:textId="27B6A4B5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</w:tr>
      <w:tr w:rsidR="00EC5A92" w:rsidRPr="00B43826" w14:paraId="5FD9D51E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75339E8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558B37" w14:textId="08D94104" w:rsidR="00EC5A92" w:rsidRPr="00B43826" w:rsidRDefault="008F5781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5,683</w:t>
            </w:r>
          </w:p>
        </w:tc>
        <w:tc>
          <w:tcPr>
            <w:tcW w:w="270" w:type="dxa"/>
          </w:tcPr>
          <w:p w14:paraId="64CAA5A7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41EE5B" w14:textId="18B42266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20,233</w:t>
            </w:r>
          </w:p>
        </w:tc>
        <w:tc>
          <w:tcPr>
            <w:tcW w:w="270" w:type="dxa"/>
            <w:gridSpan w:val="2"/>
          </w:tcPr>
          <w:p w14:paraId="7561E81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481245D9" w14:textId="3607CFB9" w:rsidR="00EC5A92" w:rsidRPr="00B43826" w:rsidRDefault="003B1281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0E815C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7854CA3" w14:textId="4819FD6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5A92" w:rsidRPr="00B43826" w14:paraId="48C5514A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42D1C77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4DD61AB" w14:textId="0D694DCE" w:rsidR="00EC5A92" w:rsidRPr="00B43826" w:rsidRDefault="008F5781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5,683</w:t>
            </w:r>
          </w:p>
        </w:tc>
        <w:tc>
          <w:tcPr>
            <w:tcW w:w="270" w:type="dxa"/>
          </w:tcPr>
          <w:p w14:paraId="3BF89D43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B5D966" w14:textId="5DAC6086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20,233</w:t>
            </w:r>
          </w:p>
        </w:tc>
        <w:tc>
          <w:tcPr>
            <w:tcW w:w="270" w:type="dxa"/>
            <w:gridSpan w:val="2"/>
          </w:tcPr>
          <w:p w14:paraId="1A61F187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7B88DB" w14:textId="63E59A57" w:rsidR="00EC5A92" w:rsidRPr="00B43826" w:rsidRDefault="003B1281" w:rsidP="007572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270" w:type="dxa"/>
          </w:tcPr>
          <w:p w14:paraId="303E17F8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92A59D6" w14:textId="33CBDD86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</w:tr>
      <w:tr w:rsidR="00EC5A92" w:rsidRPr="00B43826" w14:paraId="69BC6B74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54CC68F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E3807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C4C3B9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9596A2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2C0733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0C1188FC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0F5B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09FB3AA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5A92" w:rsidRPr="00B43826" w14:paraId="078CA0D0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7C73342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6AA4B566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0065C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90DE61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EAFD260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A26B459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E17D64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5A9454F8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5A92" w:rsidRPr="00B43826" w14:paraId="5104CA49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3902029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D290E3B" w14:textId="48F533E7" w:rsidR="00EC5A92" w:rsidRPr="00B43826" w:rsidRDefault="00F20C93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3,068</w:t>
            </w:r>
          </w:p>
        </w:tc>
        <w:tc>
          <w:tcPr>
            <w:tcW w:w="270" w:type="dxa"/>
          </w:tcPr>
          <w:p w14:paraId="4B139E96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B7C053" w14:textId="4A014636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3,536</w:t>
            </w:r>
          </w:p>
        </w:tc>
        <w:tc>
          <w:tcPr>
            <w:tcW w:w="270" w:type="dxa"/>
            <w:gridSpan w:val="2"/>
          </w:tcPr>
          <w:p w14:paraId="065A1635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</w:tcPr>
          <w:p w14:paraId="4912B1DD" w14:textId="6B22B916" w:rsidR="00EC5A92" w:rsidRPr="00B43826" w:rsidRDefault="002133B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3E577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0BAEEE9E" w14:textId="6882680C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C5A92" w:rsidRPr="00B43826" w14:paraId="282EC8FF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2AE3A3A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90" w:type="dxa"/>
          </w:tcPr>
          <w:p w14:paraId="7A0B246C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8137C0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44859C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FC688BD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0E78970D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77FC6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28FDB5A8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5A92" w:rsidRPr="00B43826" w14:paraId="55A49FE5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25E1A5B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</w:tcPr>
          <w:p w14:paraId="5CA05252" w14:textId="4B4A8CBA" w:rsidR="00EC5A92" w:rsidRPr="00B43826" w:rsidRDefault="00BD79BC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0D830E00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7BCD34A" w14:textId="528164EF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02AE0D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nil"/>
            </w:tcBorders>
            <w:shd w:val="clear" w:color="auto" w:fill="auto"/>
          </w:tcPr>
          <w:p w14:paraId="5BDBFF6A" w14:textId="2E235FC7" w:rsidR="00EC5A92" w:rsidRPr="00B43826" w:rsidRDefault="002133B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E2656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bottom w:val="nil"/>
            </w:tcBorders>
          </w:tcPr>
          <w:p w14:paraId="05598088" w14:textId="0E0794B9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5A92" w:rsidRPr="00B43826" w14:paraId="304DA0EA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279700C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67051A3F" w14:textId="6D13E68F" w:rsidR="00EC5A92" w:rsidRPr="00B43826" w:rsidRDefault="00BD79BC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shd w:val="clear" w:color="auto" w:fill="auto"/>
          </w:tcPr>
          <w:p w14:paraId="49CCC1D2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347473" w14:textId="21F9B4B9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642D7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18905" w14:textId="1E1E2698" w:rsidR="00EC5A92" w:rsidRPr="00B43826" w:rsidRDefault="002133B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626DA4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6150AD6" w14:textId="008B8175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5A92" w:rsidRPr="00B43826" w14:paraId="65B80115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2D22FD7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16FA8" w14:textId="7DACC9EB" w:rsidR="00EC5A92" w:rsidRPr="00B43826" w:rsidRDefault="00BD79BC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shd w:val="clear" w:color="auto" w:fill="auto"/>
          </w:tcPr>
          <w:p w14:paraId="5F053BD3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4E58B" w14:textId="4C9F91EF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76E1D0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193A6" w14:textId="05BB4BC5" w:rsidR="00EC5A92" w:rsidRPr="00B43826" w:rsidRDefault="002133B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4A0BC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FB31EF9" w14:textId="1D89DD4A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5108535" w14:textId="2D9E5175" w:rsidR="000E66A1" w:rsidRPr="00B43826" w:rsidRDefault="000E66A1" w:rsidP="0075722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rtl/>
          <w:cs/>
          <w:lang w:val="en-US"/>
        </w:rPr>
      </w:pPr>
    </w:p>
    <w:p w14:paraId="166BD137" w14:textId="0C1D035E" w:rsidR="009D4FE6" w:rsidRPr="00B43826" w:rsidRDefault="009D4FE6" w:rsidP="0075722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B43826">
        <w:rPr>
          <w:rFonts w:ascii="Angsana New" w:hAnsi="Angsana New"/>
          <w:i/>
          <w:iCs/>
          <w:sz w:val="28"/>
          <w:szCs w:val="28"/>
        </w:rPr>
        <w:tab/>
      </w:r>
      <w:r w:rsidRPr="00B43826">
        <w:rPr>
          <w:rFonts w:ascii="Angsana New" w:hAnsi="Angsana New" w:hint="cs"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 </w:t>
      </w:r>
    </w:p>
    <w:p w14:paraId="70D2D2C6" w14:textId="4AE5CAFA" w:rsidR="000A44A9" w:rsidRPr="00B43826" w:rsidRDefault="000A44A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935F217" w14:textId="11F55CE3" w:rsidR="00337075" w:rsidRPr="00B43826" w:rsidRDefault="00337075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ในเดือนมกราคม </w:t>
      </w:r>
      <w:r w:rsidR="002B634A" w:rsidRPr="00B43826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</w:t>
      </w:r>
      <w:r w:rsidR="002B634A"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>ให้</w:t>
      </w:r>
      <w:r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>กู้ยืม</w:t>
      </w:r>
      <w:r w:rsidR="00FC0943"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>เงิน</w:t>
      </w:r>
      <w:r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>ระยะสั้นแก่บริษัท</w:t>
      </w:r>
      <w:r w:rsidR="002B634A"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>ย่อย</w:t>
      </w:r>
      <w:r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>แห่งหนึ่ง เงินกู้ยืมดังกล่าวมี</w:t>
      </w:r>
      <w:r w:rsidR="00E37E4E"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>อัตรา</w:t>
      </w:r>
      <w:r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ดอกเบี้ยตามที่ระบุในสัญญา และมีกำหนดชำระคืนภายในเดือนเมษายน </w:t>
      </w:r>
      <w:r w:rsidR="002B634A" w:rsidRPr="00B43826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ณ วันที่ </w:t>
      </w:r>
      <w:r w:rsidR="002B634A" w:rsidRPr="00B43826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มีนาคม </w:t>
      </w:r>
      <w:r w:rsidR="002B634A" w:rsidRPr="00B43826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บริษัทมียอดเงินให้กู้ยืม</w:t>
      </w:r>
      <w:r w:rsidR="00BB5F48"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>จากสัญญา</w:t>
      </w:r>
      <w:r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>ดังกล่าว</w:t>
      </w:r>
      <w:r w:rsidR="002B634A"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>จำนวน</w:t>
      </w:r>
      <w:r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>ทั้งสิ้น</w:t>
      </w:r>
      <w:r w:rsidR="002B634A" w:rsidRPr="00B43826">
        <w:rPr>
          <w:rFonts w:asciiTheme="majorBidi" w:hAnsiTheme="majorBidi" w:cstheme="majorBidi"/>
          <w:spacing w:val="-2"/>
          <w:sz w:val="28"/>
          <w:szCs w:val="28"/>
        </w:rPr>
        <w:t xml:space="preserve"> 47</w:t>
      </w:r>
      <w:r w:rsidRPr="00B4382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ล้านบาท</w:t>
      </w:r>
    </w:p>
    <w:p w14:paraId="21ACED37" w14:textId="77777777" w:rsidR="00337075" w:rsidRPr="00B43826" w:rsidRDefault="00337075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AD72431" w14:textId="775915C2" w:rsidR="000C6EEE" w:rsidRPr="00B43826" w:rsidRDefault="000C6EEE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ที่ดิน อาคารและอุปกรณ์</w:t>
      </w:r>
    </w:p>
    <w:p w14:paraId="1F4AF58F" w14:textId="77777777" w:rsidR="007F6EA9" w:rsidRPr="00B43826" w:rsidRDefault="007F6EA9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F6EA9" w:rsidRPr="00B43826" w14:paraId="31A27776" w14:textId="77777777" w:rsidTr="006C17B2">
        <w:trPr>
          <w:cantSplit/>
          <w:tblHeader/>
        </w:trPr>
        <w:tc>
          <w:tcPr>
            <w:tcW w:w="4950" w:type="dxa"/>
            <w:vAlign w:val="bottom"/>
          </w:tcPr>
          <w:p w14:paraId="19BB42B9" w14:textId="553FD56B" w:rsidR="007F6EA9" w:rsidRPr="00B43826" w:rsidRDefault="00BF1DB1" w:rsidP="007572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EC5A92"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EC5A92"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1 </w:t>
            </w:r>
            <w:r w:rsidR="00EC5A92"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="007F6EA9"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EC5A92"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3FFB6988" w14:textId="77777777" w:rsidR="007F6EA9" w:rsidRPr="00B43826" w:rsidRDefault="007F6EA9" w:rsidP="007572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F6EA9" w:rsidRPr="00B43826" w:rsidRDefault="007F6EA9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F6EA9" w:rsidRPr="00B43826" w:rsidRDefault="007F6EA9" w:rsidP="0075722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F6EA9" w:rsidRPr="00B43826" w:rsidRDefault="007F6EA9" w:rsidP="0075722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238498" w14:textId="77777777" w:rsidR="007F6EA9" w:rsidRPr="00B43826" w:rsidRDefault="007F6EA9" w:rsidP="0075722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F6EA9" w:rsidRPr="00B43826" w14:paraId="673CBA30" w14:textId="77777777" w:rsidTr="006C17B2">
        <w:trPr>
          <w:cantSplit/>
        </w:trPr>
        <w:tc>
          <w:tcPr>
            <w:tcW w:w="4950" w:type="dxa"/>
          </w:tcPr>
          <w:p w14:paraId="40CDC534" w14:textId="77777777" w:rsidR="007F6EA9" w:rsidRPr="00B43826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B43826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B43826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4382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B43826" w14:paraId="497D5590" w14:textId="77777777" w:rsidTr="006C17B2">
        <w:trPr>
          <w:cantSplit/>
        </w:trPr>
        <w:tc>
          <w:tcPr>
            <w:tcW w:w="4950" w:type="dxa"/>
          </w:tcPr>
          <w:p w14:paraId="1FBFBBD9" w14:textId="77777777" w:rsidR="007F6EA9" w:rsidRPr="00B43826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B43826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113AA808" w:rsidR="007F6EA9" w:rsidRPr="00B43826" w:rsidRDefault="001A4606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A4D70"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A4D70"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2213E9" w:rsidRPr="00B4382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EEF98B7" w14:textId="77777777" w:rsidR="007F6EA9" w:rsidRPr="00B43826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5B45CCE5" w:rsidR="007F6EA9" w:rsidRPr="00B43826" w:rsidRDefault="001A4606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5,316</w:t>
            </w:r>
          </w:p>
        </w:tc>
      </w:tr>
      <w:tr w:rsidR="007F6EA9" w:rsidRPr="00B43826" w14:paraId="7B81FD0E" w14:textId="77777777" w:rsidTr="006C17B2">
        <w:trPr>
          <w:cantSplit/>
        </w:trPr>
        <w:tc>
          <w:tcPr>
            <w:tcW w:w="4950" w:type="dxa"/>
          </w:tcPr>
          <w:p w14:paraId="68485332" w14:textId="77777777" w:rsidR="007F6EA9" w:rsidRPr="00B43826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โอนสินทรัพย์สิทธิการใช้ไปยังสินทรัพย์ 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39AC95DB" w14:textId="77777777" w:rsidR="007F6EA9" w:rsidRPr="00B43826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DD398" w14:textId="6156F245" w:rsidR="007F6EA9" w:rsidRPr="00B43826" w:rsidRDefault="001A4606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180" w:type="dxa"/>
          </w:tcPr>
          <w:p w14:paraId="20AB2A50" w14:textId="77777777" w:rsidR="007F6EA9" w:rsidRPr="00B43826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830C76" w14:textId="1FD2411D" w:rsidR="007F6EA9" w:rsidRPr="00B43826" w:rsidRDefault="001A4606" w:rsidP="001A460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F6EA9" w:rsidRPr="00B43826" w14:paraId="1B57377E" w14:textId="77777777" w:rsidTr="006C17B2">
        <w:trPr>
          <w:cantSplit/>
        </w:trPr>
        <w:tc>
          <w:tcPr>
            <w:tcW w:w="4950" w:type="dxa"/>
          </w:tcPr>
          <w:p w14:paraId="44D5FB65" w14:textId="77777777" w:rsidR="007F6EA9" w:rsidRPr="00B43826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7F6EA9" w:rsidRPr="00B43826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12420A15" w:rsidR="007F6EA9" w:rsidRPr="00B43826" w:rsidRDefault="001A4606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</w:t>
            </w:r>
          </w:p>
        </w:tc>
        <w:tc>
          <w:tcPr>
            <w:tcW w:w="180" w:type="dxa"/>
          </w:tcPr>
          <w:p w14:paraId="79FCAE47" w14:textId="77777777" w:rsidR="007F6EA9" w:rsidRPr="00B43826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6CD32BD3" w:rsidR="007F6EA9" w:rsidRPr="00B43826" w:rsidRDefault="001A4606" w:rsidP="001A460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8FA3DA5" w14:textId="77777777" w:rsidR="00BE53F0" w:rsidRPr="00B43826" w:rsidRDefault="00BE53F0" w:rsidP="00757227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E893AD" w14:textId="53518222" w:rsidR="005F1526" w:rsidRPr="00B43826" w:rsidRDefault="005F1526" w:rsidP="00757227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43826">
        <w:rPr>
          <w:rFonts w:asciiTheme="majorBidi" w:hAnsiTheme="majorBidi" w:cstheme="majorBidi" w:hint="cs"/>
          <w:sz w:val="28"/>
          <w:szCs w:val="28"/>
          <w:cs/>
        </w:rPr>
        <w:t>ที่ดินของกลุ่มบริษัทและบริษัทได้ถูกวัดมูลค่าใหม่โดยผู้ประเมินราคาอิสระด้วยวิธีเปรียบเทียบราคาตลาดตามรายงาน</w:t>
      </w:r>
      <w:r w:rsidR="00746280" w:rsidRPr="00B43826">
        <w:rPr>
          <w:rFonts w:asciiTheme="majorBidi" w:hAnsiTheme="majorBidi" w:cstheme="majorBidi"/>
          <w:sz w:val="28"/>
          <w:szCs w:val="28"/>
          <w:cs/>
        </w:rPr>
        <w:br/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การประเมินราคาระหว่างวันที่ </w:t>
      </w:r>
      <w:r w:rsidR="00CC5D02" w:rsidRPr="00B43826">
        <w:rPr>
          <w:rFonts w:asciiTheme="majorBidi" w:hAnsiTheme="majorBidi" w:cstheme="majorBidi"/>
          <w:sz w:val="28"/>
          <w:szCs w:val="28"/>
        </w:rPr>
        <w:t>8</w:t>
      </w:r>
      <w:r w:rsidR="00662C96"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Pr="00B43826">
        <w:rPr>
          <w:rFonts w:asciiTheme="majorBidi" w:hAnsiTheme="majorBidi" w:cstheme="majorBidi"/>
          <w:sz w:val="28"/>
          <w:szCs w:val="28"/>
        </w:rPr>
        <w:t xml:space="preserve">14 </w:t>
      </w:r>
      <w:r w:rsidR="00C535A2" w:rsidRPr="00B43826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</w:rPr>
        <w:t xml:space="preserve">2564 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ซึ่งจัดลำดับมูลค่ายุติธรรมเป็นระดับ </w:t>
      </w:r>
      <w:r w:rsidR="00016175" w:rsidRPr="00B43826">
        <w:rPr>
          <w:rFonts w:asciiTheme="majorBidi" w:hAnsiTheme="majorBidi" w:cstheme="majorBidi"/>
          <w:sz w:val="28"/>
          <w:szCs w:val="28"/>
        </w:rPr>
        <w:t>3</w:t>
      </w:r>
    </w:p>
    <w:p w14:paraId="34F45BEA" w14:textId="77777777" w:rsidR="00DD7E58" w:rsidRPr="00B43826" w:rsidRDefault="00DD7E58" w:rsidP="00757227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592933" w14:textId="77777777" w:rsidR="006F45B0" w:rsidRPr="00B43826" w:rsidRDefault="006F45B0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EDF9A4C" w14:textId="77777777" w:rsidR="00667604" w:rsidRPr="00B43826" w:rsidRDefault="0066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 w:rsidRPr="00B43826">
        <w:rPr>
          <w:rFonts w:asciiTheme="majorBidi" w:hAnsiTheme="majorBidi"/>
          <w:sz w:val="28"/>
          <w:szCs w:val="28"/>
          <w:cs/>
        </w:rPr>
        <w:br w:type="page"/>
      </w:r>
    </w:p>
    <w:p w14:paraId="3873B774" w14:textId="711DB8A9" w:rsidR="003F7D59" w:rsidRPr="00B43826" w:rsidRDefault="00C9741B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ส่วนงานดำเนินงาน</w:t>
      </w:r>
      <w:r w:rsidR="00ED213C" w:rsidRPr="00B43826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และการจำแนกรายได้</w:t>
      </w:r>
    </w:p>
    <w:p w14:paraId="058B9D66" w14:textId="62DCA7E3" w:rsidR="00BF1DB1" w:rsidRPr="00B43826" w:rsidRDefault="00BF1DB1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514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855"/>
        <w:gridCol w:w="1076"/>
        <w:gridCol w:w="242"/>
        <w:gridCol w:w="949"/>
        <w:gridCol w:w="242"/>
        <w:gridCol w:w="982"/>
        <w:gridCol w:w="242"/>
        <w:gridCol w:w="1020"/>
        <w:gridCol w:w="242"/>
        <w:gridCol w:w="990"/>
        <w:gridCol w:w="242"/>
        <w:gridCol w:w="1016"/>
      </w:tblGrid>
      <w:tr w:rsidR="00EC5A92" w:rsidRPr="00B43826" w14:paraId="0517C40B" w14:textId="77777777" w:rsidTr="00D738E8">
        <w:trPr>
          <w:tblHeader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478D685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87" w:type="pct"/>
            <w:gridSpan w:val="11"/>
            <w:tcBorders>
              <w:top w:val="nil"/>
              <w:left w:val="nil"/>
              <w:bottom w:val="nil"/>
            </w:tcBorders>
          </w:tcPr>
          <w:p w14:paraId="16E9095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C5A92" w:rsidRPr="00B43826" w14:paraId="54FA5F2B" w14:textId="77777777" w:rsidTr="00C94F0A">
        <w:trPr>
          <w:tblHeader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7BC89C6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432E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9C1463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EBF2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8E951C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69F41C9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C5A92" w:rsidRPr="00B43826" w14:paraId="06E33A95" w14:textId="77777777" w:rsidTr="00C94F0A">
        <w:trPr>
          <w:tblHeader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2421CDF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6377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DE9E04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E427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559738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73B1CBC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C5A92" w:rsidRPr="00B43826" w14:paraId="170E7F55" w14:textId="77777777" w:rsidTr="00C94F0A">
        <w:trPr>
          <w:tblHeader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564B1CE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12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09B4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E7249C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49C8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776977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1B9DFD6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C5A92" w:rsidRPr="00B43826" w14:paraId="447DC5A6" w14:textId="77777777" w:rsidTr="00C94F0A">
        <w:trPr>
          <w:tblHeader/>
        </w:trPr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237947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947F9CA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946A2A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55DBE76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049D78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5BDE1FD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3789E8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75665A9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2AE198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</w:tcPr>
          <w:p w14:paraId="1C159B8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" w:type="pct"/>
          </w:tcPr>
          <w:p w14:paraId="03FC0A9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</w:tcPr>
          <w:p w14:paraId="772E40E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EC5A92" w:rsidRPr="00B43826" w14:paraId="7F1946A4" w14:textId="77777777" w:rsidTr="00D738E8">
        <w:trPr>
          <w:tblHeader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28144D6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87" w:type="pct"/>
            <w:gridSpan w:val="11"/>
            <w:tcBorders>
              <w:top w:val="nil"/>
              <w:left w:val="nil"/>
            </w:tcBorders>
          </w:tcPr>
          <w:p w14:paraId="2DE9D83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B4382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C5A92" w:rsidRPr="00B43826" w14:paraId="537C4931" w14:textId="77777777" w:rsidTr="00D738E8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07B8016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587" w:type="pct"/>
            <w:gridSpan w:val="11"/>
            <w:tcBorders>
              <w:top w:val="nil"/>
              <w:left w:val="nil"/>
            </w:tcBorders>
          </w:tcPr>
          <w:p w14:paraId="391AC82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EC5A92" w:rsidRPr="00B43826" w14:paraId="26EBB451" w14:textId="77777777" w:rsidTr="00C94F0A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6210C74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38B9A68A" w14:textId="393D4211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1,269,047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4536DB5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A79D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1,429,897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2F702A8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1B800F" w14:textId="52C78FA2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36,492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230CC08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43B9D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26,214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303E288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BA69E2F" w14:textId="5A5A9A9A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1,305,539</w:t>
            </w:r>
          </w:p>
        </w:tc>
        <w:tc>
          <w:tcPr>
            <w:tcW w:w="120" w:type="pct"/>
            <w:vAlign w:val="bottom"/>
          </w:tcPr>
          <w:p w14:paraId="220F5FA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42D600D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1,456,111</w:t>
            </w:r>
          </w:p>
        </w:tc>
      </w:tr>
      <w:tr w:rsidR="00EC5A92" w:rsidRPr="00B43826" w14:paraId="26AC41CA" w14:textId="77777777" w:rsidTr="00C94F0A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3B714A5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043DA6F4" w14:textId="6524D478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78,901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4C3A8CB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3563E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87,791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0445A44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CF7A9" w14:textId="38BF678D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11,023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3275F87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ADB6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12,815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6B4FF24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750DA0EB" w14:textId="761A5182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89,924</w:t>
            </w:r>
          </w:p>
        </w:tc>
        <w:tc>
          <w:tcPr>
            <w:tcW w:w="120" w:type="pct"/>
            <w:vAlign w:val="bottom"/>
          </w:tcPr>
          <w:p w14:paraId="26E35A9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7B166EF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100,606</w:t>
            </w:r>
          </w:p>
        </w:tc>
      </w:tr>
      <w:tr w:rsidR="00EC5A92" w:rsidRPr="00B43826" w14:paraId="5CB154DC" w14:textId="77777777" w:rsidTr="00C94F0A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4BBA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7EA969" w14:textId="4E62E0B8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1,347,948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E361B8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C9EF1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1,517,688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9E62D48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3FA86" w14:textId="6325E533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47,515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C8EB89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4BCDB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39,029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91F0DE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14:paraId="5764B0B4" w14:textId="35562698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1,395,463</w:t>
            </w:r>
          </w:p>
        </w:tc>
        <w:tc>
          <w:tcPr>
            <w:tcW w:w="120" w:type="pct"/>
            <w:vAlign w:val="bottom"/>
          </w:tcPr>
          <w:p w14:paraId="4CDBD12A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double" w:sz="4" w:space="0" w:color="auto"/>
            </w:tcBorders>
            <w:vAlign w:val="bottom"/>
          </w:tcPr>
          <w:p w14:paraId="27F4280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1,556,717</w:t>
            </w:r>
          </w:p>
        </w:tc>
      </w:tr>
      <w:tr w:rsidR="00EC5A92" w:rsidRPr="00B43826" w14:paraId="652508B0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116978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907E98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F95A33A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AA3A5B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1A09F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8FC4AE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1D340E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106E0A2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88950E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6F10DE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18B0016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333CBFA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C5A92" w:rsidRPr="00B43826" w14:paraId="18DCD488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8CB4418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090025B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B46F0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614D95A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8E3422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416E116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69DCB6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E91BA8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7AD09F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464CC9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0A09474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2100056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C5A92" w:rsidRPr="00B43826" w14:paraId="4863C7E7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</w:tcPr>
          <w:p w14:paraId="6AD2262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1B0E30E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A76270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71C49BC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E98DF6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9BF88F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3F5A8E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325D322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C590D3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3F5C6F5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5828223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16B5680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C5A92" w:rsidRPr="00B43826" w14:paraId="0E349665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</w:tcPr>
          <w:p w14:paraId="36F8C51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00AD7A25" w14:textId="574C5712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1,347,948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3383C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5544FA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1,517,688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E817D0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58A610D1" w14:textId="2A152EA5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E0004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2D76D81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34DBF5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8B2D257" w14:textId="75E9ABF0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1,347,948</w:t>
            </w:r>
          </w:p>
        </w:tc>
        <w:tc>
          <w:tcPr>
            <w:tcW w:w="120" w:type="pct"/>
            <w:vAlign w:val="bottom"/>
          </w:tcPr>
          <w:p w14:paraId="1F3C03A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5C64484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1,517,688</w:t>
            </w:r>
          </w:p>
        </w:tc>
      </w:tr>
      <w:tr w:rsidR="00EC5A92" w:rsidRPr="00B43826" w14:paraId="19A5B292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</w:tcPr>
          <w:p w14:paraId="127A5DB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68D6DE" w14:textId="26B5407B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007E9C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F423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ABB2AAA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60B391" w14:textId="26CF63EC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47,515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DD5AC8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486B4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39,029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A4800C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27526314" w14:textId="25B8F4FB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47,515</w:t>
            </w:r>
          </w:p>
        </w:tc>
        <w:tc>
          <w:tcPr>
            <w:tcW w:w="120" w:type="pct"/>
            <w:vAlign w:val="bottom"/>
          </w:tcPr>
          <w:p w14:paraId="1EAFC41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5803822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39,029</w:t>
            </w:r>
          </w:p>
        </w:tc>
      </w:tr>
      <w:tr w:rsidR="00EC5A92" w:rsidRPr="00B43826" w14:paraId="134FFD2C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C043B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176B3" w14:textId="741378FB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1,347,948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063A0F8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23322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1,517,688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648810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9AD9F" w14:textId="2B3A1CED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47,515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D697B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5F63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39,029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F431CBA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204BA" w14:textId="7A7CCBCF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1,395,463</w:t>
            </w:r>
          </w:p>
        </w:tc>
        <w:tc>
          <w:tcPr>
            <w:tcW w:w="120" w:type="pct"/>
            <w:vAlign w:val="bottom"/>
          </w:tcPr>
          <w:p w14:paraId="546C48D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2F78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1,556,717</w:t>
            </w:r>
          </w:p>
        </w:tc>
      </w:tr>
      <w:tr w:rsidR="00EC5A92" w:rsidRPr="00B43826" w14:paraId="629E1067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B03AC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CAD9A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60D9A7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EC82A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65E1BC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5DC2CA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F06C37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86288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2CD19E8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5167BDE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13ED6B5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double" w:sz="4" w:space="0" w:color="auto"/>
            </w:tcBorders>
            <w:vAlign w:val="bottom"/>
          </w:tcPr>
          <w:p w14:paraId="163AA37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C5A92" w:rsidRPr="00B43826" w14:paraId="2E5D7C39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E82924" w14:textId="5EE062DD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กำไรตามส่วนงาน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97F2F3B" w14:textId="53E112A3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88,612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F43CC8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709B4E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60,465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A6CD5C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1C533746" w14:textId="6EA21C00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0D3BE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F7C407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1CC0D18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1,960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C32A41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2DCD2EB1" w14:textId="04C9F6E3" w:rsidR="00EC5A92" w:rsidRPr="00B43826" w:rsidRDefault="000D3BE8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  <w:r w:rsidR="003D0061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032</w:t>
            </w:r>
          </w:p>
        </w:tc>
        <w:tc>
          <w:tcPr>
            <w:tcW w:w="120" w:type="pct"/>
            <w:vAlign w:val="bottom"/>
          </w:tcPr>
          <w:p w14:paraId="3385023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10B2972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62,425</w:t>
            </w:r>
          </w:p>
        </w:tc>
      </w:tr>
      <w:tr w:rsidR="00EC5A92" w:rsidRPr="00B43826" w14:paraId="21598087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73745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4415F0" w14:textId="2CB52DA0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</w:t>
            </w:r>
            <w:r w:rsidR="00885882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A31AA0" w:rsidRPr="00B438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20A5F38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F3C8A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2,545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D666CC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694AD7" w14:textId="49D07A85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</w:t>
            </w:r>
            <w:r w:rsidR="000D3BE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B690DD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5EFD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E0EDE0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0B697590" w14:textId="53217D99" w:rsidR="00EC5A92" w:rsidRPr="00B43826" w:rsidRDefault="0088588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11,18</w:t>
            </w:r>
            <w:r w:rsidR="000D3BE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0" w:type="pct"/>
            <w:vAlign w:val="bottom"/>
          </w:tcPr>
          <w:p w14:paraId="67CFCAC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29A45B9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2,536</w:t>
            </w:r>
          </w:p>
        </w:tc>
      </w:tr>
      <w:tr w:rsidR="00EC5A92" w:rsidRPr="00B43826" w14:paraId="55E28638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1A46D06" w14:textId="7740DFDB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กำไรตามส่วนงาน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73894" w14:textId="5E15F4A2" w:rsidR="00EC5A92" w:rsidRPr="00B43826" w:rsidRDefault="0088588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77,40</w:t>
            </w:r>
            <w:r w:rsidR="00A31AA0" w:rsidRPr="00B43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6423E7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6413A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57,920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852751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62A627" w14:textId="45EC776E" w:rsidR="00EC5A92" w:rsidRPr="00B43826" w:rsidRDefault="003D0061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</w:t>
            </w:r>
            <w:r w:rsidR="000D3BE8"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98D2C3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E6122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1,969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053F3C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D0D29" w14:textId="3A6D9E1A" w:rsidR="00EC5A92" w:rsidRPr="00B43826" w:rsidRDefault="003D0061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78,</w:t>
            </w:r>
            <w:r w:rsidR="000D3BE8"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844</w:t>
            </w:r>
          </w:p>
        </w:tc>
        <w:tc>
          <w:tcPr>
            <w:tcW w:w="120" w:type="pct"/>
            <w:vAlign w:val="bottom"/>
          </w:tcPr>
          <w:p w14:paraId="42AECA3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1792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59,889</w:t>
            </w:r>
          </w:p>
        </w:tc>
      </w:tr>
      <w:tr w:rsidR="00EC5A92" w:rsidRPr="00B43826" w14:paraId="0539E6FF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3F02F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646156A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5473DB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917233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7ADF1D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57243D5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4522A3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7F296FB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3B0B2F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CCEEA7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0906131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4916A80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5A92" w:rsidRPr="00B43826" w14:paraId="1D17C8DF" w14:textId="77777777" w:rsidTr="00C94F0A">
        <w:tc>
          <w:tcPr>
            <w:tcW w:w="1413" w:type="pct"/>
            <w:tcBorders>
              <w:left w:val="nil"/>
              <w:right w:val="nil"/>
            </w:tcBorders>
            <w:noWrap/>
            <w:vAlign w:val="bottom"/>
          </w:tcPr>
          <w:p w14:paraId="195F8A2C" w14:textId="5744C0D9" w:rsidR="00EC5A92" w:rsidRPr="00B43826" w:rsidRDefault="00C94F0A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EC5A92"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0144830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C63F44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619FBD08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823D4C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21A63C8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16C819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3AB3B44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B17D36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C15B98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687C840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0BE2F68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C5A92" w:rsidRPr="00B43826" w14:paraId="2CF168ED" w14:textId="77777777" w:rsidTr="00C94F0A">
        <w:trPr>
          <w:trHeight w:val="76"/>
        </w:trPr>
        <w:tc>
          <w:tcPr>
            <w:tcW w:w="141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81DF3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31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755D1067" w14:textId="38688FDF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3,849,9</w:t>
            </w:r>
            <w:r w:rsidR="000D3BE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E4B2DF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752E2707" w14:textId="203A23E9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 w:rsidR="006514D0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784,161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69C256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2F532BE5" w14:textId="64B0B2BB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0D3BE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D3BE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="00EC6BD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4C7BD5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1DB89C70" w14:textId="2CAB2151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  <w:r w:rsidR="006514D0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514D0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E562DA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B217B7D" w14:textId="0798E3C5" w:rsidR="00EC5A92" w:rsidRPr="00B43826" w:rsidRDefault="003D0061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</w:t>
            </w:r>
            <w:r w:rsidR="00DF65F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F65F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  <w:r w:rsidR="00EC6BD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" w:type="pct"/>
          </w:tcPr>
          <w:p w14:paraId="2E8B49D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09DB339" w14:textId="226F87C8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 w:rsidR="006514D0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225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514D0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537</w:t>
            </w:r>
          </w:p>
        </w:tc>
      </w:tr>
      <w:tr w:rsidR="00EC5A92" w:rsidRPr="00B43826" w14:paraId="0DD042C5" w14:textId="77777777" w:rsidTr="00C94F0A">
        <w:trPr>
          <w:trHeight w:val="406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3100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9BDF9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DEBE3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4FE1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3042FE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E038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8C98F9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6338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8447BC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464CFC5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1279BCA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14:paraId="6345F4E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C5A92" w:rsidRPr="00B43826" w14:paraId="29E58B1E" w14:textId="77777777" w:rsidTr="00C94F0A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E29A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13B1AED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28D0B2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7F2A97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5C3E8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14D89EE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554210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178352E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410F19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3911F19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</w:tcPr>
          <w:p w14:paraId="006F359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45676048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C5A92" w:rsidRPr="00B43826" w14:paraId="7C754098" w14:textId="77777777" w:rsidTr="00C94F0A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6BE7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31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968AEB" w14:textId="60D18EC7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1,791,</w:t>
            </w:r>
            <w:r w:rsidR="000D3BE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="00B43826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75C141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7C85F7" w14:textId="7FDE1156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6514D0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724,759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E2BF7A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C86782" w14:textId="42CBB3DF" w:rsidR="00EC5A92" w:rsidRPr="00B43826" w:rsidRDefault="00F801F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D3BE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8,5</w:t>
            </w:r>
            <w:r w:rsidR="000D3BE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E37CCA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B30833" w14:textId="60F50F21" w:rsidR="00EC5A92" w:rsidRPr="00B43826" w:rsidRDefault="006514D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133,033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84E44B8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DAF4FE3" w14:textId="01F9AFD4" w:rsidR="00EC5A92" w:rsidRPr="00B43826" w:rsidRDefault="003D0061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</w:t>
            </w:r>
            <w:r w:rsidR="00DF65F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0,0</w:t>
            </w:r>
            <w:r w:rsidR="00DF65F8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B43826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0" w:type="pct"/>
          </w:tcPr>
          <w:p w14:paraId="799899D8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6E52E056" w14:textId="557BBC5A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6514D0"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857,792</w:t>
            </w:r>
          </w:p>
        </w:tc>
      </w:tr>
    </w:tbl>
    <w:p w14:paraId="393C0313" w14:textId="4B357DA6" w:rsidR="00A0437F" w:rsidRPr="00B43826" w:rsidRDefault="00A0437F" w:rsidP="00757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E2221A5" w14:textId="77777777" w:rsidR="00A0437F" w:rsidRPr="00B43826" w:rsidRDefault="00A04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B4382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  <w:gridCol w:w="6"/>
      </w:tblGrid>
      <w:tr w:rsidR="00EC5A92" w:rsidRPr="00B43826" w14:paraId="3725FED7" w14:textId="77777777" w:rsidTr="00736974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E4ED37B" w14:textId="2766D084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3FEE2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C5A92" w:rsidRPr="00B43826" w14:paraId="019E2C00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7AE56AC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FD2CA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863BBD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EAFE2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C5A92" w:rsidRPr="00B43826" w14:paraId="4756A211" w14:textId="77777777" w:rsidTr="00736974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0AA6A3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77C41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5A92" w:rsidRPr="00B43826" w14:paraId="18687987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1943D34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FCDFF1" w14:textId="67488ED4" w:rsidR="00EC5A92" w:rsidRPr="00B43826" w:rsidRDefault="00097D2E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78,</w:t>
            </w:r>
            <w:r w:rsidR="00DF65F8" w:rsidRPr="00B43826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627D12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0A72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59,889</w:t>
            </w:r>
          </w:p>
        </w:tc>
      </w:tr>
      <w:tr w:rsidR="00EC5A92" w:rsidRPr="00B43826" w14:paraId="621859A9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B0AF007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A74163" w14:textId="332B85B9" w:rsidR="00EC5A92" w:rsidRPr="00B43826" w:rsidRDefault="00097D2E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1,80</w:t>
            </w:r>
            <w:r w:rsidR="00973362" w:rsidRPr="00B4382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484751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DC70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(174)</w:t>
            </w:r>
          </w:p>
        </w:tc>
      </w:tr>
      <w:tr w:rsidR="00EC5A92" w:rsidRPr="00B43826" w14:paraId="6B843516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B34A29A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ED19A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CBCAC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DFE5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A92" w:rsidRPr="00B43826" w14:paraId="0F2B39D5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9F57E22" w14:textId="77777777" w:rsidR="00EC5A92" w:rsidRPr="00B43826" w:rsidRDefault="00EC5A92" w:rsidP="00757227">
            <w:pPr>
              <w:pStyle w:val="ListParagraph"/>
              <w:numPr>
                <w:ilvl w:val="0"/>
                <w:numId w:val="49"/>
              </w:numPr>
              <w:tabs>
                <w:tab w:val="clear" w:pos="680"/>
                <w:tab w:val="left" w:pos="540"/>
              </w:tabs>
              <w:spacing w:line="240" w:lineRule="auto"/>
              <w:ind w:hanging="648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F4C2FA" w14:textId="74FD8335" w:rsidR="00EC5A92" w:rsidRPr="00B43826" w:rsidRDefault="00097D2E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E8EED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FE89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EC5A92" w:rsidRPr="00B43826" w14:paraId="011238C8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8566AB6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4882C8" w14:textId="737FE0E4" w:rsidR="00EC5A92" w:rsidRPr="00B43826" w:rsidRDefault="00097D2E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</w:t>
            </w:r>
            <w:r w:rsidR="004A53D8"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DF65F8"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973362"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CE3B7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C84D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59,732</w:t>
            </w:r>
          </w:p>
        </w:tc>
      </w:tr>
      <w:tr w:rsidR="00EC5A92" w:rsidRPr="00B43826" w14:paraId="11FA5A13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318F4FF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7BB82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54632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CD37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5A92" w:rsidRPr="00B43826" w14:paraId="08C0C119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C5E4173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01BB9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87198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C13C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5A92" w:rsidRPr="00B43826" w14:paraId="0A523BCF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5BC87EA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B6FFD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380A64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8CCB6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5A92" w:rsidRPr="00B43826" w14:paraId="343EDD02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FCD37F0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7AD7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F62EF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525F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5A92" w:rsidRPr="00B43826" w14:paraId="1558BF51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AB172DC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9059A9" w14:textId="5B718056" w:rsidR="00EC5A92" w:rsidRPr="00B43826" w:rsidRDefault="004B281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1,062,109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CC65EA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E7A5A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1,231,896</w:t>
            </w:r>
          </w:p>
        </w:tc>
      </w:tr>
      <w:tr w:rsidR="00EC5A92" w:rsidRPr="00B43826" w14:paraId="0BC20B66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8B03A21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B2C433" w14:textId="63C18466" w:rsidR="00EC5A92" w:rsidRPr="00B43826" w:rsidRDefault="004B281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178,602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41DCBE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4C5B8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156,562</w:t>
            </w:r>
          </w:p>
        </w:tc>
      </w:tr>
      <w:tr w:rsidR="008E62A6" w:rsidRPr="00B43826" w14:paraId="5DE3767B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9E9F086" w14:textId="78167E84" w:rsidR="008E62A6" w:rsidRPr="00B43826" w:rsidRDefault="008E62A6" w:rsidP="008E62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BD1096" w14:textId="12008072" w:rsidR="008E62A6" w:rsidRPr="00B43826" w:rsidRDefault="008E62A6" w:rsidP="008E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18,008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31FE0C" w14:textId="77777777" w:rsidR="008E62A6" w:rsidRPr="00B43826" w:rsidRDefault="008E62A6" w:rsidP="008E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BC4A3" w14:textId="384C5DDF" w:rsidR="008E62A6" w:rsidRPr="00B43826" w:rsidRDefault="008E62A6" w:rsidP="008E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25,869</w:t>
            </w:r>
          </w:p>
        </w:tc>
      </w:tr>
      <w:tr w:rsidR="008E62A6" w:rsidRPr="00B43826" w14:paraId="5D62A76F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2363783" w14:textId="368FC235" w:rsidR="008E62A6" w:rsidRPr="00B43826" w:rsidRDefault="008E62A6" w:rsidP="008E62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C6319" w14:textId="77C5439E" w:rsidR="008E62A6" w:rsidRPr="00B43826" w:rsidRDefault="008E62A6" w:rsidP="008E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15,692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728D00" w14:textId="77777777" w:rsidR="008E62A6" w:rsidRPr="00B43826" w:rsidRDefault="008E62A6" w:rsidP="008E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80773" w14:textId="3DB72874" w:rsidR="008E62A6" w:rsidRPr="00B43826" w:rsidRDefault="008E62A6" w:rsidP="008E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17,073</w:t>
            </w:r>
          </w:p>
        </w:tc>
      </w:tr>
      <w:tr w:rsidR="008E62A6" w:rsidRPr="00B43826" w14:paraId="05B700FB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87ABA80" w14:textId="77777777" w:rsidR="008E62A6" w:rsidRPr="00B43826" w:rsidRDefault="008E62A6" w:rsidP="008E62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18C2E" w14:textId="5E069570" w:rsidR="008E62A6" w:rsidRPr="00B43826" w:rsidRDefault="008E62A6" w:rsidP="008E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31,128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7B85B8" w14:textId="77777777" w:rsidR="008E62A6" w:rsidRPr="00B43826" w:rsidRDefault="008E62A6" w:rsidP="008E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5C8D8" w14:textId="77777777" w:rsidR="008E62A6" w:rsidRPr="00B43826" w:rsidRDefault="008E62A6" w:rsidP="008E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24,711</w:t>
            </w:r>
          </w:p>
        </w:tc>
      </w:tr>
      <w:tr w:rsidR="008E62A6" w:rsidRPr="00B43826" w14:paraId="4DE06CB8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8AD500F" w14:textId="77777777" w:rsidR="008E62A6" w:rsidRPr="00B43826" w:rsidRDefault="008E62A6" w:rsidP="008E62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E5361B" w14:textId="26272AB5" w:rsidR="008E62A6" w:rsidRPr="00B43826" w:rsidRDefault="008E62A6" w:rsidP="008E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1,305,539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595770" w14:textId="77777777" w:rsidR="008E62A6" w:rsidRPr="00B43826" w:rsidRDefault="008E62A6" w:rsidP="008E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C5547" w14:textId="77777777" w:rsidR="008E62A6" w:rsidRPr="00B43826" w:rsidRDefault="008E62A6" w:rsidP="008E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1,456,111</w:t>
            </w:r>
          </w:p>
        </w:tc>
      </w:tr>
    </w:tbl>
    <w:p w14:paraId="2B53312C" w14:textId="77777777" w:rsidR="00D014ED" w:rsidRPr="00B43826" w:rsidRDefault="00D014ED" w:rsidP="0075722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6E8B201" w14:textId="64FF5472" w:rsidR="00D44225" w:rsidRPr="00B43826" w:rsidRDefault="00D44225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ภาษีเงินได้</w:t>
      </w:r>
    </w:p>
    <w:p w14:paraId="07930E71" w14:textId="77777777" w:rsidR="005C1FBC" w:rsidRPr="00B43826" w:rsidRDefault="005C1FBC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1397EDE" w14:textId="1262DC96" w:rsidR="000F75DD" w:rsidRPr="00B43826" w:rsidRDefault="000F75DD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B43826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ในการดำเนินงานสำหรับงวดสามเดือน</w:t>
      </w:r>
      <w:r w:rsidR="00C91C4B" w:rsidRPr="00B43826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D738E8" w:rsidRPr="00B438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91C4B" w:rsidRPr="00B43826">
        <w:rPr>
          <w:rFonts w:asciiTheme="majorBidi" w:hAnsiTheme="majorBidi" w:cs="Angsana New"/>
          <w:sz w:val="28"/>
          <w:szCs w:val="28"/>
          <w:cs/>
        </w:rPr>
        <w:t>3</w:t>
      </w:r>
      <w:r w:rsidR="00924924" w:rsidRPr="00B43826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924924" w:rsidRPr="00B4382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Pr="00B4382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24924" w:rsidRPr="00B43826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43826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24924" w:rsidRPr="00B43826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B4382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B43826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48D9112D" w14:textId="62BED5D3" w:rsidR="00D014ED" w:rsidRPr="00B43826" w:rsidRDefault="00D014E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BA6B0FB" w14:textId="331BE757" w:rsidR="00B04D4B" w:rsidRPr="00B43826" w:rsidRDefault="00B04D4B" w:rsidP="00757227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เครื่องมือทางการเง</w:t>
      </w:r>
      <w:r w:rsidR="00163581"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ิน</w:t>
      </w:r>
    </w:p>
    <w:p w14:paraId="77B6E94D" w14:textId="08188FDF" w:rsidR="001975BD" w:rsidRPr="00B43826" w:rsidRDefault="001975B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BFE96" w14:textId="783279AE" w:rsidR="00B04D4B" w:rsidRPr="00B43826" w:rsidRDefault="00B04D4B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4382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B43826" w:rsidRDefault="00B71431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</w:pPr>
    </w:p>
    <w:p w14:paraId="18751BF7" w14:textId="315425DF" w:rsidR="00884C71" w:rsidRPr="00B43826" w:rsidRDefault="00884C71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4382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B4382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924924" w:rsidRPr="00B43826" w14:paraId="2C8809E3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5637A92A" w14:textId="77777777" w:rsidR="00924924" w:rsidRPr="00B43826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3061A1C7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4924" w:rsidRPr="00B43826" w14:paraId="3E28057F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9F024F3" w14:textId="77777777" w:rsidR="00924924" w:rsidRPr="00B43826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1" w:type="dxa"/>
            <w:vAlign w:val="bottom"/>
          </w:tcPr>
          <w:p w14:paraId="0CC6762B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4AFF4B6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5D4BC095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B43826" w14:paraId="213E5DD2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2067AC29" w14:textId="77777777" w:rsidR="00924924" w:rsidRPr="00B43826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44445E43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0DE1011E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BF48809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F137439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85E75F6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AE0549C" w14:textId="77777777" w:rsidR="00924924" w:rsidRPr="00B43826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B1A89E9" w14:textId="77777777" w:rsidR="00924924" w:rsidRPr="00B43826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29940D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A21797B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B43826" w14:paraId="2762269D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0A1F79C" w14:textId="77777777" w:rsidR="00924924" w:rsidRPr="00B43826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0A50FF7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B43826" w14:paraId="73716CFA" w14:textId="77777777" w:rsidTr="00736974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B700B21" w14:textId="098DBDAD" w:rsidR="00924924" w:rsidRPr="00B43826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581" w:type="dxa"/>
            <w:gridSpan w:val="9"/>
            <w:vAlign w:val="bottom"/>
          </w:tcPr>
          <w:p w14:paraId="1467F6BD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B43826" w14:paraId="6381B0D8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616E9520" w14:textId="77777777" w:rsidR="00924924" w:rsidRPr="00B43826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6A5BD273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A58035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3469D0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C345E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01D1E4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DE635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D53294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241DE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3A59CEA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B43826" w14:paraId="03E4ECF0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16A47A2" w14:textId="77777777" w:rsidR="00924924" w:rsidRPr="00B43826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54ABA50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EDA6C32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75BD5E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E74B8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00B22D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04196" w14:textId="77777777" w:rsidR="00924924" w:rsidRPr="00B43826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A0FE26" w14:textId="77777777" w:rsidR="00924924" w:rsidRPr="00B43826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2A56F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FD184EA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B43826" w14:paraId="2253F8E7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0626432" w14:textId="77777777" w:rsidR="00924924" w:rsidRPr="00B43826" w:rsidRDefault="00924924" w:rsidP="0075722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59AA7DB2" w14:textId="10940711" w:rsidR="00924924" w:rsidRPr="00B43826" w:rsidRDefault="007A4C6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42" w:type="dxa"/>
          </w:tcPr>
          <w:p w14:paraId="7CA503F5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95C49D" w14:textId="496A2FFD" w:rsidR="00924924" w:rsidRPr="00B43826" w:rsidRDefault="00DA6950" w:rsidP="0075722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4A98E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09835A" w14:textId="09BFD58E" w:rsidR="00924924" w:rsidRPr="00B43826" w:rsidRDefault="00DA6950" w:rsidP="0075722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00FA93" w14:textId="77777777" w:rsidR="00924924" w:rsidRPr="00B43826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999BF1" w14:textId="75548A99" w:rsidR="00924924" w:rsidRPr="00B43826" w:rsidRDefault="007A4C6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29002B6B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68E7610" w14:textId="332E247F" w:rsidR="00924924" w:rsidRPr="00B43826" w:rsidRDefault="007A4C60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924924" w:rsidRPr="00B43826" w14:paraId="1495FCE5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A8070C7" w14:textId="77777777" w:rsidR="00924924" w:rsidRPr="00B43826" w:rsidRDefault="00924924" w:rsidP="0075722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7C733C9F" w14:textId="58CD7D5E" w:rsidR="00924924" w:rsidRPr="00B43826" w:rsidRDefault="007A4C6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3,313</w:t>
            </w:r>
          </w:p>
        </w:tc>
        <w:tc>
          <w:tcPr>
            <w:tcW w:w="242" w:type="dxa"/>
          </w:tcPr>
          <w:p w14:paraId="6BE99C67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220E94" w14:textId="1F70577E" w:rsidR="00924924" w:rsidRPr="00B43826" w:rsidRDefault="00DA6950" w:rsidP="0075722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964B03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C886AF" w14:textId="3516383D" w:rsidR="00924924" w:rsidRPr="00B43826" w:rsidRDefault="007A4C60" w:rsidP="00757227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3,313</w:t>
            </w:r>
          </w:p>
        </w:tc>
        <w:tc>
          <w:tcPr>
            <w:tcW w:w="236" w:type="dxa"/>
          </w:tcPr>
          <w:p w14:paraId="50E3C42F" w14:textId="77777777" w:rsidR="00924924" w:rsidRPr="00B43826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EA2C65" w14:textId="33D94B60" w:rsidR="00924924" w:rsidRPr="00B43826" w:rsidRDefault="00DA6950" w:rsidP="0075722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B5F90E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6206A2C" w14:textId="1315D2B7" w:rsidR="00924924" w:rsidRPr="00B43826" w:rsidRDefault="00DA6950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3,313</w:t>
            </w:r>
          </w:p>
        </w:tc>
      </w:tr>
      <w:tr w:rsidR="00924924" w:rsidRPr="00B43826" w14:paraId="67299F8F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591387AD" w14:textId="77777777" w:rsidR="00924924" w:rsidRPr="00B43826" w:rsidRDefault="00924924" w:rsidP="0075722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D48D150" w14:textId="5E8BF833" w:rsidR="00924924" w:rsidRPr="00B43826" w:rsidRDefault="007A4C6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4,470</w:t>
            </w:r>
          </w:p>
        </w:tc>
        <w:tc>
          <w:tcPr>
            <w:tcW w:w="242" w:type="dxa"/>
          </w:tcPr>
          <w:p w14:paraId="4D92BF41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C00E9C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D4307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011A8B" w14:textId="77777777" w:rsidR="00924924" w:rsidRPr="00B43826" w:rsidRDefault="00924924" w:rsidP="0075722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40668" w14:textId="77777777" w:rsidR="00924924" w:rsidRPr="00B43826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56C1AA" w14:textId="77777777" w:rsidR="00924924" w:rsidRPr="00B43826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0674F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997FF4A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204" w:rsidRPr="00B43826" w14:paraId="77A944C4" w14:textId="77777777" w:rsidTr="006D6204">
        <w:trPr>
          <w:trHeight w:val="261"/>
        </w:trPr>
        <w:tc>
          <w:tcPr>
            <w:tcW w:w="2698" w:type="dxa"/>
            <w:shd w:val="clear" w:color="auto" w:fill="auto"/>
          </w:tcPr>
          <w:p w14:paraId="5105040B" w14:textId="77777777" w:rsidR="006D6204" w:rsidRPr="00B43826" w:rsidRDefault="006D6204" w:rsidP="004B2632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48790A9D" w14:textId="77777777" w:rsidR="006D6204" w:rsidRPr="00B43826" w:rsidRDefault="006D6204" w:rsidP="004B263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6990319" w14:textId="77777777" w:rsidR="006D6204" w:rsidRPr="00B43826" w:rsidRDefault="006D6204" w:rsidP="004B2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18BCA9" w14:textId="77777777" w:rsidR="006D6204" w:rsidRPr="00B43826" w:rsidRDefault="006D6204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0A6C6C" w14:textId="77777777" w:rsidR="006D6204" w:rsidRPr="00B43826" w:rsidRDefault="006D6204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EE3A95" w14:textId="77777777" w:rsidR="006D6204" w:rsidRPr="00B43826" w:rsidRDefault="006D6204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4A4DAE" w14:textId="77777777" w:rsidR="006D6204" w:rsidRPr="00B43826" w:rsidRDefault="006D6204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92E719" w14:textId="77777777" w:rsidR="006D6204" w:rsidRPr="00B43826" w:rsidRDefault="006D6204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B89095" w14:textId="77777777" w:rsidR="006D6204" w:rsidRPr="00B43826" w:rsidRDefault="006D6204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D8F908D" w14:textId="77777777" w:rsidR="006D6204" w:rsidRPr="00B43826" w:rsidRDefault="006D6204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2632" w:rsidRPr="00B43826" w14:paraId="5DCA7EA7" w14:textId="77777777" w:rsidTr="00693D18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4FD1DC63" w14:textId="00260833" w:rsidR="004B2632" w:rsidRPr="00B43826" w:rsidRDefault="004B2632" w:rsidP="004B263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1" w:type="dxa"/>
          </w:tcPr>
          <w:p w14:paraId="41009177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DD9515B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12E2B5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FFAA4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8F4AF6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B69A1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500A0C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9E4FEA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D6CB0E1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2632" w:rsidRPr="00B43826" w14:paraId="7B9834D3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396D0B81" w14:textId="77777777" w:rsidR="004B2632" w:rsidRPr="00B43826" w:rsidRDefault="004B2632" w:rsidP="004B263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275F3486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A6EB84C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A0F740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A4291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18993A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BB3D22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250CE1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6BF12C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810123B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2632" w:rsidRPr="00B43826" w14:paraId="0D6A70CD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192F893A" w14:textId="77777777" w:rsidR="004B2632" w:rsidRPr="00B43826" w:rsidRDefault="004B2632" w:rsidP="004B263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4FB0323D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5842288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2D831D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BC2DB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3F24CD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738CC4" w14:textId="77777777" w:rsidR="004B2632" w:rsidRPr="00B43826" w:rsidRDefault="004B2632" w:rsidP="004B263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EBE8D7" w14:textId="77777777" w:rsidR="004B2632" w:rsidRPr="00B43826" w:rsidRDefault="004B2632" w:rsidP="004B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024F8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EA72606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2632" w:rsidRPr="00B43826" w14:paraId="737A0756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477619ED" w14:textId="77777777" w:rsidR="004B2632" w:rsidRPr="00B43826" w:rsidRDefault="004B2632" w:rsidP="004B2632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18CD6E72" w14:textId="77777777" w:rsidR="004B2632" w:rsidRPr="00B43826" w:rsidRDefault="004B2632" w:rsidP="004B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42" w:type="dxa"/>
          </w:tcPr>
          <w:p w14:paraId="1C12BA9F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8E29E0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E92E20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9B3A7F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1FEECE" w14:textId="77777777" w:rsidR="004B2632" w:rsidRPr="00B43826" w:rsidRDefault="004B2632" w:rsidP="004B263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19386B" w14:textId="77777777" w:rsidR="004B2632" w:rsidRPr="00B43826" w:rsidRDefault="004B2632" w:rsidP="004B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199623B6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FE4B17E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4B2632" w:rsidRPr="00B43826" w14:paraId="22870F20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2B7862E8" w14:textId="77777777" w:rsidR="004B2632" w:rsidRPr="00B43826" w:rsidRDefault="004B2632" w:rsidP="004B2632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4773114" w14:textId="77777777" w:rsidR="004B2632" w:rsidRPr="00B43826" w:rsidRDefault="004B2632" w:rsidP="004B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42" w:type="dxa"/>
          </w:tcPr>
          <w:p w14:paraId="2BA29B17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249E7E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E11925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8E8453" w14:textId="77777777" w:rsidR="004B2632" w:rsidRPr="00B43826" w:rsidRDefault="004B2632" w:rsidP="004B2632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3B771C80" w14:textId="77777777" w:rsidR="004B2632" w:rsidRPr="00B43826" w:rsidRDefault="004B2632" w:rsidP="004B263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8D24C1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C7DA2E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609D6EC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4B2632" w:rsidRPr="00B43826" w14:paraId="17359BCA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325C0DFA" w14:textId="77777777" w:rsidR="004B2632" w:rsidRPr="00B43826" w:rsidRDefault="004B2632" w:rsidP="004B2632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1090F103" w14:textId="77777777" w:rsidR="004B2632" w:rsidRPr="00B43826" w:rsidRDefault="004B2632" w:rsidP="004B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1,632</w:t>
            </w:r>
          </w:p>
        </w:tc>
        <w:tc>
          <w:tcPr>
            <w:tcW w:w="242" w:type="dxa"/>
          </w:tcPr>
          <w:p w14:paraId="237AB49E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6FD18A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66131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B6845" w14:textId="77777777" w:rsidR="004B2632" w:rsidRPr="00B43826" w:rsidRDefault="004B2632" w:rsidP="004B2632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2C063F" w14:textId="77777777" w:rsidR="004B2632" w:rsidRPr="00B43826" w:rsidRDefault="004B2632" w:rsidP="004B263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F856EF" w14:textId="77777777" w:rsidR="004B2632" w:rsidRPr="00B43826" w:rsidRDefault="004B2632" w:rsidP="004B2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BE391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CC61C39" w14:textId="77777777" w:rsidR="004B2632" w:rsidRPr="00B43826" w:rsidRDefault="004B2632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E26A84F" w14:textId="537B1FB3" w:rsidR="00E417F1" w:rsidRPr="00B43826" w:rsidRDefault="00E417F1" w:rsidP="00757227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924924" w:rsidRPr="00B43826" w14:paraId="5CBF65C7" w14:textId="77777777" w:rsidTr="004B2632">
        <w:trPr>
          <w:gridAfter w:val="1"/>
          <w:wAfter w:w="6" w:type="dxa"/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087D48F" w14:textId="77777777" w:rsidR="00924924" w:rsidRPr="00B43826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5F2554E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4924" w:rsidRPr="00B43826" w14:paraId="361A6867" w14:textId="77777777" w:rsidTr="004B263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35B07855" w14:textId="77777777" w:rsidR="00924924" w:rsidRPr="00B43826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4E052414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645ECE1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339D56DF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B43826" w14:paraId="6E333A10" w14:textId="77777777" w:rsidTr="004B263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2E240485" w14:textId="77777777" w:rsidR="00924924" w:rsidRPr="00B43826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CE38A2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205F8249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B15DF6C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128EEDA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A5FF902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E0BD6F" w14:textId="77777777" w:rsidR="00924924" w:rsidRPr="00B43826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ED020F8" w14:textId="77777777" w:rsidR="00924924" w:rsidRPr="00B43826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18D952C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FA092FA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B43826" w14:paraId="26A3A092" w14:textId="77777777" w:rsidTr="004B2632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3E476F53" w14:textId="77777777" w:rsidR="00924924" w:rsidRPr="00B43826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55869233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B43826" w14:paraId="50AB86EE" w14:textId="77777777" w:rsidTr="004B2632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6E53C60C" w14:textId="5F049DDA" w:rsidR="00924924" w:rsidRPr="00B43826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564" w:type="dxa"/>
            <w:gridSpan w:val="9"/>
            <w:vAlign w:val="bottom"/>
          </w:tcPr>
          <w:p w14:paraId="1EE19F5D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B43826" w14:paraId="37CA08A8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5F6431A0" w14:textId="77777777" w:rsidR="00924924" w:rsidRPr="00B43826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1D0A6D0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9C2B50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368D47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6C83E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CCB847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6801F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DD058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EAAD0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F0BEE83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B43826" w14:paraId="180C0743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5CBAF29E" w14:textId="77777777" w:rsidR="00924924" w:rsidRPr="00B43826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AFA6C39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166B7F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26C818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71C36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61EEC7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213BE" w14:textId="77777777" w:rsidR="00924924" w:rsidRPr="00B43826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8C5CDA" w14:textId="77777777" w:rsidR="00924924" w:rsidRPr="00B43826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308B6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6020F27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B43826" w14:paraId="7E01AB76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07F62BE" w14:textId="77777777" w:rsidR="00924924" w:rsidRPr="00B43826" w:rsidRDefault="00924924" w:rsidP="0075722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1FBDEDA" w14:textId="2C003B0A" w:rsidR="00924924" w:rsidRPr="00B43826" w:rsidRDefault="007A4C6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46A12424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F455D7" w14:textId="62807F23" w:rsidR="00924924" w:rsidRPr="00B43826" w:rsidRDefault="00DA6950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8DEDFF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F0481F" w14:textId="56782B3D" w:rsidR="00924924" w:rsidRPr="00B43826" w:rsidRDefault="00DA6950" w:rsidP="0075722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E0BAA18" w14:textId="77777777" w:rsidR="00924924" w:rsidRPr="00B43826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895CF2" w14:textId="18AC50CA" w:rsidR="00924924" w:rsidRPr="00B43826" w:rsidRDefault="007A4C6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50BF7E10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D5416F5" w14:textId="4627AC98" w:rsidR="00924924" w:rsidRPr="00B43826" w:rsidRDefault="007A4C6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7A4C60" w:rsidRPr="00B43826" w14:paraId="4A7F573F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37B0530" w14:textId="7C5BF7B4" w:rsidR="007A4C60" w:rsidRPr="00B43826" w:rsidRDefault="007A4C60" w:rsidP="007A4C60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</w:tcPr>
          <w:p w14:paraId="4182C08E" w14:textId="406A087D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D738E8" w:rsidRPr="00B4382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021D151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67E013" w14:textId="5B1FB473" w:rsidR="007A4C60" w:rsidRPr="00B43826" w:rsidRDefault="00DA695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0C15F6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B36F23" w14:textId="13D07A18" w:rsidR="007A4C60" w:rsidRPr="00B43826" w:rsidRDefault="007A4C60" w:rsidP="007A4C6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D738E8"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8BB536D" w14:textId="77777777" w:rsidR="007A4C60" w:rsidRPr="00B43826" w:rsidRDefault="007A4C60" w:rsidP="007A4C6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7C61E8" w14:textId="6A5A9231" w:rsidR="007A4C60" w:rsidRPr="00B43826" w:rsidRDefault="00DA6950" w:rsidP="00DA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C4BB94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95CDC62" w14:textId="5BCD0188" w:rsidR="007A4C60" w:rsidRPr="00B43826" w:rsidRDefault="00DA6950" w:rsidP="00DA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D738E8" w:rsidRPr="00B4382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A4C60" w:rsidRPr="00B43826" w14:paraId="2F2FD7C5" w14:textId="77777777" w:rsidTr="00736974">
        <w:trPr>
          <w:trHeight w:val="208"/>
        </w:trPr>
        <w:tc>
          <w:tcPr>
            <w:tcW w:w="2700" w:type="dxa"/>
            <w:shd w:val="clear" w:color="auto" w:fill="auto"/>
          </w:tcPr>
          <w:p w14:paraId="211BD4BE" w14:textId="77777777" w:rsidR="007A4C60" w:rsidRPr="00B43826" w:rsidRDefault="007A4C60" w:rsidP="007A4C60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BD2EB3" w14:textId="79824A29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</w:t>
            </w:r>
            <w:r w:rsidR="00D738E8"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BB57346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43400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BA93C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383658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995C0" w14:textId="77777777" w:rsidR="007A4C60" w:rsidRPr="00B43826" w:rsidRDefault="007A4C60" w:rsidP="007A4C6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2C10A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471C1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CBCB9C7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60" w:rsidRPr="00B43826" w14:paraId="336112CC" w14:textId="77777777" w:rsidTr="00DB3BC7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50C05EE2" w14:textId="3A3D4FBC" w:rsidR="007A4C60" w:rsidRPr="00B43826" w:rsidRDefault="007A4C60" w:rsidP="007A4C6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7F04D372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0CA53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CED38E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6BCBD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D36372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9ADC83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0A6E19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2E8D1F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EE8C883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60" w:rsidRPr="00B43826" w14:paraId="62049649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DDBBDB7" w14:textId="5EB214F6" w:rsidR="007A4C60" w:rsidRPr="00B43826" w:rsidRDefault="007A4C60" w:rsidP="007A4C6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209DCCF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68EE68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8ED343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B961E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CAE281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02E08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D2A11A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7B4520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817BEEF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60" w:rsidRPr="00B43826" w14:paraId="77C94198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0B5B96DE" w14:textId="77777777" w:rsidR="007A4C60" w:rsidRPr="00B43826" w:rsidRDefault="007A4C60" w:rsidP="007A4C60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3B76783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AF484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534352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A72B0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1E91DF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ED9DF" w14:textId="77777777" w:rsidR="007A4C60" w:rsidRPr="00B43826" w:rsidRDefault="007A4C60" w:rsidP="007A4C6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3341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800606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27403F9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60" w:rsidRPr="00B43826" w14:paraId="2DB7EB5B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7EE651C3" w14:textId="77777777" w:rsidR="007A4C60" w:rsidRPr="00B43826" w:rsidRDefault="007A4C60" w:rsidP="007A4C60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64DB9542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56F9E2B6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7B42DF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C14E49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E52839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450D83" w14:textId="77777777" w:rsidR="007A4C60" w:rsidRPr="00B43826" w:rsidRDefault="007A4C60" w:rsidP="007A4C6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244FA1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7E0FA2AF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8E1138D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7A4C60" w:rsidRPr="00B43826" w14:paraId="5277C711" w14:textId="77777777" w:rsidTr="004B2632">
        <w:trPr>
          <w:trHeight w:val="208"/>
        </w:trPr>
        <w:tc>
          <w:tcPr>
            <w:tcW w:w="2700" w:type="dxa"/>
            <w:shd w:val="clear" w:color="auto" w:fill="auto"/>
          </w:tcPr>
          <w:p w14:paraId="03CCC174" w14:textId="77777777" w:rsidR="007A4C60" w:rsidRPr="00B43826" w:rsidRDefault="007A4C60" w:rsidP="007A4C60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12625E0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0F87FF0F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509F83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46638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D22F1C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62AED" w14:textId="77777777" w:rsidR="007A4C60" w:rsidRPr="00B43826" w:rsidRDefault="007A4C60" w:rsidP="007A4C6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AA35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35A24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AB5FB56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60" w:rsidRPr="00B43826" w14:paraId="4F012246" w14:textId="77777777" w:rsidTr="004B2632">
        <w:trPr>
          <w:trHeight w:val="208"/>
        </w:trPr>
        <w:tc>
          <w:tcPr>
            <w:tcW w:w="2700" w:type="dxa"/>
            <w:shd w:val="clear" w:color="auto" w:fill="auto"/>
          </w:tcPr>
          <w:p w14:paraId="15ED3C8D" w14:textId="77777777" w:rsidR="007A4C60" w:rsidRPr="00B43826" w:rsidRDefault="007A4C60" w:rsidP="007A4C60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38A93D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175F5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D707F4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8EE36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B76DE6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FFA0E" w14:textId="77777777" w:rsidR="007A4C60" w:rsidRPr="00B43826" w:rsidRDefault="007A4C60" w:rsidP="007A4C6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28BB56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79A53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6D831F4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60" w:rsidRPr="00B43826" w14:paraId="3D6B9251" w14:textId="77777777" w:rsidTr="004B2632">
        <w:trPr>
          <w:trHeight w:val="208"/>
        </w:trPr>
        <w:tc>
          <w:tcPr>
            <w:tcW w:w="2700" w:type="dxa"/>
            <w:shd w:val="clear" w:color="auto" w:fill="auto"/>
          </w:tcPr>
          <w:p w14:paraId="281BA8C7" w14:textId="639B9C98" w:rsidR="007A4C60" w:rsidRPr="00B43826" w:rsidRDefault="007A4C60" w:rsidP="007A4C60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tcBorders>
              <w:bottom w:val="nil"/>
            </w:tcBorders>
          </w:tcPr>
          <w:p w14:paraId="48269197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AC29A5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C665FA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42E2CB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033759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6F349D" w14:textId="77777777" w:rsidR="007A4C60" w:rsidRPr="00B43826" w:rsidRDefault="007A4C60" w:rsidP="007A4C6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423870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7BEC85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32D56E6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60" w:rsidRPr="00B43826" w14:paraId="578A9D0E" w14:textId="77777777" w:rsidTr="004B2632">
        <w:trPr>
          <w:trHeight w:val="208"/>
        </w:trPr>
        <w:tc>
          <w:tcPr>
            <w:tcW w:w="2700" w:type="dxa"/>
            <w:shd w:val="clear" w:color="auto" w:fill="auto"/>
          </w:tcPr>
          <w:p w14:paraId="5404B2D8" w14:textId="5C20BC92" w:rsidR="007A4C60" w:rsidRPr="00B43826" w:rsidRDefault="007A4C60" w:rsidP="007A4C60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534DDC9D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154C33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5192035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58FD0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9ACA05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450924" w14:textId="77777777" w:rsidR="007A4C60" w:rsidRPr="00B43826" w:rsidRDefault="007A4C60" w:rsidP="007A4C6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7C966D" w14:textId="77777777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A3A040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4478A1F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C60" w:rsidRPr="00B43826" w14:paraId="0D4EC6AC" w14:textId="77777777" w:rsidTr="0040066A">
        <w:trPr>
          <w:trHeight w:val="208"/>
        </w:trPr>
        <w:tc>
          <w:tcPr>
            <w:tcW w:w="2700" w:type="dxa"/>
            <w:shd w:val="clear" w:color="auto" w:fill="auto"/>
          </w:tcPr>
          <w:p w14:paraId="1F455128" w14:textId="5F411BAE" w:rsidR="007A4C60" w:rsidRPr="00B43826" w:rsidRDefault="007A4C60" w:rsidP="007A4C60">
            <w:pPr>
              <w:spacing w:line="240" w:lineRule="auto"/>
              <w:ind w:left="16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472FB7" w14:textId="75D5765E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62FE648F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649D10" w14:textId="192AE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EA43DB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3A089D" w14:textId="48CE943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2D6969FE" w14:textId="77777777" w:rsidR="007A4C60" w:rsidRPr="00B43826" w:rsidRDefault="007A4C60" w:rsidP="007A4C6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1411E3" w14:textId="3818D860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FEF86C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C8D2199" w14:textId="06AA27CA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115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7A4C60" w:rsidRPr="00B43826" w14:paraId="162FB70A" w14:textId="77777777" w:rsidTr="0040066A">
        <w:trPr>
          <w:trHeight w:val="208"/>
        </w:trPr>
        <w:tc>
          <w:tcPr>
            <w:tcW w:w="2700" w:type="dxa"/>
            <w:shd w:val="clear" w:color="auto" w:fill="auto"/>
          </w:tcPr>
          <w:p w14:paraId="1CFAB071" w14:textId="75DDE17F" w:rsidR="007A4C60" w:rsidRPr="00B43826" w:rsidRDefault="007A4C60" w:rsidP="007A4C60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84FB12C" w14:textId="2B8BC1BA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044CC1D3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FB47128" w14:textId="13A6FD4D" w:rsidR="007A4C60" w:rsidRPr="00B43826" w:rsidRDefault="007A4C60" w:rsidP="007A4C60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65B32C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09755D6" w14:textId="774E5886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C4A4B9" w14:textId="77777777" w:rsidR="007A4C60" w:rsidRPr="00B43826" w:rsidRDefault="007A4C60" w:rsidP="007A4C6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AF0069A" w14:textId="24840206" w:rsidR="007A4C60" w:rsidRPr="00B43826" w:rsidRDefault="007A4C60" w:rsidP="007A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3A2107" w14:textId="77777777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tcBorders>
              <w:bottom w:val="nil"/>
            </w:tcBorders>
            <w:shd w:val="clear" w:color="auto" w:fill="auto"/>
          </w:tcPr>
          <w:p w14:paraId="5211F6A3" w14:textId="0DA8EC75" w:rsidR="007A4C60" w:rsidRPr="00B43826" w:rsidRDefault="007A4C60" w:rsidP="007A4C60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11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784E666" w14:textId="77777777" w:rsidR="00924924" w:rsidRPr="00B43826" w:rsidRDefault="00924924" w:rsidP="0040066A">
      <w:pPr>
        <w:pStyle w:val="acctfourfigures"/>
        <w:tabs>
          <w:tab w:val="clear" w:pos="765"/>
          <w:tab w:val="decimal" w:pos="593"/>
        </w:tabs>
        <w:spacing w:line="240" w:lineRule="auto"/>
        <w:ind w:left="115" w:right="-86"/>
        <w:rPr>
          <w:rFonts w:ascii="Angsana New" w:hAnsi="Angsana New"/>
          <w:b/>
          <w:sz w:val="28"/>
          <w:szCs w:val="28"/>
        </w:rPr>
      </w:pPr>
    </w:p>
    <w:p w14:paraId="34ED896B" w14:textId="72A47DAD" w:rsidR="007660D8" w:rsidRPr="00B43826" w:rsidRDefault="007660D8" w:rsidP="00757227">
      <w:pPr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43826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2600CA7" w14:textId="77777777" w:rsidR="00B3315C" w:rsidRPr="00B43826" w:rsidRDefault="00B3315C" w:rsidP="00757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B43826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B43826" w:rsidRDefault="000E4AE5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B43826" w:rsidRDefault="000E4AE5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B43826" w:rsidRDefault="000E4AE5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B43826" w14:paraId="2FBDC84F" w14:textId="77777777" w:rsidTr="00EB2212">
        <w:tc>
          <w:tcPr>
            <w:tcW w:w="2520" w:type="dxa"/>
          </w:tcPr>
          <w:p w14:paraId="3F770144" w14:textId="0E5AAA8E" w:rsidR="00927BA1" w:rsidRPr="00B43826" w:rsidRDefault="00927BA1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B43826" w:rsidRDefault="00927BA1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B43826" w:rsidRDefault="00927BA1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438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315C" w:rsidRPr="00B43826" w14:paraId="5E45B72E" w14:textId="77777777" w:rsidTr="008432F2">
        <w:tc>
          <w:tcPr>
            <w:tcW w:w="2520" w:type="dxa"/>
          </w:tcPr>
          <w:p w14:paraId="2E3FC32B" w14:textId="77777777" w:rsidR="00B3315C" w:rsidRPr="00B43826" w:rsidRDefault="00B3315C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438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B43826"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B43826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5F2F26CE" w14:textId="77777777" w:rsidR="00B3315C" w:rsidRPr="00B43826" w:rsidRDefault="00B3315C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2EF0930A" w14:textId="77777777" w:rsidR="00B3315C" w:rsidRPr="00B43826" w:rsidRDefault="00B3315C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0DCE5F4A" w14:textId="77777777" w:rsidR="00321DE1" w:rsidRPr="00B43826" w:rsidRDefault="00321DE1" w:rsidP="00321DE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9D58F44" w14:textId="77777777" w:rsidR="00A0437F" w:rsidRPr="00B43826" w:rsidRDefault="00A04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8533FA1" w14:textId="46AF301C" w:rsidR="00E827EF" w:rsidRPr="00B43826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45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ภาระผูกพันกับกิจการที่ไม่เกี่ยวข้องกัน</w:t>
      </w:r>
    </w:p>
    <w:p w14:paraId="4CBCC75F" w14:textId="77777777" w:rsidR="00E827EF" w:rsidRPr="00B43826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B43826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525DD893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75DD"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634E8F"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634E8F"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34E8F"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61E59436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B43826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4382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B43826" w14:paraId="250C9017" w14:textId="77777777" w:rsidTr="00C33910">
        <w:tc>
          <w:tcPr>
            <w:tcW w:w="6030" w:type="dxa"/>
          </w:tcPr>
          <w:p w14:paraId="33ABE2F5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B43826" w:rsidRDefault="00C33910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645D3650" w:rsidR="00C33910" w:rsidRPr="00B43826" w:rsidRDefault="00C33910" w:rsidP="0073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B43826" w14:paraId="36C8BFB9" w14:textId="77777777" w:rsidTr="00C33910">
        <w:tc>
          <w:tcPr>
            <w:tcW w:w="6030" w:type="dxa"/>
          </w:tcPr>
          <w:p w14:paraId="3CB01681" w14:textId="77777777" w:rsidR="00331786" w:rsidRPr="00B43826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4A5C17CC" w14:textId="07224867" w:rsidR="00331786" w:rsidRPr="00B43826" w:rsidRDefault="0073006C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3,570</w:t>
            </w:r>
          </w:p>
        </w:tc>
        <w:tc>
          <w:tcPr>
            <w:tcW w:w="272" w:type="dxa"/>
          </w:tcPr>
          <w:p w14:paraId="4A09CB25" w14:textId="77777777" w:rsidR="00331786" w:rsidRPr="00B43826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74C322B4" w14:textId="7C64DCF9" w:rsidR="00331786" w:rsidRPr="00B43826" w:rsidRDefault="0073006C" w:rsidP="007300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1,050</w:t>
            </w:r>
          </w:p>
        </w:tc>
      </w:tr>
      <w:tr w:rsidR="00331786" w:rsidRPr="00B43826" w14:paraId="6A79068C" w14:textId="77777777" w:rsidTr="00C33910">
        <w:tc>
          <w:tcPr>
            <w:tcW w:w="6030" w:type="dxa"/>
          </w:tcPr>
          <w:p w14:paraId="4E6FEFE7" w14:textId="77777777" w:rsidR="00331786" w:rsidRPr="00B43826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2968F66D" w:rsidR="00331786" w:rsidRPr="00B43826" w:rsidRDefault="0073006C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19,218</w:t>
            </w:r>
          </w:p>
        </w:tc>
        <w:tc>
          <w:tcPr>
            <w:tcW w:w="272" w:type="dxa"/>
          </w:tcPr>
          <w:p w14:paraId="10C9AD44" w14:textId="77777777" w:rsidR="00331786" w:rsidRPr="00B43826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1B28EF47" w:rsidR="00331786" w:rsidRPr="00B43826" w:rsidRDefault="0073006C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5,900</w:t>
            </w:r>
          </w:p>
        </w:tc>
      </w:tr>
      <w:tr w:rsidR="00331786" w:rsidRPr="00B43826" w14:paraId="5B25CD26" w14:textId="77777777" w:rsidTr="00C33910">
        <w:tc>
          <w:tcPr>
            <w:tcW w:w="6030" w:type="dxa"/>
          </w:tcPr>
          <w:p w14:paraId="3FFD198D" w14:textId="77777777" w:rsidR="00331786" w:rsidRPr="00B43826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764EF6FC" w:rsidR="00331786" w:rsidRPr="00B43826" w:rsidRDefault="0073006C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22,788</w:t>
            </w:r>
          </w:p>
        </w:tc>
        <w:tc>
          <w:tcPr>
            <w:tcW w:w="272" w:type="dxa"/>
          </w:tcPr>
          <w:p w14:paraId="42EAFB12" w14:textId="77777777" w:rsidR="00331786" w:rsidRPr="00B43826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06F28492" w:rsidR="00331786" w:rsidRPr="00B43826" w:rsidRDefault="0073006C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6,950</w:t>
            </w:r>
          </w:p>
        </w:tc>
      </w:tr>
      <w:tr w:rsidR="00331786" w:rsidRPr="00B43826" w14:paraId="0FE3B3C6" w14:textId="77777777" w:rsidTr="00C33910">
        <w:tc>
          <w:tcPr>
            <w:tcW w:w="6030" w:type="dxa"/>
          </w:tcPr>
          <w:p w14:paraId="6791DE11" w14:textId="5DF7304A" w:rsidR="00331786" w:rsidRPr="00B43826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72" w:type="dxa"/>
          </w:tcPr>
          <w:p w14:paraId="62022FE7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438" w:type="dxa"/>
          </w:tcPr>
          <w:p w14:paraId="08F48F55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14"/>
                <w:szCs w:val="14"/>
              </w:rPr>
            </w:pPr>
          </w:p>
        </w:tc>
      </w:tr>
      <w:tr w:rsidR="00331786" w:rsidRPr="00B43826" w14:paraId="16F80E2C" w14:textId="77777777" w:rsidTr="00C33910">
        <w:tc>
          <w:tcPr>
            <w:tcW w:w="6030" w:type="dxa"/>
          </w:tcPr>
          <w:p w14:paraId="2D746881" w14:textId="2B405A14" w:rsidR="00331786" w:rsidRPr="00B43826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B43826" w14:paraId="47452D16" w14:textId="77777777" w:rsidTr="00C33910">
        <w:tc>
          <w:tcPr>
            <w:tcW w:w="6030" w:type="dxa"/>
          </w:tcPr>
          <w:p w14:paraId="6B5033B5" w14:textId="1C8C7BAF" w:rsidR="00331786" w:rsidRPr="00B43826" w:rsidRDefault="00331786" w:rsidP="00757227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</w:t>
            </w:r>
            <w:r w:rsidR="00B4382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และบริการ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ระยะสั้นและสัญญาเช่า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7EDCA215" w14:textId="4F82EB64" w:rsidR="00331786" w:rsidRPr="00B43826" w:rsidRDefault="007773F4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br/>
            </w:r>
            <w:r w:rsidR="009228C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22,843</w:t>
            </w:r>
          </w:p>
        </w:tc>
        <w:tc>
          <w:tcPr>
            <w:tcW w:w="272" w:type="dxa"/>
          </w:tcPr>
          <w:p w14:paraId="7142FF3B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2466129" w14:textId="6D951921" w:rsidR="000E4E92" w:rsidRPr="00B43826" w:rsidRDefault="007773F4" w:rsidP="00537A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B4382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br/>
            </w:r>
            <w:r w:rsidR="00537A55" w:rsidRPr="00B4382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1,435</w:t>
            </w:r>
          </w:p>
        </w:tc>
      </w:tr>
      <w:tr w:rsidR="00331786" w:rsidRPr="00B43826" w14:paraId="16FAB372" w14:textId="77777777" w:rsidTr="00C33910">
        <w:tc>
          <w:tcPr>
            <w:tcW w:w="6030" w:type="dxa"/>
          </w:tcPr>
          <w:p w14:paraId="1886ED0D" w14:textId="30E7B8A2" w:rsidR="00331786" w:rsidRPr="00B43826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5F275F06" w:rsidR="00331786" w:rsidRPr="00B43826" w:rsidRDefault="007C3C2A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B4382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23,862</w:t>
            </w:r>
          </w:p>
        </w:tc>
        <w:tc>
          <w:tcPr>
            <w:tcW w:w="272" w:type="dxa"/>
          </w:tcPr>
          <w:p w14:paraId="517A7097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4D0FE913" w:rsidR="00331786" w:rsidRPr="00B43826" w:rsidRDefault="007C3C2A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331786" w:rsidRPr="00B43826" w14:paraId="01C58DDE" w14:textId="77777777" w:rsidTr="00C33910">
        <w:tc>
          <w:tcPr>
            <w:tcW w:w="6030" w:type="dxa"/>
          </w:tcPr>
          <w:p w14:paraId="42E75C81" w14:textId="77777777" w:rsidR="00331786" w:rsidRPr="00B43826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6044C27D" w:rsidR="00331786" w:rsidRPr="00B43826" w:rsidRDefault="009228CF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28CF">
              <w:rPr>
                <w:rFonts w:asciiTheme="majorBidi" w:hAnsiTheme="majorBidi" w:cstheme="majorBidi"/>
                <w:sz w:val="28"/>
                <w:szCs w:val="28"/>
              </w:rPr>
              <w:t>46,705</w:t>
            </w:r>
          </w:p>
        </w:tc>
        <w:tc>
          <w:tcPr>
            <w:tcW w:w="272" w:type="dxa"/>
          </w:tcPr>
          <w:p w14:paraId="37007FE9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1EC96E27" w:rsidR="00331786" w:rsidRPr="00B43826" w:rsidRDefault="00672CC3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6,835</w:t>
            </w:r>
          </w:p>
        </w:tc>
      </w:tr>
    </w:tbl>
    <w:p w14:paraId="276639AC" w14:textId="77777777" w:rsidR="00F412C1" w:rsidRPr="00B43826" w:rsidRDefault="00F412C1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E404C2A" w14:textId="4ADA0D04" w:rsidR="003006FB" w:rsidRPr="00B43826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B43826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ระยะสั้นและสัญญาเช่า</w:t>
      </w:r>
      <w:r w:rsidRPr="00B43826">
        <w:rPr>
          <w:rFonts w:asciiTheme="majorBidi" w:hAnsiTheme="majorBidi" w:cstheme="majorBidi"/>
          <w:sz w:val="28"/>
          <w:szCs w:val="28"/>
          <w:cs/>
        </w:rPr>
        <w:t>ซึ่งสินทรัพย์อ้างอิงมีมูลค่าต่ำ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ได้แก่ </w:t>
      </w:r>
      <w:r w:rsidRPr="00B43826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</w:t>
      </w:r>
      <w:r w:rsidR="00AB383C" w:rsidRPr="00B43826">
        <w:rPr>
          <w:rFonts w:asciiTheme="majorBidi" w:hAnsiTheme="majorBidi" w:cstheme="majorBidi" w:hint="cs"/>
          <w:sz w:val="28"/>
          <w:szCs w:val="28"/>
          <w:cs/>
        </w:rPr>
        <w:t>น</w:t>
      </w:r>
      <w:r w:rsidR="007830B2" w:rsidRPr="00B43826">
        <w:rPr>
          <w:rFonts w:asciiTheme="majorBidi" w:hAnsiTheme="majorBidi" w:cstheme="majorBidi" w:hint="cs"/>
          <w:sz w:val="28"/>
          <w:szCs w:val="28"/>
          <w:cs/>
        </w:rPr>
        <w:t xml:space="preserve">และโรงงาน </w:t>
      </w:r>
      <w:r w:rsidR="009940F2" w:rsidRPr="00B43826">
        <w:rPr>
          <w:rFonts w:asciiTheme="majorBidi" w:hAnsiTheme="majorBidi" w:cstheme="majorBidi" w:hint="cs"/>
          <w:sz w:val="28"/>
          <w:szCs w:val="28"/>
          <w:cs/>
        </w:rPr>
        <w:t xml:space="preserve">และสัญญาบริการที่เกี่ยวข้องกับการเช่าพื้นที่คลังสินค้า </w:t>
      </w:r>
      <w:r w:rsidRPr="00B43826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387749" w:rsidRPr="00B43826">
        <w:rPr>
          <w:rFonts w:asciiTheme="majorBidi" w:hAnsiTheme="majorBidi" w:cstheme="majorBidi" w:hint="cs"/>
          <w:sz w:val="28"/>
          <w:szCs w:val="28"/>
          <w:cs/>
        </w:rPr>
        <w:t>หนึ่งปี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C64F1A" w:rsidRPr="00B43826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Pr="00B43826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="000A1697" w:rsidRPr="00B43826">
        <w:rPr>
          <w:rFonts w:asciiTheme="majorBidi" w:hAnsiTheme="majorBidi" w:cstheme="majorBidi" w:hint="cs"/>
          <w:sz w:val="28"/>
          <w:szCs w:val="28"/>
          <w:cs/>
        </w:rPr>
        <w:t>มีนา</w:t>
      </w:r>
      <w:r w:rsidR="00903DBD" w:rsidRPr="00B43826">
        <w:rPr>
          <w:rFonts w:asciiTheme="majorBidi" w:hAnsiTheme="majorBidi" w:cstheme="majorBidi" w:hint="cs"/>
          <w:sz w:val="28"/>
          <w:szCs w:val="28"/>
          <w:cs/>
        </w:rPr>
        <w:t>คม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</w:rPr>
        <w:t>25</w:t>
      </w:r>
      <w:r w:rsidR="00C64F1A" w:rsidRPr="00B43826">
        <w:rPr>
          <w:rFonts w:asciiTheme="majorBidi" w:hAnsiTheme="majorBidi" w:cstheme="majorBidi"/>
          <w:sz w:val="28"/>
          <w:szCs w:val="28"/>
        </w:rPr>
        <w:t>70</w:t>
      </w:r>
      <w:r w:rsidR="009940F2" w:rsidRPr="00B43826">
        <w:rPr>
          <w:rFonts w:asciiTheme="majorBidi" w:hAnsiTheme="majorBidi" w:cstheme="majorBidi"/>
          <w:sz w:val="28"/>
          <w:szCs w:val="28"/>
        </w:rPr>
        <w:t xml:space="preserve"> </w:t>
      </w:r>
    </w:p>
    <w:p w14:paraId="6F0B8219" w14:textId="1A92D21F" w:rsidR="003006FB" w:rsidRPr="00B43826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DB7CA1C" w14:textId="614DA615" w:rsidR="004766FB" w:rsidRPr="00B43826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720233" w:rsidRPr="00B43826">
        <w:rPr>
          <w:rFonts w:asciiTheme="majorBidi" w:hAnsiTheme="majorBidi" w:cstheme="majorBidi"/>
          <w:sz w:val="28"/>
          <w:szCs w:val="28"/>
        </w:rPr>
        <w:t>3</w:t>
      </w:r>
      <w:r w:rsidR="00634E8F" w:rsidRPr="00B43826">
        <w:rPr>
          <w:rFonts w:asciiTheme="majorBidi" w:hAnsiTheme="majorBidi" w:cstheme="majorBidi"/>
          <w:sz w:val="28"/>
          <w:szCs w:val="28"/>
        </w:rPr>
        <w:t xml:space="preserve">1 </w:t>
      </w:r>
      <w:r w:rsidR="00634E8F" w:rsidRPr="00B43826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B43826">
        <w:rPr>
          <w:rFonts w:asciiTheme="majorBidi" w:hAnsiTheme="majorBidi" w:cstheme="majorBidi"/>
          <w:sz w:val="28"/>
          <w:szCs w:val="28"/>
        </w:rPr>
        <w:t>256</w:t>
      </w:r>
      <w:r w:rsidR="00634E8F" w:rsidRPr="00B43826">
        <w:rPr>
          <w:rFonts w:asciiTheme="majorBidi" w:hAnsiTheme="majorBidi" w:cstheme="majorBidi"/>
          <w:sz w:val="28"/>
          <w:szCs w:val="28"/>
        </w:rPr>
        <w:t>6</w:t>
      </w:r>
      <w:r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เงินฝากประจำกับธนาคารในประเทศของบริษัทย่อยแห่งหนึ่งจำนวน</w:t>
      </w:r>
      <w:r w:rsidRPr="00B43826">
        <w:rPr>
          <w:rFonts w:asciiTheme="majorBidi" w:hAnsiTheme="majorBidi" w:cstheme="majorBidi"/>
          <w:sz w:val="28"/>
          <w:szCs w:val="28"/>
        </w:rPr>
        <w:t xml:space="preserve"> 2 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0F93222D" w14:textId="77777777" w:rsidR="004766FB" w:rsidRPr="00B43826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78AE7D4" w14:textId="48404655" w:rsidR="003006FB" w:rsidRPr="00B43826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20233" w:rsidRPr="00B43826">
        <w:rPr>
          <w:rFonts w:asciiTheme="majorBidi" w:hAnsiTheme="majorBidi" w:cstheme="majorBidi"/>
          <w:sz w:val="28"/>
          <w:szCs w:val="28"/>
        </w:rPr>
        <w:t>3</w:t>
      </w:r>
      <w:r w:rsidR="00634E8F" w:rsidRPr="00B43826">
        <w:rPr>
          <w:rFonts w:asciiTheme="majorBidi" w:hAnsiTheme="majorBidi" w:cstheme="majorBidi"/>
          <w:sz w:val="28"/>
          <w:szCs w:val="28"/>
        </w:rPr>
        <w:t xml:space="preserve">1 </w:t>
      </w:r>
      <w:r w:rsidR="00634E8F" w:rsidRPr="00B43826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B43826">
        <w:rPr>
          <w:rFonts w:asciiTheme="majorBidi" w:hAnsiTheme="majorBidi" w:cstheme="majorBidi"/>
          <w:sz w:val="28"/>
          <w:szCs w:val="28"/>
        </w:rPr>
        <w:t>256</w:t>
      </w:r>
      <w:r w:rsidR="00634E8F" w:rsidRPr="00B43826">
        <w:rPr>
          <w:rFonts w:asciiTheme="majorBidi" w:hAnsiTheme="majorBidi" w:cstheme="majorBidi"/>
          <w:sz w:val="28"/>
          <w:szCs w:val="28"/>
        </w:rPr>
        <w:t>6</w:t>
      </w:r>
      <w:r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 w:rsidRPr="00B43826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B43826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ขายเงินตราต่างประเทศล่วงหน้าโดยมีระยะเวลาสัญญาครอบคลุมไม่เกินหนึ่งปี ดังนี้</w:t>
      </w:r>
    </w:p>
    <w:p w14:paraId="16EC757A" w14:textId="5AA501D6" w:rsidR="004D42DC" w:rsidRPr="00B43826" w:rsidRDefault="004D42DC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B43826" w14:paraId="2CC75246" w14:textId="77777777" w:rsidTr="000346FF">
        <w:trPr>
          <w:tblHeader/>
        </w:trPr>
        <w:tc>
          <w:tcPr>
            <w:tcW w:w="3510" w:type="dxa"/>
          </w:tcPr>
          <w:p w14:paraId="08638B69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B4382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06FB" w:rsidRPr="00B43826" w14:paraId="2A0A4248" w14:textId="77777777" w:rsidTr="000346FF">
        <w:trPr>
          <w:trHeight w:val="452"/>
          <w:tblHeader/>
        </w:trPr>
        <w:tc>
          <w:tcPr>
            <w:tcW w:w="3510" w:type="dxa"/>
          </w:tcPr>
          <w:p w14:paraId="75AC247D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00C02D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B2289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2DB81AB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3006FB" w:rsidRPr="00B43826" w14:paraId="6AE667A7" w14:textId="77777777" w:rsidTr="000346FF">
        <w:trPr>
          <w:tblHeader/>
        </w:trPr>
        <w:tc>
          <w:tcPr>
            <w:tcW w:w="3510" w:type="dxa"/>
          </w:tcPr>
          <w:p w14:paraId="669D90BB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A15B0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94944EF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3006FB" w:rsidRPr="00B43826" w14:paraId="6CBEE1B1" w14:textId="77777777" w:rsidTr="000346FF">
        <w:trPr>
          <w:tblHeader/>
        </w:trPr>
        <w:tc>
          <w:tcPr>
            <w:tcW w:w="3510" w:type="dxa"/>
          </w:tcPr>
          <w:p w14:paraId="242361EA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700560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B43826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FC5B3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B43826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B43826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2EB411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383C" w:rsidRPr="00B43826" w14:paraId="64F2B2D2" w14:textId="77777777" w:rsidTr="00634E8F">
        <w:tc>
          <w:tcPr>
            <w:tcW w:w="3510" w:type="dxa"/>
          </w:tcPr>
          <w:p w14:paraId="52069E82" w14:textId="014EE583" w:rsidR="00AB383C" w:rsidRPr="00B43826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B43826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B43826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30013" w14:textId="77777777" w:rsidR="00AB383C" w:rsidRPr="00B43826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B43826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B43826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B43826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7A4695" w14:textId="77777777" w:rsidR="00AB383C" w:rsidRPr="00B43826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90D53" w:rsidRPr="00B43826" w14:paraId="23B939A4" w14:textId="77777777" w:rsidTr="00634E8F">
        <w:tc>
          <w:tcPr>
            <w:tcW w:w="3510" w:type="dxa"/>
          </w:tcPr>
          <w:p w14:paraId="4DC30352" w14:textId="610507A7" w:rsidR="00690D53" w:rsidRPr="00B43826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07C88ABB" w:rsidR="00690D53" w:rsidRPr="00B43826" w:rsidRDefault="00067B38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848.53</w:t>
            </w:r>
          </w:p>
        </w:tc>
        <w:tc>
          <w:tcPr>
            <w:tcW w:w="270" w:type="dxa"/>
          </w:tcPr>
          <w:p w14:paraId="74179549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703B6" w14:textId="4F328AE7" w:rsidR="00690D53" w:rsidRPr="00B43826" w:rsidRDefault="00067B38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222.10</w:t>
            </w:r>
          </w:p>
        </w:tc>
        <w:tc>
          <w:tcPr>
            <w:tcW w:w="270" w:type="dxa"/>
          </w:tcPr>
          <w:p w14:paraId="38E63010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410AF3B2" w:rsidR="00690D53" w:rsidRPr="00B43826" w:rsidRDefault="005D0FB1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067B38"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.88</w:t>
            </w:r>
          </w:p>
        </w:tc>
        <w:tc>
          <w:tcPr>
            <w:tcW w:w="270" w:type="dxa"/>
          </w:tcPr>
          <w:p w14:paraId="21A5864C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61DE3CE" w14:textId="7C598BAD" w:rsidR="00690D53" w:rsidRPr="00B43826" w:rsidRDefault="005D0FB1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067B38" w:rsidRPr="00B438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.05</w:t>
            </w:r>
          </w:p>
        </w:tc>
      </w:tr>
      <w:tr w:rsidR="00690D53" w:rsidRPr="00B43826" w14:paraId="08398F62" w14:textId="77777777" w:rsidTr="00634E8F">
        <w:tc>
          <w:tcPr>
            <w:tcW w:w="3510" w:type="dxa"/>
          </w:tcPr>
          <w:p w14:paraId="13E52052" w14:textId="3573928D" w:rsidR="00690D53" w:rsidRPr="00B43826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15B82A" w14:textId="5DA4DD16" w:rsidR="00690D53" w:rsidRPr="00B43826" w:rsidRDefault="005D0FB1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67B38"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.36</w:t>
            </w:r>
          </w:p>
        </w:tc>
        <w:tc>
          <w:tcPr>
            <w:tcW w:w="270" w:type="dxa"/>
          </w:tcPr>
          <w:p w14:paraId="5446FCF2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2BA03" w14:textId="61DCD3F2" w:rsidR="00690D53" w:rsidRPr="00B43826" w:rsidRDefault="00067B38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5D0FB1"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.07</w:t>
            </w:r>
          </w:p>
        </w:tc>
        <w:tc>
          <w:tcPr>
            <w:tcW w:w="270" w:type="dxa"/>
          </w:tcPr>
          <w:p w14:paraId="6086E6B8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6171597D" w:rsidR="00690D53" w:rsidRPr="00B43826" w:rsidRDefault="00067B38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0.45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B43826" w:rsidRDefault="00690D53" w:rsidP="00757227">
            <w:pPr>
              <w:pStyle w:val="acctfourfigures"/>
              <w:tabs>
                <w:tab w:val="decimal" w:pos="9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4241B56" w14:textId="325C4BA5" w:rsidR="00690D53" w:rsidRPr="00B43826" w:rsidRDefault="00067B38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15.48</w:t>
            </w:r>
          </w:p>
        </w:tc>
      </w:tr>
      <w:tr w:rsidR="00690D53" w:rsidRPr="00B43826" w14:paraId="5646091E" w14:textId="77777777" w:rsidTr="00634E8F">
        <w:tc>
          <w:tcPr>
            <w:tcW w:w="3510" w:type="dxa"/>
          </w:tcPr>
          <w:p w14:paraId="10E73DA1" w14:textId="0B212E06" w:rsidR="00690D53" w:rsidRPr="00B43826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252F7505" w:rsidR="00690D53" w:rsidRPr="00B43826" w:rsidRDefault="00067B38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302.17</w:t>
            </w:r>
          </w:p>
        </w:tc>
        <w:tc>
          <w:tcPr>
            <w:tcW w:w="270" w:type="dxa"/>
          </w:tcPr>
          <w:p w14:paraId="623BEBD6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23FC3D4D" w:rsidR="00690D53" w:rsidRPr="00B43826" w:rsidRDefault="00B54E1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067B38"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4.53</w:t>
            </w:r>
          </w:p>
        </w:tc>
      </w:tr>
      <w:tr w:rsidR="00BE1267" w:rsidRPr="00B43826" w14:paraId="5C693940" w14:textId="77777777" w:rsidTr="00634E8F">
        <w:tc>
          <w:tcPr>
            <w:tcW w:w="3510" w:type="dxa"/>
          </w:tcPr>
          <w:p w14:paraId="04A39CC0" w14:textId="2A0E94B7" w:rsidR="00BE1267" w:rsidRPr="00B43826" w:rsidRDefault="00BE1267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</w:t>
            </w: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B43826" w:rsidRDefault="00BE1267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B43826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Pr="00B43826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45D32" w14:textId="77777777" w:rsidR="00BE1267" w:rsidRPr="00B43826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B43826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B43826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47B7F6" w14:textId="77777777" w:rsidR="00BE1267" w:rsidRPr="00B43826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D5169" w:rsidRPr="00B43826" w14:paraId="6FC92039" w14:textId="77777777" w:rsidTr="00634E8F">
        <w:tc>
          <w:tcPr>
            <w:tcW w:w="3510" w:type="dxa"/>
          </w:tcPr>
          <w:p w14:paraId="4CE012E0" w14:textId="62A37736" w:rsidR="001D5169" w:rsidRPr="00B43826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350" w:type="dxa"/>
          </w:tcPr>
          <w:p w14:paraId="4B40F6DD" w14:textId="342140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0.02</w:t>
            </w:r>
          </w:p>
        </w:tc>
        <w:tc>
          <w:tcPr>
            <w:tcW w:w="270" w:type="dxa"/>
          </w:tcPr>
          <w:p w14:paraId="164B4DCF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1F4C9A6" w14:textId="7AB2D3A4" w:rsidR="001D5169" w:rsidRPr="00B43826" w:rsidRDefault="001D5169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0.73</w:t>
            </w:r>
          </w:p>
        </w:tc>
        <w:tc>
          <w:tcPr>
            <w:tcW w:w="270" w:type="dxa"/>
          </w:tcPr>
          <w:p w14:paraId="06E8E224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F3823B8" w14:textId="396E468B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BF1CDE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19C32E04" w14:textId="56952806" w:rsidR="001D5169" w:rsidRPr="00B43826" w:rsidRDefault="001D5169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D5169" w:rsidRPr="00B43826" w14:paraId="4B927BC8" w14:textId="77777777" w:rsidTr="005D0FB1">
        <w:tc>
          <w:tcPr>
            <w:tcW w:w="3510" w:type="dxa"/>
          </w:tcPr>
          <w:p w14:paraId="6C520531" w14:textId="77777777" w:rsidR="001D5169" w:rsidRPr="00B43826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9E1B85" w14:textId="70022C2F" w:rsidR="001D5169" w:rsidRPr="00B43826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270" w:type="dxa"/>
          </w:tcPr>
          <w:p w14:paraId="49927463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287E737" w14:textId="20A9A792" w:rsidR="001D5169" w:rsidRPr="00B43826" w:rsidRDefault="001D5169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270" w:type="dxa"/>
          </w:tcPr>
          <w:p w14:paraId="02BDD604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7C8114C" w14:textId="764796EF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4C7324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CEA1773" w14:textId="35EC2625" w:rsidR="001D5169" w:rsidRPr="00B43826" w:rsidRDefault="001D5169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D5169" w:rsidRPr="00B43826" w14:paraId="688A6E27" w14:textId="77777777" w:rsidTr="00634E8F">
        <w:tc>
          <w:tcPr>
            <w:tcW w:w="3510" w:type="dxa"/>
          </w:tcPr>
          <w:p w14:paraId="54784368" w14:textId="5F1900AB" w:rsidR="001D5169" w:rsidRPr="00B43826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1D868724" w:rsidR="001D5169" w:rsidRPr="00B43826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6A15737F" w:rsidR="001D5169" w:rsidRPr="00B43826" w:rsidRDefault="001D5169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0.99</w:t>
            </w:r>
          </w:p>
        </w:tc>
        <w:tc>
          <w:tcPr>
            <w:tcW w:w="270" w:type="dxa"/>
          </w:tcPr>
          <w:p w14:paraId="013F47CF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19DC9208" w:rsidR="001D5169" w:rsidRPr="00B43826" w:rsidRDefault="001D5169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341D868" w14:textId="77777777" w:rsidR="000346FF" w:rsidRPr="00B43826" w:rsidRDefault="000346FF" w:rsidP="000346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948944" w14:textId="103D6575" w:rsidR="00E827EF" w:rsidRPr="00B43826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B43826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579C8" w14:textId="2F8C0A5A" w:rsidR="00070550" w:rsidRPr="00B43826" w:rsidRDefault="00070550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91C4B" w:rsidRPr="00B43826">
        <w:rPr>
          <w:rFonts w:asciiTheme="majorBidi" w:hAnsiTheme="majorBidi" w:cstheme="majorBidi"/>
          <w:sz w:val="28"/>
          <w:szCs w:val="28"/>
        </w:rPr>
        <w:t>3</w:t>
      </w:r>
      <w:r w:rsidR="00634E8F" w:rsidRPr="00B43826">
        <w:rPr>
          <w:rFonts w:asciiTheme="majorBidi" w:hAnsiTheme="majorBidi" w:cstheme="majorBidi"/>
          <w:sz w:val="28"/>
          <w:szCs w:val="28"/>
        </w:rPr>
        <w:t xml:space="preserve">1 </w:t>
      </w:r>
      <w:r w:rsidR="00634E8F" w:rsidRPr="00B43826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B43826">
        <w:rPr>
          <w:rFonts w:asciiTheme="majorBidi" w:hAnsiTheme="majorBidi" w:cstheme="majorBidi"/>
          <w:sz w:val="28"/>
          <w:szCs w:val="28"/>
        </w:rPr>
        <w:t>256</w:t>
      </w:r>
      <w:r w:rsidR="00634E8F" w:rsidRPr="00B43826">
        <w:rPr>
          <w:rFonts w:asciiTheme="majorBidi" w:hAnsiTheme="majorBidi" w:cstheme="majorBidi"/>
          <w:sz w:val="28"/>
          <w:szCs w:val="28"/>
        </w:rPr>
        <w:t>6</w:t>
      </w:r>
      <w:r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B43826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</w:t>
      </w:r>
      <w:r w:rsidR="000D2229" w:rsidRPr="00B43826">
        <w:rPr>
          <w:rFonts w:asciiTheme="majorBidi" w:hAnsiTheme="majorBidi" w:cstheme="majorBidi"/>
          <w:sz w:val="28"/>
          <w:szCs w:val="28"/>
        </w:rPr>
        <w:br/>
      </w:r>
      <w:r w:rsidRPr="00B43826">
        <w:rPr>
          <w:rFonts w:asciiTheme="majorBidi" w:hAnsiTheme="majorBidi" w:cstheme="majorBidi"/>
          <w:sz w:val="28"/>
          <w:szCs w:val="28"/>
          <w:cs/>
        </w:rPr>
        <w:t>บางแห่งจำนวนเงินรวมประมาณ</w:t>
      </w:r>
      <w:r w:rsidR="008F6919"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="008A4631" w:rsidRPr="00B43826">
        <w:rPr>
          <w:rFonts w:asciiTheme="majorBidi" w:hAnsiTheme="majorBidi" w:cstheme="majorBidi"/>
          <w:sz w:val="28"/>
          <w:szCs w:val="28"/>
        </w:rPr>
        <w:t xml:space="preserve">1,591 </w:t>
      </w:r>
      <w:r w:rsidR="00F46CC3" w:rsidRPr="00B43826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B43826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B43826">
        <w:rPr>
          <w:rFonts w:asciiTheme="majorBidi" w:hAnsiTheme="majorBidi" w:hint="cs"/>
          <w:sz w:val="28"/>
          <w:szCs w:val="28"/>
          <w:cs/>
        </w:rPr>
        <w:t>และ</w:t>
      </w:r>
      <w:r w:rsidR="00F46CC3" w:rsidRPr="00B43826">
        <w:rPr>
          <w:rFonts w:asciiTheme="majorBidi" w:hAnsiTheme="majorBidi"/>
          <w:sz w:val="28"/>
          <w:szCs w:val="28"/>
          <w:cs/>
        </w:rPr>
        <w:t xml:space="preserve"> </w:t>
      </w:r>
      <w:r w:rsidR="008A4631" w:rsidRPr="00B43826">
        <w:rPr>
          <w:rFonts w:asciiTheme="majorBidi" w:hAnsiTheme="majorBidi"/>
          <w:sz w:val="28"/>
          <w:szCs w:val="28"/>
        </w:rPr>
        <w:t xml:space="preserve">5 </w:t>
      </w:r>
      <w:r w:rsidR="00F46CC3" w:rsidRPr="00B43826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2DF8388E" w14:textId="7B3F9044" w:rsidR="004766FB" w:rsidRPr="00B43826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DA3143" w14:textId="329F647A" w:rsidR="00643C0C" w:rsidRPr="00B43826" w:rsidRDefault="00643C0C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rtl/>
          <w:cs/>
        </w:rPr>
      </w:pPr>
      <w:r w:rsidRPr="00B43826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D5053AE" w14:textId="149CDE45" w:rsidR="008F5B55" w:rsidRPr="00B43826" w:rsidRDefault="008F5B55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16AC32" w14:textId="0298E196" w:rsidR="00255CF6" w:rsidRPr="00757227" w:rsidRDefault="00A01608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B43826">
        <w:rPr>
          <w:rFonts w:asciiTheme="majorBidi" w:hAnsiTheme="majorBidi" w:cstheme="majorBidi"/>
          <w:sz w:val="28"/>
          <w:szCs w:val="28"/>
        </w:rPr>
        <w:t xml:space="preserve">26 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B43826">
        <w:rPr>
          <w:rFonts w:asciiTheme="majorBidi" w:hAnsiTheme="majorBidi" w:cstheme="majorBidi"/>
          <w:sz w:val="28"/>
          <w:szCs w:val="28"/>
        </w:rPr>
        <w:t xml:space="preserve">2566 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ผู้ถือหุ้นมีมติอนุมัติการจัดสรรกำไรเป็น</w:t>
      </w:r>
      <w:r w:rsidR="000346FF" w:rsidRPr="00B43826">
        <w:rPr>
          <w:rFonts w:asciiTheme="majorBidi" w:hAnsiTheme="majorBidi" w:cstheme="majorBidi"/>
          <w:sz w:val="28"/>
          <w:szCs w:val="28"/>
        </w:rPr>
        <w:t xml:space="preserve">               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เงินปันผลสำหรับผลการดำเนินงานประจำปี </w:t>
      </w:r>
      <w:r w:rsidRPr="00B43826">
        <w:rPr>
          <w:rFonts w:asciiTheme="majorBidi" w:hAnsiTheme="majorBidi" w:cstheme="majorBidi"/>
          <w:sz w:val="28"/>
          <w:szCs w:val="28"/>
        </w:rPr>
        <w:t xml:space="preserve">2565 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ในอัตราหุ้นละ </w:t>
      </w:r>
      <w:r w:rsidR="00831F97" w:rsidRPr="00B43826">
        <w:rPr>
          <w:rFonts w:asciiTheme="majorBidi" w:hAnsiTheme="majorBidi" w:cstheme="majorBidi"/>
          <w:sz w:val="28"/>
          <w:szCs w:val="28"/>
        </w:rPr>
        <w:t>0.4814</w:t>
      </w:r>
      <w:r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รวมเป็นเงินทั้งสิ้น </w:t>
      </w:r>
      <w:r w:rsidR="00831F97" w:rsidRPr="00B43826">
        <w:rPr>
          <w:rFonts w:asciiTheme="majorBidi" w:hAnsiTheme="majorBidi" w:cstheme="majorBidi"/>
          <w:sz w:val="28"/>
          <w:szCs w:val="28"/>
        </w:rPr>
        <w:t xml:space="preserve">129.98 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ล้านบาท เงินปันผลจะจ่ายให้แก่ผู้ถือหุ้นในเดือน</w:t>
      </w:r>
      <w:r w:rsidR="00831F97" w:rsidRPr="00B43826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</w:rPr>
        <w:t>2566</w:t>
      </w:r>
    </w:p>
    <w:p w14:paraId="43EFCD37" w14:textId="61A095C3" w:rsidR="00CD2092" w:rsidRPr="00757227" w:rsidRDefault="00CD2092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4A555A1" w14:textId="6BD27A68" w:rsidR="00CD2092" w:rsidRPr="00F41BE3" w:rsidRDefault="00CD2092" w:rsidP="00CD2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CD2092" w:rsidRPr="00F41BE3" w:rsidSect="001E3B26">
      <w:headerReference w:type="default" r:id="rId9"/>
      <w:footerReference w:type="default" r:id="rId10"/>
      <w:pgSz w:w="11907" w:h="16840"/>
      <w:pgMar w:top="691" w:right="1152" w:bottom="576" w:left="1152" w:header="720" w:footer="720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6C192" w14:textId="77777777" w:rsidR="00DE7641" w:rsidRDefault="00DE7641" w:rsidP="004956B4">
      <w:r>
        <w:separator/>
      </w:r>
    </w:p>
  </w:endnote>
  <w:endnote w:type="continuationSeparator" w:id="0">
    <w:p w14:paraId="1AD7E7C6" w14:textId="77777777" w:rsidR="00DE7641" w:rsidRDefault="00DE764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F074" w14:textId="77777777" w:rsidR="001E3B26" w:rsidRPr="006F59B5" w:rsidRDefault="001E3B2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87FEE">
      <w:rPr>
        <w:rStyle w:val="PageNumber"/>
        <w:rFonts w:ascii="Angsana New" w:hAnsi="Angsana New"/>
        <w:noProof/>
        <w:sz w:val="30"/>
        <w:szCs w:val="30"/>
        <w:cs/>
      </w:rPr>
      <w:t>14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5C908C" w14:textId="77777777" w:rsidR="001E3B26" w:rsidRPr="007661AC" w:rsidRDefault="001E3B2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3A0CD" w14:textId="77777777" w:rsidR="00DE7641" w:rsidRDefault="00DE7641" w:rsidP="004956B4">
      <w:r>
        <w:separator/>
      </w:r>
    </w:p>
  </w:footnote>
  <w:footnote w:type="continuationSeparator" w:id="0">
    <w:p w14:paraId="4D19BB40" w14:textId="77777777" w:rsidR="00DE7641" w:rsidRDefault="00DE764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E5B83" w14:textId="77777777" w:rsidR="000D619A" w:rsidRPr="00EB20B9" w:rsidRDefault="000D619A" w:rsidP="005E4D7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2B69A34E" w14:textId="77777777" w:rsidR="000D619A" w:rsidRPr="00EB20B9" w:rsidRDefault="000D619A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0EAAC4B3" w14:textId="7094512E" w:rsidR="000D619A" w:rsidRPr="00EB20B9" w:rsidRDefault="00B8289D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/>
        <w:sz w:val="30"/>
        <w:szCs w:val="30"/>
        <w:lang w:bidi="th-TH"/>
      </w:rPr>
      <w:t>3</w:t>
    </w:r>
    <w:r w:rsidR="001E3B26">
      <w:rPr>
        <w:rFonts w:ascii="Angsana New" w:hAnsi="Angsana New"/>
        <w:sz w:val="30"/>
        <w:szCs w:val="30"/>
        <w:lang w:val="en-US" w:bidi="th-TH"/>
      </w:rPr>
      <w:t xml:space="preserve">1 </w:t>
    </w:r>
    <w:r w:rsidR="001E3B26" w:rsidRPr="001E3B26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มีนาคม</w:t>
    </w:r>
    <w:r w:rsidR="001E3B26"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 w:rsidR="000D619A">
      <w:rPr>
        <w:rFonts w:ascii="Angsana New" w:hAnsi="Angsana New"/>
        <w:sz w:val="30"/>
        <w:szCs w:val="30"/>
        <w:lang w:val="en-US" w:bidi="th-TH"/>
      </w:rPr>
      <w:t>256</w:t>
    </w:r>
    <w:r w:rsidR="001E3B26">
      <w:rPr>
        <w:rFonts w:ascii="Angsana New" w:hAnsi="Angsana New"/>
        <w:sz w:val="30"/>
        <w:szCs w:val="30"/>
        <w:lang w:val="en-US" w:bidi="th-TH"/>
      </w:rPr>
      <w:t>6</w:t>
    </w:r>
    <w:r w:rsidR="000D619A" w:rsidRPr="00EB20B9">
      <w:rPr>
        <w:rFonts w:ascii="Angsana New" w:hAnsi="Angsana New"/>
        <w:sz w:val="30"/>
        <w:szCs w:val="30"/>
        <w:lang w:bidi="th-TH"/>
      </w:rPr>
      <w:t xml:space="preserve"> </w:t>
    </w:r>
    <w:r w:rsidR="000D619A"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848C6F1" w14:textId="77777777" w:rsidR="000D619A" w:rsidRPr="00D74AD8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3F303E6"/>
    <w:multiLevelType w:val="hybridMultilevel"/>
    <w:tmpl w:val="2CB2F9A0"/>
    <w:lvl w:ilvl="0" w:tplc="33468C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8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9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3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1"/>
  </w:num>
  <w:num w:numId="14">
    <w:abstractNumId w:val="22"/>
  </w:num>
  <w:num w:numId="15">
    <w:abstractNumId w:val="26"/>
  </w:num>
  <w:num w:numId="16">
    <w:abstractNumId w:val="44"/>
  </w:num>
  <w:num w:numId="17">
    <w:abstractNumId w:val="45"/>
  </w:num>
  <w:num w:numId="18">
    <w:abstractNumId w:val="31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6"/>
  </w:num>
  <w:num w:numId="28">
    <w:abstractNumId w:val="42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40"/>
  </w:num>
  <w:num w:numId="37">
    <w:abstractNumId w:val="20"/>
  </w:num>
  <w:num w:numId="38">
    <w:abstractNumId w:val="43"/>
  </w:num>
  <w:num w:numId="39">
    <w:abstractNumId w:val="33"/>
  </w:num>
  <w:num w:numId="40">
    <w:abstractNumId w:val="32"/>
  </w:num>
  <w:num w:numId="41">
    <w:abstractNumId w:val="10"/>
  </w:num>
  <w:num w:numId="42">
    <w:abstractNumId w:val="27"/>
  </w:num>
  <w:num w:numId="43">
    <w:abstractNumId w:val="38"/>
  </w:num>
  <w:num w:numId="44">
    <w:abstractNumId w:val="37"/>
  </w:num>
  <w:num w:numId="45">
    <w:abstractNumId w:val="34"/>
  </w:num>
  <w:num w:numId="46">
    <w:abstractNumId w:val="39"/>
  </w:num>
  <w:num w:numId="47">
    <w:abstractNumId w:val="46"/>
  </w:num>
  <w:num w:numId="48">
    <w:abstractNumId w:val="46"/>
  </w:num>
  <w:num w:numId="49">
    <w:abstractNumId w:val="35"/>
  </w:num>
  <w:num w:numId="5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46FF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3FC"/>
    <w:rsid w:val="000A1697"/>
    <w:rsid w:val="000A1ECA"/>
    <w:rsid w:val="000A207B"/>
    <w:rsid w:val="000A2D5B"/>
    <w:rsid w:val="000A2DD6"/>
    <w:rsid w:val="000A32EB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277C7"/>
    <w:rsid w:val="0013011E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4353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E7FDA"/>
    <w:rsid w:val="001F078B"/>
    <w:rsid w:val="001F099D"/>
    <w:rsid w:val="001F0A17"/>
    <w:rsid w:val="001F0C71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A95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806"/>
    <w:rsid w:val="00346D0B"/>
    <w:rsid w:val="00346F3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29B"/>
    <w:rsid w:val="003546D8"/>
    <w:rsid w:val="003546E6"/>
    <w:rsid w:val="0035493B"/>
    <w:rsid w:val="00354CE8"/>
    <w:rsid w:val="00355759"/>
    <w:rsid w:val="003559EB"/>
    <w:rsid w:val="00355A0A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701"/>
    <w:rsid w:val="003D3DA4"/>
    <w:rsid w:val="003D4035"/>
    <w:rsid w:val="003D420F"/>
    <w:rsid w:val="003D4318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EB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458"/>
    <w:rsid w:val="0045649A"/>
    <w:rsid w:val="00456564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7A42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5F6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BC1"/>
    <w:rsid w:val="005C6E5E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4046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B06"/>
    <w:rsid w:val="00651B95"/>
    <w:rsid w:val="006522E1"/>
    <w:rsid w:val="006534F5"/>
    <w:rsid w:val="00653580"/>
    <w:rsid w:val="006539D1"/>
    <w:rsid w:val="00653A62"/>
    <w:rsid w:val="00653FD0"/>
    <w:rsid w:val="006540CF"/>
    <w:rsid w:val="00654A0E"/>
    <w:rsid w:val="00654ADF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31D6"/>
    <w:rsid w:val="00663B8B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95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7B5"/>
    <w:rsid w:val="006E1CE0"/>
    <w:rsid w:val="006E25E6"/>
    <w:rsid w:val="006E27B7"/>
    <w:rsid w:val="006E2DF3"/>
    <w:rsid w:val="006E31A3"/>
    <w:rsid w:val="006E41D5"/>
    <w:rsid w:val="006E433D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006C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74E"/>
    <w:rsid w:val="007549F8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5484"/>
    <w:rsid w:val="00785679"/>
    <w:rsid w:val="007859F5"/>
    <w:rsid w:val="007860B0"/>
    <w:rsid w:val="007862C8"/>
    <w:rsid w:val="007866B7"/>
    <w:rsid w:val="00786C03"/>
    <w:rsid w:val="00787FEE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3B7"/>
    <w:rsid w:val="007A343F"/>
    <w:rsid w:val="007A3509"/>
    <w:rsid w:val="007A358C"/>
    <w:rsid w:val="007A3654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B3B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7BA5"/>
    <w:rsid w:val="008601D5"/>
    <w:rsid w:val="00860498"/>
    <w:rsid w:val="00860668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256B"/>
    <w:rsid w:val="00912C9C"/>
    <w:rsid w:val="009138BE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411"/>
    <w:rsid w:val="00920CBA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47EC"/>
    <w:rsid w:val="0092491C"/>
    <w:rsid w:val="00924924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0B0"/>
    <w:rsid w:val="0093215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24DB"/>
    <w:rsid w:val="00992D74"/>
    <w:rsid w:val="0099397A"/>
    <w:rsid w:val="00993CB1"/>
    <w:rsid w:val="009940F2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5FE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EDC"/>
    <w:rsid w:val="00BD62A4"/>
    <w:rsid w:val="00BD6AB9"/>
    <w:rsid w:val="00BD6E66"/>
    <w:rsid w:val="00BD71C7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504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0D"/>
    <w:rsid w:val="00BF7E35"/>
    <w:rsid w:val="00C00547"/>
    <w:rsid w:val="00C0078A"/>
    <w:rsid w:val="00C00F4F"/>
    <w:rsid w:val="00C012BC"/>
    <w:rsid w:val="00C01865"/>
    <w:rsid w:val="00C026DE"/>
    <w:rsid w:val="00C029E7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85C"/>
    <w:rsid w:val="00C320C1"/>
    <w:rsid w:val="00C3288D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FAE"/>
    <w:rsid w:val="00C37DE6"/>
    <w:rsid w:val="00C40312"/>
    <w:rsid w:val="00C4055E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6978"/>
    <w:rsid w:val="00CF6A89"/>
    <w:rsid w:val="00CF6AD2"/>
    <w:rsid w:val="00CF6C55"/>
    <w:rsid w:val="00CF7226"/>
    <w:rsid w:val="00CF7520"/>
    <w:rsid w:val="00CF75B9"/>
    <w:rsid w:val="00CF76FC"/>
    <w:rsid w:val="00CF7EA4"/>
    <w:rsid w:val="00D00292"/>
    <w:rsid w:val="00D00342"/>
    <w:rsid w:val="00D00398"/>
    <w:rsid w:val="00D00B76"/>
    <w:rsid w:val="00D012A7"/>
    <w:rsid w:val="00D01442"/>
    <w:rsid w:val="00D014ED"/>
    <w:rsid w:val="00D025EB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491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C1A"/>
    <w:rsid w:val="00D43C65"/>
    <w:rsid w:val="00D43FD6"/>
    <w:rsid w:val="00D44225"/>
    <w:rsid w:val="00D44E3C"/>
    <w:rsid w:val="00D44EC9"/>
    <w:rsid w:val="00D45434"/>
    <w:rsid w:val="00D4543B"/>
    <w:rsid w:val="00D45855"/>
    <w:rsid w:val="00D45903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4D70"/>
    <w:rsid w:val="00DA509B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E58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641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36E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37E4E"/>
    <w:rsid w:val="00E40E76"/>
    <w:rsid w:val="00E417F1"/>
    <w:rsid w:val="00E41898"/>
    <w:rsid w:val="00E42791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FD8"/>
    <w:rsid w:val="00E9413A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765F"/>
    <w:rsid w:val="00F407B5"/>
    <w:rsid w:val="00F4085F"/>
    <w:rsid w:val="00F412C1"/>
    <w:rsid w:val="00F418B7"/>
    <w:rsid w:val="00F41BE3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2641"/>
    <w:rsid w:val="00F92AB8"/>
    <w:rsid w:val="00F92D8A"/>
    <w:rsid w:val="00F93528"/>
    <w:rsid w:val="00F9366D"/>
    <w:rsid w:val="00F94156"/>
    <w:rsid w:val="00F941B7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838DC-4C50-4202-AE94-9AFC5BB1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2023-04-27T15:26:00Z</cp:lastPrinted>
  <dcterms:created xsi:type="dcterms:W3CDTF">2023-05-10T07:30:00Z</dcterms:created>
  <dcterms:modified xsi:type="dcterms:W3CDTF">2023-05-10T07:30:00Z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