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789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7C644BE8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EC0FF70" w14:textId="77777777"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3D1444C7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D9F5F02" w14:textId="77777777"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60CABF6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5F2DED35" w14:textId="77777777"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44A5071" w14:textId="77777777" w:rsidR="000F018F" w:rsidRPr="005A6861" w:rsidRDefault="000F018F" w:rsidP="000F01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01FCBB5F" w14:textId="396C1DC0" w:rsidR="000F018F" w:rsidRPr="005A6861" w:rsidRDefault="000F018F" w:rsidP="000F01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5A6861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5C2BD4D0" w14:textId="77777777" w:rsidR="00DE4B1D" w:rsidRPr="001B2708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8902966" w14:textId="77777777" w:rsidR="00DE4B1D" w:rsidRDefault="00DE4B1D" w:rsidP="00DE4B1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20E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90FA54" w14:textId="77777777" w:rsidR="00DE4B1D" w:rsidRPr="00A4230F" w:rsidRDefault="00DE4B1D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E06545" w14:textId="77777777"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14:paraId="32C5E7E8" w14:textId="77777777" w:rsidR="000F018F" w:rsidRPr="005A6861" w:rsidRDefault="000F018F" w:rsidP="000F018F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399E7A2" w14:textId="77777777"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15E0F54" w14:textId="77777777" w:rsidR="000F018F" w:rsidRPr="005A6861" w:rsidRDefault="000F018F" w:rsidP="000F018F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อลูคอน จำกัด</w:t>
      </w:r>
      <w:r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4FA12939" w14:textId="77777777"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6B0A7345" w14:textId="1AF88D19" w:rsidR="000F018F" w:rsidRPr="005A6861" w:rsidRDefault="000F018F" w:rsidP="000F018F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>
        <w:rPr>
          <w:rFonts w:ascii="Angsana New" w:hAnsi="Angsana New" w:cs="Angsana New"/>
          <w:sz w:val="30"/>
          <w:szCs w:val="30"/>
          <w:lang w:val="en-US"/>
        </w:rPr>
        <w:t>31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 </w:t>
      </w:r>
      <w:r>
        <w:rPr>
          <w:rFonts w:ascii="Angsana New" w:hAnsi="Angsana New" w:cs="Angsana New"/>
          <w:sz w:val="30"/>
          <w:szCs w:val="30"/>
          <w:lang w:val="en-US"/>
        </w:rPr>
        <w:t>2566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งบกำไรขาดทุนเบ็ดเสร็จ งบแสดงการเปลี่ยนแปลงส่วนของผู้ถือหุ้น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 xml:space="preserve">สามเดือนสิ้นสุดวันที่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 w:cs="Angsana New"/>
          <w:sz w:val="30"/>
          <w:szCs w:val="30"/>
          <w:lang w:val="en-US"/>
        </w:rPr>
        <w:t xml:space="preserve">2566 </w:t>
      </w:r>
      <w:r w:rsidRPr="005A6861">
        <w:rPr>
          <w:rFonts w:ascii="Angsana New" w:hAnsi="Angsana New" w:cs="Angsana New"/>
          <w:sz w:val="30"/>
          <w:szCs w:val="30"/>
          <w:cs/>
        </w:rPr>
        <w:t>และหมายเหตุประกอ</w:t>
      </w:r>
      <w:r>
        <w:rPr>
          <w:rFonts w:ascii="Angsana New" w:hAnsi="Angsana New" w:cs="Angsana New" w:hint="cs"/>
          <w:sz w:val="30"/>
          <w:szCs w:val="30"/>
          <w:cs/>
        </w:rPr>
        <w:t>บ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งบการเงินแบบย่อ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</w:t>
      </w:r>
      <w:r>
        <w:rPr>
          <w:rFonts w:ascii="Angsana New" w:hAnsi="Angsana New" w:cs="Angsana New"/>
          <w:spacing w:val="-10"/>
          <w:sz w:val="30"/>
          <w:szCs w:val="30"/>
          <w:cs/>
        </w:rPr>
        <w:br/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กาลเหล่านี้ตามมาตรฐานการบัญชีฉบับที่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EF8A40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36977E43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6CD38EFA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43E8005C" w14:textId="77777777" w:rsidR="000F018F" w:rsidRPr="005A6861" w:rsidRDefault="000F018F" w:rsidP="000F018F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Pr="005A6861">
        <w:rPr>
          <w:rFonts w:ascii="Angsana New" w:hAnsi="Angsana New" w:cs="Angsana New"/>
          <w:sz w:val="30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0D22FAC2" w14:textId="77777777" w:rsidR="000F0EDD" w:rsidRPr="005A6861" w:rsidRDefault="000F0EDD" w:rsidP="000F0EDD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11FAA4C5" w14:textId="77777777" w:rsidR="000F0EDD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78FC732" w14:textId="77777777" w:rsidR="000F0EDD" w:rsidRPr="002856EF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  <w:sectPr w:rsidR="000F0EDD" w:rsidRPr="002856EF" w:rsidSect="001E53BE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14:paraId="58DE660A" w14:textId="77777777" w:rsidR="000F0EDD" w:rsidRPr="005A6861" w:rsidRDefault="000F0EDD" w:rsidP="00F1325E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66FD64FF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2F37F480" w14:textId="77777777" w:rsidR="000F018F" w:rsidRPr="005A6861" w:rsidRDefault="000F018F" w:rsidP="000F018F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2162797D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59DB7245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0600FC1E" w14:textId="77777777" w:rsidR="000F0EDD" w:rsidRPr="005A6861" w:rsidRDefault="000F0EDD" w:rsidP="000F0EDD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ED4ADF6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22B6DE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ปิยธิดา ตั้งเด่นชัย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14:paraId="7ECE504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BEA3704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  <w:lang w:val="en-US"/>
        </w:rPr>
        <w:t>11766</w:t>
      </w:r>
    </w:p>
    <w:p w14:paraId="734D6719" w14:textId="77777777" w:rsidR="000F0EDD" w:rsidRPr="005A6861" w:rsidRDefault="000F0EDD" w:rsidP="000F0EDD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B791154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6E9ACF67" w14:textId="77777777" w:rsidR="000F0EDD" w:rsidRPr="005A6861" w:rsidRDefault="000F0EDD" w:rsidP="000F0EDD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14:paraId="606E152D" w14:textId="54EAFD4C" w:rsidR="007E718B" w:rsidRPr="008F5346" w:rsidRDefault="0094461C" w:rsidP="00D5115C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94461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12</w:t>
      </w:r>
      <w:r w:rsidR="008F5346" w:rsidRPr="0094461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 </w:t>
      </w:r>
      <w:r w:rsidR="008F5346" w:rsidRPr="0094461C">
        <w:rPr>
          <w:rFonts w:ascii="Angsana New" w:hAnsi="Angsana New" w:cs="Angsana New" w:hint="cs"/>
          <w:sz w:val="30"/>
          <w:szCs w:val="30"/>
          <w:cs/>
          <w:lang w:val="en-US" w:bidi="th-TH"/>
        </w:rPr>
        <w:t>พฤษภาคม</w:t>
      </w:r>
      <w:r w:rsidR="008F5346" w:rsidRPr="008F5346">
        <w:rPr>
          <w:rFonts w:ascii="Angsana New" w:hAnsi="Angsana New" w:cs="Angsana New" w:hint="cs"/>
          <w:b w:val="0"/>
          <w:bCs/>
          <w:sz w:val="30"/>
          <w:szCs w:val="30"/>
          <w:cs/>
          <w:lang w:val="en-US" w:bidi="th-TH"/>
        </w:rPr>
        <w:t xml:space="preserve"> </w:t>
      </w:r>
      <w:r w:rsidR="006E71E6" w:rsidRPr="008F5346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</w:t>
      </w:r>
      <w:r w:rsidR="00D5115C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6</w:t>
      </w:r>
    </w:p>
    <w:sectPr w:rsidR="007E718B" w:rsidRPr="008F5346" w:rsidSect="00D5115C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D2996" w14:textId="77777777" w:rsidR="007A50C8" w:rsidRDefault="007A50C8">
      <w:r>
        <w:separator/>
      </w:r>
    </w:p>
  </w:endnote>
  <w:endnote w:type="continuationSeparator" w:id="0">
    <w:p w14:paraId="42FCEE8B" w14:textId="77777777" w:rsidR="007A50C8" w:rsidRDefault="007A5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F9370" w14:textId="77777777" w:rsidR="007A241F" w:rsidRDefault="007A241F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947FD89" w14:textId="77777777" w:rsidR="007A241F" w:rsidRDefault="007A241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38484" w14:textId="77777777" w:rsidR="007A241F" w:rsidRDefault="007A241F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A9F828A" w14:textId="77777777" w:rsidR="007A241F" w:rsidRDefault="007A241F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06692" w14:textId="77777777" w:rsidR="007A241F" w:rsidRPr="005B2E06" w:rsidRDefault="007A241F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43B90B0" w14:textId="77777777" w:rsidR="007A241F" w:rsidRPr="00186B8D" w:rsidRDefault="007A241F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91C8F" w14:textId="77777777" w:rsidR="001E53BE" w:rsidRDefault="001E53B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952938454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63CF59DF" w14:textId="52F6A415" w:rsidR="0028595F" w:rsidRPr="00D5115C" w:rsidRDefault="00D5115C" w:rsidP="00D5115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5115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5115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5115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5115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5115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6E762" w14:textId="77777777" w:rsidR="007A50C8" w:rsidRDefault="007A50C8">
      <w:r>
        <w:separator/>
      </w:r>
    </w:p>
  </w:footnote>
  <w:footnote w:type="continuationSeparator" w:id="0">
    <w:p w14:paraId="2E6A57CB" w14:textId="77777777" w:rsidR="007A50C8" w:rsidRDefault="007A5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63FB5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796E1B1" w14:textId="77777777" w:rsidR="007A241F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14:paraId="125CFC19" w14:textId="77777777" w:rsidR="007A241F" w:rsidRPr="00006D1D" w:rsidRDefault="007A241F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144018C9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14:paraId="7A03985B" w14:textId="77777777" w:rsidR="007A241F" w:rsidRPr="00DF141B" w:rsidRDefault="007A241F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BA5D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33063C75" w14:textId="77777777" w:rsidR="007A241F" w:rsidRPr="00DF141B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114A1099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616B8AFB" w14:textId="77777777" w:rsidR="007A241F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75BFB15F" w14:textId="77777777" w:rsidR="007A241F" w:rsidRPr="00DF141B" w:rsidRDefault="007A241F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14:paraId="560482D2" w14:textId="77777777" w:rsidR="007A241F" w:rsidRPr="00DF141B" w:rsidRDefault="007A241F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A773B" w14:textId="77777777" w:rsidR="007A241F" w:rsidRDefault="007A241F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498CF796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4003179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7E4338">
      <w:rPr>
        <w:rFonts w:ascii="Angsana New" w:hAnsi="Angsana New" w:hint="cs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51AC3353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82888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1427F7FF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C61BE96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D96F3D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2C8D3C78" w14:textId="77777777" w:rsidR="007A241F" w:rsidRPr="00012D23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4155A21B" w14:textId="77777777" w:rsidR="007A241F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0D38CFD6" w14:textId="77777777" w:rsidR="007A241F" w:rsidRDefault="007A241F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14:paraId="5789F90B" w14:textId="77777777" w:rsidR="007A241F" w:rsidRPr="00EF12A9" w:rsidRDefault="007A241F" w:rsidP="00EF12A9">
    <w:pPr>
      <w:pStyle w:val="Header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</w:p>
  <w:p w14:paraId="48C23F40" w14:textId="77777777" w:rsidR="002A6DBF" w:rsidRDefault="002A6DB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</w:p>
  <w:p w14:paraId="51292658" w14:textId="77777777" w:rsidR="002A6DBF" w:rsidRDefault="002A6DB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</w:p>
  <w:p w14:paraId="48BAEAAF" w14:textId="77777777" w:rsidR="002A6DBF" w:rsidRDefault="002A6DB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971590963">
    <w:abstractNumId w:val="7"/>
  </w:num>
  <w:num w:numId="2" w16cid:durableId="437599694">
    <w:abstractNumId w:val="28"/>
  </w:num>
  <w:num w:numId="3" w16cid:durableId="1178155261">
    <w:abstractNumId w:val="14"/>
  </w:num>
  <w:num w:numId="4" w16cid:durableId="1078668717">
    <w:abstractNumId w:val="40"/>
  </w:num>
  <w:num w:numId="5" w16cid:durableId="1866870877">
    <w:abstractNumId w:val="4"/>
  </w:num>
  <w:num w:numId="6" w16cid:durableId="1494293204">
    <w:abstractNumId w:val="10"/>
  </w:num>
  <w:num w:numId="7" w16cid:durableId="957951681">
    <w:abstractNumId w:val="2"/>
  </w:num>
  <w:num w:numId="8" w16cid:durableId="1696495743">
    <w:abstractNumId w:val="34"/>
  </w:num>
  <w:num w:numId="9" w16cid:durableId="800417602">
    <w:abstractNumId w:val="30"/>
  </w:num>
  <w:num w:numId="10" w16cid:durableId="1656061180">
    <w:abstractNumId w:val="6"/>
  </w:num>
  <w:num w:numId="11" w16cid:durableId="308170856">
    <w:abstractNumId w:val="0"/>
  </w:num>
  <w:num w:numId="12" w16cid:durableId="782463133">
    <w:abstractNumId w:val="17"/>
  </w:num>
  <w:num w:numId="13" w16cid:durableId="2072071863">
    <w:abstractNumId w:val="33"/>
  </w:num>
  <w:num w:numId="14" w16cid:durableId="1856994420">
    <w:abstractNumId w:val="27"/>
  </w:num>
  <w:num w:numId="15" w16cid:durableId="464854288">
    <w:abstractNumId w:val="28"/>
  </w:num>
  <w:num w:numId="16" w16cid:durableId="391084267">
    <w:abstractNumId w:val="35"/>
  </w:num>
  <w:num w:numId="17" w16cid:durableId="1872263957">
    <w:abstractNumId w:val="28"/>
  </w:num>
  <w:num w:numId="18" w16cid:durableId="2003385788">
    <w:abstractNumId w:val="9"/>
  </w:num>
  <w:num w:numId="19" w16cid:durableId="1880048839">
    <w:abstractNumId w:val="3"/>
  </w:num>
  <w:num w:numId="20" w16cid:durableId="1051536395">
    <w:abstractNumId w:val="36"/>
  </w:num>
  <w:num w:numId="21" w16cid:durableId="494803411">
    <w:abstractNumId w:val="19"/>
  </w:num>
  <w:num w:numId="22" w16cid:durableId="393552677">
    <w:abstractNumId w:val="8"/>
  </w:num>
  <w:num w:numId="23" w16cid:durableId="1642073397">
    <w:abstractNumId w:val="37"/>
  </w:num>
  <w:num w:numId="24" w16cid:durableId="1019239851">
    <w:abstractNumId w:val="23"/>
  </w:num>
  <w:num w:numId="25" w16cid:durableId="211040429">
    <w:abstractNumId w:val="24"/>
  </w:num>
  <w:num w:numId="26" w16cid:durableId="704017070">
    <w:abstractNumId w:val="18"/>
  </w:num>
  <w:num w:numId="27" w16cid:durableId="941299352">
    <w:abstractNumId w:val="25"/>
  </w:num>
  <w:num w:numId="28" w16cid:durableId="738476503">
    <w:abstractNumId w:val="15"/>
  </w:num>
  <w:num w:numId="29" w16cid:durableId="266280186">
    <w:abstractNumId w:val="13"/>
  </w:num>
  <w:num w:numId="30" w16cid:durableId="1138492720">
    <w:abstractNumId w:val="21"/>
  </w:num>
  <w:num w:numId="31" w16cid:durableId="1565482640">
    <w:abstractNumId w:val="32"/>
  </w:num>
  <w:num w:numId="32" w16cid:durableId="564990177">
    <w:abstractNumId w:val="5"/>
  </w:num>
  <w:num w:numId="33" w16cid:durableId="331226903">
    <w:abstractNumId w:val="12"/>
  </w:num>
  <w:num w:numId="34" w16cid:durableId="1307851923">
    <w:abstractNumId w:val="11"/>
  </w:num>
  <w:num w:numId="35" w16cid:durableId="731079833">
    <w:abstractNumId w:val="16"/>
  </w:num>
  <w:num w:numId="36" w16cid:durableId="143740257">
    <w:abstractNumId w:val="38"/>
  </w:num>
  <w:num w:numId="37" w16cid:durableId="1941910590">
    <w:abstractNumId w:val="22"/>
  </w:num>
  <w:num w:numId="38" w16cid:durableId="1375696622">
    <w:abstractNumId w:val="29"/>
  </w:num>
  <w:num w:numId="39" w16cid:durableId="903949283">
    <w:abstractNumId w:val="20"/>
  </w:num>
  <w:num w:numId="40" w16cid:durableId="1688600855">
    <w:abstractNumId w:val="41"/>
  </w:num>
  <w:num w:numId="41" w16cid:durableId="44569489">
    <w:abstractNumId w:val="1"/>
  </w:num>
  <w:num w:numId="42" w16cid:durableId="1586644815">
    <w:abstractNumId w:val="26"/>
  </w:num>
  <w:num w:numId="43" w16cid:durableId="1015351311">
    <w:abstractNumId w:val="31"/>
  </w:num>
  <w:num w:numId="44" w16cid:durableId="703680013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15D"/>
    <w:rsid w:val="00002C42"/>
    <w:rsid w:val="0000329F"/>
    <w:rsid w:val="00003382"/>
    <w:rsid w:val="00003B9C"/>
    <w:rsid w:val="00004737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21D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2D1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274"/>
    <w:rsid w:val="00094483"/>
    <w:rsid w:val="0009448E"/>
    <w:rsid w:val="000950F2"/>
    <w:rsid w:val="00095501"/>
    <w:rsid w:val="00095E07"/>
    <w:rsid w:val="00096204"/>
    <w:rsid w:val="0009636A"/>
    <w:rsid w:val="00096AFE"/>
    <w:rsid w:val="00096D05"/>
    <w:rsid w:val="0009767A"/>
    <w:rsid w:val="00097C91"/>
    <w:rsid w:val="000A08FC"/>
    <w:rsid w:val="000A173A"/>
    <w:rsid w:val="000A2280"/>
    <w:rsid w:val="000A2BC9"/>
    <w:rsid w:val="000A415F"/>
    <w:rsid w:val="000A6132"/>
    <w:rsid w:val="000A7C85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B12"/>
    <w:rsid w:val="00111CBF"/>
    <w:rsid w:val="001131C2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27E24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41C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5A0"/>
    <w:rsid w:val="001A46EA"/>
    <w:rsid w:val="001A5029"/>
    <w:rsid w:val="001A593E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1A0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1A93"/>
    <w:rsid w:val="001F46E0"/>
    <w:rsid w:val="001F4E3E"/>
    <w:rsid w:val="001F4E5D"/>
    <w:rsid w:val="001F5741"/>
    <w:rsid w:val="001F57FE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1E1"/>
    <w:rsid w:val="002A5F39"/>
    <w:rsid w:val="002A6DBF"/>
    <w:rsid w:val="002A7359"/>
    <w:rsid w:val="002A7808"/>
    <w:rsid w:val="002A7825"/>
    <w:rsid w:val="002A7AA8"/>
    <w:rsid w:val="002B1CD0"/>
    <w:rsid w:val="002B2462"/>
    <w:rsid w:val="002B3F87"/>
    <w:rsid w:val="002B4BBC"/>
    <w:rsid w:val="002B500F"/>
    <w:rsid w:val="002B55B1"/>
    <w:rsid w:val="002B5DB9"/>
    <w:rsid w:val="002B78C2"/>
    <w:rsid w:val="002C0075"/>
    <w:rsid w:val="002C021A"/>
    <w:rsid w:val="002C12A0"/>
    <w:rsid w:val="002C1CC0"/>
    <w:rsid w:val="002C1F59"/>
    <w:rsid w:val="002C21C4"/>
    <w:rsid w:val="002C23C9"/>
    <w:rsid w:val="002C31B6"/>
    <w:rsid w:val="002C4F38"/>
    <w:rsid w:val="002C54F2"/>
    <w:rsid w:val="002C591F"/>
    <w:rsid w:val="002C5EC1"/>
    <w:rsid w:val="002C7525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5899"/>
    <w:rsid w:val="002E63DD"/>
    <w:rsid w:val="002E650E"/>
    <w:rsid w:val="002E67CF"/>
    <w:rsid w:val="002E6AD4"/>
    <w:rsid w:val="002E6FD9"/>
    <w:rsid w:val="002E76FB"/>
    <w:rsid w:val="002F0418"/>
    <w:rsid w:val="002F067B"/>
    <w:rsid w:val="002F1704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749"/>
    <w:rsid w:val="00302CFF"/>
    <w:rsid w:val="00302EA0"/>
    <w:rsid w:val="003033FE"/>
    <w:rsid w:val="00304585"/>
    <w:rsid w:val="00305010"/>
    <w:rsid w:val="00305847"/>
    <w:rsid w:val="00306002"/>
    <w:rsid w:val="003079B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2888"/>
    <w:rsid w:val="00354683"/>
    <w:rsid w:val="003548C4"/>
    <w:rsid w:val="003554DE"/>
    <w:rsid w:val="0035693A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1325"/>
    <w:rsid w:val="00391652"/>
    <w:rsid w:val="0039196E"/>
    <w:rsid w:val="003949A9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2D83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059E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81A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9D4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AE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55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5B5A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10195"/>
    <w:rsid w:val="006104AB"/>
    <w:rsid w:val="006104D9"/>
    <w:rsid w:val="00610753"/>
    <w:rsid w:val="00610A34"/>
    <w:rsid w:val="00610B39"/>
    <w:rsid w:val="00610B3E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9A3"/>
    <w:rsid w:val="00671282"/>
    <w:rsid w:val="006714EE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2D89"/>
    <w:rsid w:val="00683960"/>
    <w:rsid w:val="00685E29"/>
    <w:rsid w:val="00686F15"/>
    <w:rsid w:val="0068771F"/>
    <w:rsid w:val="00687BBA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A6C30"/>
    <w:rsid w:val="006B05F7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0828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1F1B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05B"/>
    <w:rsid w:val="00754239"/>
    <w:rsid w:val="00754ED1"/>
    <w:rsid w:val="0075566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CC5"/>
    <w:rsid w:val="007814CD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0C8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18B"/>
    <w:rsid w:val="007E7C2E"/>
    <w:rsid w:val="007E7E3A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264E"/>
    <w:rsid w:val="00824A4D"/>
    <w:rsid w:val="008251FD"/>
    <w:rsid w:val="0082522A"/>
    <w:rsid w:val="00825ADD"/>
    <w:rsid w:val="0082673B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3FC1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57944"/>
    <w:rsid w:val="008602D3"/>
    <w:rsid w:val="00860F8E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1B45"/>
    <w:rsid w:val="008723E4"/>
    <w:rsid w:val="00873186"/>
    <w:rsid w:val="008733B6"/>
    <w:rsid w:val="00875C2A"/>
    <w:rsid w:val="008767FB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8F5346"/>
    <w:rsid w:val="00900A05"/>
    <w:rsid w:val="00900EBD"/>
    <w:rsid w:val="0090112E"/>
    <w:rsid w:val="00901549"/>
    <w:rsid w:val="0090219A"/>
    <w:rsid w:val="0090317E"/>
    <w:rsid w:val="009033D4"/>
    <w:rsid w:val="00903CF7"/>
    <w:rsid w:val="009045B0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70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337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0F0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34E2"/>
    <w:rsid w:val="009444E2"/>
    <w:rsid w:val="0094461C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5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0B4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7DF"/>
    <w:rsid w:val="009A5D81"/>
    <w:rsid w:val="009A782C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7BD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6C5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4C66"/>
    <w:rsid w:val="00A250EA"/>
    <w:rsid w:val="00A255F7"/>
    <w:rsid w:val="00A2619F"/>
    <w:rsid w:val="00A26B33"/>
    <w:rsid w:val="00A2768A"/>
    <w:rsid w:val="00A27FE6"/>
    <w:rsid w:val="00A30774"/>
    <w:rsid w:val="00A32291"/>
    <w:rsid w:val="00A32344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2AE7"/>
    <w:rsid w:val="00A42D3F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66E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435"/>
    <w:rsid w:val="00A8454F"/>
    <w:rsid w:val="00A845D6"/>
    <w:rsid w:val="00A84962"/>
    <w:rsid w:val="00A8515E"/>
    <w:rsid w:val="00A85420"/>
    <w:rsid w:val="00A857BB"/>
    <w:rsid w:val="00A87199"/>
    <w:rsid w:val="00A905B1"/>
    <w:rsid w:val="00A91A5B"/>
    <w:rsid w:val="00A9212B"/>
    <w:rsid w:val="00A928D3"/>
    <w:rsid w:val="00A92A4C"/>
    <w:rsid w:val="00A93BF8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B50"/>
    <w:rsid w:val="00AD1C4C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32CB"/>
    <w:rsid w:val="00AF4573"/>
    <w:rsid w:val="00AF5624"/>
    <w:rsid w:val="00AF5BF8"/>
    <w:rsid w:val="00AF633F"/>
    <w:rsid w:val="00AF71A2"/>
    <w:rsid w:val="00AF7829"/>
    <w:rsid w:val="00B02E1C"/>
    <w:rsid w:val="00B035BC"/>
    <w:rsid w:val="00B0382E"/>
    <w:rsid w:val="00B03FF0"/>
    <w:rsid w:val="00B0403A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47F"/>
    <w:rsid w:val="00B41AD8"/>
    <w:rsid w:val="00B41BD2"/>
    <w:rsid w:val="00B42917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83D"/>
    <w:rsid w:val="00B52B6D"/>
    <w:rsid w:val="00B52EEA"/>
    <w:rsid w:val="00B53E35"/>
    <w:rsid w:val="00B54361"/>
    <w:rsid w:val="00B54AE1"/>
    <w:rsid w:val="00B552ED"/>
    <w:rsid w:val="00B57572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3D0E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1C79"/>
    <w:rsid w:val="00BF211C"/>
    <w:rsid w:val="00BF32A6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67"/>
    <w:rsid w:val="00C10DB6"/>
    <w:rsid w:val="00C116B1"/>
    <w:rsid w:val="00C1323F"/>
    <w:rsid w:val="00C13971"/>
    <w:rsid w:val="00C1467B"/>
    <w:rsid w:val="00C15901"/>
    <w:rsid w:val="00C16CCB"/>
    <w:rsid w:val="00C171F9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21E4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40A9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57B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17BB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2E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115C"/>
    <w:rsid w:val="00D52892"/>
    <w:rsid w:val="00D53D71"/>
    <w:rsid w:val="00D54330"/>
    <w:rsid w:val="00D5551F"/>
    <w:rsid w:val="00D55C0B"/>
    <w:rsid w:val="00D57D09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3F01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20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5D28"/>
    <w:rsid w:val="00E16B56"/>
    <w:rsid w:val="00E17798"/>
    <w:rsid w:val="00E2150F"/>
    <w:rsid w:val="00E228B2"/>
    <w:rsid w:val="00E23535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11EC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A71"/>
    <w:rsid w:val="00EA7D85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F49"/>
    <w:rsid w:val="00ED46BC"/>
    <w:rsid w:val="00ED502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9C1"/>
    <w:rsid w:val="00EF3A25"/>
    <w:rsid w:val="00EF3B32"/>
    <w:rsid w:val="00EF4257"/>
    <w:rsid w:val="00EF4527"/>
    <w:rsid w:val="00EF4A4F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25E"/>
    <w:rsid w:val="00F13A37"/>
    <w:rsid w:val="00F1424A"/>
    <w:rsid w:val="00F14A2C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373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AA8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346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A751F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07D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91284-7C9A-47E5-A74B-1834DDC4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169</TotalTime>
  <Pages>3</Pages>
  <Words>342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Arunothai Rassamee</cp:lastModifiedBy>
  <cp:revision>110</cp:revision>
  <cp:lastPrinted>2022-05-03T10:16:00Z</cp:lastPrinted>
  <dcterms:created xsi:type="dcterms:W3CDTF">2022-05-12T05:55:00Z</dcterms:created>
  <dcterms:modified xsi:type="dcterms:W3CDTF">2023-05-12T12:05:00Z</dcterms:modified>
</cp:coreProperties>
</file>