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AEA1F" w14:textId="77777777" w:rsidR="007E718B" w:rsidRDefault="007E718B" w:rsidP="007E718B">
      <w:pPr>
        <w:pStyle w:val="IndexHeading1"/>
        <w:spacing w:after="0"/>
        <w:ind w:left="1440" w:hanging="144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หมายเหตุ</w:t>
      </w:r>
      <w:r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16448274" w14:textId="77777777" w:rsidR="007E718B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5D4D51CA" w14:textId="77777777" w:rsidR="007E718B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704A0">
        <w:rPr>
          <w:rFonts w:ascii="Angsana New" w:hAnsi="Angsana New" w:cs="Angsana New"/>
          <w:sz w:val="30"/>
          <w:szCs w:val="30"/>
          <w:lang w:bidi="th-TH"/>
        </w:rPr>
        <w:t>1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Pr="002E2783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7A478E51" w14:textId="77777777" w:rsidR="007E718B" w:rsidRPr="009D1EF1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2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Pr="002E2783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62BB4C2" w14:textId="77777777" w:rsidR="007E718B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3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75C24FB7" w14:textId="0F6CFEFC" w:rsidR="007E718B" w:rsidRPr="00C54739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4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Pr="005A6861">
        <w:rPr>
          <w:rFonts w:ascii="Angsana New" w:hAnsi="Angsana New" w:cs="Angsana New"/>
          <w:sz w:val="30"/>
          <w:szCs w:val="30"/>
          <w:cs/>
          <w:lang w:bidi="th-TH"/>
        </w:rPr>
        <w:t>ส่วนงาน</w:t>
      </w:r>
      <w:r w:rsidRPr="005A6861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</w:t>
      </w:r>
      <w:r w:rsidR="0075405B" w:rsidRPr="005A6861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  <w:r w:rsidR="00DF3F01">
        <w:rPr>
          <w:rFonts w:ascii="Angsana New" w:hAnsi="Angsana New" w:cs="Angsana New"/>
          <w:sz w:val="30"/>
          <w:szCs w:val="30"/>
          <w:cs/>
          <w:lang w:bidi="th-TH"/>
        </w:rPr>
        <w:tab/>
      </w:r>
    </w:p>
    <w:p w14:paraId="4FED1A7F" w14:textId="74333E9A" w:rsidR="007E718B" w:rsidRDefault="000602D1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5</w:t>
      </w:r>
      <w:r w:rsidR="007E718B">
        <w:rPr>
          <w:rFonts w:ascii="Angsana New" w:hAnsi="Angsana New" w:cs="Angsana New"/>
          <w:sz w:val="30"/>
          <w:szCs w:val="30"/>
          <w:lang w:bidi="th-TH"/>
        </w:rPr>
        <w:tab/>
      </w:r>
      <w:r w:rsidR="007E718B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561E534D" w14:textId="6D9641EE" w:rsidR="007E718B" w:rsidRDefault="000602D1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6</w:t>
      </w:r>
      <w:r w:rsidR="007E718B">
        <w:rPr>
          <w:rFonts w:ascii="Angsana New" w:hAnsi="Angsana New" w:cs="Angsana New"/>
          <w:sz w:val="30"/>
          <w:szCs w:val="30"/>
          <w:cs/>
          <w:lang w:bidi="th-TH"/>
        </w:rPr>
        <w:tab/>
      </w:r>
      <w:r w:rsidR="007E718B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86C4351" w14:textId="5F709A64" w:rsidR="00094274" w:rsidRPr="00584601" w:rsidRDefault="00094274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cs/>
          <w:lang w:val="en-US"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7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646E90A7" w14:textId="77777777" w:rsidR="007E718B" w:rsidRPr="009827F1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0B05527" w14:textId="77777777" w:rsidR="007E718B" w:rsidRPr="00332D8B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p w14:paraId="07BF5DA9" w14:textId="77777777" w:rsidR="007E718B" w:rsidRDefault="007E718B" w:rsidP="007E718B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5378E17B" w14:textId="77777777" w:rsidR="007E718B" w:rsidRDefault="007E718B" w:rsidP="007E718B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F6EFCCB" w14:textId="77777777" w:rsidR="007E718B" w:rsidRPr="00145E65" w:rsidRDefault="007E718B" w:rsidP="007E718B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45E65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FE4D675" w14:textId="77777777" w:rsidR="007E718B" w:rsidRPr="00145E65" w:rsidRDefault="007E718B" w:rsidP="007E718B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90410C2" w14:textId="244F1C74" w:rsidR="007E718B" w:rsidRPr="00145E65" w:rsidRDefault="007E718B" w:rsidP="007E718B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45E65">
        <w:rPr>
          <w:rFonts w:asciiTheme="majorBidi" w:hAnsiTheme="majorBidi" w:cstheme="majorBidi"/>
          <w:sz w:val="30"/>
          <w:szCs w:val="30"/>
          <w:cs/>
          <w:lang w:val="en-US"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9C77BD" w:rsidRPr="009C77BD">
        <w:rPr>
          <w:rFonts w:ascii="Angsana New" w:hAnsi="Angsana New"/>
          <w:sz w:val="30"/>
          <w:szCs w:val="30"/>
          <w:lang w:val="en-US"/>
        </w:rPr>
        <w:t>12</w:t>
      </w:r>
      <w:r w:rsidR="00A42AE7" w:rsidRPr="009C77BD">
        <w:rPr>
          <w:rFonts w:ascii="Angsana New" w:hAnsi="Angsana New"/>
          <w:sz w:val="30"/>
          <w:szCs w:val="30"/>
          <w:lang w:val="en-US"/>
        </w:rPr>
        <w:t xml:space="preserve"> </w:t>
      </w:r>
      <w:r w:rsidR="00A42AE7" w:rsidRPr="009C77BD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="006E71E6" w:rsidRPr="009C77BD">
        <w:rPr>
          <w:rFonts w:ascii="Angsana New" w:hAnsi="Angsana New"/>
          <w:sz w:val="30"/>
          <w:szCs w:val="30"/>
          <w:lang w:val="en-US"/>
        </w:rPr>
        <w:t>2566</w:t>
      </w:r>
    </w:p>
    <w:p w14:paraId="3C03BC8A" w14:textId="77777777" w:rsidR="007E718B" w:rsidRPr="00145E65" w:rsidRDefault="007E718B" w:rsidP="007E718B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664E0B5" w14:textId="77777777" w:rsidR="007E718B" w:rsidRPr="00145E65" w:rsidRDefault="007E718B" w:rsidP="007E71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45E6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170D7325" w14:textId="77777777" w:rsidR="007E718B" w:rsidRPr="00145E65" w:rsidRDefault="007E718B" w:rsidP="007E718B">
      <w:pPr>
        <w:pStyle w:val="ListParagraph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A0721CA" w14:textId="503EE06B" w:rsidR="007E718B" w:rsidRPr="00145E65" w:rsidRDefault="007E718B" w:rsidP="007E718B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45E65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145E65">
        <w:rPr>
          <w:rFonts w:asciiTheme="majorBidi" w:hAnsiTheme="majorBidi" w:cstheme="majorBidi"/>
          <w:sz w:val="30"/>
          <w:szCs w:val="30"/>
        </w:rPr>
        <w:br/>
      </w:r>
      <w:r w:rsidRPr="00145E65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145E65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145E65">
        <w:rPr>
          <w:rFonts w:asciiTheme="majorBidi" w:hAnsiTheme="majorBidi" w:cstheme="majorBidi"/>
          <w:sz w:val="30"/>
          <w:szCs w:val="30"/>
        </w:rPr>
        <w:t xml:space="preserve"> </w:t>
      </w:r>
      <w:r w:rsidRPr="00145E65">
        <w:rPr>
          <w:rFonts w:asciiTheme="majorBidi" w:hAnsiTheme="majorBidi" w:cstheme="majorBidi"/>
          <w:sz w:val="30"/>
          <w:szCs w:val="30"/>
          <w:cs/>
        </w:rPr>
        <w:t>เรื่อง</w:t>
      </w:r>
      <w:r w:rsidRPr="00145E65">
        <w:rPr>
          <w:rFonts w:asciiTheme="majorBidi" w:hAnsiTheme="majorBidi" w:cstheme="majorBidi"/>
          <w:sz w:val="30"/>
          <w:szCs w:val="30"/>
        </w:rPr>
        <w:t xml:space="preserve"> </w:t>
      </w:r>
      <w:r w:rsidRPr="00145E65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145E65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145E65">
        <w:rPr>
          <w:rFonts w:asciiTheme="majorBidi" w:hAnsiTheme="majorBidi" w:cstheme="majorBidi"/>
          <w:sz w:val="30"/>
          <w:szCs w:val="30"/>
        </w:rPr>
        <w:t xml:space="preserve"> </w:t>
      </w:r>
      <w:r w:rsidRPr="00145E65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Pr="00145E65">
        <w:rPr>
          <w:rFonts w:asciiTheme="majorBidi" w:hAnsiTheme="majorBidi" w:cstheme="majorBidi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145E65">
        <w:rPr>
          <w:rFonts w:asciiTheme="majorBidi" w:hAnsiTheme="majorBidi" w:cstheme="majorBidi"/>
          <w:sz w:val="30"/>
          <w:szCs w:val="30"/>
        </w:rPr>
        <w:t xml:space="preserve"> 31 </w:t>
      </w:r>
      <w:r w:rsidRPr="00145E65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145E65">
        <w:rPr>
          <w:rFonts w:asciiTheme="majorBidi" w:hAnsiTheme="majorBidi" w:cstheme="majorBidi"/>
          <w:sz w:val="30"/>
          <w:szCs w:val="30"/>
        </w:rPr>
        <w:t xml:space="preserve"> 256</w:t>
      </w:r>
      <w:r w:rsidR="006E71E6">
        <w:rPr>
          <w:rFonts w:asciiTheme="majorBidi" w:hAnsiTheme="majorBidi" w:cstheme="majorBidi"/>
          <w:sz w:val="30"/>
          <w:szCs w:val="30"/>
        </w:rPr>
        <w:t>5</w:t>
      </w:r>
    </w:p>
    <w:p w14:paraId="7EA829EE" w14:textId="77777777" w:rsidR="007E718B" w:rsidRPr="00145E65" w:rsidRDefault="007E718B" w:rsidP="007E718B">
      <w:pPr>
        <w:tabs>
          <w:tab w:val="left" w:pos="540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45D90DD" w14:textId="4E6849D4" w:rsidR="007E718B" w:rsidRPr="00145E65" w:rsidRDefault="007E718B" w:rsidP="007E718B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45E65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ผู้บริหารได้มีการใช้วิจารณญาณและการประมาณการในการถือปฎิบัติตามนโยบายการบัญชีของบริษัท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</w:t>
      </w:r>
      <w:r w:rsidRPr="00145E65">
        <w:rPr>
          <w:rFonts w:asciiTheme="majorBidi" w:hAnsiTheme="majorBidi" w:cstheme="majorBidi"/>
          <w:sz w:val="30"/>
          <w:szCs w:val="30"/>
        </w:rPr>
        <w:br/>
      </w:r>
      <w:r w:rsidRPr="00145E65">
        <w:rPr>
          <w:rFonts w:asciiTheme="majorBidi" w:hAnsiTheme="majorBidi" w:cstheme="majorBidi"/>
          <w:sz w:val="30"/>
          <w:szCs w:val="30"/>
          <w:cs/>
        </w:rPr>
        <w:t xml:space="preserve">ในงบการเงินสำหรับปีสิ้นสุดวันที่ </w:t>
      </w:r>
      <w:r w:rsidRPr="00145E65">
        <w:rPr>
          <w:rFonts w:asciiTheme="majorBidi" w:hAnsiTheme="majorBidi" w:cstheme="majorBidi"/>
          <w:sz w:val="30"/>
          <w:szCs w:val="30"/>
        </w:rPr>
        <w:t>31</w:t>
      </w:r>
      <w:r w:rsidRPr="00145E6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145E65">
        <w:rPr>
          <w:rFonts w:asciiTheme="majorBidi" w:hAnsiTheme="majorBidi" w:cstheme="majorBidi"/>
          <w:sz w:val="30"/>
          <w:szCs w:val="30"/>
        </w:rPr>
        <w:t>256</w:t>
      </w:r>
      <w:r w:rsidR="006E71E6">
        <w:rPr>
          <w:rFonts w:asciiTheme="majorBidi" w:hAnsiTheme="majorBidi" w:cstheme="majorBidi"/>
          <w:sz w:val="30"/>
          <w:szCs w:val="30"/>
        </w:rPr>
        <w:t>5</w:t>
      </w:r>
    </w:p>
    <w:p w14:paraId="648B3C6F" w14:textId="77777777" w:rsidR="007E718B" w:rsidRPr="00145E65" w:rsidRDefault="007E718B" w:rsidP="007E718B">
      <w:pPr>
        <w:pStyle w:val="ListParagraph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C9A5979" w14:textId="77777777" w:rsidR="007E718B" w:rsidRPr="00145E65" w:rsidRDefault="007E718B" w:rsidP="007E71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145E6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>บุคคลหรือกิจการที่เกี่ยวข้องกัน</w:t>
      </w:r>
    </w:p>
    <w:p w14:paraId="5867470E" w14:textId="77777777" w:rsidR="007E718B" w:rsidRPr="00145E65" w:rsidRDefault="007E718B" w:rsidP="007E718B">
      <w:pPr>
        <w:pStyle w:val="ListParagraph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D1DC499" w14:textId="22363E4F" w:rsidR="007E718B" w:rsidRPr="00145E65" w:rsidRDefault="007E718B" w:rsidP="007E718B">
      <w:pPr>
        <w:ind w:left="540" w:right="-45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145E65">
        <w:rPr>
          <w:rFonts w:ascii="Angsana New" w:hAnsi="Angsana New"/>
          <w:spacing w:val="-2"/>
          <w:sz w:val="30"/>
          <w:szCs w:val="30"/>
          <w:cs/>
          <w:lang w:val="en-US"/>
        </w:rPr>
        <w:t>รายการที่สำคัญกับบุคคลหรือกิจการที่เกี่ยวข้องกันสำหรับงวด</w:t>
      </w:r>
      <w:r w:rsidR="00610B3E">
        <w:rPr>
          <w:rFonts w:ascii="Angsana New" w:hAnsi="Angsana New" w:hint="cs"/>
          <w:spacing w:val="-2"/>
          <w:sz w:val="30"/>
          <w:szCs w:val="30"/>
          <w:cs/>
          <w:lang w:val="en-US"/>
        </w:rPr>
        <w:t>สาม</w:t>
      </w:r>
      <w:r w:rsidRPr="00145E65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เดือนสิ้นสุดวันที่ </w:t>
      </w:r>
      <w:r w:rsidR="00B57572">
        <w:rPr>
          <w:rFonts w:ascii="Angsana New" w:hAnsi="Angsana New"/>
          <w:spacing w:val="-2"/>
          <w:sz w:val="30"/>
          <w:szCs w:val="30"/>
          <w:lang w:val="en-US"/>
        </w:rPr>
        <w:t xml:space="preserve">31 </w:t>
      </w:r>
      <w:r w:rsidR="00B57572">
        <w:rPr>
          <w:rFonts w:ascii="Angsana New" w:hAnsi="Angsana New" w:hint="cs"/>
          <w:spacing w:val="-2"/>
          <w:sz w:val="30"/>
          <w:szCs w:val="30"/>
          <w:cs/>
          <w:lang w:val="en-US"/>
        </w:rPr>
        <w:t>มีนาคม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Pr="00145E65">
        <w:rPr>
          <w:rFonts w:ascii="Angsana New" w:hAnsi="Angsana New" w:hint="cs"/>
          <w:spacing w:val="-2"/>
          <w:sz w:val="30"/>
          <w:szCs w:val="30"/>
          <w:cs/>
          <w:lang w:val="en-US"/>
        </w:rPr>
        <w:t>ส</w:t>
      </w:r>
      <w:r w:rsidRPr="00145E65">
        <w:rPr>
          <w:rFonts w:ascii="Angsana New" w:hAnsi="Angsana New"/>
          <w:spacing w:val="-2"/>
          <w:sz w:val="30"/>
          <w:szCs w:val="30"/>
          <w:cs/>
          <w:lang w:val="en-US"/>
        </w:rPr>
        <w:t>รุปได้ดังนี้</w:t>
      </w:r>
    </w:p>
    <w:p w14:paraId="4A0BD342" w14:textId="500C72E5" w:rsidR="007E718B" w:rsidRDefault="007E718B" w:rsidP="007E718B">
      <w:pPr>
        <w:ind w:left="540" w:right="-45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tbl>
      <w:tblPr>
        <w:tblW w:w="9432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6660"/>
        <w:gridCol w:w="1260"/>
        <w:gridCol w:w="252"/>
        <w:gridCol w:w="1260"/>
      </w:tblGrid>
      <w:tr w:rsidR="006E71E6" w:rsidRPr="006E4686" w14:paraId="5A6D826E" w14:textId="77777777" w:rsidTr="006E71E6">
        <w:trPr>
          <w:cantSplit/>
          <w:tblHeader/>
        </w:trPr>
        <w:tc>
          <w:tcPr>
            <w:tcW w:w="6660" w:type="dxa"/>
          </w:tcPr>
          <w:p w14:paraId="12F51667" w14:textId="77777777" w:rsidR="006E71E6" w:rsidRPr="00C53D86" w:rsidRDefault="006E71E6" w:rsidP="00627C2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3D8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C53D8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</w:tcPr>
          <w:p w14:paraId="5F692AA2" w14:textId="4B40CF77" w:rsidR="006E71E6" w:rsidRPr="006E4686" w:rsidRDefault="006E71E6" w:rsidP="00627C29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2" w:type="dxa"/>
          </w:tcPr>
          <w:p w14:paraId="6095720D" w14:textId="77777777" w:rsidR="006E71E6" w:rsidRPr="006E4686" w:rsidRDefault="006E71E6" w:rsidP="00627C29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453776" w14:textId="5177C369" w:rsidR="006E71E6" w:rsidRPr="006E4686" w:rsidRDefault="006E71E6" w:rsidP="00627C29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E71E6" w:rsidRPr="006E4686" w14:paraId="7B53E2AF" w14:textId="77777777" w:rsidTr="006E71E6">
        <w:trPr>
          <w:cantSplit/>
          <w:trHeight w:val="209"/>
          <w:tblHeader/>
        </w:trPr>
        <w:tc>
          <w:tcPr>
            <w:tcW w:w="6660" w:type="dxa"/>
          </w:tcPr>
          <w:p w14:paraId="3631AAA0" w14:textId="77777777" w:rsidR="006E71E6" w:rsidRPr="0028595F" w:rsidRDefault="006E71E6" w:rsidP="00627C2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72" w:type="dxa"/>
            <w:gridSpan w:val="3"/>
          </w:tcPr>
          <w:p w14:paraId="2A6B8ED9" w14:textId="77777777" w:rsidR="006E71E6" w:rsidRPr="006E4686" w:rsidRDefault="006E71E6" w:rsidP="00627C2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71E6" w:rsidRPr="006E4686" w14:paraId="5165AF2C" w14:textId="77777777" w:rsidTr="006E71E6">
        <w:trPr>
          <w:cantSplit/>
        </w:trPr>
        <w:tc>
          <w:tcPr>
            <w:tcW w:w="6660" w:type="dxa"/>
          </w:tcPr>
          <w:p w14:paraId="5C2C5B31" w14:textId="77777777" w:rsidR="006E71E6" w:rsidRPr="006E4686" w:rsidRDefault="006E71E6" w:rsidP="00627C29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260" w:type="dxa"/>
          </w:tcPr>
          <w:p w14:paraId="2CB35E50" w14:textId="77777777" w:rsidR="006E71E6" w:rsidRPr="006E4686" w:rsidRDefault="006E71E6" w:rsidP="00627C29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7835F209" w14:textId="77777777" w:rsidR="006E71E6" w:rsidRPr="006E4686" w:rsidRDefault="006E71E6" w:rsidP="00627C29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48932E58" w14:textId="77777777" w:rsidR="006E71E6" w:rsidRPr="006E4686" w:rsidRDefault="006E71E6" w:rsidP="00627C29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E71E6" w:rsidRPr="00522921" w14:paraId="166E866A" w14:textId="77777777" w:rsidTr="006E71E6">
        <w:trPr>
          <w:cantSplit/>
        </w:trPr>
        <w:tc>
          <w:tcPr>
            <w:tcW w:w="6660" w:type="dxa"/>
          </w:tcPr>
          <w:p w14:paraId="44FE1695" w14:textId="77777777" w:rsidR="006E71E6" w:rsidRPr="006E4686" w:rsidRDefault="006E71E6" w:rsidP="006E71E6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53D86">
              <w:rPr>
                <w:rFonts w:asciiTheme="majorBidi" w:hAnsiTheme="majorBidi"/>
                <w:spacing w:val="-4"/>
                <w:sz w:val="30"/>
                <w:szCs w:val="30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1260" w:type="dxa"/>
          </w:tcPr>
          <w:p w14:paraId="62B525AC" w14:textId="3B80A244" w:rsidR="006E71E6" w:rsidRPr="00522921" w:rsidRDefault="00127E24" w:rsidP="006E71E6">
            <w:pPr>
              <w:tabs>
                <w:tab w:val="decimal" w:pos="970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7E24">
              <w:rPr>
                <w:rFonts w:ascii="Angsana New" w:hAnsi="Angsana New"/>
                <w:sz w:val="30"/>
                <w:szCs w:val="30"/>
                <w:cs/>
                <w:lang w:val="en-US"/>
              </w:rPr>
              <w:t>404</w:t>
            </w:r>
            <w:r w:rsidRPr="00127E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27E24">
              <w:rPr>
                <w:rFonts w:ascii="Angsana New" w:hAnsi="Angsana New"/>
                <w:sz w:val="30"/>
                <w:szCs w:val="30"/>
                <w:cs/>
                <w:lang w:val="en-US"/>
              </w:rPr>
              <w:t>638</w:t>
            </w:r>
          </w:p>
        </w:tc>
        <w:tc>
          <w:tcPr>
            <w:tcW w:w="252" w:type="dxa"/>
          </w:tcPr>
          <w:p w14:paraId="5A7325A1" w14:textId="77777777" w:rsidR="006E71E6" w:rsidRPr="00522921" w:rsidRDefault="006E71E6" w:rsidP="006E71E6">
            <w:pPr>
              <w:tabs>
                <w:tab w:val="decimal" w:pos="970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0E776BC8" w14:textId="00E7A55A" w:rsidR="006E71E6" w:rsidRPr="00522921" w:rsidRDefault="006E71E6" w:rsidP="006E71E6">
            <w:pPr>
              <w:tabs>
                <w:tab w:val="decimal" w:pos="970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331,365</w:t>
            </w:r>
          </w:p>
        </w:tc>
      </w:tr>
      <w:tr w:rsidR="006E71E6" w:rsidRPr="00522921" w14:paraId="31D14460" w14:textId="77777777" w:rsidTr="006E71E6">
        <w:trPr>
          <w:cantSplit/>
        </w:trPr>
        <w:tc>
          <w:tcPr>
            <w:tcW w:w="6660" w:type="dxa"/>
          </w:tcPr>
          <w:p w14:paraId="2927512C" w14:textId="77777777" w:rsidR="006E71E6" w:rsidRPr="006E4686" w:rsidRDefault="006E71E6" w:rsidP="006E71E6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</w:pPr>
            <w:r w:rsidRPr="00C53D86">
              <w:rPr>
                <w:rFonts w:asciiTheme="majorBidi" w:hAnsiTheme="majorBidi"/>
                <w:spacing w:val="-4"/>
                <w:sz w:val="30"/>
                <w:szCs w:val="30"/>
                <w:cs/>
                <w:lang w:val="en-US"/>
              </w:rPr>
              <w:t>ซื้อวัตถุดิบและอะไหล่</w:t>
            </w:r>
          </w:p>
        </w:tc>
        <w:tc>
          <w:tcPr>
            <w:tcW w:w="1260" w:type="dxa"/>
          </w:tcPr>
          <w:p w14:paraId="6461D575" w14:textId="0B57535F" w:rsidR="006E71E6" w:rsidRPr="00522921" w:rsidRDefault="007814CD" w:rsidP="006E71E6">
            <w:pPr>
              <w:tabs>
                <w:tab w:val="decimal" w:pos="970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14CD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7814C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814CD">
              <w:rPr>
                <w:rFonts w:ascii="Angsana New" w:hAnsi="Angsana New"/>
                <w:sz w:val="30"/>
                <w:szCs w:val="30"/>
                <w:cs/>
                <w:lang w:val="en-US"/>
              </w:rPr>
              <w:t>396</w:t>
            </w:r>
          </w:p>
        </w:tc>
        <w:tc>
          <w:tcPr>
            <w:tcW w:w="252" w:type="dxa"/>
          </w:tcPr>
          <w:p w14:paraId="1846C67E" w14:textId="77777777" w:rsidR="006E71E6" w:rsidRPr="00522921" w:rsidRDefault="006E71E6" w:rsidP="006E71E6">
            <w:pPr>
              <w:tabs>
                <w:tab w:val="decimal" w:pos="970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E399335" w14:textId="29660952" w:rsidR="006E71E6" w:rsidRPr="00522921" w:rsidRDefault="006E71E6" w:rsidP="006E71E6">
            <w:pPr>
              <w:tabs>
                <w:tab w:val="decimal" w:pos="970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4,974</w:t>
            </w:r>
          </w:p>
        </w:tc>
      </w:tr>
      <w:tr w:rsidR="006E71E6" w:rsidRPr="00522921" w14:paraId="493991C4" w14:textId="77777777" w:rsidTr="006E71E6">
        <w:trPr>
          <w:cantSplit/>
        </w:trPr>
        <w:tc>
          <w:tcPr>
            <w:tcW w:w="6660" w:type="dxa"/>
          </w:tcPr>
          <w:p w14:paraId="4438F4E9" w14:textId="77777777" w:rsidR="006E71E6" w:rsidRPr="006E4686" w:rsidRDefault="006E71E6" w:rsidP="006E71E6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</w:pPr>
            <w:r w:rsidRPr="00C53D86">
              <w:rPr>
                <w:rFonts w:asciiTheme="majorBidi" w:hAnsiTheme="majorBidi"/>
                <w:spacing w:val="-4"/>
                <w:sz w:val="30"/>
                <w:szCs w:val="30"/>
                <w:cs/>
                <w:lang w:val="en-US"/>
              </w:rPr>
              <w:t>ค่าธรรมเนียมสิทธิ</w:t>
            </w:r>
          </w:p>
        </w:tc>
        <w:tc>
          <w:tcPr>
            <w:tcW w:w="1260" w:type="dxa"/>
          </w:tcPr>
          <w:p w14:paraId="581866E9" w14:textId="7306C74A" w:rsidR="006E71E6" w:rsidRPr="00522921" w:rsidRDefault="007814CD" w:rsidP="006E71E6">
            <w:pPr>
              <w:tabs>
                <w:tab w:val="decimal" w:pos="970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14CD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7814C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814CD">
              <w:rPr>
                <w:rFonts w:ascii="Angsana New" w:hAnsi="Angsana New"/>
                <w:sz w:val="30"/>
                <w:szCs w:val="30"/>
                <w:cs/>
                <w:lang w:val="en-US"/>
              </w:rPr>
              <w:t>786</w:t>
            </w:r>
          </w:p>
        </w:tc>
        <w:tc>
          <w:tcPr>
            <w:tcW w:w="252" w:type="dxa"/>
          </w:tcPr>
          <w:p w14:paraId="3B30D16F" w14:textId="77777777" w:rsidR="006E71E6" w:rsidRPr="00522921" w:rsidRDefault="006E71E6" w:rsidP="006E71E6">
            <w:pPr>
              <w:tabs>
                <w:tab w:val="decimal" w:pos="970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ADF7287" w14:textId="35EB1755" w:rsidR="006E71E6" w:rsidRPr="00522921" w:rsidRDefault="006E71E6" w:rsidP="006E71E6">
            <w:pPr>
              <w:tabs>
                <w:tab w:val="decimal" w:pos="970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4,194</w:t>
            </w:r>
          </w:p>
        </w:tc>
      </w:tr>
      <w:tr w:rsidR="006E71E6" w:rsidRPr="00522921" w14:paraId="450A40A7" w14:textId="77777777" w:rsidTr="006E71E6">
        <w:tc>
          <w:tcPr>
            <w:tcW w:w="6660" w:type="dxa"/>
          </w:tcPr>
          <w:p w14:paraId="4099D52F" w14:textId="77777777" w:rsidR="006E71E6" w:rsidRPr="006E4686" w:rsidRDefault="006E71E6" w:rsidP="006E71E6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3D86">
              <w:rPr>
                <w:rFonts w:asciiTheme="majorBidi" w:hAnsi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260" w:type="dxa"/>
          </w:tcPr>
          <w:p w14:paraId="689442C4" w14:textId="1F9A6F96" w:rsidR="006E71E6" w:rsidRPr="00522921" w:rsidRDefault="007814CD" w:rsidP="006E71E6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14CD">
              <w:rPr>
                <w:rFonts w:ascii="Angsana New" w:hAnsi="Angsana New"/>
                <w:sz w:val="30"/>
                <w:szCs w:val="30"/>
                <w:cs/>
                <w:lang w:val="en-US"/>
              </w:rPr>
              <w:t>449</w:t>
            </w:r>
          </w:p>
        </w:tc>
        <w:tc>
          <w:tcPr>
            <w:tcW w:w="252" w:type="dxa"/>
          </w:tcPr>
          <w:p w14:paraId="1AD2391D" w14:textId="77777777" w:rsidR="006E71E6" w:rsidRPr="00522921" w:rsidRDefault="006E71E6" w:rsidP="006E71E6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DE5D432" w14:textId="4D1FDED6" w:rsidR="006E71E6" w:rsidRPr="00522921" w:rsidRDefault="006E71E6" w:rsidP="006E71E6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478</w:t>
            </w:r>
          </w:p>
        </w:tc>
      </w:tr>
      <w:tr w:rsidR="006E71E6" w:rsidRPr="00522921" w14:paraId="7364793A" w14:textId="77777777" w:rsidTr="006E71E6">
        <w:tc>
          <w:tcPr>
            <w:tcW w:w="6660" w:type="dxa"/>
          </w:tcPr>
          <w:p w14:paraId="355F333D" w14:textId="1E700B38" w:rsidR="006E71E6" w:rsidRPr="00522921" w:rsidRDefault="00A857BB" w:rsidP="006E71E6">
            <w:pPr>
              <w:spacing w:line="240" w:lineRule="auto"/>
              <w:ind w:left="7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203D8C92" w14:textId="6428130E" w:rsidR="006E71E6" w:rsidRPr="00522921" w:rsidRDefault="00A857BB" w:rsidP="006E71E6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</w:p>
        </w:tc>
        <w:tc>
          <w:tcPr>
            <w:tcW w:w="252" w:type="dxa"/>
          </w:tcPr>
          <w:p w14:paraId="7446759B" w14:textId="77777777" w:rsidR="006E71E6" w:rsidRPr="00522921" w:rsidRDefault="006E71E6" w:rsidP="006E71E6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E1AC0D5" w14:textId="706FF8CB" w:rsidR="006E71E6" w:rsidRPr="00A857BB" w:rsidRDefault="00A857BB" w:rsidP="006E71E6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57B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E71E6" w:rsidRPr="00522921" w14:paraId="7C45A343" w14:textId="77777777" w:rsidTr="006E71E6">
        <w:tc>
          <w:tcPr>
            <w:tcW w:w="6660" w:type="dxa"/>
          </w:tcPr>
          <w:p w14:paraId="708B9BB5" w14:textId="77777777" w:rsidR="006E71E6" w:rsidRPr="00522921" w:rsidRDefault="006E71E6" w:rsidP="006E71E6">
            <w:pPr>
              <w:spacing w:line="240" w:lineRule="auto"/>
              <w:ind w:left="7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6E14F7D" w14:textId="77777777" w:rsidR="006E71E6" w:rsidRPr="00522921" w:rsidRDefault="006E71E6" w:rsidP="006E71E6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7CB33510" w14:textId="77777777" w:rsidR="006E71E6" w:rsidRPr="00522921" w:rsidRDefault="006E71E6" w:rsidP="006E71E6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207B209" w14:textId="77777777" w:rsidR="006E71E6" w:rsidRPr="00522921" w:rsidRDefault="006E71E6" w:rsidP="006E71E6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E71E6" w:rsidRPr="006E4686" w14:paraId="541EE34B" w14:textId="77777777" w:rsidTr="006E71E6">
        <w:tc>
          <w:tcPr>
            <w:tcW w:w="6660" w:type="dxa"/>
          </w:tcPr>
          <w:p w14:paraId="10CAE643" w14:textId="77777777" w:rsidR="006E71E6" w:rsidRPr="008C7FE7" w:rsidRDefault="006E71E6" w:rsidP="006E71E6">
            <w:pPr>
              <w:spacing w:line="240" w:lineRule="auto"/>
              <w:ind w:left="70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8C7FE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52F06524" w14:textId="77777777" w:rsidR="006E71E6" w:rsidRPr="006E4686" w:rsidRDefault="006E71E6" w:rsidP="006E71E6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6B64F6E2" w14:textId="77777777" w:rsidR="006E71E6" w:rsidRPr="006E4686" w:rsidRDefault="006E71E6" w:rsidP="006E71E6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B603005" w14:textId="77777777" w:rsidR="006E71E6" w:rsidRPr="006E4686" w:rsidRDefault="006E71E6" w:rsidP="006E71E6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E71E6" w:rsidRPr="006E4686" w14:paraId="74D97583" w14:textId="77777777" w:rsidTr="006E71E6">
        <w:tc>
          <w:tcPr>
            <w:tcW w:w="6660" w:type="dxa"/>
          </w:tcPr>
          <w:p w14:paraId="400285EB" w14:textId="77777777" w:rsidR="006E71E6" w:rsidRPr="00853B74" w:rsidRDefault="006E71E6" w:rsidP="006E71E6">
            <w:pPr>
              <w:spacing w:line="240" w:lineRule="auto"/>
              <w:ind w:left="7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853B74">
              <w:rPr>
                <w:rFonts w:asciiTheme="majorBidi" w:hAnsi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</w:tcPr>
          <w:p w14:paraId="3BD861C3" w14:textId="77777777" w:rsidR="006E71E6" w:rsidRPr="006E4686" w:rsidRDefault="006E71E6" w:rsidP="006E71E6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772B4410" w14:textId="77777777" w:rsidR="006E71E6" w:rsidRPr="006E4686" w:rsidRDefault="006E71E6" w:rsidP="006E71E6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1DF0BED" w14:textId="77777777" w:rsidR="006E71E6" w:rsidRPr="006E4686" w:rsidRDefault="006E71E6" w:rsidP="006E71E6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B1CD0" w:rsidRPr="006E4686" w14:paraId="0F9598EA" w14:textId="77777777" w:rsidTr="006E71E6">
        <w:tc>
          <w:tcPr>
            <w:tcW w:w="6660" w:type="dxa"/>
          </w:tcPr>
          <w:p w14:paraId="557E0A71" w14:textId="77777777" w:rsidR="002B1CD0" w:rsidRPr="00853B74" w:rsidRDefault="002B1CD0" w:rsidP="002B1CD0">
            <w:pPr>
              <w:spacing w:line="240" w:lineRule="auto"/>
              <w:ind w:left="7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ED306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</w:t>
            </w:r>
            <w:r w:rsidRPr="00ED306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D306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ผลประโยชน์ระยะสั้นของพนักงาน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260" w:type="dxa"/>
          </w:tcPr>
          <w:p w14:paraId="5F636199" w14:textId="7027872C" w:rsidR="002B1CD0" w:rsidRPr="006E4686" w:rsidRDefault="002B1CD0" w:rsidP="002B1CD0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1C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10,682 </w:t>
            </w:r>
          </w:p>
        </w:tc>
        <w:tc>
          <w:tcPr>
            <w:tcW w:w="252" w:type="dxa"/>
          </w:tcPr>
          <w:p w14:paraId="02A40E8A" w14:textId="77777777" w:rsidR="002B1CD0" w:rsidRPr="006E4686" w:rsidRDefault="002B1CD0" w:rsidP="002B1CD0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ACE8372" w14:textId="2E70E68B" w:rsidR="002B1CD0" w:rsidRPr="006E4686" w:rsidRDefault="002B1CD0" w:rsidP="002B1CD0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10,666</w:t>
            </w:r>
          </w:p>
        </w:tc>
      </w:tr>
      <w:tr w:rsidR="002B1CD0" w:rsidRPr="006E4686" w14:paraId="1C160052" w14:textId="77777777" w:rsidTr="006E71E6">
        <w:tc>
          <w:tcPr>
            <w:tcW w:w="6660" w:type="dxa"/>
          </w:tcPr>
          <w:p w14:paraId="79181428" w14:textId="77777777" w:rsidR="002B1CD0" w:rsidRPr="00853B74" w:rsidRDefault="002B1CD0" w:rsidP="002B1CD0">
            <w:pPr>
              <w:spacing w:line="240" w:lineRule="auto"/>
              <w:ind w:left="7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ED306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</w:t>
            </w:r>
            <w:r w:rsidRPr="00ED306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D306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CA49DA" w14:textId="3779861E" w:rsidR="002B1CD0" w:rsidRPr="006E4686" w:rsidRDefault="002B1CD0" w:rsidP="002B1CD0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1C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237 </w:t>
            </w:r>
          </w:p>
        </w:tc>
        <w:tc>
          <w:tcPr>
            <w:tcW w:w="252" w:type="dxa"/>
          </w:tcPr>
          <w:p w14:paraId="0A800BD6" w14:textId="77777777" w:rsidR="002B1CD0" w:rsidRPr="006E4686" w:rsidRDefault="002B1CD0" w:rsidP="002B1CD0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52C9D6" w14:textId="5E019EEB" w:rsidR="002B1CD0" w:rsidRPr="006E4686" w:rsidRDefault="002B1CD0" w:rsidP="002B1CD0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521</w:t>
            </w:r>
          </w:p>
        </w:tc>
      </w:tr>
      <w:tr w:rsidR="002B1CD0" w:rsidRPr="008670B9" w14:paraId="3F25B49D" w14:textId="77777777" w:rsidTr="006E71E6">
        <w:tc>
          <w:tcPr>
            <w:tcW w:w="6660" w:type="dxa"/>
          </w:tcPr>
          <w:p w14:paraId="1316FAB8" w14:textId="578D9C46" w:rsidR="002B1CD0" w:rsidRPr="00853B74" w:rsidRDefault="00DF3F01" w:rsidP="00DF3F01">
            <w:pPr>
              <w:spacing w:line="240" w:lineRule="auto"/>
              <w:ind w:left="109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ED306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</w:t>
            </w:r>
            <w:r w:rsidR="002B1CD0" w:rsidRPr="00EE36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39D2FC5" w14:textId="4C1AEC5D" w:rsidR="002B1CD0" w:rsidRPr="002B1CD0" w:rsidRDefault="002B1CD0" w:rsidP="002B1CD0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B1C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10,919 </w:t>
            </w:r>
          </w:p>
        </w:tc>
        <w:tc>
          <w:tcPr>
            <w:tcW w:w="252" w:type="dxa"/>
          </w:tcPr>
          <w:p w14:paraId="703E8AFB" w14:textId="77777777" w:rsidR="002B1CD0" w:rsidRPr="008670B9" w:rsidRDefault="002B1CD0" w:rsidP="002B1CD0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A66A71C" w14:textId="0077EA3E" w:rsidR="002B1CD0" w:rsidRPr="008670B9" w:rsidRDefault="002B1CD0" w:rsidP="002B1CD0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11,187</w:t>
            </w:r>
          </w:p>
        </w:tc>
      </w:tr>
    </w:tbl>
    <w:p w14:paraId="3E4479D3" w14:textId="60FC7B8E" w:rsidR="007E718B" w:rsidRDefault="00687BBA" w:rsidP="007E718B">
      <w:pPr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14:paraId="64025776" w14:textId="7BC3885E" w:rsidR="007E718B" w:rsidRPr="006E4686" w:rsidRDefault="007E718B" w:rsidP="007E718B">
      <w:pPr>
        <w:ind w:left="540"/>
        <w:rPr>
          <w:rFonts w:asciiTheme="majorBidi" w:hAnsiTheme="majorBidi" w:cstheme="majorBidi"/>
          <w:sz w:val="30"/>
          <w:szCs w:val="30"/>
        </w:rPr>
      </w:pPr>
      <w:r w:rsidRPr="00423489">
        <w:rPr>
          <w:rFonts w:ascii="Angsana New" w:hAnsi="Angsana New"/>
          <w:sz w:val="30"/>
          <w:szCs w:val="30"/>
          <w:cs/>
        </w:rPr>
        <w:t>ยอดค</w:t>
      </w:r>
      <w:r w:rsidRPr="006E4686">
        <w:rPr>
          <w:rFonts w:asciiTheme="majorBidi" w:hAnsiTheme="majorBidi" w:cstheme="majorBidi"/>
          <w:sz w:val="30"/>
          <w:szCs w:val="30"/>
          <w:cs/>
        </w:rPr>
        <w:t xml:space="preserve">งเหลือกับบุคคลหรือกิจการที่เกี่ยวข้องกัน ณ วันที่ </w:t>
      </w:r>
      <w:r w:rsidR="006E71E6">
        <w:rPr>
          <w:rFonts w:ascii="Angsana New" w:hAnsi="Angsana New"/>
          <w:spacing w:val="-2"/>
          <w:sz w:val="30"/>
          <w:szCs w:val="30"/>
          <w:lang w:val="en-US"/>
        </w:rPr>
        <w:t xml:space="preserve">31 </w:t>
      </w:r>
      <w:r w:rsidR="006E71E6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มีนาคม </w:t>
      </w:r>
      <w:r>
        <w:rPr>
          <w:rFonts w:ascii="Angsana New" w:hAnsi="Angsana New"/>
          <w:spacing w:val="-2"/>
          <w:sz w:val="30"/>
          <w:szCs w:val="30"/>
          <w:lang w:val="en-US"/>
        </w:rPr>
        <w:t>256</w:t>
      </w:r>
      <w:r w:rsidR="006E71E6">
        <w:rPr>
          <w:rFonts w:ascii="Angsana New" w:hAnsi="Angsana New"/>
          <w:spacing w:val="-2"/>
          <w:sz w:val="30"/>
          <w:szCs w:val="30"/>
          <w:lang w:val="en-US"/>
        </w:rPr>
        <w:t>6</w:t>
      </w:r>
      <w:r w:rsidRPr="006E4686">
        <w:rPr>
          <w:rFonts w:asciiTheme="majorBidi" w:hAnsiTheme="majorBidi" w:cstheme="majorBidi"/>
          <w:sz w:val="30"/>
          <w:szCs w:val="30"/>
        </w:rPr>
        <w:t xml:space="preserve"> </w:t>
      </w:r>
      <w:r w:rsidRPr="006E468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E4686">
        <w:rPr>
          <w:rFonts w:asciiTheme="majorBidi" w:hAnsiTheme="majorBidi" w:cstheme="majorBidi"/>
          <w:sz w:val="30"/>
          <w:szCs w:val="30"/>
        </w:rPr>
        <w:t>31</w:t>
      </w:r>
      <w:r w:rsidRPr="006E468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6E4686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6E71E6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E4686">
        <w:rPr>
          <w:rFonts w:asciiTheme="majorBidi" w:hAnsiTheme="majorBidi" w:cstheme="majorBidi"/>
          <w:sz w:val="30"/>
          <w:szCs w:val="30"/>
        </w:rPr>
        <w:t xml:space="preserve"> </w:t>
      </w:r>
      <w:r w:rsidRPr="006E468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8E23278" w14:textId="77777777" w:rsidR="007E718B" w:rsidRDefault="007E718B" w:rsidP="007E718B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0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606"/>
        <w:gridCol w:w="1260"/>
        <w:gridCol w:w="239"/>
        <w:gridCol w:w="13"/>
        <w:gridCol w:w="1287"/>
      </w:tblGrid>
      <w:tr w:rsidR="007E718B" w:rsidRPr="006E4686" w14:paraId="59A76C23" w14:textId="77777777" w:rsidTr="00E352EB">
        <w:trPr>
          <w:tblHeader/>
        </w:trPr>
        <w:tc>
          <w:tcPr>
            <w:tcW w:w="6606" w:type="dxa"/>
          </w:tcPr>
          <w:p w14:paraId="28B6EEF3" w14:textId="77777777" w:rsidR="007E718B" w:rsidRPr="00675CBA" w:rsidRDefault="007E718B" w:rsidP="00E352E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CF9B374" w14:textId="571F7AF5" w:rsidR="007E718B" w:rsidRPr="006E4686" w:rsidRDefault="006E71E6" w:rsidP="00E352EB">
            <w:pPr>
              <w:pStyle w:val="Heading9"/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52" w:type="dxa"/>
            <w:gridSpan w:val="2"/>
          </w:tcPr>
          <w:p w14:paraId="62660E14" w14:textId="77777777" w:rsidR="007E718B" w:rsidRPr="006E4686" w:rsidRDefault="007E718B" w:rsidP="00E352EB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037042A" w14:textId="77777777" w:rsidR="007E718B" w:rsidRPr="006E4686" w:rsidRDefault="007E718B" w:rsidP="00E352EB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E718B" w:rsidRPr="006E4686" w14:paraId="23806438" w14:textId="77777777" w:rsidTr="00E352EB">
        <w:trPr>
          <w:tblHeader/>
        </w:trPr>
        <w:tc>
          <w:tcPr>
            <w:tcW w:w="6606" w:type="dxa"/>
          </w:tcPr>
          <w:p w14:paraId="06EC735B" w14:textId="77777777" w:rsidR="007E718B" w:rsidRPr="006E4686" w:rsidRDefault="007E718B" w:rsidP="00E352E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12167E" w14:textId="02AAA665" w:rsidR="007E718B" w:rsidRPr="006E4686" w:rsidRDefault="007E718B" w:rsidP="00E352EB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E71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52" w:type="dxa"/>
            <w:gridSpan w:val="2"/>
          </w:tcPr>
          <w:p w14:paraId="28F5AE9A" w14:textId="77777777" w:rsidR="007E718B" w:rsidRPr="006E4686" w:rsidRDefault="007E718B" w:rsidP="00E352EB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43800B7" w14:textId="0C3847B3" w:rsidR="007E718B" w:rsidRPr="00870054" w:rsidRDefault="006E71E6" w:rsidP="00E352EB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E718B" w:rsidRPr="006E4686" w14:paraId="0CB27FE4" w14:textId="77777777" w:rsidTr="00E352EB">
        <w:trPr>
          <w:tblHeader/>
        </w:trPr>
        <w:tc>
          <w:tcPr>
            <w:tcW w:w="6606" w:type="dxa"/>
          </w:tcPr>
          <w:p w14:paraId="0F917603" w14:textId="77777777" w:rsidR="007E718B" w:rsidRPr="006E4686" w:rsidRDefault="007E718B" w:rsidP="00E352E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9" w:type="dxa"/>
            <w:gridSpan w:val="4"/>
          </w:tcPr>
          <w:p w14:paraId="5A69175F" w14:textId="77777777" w:rsidR="007E718B" w:rsidRPr="006E4686" w:rsidRDefault="007E718B" w:rsidP="00E352E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718B" w:rsidRPr="006E4686" w14:paraId="6C7D70EA" w14:textId="77777777" w:rsidTr="00E352EB">
        <w:tc>
          <w:tcPr>
            <w:tcW w:w="6606" w:type="dxa"/>
          </w:tcPr>
          <w:p w14:paraId="36E10247" w14:textId="77777777" w:rsidR="007E718B" w:rsidRPr="006E4686" w:rsidRDefault="007E718B" w:rsidP="00E352EB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260" w:type="dxa"/>
          </w:tcPr>
          <w:p w14:paraId="71213D53" w14:textId="77777777" w:rsidR="007E718B" w:rsidRPr="006E4686" w:rsidRDefault="007E718B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233A89B2" w14:textId="77777777" w:rsidR="007E718B" w:rsidRPr="006E4686" w:rsidRDefault="007E718B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87" w:type="dxa"/>
          </w:tcPr>
          <w:p w14:paraId="17C144EA" w14:textId="77777777" w:rsidR="007E718B" w:rsidRPr="006E4686" w:rsidRDefault="007E718B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E718B" w:rsidRPr="006E4686" w14:paraId="453B7A74" w14:textId="77777777" w:rsidTr="00E352EB">
        <w:tc>
          <w:tcPr>
            <w:tcW w:w="6606" w:type="dxa"/>
          </w:tcPr>
          <w:p w14:paraId="2361ABC8" w14:textId="77777777" w:rsidR="007E718B" w:rsidRPr="006E4686" w:rsidRDefault="007E718B" w:rsidP="00E352EB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บริษัทใหญ่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- </w:t>
            </w:r>
            <w:r w:rsidRPr="006E468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507EB59" w14:textId="573E3FEF" w:rsidR="007E718B" w:rsidRPr="006E4686" w:rsidRDefault="00687BBA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87B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74,961</w:t>
            </w:r>
          </w:p>
        </w:tc>
        <w:tc>
          <w:tcPr>
            <w:tcW w:w="252" w:type="dxa"/>
            <w:gridSpan w:val="2"/>
          </w:tcPr>
          <w:p w14:paraId="4BDCB16A" w14:textId="77777777" w:rsidR="007E718B" w:rsidRPr="006E4686" w:rsidRDefault="007E718B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</w:tcPr>
          <w:p w14:paraId="6C8F018D" w14:textId="2934AE47" w:rsidR="007E718B" w:rsidRPr="006E4686" w:rsidRDefault="006E71E6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60,925</w:t>
            </w:r>
          </w:p>
        </w:tc>
      </w:tr>
      <w:tr w:rsidR="007E718B" w:rsidRPr="00923EF5" w14:paraId="5173E09C" w14:textId="77777777" w:rsidTr="00E352EB">
        <w:tc>
          <w:tcPr>
            <w:tcW w:w="6606" w:type="dxa"/>
          </w:tcPr>
          <w:p w14:paraId="15D59447" w14:textId="77777777" w:rsidR="007E718B" w:rsidRPr="00923EF5" w:rsidRDefault="007E718B" w:rsidP="00E352EB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260" w:type="dxa"/>
          </w:tcPr>
          <w:p w14:paraId="3DA61CFE" w14:textId="77777777" w:rsidR="007E718B" w:rsidRPr="00923EF5" w:rsidRDefault="007E718B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9" w:type="dxa"/>
          </w:tcPr>
          <w:p w14:paraId="28B314C4" w14:textId="77777777" w:rsidR="007E718B" w:rsidRPr="00923EF5" w:rsidRDefault="007E718B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00" w:type="dxa"/>
            <w:gridSpan w:val="2"/>
          </w:tcPr>
          <w:p w14:paraId="79306A88" w14:textId="77777777" w:rsidR="007E718B" w:rsidRPr="00923EF5" w:rsidRDefault="007E718B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7E718B" w:rsidRPr="006E4686" w14:paraId="677D7F68" w14:textId="77777777" w:rsidTr="00E352EB">
        <w:tc>
          <w:tcPr>
            <w:tcW w:w="6606" w:type="dxa"/>
          </w:tcPr>
          <w:p w14:paraId="657CAE97" w14:textId="77777777" w:rsidR="007E718B" w:rsidRPr="006E4686" w:rsidRDefault="007E718B" w:rsidP="00E352EB">
            <w:pPr>
              <w:tabs>
                <w:tab w:val="center" w:pos="3266"/>
              </w:tabs>
              <w:spacing w:line="240" w:lineRule="auto"/>
              <w:ind w:left="70"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14:paraId="7B42C299" w14:textId="77777777" w:rsidR="007E718B" w:rsidRPr="006E4686" w:rsidRDefault="007E718B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4B306F6D" w14:textId="77777777" w:rsidR="007E718B" w:rsidRPr="006E4686" w:rsidRDefault="007E718B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00" w:type="dxa"/>
            <w:gridSpan w:val="2"/>
          </w:tcPr>
          <w:p w14:paraId="1C2F8E94" w14:textId="77777777" w:rsidR="007E718B" w:rsidRPr="006E4686" w:rsidRDefault="007E718B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E718B" w:rsidRPr="006E4686" w14:paraId="6DC35E34" w14:textId="77777777" w:rsidTr="00E352EB">
        <w:tc>
          <w:tcPr>
            <w:tcW w:w="6606" w:type="dxa"/>
          </w:tcPr>
          <w:p w14:paraId="548DA919" w14:textId="77777777" w:rsidR="007E718B" w:rsidRPr="006E4686" w:rsidRDefault="007E718B" w:rsidP="00E352EB">
            <w:pPr>
              <w:spacing w:line="240" w:lineRule="auto"/>
              <w:ind w:left="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บริษัทใหญ่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- </w:t>
            </w:r>
            <w:r w:rsidRPr="006E468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99D08A2" w14:textId="03831A61" w:rsidR="007E718B" w:rsidRPr="006E4686" w:rsidRDefault="00687BBA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87B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150</w:t>
            </w:r>
          </w:p>
        </w:tc>
        <w:tc>
          <w:tcPr>
            <w:tcW w:w="239" w:type="dxa"/>
          </w:tcPr>
          <w:p w14:paraId="786125E9" w14:textId="77777777" w:rsidR="007E718B" w:rsidRPr="006E4686" w:rsidRDefault="007E718B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0" w:type="dxa"/>
            <w:gridSpan w:val="2"/>
            <w:tcBorders>
              <w:bottom w:val="double" w:sz="4" w:space="0" w:color="auto"/>
            </w:tcBorders>
          </w:tcPr>
          <w:p w14:paraId="41F84D89" w14:textId="13C05B01" w:rsidR="007E718B" w:rsidRPr="006E4686" w:rsidRDefault="006E71E6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</w:p>
        </w:tc>
      </w:tr>
      <w:tr w:rsidR="007E718B" w:rsidRPr="00923EF5" w14:paraId="2BD4FD3C" w14:textId="77777777" w:rsidTr="00E352EB">
        <w:tc>
          <w:tcPr>
            <w:tcW w:w="6606" w:type="dxa"/>
          </w:tcPr>
          <w:p w14:paraId="7B01DE22" w14:textId="77777777" w:rsidR="007E718B" w:rsidRPr="00923EF5" w:rsidRDefault="007E718B" w:rsidP="00E352EB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11B3B843" w14:textId="77777777" w:rsidR="007E718B" w:rsidRPr="00923EF5" w:rsidRDefault="007E718B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36B0AA32" w14:textId="77777777" w:rsidR="007E718B" w:rsidRPr="00923EF5" w:rsidRDefault="007E718B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7" w:type="dxa"/>
          </w:tcPr>
          <w:p w14:paraId="327E216C" w14:textId="77777777" w:rsidR="007E718B" w:rsidRPr="00923EF5" w:rsidRDefault="007E718B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7E718B" w:rsidRPr="006E4686" w14:paraId="76CFB1B5" w14:textId="77777777" w:rsidTr="00E352EB">
        <w:tc>
          <w:tcPr>
            <w:tcW w:w="6606" w:type="dxa"/>
          </w:tcPr>
          <w:p w14:paraId="2503A7D6" w14:textId="77777777" w:rsidR="007E718B" w:rsidRPr="006E4686" w:rsidRDefault="007E718B" w:rsidP="00E352EB">
            <w:pPr>
              <w:spacing w:line="240" w:lineRule="auto"/>
              <w:ind w:left="70" w:righ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60" w:type="dxa"/>
          </w:tcPr>
          <w:p w14:paraId="184A89B2" w14:textId="77777777" w:rsidR="007E718B" w:rsidRPr="006E4686" w:rsidRDefault="007E718B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7E913A0B" w14:textId="77777777" w:rsidR="007E718B" w:rsidRPr="006E4686" w:rsidRDefault="007E718B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46CA3AC" w14:textId="77777777" w:rsidR="007E718B" w:rsidRPr="006E4686" w:rsidRDefault="007E718B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E718B" w:rsidRPr="006E4686" w14:paraId="72CA0DE2" w14:textId="77777777" w:rsidTr="00E352EB">
        <w:tc>
          <w:tcPr>
            <w:tcW w:w="6606" w:type="dxa"/>
          </w:tcPr>
          <w:p w14:paraId="18E15DC0" w14:textId="77777777" w:rsidR="007E718B" w:rsidRPr="006E4686" w:rsidRDefault="007E718B" w:rsidP="00E352EB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ค่าธรรมเนียมสิทธิค้างจ่าย</w:t>
            </w:r>
          </w:p>
        </w:tc>
        <w:tc>
          <w:tcPr>
            <w:tcW w:w="1260" w:type="dxa"/>
          </w:tcPr>
          <w:p w14:paraId="18D63EEE" w14:textId="77777777" w:rsidR="007E718B" w:rsidRPr="006E4686" w:rsidRDefault="007E718B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6E39026E" w14:textId="77777777" w:rsidR="007E718B" w:rsidRPr="006E4686" w:rsidRDefault="007E718B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1C1F2B3A" w14:textId="77777777" w:rsidR="007E718B" w:rsidRPr="006E4686" w:rsidRDefault="007E718B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E718B" w:rsidRPr="006E4686" w14:paraId="7949DE71" w14:textId="77777777" w:rsidTr="00E352EB">
        <w:tc>
          <w:tcPr>
            <w:tcW w:w="6606" w:type="dxa"/>
          </w:tcPr>
          <w:p w14:paraId="4C8391AF" w14:textId="77777777" w:rsidR="007E718B" w:rsidRPr="006E4686" w:rsidRDefault="007E718B" w:rsidP="00E352EB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บริษัทใหญ่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- 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รส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อินดัสตรี้ส์ จำกัด</w:t>
            </w:r>
          </w:p>
        </w:tc>
        <w:tc>
          <w:tcPr>
            <w:tcW w:w="1260" w:type="dxa"/>
          </w:tcPr>
          <w:p w14:paraId="6E78C6B4" w14:textId="69E365B9" w:rsidR="007E718B" w:rsidRPr="006E4686" w:rsidRDefault="00687BBA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87B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3,786</w:t>
            </w:r>
          </w:p>
        </w:tc>
        <w:tc>
          <w:tcPr>
            <w:tcW w:w="252" w:type="dxa"/>
            <w:gridSpan w:val="2"/>
          </w:tcPr>
          <w:p w14:paraId="2A6BE951" w14:textId="77777777" w:rsidR="007E718B" w:rsidRPr="006E4686" w:rsidRDefault="007E718B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</w:tcPr>
          <w:p w14:paraId="08E2A112" w14:textId="6129F7D3" w:rsidR="007E718B" w:rsidRPr="006E4686" w:rsidRDefault="006E71E6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4,023</w:t>
            </w:r>
          </w:p>
        </w:tc>
      </w:tr>
      <w:tr w:rsidR="007E718B" w:rsidRPr="00923EF5" w14:paraId="7D206EB0" w14:textId="77777777" w:rsidTr="00E352EB">
        <w:tc>
          <w:tcPr>
            <w:tcW w:w="6606" w:type="dxa"/>
          </w:tcPr>
          <w:p w14:paraId="21E78A04" w14:textId="77777777" w:rsidR="007E718B" w:rsidRPr="00923EF5" w:rsidRDefault="007E718B" w:rsidP="00E352EB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4AA683C2" w14:textId="77777777" w:rsidR="007E718B" w:rsidRPr="00923EF5" w:rsidRDefault="007E718B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71198E2D" w14:textId="77777777" w:rsidR="007E718B" w:rsidRPr="00923EF5" w:rsidRDefault="007E718B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87" w:type="dxa"/>
          </w:tcPr>
          <w:p w14:paraId="7C705958" w14:textId="77777777" w:rsidR="007E718B" w:rsidRPr="00923EF5" w:rsidRDefault="007E718B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7E718B" w:rsidRPr="006E4686" w14:paraId="78424E60" w14:textId="77777777" w:rsidTr="00E352EB">
        <w:tc>
          <w:tcPr>
            <w:tcW w:w="6606" w:type="dxa"/>
          </w:tcPr>
          <w:p w14:paraId="60436187" w14:textId="77777777" w:rsidR="007E718B" w:rsidRPr="006E4686" w:rsidRDefault="007E718B" w:rsidP="00E352EB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260" w:type="dxa"/>
          </w:tcPr>
          <w:p w14:paraId="1401612C" w14:textId="77777777" w:rsidR="007E718B" w:rsidRPr="006E4686" w:rsidRDefault="007E718B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13F98265" w14:textId="77777777" w:rsidR="007E718B" w:rsidRPr="006E4686" w:rsidRDefault="007E718B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660C1303" w14:textId="77777777" w:rsidR="007E718B" w:rsidRPr="006E4686" w:rsidRDefault="007E718B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E718B" w:rsidRPr="006E4686" w14:paraId="62DB6284" w14:textId="77777777" w:rsidTr="00E352EB">
        <w:tc>
          <w:tcPr>
            <w:tcW w:w="6606" w:type="dxa"/>
          </w:tcPr>
          <w:p w14:paraId="22C5B57C" w14:textId="77777777" w:rsidR="007E718B" w:rsidRPr="006E4686" w:rsidRDefault="007E718B" w:rsidP="00E352EB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บริษัทใหญ่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- 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รส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อินดัสตรี้ส์ จำกัด</w:t>
            </w:r>
          </w:p>
        </w:tc>
        <w:tc>
          <w:tcPr>
            <w:tcW w:w="1260" w:type="dxa"/>
          </w:tcPr>
          <w:p w14:paraId="15D00C39" w14:textId="670FE78D" w:rsidR="007E718B" w:rsidRPr="006E4686" w:rsidRDefault="00687BBA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87B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449</w:t>
            </w:r>
          </w:p>
        </w:tc>
        <w:tc>
          <w:tcPr>
            <w:tcW w:w="252" w:type="dxa"/>
            <w:gridSpan w:val="2"/>
          </w:tcPr>
          <w:p w14:paraId="6971A6B2" w14:textId="77777777" w:rsidR="007E718B" w:rsidRPr="006E4686" w:rsidRDefault="007E718B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</w:tcPr>
          <w:p w14:paraId="4814D926" w14:textId="6F21069A" w:rsidR="007E718B" w:rsidRPr="006E4686" w:rsidRDefault="006E71E6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501</w:t>
            </w:r>
          </w:p>
        </w:tc>
      </w:tr>
      <w:tr w:rsidR="007E718B" w:rsidRPr="00923EF5" w14:paraId="2490226C" w14:textId="77777777" w:rsidTr="00E352EB">
        <w:tc>
          <w:tcPr>
            <w:tcW w:w="6606" w:type="dxa"/>
          </w:tcPr>
          <w:p w14:paraId="155F4862" w14:textId="77777777" w:rsidR="007E718B" w:rsidRPr="00923EF5" w:rsidRDefault="007E718B" w:rsidP="00E352EB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036896B2" w14:textId="77777777" w:rsidR="007E718B" w:rsidRPr="00923EF5" w:rsidRDefault="007E718B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5E69DBE4" w14:textId="77777777" w:rsidR="007E718B" w:rsidRPr="00923EF5" w:rsidRDefault="007E718B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87" w:type="dxa"/>
          </w:tcPr>
          <w:p w14:paraId="1E25A0A2" w14:textId="77777777" w:rsidR="007E718B" w:rsidRPr="00923EF5" w:rsidRDefault="007E718B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7E718B" w:rsidRPr="006E4686" w14:paraId="4E563EAA" w14:textId="77777777" w:rsidTr="00E352EB">
        <w:tc>
          <w:tcPr>
            <w:tcW w:w="6606" w:type="dxa"/>
          </w:tcPr>
          <w:p w14:paraId="48854C38" w14:textId="77777777" w:rsidR="007E718B" w:rsidRPr="006E4686" w:rsidRDefault="007E718B" w:rsidP="00E352EB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ค่าบำเหน็จผู้บริหารและผลตอบแทนอื่นค้างจ่าย</w:t>
            </w:r>
          </w:p>
        </w:tc>
        <w:tc>
          <w:tcPr>
            <w:tcW w:w="1260" w:type="dxa"/>
          </w:tcPr>
          <w:p w14:paraId="3CC9E905" w14:textId="77777777" w:rsidR="007E718B" w:rsidRPr="006E4686" w:rsidRDefault="007E718B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28FD3524" w14:textId="77777777" w:rsidR="007E718B" w:rsidRPr="006E4686" w:rsidRDefault="007E718B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14EC7521" w14:textId="77777777" w:rsidR="007E718B" w:rsidRPr="006E4686" w:rsidRDefault="007E718B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E718B" w:rsidRPr="006E4686" w14:paraId="5C455FF4" w14:textId="77777777" w:rsidTr="00E352EB">
        <w:tc>
          <w:tcPr>
            <w:tcW w:w="6606" w:type="dxa"/>
          </w:tcPr>
          <w:p w14:paraId="5DAEEB21" w14:textId="77777777" w:rsidR="007E718B" w:rsidRPr="006E4686" w:rsidRDefault="007E718B" w:rsidP="00E352EB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A7F35FF" w14:textId="0EA9FFB7" w:rsidR="007E718B" w:rsidRPr="006E4686" w:rsidRDefault="00687BBA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87B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6,175</w:t>
            </w:r>
          </w:p>
        </w:tc>
        <w:tc>
          <w:tcPr>
            <w:tcW w:w="252" w:type="dxa"/>
            <w:gridSpan w:val="2"/>
          </w:tcPr>
          <w:p w14:paraId="1D47256C" w14:textId="77777777" w:rsidR="007E718B" w:rsidRPr="006E4686" w:rsidRDefault="007E718B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4D735309" w14:textId="1E7B01EC" w:rsidR="007E718B" w:rsidRPr="006E4686" w:rsidRDefault="006E71E6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5,095</w:t>
            </w:r>
          </w:p>
        </w:tc>
      </w:tr>
      <w:tr w:rsidR="007E718B" w:rsidRPr="006E4686" w14:paraId="1033BD86" w14:textId="77777777" w:rsidTr="00E352EB">
        <w:tc>
          <w:tcPr>
            <w:tcW w:w="6606" w:type="dxa"/>
          </w:tcPr>
          <w:p w14:paraId="6C7EEBC1" w14:textId="77777777" w:rsidR="007E718B" w:rsidRPr="006E4686" w:rsidRDefault="007E718B" w:rsidP="00E352EB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1CB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รวมเจ้าหนี้อื่นจากบุคคลหรือกิจการอื่นที่เกี่ยวข้องกัน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C273C54" w14:textId="5D5FD03F" w:rsidR="007E718B" w:rsidRPr="006E4686" w:rsidRDefault="00687BBA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87B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10,410</w:t>
            </w:r>
          </w:p>
        </w:tc>
        <w:tc>
          <w:tcPr>
            <w:tcW w:w="252" w:type="dxa"/>
            <w:gridSpan w:val="2"/>
          </w:tcPr>
          <w:p w14:paraId="68424E09" w14:textId="77777777" w:rsidR="007E718B" w:rsidRPr="006E4686" w:rsidRDefault="007E718B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52B8A235" w14:textId="6FE35C84" w:rsidR="007E718B" w:rsidRPr="006E4686" w:rsidRDefault="006E71E6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9,619</w:t>
            </w:r>
          </w:p>
        </w:tc>
      </w:tr>
    </w:tbl>
    <w:p w14:paraId="2BFA713B" w14:textId="77777777" w:rsidR="007E718B" w:rsidRDefault="007E718B" w:rsidP="007E718B">
      <w:pPr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1D6BD13" w14:textId="77777777" w:rsidR="007E718B" w:rsidRDefault="007E718B" w:rsidP="007E718B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620572B" w14:textId="77777777" w:rsidR="007E718B" w:rsidRPr="00867548" w:rsidRDefault="007E718B" w:rsidP="007E718B">
      <w:pPr>
        <w:pStyle w:val="BodyText"/>
        <w:spacing w:after="0" w:line="240" w:lineRule="auto"/>
        <w:ind w:right="-45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6754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ภาระผูกพันตามสัญญาซื้อวัตถุดิบและอะไหล่</w:t>
      </w:r>
    </w:p>
    <w:p w14:paraId="01BD0197" w14:textId="77777777" w:rsidR="007E718B" w:rsidRPr="00867548" w:rsidRDefault="007E718B" w:rsidP="007E718B">
      <w:pPr>
        <w:pStyle w:val="BodyText"/>
        <w:spacing w:after="0" w:line="240" w:lineRule="auto"/>
        <w:ind w:right="-45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660"/>
        <w:gridCol w:w="1170"/>
        <w:gridCol w:w="270"/>
        <w:gridCol w:w="1170"/>
      </w:tblGrid>
      <w:tr w:rsidR="006E71E6" w:rsidRPr="00867548" w14:paraId="6BBB90CF" w14:textId="77777777" w:rsidTr="00E352EB">
        <w:trPr>
          <w:cantSplit/>
        </w:trPr>
        <w:tc>
          <w:tcPr>
            <w:tcW w:w="6660" w:type="dxa"/>
          </w:tcPr>
          <w:p w14:paraId="4AF29FB9" w14:textId="77777777" w:rsidR="006E71E6" w:rsidRPr="00867548" w:rsidRDefault="006E71E6" w:rsidP="006E71E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E659F2" w14:textId="00AF18C3" w:rsidR="006E71E6" w:rsidRPr="00867548" w:rsidRDefault="006E71E6" w:rsidP="006E71E6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18156C50" w14:textId="77777777" w:rsidR="006E71E6" w:rsidRPr="00867548" w:rsidRDefault="006E71E6" w:rsidP="006E71E6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E8F2E9" w14:textId="6A7BF2DA" w:rsidR="006E71E6" w:rsidRPr="00867548" w:rsidRDefault="006E71E6" w:rsidP="006E71E6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E71E6" w:rsidRPr="00867548" w14:paraId="0AF0BAC3" w14:textId="77777777" w:rsidTr="00E352EB">
        <w:trPr>
          <w:cantSplit/>
        </w:trPr>
        <w:tc>
          <w:tcPr>
            <w:tcW w:w="6660" w:type="dxa"/>
          </w:tcPr>
          <w:p w14:paraId="15AF4FEF" w14:textId="77777777" w:rsidR="006E71E6" w:rsidRPr="00867548" w:rsidRDefault="006E71E6" w:rsidP="006E71E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9A4BAF" w14:textId="6BF96845" w:rsidR="006E71E6" w:rsidRPr="00867548" w:rsidRDefault="006E71E6" w:rsidP="006E71E6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17563378" w14:textId="77777777" w:rsidR="006E71E6" w:rsidRPr="00867548" w:rsidRDefault="006E71E6" w:rsidP="006E71E6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015397" w14:textId="66AF72EC" w:rsidR="006E71E6" w:rsidRPr="006D57D0" w:rsidRDefault="006E71E6" w:rsidP="006E71E6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E718B" w:rsidRPr="00867548" w14:paraId="00FD0AF6" w14:textId="77777777" w:rsidTr="00E352EB">
        <w:trPr>
          <w:cantSplit/>
        </w:trPr>
        <w:tc>
          <w:tcPr>
            <w:tcW w:w="6660" w:type="dxa"/>
          </w:tcPr>
          <w:p w14:paraId="5039800A" w14:textId="77777777" w:rsidR="007E718B" w:rsidRPr="00867548" w:rsidRDefault="007E718B" w:rsidP="00E352E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8F1D81F" w14:textId="77777777" w:rsidR="007E718B" w:rsidRPr="00867548" w:rsidRDefault="007E718B" w:rsidP="00E352E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75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718B" w:rsidRPr="00867548" w14:paraId="24E00FD8" w14:textId="77777777" w:rsidTr="00E352EB">
        <w:trPr>
          <w:cantSplit/>
        </w:trPr>
        <w:tc>
          <w:tcPr>
            <w:tcW w:w="6660" w:type="dxa"/>
          </w:tcPr>
          <w:p w14:paraId="069A2FDA" w14:textId="77777777" w:rsidR="007E718B" w:rsidRPr="00867548" w:rsidRDefault="007E718B" w:rsidP="00E352EB">
            <w:pPr>
              <w:spacing w:line="240" w:lineRule="auto"/>
              <w:ind w:left="7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บริษัทใหญ่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86754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42A5F50" w14:textId="2F00DA7A" w:rsidR="007E718B" w:rsidRPr="00867548" w:rsidRDefault="00BF32A6" w:rsidP="00E352EB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2,748</w:t>
            </w:r>
          </w:p>
        </w:tc>
        <w:tc>
          <w:tcPr>
            <w:tcW w:w="270" w:type="dxa"/>
          </w:tcPr>
          <w:p w14:paraId="48977056" w14:textId="77777777" w:rsidR="007E718B" w:rsidRPr="00867548" w:rsidRDefault="007E718B" w:rsidP="00E352EB">
            <w:pPr>
              <w:pStyle w:val="BodyText"/>
              <w:tabs>
                <w:tab w:val="decimal" w:pos="113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4BD7FE3" w14:textId="2E202113" w:rsidR="007E718B" w:rsidRPr="00867548" w:rsidRDefault="006E71E6" w:rsidP="00E352EB">
            <w:pPr>
              <w:tabs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</w:tr>
    </w:tbl>
    <w:p w14:paraId="42CC85FE" w14:textId="77777777" w:rsidR="007E718B" w:rsidRDefault="007E718B" w:rsidP="007E718B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B3D47C7" w14:textId="77777777" w:rsidR="007E718B" w:rsidRPr="004C18A3" w:rsidRDefault="007E718B" w:rsidP="007E718B">
      <w:pPr>
        <w:spacing w:line="240" w:lineRule="auto"/>
        <w:ind w:left="540" w:right="-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C18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บันทึกข้อตกลงสำคัญกับกิจการที่เกี่ยวข้องกัน</w:t>
      </w:r>
    </w:p>
    <w:p w14:paraId="38F7635A" w14:textId="77777777" w:rsidR="007E718B" w:rsidRPr="004C18A3" w:rsidRDefault="007E718B" w:rsidP="007E718B">
      <w:pPr>
        <w:spacing w:line="240" w:lineRule="auto"/>
        <w:ind w:left="540" w:right="-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5AB472B" w14:textId="13949700" w:rsidR="007E718B" w:rsidRDefault="007E718B" w:rsidP="007E718B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0403A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B0403A">
        <w:rPr>
          <w:rFonts w:asciiTheme="majorBidi" w:hAnsiTheme="majorBidi" w:cstheme="majorBidi"/>
          <w:sz w:val="30"/>
          <w:szCs w:val="30"/>
        </w:rPr>
        <w:t xml:space="preserve"> </w:t>
      </w:r>
      <w:r w:rsidR="00B0403A" w:rsidRPr="00B0403A">
        <w:rPr>
          <w:rFonts w:asciiTheme="majorBidi" w:hAnsiTheme="majorBidi" w:cstheme="majorBidi"/>
          <w:sz w:val="30"/>
          <w:szCs w:val="30"/>
        </w:rPr>
        <w:t>2</w:t>
      </w:r>
      <w:r w:rsidRPr="00B0403A">
        <w:rPr>
          <w:rFonts w:asciiTheme="majorBidi" w:hAnsiTheme="majorBidi" w:cstheme="majorBidi"/>
          <w:sz w:val="30"/>
          <w:szCs w:val="30"/>
        </w:rPr>
        <w:t xml:space="preserve"> </w:t>
      </w:r>
      <w:r w:rsidRPr="00B0403A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B0403A">
        <w:rPr>
          <w:rFonts w:asciiTheme="majorBidi" w:hAnsiTheme="majorBidi" w:cstheme="majorBidi"/>
          <w:sz w:val="30"/>
          <w:szCs w:val="30"/>
        </w:rPr>
        <w:t>256</w:t>
      </w:r>
      <w:r w:rsidR="00B0403A" w:rsidRPr="00B0403A">
        <w:rPr>
          <w:rFonts w:asciiTheme="majorBidi" w:hAnsiTheme="majorBidi" w:cstheme="majorBidi"/>
          <w:sz w:val="30"/>
          <w:szCs w:val="30"/>
        </w:rPr>
        <w:t>6</w:t>
      </w:r>
      <w:r w:rsidRPr="00B0403A">
        <w:rPr>
          <w:rFonts w:asciiTheme="majorBidi" w:hAnsiTheme="majorBidi" w:cstheme="majorBidi"/>
          <w:sz w:val="30"/>
          <w:szCs w:val="30"/>
          <w:cs/>
        </w:rPr>
        <w:t xml:space="preserve"> บริษัททำบันทึกข้อตกลงการส่งมอบเหรียญอลูมิเนียมกับบริษัท ทาเคะอุจิเพรส</w:t>
      </w:r>
      <w:r w:rsidRPr="00B0403A">
        <w:rPr>
          <w:rFonts w:asciiTheme="majorBidi" w:hAnsiTheme="majorBidi" w:cstheme="majorBidi"/>
          <w:sz w:val="30"/>
          <w:szCs w:val="30"/>
        </w:rPr>
        <w:t xml:space="preserve"> </w:t>
      </w:r>
      <w:r w:rsidRPr="00B0403A">
        <w:rPr>
          <w:rFonts w:asciiTheme="majorBidi" w:hAnsiTheme="majorBidi" w:cstheme="majorBidi"/>
          <w:sz w:val="30"/>
          <w:szCs w:val="30"/>
        </w:rPr>
        <w:br/>
      </w:r>
      <w:r w:rsidRPr="00B0403A">
        <w:rPr>
          <w:rFonts w:asciiTheme="majorBidi" w:hAnsiTheme="majorBidi" w:cstheme="majorBidi"/>
          <w:sz w:val="30"/>
          <w:szCs w:val="30"/>
          <w:cs/>
        </w:rPr>
        <w:t xml:space="preserve">อินดัสตรี้ส์ จำกัด โดยกำหนดส่งมอบเหรียญอลูมิเนียม ปริมาณโดยประมาณ </w:t>
      </w:r>
      <w:r w:rsidRPr="00B0403A">
        <w:rPr>
          <w:rFonts w:asciiTheme="majorBidi" w:hAnsiTheme="majorBidi" w:cstheme="majorBidi"/>
          <w:sz w:val="30"/>
          <w:szCs w:val="30"/>
          <w:lang w:val="en-US"/>
        </w:rPr>
        <w:t>7,000</w:t>
      </w:r>
      <w:r w:rsidRPr="00B0403A">
        <w:rPr>
          <w:rFonts w:asciiTheme="majorBidi" w:hAnsiTheme="majorBidi" w:cstheme="majorBidi"/>
          <w:sz w:val="30"/>
          <w:szCs w:val="30"/>
          <w:cs/>
        </w:rPr>
        <w:t xml:space="preserve"> เมตริกตัน เพื่อสำหรับการผลิต</w:t>
      </w:r>
      <w:r w:rsidRPr="00B0403A">
        <w:rPr>
          <w:rFonts w:asciiTheme="majorBidi" w:hAnsiTheme="majorBidi" w:cstheme="majorBidi"/>
          <w:sz w:val="30"/>
          <w:szCs w:val="30"/>
          <w:cs/>
          <w:lang w:val="en-US"/>
        </w:rPr>
        <w:t xml:space="preserve">หลอดอลูมิเนียมชนิดนิ่ม ภาชนะสำหรับบรรจุแก๊สและผลิตภัณฑ์แอโรโซล </w:t>
      </w:r>
      <w:r w:rsidRPr="00B0403A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โดยมีระยะเวลาตั้งแต่เดือนเมษายน </w:t>
      </w:r>
      <w:r w:rsidRPr="00B0403A">
        <w:rPr>
          <w:rFonts w:asciiTheme="majorBidi" w:hAnsiTheme="majorBidi" w:cstheme="majorBidi"/>
          <w:sz w:val="30"/>
          <w:szCs w:val="30"/>
        </w:rPr>
        <w:t>256</w:t>
      </w:r>
      <w:r w:rsidR="00B0403A" w:rsidRPr="00B0403A">
        <w:rPr>
          <w:rFonts w:asciiTheme="majorBidi" w:hAnsiTheme="majorBidi" w:cstheme="majorBidi"/>
          <w:sz w:val="30"/>
          <w:szCs w:val="30"/>
        </w:rPr>
        <w:t>6</w:t>
      </w:r>
      <w:r w:rsidRPr="00B0403A">
        <w:rPr>
          <w:rFonts w:asciiTheme="majorBidi" w:hAnsiTheme="majorBidi" w:cstheme="majorBidi"/>
          <w:sz w:val="30"/>
          <w:szCs w:val="30"/>
          <w:cs/>
        </w:rPr>
        <w:t xml:space="preserve"> ถึงเดือนมีนาคม </w:t>
      </w:r>
      <w:r w:rsidRPr="00B0403A">
        <w:rPr>
          <w:rFonts w:asciiTheme="majorBidi" w:hAnsiTheme="majorBidi" w:cstheme="majorBidi"/>
          <w:sz w:val="30"/>
          <w:szCs w:val="30"/>
        </w:rPr>
        <w:t>256</w:t>
      </w:r>
      <w:r w:rsidR="00B0403A" w:rsidRPr="00B0403A">
        <w:rPr>
          <w:rFonts w:asciiTheme="majorBidi" w:hAnsiTheme="majorBidi" w:cstheme="majorBidi"/>
          <w:sz w:val="30"/>
          <w:szCs w:val="30"/>
        </w:rPr>
        <w:t>7</w:t>
      </w:r>
    </w:p>
    <w:p w14:paraId="16D5FD70" w14:textId="77777777" w:rsidR="007E718B" w:rsidRDefault="007E718B" w:rsidP="007E718B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2A6869BC" w14:textId="77777777" w:rsidR="007E718B" w:rsidRPr="00916CE6" w:rsidRDefault="007E718B" w:rsidP="007E71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916CE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02AD260B" w14:textId="77777777" w:rsidR="007E718B" w:rsidRPr="00D44607" w:rsidRDefault="007E718B" w:rsidP="007E718B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p w14:paraId="713729BA" w14:textId="77777777" w:rsidR="009434E2" w:rsidRPr="00D44607" w:rsidRDefault="009434E2" w:rsidP="009434E2">
      <w:pPr>
        <w:spacing w:line="240" w:lineRule="auto"/>
        <w:ind w:left="547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D44607">
        <w:rPr>
          <w:rFonts w:ascii="Angsana New" w:hAnsi="Angsana New"/>
          <w:spacing w:val="-4"/>
          <w:sz w:val="30"/>
          <w:szCs w:val="30"/>
          <w:cs/>
        </w:rPr>
        <w:t>การซื้อ จำหน่าย และโอนที่ดิน อาคารและอุปกรณ์ระหว่างงว</w:t>
      </w:r>
      <w:r w:rsidRPr="00D44607">
        <w:rPr>
          <w:rFonts w:ascii="Angsana New" w:hAnsi="Angsana New" w:hint="cs"/>
          <w:spacing w:val="-4"/>
          <w:sz w:val="30"/>
          <w:szCs w:val="30"/>
          <w:cs/>
        </w:rPr>
        <w:t>ด</w:t>
      </w:r>
      <w:r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Pr="00D44607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pacing w:val="-4"/>
          <w:sz w:val="30"/>
          <w:szCs w:val="30"/>
          <w:lang w:val="en-US"/>
        </w:rPr>
        <w:t xml:space="preserve">31 </w:t>
      </w:r>
      <w:r>
        <w:rPr>
          <w:rFonts w:ascii="Angsana New" w:hAnsi="Angsana New" w:hint="cs"/>
          <w:spacing w:val="-4"/>
          <w:sz w:val="30"/>
          <w:szCs w:val="30"/>
          <w:cs/>
          <w:lang w:val="en-US"/>
        </w:rPr>
        <w:t>มีนาคม</w:t>
      </w:r>
      <w:r w:rsidRPr="00D44607">
        <w:rPr>
          <w:rFonts w:ascii="Angsana New" w:hAnsi="Angsana New"/>
          <w:spacing w:val="-4"/>
          <w:sz w:val="30"/>
          <w:szCs w:val="30"/>
        </w:rPr>
        <w:t xml:space="preserve"> </w:t>
      </w:r>
      <w:r w:rsidRPr="00D44607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14:paraId="5C0D21CA" w14:textId="77777777" w:rsidR="007E718B" w:rsidRDefault="007E718B" w:rsidP="007E718B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tbl>
      <w:tblPr>
        <w:tblW w:w="94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256"/>
        <w:gridCol w:w="264"/>
        <w:gridCol w:w="1183"/>
        <w:gridCol w:w="264"/>
        <w:gridCol w:w="1198"/>
        <w:gridCol w:w="249"/>
        <w:gridCol w:w="1205"/>
      </w:tblGrid>
      <w:tr w:rsidR="009434E2" w:rsidRPr="008723E4" w14:paraId="0E3C8F71" w14:textId="77777777" w:rsidTr="00E352EB">
        <w:tc>
          <w:tcPr>
            <w:tcW w:w="2017" w:type="pct"/>
          </w:tcPr>
          <w:p w14:paraId="7ED6347F" w14:textId="5048BAE3" w:rsidR="009434E2" w:rsidRPr="008723E4" w:rsidRDefault="009434E2" w:rsidP="009434E2">
            <w:pPr>
              <w:spacing w:line="380" w:lineRule="exact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11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D311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35" w:type="pct"/>
            <w:gridSpan w:val="3"/>
          </w:tcPr>
          <w:p w14:paraId="7AA8DE79" w14:textId="310FF89B" w:rsidR="009434E2" w:rsidRPr="008723E4" w:rsidRDefault="009434E2" w:rsidP="009434E2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60F8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0" w:type="pct"/>
          </w:tcPr>
          <w:p w14:paraId="3B6BCF5A" w14:textId="77777777" w:rsidR="009434E2" w:rsidRPr="008723E4" w:rsidRDefault="009434E2" w:rsidP="009434E2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31FE923A" w14:textId="27AB17CB" w:rsidR="009434E2" w:rsidRPr="008723E4" w:rsidRDefault="009434E2" w:rsidP="009434E2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60F8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7E718B" w:rsidRPr="008723E4" w14:paraId="1E9956A6" w14:textId="77777777" w:rsidTr="00E352EB">
        <w:tc>
          <w:tcPr>
            <w:tcW w:w="2017" w:type="pct"/>
          </w:tcPr>
          <w:p w14:paraId="4457A9C2" w14:textId="77777777" w:rsidR="007E718B" w:rsidRPr="008723E4" w:rsidRDefault="007E718B" w:rsidP="00E352EB">
            <w:pPr>
              <w:spacing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</w:tcPr>
          <w:p w14:paraId="72184ACB" w14:textId="77777777" w:rsidR="007E718B" w:rsidRPr="008723E4" w:rsidRDefault="007E718B" w:rsidP="00E352EB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0" w:type="pct"/>
          </w:tcPr>
          <w:p w14:paraId="28FA4D5A" w14:textId="77777777" w:rsidR="007E718B" w:rsidRPr="008723E4" w:rsidRDefault="007E718B" w:rsidP="00E352EB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25763610" w14:textId="77777777" w:rsidR="007E718B" w:rsidRPr="008723E4" w:rsidRDefault="007E718B" w:rsidP="00E352EB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40" w:type="pct"/>
          </w:tcPr>
          <w:p w14:paraId="4304B86A" w14:textId="77777777" w:rsidR="007E718B" w:rsidRPr="008723E4" w:rsidRDefault="007E718B" w:rsidP="00E352EB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2723819E" w14:textId="77777777" w:rsidR="007E718B" w:rsidRPr="008723E4" w:rsidRDefault="007E718B" w:rsidP="00E352EB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32" w:type="pct"/>
          </w:tcPr>
          <w:p w14:paraId="18304C57" w14:textId="77777777" w:rsidR="007E718B" w:rsidRPr="008723E4" w:rsidRDefault="007E718B" w:rsidP="00E352EB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0FED5317" w14:textId="77777777" w:rsidR="007E718B" w:rsidRPr="008723E4" w:rsidRDefault="007E718B" w:rsidP="00E352EB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7E718B" w:rsidRPr="008723E4" w14:paraId="205E35DE" w14:textId="77777777" w:rsidTr="00E352EB">
        <w:tc>
          <w:tcPr>
            <w:tcW w:w="2017" w:type="pct"/>
          </w:tcPr>
          <w:p w14:paraId="7B9DE81B" w14:textId="77777777" w:rsidR="007E718B" w:rsidRPr="008723E4" w:rsidRDefault="007E718B" w:rsidP="00E352EB">
            <w:pPr>
              <w:spacing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</w:tcPr>
          <w:p w14:paraId="73DE50C9" w14:textId="77777777" w:rsidR="007E718B" w:rsidRPr="008723E4" w:rsidRDefault="007E718B" w:rsidP="00E352EB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การโอน</w:t>
            </w:r>
          </w:p>
        </w:tc>
        <w:tc>
          <w:tcPr>
            <w:tcW w:w="140" w:type="pct"/>
          </w:tcPr>
          <w:p w14:paraId="32CE2E53" w14:textId="77777777" w:rsidR="007E718B" w:rsidRPr="008723E4" w:rsidRDefault="007E718B" w:rsidP="00E352EB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2AD3F102" w14:textId="77777777" w:rsidR="007E718B" w:rsidRPr="008723E4" w:rsidRDefault="007E718B" w:rsidP="00E352EB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8723E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8723E4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140" w:type="pct"/>
          </w:tcPr>
          <w:p w14:paraId="1FD19ED0" w14:textId="77777777" w:rsidR="007E718B" w:rsidRPr="008723E4" w:rsidRDefault="007E718B" w:rsidP="00E352EB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47C6572C" w14:textId="77777777" w:rsidR="007E718B" w:rsidRPr="008723E4" w:rsidRDefault="007E718B" w:rsidP="00E352EB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การโอน</w:t>
            </w:r>
          </w:p>
        </w:tc>
        <w:tc>
          <w:tcPr>
            <w:tcW w:w="132" w:type="pct"/>
          </w:tcPr>
          <w:p w14:paraId="1F0B0303" w14:textId="77777777" w:rsidR="007E718B" w:rsidRPr="008723E4" w:rsidRDefault="007E718B" w:rsidP="00E352EB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047F3D45" w14:textId="77777777" w:rsidR="007E718B" w:rsidRPr="008723E4" w:rsidRDefault="007E718B" w:rsidP="00E352EB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8723E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8723E4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</w:p>
        </w:tc>
      </w:tr>
      <w:tr w:rsidR="007E718B" w:rsidRPr="008723E4" w14:paraId="3B0F0187" w14:textId="77777777" w:rsidTr="00E352EB">
        <w:tc>
          <w:tcPr>
            <w:tcW w:w="2017" w:type="pct"/>
          </w:tcPr>
          <w:p w14:paraId="59454928" w14:textId="77777777" w:rsidR="007E718B" w:rsidRPr="008723E4" w:rsidRDefault="007E718B" w:rsidP="00E352EB">
            <w:pPr>
              <w:spacing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</w:tcPr>
          <w:p w14:paraId="5214769F" w14:textId="77777777" w:rsidR="007E718B" w:rsidRPr="008723E4" w:rsidRDefault="007E718B" w:rsidP="00E352EB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8723E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8723E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0" w:type="pct"/>
          </w:tcPr>
          <w:p w14:paraId="76178B99" w14:textId="77777777" w:rsidR="007E718B" w:rsidRPr="008723E4" w:rsidRDefault="007E718B" w:rsidP="00E352EB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0053649F" w14:textId="77777777" w:rsidR="007E718B" w:rsidRPr="008723E4" w:rsidRDefault="007E718B" w:rsidP="00E352EB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140" w:type="pct"/>
          </w:tcPr>
          <w:p w14:paraId="1A47DAF1" w14:textId="77777777" w:rsidR="007E718B" w:rsidRPr="008723E4" w:rsidRDefault="007E718B" w:rsidP="00E352EB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51A7055A" w14:textId="77777777" w:rsidR="007E718B" w:rsidRPr="008723E4" w:rsidRDefault="007E718B" w:rsidP="00E352EB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8723E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8723E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2" w:type="pct"/>
          </w:tcPr>
          <w:p w14:paraId="0F851F94" w14:textId="77777777" w:rsidR="007E718B" w:rsidRPr="008723E4" w:rsidRDefault="007E718B" w:rsidP="00E352EB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01191A35" w14:textId="77777777" w:rsidR="007E718B" w:rsidRPr="008723E4" w:rsidRDefault="007E718B" w:rsidP="00E352EB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7E718B" w:rsidRPr="008723E4" w14:paraId="23B6E816" w14:textId="77777777" w:rsidTr="00E352EB">
        <w:tc>
          <w:tcPr>
            <w:tcW w:w="2017" w:type="pct"/>
          </w:tcPr>
          <w:p w14:paraId="49BA5A35" w14:textId="77777777" w:rsidR="007E718B" w:rsidRPr="008723E4" w:rsidRDefault="007E718B" w:rsidP="00E352EB">
            <w:pPr>
              <w:spacing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83" w:type="pct"/>
            <w:gridSpan w:val="7"/>
          </w:tcPr>
          <w:p w14:paraId="0D23711C" w14:textId="77777777" w:rsidR="007E718B" w:rsidRPr="008723E4" w:rsidRDefault="007E718B" w:rsidP="00E352EB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23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434E2" w:rsidRPr="005072C8" w14:paraId="53A3221F" w14:textId="77777777" w:rsidTr="00E352EB">
        <w:tc>
          <w:tcPr>
            <w:tcW w:w="2017" w:type="pct"/>
          </w:tcPr>
          <w:p w14:paraId="1DB087B1" w14:textId="77777777" w:rsidR="009434E2" w:rsidRPr="008723E4" w:rsidRDefault="009434E2" w:rsidP="009434E2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67" w:type="pct"/>
          </w:tcPr>
          <w:p w14:paraId="185254F7" w14:textId="49A3AA84" w:rsidR="009434E2" w:rsidRPr="00D73D0E" w:rsidRDefault="00F80AA8" w:rsidP="009434E2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0AA8">
              <w:rPr>
                <w:rFonts w:ascii="Angsana New" w:hAnsi="Angsana New"/>
                <w:sz w:val="30"/>
                <w:szCs w:val="30"/>
                <w:lang w:val="en-US"/>
              </w:rPr>
              <w:t>8,8</w:t>
            </w:r>
            <w:r w:rsidR="00682D8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C171F9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40" w:type="pct"/>
          </w:tcPr>
          <w:p w14:paraId="29923C08" w14:textId="77777777" w:rsidR="009434E2" w:rsidRPr="00D73D0E" w:rsidRDefault="009434E2" w:rsidP="009434E2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6A15D080" w14:textId="7046C84A" w:rsidR="009434E2" w:rsidRPr="00D73D0E" w:rsidRDefault="0000215D" w:rsidP="009434E2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0AA8">
              <w:rPr>
                <w:rFonts w:ascii="Angsana New" w:hAnsi="Angsana New"/>
                <w:sz w:val="30"/>
                <w:szCs w:val="30"/>
                <w:lang w:val="en-US"/>
              </w:rPr>
              <w:t>(4)</w:t>
            </w:r>
          </w:p>
        </w:tc>
        <w:tc>
          <w:tcPr>
            <w:tcW w:w="140" w:type="pct"/>
          </w:tcPr>
          <w:p w14:paraId="61ECB748" w14:textId="77777777" w:rsidR="009434E2" w:rsidRPr="008723E4" w:rsidRDefault="009434E2" w:rsidP="009434E2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14:paraId="51403DDD" w14:textId="62C0551D" w:rsidR="009434E2" w:rsidRPr="005072C8" w:rsidRDefault="009434E2" w:rsidP="009434E2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10,926</w:t>
            </w:r>
          </w:p>
        </w:tc>
        <w:tc>
          <w:tcPr>
            <w:tcW w:w="132" w:type="pct"/>
          </w:tcPr>
          <w:p w14:paraId="28923907" w14:textId="77777777" w:rsidR="009434E2" w:rsidRPr="005072C8" w:rsidRDefault="009434E2" w:rsidP="009434E2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14:paraId="0CA2910C" w14:textId="078E133A" w:rsidR="009434E2" w:rsidRPr="005072C8" w:rsidRDefault="009434E2" w:rsidP="009434E2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434E2" w:rsidRPr="005072C8" w14:paraId="4001F677" w14:textId="77777777" w:rsidTr="00E352EB">
        <w:tc>
          <w:tcPr>
            <w:tcW w:w="2017" w:type="pct"/>
          </w:tcPr>
          <w:p w14:paraId="3460D1E9" w14:textId="77777777" w:rsidR="009434E2" w:rsidRPr="008723E4" w:rsidRDefault="009434E2" w:rsidP="009434E2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667" w:type="pct"/>
          </w:tcPr>
          <w:p w14:paraId="01619889" w14:textId="57F1FDF6" w:rsidR="009434E2" w:rsidRPr="00D73D0E" w:rsidRDefault="00F80AA8" w:rsidP="009434E2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0AA8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</w:p>
        </w:tc>
        <w:tc>
          <w:tcPr>
            <w:tcW w:w="140" w:type="pct"/>
          </w:tcPr>
          <w:p w14:paraId="18257EC9" w14:textId="77777777" w:rsidR="009434E2" w:rsidRPr="00D73D0E" w:rsidRDefault="009434E2" w:rsidP="009434E2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717DB5A4" w14:textId="26E5C735" w:rsidR="009434E2" w:rsidRPr="00D73D0E" w:rsidRDefault="0000215D" w:rsidP="009434E2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7EAE4B00" w14:textId="77777777" w:rsidR="009434E2" w:rsidRPr="008723E4" w:rsidRDefault="009434E2" w:rsidP="009434E2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14:paraId="7F802F50" w14:textId="70845BCE" w:rsidR="009434E2" w:rsidRPr="005072C8" w:rsidRDefault="009434E2" w:rsidP="009434E2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1,024</w:t>
            </w:r>
          </w:p>
        </w:tc>
        <w:tc>
          <w:tcPr>
            <w:tcW w:w="132" w:type="pct"/>
          </w:tcPr>
          <w:p w14:paraId="73A41B0D" w14:textId="77777777" w:rsidR="009434E2" w:rsidRPr="005072C8" w:rsidRDefault="009434E2" w:rsidP="009434E2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14:paraId="79AEBFD3" w14:textId="20C2CF78" w:rsidR="009434E2" w:rsidRPr="005072C8" w:rsidRDefault="009434E2" w:rsidP="009434E2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80AA8" w:rsidRPr="005072C8" w14:paraId="2F2BF985" w14:textId="77777777" w:rsidTr="00E352EB">
        <w:tc>
          <w:tcPr>
            <w:tcW w:w="2017" w:type="pct"/>
          </w:tcPr>
          <w:p w14:paraId="265913F7" w14:textId="77777777" w:rsidR="00F80AA8" w:rsidRPr="008723E4" w:rsidRDefault="00F80AA8" w:rsidP="00F80AA8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อะไหล่</w:t>
            </w:r>
          </w:p>
        </w:tc>
        <w:tc>
          <w:tcPr>
            <w:tcW w:w="667" w:type="pct"/>
          </w:tcPr>
          <w:p w14:paraId="425FB150" w14:textId="31D86EDC" w:rsidR="00F80AA8" w:rsidRPr="00D73D0E" w:rsidRDefault="00F80AA8" w:rsidP="00F80AA8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0AA8">
              <w:rPr>
                <w:rFonts w:ascii="Angsana New" w:hAnsi="Angsana New"/>
                <w:sz w:val="30"/>
                <w:szCs w:val="30"/>
                <w:lang w:val="en-US"/>
              </w:rPr>
              <w:t>1,588</w:t>
            </w:r>
          </w:p>
        </w:tc>
        <w:tc>
          <w:tcPr>
            <w:tcW w:w="140" w:type="pct"/>
          </w:tcPr>
          <w:p w14:paraId="6C2227F2" w14:textId="77777777" w:rsidR="00F80AA8" w:rsidRPr="00D73D0E" w:rsidRDefault="00F80AA8" w:rsidP="00F80AA8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75635F9A" w14:textId="6BC4813A" w:rsidR="00F80AA8" w:rsidRPr="00D73D0E" w:rsidRDefault="00F80AA8" w:rsidP="00F80AA8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6C0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00579E58" w14:textId="77777777" w:rsidR="00F80AA8" w:rsidRPr="008723E4" w:rsidRDefault="00F80AA8" w:rsidP="00F80AA8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14:paraId="3C625223" w14:textId="6C9DFC24" w:rsidR="00F80AA8" w:rsidRPr="005072C8" w:rsidRDefault="00F80AA8" w:rsidP="00F80AA8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441</w:t>
            </w:r>
          </w:p>
        </w:tc>
        <w:tc>
          <w:tcPr>
            <w:tcW w:w="132" w:type="pct"/>
          </w:tcPr>
          <w:p w14:paraId="22F5DD16" w14:textId="77777777" w:rsidR="00F80AA8" w:rsidRPr="005072C8" w:rsidRDefault="00F80AA8" w:rsidP="00F80AA8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14:paraId="4D2F6B16" w14:textId="03DEF136" w:rsidR="00F80AA8" w:rsidRPr="005072C8" w:rsidRDefault="00F80AA8" w:rsidP="00F80AA8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80AA8" w:rsidRPr="005072C8" w14:paraId="7808DD18" w14:textId="77777777" w:rsidTr="00E352EB">
        <w:tc>
          <w:tcPr>
            <w:tcW w:w="2017" w:type="pct"/>
          </w:tcPr>
          <w:p w14:paraId="45102494" w14:textId="77777777" w:rsidR="00F80AA8" w:rsidRPr="008723E4" w:rsidRDefault="00F80AA8" w:rsidP="00F80AA8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175823A0" w14:textId="391E786D" w:rsidR="00F80AA8" w:rsidRPr="00D73D0E" w:rsidRDefault="00F80AA8" w:rsidP="00F80AA8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0AA8">
              <w:rPr>
                <w:rFonts w:ascii="Angsana New" w:hAnsi="Angsana New"/>
                <w:sz w:val="30"/>
                <w:szCs w:val="30"/>
                <w:lang w:val="en-US"/>
              </w:rPr>
              <w:t>22,652</w:t>
            </w:r>
          </w:p>
        </w:tc>
        <w:tc>
          <w:tcPr>
            <w:tcW w:w="140" w:type="pct"/>
          </w:tcPr>
          <w:p w14:paraId="2B5B6D25" w14:textId="77777777" w:rsidR="00F80AA8" w:rsidRPr="00D73D0E" w:rsidRDefault="00F80AA8" w:rsidP="00F80AA8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6D76EADF" w14:textId="6C9E6E33" w:rsidR="00F80AA8" w:rsidRPr="00D73D0E" w:rsidRDefault="00F80AA8" w:rsidP="00F80AA8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6C0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061D6354" w14:textId="77777777" w:rsidR="00F80AA8" w:rsidRPr="008723E4" w:rsidRDefault="00F80AA8" w:rsidP="00F80AA8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307839CD" w14:textId="1AD8491C" w:rsidR="00F80AA8" w:rsidRPr="005072C8" w:rsidRDefault="00F80AA8" w:rsidP="00F80AA8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2,602</w:t>
            </w:r>
          </w:p>
        </w:tc>
        <w:tc>
          <w:tcPr>
            <w:tcW w:w="132" w:type="pct"/>
          </w:tcPr>
          <w:p w14:paraId="0F4E2E5D" w14:textId="77777777" w:rsidR="00F80AA8" w:rsidRPr="005072C8" w:rsidRDefault="00F80AA8" w:rsidP="00F80AA8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455564CD" w14:textId="76797C41" w:rsidR="00F80AA8" w:rsidRPr="005072C8" w:rsidRDefault="00F80AA8" w:rsidP="00F80AA8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80AA8" w:rsidRPr="005072C8" w14:paraId="152077EE" w14:textId="77777777" w:rsidTr="00E352EB">
        <w:tc>
          <w:tcPr>
            <w:tcW w:w="2017" w:type="pct"/>
          </w:tcPr>
          <w:p w14:paraId="0716CCA5" w14:textId="77777777" w:rsidR="00F80AA8" w:rsidRPr="008723E4" w:rsidRDefault="00F80AA8" w:rsidP="00F80AA8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10B59137" w14:textId="35852CD1" w:rsidR="00F80AA8" w:rsidRPr="00FC3ED5" w:rsidRDefault="00F80AA8" w:rsidP="00F80AA8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0A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33,15</w:t>
            </w:r>
            <w:r w:rsidR="00C171F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40" w:type="pct"/>
          </w:tcPr>
          <w:p w14:paraId="20909218" w14:textId="77777777" w:rsidR="00F80AA8" w:rsidRPr="00D73D0E" w:rsidRDefault="00F80AA8" w:rsidP="00F80AA8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65417583" w14:textId="63032538" w:rsidR="00F80AA8" w:rsidRPr="00712286" w:rsidRDefault="00D26D2E" w:rsidP="00F80AA8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26D2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(4)</w:t>
            </w:r>
          </w:p>
        </w:tc>
        <w:tc>
          <w:tcPr>
            <w:tcW w:w="140" w:type="pct"/>
          </w:tcPr>
          <w:p w14:paraId="1B4617C8" w14:textId="77777777" w:rsidR="00F80AA8" w:rsidRPr="00FC3ED5" w:rsidRDefault="00F80AA8" w:rsidP="00F80AA8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6B0B0A6D" w14:textId="2DA0B596" w:rsidR="00F80AA8" w:rsidRPr="005072C8" w:rsidRDefault="00F80AA8" w:rsidP="00F80AA8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14,993</w:t>
            </w:r>
          </w:p>
        </w:tc>
        <w:tc>
          <w:tcPr>
            <w:tcW w:w="132" w:type="pct"/>
          </w:tcPr>
          <w:p w14:paraId="219BEF56" w14:textId="77777777" w:rsidR="00F80AA8" w:rsidRPr="005072C8" w:rsidRDefault="00F80AA8" w:rsidP="00F80AA8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763973E8" w14:textId="09630B98" w:rsidR="00F80AA8" w:rsidRPr="005072C8" w:rsidRDefault="00F80AA8" w:rsidP="00F80AA8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19A5A7A0" w14:textId="77777777" w:rsidR="007E718B" w:rsidRDefault="007E718B" w:rsidP="007E718B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031C6784" w14:textId="0BC8A9E2" w:rsidR="007E718B" w:rsidRPr="00145E65" w:rsidRDefault="007E718B" w:rsidP="007E71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145E6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ส่วนงานดำเนินงาน</w:t>
      </w:r>
      <w:r w:rsidR="00F67373" w:rsidRPr="00F67373">
        <w:rPr>
          <w:rFonts w:asciiTheme="majorBidi" w:hAnsiTheme="majorBidi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73BBE3E1" w14:textId="77777777" w:rsidR="007E718B" w:rsidRPr="00486447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A222009" w14:textId="77777777" w:rsidR="007E718B" w:rsidRPr="00145E65" w:rsidRDefault="007E718B" w:rsidP="007E718B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45E65">
        <w:rPr>
          <w:rFonts w:asciiTheme="majorBidi" w:hAnsiTheme="majorBidi" w:cstheme="majorBidi"/>
          <w:sz w:val="30"/>
          <w:szCs w:val="30"/>
          <w:cs/>
        </w:rPr>
        <w:t>บริษัทมีสองส่วนงานที่รายงาน</w:t>
      </w:r>
      <w:r w:rsidRPr="00145E65">
        <w:rPr>
          <w:rFonts w:asciiTheme="majorBidi" w:hAnsiTheme="majorBidi" w:cstheme="majorBidi"/>
          <w:sz w:val="30"/>
          <w:szCs w:val="30"/>
        </w:rPr>
        <w:t xml:space="preserve"> </w:t>
      </w:r>
      <w:r w:rsidRPr="00145E65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การดำเนินงานของแต่ละส่วนงานที่รายงานของบริษัทโดยสรุป</w:t>
      </w:r>
      <w:r w:rsidRPr="00145E65">
        <w:rPr>
          <w:rFonts w:asciiTheme="majorBidi" w:hAnsiTheme="majorBidi" w:cstheme="majorBidi"/>
          <w:sz w:val="30"/>
          <w:szCs w:val="30"/>
        </w:rPr>
        <w:t xml:space="preserve"> </w:t>
      </w:r>
      <w:r w:rsidRPr="00145E6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A33B609" w14:textId="77777777" w:rsidR="007E718B" w:rsidRPr="00486447" w:rsidRDefault="007E718B" w:rsidP="007E718B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0CDB5D07" w14:textId="77777777" w:rsidR="007E718B" w:rsidRPr="00145E65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45E6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145E65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145E65">
        <w:rPr>
          <w:rFonts w:asciiTheme="majorBidi" w:hAnsiTheme="majorBidi" w:cstheme="majorBidi"/>
          <w:sz w:val="30"/>
          <w:szCs w:val="30"/>
          <w:cs/>
        </w:rPr>
        <w:tab/>
      </w:r>
      <w:r w:rsidRPr="00145E65">
        <w:rPr>
          <w:rFonts w:asciiTheme="majorBidi" w:hAnsiTheme="majorBidi" w:cstheme="majorBidi"/>
          <w:sz w:val="30"/>
          <w:szCs w:val="30"/>
          <w:cs/>
        </w:rPr>
        <w:tab/>
        <w:t>กระป๋องและหลอดอลูมิเนียม</w:t>
      </w:r>
    </w:p>
    <w:p w14:paraId="568C7C48" w14:textId="77777777" w:rsidR="007E718B" w:rsidRPr="00145E65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5E6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145E65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145E65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145E65">
        <w:rPr>
          <w:rFonts w:asciiTheme="majorBidi" w:hAnsiTheme="majorBidi" w:cstheme="majorBidi"/>
          <w:sz w:val="30"/>
          <w:szCs w:val="30"/>
          <w:cs/>
        </w:rPr>
        <w:tab/>
        <w:t>เหรียญอลูมิเนียม</w:t>
      </w:r>
    </w:p>
    <w:p w14:paraId="6688AC79" w14:textId="77777777" w:rsidR="007E718B" w:rsidRPr="00486447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44D8164" w14:textId="77777777" w:rsidR="007E718B" w:rsidRPr="00145E65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5E65">
        <w:rPr>
          <w:rFonts w:asciiTheme="majorBidi" w:hAnsiTheme="majorBidi" w:cstheme="majorBidi"/>
          <w:sz w:val="30"/>
          <w:szCs w:val="30"/>
          <w:cs/>
        </w:rPr>
        <w:t>การดำเนินงานของบริษัทและรายได้หลักได้กล่าวไว้ในงบการเงินประจำปีก่อน รายได้หลักของบริษัทได้มาจากรายได้จากสัญญาที่ทำกับลูกค้า และรับรู้รายได้ ณ เวลาหนึ่ง</w:t>
      </w:r>
    </w:p>
    <w:p w14:paraId="4C698E3A" w14:textId="77777777" w:rsidR="007E718B" w:rsidRPr="005A6020" w:rsidRDefault="007E718B" w:rsidP="007E718B">
      <w:pPr>
        <w:spacing w:line="240" w:lineRule="auto"/>
        <w:rPr>
          <w:rFonts w:asciiTheme="majorBidi" w:hAnsiTheme="majorBidi" w:cstheme="majorBidi"/>
          <w:b/>
          <w:bCs/>
          <w:i/>
          <w:iCs/>
          <w:sz w:val="16"/>
          <w:szCs w:val="16"/>
          <w:cs/>
        </w:rPr>
      </w:pPr>
    </w:p>
    <w:p w14:paraId="08822A0E" w14:textId="77777777" w:rsidR="007E718B" w:rsidRPr="00145E65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45E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14:paraId="04940C8B" w14:textId="77777777" w:rsidR="007E718B" w:rsidRPr="00486447" w:rsidRDefault="007E718B" w:rsidP="007E718B">
      <w:pPr>
        <w:tabs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</w:p>
    <w:tbl>
      <w:tblPr>
        <w:tblW w:w="97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1062"/>
      </w:tblGrid>
      <w:tr w:rsidR="003D059E" w:rsidRPr="00916CE6" w14:paraId="1BE088FC" w14:textId="77777777" w:rsidTr="00975879">
        <w:tc>
          <w:tcPr>
            <w:tcW w:w="2430" w:type="dxa"/>
          </w:tcPr>
          <w:p w14:paraId="5B64B5C1" w14:textId="147A1467" w:rsidR="003D059E" w:rsidRPr="00AB5429" w:rsidRDefault="003D059E" w:rsidP="00975879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AB542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สาม</w:t>
            </w:r>
            <w:r w:rsidRPr="00AB542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250" w:type="dxa"/>
            <w:gridSpan w:val="3"/>
          </w:tcPr>
          <w:p w14:paraId="419D9BEF" w14:textId="77777777" w:rsidR="003D059E" w:rsidRPr="00AB5429" w:rsidRDefault="003D059E" w:rsidP="0097587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B542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ส่วนงาน </w:t>
            </w:r>
            <w:r w:rsidRPr="00AB542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5674031A" w14:textId="77777777" w:rsidR="003D059E" w:rsidRPr="00AB5429" w:rsidRDefault="003D059E" w:rsidP="0097587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3BA7F023" w14:textId="77777777" w:rsidR="003D059E" w:rsidRPr="00AB5429" w:rsidRDefault="003D059E" w:rsidP="0097587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B542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ส่วนงาน </w:t>
            </w:r>
            <w:r w:rsidRPr="00AB542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34B43393" w14:textId="77777777" w:rsidR="003D059E" w:rsidRPr="00AB5429" w:rsidRDefault="003D059E" w:rsidP="0097587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22" w:type="dxa"/>
            <w:gridSpan w:val="3"/>
          </w:tcPr>
          <w:p w14:paraId="002B6579" w14:textId="77777777" w:rsidR="003D059E" w:rsidRPr="00AB5429" w:rsidRDefault="003D059E" w:rsidP="0097587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B542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3D059E" w:rsidRPr="00916CE6" w14:paraId="48B3E605" w14:textId="77777777" w:rsidTr="00975879">
        <w:tc>
          <w:tcPr>
            <w:tcW w:w="2430" w:type="dxa"/>
          </w:tcPr>
          <w:p w14:paraId="0FF3DD9B" w14:textId="25EF1724" w:rsidR="003D059E" w:rsidRPr="00AB5429" w:rsidRDefault="003D059E" w:rsidP="003D059E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B54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AB542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990" w:type="dxa"/>
            <w:vAlign w:val="bottom"/>
          </w:tcPr>
          <w:p w14:paraId="19892BB3" w14:textId="17858E6A" w:rsidR="003D059E" w:rsidRPr="00AB5429" w:rsidRDefault="003D059E" w:rsidP="003D05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3E5E21D5" w14:textId="77777777" w:rsidR="003D059E" w:rsidRPr="00AB5429" w:rsidRDefault="003D059E" w:rsidP="003D05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C44BDDF" w14:textId="3756A95B" w:rsidR="003D059E" w:rsidRPr="00AB5429" w:rsidRDefault="003D059E" w:rsidP="003D05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3434F784" w14:textId="77777777" w:rsidR="003D059E" w:rsidRPr="00AB5429" w:rsidRDefault="003D059E" w:rsidP="003D05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F08652E" w14:textId="74BCFE13" w:rsidR="003D059E" w:rsidRPr="00AB5429" w:rsidRDefault="003D059E" w:rsidP="003D05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301E9AEF" w14:textId="77777777" w:rsidR="003D059E" w:rsidRPr="00AB5429" w:rsidRDefault="003D059E" w:rsidP="003D05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12A9B2B" w14:textId="7B3A28D4" w:rsidR="003D059E" w:rsidRPr="00AB5429" w:rsidRDefault="003D059E" w:rsidP="003D05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7A8F7A03" w14:textId="77777777" w:rsidR="003D059E" w:rsidRPr="00AB5429" w:rsidRDefault="003D059E" w:rsidP="003D05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D48CA89" w14:textId="698BC1A6" w:rsidR="003D059E" w:rsidRPr="00AB5429" w:rsidRDefault="003D059E" w:rsidP="003D05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1C8ED6F1" w14:textId="77777777" w:rsidR="003D059E" w:rsidRPr="00AB5429" w:rsidRDefault="003D059E" w:rsidP="003D05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  <w:vAlign w:val="bottom"/>
          </w:tcPr>
          <w:p w14:paraId="2ED8A80E" w14:textId="20D3477D" w:rsidR="003D059E" w:rsidRPr="00AB5429" w:rsidRDefault="003D059E" w:rsidP="003D05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="003D059E" w:rsidRPr="00323E69" w14:paraId="32E5E1A9" w14:textId="77777777" w:rsidTr="00975879">
        <w:trPr>
          <w:trHeight w:hRule="exact" w:val="218"/>
        </w:trPr>
        <w:tc>
          <w:tcPr>
            <w:tcW w:w="2430" w:type="dxa"/>
          </w:tcPr>
          <w:p w14:paraId="388C2BDA" w14:textId="77777777" w:rsidR="003D059E" w:rsidRPr="00AB5429" w:rsidRDefault="003D059E" w:rsidP="00975879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62" w:type="dxa"/>
            <w:gridSpan w:val="11"/>
          </w:tcPr>
          <w:p w14:paraId="747B2275" w14:textId="77777777" w:rsidR="003D059E" w:rsidRPr="00AB5429" w:rsidRDefault="003D059E" w:rsidP="0097587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</w:tr>
      <w:tr w:rsidR="002E650E" w:rsidRPr="00916CE6" w14:paraId="7B77F8BC" w14:textId="77777777" w:rsidTr="00975879">
        <w:tc>
          <w:tcPr>
            <w:tcW w:w="2430" w:type="dxa"/>
          </w:tcPr>
          <w:p w14:paraId="380ECD50" w14:textId="77777777" w:rsidR="002E650E" w:rsidRPr="00AB5429" w:rsidRDefault="002E650E" w:rsidP="002E650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90" w:type="dxa"/>
          </w:tcPr>
          <w:p w14:paraId="2AE74364" w14:textId="21A273AF" w:rsidR="002E650E" w:rsidRPr="00AB5429" w:rsidRDefault="002E650E" w:rsidP="00EF39C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5BF8">
              <w:rPr>
                <w:rFonts w:asciiTheme="majorBidi" w:hAnsiTheme="majorBidi" w:cstheme="majorBidi"/>
                <w:sz w:val="26"/>
                <w:szCs w:val="26"/>
              </w:rPr>
              <w:t xml:space="preserve"> 853,714 </w:t>
            </w:r>
          </w:p>
        </w:tc>
        <w:tc>
          <w:tcPr>
            <w:tcW w:w="270" w:type="dxa"/>
          </w:tcPr>
          <w:p w14:paraId="05111831" w14:textId="77777777" w:rsidR="002E650E" w:rsidRPr="00AB5429" w:rsidRDefault="002E650E" w:rsidP="002E650E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BD9C080" w14:textId="7BA23A9F" w:rsidR="002E650E" w:rsidRPr="00AB5429" w:rsidRDefault="002E650E" w:rsidP="00EF39C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E650E">
              <w:rPr>
                <w:rFonts w:asciiTheme="majorBidi" w:hAnsiTheme="majorBidi" w:cstheme="majorBidi"/>
                <w:sz w:val="26"/>
                <w:szCs w:val="26"/>
              </w:rPr>
              <w:t>893,533</w:t>
            </w:r>
          </w:p>
        </w:tc>
        <w:tc>
          <w:tcPr>
            <w:tcW w:w="270" w:type="dxa"/>
          </w:tcPr>
          <w:p w14:paraId="6BBAF13F" w14:textId="77777777" w:rsidR="002E650E" w:rsidRPr="00AB5429" w:rsidRDefault="002E650E" w:rsidP="002E650E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DC5FCBD" w14:textId="117F8B24" w:rsidR="002E650E" w:rsidRPr="00AB5429" w:rsidRDefault="002E650E" w:rsidP="00EF39C1">
            <w:pPr>
              <w:tabs>
                <w:tab w:val="decimal" w:pos="797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5BF8">
              <w:rPr>
                <w:rFonts w:asciiTheme="majorBidi" w:hAnsiTheme="majorBidi" w:cstheme="majorBidi"/>
                <w:sz w:val="26"/>
                <w:szCs w:val="26"/>
              </w:rPr>
              <w:t xml:space="preserve"> 794,568 </w:t>
            </w:r>
          </w:p>
        </w:tc>
        <w:tc>
          <w:tcPr>
            <w:tcW w:w="270" w:type="dxa"/>
          </w:tcPr>
          <w:p w14:paraId="2F7DCC6E" w14:textId="77777777" w:rsidR="002E650E" w:rsidRPr="00AB5429" w:rsidRDefault="002E650E" w:rsidP="002E650E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81875DA" w14:textId="22B71DBD" w:rsidR="002E650E" w:rsidRPr="00AB5429" w:rsidRDefault="002E650E" w:rsidP="00EF39C1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E650E">
              <w:rPr>
                <w:rFonts w:asciiTheme="majorBidi" w:hAnsiTheme="majorBidi" w:cstheme="majorBidi"/>
                <w:sz w:val="26"/>
                <w:szCs w:val="26"/>
              </w:rPr>
              <w:t>851,163</w:t>
            </w:r>
          </w:p>
        </w:tc>
        <w:tc>
          <w:tcPr>
            <w:tcW w:w="270" w:type="dxa"/>
          </w:tcPr>
          <w:p w14:paraId="2D6DD02A" w14:textId="77777777" w:rsidR="002E650E" w:rsidRPr="00AB5429" w:rsidRDefault="002E650E" w:rsidP="002E650E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8D795ED" w14:textId="3CE26A6E" w:rsidR="002E650E" w:rsidRPr="00AB5429" w:rsidRDefault="002E650E" w:rsidP="00EF39C1">
            <w:pPr>
              <w:tabs>
                <w:tab w:val="decimal" w:pos="797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5BF8">
              <w:rPr>
                <w:rFonts w:asciiTheme="majorBidi" w:hAnsiTheme="majorBidi" w:cstheme="majorBidi"/>
                <w:sz w:val="26"/>
                <w:szCs w:val="26"/>
              </w:rPr>
              <w:t xml:space="preserve">1,648,282 </w:t>
            </w:r>
          </w:p>
        </w:tc>
        <w:tc>
          <w:tcPr>
            <w:tcW w:w="270" w:type="dxa"/>
          </w:tcPr>
          <w:p w14:paraId="319F878E" w14:textId="77777777" w:rsidR="002E650E" w:rsidRPr="00AB5429" w:rsidRDefault="002E650E" w:rsidP="002E650E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50201FFC" w14:textId="5D7048F6" w:rsidR="002E650E" w:rsidRPr="00AB5429" w:rsidRDefault="002E650E" w:rsidP="00EF39C1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sz w:val="26"/>
                <w:szCs w:val="26"/>
              </w:rPr>
            </w:pPr>
            <w:r w:rsidRPr="002E650E">
              <w:rPr>
                <w:rFonts w:asciiTheme="majorBidi" w:hAnsiTheme="majorBidi" w:cstheme="majorBidi"/>
                <w:sz w:val="26"/>
                <w:szCs w:val="26"/>
              </w:rPr>
              <w:t>1,744,696</w:t>
            </w:r>
          </w:p>
        </w:tc>
      </w:tr>
      <w:tr w:rsidR="002E650E" w:rsidRPr="00916CE6" w14:paraId="4EA23A6C" w14:textId="77777777" w:rsidTr="00975879">
        <w:tc>
          <w:tcPr>
            <w:tcW w:w="2430" w:type="dxa"/>
          </w:tcPr>
          <w:p w14:paraId="448E3D9B" w14:textId="77777777" w:rsidR="002E650E" w:rsidRPr="00AB5429" w:rsidRDefault="002E650E" w:rsidP="002E650E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B542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FDE4026" w14:textId="703CBB64" w:rsidR="002E650E" w:rsidRPr="00AF5BF8" w:rsidRDefault="002E650E" w:rsidP="002E650E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5BF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125,173  </w:t>
            </w:r>
          </w:p>
        </w:tc>
        <w:tc>
          <w:tcPr>
            <w:tcW w:w="270" w:type="dxa"/>
          </w:tcPr>
          <w:p w14:paraId="2C4FA74E" w14:textId="77777777" w:rsidR="002E650E" w:rsidRPr="00AF5BF8" w:rsidRDefault="002E650E" w:rsidP="002E650E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5BF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6D22957" w14:textId="0AB19684" w:rsidR="002E650E" w:rsidRPr="002E650E" w:rsidRDefault="002E650E" w:rsidP="002E650E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E650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178,340</w:t>
            </w:r>
          </w:p>
        </w:tc>
        <w:tc>
          <w:tcPr>
            <w:tcW w:w="270" w:type="dxa"/>
          </w:tcPr>
          <w:p w14:paraId="4788A574" w14:textId="77777777" w:rsidR="002E650E" w:rsidRPr="002E650E" w:rsidRDefault="002E650E" w:rsidP="002E650E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0402B7B" w14:textId="0169685C" w:rsidR="002E650E" w:rsidRPr="002E650E" w:rsidRDefault="002E650E" w:rsidP="002E650E">
            <w:pPr>
              <w:tabs>
                <w:tab w:val="decimal" w:pos="797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E650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(2,555) </w:t>
            </w:r>
          </w:p>
        </w:tc>
        <w:tc>
          <w:tcPr>
            <w:tcW w:w="270" w:type="dxa"/>
          </w:tcPr>
          <w:p w14:paraId="18D0ED72" w14:textId="77777777" w:rsidR="002E650E" w:rsidRPr="002E650E" w:rsidRDefault="002E650E" w:rsidP="002E650E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231E723" w14:textId="257C1E58" w:rsidR="002E650E" w:rsidRPr="002E650E" w:rsidRDefault="002E650E" w:rsidP="002E650E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E650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48,838</w:t>
            </w:r>
          </w:p>
        </w:tc>
        <w:tc>
          <w:tcPr>
            <w:tcW w:w="270" w:type="dxa"/>
          </w:tcPr>
          <w:p w14:paraId="6F7CF072" w14:textId="77777777" w:rsidR="002E650E" w:rsidRPr="002E650E" w:rsidRDefault="002E650E" w:rsidP="002E650E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721313D" w14:textId="672B83F3" w:rsidR="002E650E" w:rsidRPr="002E650E" w:rsidRDefault="002E650E" w:rsidP="002E650E">
            <w:pPr>
              <w:tabs>
                <w:tab w:val="decimal" w:pos="797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E650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122,618</w:t>
            </w:r>
          </w:p>
        </w:tc>
        <w:tc>
          <w:tcPr>
            <w:tcW w:w="270" w:type="dxa"/>
          </w:tcPr>
          <w:p w14:paraId="3F6AB352" w14:textId="77777777" w:rsidR="002E650E" w:rsidRPr="002E650E" w:rsidRDefault="002E650E" w:rsidP="002E650E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7B6E3989" w14:textId="5C788E0E" w:rsidR="002E650E" w:rsidRPr="002E650E" w:rsidRDefault="002E650E" w:rsidP="002E650E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E650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227,178</w:t>
            </w:r>
          </w:p>
        </w:tc>
      </w:tr>
      <w:tr w:rsidR="002E650E" w:rsidRPr="00916CE6" w14:paraId="5E56F687" w14:textId="77777777" w:rsidTr="00975879">
        <w:tc>
          <w:tcPr>
            <w:tcW w:w="2430" w:type="dxa"/>
          </w:tcPr>
          <w:p w14:paraId="40A8329A" w14:textId="77777777" w:rsidR="002E650E" w:rsidRPr="00AB5429" w:rsidRDefault="002E650E" w:rsidP="002E650E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B542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FAA10F8" w14:textId="64EDDBB8" w:rsidR="002E650E" w:rsidRPr="00AF5BF8" w:rsidRDefault="002E650E" w:rsidP="002E650E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5BF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88,835 </w:t>
            </w:r>
          </w:p>
        </w:tc>
        <w:tc>
          <w:tcPr>
            <w:tcW w:w="270" w:type="dxa"/>
          </w:tcPr>
          <w:p w14:paraId="0A59B777" w14:textId="77777777" w:rsidR="002E650E" w:rsidRPr="00AF5BF8" w:rsidRDefault="002E650E" w:rsidP="002E650E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EDFFAA4" w14:textId="362A422C" w:rsidR="002E650E" w:rsidRPr="002E650E" w:rsidRDefault="002E650E" w:rsidP="002E650E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E650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143,592</w:t>
            </w:r>
          </w:p>
        </w:tc>
        <w:tc>
          <w:tcPr>
            <w:tcW w:w="270" w:type="dxa"/>
          </w:tcPr>
          <w:p w14:paraId="619F3813" w14:textId="77777777" w:rsidR="002E650E" w:rsidRPr="002E650E" w:rsidRDefault="002E650E" w:rsidP="002E650E">
            <w:pPr>
              <w:tabs>
                <w:tab w:val="decimal" w:pos="792"/>
                <w:tab w:val="decimal" w:pos="846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4370A38" w14:textId="7F53A28D" w:rsidR="002E650E" w:rsidRPr="002E650E" w:rsidRDefault="002E650E" w:rsidP="002E650E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E650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(21,194)</w:t>
            </w:r>
          </w:p>
        </w:tc>
        <w:tc>
          <w:tcPr>
            <w:tcW w:w="270" w:type="dxa"/>
          </w:tcPr>
          <w:p w14:paraId="3E8FCD9A" w14:textId="77777777" w:rsidR="002E650E" w:rsidRPr="002E650E" w:rsidRDefault="002E650E" w:rsidP="002E650E">
            <w:pPr>
              <w:tabs>
                <w:tab w:val="decimal" w:pos="792"/>
                <w:tab w:val="decimal" w:pos="846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DCF5CD2" w14:textId="42689731" w:rsidR="002E650E" w:rsidRPr="002E650E" w:rsidRDefault="002E650E" w:rsidP="002E650E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E650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16,083</w:t>
            </w:r>
          </w:p>
        </w:tc>
        <w:tc>
          <w:tcPr>
            <w:tcW w:w="270" w:type="dxa"/>
          </w:tcPr>
          <w:p w14:paraId="0728AFE5" w14:textId="77777777" w:rsidR="002E650E" w:rsidRPr="002E650E" w:rsidRDefault="002E650E" w:rsidP="002E650E">
            <w:pPr>
              <w:tabs>
                <w:tab w:val="decimal" w:pos="792"/>
                <w:tab w:val="decimal" w:pos="846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EF0A23C" w14:textId="1D095235" w:rsidR="002E650E" w:rsidRPr="002E650E" w:rsidRDefault="002E650E" w:rsidP="002E650E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E650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67,641 </w:t>
            </w:r>
          </w:p>
        </w:tc>
        <w:tc>
          <w:tcPr>
            <w:tcW w:w="270" w:type="dxa"/>
          </w:tcPr>
          <w:p w14:paraId="308C9A8F" w14:textId="77777777" w:rsidR="002E650E" w:rsidRPr="002E650E" w:rsidRDefault="002E650E" w:rsidP="002E650E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D1233B9" w14:textId="3860573B" w:rsidR="002E650E" w:rsidRPr="002E650E" w:rsidRDefault="002E650E" w:rsidP="002E650E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E650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159,675</w:t>
            </w:r>
          </w:p>
        </w:tc>
      </w:tr>
      <w:tr w:rsidR="003D059E" w:rsidRPr="005A6020" w14:paraId="4EEB9915" w14:textId="77777777" w:rsidTr="00975879">
        <w:trPr>
          <w:trHeight w:val="125"/>
        </w:trPr>
        <w:tc>
          <w:tcPr>
            <w:tcW w:w="2430" w:type="dxa"/>
          </w:tcPr>
          <w:p w14:paraId="493C8D55" w14:textId="77777777" w:rsidR="003D059E" w:rsidRPr="00AB5429" w:rsidRDefault="003D059E" w:rsidP="00975879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306CC1F" w14:textId="77777777" w:rsidR="003D059E" w:rsidRPr="00AB5429" w:rsidRDefault="003D059E" w:rsidP="0097587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6D19DBA" w14:textId="77777777" w:rsidR="003D059E" w:rsidRPr="00AB5429" w:rsidRDefault="003D059E" w:rsidP="0097587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29CA197" w14:textId="77777777" w:rsidR="003D059E" w:rsidRPr="00AB5429" w:rsidRDefault="003D059E" w:rsidP="0097587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DF00076" w14:textId="77777777" w:rsidR="003D059E" w:rsidRPr="00AB5429" w:rsidRDefault="003D059E" w:rsidP="0097587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B4E8A34" w14:textId="77777777" w:rsidR="003D059E" w:rsidRPr="00AB5429" w:rsidRDefault="003D059E" w:rsidP="00975879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F18D6D6" w14:textId="77777777" w:rsidR="003D059E" w:rsidRPr="00AB5429" w:rsidRDefault="003D059E" w:rsidP="0097587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6F6C9CD" w14:textId="77777777" w:rsidR="003D059E" w:rsidRPr="00AB5429" w:rsidRDefault="003D059E" w:rsidP="00975879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4A89343" w14:textId="77777777" w:rsidR="003D059E" w:rsidRPr="00AB5429" w:rsidRDefault="003D059E" w:rsidP="0097587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22670B8" w14:textId="77777777" w:rsidR="003D059E" w:rsidRPr="00AB5429" w:rsidRDefault="003D059E" w:rsidP="0097587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7BF1498" w14:textId="77777777" w:rsidR="003D059E" w:rsidRPr="00AB5429" w:rsidRDefault="003D059E" w:rsidP="0097587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4885C537" w14:textId="77777777" w:rsidR="003D059E" w:rsidRPr="00AB5429" w:rsidRDefault="003D059E" w:rsidP="00975879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D059E" w:rsidRPr="00916CE6" w14:paraId="0AFD3D88" w14:textId="77777777" w:rsidTr="00975879">
        <w:tc>
          <w:tcPr>
            <w:tcW w:w="2430" w:type="dxa"/>
          </w:tcPr>
          <w:p w14:paraId="616A46B7" w14:textId="1EBF07E5" w:rsidR="003D059E" w:rsidRPr="003D059E" w:rsidRDefault="003D059E" w:rsidP="00975879">
            <w:pPr>
              <w:pStyle w:val="Heading7"/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B5429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AB5429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</w:rPr>
              <w:t>3</w:t>
            </w:r>
            <w:r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</w:rPr>
              <w:t xml:space="preserve">1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Pr="00AB5429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>/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AB5429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AB5429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4527CD1F" w14:textId="77777777" w:rsidR="003D059E" w:rsidRPr="00AB5429" w:rsidRDefault="003D059E" w:rsidP="0097587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2F4F4A8" w14:textId="77777777" w:rsidR="003D059E" w:rsidRPr="00AB5429" w:rsidRDefault="003D059E" w:rsidP="0097587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A5A9511" w14:textId="77777777" w:rsidR="003D059E" w:rsidRPr="00AB5429" w:rsidRDefault="003D059E" w:rsidP="0097587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0158451" w14:textId="77777777" w:rsidR="003D059E" w:rsidRPr="00AB5429" w:rsidRDefault="003D059E" w:rsidP="0097587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481FAC9" w14:textId="77777777" w:rsidR="003D059E" w:rsidRPr="00AB5429" w:rsidRDefault="003D059E" w:rsidP="00975879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97E9F1B" w14:textId="77777777" w:rsidR="003D059E" w:rsidRPr="00AB5429" w:rsidRDefault="003D059E" w:rsidP="0097587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9AA771E" w14:textId="77777777" w:rsidR="003D059E" w:rsidRPr="00AB5429" w:rsidRDefault="003D059E" w:rsidP="00975879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BA8AF75" w14:textId="77777777" w:rsidR="003D059E" w:rsidRPr="00AB5429" w:rsidRDefault="003D059E" w:rsidP="0097587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1601B7C" w14:textId="77777777" w:rsidR="003D059E" w:rsidRPr="00AB5429" w:rsidRDefault="003D059E" w:rsidP="0097587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F0B20D1" w14:textId="77777777" w:rsidR="003D059E" w:rsidRPr="00AB5429" w:rsidRDefault="003D059E" w:rsidP="0097587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</w:tcPr>
          <w:p w14:paraId="58F6B150" w14:textId="77777777" w:rsidR="003D059E" w:rsidRPr="00AB5429" w:rsidRDefault="003D059E" w:rsidP="00975879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D059E" w:rsidRPr="00916CE6" w14:paraId="670E70BE" w14:textId="77777777" w:rsidTr="00975879">
        <w:tc>
          <w:tcPr>
            <w:tcW w:w="2430" w:type="dxa"/>
          </w:tcPr>
          <w:p w14:paraId="302E3A5D" w14:textId="77777777" w:rsidR="003D059E" w:rsidRPr="00AB5429" w:rsidRDefault="003D059E" w:rsidP="00975879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B542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990" w:type="dxa"/>
          </w:tcPr>
          <w:p w14:paraId="7881BED9" w14:textId="77777777" w:rsidR="003D059E" w:rsidRPr="00AB5429" w:rsidRDefault="003D059E" w:rsidP="0097587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4838C76" w14:textId="77777777" w:rsidR="003D059E" w:rsidRPr="00AB5429" w:rsidRDefault="003D059E" w:rsidP="0097587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5B047A2" w14:textId="77777777" w:rsidR="003D059E" w:rsidRPr="00AB5429" w:rsidRDefault="003D059E" w:rsidP="0097587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6B8F79B" w14:textId="77777777" w:rsidR="003D059E" w:rsidRPr="00AB5429" w:rsidRDefault="003D059E" w:rsidP="0097587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0FFC268" w14:textId="77777777" w:rsidR="003D059E" w:rsidRPr="00AB5429" w:rsidRDefault="003D059E" w:rsidP="00975879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ED20C77" w14:textId="77777777" w:rsidR="003D059E" w:rsidRPr="00AB5429" w:rsidRDefault="003D059E" w:rsidP="0097587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B34EE4B" w14:textId="77777777" w:rsidR="003D059E" w:rsidRPr="00AB5429" w:rsidRDefault="003D059E" w:rsidP="00975879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8A6B4DF" w14:textId="77777777" w:rsidR="003D059E" w:rsidRPr="00AB5429" w:rsidRDefault="003D059E" w:rsidP="0097587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E75B224" w14:textId="77777777" w:rsidR="003D059E" w:rsidRPr="00AB5429" w:rsidRDefault="003D059E" w:rsidP="0097587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43FF4D5" w14:textId="77777777" w:rsidR="003D059E" w:rsidRPr="00AB5429" w:rsidRDefault="003D059E" w:rsidP="0097587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</w:tcPr>
          <w:p w14:paraId="14A05CA2" w14:textId="77777777" w:rsidR="003D059E" w:rsidRPr="00AB5429" w:rsidRDefault="003D059E" w:rsidP="00975879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02749" w:rsidRPr="00916CE6" w14:paraId="47EAFF62" w14:textId="77777777" w:rsidTr="00975879">
        <w:tc>
          <w:tcPr>
            <w:tcW w:w="2430" w:type="dxa"/>
          </w:tcPr>
          <w:p w14:paraId="30080436" w14:textId="77777777" w:rsidR="00302749" w:rsidRPr="00AB5429" w:rsidRDefault="00302749" w:rsidP="00302749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B5429">
              <w:rPr>
                <w:rFonts w:asciiTheme="majorBidi" w:hAnsiTheme="majorBidi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3E9667A1" w14:textId="025CD3D5" w:rsidR="00302749" w:rsidRPr="00AB5429" w:rsidRDefault="00302749" w:rsidP="0030274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5BF8">
              <w:rPr>
                <w:rFonts w:asciiTheme="majorBidi" w:hAnsiTheme="majorBidi" w:cstheme="majorBidi"/>
                <w:sz w:val="26"/>
                <w:szCs w:val="26"/>
              </w:rPr>
              <w:t xml:space="preserve"> 621,884 </w:t>
            </w:r>
          </w:p>
        </w:tc>
        <w:tc>
          <w:tcPr>
            <w:tcW w:w="270" w:type="dxa"/>
          </w:tcPr>
          <w:p w14:paraId="2B12676D" w14:textId="77777777" w:rsidR="00302749" w:rsidRPr="00AF5BF8" w:rsidRDefault="00302749" w:rsidP="0030274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C169590" w14:textId="3A3D6D73" w:rsidR="00302749" w:rsidRPr="00AF5BF8" w:rsidRDefault="00302749" w:rsidP="0030274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02749">
              <w:rPr>
                <w:rFonts w:asciiTheme="majorBidi" w:hAnsiTheme="majorBidi" w:cstheme="majorBidi"/>
                <w:sz w:val="26"/>
                <w:szCs w:val="26"/>
              </w:rPr>
              <w:t xml:space="preserve"> 573,40</w:t>
            </w:r>
            <w:r w:rsidR="00595B5A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30274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0974B4C5" w14:textId="77777777" w:rsidR="00302749" w:rsidRPr="00AF5BF8" w:rsidRDefault="00302749" w:rsidP="0030274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D479BFE" w14:textId="6B9C1BEB" w:rsidR="00302749" w:rsidRPr="00AB5429" w:rsidRDefault="00302749" w:rsidP="0030274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5BF8">
              <w:rPr>
                <w:rFonts w:asciiTheme="majorBidi" w:hAnsiTheme="majorBidi" w:cstheme="majorBidi"/>
                <w:sz w:val="26"/>
                <w:szCs w:val="26"/>
              </w:rPr>
              <w:t xml:space="preserve"> 522,096 </w:t>
            </w:r>
          </w:p>
        </w:tc>
        <w:tc>
          <w:tcPr>
            <w:tcW w:w="270" w:type="dxa"/>
          </w:tcPr>
          <w:p w14:paraId="1F38427B" w14:textId="77777777" w:rsidR="00302749" w:rsidRPr="00AF5BF8" w:rsidRDefault="00302749" w:rsidP="0030274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C5B2F0A" w14:textId="53BE423E" w:rsidR="00302749" w:rsidRPr="00AF5BF8" w:rsidRDefault="00302749" w:rsidP="00302749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02749">
              <w:rPr>
                <w:rFonts w:asciiTheme="majorBidi" w:hAnsiTheme="majorBidi" w:cstheme="majorBidi"/>
                <w:sz w:val="26"/>
                <w:szCs w:val="26"/>
              </w:rPr>
              <w:t xml:space="preserve"> 516,05</w:t>
            </w:r>
            <w:r w:rsidR="00595B5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0274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612881F9" w14:textId="77777777" w:rsidR="00302749" w:rsidRPr="00AF5BF8" w:rsidRDefault="00302749" w:rsidP="0030274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A0F2A83" w14:textId="02D30F4C" w:rsidR="00302749" w:rsidRPr="00AB5429" w:rsidRDefault="00302749" w:rsidP="0030274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5BF8">
              <w:rPr>
                <w:rFonts w:asciiTheme="majorBidi" w:hAnsiTheme="majorBidi" w:cstheme="majorBidi"/>
                <w:sz w:val="26"/>
                <w:szCs w:val="26"/>
              </w:rPr>
              <w:t xml:space="preserve"> 1,143,980 </w:t>
            </w:r>
          </w:p>
        </w:tc>
        <w:tc>
          <w:tcPr>
            <w:tcW w:w="270" w:type="dxa"/>
          </w:tcPr>
          <w:p w14:paraId="62DEC37F" w14:textId="77777777" w:rsidR="00302749" w:rsidRPr="00AF5BF8" w:rsidRDefault="00302749" w:rsidP="0030274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16FECC29" w14:textId="2212815C" w:rsidR="00302749" w:rsidRPr="00AF5BF8" w:rsidRDefault="00302749" w:rsidP="00302749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sz w:val="26"/>
                <w:szCs w:val="26"/>
              </w:rPr>
            </w:pPr>
            <w:r w:rsidRPr="00302749">
              <w:rPr>
                <w:rFonts w:asciiTheme="majorBidi" w:hAnsiTheme="majorBidi" w:cstheme="majorBidi"/>
                <w:sz w:val="26"/>
                <w:szCs w:val="26"/>
              </w:rPr>
              <w:t xml:space="preserve"> 1,089,460 </w:t>
            </w:r>
          </w:p>
        </w:tc>
      </w:tr>
      <w:tr w:rsidR="00302749" w:rsidRPr="00916CE6" w14:paraId="663426CC" w14:textId="77777777" w:rsidTr="00975879">
        <w:tc>
          <w:tcPr>
            <w:tcW w:w="2430" w:type="dxa"/>
          </w:tcPr>
          <w:p w14:paraId="1D543F2D" w14:textId="77777777" w:rsidR="00302749" w:rsidRPr="00AB5429" w:rsidRDefault="00302749" w:rsidP="00302749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B5429">
              <w:rPr>
                <w:rFonts w:asciiTheme="majorBidi" w:hAnsiTheme="majorBidi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990" w:type="dxa"/>
          </w:tcPr>
          <w:p w14:paraId="44085C64" w14:textId="434BC56A" w:rsidR="00302749" w:rsidRPr="00AB5429" w:rsidRDefault="00302749" w:rsidP="0030274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5BF8">
              <w:rPr>
                <w:rFonts w:asciiTheme="majorBidi" w:hAnsiTheme="majorBidi" w:cstheme="majorBidi"/>
                <w:sz w:val="26"/>
                <w:szCs w:val="26"/>
              </w:rPr>
              <w:t xml:space="preserve"> 331,550 </w:t>
            </w:r>
          </w:p>
        </w:tc>
        <w:tc>
          <w:tcPr>
            <w:tcW w:w="270" w:type="dxa"/>
          </w:tcPr>
          <w:p w14:paraId="0FCD4744" w14:textId="77777777" w:rsidR="00302749" w:rsidRPr="00AF5BF8" w:rsidRDefault="00302749" w:rsidP="0030274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133B480" w14:textId="6DCA2693" w:rsidR="00302749" w:rsidRPr="00AF5BF8" w:rsidRDefault="00302749" w:rsidP="0030274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02749">
              <w:rPr>
                <w:rFonts w:asciiTheme="majorBidi" w:hAnsiTheme="majorBidi" w:cstheme="majorBidi"/>
                <w:sz w:val="26"/>
                <w:szCs w:val="26"/>
              </w:rPr>
              <w:t xml:space="preserve"> 330,704 </w:t>
            </w:r>
          </w:p>
        </w:tc>
        <w:tc>
          <w:tcPr>
            <w:tcW w:w="270" w:type="dxa"/>
          </w:tcPr>
          <w:p w14:paraId="47A06033" w14:textId="77777777" w:rsidR="00302749" w:rsidRPr="00AF5BF8" w:rsidRDefault="00302749" w:rsidP="0030274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E976C3A" w14:textId="791F2F7C" w:rsidR="00302749" w:rsidRPr="00AB5429" w:rsidRDefault="00302749" w:rsidP="0030274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5BF8">
              <w:rPr>
                <w:rFonts w:asciiTheme="majorBidi" w:hAnsiTheme="majorBidi" w:cstheme="majorBidi"/>
                <w:sz w:val="26"/>
                <w:szCs w:val="26"/>
              </w:rPr>
              <w:t xml:space="preserve">1,392,534 </w:t>
            </w:r>
          </w:p>
        </w:tc>
        <w:tc>
          <w:tcPr>
            <w:tcW w:w="270" w:type="dxa"/>
          </w:tcPr>
          <w:p w14:paraId="421FD5E5" w14:textId="77777777" w:rsidR="00302749" w:rsidRPr="00AF5BF8" w:rsidRDefault="00302749" w:rsidP="0030274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A5D9086" w14:textId="7DBDB6F2" w:rsidR="00302749" w:rsidRPr="00AF5BF8" w:rsidRDefault="00302749" w:rsidP="0030274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02749">
              <w:rPr>
                <w:rFonts w:asciiTheme="majorBidi" w:hAnsiTheme="majorBidi" w:cstheme="majorBidi"/>
                <w:sz w:val="26"/>
                <w:szCs w:val="26"/>
              </w:rPr>
              <w:t xml:space="preserve"> 2,006,401 </w:t>
            </w:r>
          </w:p>
        </w:tc>
        <w:tc>
          <w:tcPr>
            <w:tcW w:w="270" w:type="dxa"/>
          </w:tcPr>
          <w:p w14:paraId="527E58D1" w14:textId="77777777" w:rsidR="00302749" w:rsidRPr="00AF5BF8" w:rsidRDefault="00302749" w:rsidP="0030274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4223898" w14:textId="55F92FB4" w:rsidR="00302749" w:rsidRPr="00AB5429" w:rsidRDefault="00302749" w:rsidP="0030274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5BF8">
              <w:rPr>
                <w:rFonts w:asciiTheme="majorBidi" w:hAnsiTheme="majorBidi" w:cstheme="majorBidi"/>
                <w:sz w:val="26"/>
                <w:szCs w:val="26"/>
              </w:rPr>
              <w:t xml:space="preserve"> 1,724,084 </w:t>
            </w:r>
          </w:p>
        </w:tc>
        <w:tc>
          <w:tcPr>
            <w:tcW w:w="270" w:type="dxa"/>
          </w:tcPr>
          <w:p w14:paraId="3FE203EC" w14:textId="77777777" w:rsidR="00302749" w:rsidRPr="00AF5BF8" w:rsidRDefault="00302749" w:rsidP="0030274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5CBD535E" w14:textId="0F028FCD" w:rsidR="00302749" w:rsidRPr="00AF5BF8" w:rsidRDefault="00302749" w:rsidP="00302749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sz w:val="26"/>
                <w:szCs w:val="26"/>
              </w:rPr>
            </w:pPr>
            <w:r w:rsidRPr="00302749">
              <w:rPr>
                <w:rFonts w:asciiTheme="majorBidi" w:hAnsiTheme="majorBidi" w:cstheme="majorBidi"/>
                <w:sz w:val="26"/>
                <w:szCs w:val="26"/>
              </w:rPr>
              <w:t xml:space="preserve"> 2,337,105 </w:t>
            </w:r>
          </w:p>
        </w:tc>
      </w:tr>
      <w:tr w:rsidR="00302749" w:rsidRPr="00916CE6" w14:paraId="6A44B5C9" w14:textId="77777777" w:rsidTr="00975879">
        <w:tc>
          <w:tcPr>
            <w:tcW w:w="2430" w:type="dxa"/>
          </w:tcPr>
          <w:p w14:paraId="79C13E4B" w14:textId="77777777" w:rsidR="00302749" w:rsidRPr="00AB5429" w:rsidRDefault="00302749" w:rsidP="00302749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B5429">
              <w:rPr>
                <w:rFonts w:asciiTheme="majorBidi" w:hAnsiTheme="majorBidi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057FA974" w14:textId="6BC510C4" w:rsidR="00302749" w:rsidRPr="00AB5429" w:rsidRDefault="00302749" w:rsidP="0030274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5BF8">
              <w:rPr>
                <w:rFonts w:asciiTheme="majorBidi" w:hAnsiTheme="majorBidi" w:cstheme="majorBidi"/>
                <w:sz w:val="26"/>
                <w:szCs w:val="26"/>
              </w:rPr>
              <w:t xml:space="preserve"> 1,954,578 </w:t>
            </w:r>
          </w:p>
        </w:tc>
        <w:tc>
          <w:tcPr>
            <w:tcW w:w="270" w:type="dxa"/>
          </w:tcPr>
          <w:p w14:paraId="0D947154" w14:textId="77777777" w:rsidR="00302749" w:rsidRPr="00AF5BF8" w:rsidRDefault="00302749" w:rsidP="0030274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2CC611C" w14:textId="71749DAE" w:rsidR="00302749" w:rsidRPr="00AF5BF8" w:rsidRDefault="00302749" w:rsidP="0030274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02749">
              <w:rPr>
                <w:rFonts w:asciiTheme="majorBidi" w:hAnsiTheme="majorBidi" w:cstheme="majorBidi"/>
                <w:sz w:val="26"/>
                <w:szCs w:val="26"/>
              </w:rPr>
              <w:t xml:space="preserve"> 1,995,749 </w:t>
            </w:r>
          </w:p>
        </w:tc>
        <w:tc>
          <w:tcPr>
            <w:tcW w:w="270" w:type="dxa"/>
          </w:tcPr>
          <w:p w14:paraId="45B62E7C" w14:textId="77777777" w:rsidR="00302749" w:rsidRPr="00AF5BF8" w:rsidRDefault="00302749" w:rsidP="0030274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922378A" w14:textId="4C8F2CD6" w:rsidR="00302749" w:rsidRPr="00AB5429" w:rsidRDefault="00302749" w:rsidP="0030274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5BF8">
              <w:rPr>
                <w:rFonts w:asciiTheme="majorBidi" w:hAnsiTheme="majorBidi" w:cstheme="majorBidi"/>
                <w:sz w:val="26"/>
                <w:szCs w:val="26"/>
              </w:rPr>
              <w:t xml:space="preserve"> 468,074 </w:t>
            </w:r>
          </w:p>
        </w:tc>
        <w:tc>
          <w:tcPr>
            <w:tcW w:w="270" w:type="dxa"/>
          </w:tcPr>
          <w:p w14:paraId="30B9A9F0" w14:textId="77777777" w:rsidR="00302749" w:rsidRPr="00AF5BF8" w:rsidRDefault="00302749" w:rsidP="0030274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DB918F4" w14:textId="5DA07ED2" w:rsidR="00302749" w:rsidRPr="00AF5BF8" w:rsidRDefault="00302749" w:rsidP="00302749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02749">
              <w:rPr>
                <w:rFonts w:asciiTheme="majorBidi" w:hAnsiTheme="majorBidi" w:cstheme="majorBidi"/>
                <w:sz w:val="26"/>
                <w:szCs w:val="26"/>
              </w:rPr>
              <w:t xml:space="preserve"> 487,357 </w:t>
            </w:r>
          </w:p>
        </w:tc>
        <w:tc>
          <w:tcPr>
            <w:tcW w:w="270" w:type="dxa"/>
          </w:tcPr>
          <w:p w14:paraId="20FF2E65" w14:textId="77777777" w:rsidR="00302749" w:rsidRPr="00AF5BF8" w:rsidRDefault="00302749" w:rsidP="0030274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8A3A5CA" w14:textId="4C1926D3" w:rsidR="00302749" w:rsidRPr="00AB5429" w:rsidRDefault="00302749" w:rsidP="0030274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5BF8">
              <w:rPr>
                <w:rFonts w:asciiTheme="majorBidi" w:hAnsiTheme="majorBidi" w:cstheme="majorBidi"/>
                <w:sz w:val="26"/>
                <w:szCs w:val="26"/>
              </w:rPr>
              <w:t xml:space="preserve"> 2,422,652 </w:t>
            </w:r>
          </w:p>
        </w:tc>
        <w:tc>
          <w:tcPr>
            <w:tcW w:w="270" w:type="dxa"/>
          </w:tcPr>
          <w:p w14:paraId="391C3310" w14:textId="77777777" w:rsidR="00302749" w:rsidRPr="00AF5BF8" w:rsidRDefault="00302749" w:rsidP="0030274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09DFD03F" w14:textId="4BDE25E3" w:rsidR="00302749" w:rsidRPr="00AF5BF8" w:rsidRDefault="00302749" w:rsidP="00302749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sz w:val="26"/>
                <w:szCs w:val="26"/>
              </w:rPr>
            </w:pPr>
            <w:r w:rsidRPr="00302749">
              <w:rPr>
                <w:rFonts w:asciiTheme="majorBidi" w:hAnsiTheme="majorBidi" w:cstheme="majorBidi"/>
                <w:sz w:val="26"/>
                <w:szCs w:val="26"/>
              </w:rPr>
              <w:t xml:space="preserve"> 2,483,106 </w:t>
            </w:r>
          </w:p>
        </w:tc>
      </w:tr>
      <w:tr w:rsidR="00302749" w:rsidRPr="00916CE6" w14:paraId="2FDA685B" w14:textId="77777777" w:rsidTr="00975879">
        <w:tc>
          <w:tcPr>
            <w:tcW w:w="2430" w:type="dxa"/>
          </w:tcPr>
          <w:p w14:paraId="68FEC2FF" w14:textId="77777777" w:rsidR="00302749" w:rsidRPr="00AB5429" w:rsidRDefault="00302749" w:rsidP="00302749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B5429">
              <w:rPr>
                <w:rFonts w:asciiTheme="majorBidi" w:hAnsiTheme="majorBidi"/>
                <w:sz w:val="26"/>
                <w:szCs w:val="26"/>
                <w:cs/>
              </w:rPr>
              <w:t>สินทรัพย์อื่น ๆ ที่ไม่ได้ปันส่วน</w:t>
            </w:r>
          </w:p>
        </w:tc>
        <w:tc>
          <w:tcPr>
            <w:tcW w:w="990" w:type="dxa"/>
          </w:tcPr>
          <w:p w14:paraId="108BAED2" w14:textId="77777777" w:rsidR="00302749" w:rsidRPr="00AF5BF8" w:rsidRDefault="00302749" w:rsidP="0030274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BE5D45" w14:textId="77777777" w:rsidR="00302749" w:rsidRPr="00AF5BF8" w:rsidRDefault="00302749" w:rsidP="0030274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70CF5A2" w14:textId="77777777" w:rsidR="00302749" w:rsidRPr="00AF5BF8" w:rsidRDefault="00302749" w:rsidP="0030274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383253" w14:textId="77777777" w:rsidR="00302749" w:rsidRPr="00AF5BF8" w:rsidRDefault="00302749" w:rsidP="0030274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1EF7856" w14:textId="77777777" w:rsidR="00302749" w:rsidRPr="00AF5BF8" w:rsidRDefault="00302749" w:rsidP="00302749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E86171" w14:textId="77777777" w:rsidR="00302749" w:rsidRPr="00AF5BF8" w:rsidRDefault="00302749" w:rsidP="0030274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FEF22F6" w14:textId="77777777" w:rsidR="00302749" w:rsidRPr="00AF5BF8" w:rsidRDefault="00302749" w:rsidP="00302749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1D1B66" w14:textId="77777777" w:rsidR="00302749" w:rsidRPr="00AF5BF8" w:rsidRDefault="00302749" w:rsidP="0030274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BB0DE6A" w14:textId="40F509A6" w:rsidR="00302749" w:rsidRPr="00AB5429" w:rsidRDefault="00302749" w:rsidP="0030274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5BF8">
              <w:rPr>
                <w:rFonts w:asciiTheme="majorBidi" w:hAnsiTheme="majorBidi" w:cstheme="majorBidi"/>
                <w:sz w:val="26"/>
                <w:szCs w:val="26"/>
              </w:rPr>
              <w:t xml:space="preserve"> 2,227,441 </w:t>
            </w:r>
          </w:p>
        </w:tc>
        <w:tc>
          <w:tcPr>
            <w:tcW w:w="270" w:type="dxa"/>
          </w:tcPr>
          <w:p w14:paraId="3B51517D" w14:textId="77777777" w:rsidR="00302749" w:rsidRPr="00AF5BF8" w:rsidRDefault="00302749" w:rsidP="0030274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39AFFF1A" w14:textId="1BF7CA38" w:rsidR="00302749" w:rsidRPr="00AF5BF8" w:rsidRDefault="00302749" w:rsidP="0030274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02749">
              <w:rPr>
                <w:rFonts w:asciiTheme="majorBidi" w:hAnsiTheme="majorBidi" w:cstheme="majorBidi"/>
                <w:sz w:val="26"/>
                <w:szCs w:val="26"/>
              </w:rPr>
              <w:t xml:space="preserve"> 1,430,293 </w:t>
            </w:r>
          </w:p>
        </w:tc>
      </w:tr>
      <w:tr w:rsidR="00302749" w:rsidRPr="00916CE6" w14:paraId="1CACD8FC" w14:textId="77777777" w:rsidTr="00975879">
        <w:tc>
          <w:tcPr>
            <w:tcW w:w="2430" w:type="dxa"/>
          </w:tcPr>
          <w:p w14:paraId="68E231B7" w14:textId="77777777" w:rsidR="00302749" w:rsidRPr="00AB5429" w:rsidRDefault="00302749" w:rsidP="00302749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B542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90" w:type="dxa"/>
          </w:tcPr>
          <w:p w14:paraId="489A1E55" w14:textId="77777777" w:rsidR="00302749" w:rsidRPr="00AF5BF8" w:rsidRDefault="00302749" w:rsidP="0030274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8A8F73" w14:textId="77777777" w:rsidR="00302749" w:rsidRPr="00AF5BF8" w:rsidRDefault="00302749" w:rsidP="0030274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AE102F" w14:textId="77777777" w:rsidR="00302749" w:rsidRPr="00AF5BF8" w:rsidRDefault="00302749" w:rsidP="0030274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AFBA02" w14:textId="77777777" w:rsidR="00302749" w:rsidRPr="00AF5BF8" w:rsidRDefault="00302749" w:rsidP="0030274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57FBDF5" w14:textId="77777777" w:rsidR="00302749" w:rsidRPr="00AF5BF8" w:rsidRDefault="00302749" w:rsidP="00302749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A75B09" w14:textId="77777777" w:rsidR="00302749" w:rsidRPr="00AF5BF8" w:rsidRDefault="00302749" w:rsidP="0030274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F5C4BFF" w14:textId="77777777" w:rsidR="00302749" w:rsidRPr="00AF5BF8" w:rsidRDefault="00302749" w:rsidP="00302749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DC6CC6" w14:textId="77777777" w:rsidR="00302749" w:rsidRPr="00AF5BF8" w:rsidRDefault="00302749" w:rsidP="0030274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D45BA94" w14:textId="31B9711D" w:rsidR="00302749" w:rsidRPr="00AF5BF8" w:rsidRDefault="00302749" w:rsidP="0030274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5BF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7,518,157 </w:t>
            </w:r>
          </w:p>
        </w:tc>
        <w:tc>
          <w:tcPr>
            <w:tcW w:w="270" w:type="dxa"/>
          </w:tcPr>
          <w:p w14:paraId="171380A8" w14:textId="77777777" w:rsidR="00302749" w:rsidRPr="00AF5BF8" w:rsidRDefault="00302749" w:rsidP="0030274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23B6C0B" w14:textId="326A56DF" w:rsidR="00302749" w:rsidRPr="00302749" w:rsidRDefault="00302749" w:rsidP="0030274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0274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027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7,339,964 </w:t>
            </w:r>
          </w:p>
        </w:tc>
      </w:tr>
      <w:tr w:rsidR="003D059E" w:rsidRPr="005A6020" w14:paraId="2051B0EE" w14:textId="77777777" w:rsidTr="00975879">
        <w:tc>
          <w:tcPr>
            <w:tcW w:w="2430" w:type="dxa"/>
          </w:tcPr>
          <w:p w14:paraId="2E0D001C" w14:textId="77777777" w:rsidR="003D059E" w:rsidRPr="00AB5429" w:rsidRDefault="003D059E" w:rsidP="00975879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3C9ED5E" w14:textId="77777777" w:rsidR="003D059E" w:rsidRPr="00AB5429" w:rsidRDefault="003D059E" w:rsidP="0097587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4A3F5A8" w14:textId="77777777" w:rsidR="003D059E" w:rsidRPr="00AB5429" w:rsidRDefault="003D059E" w:rsidP="0097587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11404F4" w14:textId="77777777" w:rsidR="003D059E" w:rsidRPr="00AB5429" w:rsidRDefault="003D059E" w:rsidP="0097587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80EACBA" w14:textId="77777777" w:rsidR="003D059E" w:rsidRPr="00AB5429" w:rsidRDefault="003D059E" w:rsidP="0097587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6053C3A" w14:textId="77777777" w:rsidR="003D059E" w:rsidRPr="00AB5429" w:rsidRDefault="003D059E" w:rsidP="00975879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1E4630C" w14:textId="77777777" w:rsidR="003D059E" w:rsidRPr="00AB5429" w:rsidRDefault="003D059E" w:rsidP="0097587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1B8A570" w14:textId="77777777" w:rsidR="003D059E" w:rsidRPr="00AB5429" w:rsidRDefault="003D059E" w:rsidP="00975879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3AFB0F9" w14:textId="77777777" w:rsidR="003D059E" w:rsidRPr="00AB5429" w:rsidRDefault="003D059E" w:rsidP="0097587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62520E5" w14:textId="77777777" w:rsidR="003D059E" w:rsidRPr="00AB5429" w:rsidRDefault="003D059E" w:rsidP="0097587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96B9BE7" w14:textId="77777777" w:rsidR="003D059E" w:rsidRPr="00AB5429" w:rsidRDefault="003D059E" w:rsidP="0097587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2048B4ED" w14:textId="77777777" w:rsidR="003D059E" w:rsidRPr="00AB5429" w:rsidRDefault="003D059E" w:rsidP="00975879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D059E" w:rsidRPr="00916CE6" w14:paraId="63078B76" w14:textId="77777777" w:rsidTr="00975879">
        <w:tc>
          <w:tcPr>
            <w:tcW w:w="2430" w:type="dxa"/>
          </w:tcPr>
          <w:p w14:paraId="78FD6337" w14:textId="77777777" w:rsidR="003D059E" w:rsidRPr="00AB5429" w:rsidRDefault="003D059E" w:rsidP="00975879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B542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990" w:type="dxa"/>
          </w:tcPr>
          <w:p w14:paraId="2BD41D22" w14:textId="77777777" w:rsidR="003D059E" w:rsidRPr="00AB5429" w:rsidRDefault="003D059E" w:rsidP="0097587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36E676A" w14:textId="77777777" w:rsidR="003D059E" w:rsidRPr="00AB5429" w:rsidRDefault="003D059E" w:rsidP="0097587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D81FA9D" w14:textId="77777777" w:rsidR="003D059E" w:rsidRPr="00AB5429" w:rsidRDefault="003D059E" w:rsidP="0097587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E784036" w14:textId="77777777" w:rsidR="003D059E" w:rsidRPr="00AB5429" w:rsidRDefault="003D059E" w:rsidP="0097587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6443607" w14:textId="77777777" w:rsidR="003D059E" w:rsidRPr="00AB5429" w:rsidRDefault="003D059E" w:rsidP="00975879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1D97F4A" w14:textId="77777777" w:rsidR="003D059E" w:rsidRPr="00AB5429" w:rsidRDefault="003D059E" w:rsidP="0097587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FF4FE12" w14:textId="77777777" w:rsidR="003D059E" w:rsidRPr="00AB5429" w:rsidRDefault="003D059E" w:rsidP="00975879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4C3B741" w14:textId="77777777" w:rsidR="003D059E" w:rsidRPr="00AB5429" w:rsidRDefault="003D059E" w:rsidP="0097587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35A13BA" w14:textId="77777777" w:rsidR="003D059E" w:rsidRPr="00AB5429" w:rsidRDefault="003D059E" w:rsidP="0097587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1B39B9C" w14:textId="77777777" w:rsidR="003D059E" w:rsidRPr="00AB5429" w:rsidRDefault="003D059E" w:rsidP="0097587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</w:tcPr>
          <w:p w14:paraId="1265B619" w14:textId="77777777" w:rsidR="003D059E" w:rsidRPr="00AB5429" w:rsidRDefault="003D059E" w:rsidP="00975879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767FB" w:rsidRPr="00916CE6" w14:paraId="66474438" w14:textId="77777777" w:rsidTr="00975879">
        <w:tc>
          <w:tcPr>
            <w:tcW w:w="2430" w:type="dxa"/>
          </w:tcPr>
          <w:p w14:paraId="337E186B" w14:textId="77777777" w:rsidR="008767FB" w:rsidRPr="00AB5429" w:rsidRDefault="008767FB" w:rsidP="008767FB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B5429">
              <w:rPr>
                <w:rFonts w:asciiTheme="majorBidi" w:hAnsi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077B7F97" w14:textId="261E4B90" w:rsidR="008767FB" w:rsidRPr="00AB5429" w:rsidRDefault="008767FB" w:rsidP="008767F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5BF8">
              <w:rPr>
                <w:rFonts w:asciiTheme="majorBidi" w:hAnsiTheme="majorBidi" w:cstheme="majorBidi"/>
                <w:sz w:val="26"/>
                <w:szCs w:val="26"/>
              </w:rPr>
              <w:t>115,575</w:t>
            </w:r>
          </w:p>
        </w:tc>
        <w:tc>
          <w:tcPr>
            <w:tcW w:w="270" w:type="dxa"/>
          </w:tcPr>
          <w:p w14:paraId="27DA789B" w14:textId="77777777" w:rsidR="008767FB" w:rsidRPr="00AF5BF8" w:rsidRDefault="008767FB" w:rsidP="008767F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51A75B" w14:textId="1A6BA2C8" w:rsidR="008767FB" w:rsidRPr="00AF5BF8" w:rsidRDefault="008767FB" w:rsidP="008767F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7C85">
              <w:rPr>
                <w:rFonts w:asciiTheme="majorBidi" w:hAnsiTheme="majorBidi" w:cstheme="majorBidi"/>
                <w:sz w:val="26"/>
                <w:szCs w:val="26"/>
              </w:rPr>
              <w:t>91,597</w:t>
            </w:r>
          </w:p>
        </w:tc>
        <w:tc>
          <w:tcPr>
            <w:tcW w:w="270" w:type="dxa"/>
          </w:tcPr>
          <w:p w14:paraId="6E8E07C0" w14:textId="77777777" w:rsidR="008767FB" w:rsidRPr="00AF5BF8" w:rsidRDefault="008767FB" w:rsidP="008767F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9CC4BB5" w14:textId="3584693B" w:rsidR="008767FB" w:rsidRPr="00AB5429" w:rsidRDefault="008767FB" w:rsidP="008767F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5BF8">
              <w:rPr>
                <w:rFonts w:asciiTheme="majorBidi" w:hAnsiTheme="majorBidi" w:cstheme="majorBidi"/>
                <w:sz w:val="26"/>
                <w:szCs w:val="26"/>
              </w:rPr>
              <w:t>57,73</w:t>
            </w:r>
            <w:r w:rsidR="00C321E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0D81525F" w14:textId="77777777" w:rsidR="008767FB" w:rsidRPr="00AF5BF8" w:rsidRDefault="008767FB" w:rsidP="008767F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541C467" w14:textId="578AD4DD" w:rsidR="008767FB" w:rsidRPr="00AF5BF8" w:rsidRDefault="008767FB" w:rsidP="00EF39C1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A7C85">
              <w:rPr>
                <w:rFonts w:asciiTheme="majorBidi" w:hAnsiTheme="majorBidi" w:cstheme="majorBidi"/>
                <w:sz w:val="26"/>
                <w:szCs w:val="26"/>
              </w:rPr>
              <w:t>24,859</w:t>
            </w:r>
          </w:p>
        </w:tc>
        <w:tc>
          <w:tcPr>
            <w:tcW w:w="270" w:type="dxa"/>
          </w:tcPr>
          <w:p w14:paraId="37187E9B" w14:textId="77777777" w:rsidR="008767FB" w:rsidRPr="00AF5BF8" w:rsidRDefault="008767FB" w:rsidP="008767F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1BDDC52" w14:textId="4597E5AC" w:rsidR="008767FB" w:rsidRPr="00AB5429" w:rsidRDefault="008767FB" w:rsidP="008767FB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5BF8">
              <w:rPr>
                <w:rFonts w:asciiTheme="majorBidi" w:hAnsiTheme="majorBidi" w:cstheme="majorBidi"/>
                <w:sz w:val="26"/>
                <w:szCs w:val="26"/>
              </w:rPr>
              <w:t xml:space="preserve"> 173,30</w:t>
            </w:r>
            <w:r w:rsidR="00C321E4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AF5BF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2BBA11BA" w14:textId="77777777" w:rsidR="008767FB" w:rsidRPr="00AF5BF8" w:rsidRDefault="008767FB" w:rsidP="008767FB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1C46E18B" w14:textId="3C7DCAEB" w:rsidR="008767FB" w:rsidRPr="00AF5BF8" w:rsidRDefault="008767FB" w:rsidP="001F1A93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sz w:val="26"/>
                <w:szCs w:val="26"/>
              </w:rPr>
            </w:pPr>
            <w:r w:rsidRPr="008767FB">
              <w:rPr>
                <w:rFonts w:asciiTheme="majorBidi" w:hAnsiTheme="majorBidi" w:cstheme="majorBidi"/>
                <w:sz w:val="26"/>
                <w:szCs w:val="26"/>
              </w:rPr>
              <w:t xml:space="preserve"> 116,456 </w:t>
            </w:r>
          </w:p>
        </w:tc>
      </w:tr>
      <w:tr w:rsidR="008767FB" w:rsidRPr="00916CE6" w14:paraId="0BC9AD41" w14:textId="77777777" w:rsidTr="00975879">
        <w:tc>
          <w:tcPr>
            <w:tcW w:w="2430" w:type="dxa"/>
          </w:tcPr>
          <w:p w14:paraId="5711176C" w14:textId="77777777" w:rsidR="008767FB" w:rsidRPr="00AB5429" w:rsidRDefault="008767FB" w:rsidP="008767FB">
            <w:pPr>
              <w:pStyle w:val="Heading7"/>
              <w:spacing w:line="240" w:lineRule="auto"/>
              <w:rPr>
                <w:rFonts w:asciiTheme="majorBidi" w:hAnsiTheme="majorBidi"/>
                <w:sz w:val="26"/>
                <w:szCs w:val="26"/>
                <w:cs/>
              </w:rPr>
            </w:pPr>
            <w:r w:rsidRPr="00AB5429">
              <w:rPr>
                <w:rFonts w:asciiTheme="majorBidi" w:hAnsiTheme="majorBidi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990" w:type="dxa"/>
          </w:tcPr>
          <w:p w14:paraId="45BC6679" w14:textId="77777777" w:rsidR="008767FB" w:rsidRPr="00AF5BF8" w:rsidRDefault="008767FB" w:rsidP="008767F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B3FA6F" w14:textId="77777777" w:rsidR="008767FB" w:rsidRPr="00AF5BF8" w:rsidRDefault="008767FB" w:rsidP="008767F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E9B634A" w14:textId="77777777" w:rsidR="008767FB" w:rsidRPr="00AF5BF8" w:rsidRDefault="008767FB" w:rsidP="008767F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3D0E76" w14:textId="77777777" w:rsidR="008767FB" w:rsidRPr="00AF5BF8" w:rsidRDefault="008767FB" w:rsidP="008767F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609305" w14:textId="77777777" w:rsidR="008767FB" w:rsidRPr="00AF5BF8" w:rsidRDefault="008767FB" w:rsidP="008767FB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F4EB9A" w14:textId="77777777" w:rsidR="008767FB" w:rsidRPr="00AF5BF8" w:rsidRDefault="008767FB" w:rsidP="008767F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FF430C" w14:textId="77777777" w:rsidR="008767FB" w:rsidRPr="00AF5BF8" w:rsidRDefault="008767FB" w:rsidP="008767FB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BBDD81" w14:textId="77777777" w:rsidR="008767FB" w:rsidRPr="00AF5BF8" w:rsidRDefault="008767FB" w:rsidP="008767F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12D75E7" w14:textId="597F9471" w:rsidR="008767FB" w:rsidRPr="00AB5429" w:rsidRDefault="008767FB" w:rsidP="008767FB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5BF8">
              <w:rPr>
                <w:rFonts w:asciiTheme="majorBidi" w:hAnsiTheme="majorBidi" w:cstheme="majorBidi"/>
                <w:sz w:val="26"/>
                <w:szCs w:val="26"/>
              </w:rPr>
              <w:t xml:space="preserve"> 784,46</w:t>
            </w:r>
            <w:r w:rsidR="00C321E4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AF5BF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2811092B" w14:textId="77777777" w:rsidR="008767FB" w:rsidRPr="00AF5BF8" w:rsidRDefault="008767FB" w:rsidP="008767FB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30997FD4" w14:textId="31EB054C" w:rsidR="008767FB" w:rsidRPr="00AF5BF8" w:rsidRDefault="008767FB" w:rsidP="001F1A93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sz w:val="26"/>
                <w:szCs w:val="26"/>
              </w:rPr>
            </w:pPr>
            <w:r w:rsidRPr="008767FB">
              <w:rPr>
                <w:rFonts w:asciiTheme="majorBidi" w:hAnsiTheme="majorBidi" w:cstheme="majorBidi"/>
                <w:sz w:val="26"/>
                <w:szCs w:val="26"/>
              </w:rPr>
              <w:t xml:space="preserve"> 726,084 </w:t>
            </w:r>
          </w:p>
        </w:tc>
      </w:tr>
      <w:tr w:rsidR="008767FB" w:rsidRPr="00916CE6" w14:paraId="54EDAFDB" w14:textId="77777777" w:rsidTr="00975879">
        <w:tc>
          <w:tcPr>
            <w:tcW w:w="2430" w:type="dxa"/>
          </w:tcPr>
          <w:p w14:paraId="530843CB" w14:textId="77777777" w:rsidR="008767FB" w:rsidRPr="00AB5429" w:rsidRDefault="008767FB" w:rsidP="008767FB">
            <w:pPr>
              <w:pStyle w:val="Heading7"/>
              <w:spacing w:line="240" w:lineRule="auto"/>
              <w:rPr>
                <w:rFonts w:asciiTheme="majorBidi" w:hAnsiTheme="majorBidi"/>
                <w:sz w:val="26"/>
                <w:szCs w:val="26"/>
                <w:cs/>
              </w:rPr>
            </w:pPr>
            <w:r w:rsidRPr="00AB542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990" w:type="dxa"/>
          </w:tcPr>
          <w:p w14:paraId="7F1DB0E3" w14:textId="77777777" w:rsidR="008767FB" w:rsidRPr="00AF5BF8" w:rsidRDefault="008767FB" w:rsidP="008767F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17F51E" w14:textId="77777777" w:rsidR="008767FB" w:rsidRPr="00AF5BF8" w:rsidRDefault="008767FB" w:rsidP="008767F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F235517" w14:textId="77777777" w:rsidR="008767FB" w:rsidRPr="00AF5BF8" w:rsidRDefault="008767FB" w:rsidP="008767F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84415B" w14:textId="77777777" w:rsidR="008767FB" w:rsidRPr="00AF5BF8" w:rsidRDefault="008767FB" w:rsidP="008767F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1CBE60C" w14:textId="77777777" w:rsidR="008767FB" w:rsidRPr="00AF5BF8" w:rsidRDefault="008767FB" w:rsidP="008767FB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4537B8" w14:textId="77777777" w:rsidR="008767FB" w:rsidRPr="00AF5BF8" w:rsidRDefault="008767FB" w:rsidP="008767F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877741F" w14:textId="77777777" w:rsidR="008767FB" w:rsidRPr="00AF5BF8" w:rsidRDefault="008767FB" w:rsidP="008767FB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AEA0DA" w14:textId="77777777" w:rsidR="008767FB" w:rsidRPr="00AF5BF8" w:rsidRDefault="008767FB" w:rsidP="008767F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B5DB1FF" w14:textId="130165C7" w:rsidR="008767FB" w:rsidRPr="00AF5BF8" w:rsidRDefault="008767FB" w:rsidP="008767FB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5BF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957,772 </w:t>
            </w:r>
          </w:p>
        </w:tc>
        <w:tc>
          <w:tcPr>
            <w:tcW w:w="270" w:type="dxa"/>
          </w:tcPr>
          <w:p w14:paraId="14826592" w14:textId="77777777" w:rsidR="008767FB" w:rsidRPr="00AF5BF8" w:rsidRDefault="008767FB" w:rsidP="008767FB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97F5506" w14:textId="7A604CE3" w:rsidR="008767FB" w:rsidRPr="001F1A93" w:rsidRDefault="008767FB" w:rsidP="001F1A93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1A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842,540 </w:t>
            </w:r>
          </w:p>
        </w:tc>
      </w:tr>
    </w:tbl>
    <w:p w14:paraId="016B5DC1" w14:textId="770E95A3" w:rsidR="007E718B" w:rsidRDefault="007E718B" w:rsidP="007E718B">
      <w:pPr>
        <w:spacing w:line="240" w:lineRule="auto"/>
        <w:ind w:right="387" w:firstLine="540"/>
        <w:rPr>
          <w:rFonts w:asciiTheme="majorBidi" w:hAnsiTheme="majorBidi" w:cstheme="majorBidi"/>
          <w:i/>
          <w:iCs/>
          <w:sz w:val="30"/>
          <w:szCs w:val="30"/>
        </w:rPr>
      </w:pPr>
    </w:p>
    <w:p w14:paraId="058F965D" w14:textId="708822E8" w:rsidR="00FF407D" w:rsidRDefault="00FF407D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0EF85D34" w14:textId="679FDB62" w:rsidR="007E718B" w:rsidRPr="00916CE6" w:rsidRDefault="007E718B" w:rsidP="007E718B">
      <w:pPr>
        <w:spacing w:line="240" w:lineRule="auto"/>
        <w:ind w:right="387"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916CE6">
        <w:rPr>
          <w:rFonts w:asciiTheme="majorBidi" w:hAnsiTheme="majorBidi" w:cstheme="majorBidi"/>
          <w:i/>
          <w:iCs/>
          <w:sz w:val="30"/>
          <w:szCs w:val="30"/>
          <w:cs/>
        </w:rPr>
        <w:t>ยอดคงเหลือของสัญญา</w:t>
      </w:r>
      <w:r w:rsidR="00C440A9">
        <w:rPr>
          <w:rFonts w:asciiTheme="majorBidi" w:hAnsiTheme="majorBidi" w:cstheme="majorBidi"/>
          <w:i/>
          <w:iCs/>
          <w:sz w:val="30"/>
          <w:szCs w:val="30"/>
          <w:cs/>
        </w:rPr>
        <w:tab/>
      </w:r>
    </w:p>
    <w:p w14:paraId="691C4E2F" w14:textId="77777777" w:rsidR="007E718B" w:rsidRPr="00B37AD9" w:rsidRDefault="007E718B" w:rsidP="007E718B">
      <w:pPr>
        <w:spacing w:line="240" w:lineRule="auto"/>
        <w:ind w:left="540" w:right="387"/>
        <w:rPr>
          <w:rFonts w:asciiTheme="majorBidi" w:hAnsiTheme="majorBidi" w:cstheme="majorBidi"/>
          <w:i/>
          <w:iCs/>
          <w:sz w:val="24"/>
          <w:szCs w:val="24"/>
        </w:rPr>
      </w:pPr>
    </w:p>
    <w:p w14:paraId="7DF0528D" w14:textId="77777777" w:rsidR="007E718B" w:rsidRPr="00B035BC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  <w:r w:rsidRPr="00B035BC">
        <w:rPr>
          <w:rFonts w:asciiTheme="majorBidi" w:hAnsiTheme="majorBidi" w:cstheme="majorBidi"/>
          <w:sz w:val="30"/>
          <w:szCs w:val="30"/>
          <w:cs/>
          <w:lang w:val="en-AU"/>
        </w:rPr>
        <w:t>ตารางต่อไปนี้ให้ข้อมูลเกี่ยวกับลูกหนี้ และหนี้สินที่เกิดจากสัญญาที่ทำกับลูกค้า</w:t>
      </w:r>
      <w:r w:rsidRPr="00B035BC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</w:p>
    <w:p w14:paraId="079BDBEB" w14:textId="77777777" w:rsidR="007E718B" w:rsidRPr="00B37AD9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AU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0"/>
        <w:gridCol w:w="1098"/>
        <w:gridCol w:w="1332"/>
        <w:gridCol w:w="270"/>
        <w:gridCol w:w="1260"/>
      </w:tblGrid>
      <w:tr w:rsidR="00CF17BB" w:rsidRPr="00B035BC" w14:paraId="5E664433" w14:textId="77777777" w:rsidTr="00E352EB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150810B" w14:textId="77777777" w:rsidR="00CF17BB" w:rsidRPr="00B035BC" w:rsidRDefault="00CF17BB" w:rsidP="00CF17BB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8733F18" w14:textId="77777777" w:rsidR="00CF17BB" w:rsidRPr="00B035BC" w:rsidRDefault="00CF17BB" w:rsidP="00CF17B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484822C2" w14:textId="3FEC3A5E" w:rsidR="00CF17BB" w:rsidRPr="00B035BC" w:rsidRDefault="00CF17BB" w:rsidP="00CF17BB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6A43CF" w14:textId="77777777" w:rsidR="00CF17BB" w:rsidRPr="00B035BC" w:rsidRDefault="00CF17BB" w:rsidP="00CF17BB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B81765" w14:textId="4FF7E1A2" w:rsidR="00CF17BB" w:rsidRPr="00B035BC" w:rsidRDefault="00CF17BB" w:rsidP="00CF17BB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F17BB" w:rsidRPr="00B035BC" w14:paraId="59AE6CAD" w14:textId="77777777" w:rsidTr="00E352EB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4532F72" w14:textId="77777777" w:rsidR="00CF17BB" w:rsidRPr="00B035BC" w:rsidRDefault="00CF17BB" w:rsidP="00CF17BB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64FF6DD" w14:textId="77777777" w:rsidR="00CF17BB" w:rsidRPr="00B035BC" w:rsidRDefault="00CF17BB" w:rsidP="00CF17B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4BE5CF1" w14:textId="270BFF5A" w:rsidR="00CF17BB" w:rsidRPr="00B035BC" w:rsidRDefault="00CF17BB" w:rsidP="00CF17BB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006F88" w14:textId="77777777" w:rsidR="00CF17BB" w:rsidRPr="00B035BC" w:rsidRDefault="00CF17BB" w:rsidP="00CF17BB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C3700C" w14:textId="1BC10C85" w:rsidR="00CF17BB" w:rsidRPr="00536C55" w:rsidRDefault="00CF17BB" w:rsidP="00CF17BB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E718B" w:rsidRPr="00B035BC" w14:paraId="6BFFE64F" w14:textId="77777777" w:rsidTr="00E352EB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38C0D7B" w14:textId="77777777" w:rsidR="007E718B" w:rsidRPr="00B035BC" w:rsidRDefault="007E718B" w:rsidP="00E352EB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EEDD8FC" w14:textId="77777777" w:rsidR="007E718B" w:rsidRPr="00B035BC" w:rsidRDefault="007E718B" w:rsidP="00E352E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AA2952" w14:textId="77777777" w:rsidR="007E718B" w:rsidRPr="00B035BC" w:rsidRDefault="007E718B" w:rsidP="00E352EB">
            <w:pPr>
              <w:spacing w:line="240" w:lineRule="auto"/>
              <w:ind w:lef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  <w:r w:rsidRPr="00B035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51E1" w:rsidRPr="00B035BC" w14:paraId="2FE8BD29" w14:textId="77777777" w:rsidTr="00E352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310" w:type="dxa"/>
          </w:tcPr>
          <w:p w14:paraId="53335564" w14:textId="77777777" w:rsidR="002A51E1" w:rsidRPr="00B035BC" w:rsidRDefault="002A51E1" w:rsidP="002A51E1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035B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098" w:type="dxa"/>
          </w:tcPr>
          <w:p w14:paraId="735FBE5C" w14:textId="77777777" w:rsidR="002A51E1" w:rsidRPr="00B035BC" w:rsidRDefault="002A51E1" w:rsidP="002A51E1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</w:tcPr>
          <w:p w14:paraId="3B16B1E1" w14:textId="1B2B587B" w:rsidR="002A51E1" w:rsidRPr="002A51E1" w:rsidRDefault="002A51E1" w:rsidP="002A51E1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="Angsana New" w:hAnsi="Angsana New"/>
                <w:sz w:val="30"/>
                <w:szCs w:val="30"/>
              </w:rPr>
            </w:pPr>
            <w:r w:rsidRPr="002A51E1">
              <w:rPr>
                <w:rFonts w:ascii="Angsana New" w:hAnsi="Angsana New"/>
                <w:sz w:val="30"/>
                <w:szCs w:val="30"/>
              </w:rPr>
              <w:t xml:space="preserve"> 1,143,980 </w:t>
            </w:r>
          </w:p>
        </w:tc>
        <w:tc>
          <w:tcPr>
            <w:tcW w:w="270" w:type="dxa"/>
          </w:tcPr>
          <w:p w14:paraId="70B2D249" w14:textId="77777777" w:rsidR="002A51E1" w:rsidRPr="00B035BC" w:rsidRDefault="002A51E1" w:rsidP="002A51E1">
            <w:pPr>
              <w:tabs>
                <w:tab w:val="decimal" w:pos="1161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73A3AA6" w14:textId="5FB86841" w:rsidR="002A51E1" w:rsidRPr="00710828" w:rsidRDefault="002A51E1" w:rsidP="002A51E1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="Angsana New" w:hAnsi="Angsana New"/>
                <w:sz w:val="30"/>
                <w:szCs w:val="30"/>
              </w:rPr>
            </w:pPr>
            <w:r w:rsidRPr="00710828">
              <w:rPr>
                <w:rFonts w:ascii="Angsana New" w:hAnsi="Angsana New"/>
                <w:sz w:val="30"/>
                <w:szCs w:val="30"/>
              </w:rPr>
              <w:t xml:space="preserve"> 1,089,460 </w:t>
            </w:r>
          </w:p>
        </w:tc>
      </w:tr>
      <w:tr w:rsidR="002A51E1" w:rsidRPr="00B035BC" w14:paraId="626FE8F7" w14:textId="77777777" w:rsidTr="00E352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310" w:type="dxa"/>
          </w:tcPr>
          <w:p w14:paraId="0EAD92FB" w14:textId="77777777" w:rsidR="002A51E1" w:rsidRPr="00B035BC" w:rsidRDefault="002A51E1" w:rsidP="002A51E1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35B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หนี้สินที่เกิดจากสัญญา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B035B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98" w:type="dxa"/>
          </w:tcPr>
          <w:p w14:paraId="33EC6CCB" w14:textId="77777777" w:rsidR="002A51E1" w:rsidRPr="00B035BC" w:rsidRDefault="002A51E1" w:rsidP="002A51E1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101677C6" w14:textId="68EE2446" w:rsidR="002A51E1" w:rsidRPr="002A51E1" w:rsidRDefault="002A51E1" w:rsidP="002A51E1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="Angsana New" w:hAnsi="Angsana New"/>
                <w:sz w:val="30"/>
                <w:szCs w:val="30"/>
              </w:rPr>
            </w:pPr>
            <w:r w:rsidRPr="002A51E1">
              <w:rPr>
                <w:rFonts w:ascii="Angsana New" w:hAnsi="Angsana New"/>
                <w:sz w:val="30"/>
                <w:szCs w:val="30"/>
              </w:rPr>
              <w:t xml:space="preserve"> 32,044 </w:t>
            </w:r>
          </w:p>
        </w:tc>
        <w:tc>
          <w:tcPr>
            <w:tcW w:w="270" w:type="dxa"/>
          </w:tcPr>
          <w:p w14:paraId="48FD9A1B" w14:textId="77777777" w:rsidR="002A51E1" w:rsidRPr="00B035BC" w:rsidRDefault="002A51E1" w:rsidP="002A51E1">
            <w:pPr>
              <w:tabs>
                <w:tab w:val="decimal" w:pos="1161"/>
              </w:tabs>
              <w:spacing w:line="240" w:lineRule="auto"/>
              <w:ind w:left="1124" w:right="92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40DD9F8" w14:textId="31BED1C5" w:rsidR="002A51E1" w:rsidRPr="00710828" w:rsidRDefault="002A51E1" w:rsidP="002A51E1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="Angsana New" w:hAnsi="Angsana New"/>
                <w:sz w:val="30"/>
                <w:szCs w:val="30"/>
              </w:rPr>
            </w:pPr>
            <w:r w:rsidRPr="00710828">
              <w:rPr>
                <w:rFonts w:ascii="Angsana New" w:hAnsi="Angsana New"/>
                <w:sz w:val="30"/>
                <w:szCs w:val="30"/>
              </w:rPr>
              <w:t xml:space="preserve"> 29,289 </w:t>
            </w:r>
          </w:p>
        </w:tc>
      </w:tr>
    </w:tbl>
    <w:p w14:paraId="7A493ED1" w14:textId="77777777" w:rsidR="007E718B" w:rsidRPr="00B37AD9" w:rsidRDefault="007E718B" w:rsidP="007E718B">
      <w:pPr>
        <w:tabs>
          <w:tab w:val="left" w:pos="513"/>
          <w:tab w:val="decimal" w:pos="7920"/>
        </w:tabs>
        <w:spacing w:line="240" w:lineRule="auto"/>
        <w:ind w:left="513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669F3BBC" w14:textId="6FE02744" w:rsidR="007E718B" w:rsidRDefault="007E718B" w:rsidP="00FF407D">
      <w:pPr>
        <w:tabs>
          <w:tab w:val="left" w:pos="513"/>
          <w:tab w:val="decimal" w:pos="7920"/>
        </w:tabs>
        <w:spacing w:line="240" w:lineRule="auto"/>
        <w:ind w:left="513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035BC">
        <w:rPr>
          <w:rFonts w:asciiTheme="majorBidi" w:hAnsiTheme="majorBidi" w:cstheme="majorBidi"/>
          <w:sz w:val="30"/>
          <w:szCs w:val="30"/>
          <w:cs/>
        </w:rPr>
        <w:t xml:space="preserve"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 โดยบริษัทจะรับรู้หนี้สินที่เกิดจากสัญญาดังกล่าวเป็นรายได้เมื่อส่งมอบการควบคุมสินค้าให้กับลูกค้า </w:t>
      </w:r>
      <w:r w:rsidR="002A51E1">
        <w:rPr>
          <w:rFonts w:asciiTheme="majorBidi" w:hAnsiTheme="majorBidi" w:cstheme="majorBidi"/>
          <w:sz w:val="30"/>
          <w:szCs w:val="30"/>
        </w:rPr>
        <w:tab/>
      </w:r>
      <w:r w:rsidR="00ED502C">
        <w:rPr>
          <w:rFonts w:asciiTheme="majorBidi" w:hAnsiTheme="majorBidi" w:cstheme="majorBidi"/>
          <w:sz w:val="30"/>
          <w:szCs w:val="30"/>
        </w:rPr>
        <w:tab/>
      </w:r>
    </w:p>
    <w:p w14:paraId="054F401C" w14:textId="77777777" w:rsidR="00FF407D" w:rsidRDefault="00FF407D" w:rsidP="00FF407D">
      <w:pPr>
        <w:tabs>
          <w:tab w:val="left" w:pos="513"/>
          <w:tab w:val="decimal" w:pos="7920"/>
        </w:tabs>
        <w:spacing w:line="240" w:lineRule="auto"/>
        <w:ind w:left="513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981F54E" w14:textId="77777777" w:rsidR="007E718B" w:rsidRPr="00916CE6" w:rsidRDefault="007E718B" w:rsidP="007E71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916CE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69AC894D" w14:textId="77777777" w:rsidR="007E718B" w:rsidRPr="006D3B3F" w:rsidRDefault="007E718B" w:rsidP="007E718B">
      <w:pPr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1B1C3241" w14:textId="77777777" w:rsidR="007E718B" w:rsidRPr="00DD24DC" w:rsidRDefault="007E718B" w:rsidP="007E718B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D24D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23C0B4F1" w14:textId="77777777" w:rsidR="007E718B" w:rsidRPr="006D3B3F" w:rsidRDefault="007E718B" w:rsidP="007E718B">
      <w:pPr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32EA4669" w14:textId="77777777" w:rsidR="007E718B" w:rsidRPr="0046323B" w:rsidRDefault="007E718B" w:rsidP="007E718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D24DC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09C0136" w14:textId="77777777" w:rsidR="007E718B" w:rsidRPr="006D3B3F" w:rsidRDefault="007E718B" w:rsidP="007E718B">
      <w:pPr>
        <w:rPr>
          <w:rFonts w:ascii="Angsana New" w:hAnsi="Angsana New"/>
          <w:sz w:val="20"/>
          <w:szCs w:val="20"/>
        </w:rPr>
      </w:pPr>
    </w:p>
    <w:tbl>
      <w:tblPr>
        <w:tblW w:w="92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800"/>
        <w:gridCol w:w="236"/>
        <w:gridCol w:w="990"/>
        <w:gridCol w:w="270"/>
        <w:gridCol w:w="900"/>
        <w:gridCol w:w="270"/>
        <w:gridCol w:w="900"/>
        <w:gridCol w:w="270"/>
        <w:gridCol w:w="961"/>
      </w:tblGrid>
      <w:tr w:rsidR="007E718B" w:rsidRPr="00DD24DC" w14:paraId="1B3909C4" w14:textId="77777777" w:rsidTr="00E352EB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5BE75101" w14:textId="77777777" w:rsidR="007E718B" w:rsidRPr="00DD24DC" w:rsidRDefault="007E718B" w:rsidP="00E352E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3B029805" w14:textId="2FB2412F" w:rsidR="007E718B" w:rsidRPr="0046323B" w:rsidRDefault="007E718B" w:rsidP="007E7E3A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D24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4797" w:type="dxa"/>
            <w:gridSpan w:val="8"/>
            <w:vAlign w:val="bottom"/>
          </w:tcPr>
          <w:p w14:paraId="6D8ED2C7" w14:textId="77777777" w:rsidR="007E718B" w:rsidRPr="00DD24DC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7E718B" w:rsidRPr="00DD24DC" w14:paraId="1605A96A" w14:textId="77777777" w:rsidTr="00E352EB">
        <w:trPr>
          <w:trHeight w:val="800"/>
        </w:trPr>
        <w:tc>
          <w:tcPr>
            <w:tcW w:w="2610" w:type="dxa"/>
            <w:vMerge w:val="restart"/>
            <w:shd w:val="clear" w:color="auto" w:fill="auto"/>
            <w:vAlign w:val="bottom"/>
          </w:tcPr>
          <w:p w14:paraId="76386636" w14:textId="77777777" w:rsidR="007E718B" w:rsidRPr="00DD24DC" w:rsidRDefault="007E718B" w:rsidP="00E352E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vMerge w:val="restart"/>
            <w:vAlign w:val="bottom"/>
          </w:tcPr>
          <w:p w14:paraId="6CB626CB" w14:textId="77777777" w:rsidR="007E718B" w:rsidRPr="00DD24DC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Pr="00DD24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4797" w:type="dxa"/>
            <w:gridSpan w:val="8"/>
            <w:vAlign w:val="center"/>
          </w:tcPr>
          <w:p w14:paraId="22FB1948" w14:textId="77777777" w:rsidR="007E718B" w:rsidRPr="00DD24DC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D24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E718B" w:rsidRPr="00DD24DC" w14:paraId="1F1E6104" w14:textId="77777777" w:rsidTr="00E352EB">
        <w:trPr>
          <w:trHeight w:val="410"/>
        </w:trPr>
        <w:tc>
          <w:tcPr>
            <w:tcW w:w="2610" w:type="dxa"/>
            <w:vMerge/>
            <w:shd w:val="clear" w:color="auto" w:fill="auto"/>
            <w:vAlign w:val="bottom"/>
          </w:tcPr>
          <w:p w14:paraId="7240FB35" w14:textId="77777777" w:rsidR="007E718B" w:rsidRPr="00DD24DC" w:rsidRDefault="007E718B" w:rsidP="00E352E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vMerge/>
            <w:vAlign w:val="bottom"/>
          </w:tcPr>
          <w:p w14:paraId="41F206D5" w14:textId="77777777" w:rsidR="007E718B" w:rsidRPr="00DD24DC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7CFCE67A" w14:textId="77777777" w:rsidR="007E718B" w:rsidRPr="00DD24DC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D22D301" w14:textId="77777777" w:rsidR="007E718B" w:rsidRPr="00DD24DC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DD24DC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0C058A6F" w14:textId="77777777" w:rsidR="007E718B" w:rsidRPr="00DD24DC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B9C7939" w14:textId="77777777" w:rsidR="007E718B" w:rsidRPr="00DD24DC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DD24DC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4CE362B0" w14:textId="77777777" w:rsidR="007E718B" w:rsidRPr="00DD24DC" w:rsidRDefault="007E718B" w:rsidP="00E352E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4A4DD1C1" w14:textId="77777777" w:rsidR="007E718B" w:rsidRPr="00DD24DC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DD24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3</w:t>
            </w:r>
          </w:p>
        </w:tc>
        <w:tc>
          <w:tcPr>
            <w:tcW w:w="270" w:type="dxa"/>
          </w:tcPr>
          <w:p w14:paraId="2674AE75" w14:textId="77777777" w:rsidR="007E718B" w:rsidRPr="00DD24DC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65559412" w14:textId="77777777" w:rsidR="007E718B" w:rsidRPr="00DD24DC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E718B" w:rsidRPr="00DD24DC" w14:paraId="48B12295" w14:textId="77777777" w:rsidTr="00E352EB">
        <w:trPr>
          <w:trHeight w:val="261"/>
        </w:trPr>
        <w:tc>
          <w:tcPr>
            <w:tcW w:w="2610" w:type="dxa"/>
            <w:shd w:val="clear" w:color="auto" w:fill="auto"/>
          </w:tcPr>
          <w:p w14:paraId="6B7C8E33" w14:textId="77777777" w:rsidR="007E718B" w:rsidRPr="00DD24DC" w:rsidRDefault="007E718B" w:rsidP="00E352EB">
            <w:pPr>
              <w:spacing w:line="240" w:lineRule="auto"/>
              <w:ind w:left="528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97" w:type="dxa"/>
            <w:gridSpan w:val="9"/>
          </w:tcPr>
          <w:p w14:paraId="246819C3" w14:textId="77777777" w:rsidR="007E718B" w:rsidRPr="00DD24DC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D24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DD24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DD24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D3B3F" w:rsidRPr="00DD24DC" w14:paraId="54ADFFED" w14:textId="77777777" w:rsidTr="00E352EB">
        <w:trPr>
          <w:trHeight w:val="261"/>
        </w:trPr>
        <w:tc>
          <w:tcPr>
            <w:tcW w:w="2610" w:type="dxa"/>
            <w:shd w:val="clear" w:color="auto" w:fill="auto"/>
          </w:tcPr>
          <w:p w14:paraId="4E8898AD" w14:textId="50CB36E9" w:rsidR="006D3B3F" w:rsidRPr="00DD24DC" w:rsidRDefault="006D3B3F" w:rsidP="006D3B3F">
            <w:pPr>
              <w:spacing w:line="240" w:lineRule="auto"/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90546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1</w:t>
            </w:r>
            <w:r w:rsidRPr="00790546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0" w:type="dxa"/>
          </w:tcPr>
          <w:p w14:paraId="695609EC" w14:textId="77777777" w:rsidR="006D3B3F" w:rsidRPr="00DD24DC" w:rsidRDefault="006D3B3F" w:rsidP="006D3B3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C7A436" w14:textId="77777777" w:rsidR="006D3B3F" w:rsidRPr="00DD24DC" w:rsidRDefault="006D3B3F" w:rsidP="006D3B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F380AA" w14:textId="77777777" w:rsidR="006D3B3F" w:rsidRPr="00DD24DC" w:rsidRDefault="006D3B3F" w:rsidP="006D3B3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9BB374" w14:textId="77777777" w:rsidR="006D3B3F" w:rsidRPr="00DD24DC" w:rsidRDefault="006D3B3F" w:rsidP="006D3B3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9403DBC" w14:textId="77777777" w:rsidR="006D3B3F" w:rsidRPr="00DD24DC" w:rsidRDefault="006D3B3F" w:rsidP="006D3B3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8D31E9" w14:textId="77777777" w:rsidR="006D3B3F" w:rsidRPr="00DD24DC" w:rsidRDefault="006D3B3F" w:rsidP="006D3B3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3C07E9B" w14:textId="77777777" w:rsidR="006D3B3F" w:rsidRPr="00DD24DC" w:rsidRDefault="006D3B3F" w:rsidP="006D3B3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C5B450" w14:textId="77777777" w:rsidR="006D3B3F" w:rsidRPr="00DD24DC" w:rsidRDefault="006D3B3F" w:rsidP="006D3B3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</w:tcPr>
          <w:p w14:paraId="5DA316C9" w14:textId="77777777" w:rsidR="006D3B3F" w:rsidRPr="00DD24DC" w:rsidRDefault="006D3B3F" w:rsidP="006D3B3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718B" w:rsidRPr="00DD24DC" w14:paraId="7838A468" w14:textId="77777777" w:rsidTr="00E352EB">
        <w:trPr>
          <w:trHeight w:val="261"/>
        </w:trPr>
        <w:tc>
          <w:tcPr>
            <w:tcW w:w="2610" w:type="dxa"/>
            <w:shd w:val="clear" w:color="auto" w:fill="auto"/>
          </w:tcPr>
          <w:p w14:paraId="323FF7F2" w14:textId="77777777" w:rsidR="007E718B" w:rsidRPr="00DD24DC" w:rsidRDefault="007E718B" w:rsidP="00E352EB">
            <w:pPr>
              <w:spacing w:line="240" w:lineRule="auto"/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00" w:type="dxa"/>
          </w:tcPr>
          <w:p w14:paraId="5B17D861" w14:textId="77777777" w:rsidR="007E718B" w:rsidRPr="00DD24DC" w:rsidRDefault="007E718B" w:rsidP="00E352E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D4D66F" w14:textId="77777777" w:rsidR="007E718B" w:rsidRPr="00DD24DC" w:rsidRDefault="007E718B" w:rsidP="00E352E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3327F5" w14:textId="77777777" w:rsidR="007E718B" w:rsidRPr="00DD24DC" w:rsidRDefault="007E718B" w:rsidP="00E352E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90AE5B" w14:textId="77777777" w:rsidR="007E718B" w:rsidRPr="00DD24DC" w:rsidRDefault="007E718B" w:rsidP="00E352E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67DB66C" w14:textId="77777777" w:rsidR="007E718B" w:rsidRPr="00DD24DC" w:rsidRDefault="007E718B" w:rsidP="00E352E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CC0D27" w14:textId="77777777" w:rsidR="007E718B" w:rsidRPr="00DD24DC" w:rsidRDefault="007E718B" w:rsidP="00E352E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2214251" w14:textId="77777777" w:rsidR="007E718B" w:rsidRPr="00DD24DC" w:rsidRDefault="007E718B" w:rsidP="00E352E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FA23A0" w14:textId="77777777" w:rsidR="007E718B" w:rsidRPr="00DD24DC" w:rsidRDefault="007E718B" w:rsidP="00E352E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</w:tcPr>
          <w:p w14:paraId="173570E4" w14:textId="77777777" w:rsidR="007E718B" w:rsidRPr="00DD24DC" w:rsidRDefault="007E718B" w:rsidP="00E352E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718B" w:rsidRPr="00DD24DC" w14:paraId="09F45461" w14:textId="77777777" w:rsidTr="00E352EB">
        <w:trPr>
          <w:trHeight w:val="261"/>
        </w:trPr>
        <w:tc>
          <w:tcPr>
            <w:tcW w:w="2610" w:type="dxa"/>
            <w:shd w:val="clear" w:color="auto" w:fill="auto"/>
          </w:tcPr>
          <w:p w14:paraId="30081D5C" w14:textId="77777777" w:rsidR="007E718B" w:rsidRPr="00DD24DC" w:rsidRDefault="007E718B" w:rsidP="00E352EB">
            <w:pPr>
              <w:tabs>
                <w:tab w:val="decimal" w:pos="510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หน่วยลงทุนในตราสารหนี้</w:t>
            </w:r>
          </w:p>
        </w:tc>
        <w:tc>
          <w:tcPr>
            <w:tcW w:w="1800" w:type="dxa"/>
          </w:tcPr>
          <w:p w14:paraId="425B201F" w14:textId="0285C7A9" w:rsidR="007E718B" w:rsidRPr="00731F1B" w:rsidRDefault="00731F1B" w:rsidP="00E352EB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31F1B">
              <w:rPr>
                <w:rFonts w:asciiTheme="majorBidi" w:hAnsiTheme="majorBidi" w:cstheme="majorBidi"/>
                <w:sz w:val="30"/>
                <w:szCs w:val="30"/>
              </w:rPr>
              <w:t>51,601</w:t>
            </w:r>
          </w:p>
        </w:tc>
        <w:tc>
          <w:tcPr>
            <w:tcW w:w="236" w:type="dxa"/>
          </w:tcPr>
          <w:p w14:paraId="3CEC2CF7" w14:textId="77777777" w:rsidR="007E718B" w:rsidRPr="00DD24DC" w:rsidRDefault="007E718B" w:rsidP="00E352EB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B85C231" w14:textId="6335773E" w:rsidR="007E718B" w:rsidRPr="00DD24DC" w:rsidRDefault="00731F1B" w:rsidP="00E352EB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577B00F" w14:textId="77777777" w:rsidR="007E718B" w:rsidRPr="00DD24DC" w:rsidRDefault="007E718B" w:rsidP="00E352EB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BAA1C9F" w14:textId="5B4F139C" w:rsidR="007E718B" w:rsidRPr="00DD24DC" w:rsidRDefault="00731F1B" w:rsidP="00E352EB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31F1B">
              <w:rPr>
                <w:rFonts w:asciiTheme="majorBidi" w:hAnsiTheme="majorBidi" w:cstheme="majorBidi"/>
                <w:sz w:val="30"/>
                <w:szCs w:val="30"/>
              </w:rPr>
              <w:t>51,601</w:t>
            </w:r>
          </w:p>
        </w:tc>
        <w:tc>
          <w:tcPr>
            <w:tcW w:w="270" w:type="dxa"/>
            <w:vAlign w:val="bottom"/>
          </w:tcPr>
          <w:p w14:paraId="0818CC31" w14:textId="77777777" w:rsidR="007E718B" w:rsidRPr="00DD24DC" w:rsidRDefault="007E718B" w:rsidP="00E352EB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A5E31C4" w14:textId="152C61FD" w:rsidR="007E718B" w:rsidRPr="00DD24DC" w:rsidRDefault="00731F1B" w:rsidP="00E352EB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AA80E5C" w14:textId="77777777" w:rsidR="007E718B" w:rsidRPr="00DD24DC" w:rsidRDefault="007E718B" w:rsidP="00E352EB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2C3BB750" w14:textId="17FEB832" w:rsidR="007E718B" w:rsidRPr="00DD24DC" w:rsidRDefault="00731F1B" w:rsidP="00E352EB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31F1B">
              <w:rPr>
                <w:rFonts w:asciiTheme="majorBidi" w:hAnsiTheme="majorBidi" w:cstheme="majorBidi"/>
                <w:sz w:val="30"/>
                <w:szCs w:val="30"/>
              </w:rPr>
              <w:t>51,601</w:t>
            </w:r>
          </w:p>
        </w:tc>
      </w:tr>
      <w:tr w:rsidR="007E718B" w:rsidRPr="006D3B3F" w14:paraId="72AAC5AC" w14:textId="77777777" w:rsidTr="00E352EB">
        <w:trPr>
          <w:trHeight w:val="261"/>
        </w:trPr>
        <w:tc>
          <w:tcPr>
            <w:tcW w:w="2610" w:type="dxa"/>
            <w:shd w:val="clear" w:color="auto" w:fill="auto"/>
          </w:tcPr>
          <w:p w14:paraId="7D55B852" w14:textId="77777777" w:rsidR="007E718B" w:rsidRPr="006D3B3F" w:rsidRDefault="007E718B" w:rsidP="00E352EB">
            <w:pPr>
              <w:spacing w:line="240" w:lineRule="auto"/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800" w:type="dxa"/>
          </w:tcPr>
          <w:p w14:paraId="5C8D0CA3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2A2AA3F4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40E0A035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46EDF8F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2C831D4F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D08278E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7CE253D7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1B75678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1" w:type="dxa"/>
            <w:shd w:val="clear" w:color="auto" w:fill="auto"/>
          </w:tcPr>
          <w:p w14:paraId="417CFAB5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E718B" w:rsidRPr="00DD5C89" w14:paraId="28CDBCE3" w14:textId="77777777" w:rsidTr="00E352EB">
        <w:trPr>
          <w:trHeight w:val="261"/>
        </w:trPr>
        <w:tc>
          <w:tcPr>
            <w:tcW w:w="2610" w:type="dxa"/>
            <w:shd w:val="clear" w:color="auto" w:fill="auto"/>
          </w:tcPr>
          <w:p w14:paraId="1C6E421C" w14:textId="53D1B726" w:rsidR="007E718B" w:rsidRPr="009464A6" w:rsidRDefault="007E718B" w:rsidP="00E352EB">
            <w:pPr>
              <w:spacing w:line="240" w:lineRule="auto"/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D3B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00" w:type="dxa"/>
          </w:tcPr>
          <w:p w14:paraId="4CEAF1EE" w14:textId="77777777" w:rsidR="007E718B" w:rsidRPr="00DD5C89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50156B" w14:textId="77777777" w:rsidR="007E718B" w:rsidRPr="00DD5C89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52A188" w14:textId="77777777" w:rsidR="007E718B" w:rsidRPr="00DD5C89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0BBB65" w14:textId="77777777" w:rsidR="007E718B" w:rsidRPr="00DD5C89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520D521" w14:textId="77777777" w:rsidR="007E718B" w:rsidRPr="00DD5C89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9D18C0" w14:textId="77777777" w:rsidR="007E718B" w:rsidRPr="00DD5C89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0CB3559" w14:textId="77777777" w:rsidR="007E718B" w:rsidRPr="00DD5C89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CA68A2" w14:textId="77777777" w:rsidR="007E718B" w:rsidRPr="00DD5C89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</w:tcPr>
          <w:p w14:paraId="561CC566" w14:textId="77777777" w:rsidR="007E718B" w:rsidRPr="00DD5C89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718B" w:rsidRPr="00DD5C89" w14:paraId="55C4FD8E" w14:textId="77777777" w:rsidTr="00E352EB">
        <w:trPr>
          <w:trHeight w:val="261"/>
        </w:trPr>
        <w:tc>
          <w:tcPr>
            <w:tcW w:w="2610" w:type="dxa"/>
            <w:shd w:val="clear" w:color="auto" w:fill="auto"/>
          </w:tcPr>
          <w:p w14:paraId="77D41A57" w14:textId="77777777" w:rsidR="007E718B" w:rsidRPr="009464A6" w:rsidRDefault="007E718B" w:rsidP="00E352EB">
            <w:pPr>
              <w:spacing w:line="240" w:lineRule="auto"/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464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00" w:type="dxa"/>
          </w:tcPr>
          <w:p w14:paraId="1F037F8E" w14:textId="77777777" w:rsidR="007E718B" w:rsidRPr="00DD5C89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413F7A" w14:textId="77777777" w:rsidR="007E718B" w:rsidRPr="00DD5C89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2D23CE" w14:textId="77777777" w:rsidR="007E718B" w:rsidRPr="00DD5C89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C372AB" w14:textId="77777777" w:rsidR="007E718B" w:rsidRPr="00DD5C89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1130C58" w14:textId="77777777" w:rsidR="007E718B" w:rsidRPr="00DD5C89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CD807C" w14:textId="77777777" w:rsidR="007E718B" w:rsidRPr="00DD5C89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0C6D9E9" w14:textId="77777777" w:rsidR="007E718B" w:rsidRPr="00DD5C89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A2705B" w14:textId="77777777" w:rsidR="007E718B" w:rsidRPr="00DD5C89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</w:tcPr>
          <w:p w14:paraId="7DBCF9B8" w14:textId="77777777" w:rsidR="007E718B" w:rsidRPr="00DD5C89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718B" w:rsidRPr="00DD5C89" w14:paraId="11827EC1" w14:textId="77777777" w:rsidTr="00E352EB">
        <w:trPr>
          <w:trHeight w:val="261"/>
        </w:trPr>
        <w:tc>
          <w:tcPr>
            <w:tcW w:w="2610" w:type="dxa"/>
            <w:shd w:val="clear" w:color="auto" w:fill="auto"/>
          </w:tcPr>
          <w:p w14:paraId="01401837" w14:textId="77777777" w:rsidR="007E718B" w:rsidRPr="009464A6" w:rsidRDefault="007E718B" w:rsidP="00E352EB">
            <w:pPr>
              <w:tabs>
                <w:tab w:val="decimal" w:pos="510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464A6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หน่วยลงทุนในตราสารหนี้</w:t>
            </w:r>
          </w:p>
        </w:tc>
        <w:tc>
          <w:tcPr>
            <w:tcW w:w="1800" w:type="dxa"/>
          </w:tcPr>
          <w:p w14:paraId="12EDB17A" w14:textId="7D42028C" w:rsidR="007E718B" w:rsidRPr="00DD5C89" w:rsidRDefault="006D3B3F" w:rsidP="00E352EB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51,468</w:t>
            </w:r>
          </w:p>
        </w:tc>
        <w:tc>
          <w:tcPr>
            <w:tcW w:w="236" w:type="dxa"/>
          </w:tcPr>
          <w:p w14:paraId="43BE5157" w14:textId="77777777" w:rsidR="007E718B" w:rsidRPr="00DD5C89" w:rsidRDefault="007E718B" w:rsidP="00E352EB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7434889" w14:textId="6868ABFE" w:rsidR="007E718B" w:rsidRPr="00DD5C89" w:rsidRDefault="006D3B3F" w:rsidP="00E352EB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B42B4B1" w14:textId="77777777" w:rsidR="007E718B" w:rsidRPr="00DD5C89" w:rsidRDefault="007E718B" w:rsidP="00E352EB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91ACD21" w14:textId="267769EF" w:rsidR="007E718B" w:rsidRPr="00DD5C89" w:rsidRDefault="006D3B3F" w:rsidP="00E352EB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51,468</w:t>
            </w:r>
          </w:p>
        </w:tc>
        <w:tc>
          <w:tcPr>
            <w:tcW w:w="270" w:type="dxa"/>
            <w:vAlign w:val="bottom"/>
          </w:tcPr>
          <w:p w14:paraId="143C5B4F" w14:textId="77777777" w:rsidR="007E718B" w:rsidRPr="00DD5C89" w:rsidRDefault="007E718B" w:rsidP="00E352EB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A87A3F6" w14:textId="4E27BC55" w:rsidR="007E718B" w:rsidRPr="00DD5C89" w:rsidRDefault="006D3B3F" w:rsidP="00E352EB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0AA1265" w14:textId="77777777" w:rsidR="007E718B" w:rsidRPr="00DD5C89" w:rsidRDefault="007E718B" w:rsidP="00E352EB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47909A76" w14:textId="76D8C7FF" w:rsidR="007E718B" w:rsidRPr="00DD5C89" w:rsidRDefault="006D3B3F" w:rsidP="00E352EB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51,468</w:t>
            </w:r>
          </w:p>
        </w:tc>
      </w:tr>
    </w:tbl>
    <w:p w14:paraId="42C3DC15" w14:textId="77777777" w:rsidR="007E718B" w:rsidRPr="006D3B3F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D3B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6EDEF415" w14:textId="77777777" w:rsidR="007E718B" w:rsidRPr="006D3B3F" w:rsidRDefault="007E718B" w:rsidP="007E71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A46BD64" w14:textId="77777777" w:rsidR="007E718B" w:rsidRPr="006D3B3F" w:rsidRDefault="007E718B" w:rsidP="007E71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D3B3F">
        <w:rPr>
          <w:rFonts w:asciiTheme="majorBidi" w:hAnsiTheme="majorBidi" w:cstheme="majorBidi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6D3B3F">
        <w:rPr>
          <w:rFonts w:asciiTheme="majorBidi" w:hAnsiTheme="majorBidi" w:cstheme="majorBidi"/>
          <w:sz w:val="30"/>
          <w:szCs w:val="30"/>
        </w:rPr>
        <w:t xml:space="preserve"> </w:t>
      </w:r>
      <w:r w:rsidRPr="006D3B3F">
        <w:rPr>
          <w:rFonts w:asciiTheme="majorBidi" w:hAnsiTheme="majorBidi" w:cstheme="majorBidi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6D3B3F" w:rsidDel="005B6E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D3B3F">
        <w:rPr>
          <w:rFonts w:asciiTheme="majorBidi" w:hAnsiTheme="majorBidi" w:cstheme="majorBidi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06DC9799" w14:textId="77777777" w:rsidR="007E718B" w:rsidRPr="006D3B3F" w:rsidRDefault="007E718B" w:rsidP="007E71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990"/>
        <w:gridCol w:w="181"/>
        <w:gridCol w:w="1260"/>
        <w:gridCol w:w="180"/>
        <w:gridCol w:w="1260"/>
      </w:tblGrid>
      <w:tr w:rsidR="007E718B" w:rsidRPr="006D3B3F" w14:paraId="0652557D" w14:textId="77777777" w:rsidTr="00E352EB">
        <w:trPr>
          <w:cantSplit/>
          <w:tblHeader/>
        </w:trPr>
        <w:tc>
          <w:tcPr>
            <w:tcW w:w="5310" w:type="dxa"/>
            <w:vAlign w:val="bottom"/>
          </w:tcPr>
          <w:p w14:paraId="57B07C35" w14:textId="77777777" w:rsidR="007E718B" w:rsidRPr="006D3B3F" w:rsidRDefault="007E718B" w:rsidP="00E352E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99DCDD" w14:textId="77777777" w:rsidR="007E718B" w:rsidRPr="006D3B3F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bidi="th-TH"/>
              </w:rPr>
            </w:pPr>
          </w:p>
          <w:p w14:paraId="31BADB6F" w14:textId="77777777" w:rsidR="007E718B" w:rsidRPr="006D3B3F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6D3B3F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1" w:type="dxa"/>
          </w:tcPr>
          <w:p w14:paraId="6881004C" w14:textId="77777777" w:rsidR="007E718B" w:rsidRPr="006D3B3F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7F54EAF" w14:textId="7B8624D6" w:rsidR="007E718B" w:rsidRPr="006D3B3F" w:rsidRDefault="006D3B3F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6D3B3F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31 </w:t>
            </w:r>
            <w:r w:rsidRPr="006D3B3F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มีนาคม</w:t>
            </w:r>
            <w:r w:rsidR="007E718B" w:rsidRPr="006D3B3F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 w:rsidR="007E718B" w:rsidRPr="006D3B3F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Pr="006D3B3F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58D858B4" w14:textId="77777777" w:rsidR="007E718B" w:rsidRPr="006D3B3F" w:rsidRDefault="007E718B" w:rsidP="00E352E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CFD604" w14:textId="0D0ABA82" w:rsidR="007E718B" w:rsidRPr="006D3B3F" w:rsidRDefault="007E718B" w:rsidP="00E352E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6D3B3F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6D3B3F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6D3B3F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 w:rsidR="006D3B3F" w:rsidRPr="006D3B3F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5</w:t>
            </w:r>
          </w:p>
        </w:tc>
      </w:tr>
      <w:tr w:rsidR="007E718B" w:rsidRPr="006D3B3F" w14:paraId="45D295FD" w14:textId="77777777" w:rsidTr="00E352EB">
        <w:trPr>
          <w:cantSplit/>
          <w:tblHeader/>
        </w:trPr>
        <w:tc>
          <w:tcPr>
            <w:tcW w:w="5310" w:type="dxa"/>
            <w:vAlign w:val="bottom"/>
            <w:hideMark/>
          </w:tcPr>
          <w:p w14:paraId="1FA63D9B" w14:textId="77777777" w:rsidR="007E718B" w:rsidRPr="006D3B3F" w:rsidRDefault="007E718B" w:rsidP="00E352E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479628B1" w14:textId="77777777" w:rsidR="007E718B" w:rsidRPr="006D3B3F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66A3EFC8" w14:textId="77777777" w:rsidR="007E718B" w:rsidRPr="006D3B3F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3A32B18F" w14:textId="77777777" w:rsidR="007E718B" w:rsidRPr="006D3B3F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D3B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718B" w:rsidRPr="006D3B3F" w14:paraId="001B86C0" w14:textId="77777777" w:rsidTr="00E352EB">
        <w:trPr>
          <w:cantSplit/>
        </w:trPr>
        <w:tc>
          <w:tcPr>
            <w:tcW w:w="5310" w:type="dxa"/>
          </w:tcPr>
          <w:p w14:paraId="3AD0D8FC" w14:textId="77777777" w:rsidR="007E718B" w:rsidRPr="006D3B3F" w:rsidRDefault="007E718B" w:rsidP="00E352E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D3B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79211FB9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06CAF6CB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36A8384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8443A85" w14:textId="77777777" w:rsidR="007E718B" w:rsidRPr="006D3B3F" w:rsidRDefault="007E718B" w:rsidP="00E352E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85B272" w14:textId="77777777" w:rsidR="007E718B" w:rsidRPr="006D3B3F" w:rsidRDefault="007E718B" w:rsidP="00E352E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E718B" w:rsidRPr="006D3B3F" w14:paraId="34F17A03" w14:textId="77777777" w:rsidTr="00E352EB">
        <w:trPr>
          <w:cantSplit/>
        </w:trPr>
        <w:tc>
          <w:tcPr>
            <w:tcW w:w="5310" w:type="dxa"/>
          </w:tcPr>
          <w:p w14:paraId="3B0D243B" w14:textId="77777777" w:rsidR="007E718B" w:rsidRPr="006D3B3F" w:rsidRDefault="007E718B" w:rsidP="00E352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B3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90" w:type="dxa"/>
          </w:tcPr>
          <w:p w14:paraId="0233B2EC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D3B3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1" w:type="dxa"/>
          </w:tcPr>
          <w:p w14:paraId="1463AE2D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F1DAECB" w14:textId="6181A137" w:rsidR="007E718B" w:rsidRPr="006D3B3F" w:rsidRDefault="0003421D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42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74,961</w:t>
            </w:r>
          </w:p>
        </w:tc>
        <w:tc>
          <w:tcPr>
            <w:tcW w:w="180" w:type="dxa"/>
          </w:tcPr>
          <w:p w14:paraId="40C7864D" w14:textId="77777777" w:rsidR="007E718B" w:rsidRPr="006D3B3F" w:rsidRDefault="007E718B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17808AC" w14:textId="28EA9A15" w:rsidR="007E718B" w:rsidRPr="006D3B3F" w:rsidRDefault="00857944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60,925</w:t>
            </w:r>
          </w:p>
        </w:tc>
      </w:tr>
      <w:tr w:rsidR="007E718B" w:rsidRPr="006D3B3F" w14:paraId="2E9FF50E" w14:textId="77777777" w:rsidTr="00E352EB">
        <w:trPr>
          <w:cantSplit/>
          <w:trHeight w:hRule="exact" w:val="389"/>
        </w:trPr>
        <w:tc>
          <w:tcPr>
            <w:tcW w:w="5310" w:type="dxa"/>
          </w:tcPr>
          <w:p w14:paraId="2EE2A287" w14:textId="77777777" w:rsidR="007E718B" w:rsidRPr="006D3B3F" w:rsidRDefault="007E718B" w:rsidP="00E352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781DBED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5BDEE67E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13D4FFC" w14:textId="77777777" w:rsidR="007E718B" w:rsidRPr="006D3B3F" w:rsidRDefault="007E718B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83232B6" w14:textId="77777777" w:rsidR="007E718B" w:rsidRPr="006D3B3F" w:rsidRDefault="007E718B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D06ADA" w14:textId="77777777" w:rsidR="007E718B" w:rsidRPr="006D3B3F" w:rsidRDefault="007E718B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718B" w:rsidRPr="006D3B3F" w14:paraId="260A6A9A" w14:textId="77777777" w:rsidTr="00E352EB">
        <w:trPr>
          <w:cantSplit/>
        </w:trPr>
        <w:tc>
          <w:tcPr>
            <w:tcW w:w="5310" w:type="dxa"/>
          </w:tcPr>
          <w:p w14:paraId="4988D4FB" w14:textId="77777777" w:rsidR="007E718B" w:rsidRPr="006D3B3F" w:rsidRDefault="007E718B" w:rsidP="00E352E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3B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กิจการอื่น ๆ </w:t>
            </w:r>
          </w:p>
        </w:tc>
        <w:tc>
          <w:tcPr>
            <w:tcW w:w="990" w:type="dxa"/>
          </w:tcPr>
          <w:p w14:paraId="215F722F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65AC361C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AA4C37D" w14:textId="77777777" w:rsidR="007E718B" w:rsidRPr="006D3B3F" w:rsidRDefault="007E718B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DEC5ACB" w14:textId="77777777" w:rsidR="007E718B" w:rsidRPr="006D3B3F" w:rsidRDefault="007E718B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63E30E" w14:textId="77777777" w:rsidR="007E718B" w:rsidRPr="006D3B3F" w:rsidRDefault="007E718B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E718B" w:rsidRPr="006D3B3F" w14:paraId="4F161418" w14:textId="77777777" w:rsidTr="00E352EB">
        <w:trPr>
          <w:cantSplit/>
        </w:trPr>
        <w:tc>
          <w:tcPr>
            <w:tcW w:w="5310" w:type="dxa"/>
            <w:hideMark/>
          </w:tcPr>
          <w:p w14:paraId="78A8599A" w14:textId="77777777" w:rsidR="007E718B" w:rsidRPr="006D3B3F" w:rsidRDefault="007E718B" w:rsidP="00E352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D3B3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</w:tcPr>
          <w:p w14:paraId="6D8269F8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3F284734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7407654" w14:textId="3B1509B2" w:rsidR="007E718B" w:rsidRPr="006D3B3F" w:rsidRDefault="0003421D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42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889,200</w:t>
            </w:r>
          </w:p>
        </w:tc>
        <w:tc>
          <w:tcPr>
            <w:tcW w:w="180" w:type="dxa"/>
          </w:tcPr>
          <w:p w14:paraId="4F081F39" w14:textId="77777777" w:rsidR="007E718B" w:rsidRPr="006D3B3F" w:rsidRDefault="007E718B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5A2BC15" w14:textId="4626E590" w:rsidR="007E718B" w:rsidRPr="006D3B3F" w:rsidRDefault="00857944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826,894</w:t>
            </w:r>
          </w:p>
        </w:tc>
      </w:tr>
      <w:tr w:rsidR="007E718B" w:rsidRPr="006D3B3F" w14:paraId="7DD117F2" w14:textId="77777777" w:rsidTr="00E352EB">
        <w:trPr>
          <w:cantSplit/>
        </w:trPr>
        <w:tc>
          <w:tcPr>
            <w:tcW w:w="5310" w:type="dxa"/>
            <w:hideMark/>
          </w:tcPr>
          <w:p w14:paraId="1D0DCBD7" w14:textId="77777777" w:rsidR="007E718B" w:rsidRPr="006D3B3F" w:rsidRDefault="007E718B" w:rsidP="00E352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D3B3F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90" w:type="dxa"/>
          </w:tcPr>
          <w:p w14:paraId="3551B8E5" w14:textId="77777777" w:rsidR="007E718B" w:rsidRPr="006D3B3F" w:rsidRDefault="007E718B" w:rsidP="00E352E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1B2EEF1A" w14:textId="77777777" w:rsidR="007E718B" w:rsidRPr="006D3B3F" w:rsidRDefault="007E718B" w:rsidP="00E352E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977DFA" w14:textId="77777777" w:rsidR="007E718B" w:rsidRPr="006D3B3F" w:rsidRDefault="007E718B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8C8CF3D" w14:textId="77777777" w:rsidR="007E718B" w:rsidRPr="006D3B3F" w:rsidRDefault="007E718B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AC334E6" w14:textId="77777777" w:rsidR="007E718B" w:rsidRPr="006D3B3F" w:rsidRDefault="007E718B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3421D" w:rsidRPr="006D3B3F" w14:paraId="16AFEFB6" w14:textId="77777777" w:rsidTr="00E352EB">
        <w:trPr>
          <w:cantSplit/>
        </w:trPr>
        <w:tc>
          <w:tcPr>
            <w:tcW w:w="5310" w:type="dxa"/>
          </w:tcPr>
          <w:p w14:paraId="59908830" w14:textId="77777777" w:rsidR="0003421D" w:rsidRPr="006D3B3F" w:rsidRDefault="0003421D" w:rsidP="0003421D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D3B3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D3B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6D3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 </w:t>
            </w:r>
            <w:r w:rsidRPr="006D3B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990" w:type="dxa"/>
          </w:tcPr>
          <w:p w14:paraId="18C57B39" w14:textId="77777777" w:rsidR="0003421D" w:rsidRPr="006D3B3F" w:rsidRDefault="0003421D" w:rsidP="0003421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6B14EEC1" w14:textId="77777777" w:rsidR="0003421D" w:rsidRPr="006D3B3F" w:rsidRDefault="0003421D" w:rsidP="0003421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185308" w14:textId="30691304" w:rsidR="0003421D" w:rsidRPr="006D3B3F" w:rsidRDefault="0003421D" w:rsidP="0003421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42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177,158</w:t>
            </w:r>
          </w:p>
        </w:tc>
        <w:tc>
          <w:tcPr>
            <w:tcW w:w="180" w:type="dxa"/>
          </w:tcPr>
          <w:p w14:paraId="4936298E" w14:textId="77777777" w:rsidR="0003421D" w:rsidRPr="006D3B3F" w:rsidRDefault="0003421D" w:rsidP="0003421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DE509A6" w14:textId="5E99376D" w:rsidR="0003421D" w:rsidRPr="006D3B3F" w:rsidRDefault="0003421D" w:rsidP="0003421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201,579</w:t>
            </w:r>
          </w:p>
        </w:tc>
      </w:tr>
      <w:tr w:rsidR="0003421D" w:rsidRPr="006D3B3F" w14:paraId="28EC87DB" w14:textId="77777777" w:rsidTr="00E352EB">
        <w:trPr>
          <w:cantSplit/>
        </w:trPr>
        <w:tc>
          <w:tcPr>
            <w:tcW w:w="5310" w:type="dxa"/>
            <w:hideMark/>
          </w:tcPr>
          <w:p w14:paraId="768BDAC0" w14:textId="6EA61162" w:rsidR="0003421D" w:rsidRPr="006D3B3F" w:rsidRDefault="0003421D" w:rsidP="0003421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D3B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D3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3 - 6</w:t>
            </w:r>
            <w:r w:rsidRPr="006D3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6D3B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990" w:type="dxa"/>
          </w:tcPr>
          <w:p w14:paraId="6E53FC72" w14:textId="77777777" w:rsidR="0003421D" w:rsidRPr="006D3B3F" w:rsidRDefault="0003421D" w:rsidP="0003421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270895A1" w14:textId="77777777" w:rsidR="0003421D" w:rsidRPr="006D3B3F" w:rsidRDefault="0003421D" w:rsidP="0003421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6110D7" w14:textId="4A0B51C0" w:rsidR="0003421D" w:rsidRPr="006D3B3F" w:rsidRDefault="0003421D" w:rsidP="0003421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42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2,661</w:t>
            </w:r>
          </w:p>
        </w:tc>
        <w:tc>
          <w:tcPr>
            <w:tcW w:w="180" w:type="dxa"/>
          </w:tcPr>
          <w:p w14:paraId="19CFC94C" w14:textId="77777777" w:rsidR="0003421D" w:rsidRPr="006D3B3F" w:rsidRDefault="0003421D" w:rsidP="0003421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36A1D22" w14:textId="3722D627" w:rsidR="0003421D" w:rsidRPr="006D3B3F" w:rsidRDefault="0003421D" w:rsidP="0003421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</w:tr>
      <w:tr w:rsidR="007E718B" w:rsidRPr="006D3B3F" w14:paraId="2E338F6E" w14:textId="77777777" w:rsidTr="00E352EB">
        <w:trPr>
          <w:cantSplit/>
        </w:trPr>
        <w:tc>
          <w:tcPr>
            <w:tcW w:w="5310" w:type="dxa"/>
          </w:tcPr>
          <w:p w14:paraId="1524A29F" w14:textId="77777777" w:rsidR="007E718B" w:rsidRPr="006D3B3F" w:rsidRDefault="007E718B" w:rsidP="00E352EB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7F5ADF" w14:textId="77777777" w:rsidR="007E718B" w:rsidRPr="006D3B3F" w:rsidRDefault="007E718B" w:rsidP="00E352E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65CDDDD3" w14:textId="77777777" w:rsidR="007E718B" w:rsidRPr="006D3B3F" w:rsidRDefault="007E718B" w:rsidP="00E352E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C3C610" w14:textId="0A79F114" w:rsidR="007E718B" w:rsidRPr="006D3B3F" w:rsidRDefault="0003421D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342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1,069,019</w:t>
            </w:r>
          </w:p>
        </w:tc>
        <w:tc>
          <w:tcPr>
            <w:tcW w:w="180" w:type="dxa"/>
          </w:tcPr>
          <w:p w14:paraId="6292288E" w14:textId="77777777" w:rsidR="007E718B" w:rsidRPr="006D3B3F" w:rsidRDefault="007E718B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2ABA23" w14:textId="7CDA0345" w:rsidR="007E718B" w:rsidRPr="006D3B3F" w:rsidRDefault="00857944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1,028,535</w:t>
            </w:r>
          </w:p>
        </w:tc>
      </w:tr>
      <w:tr w:rsidR="007E718B" w:rsidRPr="006D3B3F" w14:paraId="76A476E3" w14:textId="77777777" w:rsidTr="00E352EB">
        <w:trPr>
          <w:cantSplit/>
        </w:trPr>
        <w:tc>
          <w:tcPr>
            <w:tcW w:w="5310" w:type="dxa"/>
            <w:hideMark/>
          </w:tcPr>
          <w:p w14:paraId="0B124A14" w14:textId="77777777" w:rsidR="007E718B" w:rsidRPr="006D3B3F" w:rsidRDefault="007E718B" w:rsidP="00E352E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3B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57B08FF2" w14:textId="77777777" w:rsidR="007E718B" w:rsidRPr="006D3B3F" w:rsidRDefault="007E718B" w:rsidP="00E352E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2B8F16F9" w14:textId="77777777" w:rsidR="007E718B" w:rsidRPr="006D3B3F" w:rsidRDefault="007E718B" w:rsidP="00E352E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71230D" w14:textId="59959E22" w:rsidR="007E718B" w:rsidRPr="006D3B3F" w:rsidRDefault="0003421D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342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1,143,980</w:t>
            </w:r>
          </w:p>
        </w:tc>
        <w:tc>
          <w:tcPr>
            <w:tcW w:w="180" w:type="dxa"/>
          </w:tcPr>
          <w:p w14:paraId="2E5A8656" w14:textId="77777777" w:rsidR="007E718B" w:rsidRPr="006D3B3F" w:rsidRDefault="007E718B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05833" w14:textId="4266CBA9" w:rsidR="007E718B" w:rsidRPr="006D3B3F" w:rsidRDefault="00857944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1,089,460</w:t>
            </w:r>
          </w:p>
        </w:tc>
      </w:tr>
    </w:tbl>
    <w:p w14:paraId="1E71E4EB" w14:textId="77777777" w:rsidR="007E718B" w:rsidRPr="006D3B3F" w:rsidRDefault="007E718B" w:rsidP="007E718B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267C7FE" w14:textId="77777777" w:rsidR="007E718B" w:rsidRPr="006D3B3F" w:rsidRDefault="007E718B" w:rsidP="007E71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6D3B3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32700CBA" w14:textId="77777777" w:rsidR="007E718B" w:rsidRPr="006D3B3F" w:rsidRDefault="007E718B" w:rsidP="007E718B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70"/>
        <w:gridCol w:w="1170"/>
      </w:tblGrid>
      <w:tr w:rsidR="007E718B" w:rsidRPr="006D3B3F" w14:paraId="7DA58E47" w14:textId="77777777" w:rsidTr="006D3B3F">
        <w:trPr>
          <w:tblHeader/>
        </w:trPr>
        <w:tc>
          <w:tcPr>
            <w:tcW w:w="6480" w:type="dxa"/>
            <w:vAlign w:val="bottom"/>
          </w:tcPr>
          <w:p w14:paraId="0FA510EB" w14:textId="77777777" w:rsidR="007E718B" w:rsidRPr="006D3B3F" w:rsidRDefault="007E718B" w:rsidP="00E352E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86B693" w14:textId="55310AD7" w:rsidR="007E718B" w:rsidRPr="006D3B3F" w:rsidRDefault="006D3B3F" w:rsidP="00E352EB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B3F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 xml:space="preserve">31 </w:t>
            </w:r>
            <w:r w:rsidRPr="006D3B3F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2D170FE0" w14:textId="77777777" w:rsidR="007E718B" w:rsidRPr="006D3B3F" w:rsidRDefault="007E718B" w:rsidP="00E352EB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C8E27C" w14:textId="77777777" w:rsidR="007E718B" w:rsidRPr="006D3B3F" w:rsidRDefault="007E718B" w:rsidP="00E352EB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3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6D3B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E718B" w:rsidRPr="006D3B3F" w14:paraId="50C7D4D4" w14:textId="77777777" w:rsidTr="006D3B3F">
        <w:trPr>
          <w:tblHeader/>
        </w:trPr>
        <w:tc>
          <w:tcPr>
            <w:tcW w:w="6480" w:type="dxa"/>
            <w:vAlign w:val="bottom"/>
          </w:tcPr>
          <w:p w14:paraId="535034D3" w14:textId="77777777" w:rsidR="007E718B" w:rsidRPr="006D3B3F" w:rsidRDefault="007E718B" w:rsidP="00E352E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076662" w14:textId="5E9A2E3E" w:rsidR="007E718B" w:rsidRPr="006D3B3F" w:rsidRDefault="006D3B3F" w:rsidP="00E352EB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3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01EF8E61" w14:textId="77777777" w:rsidR="007E718B" w:rsidRPr="006D3B3F" w:rsidRDefault="007E718B" w:rsidP="00E352EB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35CB5F" w14:textId="25EEB30F" w:rsidR="007E718B" w:rsidRPr="006D3B3F" w:rsidRDefault="006D3B3F" w:rsidP="00E352EB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3B3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E718B" w:rsidRPr="006D3B3F" w14:paraId="414B815F" w14:textId="77777777" w:rsidTr="006D3B3F">
        <w:trPr>
          <w:tblHeader/>
        </w:trPr>
        <w:tc>
          <w:tcPr>
            <w:tcW w:w="6480" w:type="dxa"/>
            <w:vAlign w:val="bottom"/>
          </w:tcPr>
          <w:p w14:paraId="1D3CA747" w14:textId="77777777" w:rsidR="007E718B" w:rsidRPr="006D3B3F" w:rsidRDefault="007E718B" w:rsidP="00E352EB">
            <w:pPr>
              <w:spacing w:line="240" w:lineRule="auto"/>
              <w:ind w:left="5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3AEA159A" w14:textId="77777777" w:rsidR="007E718B" w:rsidRPr="006D3B3F" w:rsidRDefault="007E718B" w:rsidP="00E352EB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D3B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718B" w:rsidRPr="006D3B3F" w14:paraId="4347F8D5" w14:textId="77777777" w:rsidTr="00E352EB">
        <w:tc>
          <w:tcPr>
            <w:tcW w:w="6480" w:type="dxa"/>
          </w:tcPr>
          <w:p w14:paraId="08AEFDD8" w14:textId="77777777" w:rsidR="007E718B" w:rsidRPr="006D3B3F" w:rsidRDefault="007E718B" w:rsidP="00E352EB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D3B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vAlign w:val="bottom"/>
          </w:tcPr>
          <w:p w14:paraId="3C4D0343" w14:textId="77777777" w:rsidR="007E718B" w:rsidRPr="006D3B3F" w:rsidRDefault="007E718B" w:rsidP="00E352EB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82F93A" w14:textId="77777777" w:rsidR="007E718B" w:rsidRPr="006D3B3F" w:rsidRDefault="007E718B" w:rsidP="00E352EB">
            <w:pPr>
              <w:tabs>
                <w:tab w:val="decimal" w:pos="1170"/>
              </w:tabs>
              <w:spacing w:line="240" w:lineRule="auto"/>
              <w:ind w:lef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A028BF" w14:textId="77777777" w:rsidR="007E718B" w:rsidRPr="006D3B3F" w:rsidRDefault="007E718B" w:rsidP="00E352EB">
            <w:pPr>
              <w:tabs>
                <w:tab w:val="decimal" w:pos="972"/>
              </w:tabs>
              <w:spacing w:line="240" w:lineRule="auto"/>
              <w:ind w:left="-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85420" w:rsidRPr="006D3B3F" w14:paraId="6A9A6A2D" w14:textId="77777777" w:rsidTr="00E352EB">
        <w:tc>
          <w:tcPr>
            <w:tcW w:w="6480" w:type="dxa"/>
          </w:tcPr>
          <w:p w14:paraId="3B21EE3A" w14:textId="52BC6F16" w:rsidR="00A85420" w:rsidRPr="006D3B3F" w:rsidRDefault="00A85420" w:rsidP="00A85420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260" w:type="dxa"/>
            <w:vAlign w:val="bottom"/>
          </w:tcPr>
          <w:p w14:paraId="1FBD01A9" w14:textId="77777777" w:rsidR="00A85420" w:rsidRPr="006D3B3F" w:rsidRDefault="00A85420" w:rsidP="00A85420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0F57B06" w14:textId="77777777" w:rsidR="00A85420" w:rsidRPr="006D3B3F" w:rsidRDefault="00A85420" w:rsidP="00A85420">
            <w:pPr>
              <w:tabs>
                <w:tab w:val="decimal" w:pos="1170"/>
              </w:tabs>
              <w:spacing w:line="240" w:lineRule="auto"/>
              <w:ind w:lef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7D6BB9" w14:textId="77777777" w:rsidR="00A85420" w:rsidRPr="006D3B3F" w:rsidRDefault="00A85420" w:rsidP="00A85420">
            <w:pPr>
              <w:tabs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5420" w:rsidRPr="006D3B3F" w14:paraId="584EE8F0" w14:textId="77777777" w:rsidTr="00E352EB">
        <w:tc>
          <w:tcPr>
            <w:tcW w:w="6480" w:type="dxa"/>
          </w:tcPr>
          <w:p w14:paraId="40E8359C" w14:textId="3D87B15B" w:rsidR="00A85420" w:rsidRPr="006D3B3F" w:rsidRDefault="00A85420" w:rsidP="00A85420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โรงงาน เครื่องจักรและอุปกรณ์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75D85C7" w14:textId="7BDE0617" w:rsidR="00A85420" w:rsidRPr="006D3B3F" w:rsidRDefault="00EF4A4F" w:rsidP="004D09D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4A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33,273</w:t>
            </w:r>
          </w:p>
        </w:tc>
        <w:tc>
          <w:tcPr>
            <w:tcW w:w="270" w:type="dxa"/>
          </w:tcPr>
          <w:p w14:paraId="49E1F08B" w14:textId="77777777" w:rsidR="00A85420" w:rsidRPr="006D3B3F" w:rsidRDefault="00A85420" w:rsidP="00A8542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BD5E8BF" w14:textId="1A2ACB60" w:rsidR="00A85420" w:rsidRPr="006D3B3F" w:rsidRDefault="00A85420" w:rsidP="00A8542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38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46,632</w:t>
            </w:r>
          </w:p>
        </w:tc>
      </w:tr>
      <w:tr w:rsidR="00A85420" w:rsidRPr="006D3B3F" w14:paraId="6DEECB7B" w14:textId="77777777" w:rsidTr="00E352EB">
        <w:trPr>
          <w:trHeight w:hRule="exact" w:val="419"/>
        </w:trPr>
        <w:tc>
          <w:tcPr>
            <w:tcW w:w="6480" w:type="dxa"/>
          </w:tcPr>
          <w:p w14:paraId="664B1B46" w14:textId="77777777" w:rsidR="00A85420" w:rsidRPr="006D3B3F" w:rsidRDefault="00A85420" w:rsidP="00A8542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A622F55" w14:textId="77777777" w:rsidR="00A85420" w:rsidRPr="006D3B3F" w:rsidRDefault="00A85420" w:rsidP="00A85420">
            <w:pPr>
              <w:spacing w:line="240" w:lineRule="auto"/>
              <w:ind w:left="-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3BEC717" w14:textId="77777777" w:rsidR="00A85420" w:rsidRPr="006D3B3F" w:rsidRDefault="00A85420" w:rsidP="00A85420">
            <w:pPr>
              <w:spacing w:line="240" w:lineRule="auto"/>
              <w:ind w:lef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E896D2" w14:textId="77777777" w:rsidR="00A85420" w:rsidRPr="006D3B3F" w:rsidRDefault="00A85420" w:rsidP="00A85420">
            <w:pPr>
              <w:tabs>
                <w:tab w:val="decimal" w:pos="966"/>
              </w:tabs>
              <w:spacing w:line="240" w:lineRule="auto"/>
              <w:ind w:left="-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5420" w:rsidRPr="006D3B3F" w14:paraId="3843E0EB" w14:textId="77777777" w:rsidTr="00E352EB">
        <w:trPr>
          <w:trHeight w:hRule="exact" w:val="419"/>
        </w:trPr>
        <w:tc>
          <w:tcPr>
            <w:tcW w:w="6480" w:type="dxa"/>
          </w:tcPr>
          <w:p w14:paraId="611F1FDB" w14:textId="77777777" w:rsidR="00A85420" w:rsidRPr="006D3B3F" w:rsidRDefault="00A85420" w:rsidP="00A8542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215FC90" w14:textId="77777777" w:rsidR="00A85420" w:rsidRPr="006D3B3F" w:rsidRDefault="00A85420" w:rsidP="00A85420">
            <w:pPr>
              <w:spacing w:line="240" w:lineRule="auto"/>
              <w:ind w:left="-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086D849" w14:textId="77777777" w:rsidR="00A85420" w:rsidRPr="006D3B3F" w:rsidRDefault="00A85420" w:rsidP="00A85420">
            <w:pPr>
              <w:spacing w:line="240" w:lineRule="auto"/>
              <w:ind w:lef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24364B" w14:textId="77777777" w:rsidR="00A85420" w:rsidRPr="006D3B3F" w:rsidRDefault="00A85420" w:rsidP="00A85420">
            <w:pPr>
              <w:tabs>
                <w:tab w:val="decimal" w:pos="966"/>
              </w:tabs>
              <w:spacing w:line="240" w:lineRule="auto"/>
              <w:ind w:left="-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5420" w:rsidRPr="006D3B3F" w14:paraId="0A75FFC1" w14:textId="77777777" w:rsidTr="00E352EB">
        <w:trPr>
          <w:trHeight w:hRule="exact" w:val="419"/>
        </w:trPr>
        <w:tc>
          <w:tcPr>
            <w:tcW w:w="6480" w:type="dxa"/>
          </w:tcPr>
          <w:p w14:paraId="204A0D78" w14:textId="77777777" w:rsidR="00A85420" w:rsidRPr="006D3B3F" w:rsidRDefault="00A85420" w:rsidP="00A8542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3F37841" w14:textId="77777777" w:rsidR="00A85420" w:rsidRPr="006D3B3F" w:rsidRDefault="00A85420" w:rsidP="00A85420">
            <w:pPr>
              <w:spacing w:line="240" w:lineRule="auto"/>
              <w:ind w:left="-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E593047" w14:textId="77777777" w:rsidR="00A85420" w:rsidRPr="006D3B3F" w:rsidRDefault="00A85420" w:rsidP="00A85420">
            <w:pPr>
              <w:spacing w:line="240" w:lineRule="auto"/>
              <w:ind w:lef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9DE563" w14:textId="77777777" w:rsidR="00A85420" w:rsidRPr="006D3B3F" w:rsidRDefault="00A85420" w:rsidP="00A85420">
            <w:pPr>
              <w:tabs>
                <w:tab w:val="decimal" w:pos="966"/>
              </w:tabs>
              <w:spacing w:line="240" w:lineRule="auto"/>
              <w:ind w:left="-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5420" w:rsidRPr="006D3B3F" w14:paraId="413B153F" w14:textId="77777777" w:rsidTr="00E352EB">
        <w:tc>
          <w:tcPr>
            <w:tcW w:w="6480" w:type="dxa"/>
          </w:tcPr>
          <w:p w14:paraId="7D011BAD" w14:textId="77777777" w:rsidR="00A85420" w:rsidRPr="006D3B3F" w:rsidRDefault="00A85420" w:rsidP="00A8542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D3B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60" w:type="dxa"/>
          </w:tcPr>
          <w:p w14:paraId="2E8FAE90" w14:textId="77777777" w:rsidR="00A85420" w:rsidRPr="006D3B3F" w:rsidRDefault="00A85420" w:rsidP="00A85420">
            <w:pPr>
              <w:tabs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928A7BF" w14:textId="77777777" w:rsidR="00A85420" w:rsidRPr="006D3B3F" w:rsidRDefault="00A85420" w:rsidP="00A85420">
            <w:pPr>
              <w:tabs>
                <w:tab w:val="decimal" w:pos="1170"/>
              </w:tabs>
              <w:spacing w:line="240" w:lineRule="auto"/>
              <w:ind w:lef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B837A3" w14:textId="77777777" w:rsidR="00A85420" w:rsidRPr="006D3B3F" w:rsidRDefault="00A85420" w:rsidP="00A85420">
            <w:pPr>
              <w:tabs>
                <w:tab w:val="decimal" w:pos="966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5420" w:rsidRPr="006D3B3F" w14:paraId="1A5E19EB" w14:textId="77777777" w:rsidTr="00E352EB">
        <w:tc>
          <w:tcPr>
            <w:tcW w:w="6480" w:type="dxa"/>
          </w:tcPr>
          <w:p w14:paraId="12AAF219" w14:textId="77777777" w:rsidR="00A85420" w:rsidRPr="006D3B3F" w:rsidRDefault="00A85420" w:rsidP="00A8542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B3F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คำสั่งซื้อที่ผู้ขายสินค้าตกลงแล้ว</w:t>
            </w:r>
          </w:p>
        </w:tc>
        <w:tc>
          <w:tcPr>
            <w:tcW w:w="1260" w:type="dxa"/>
          </w:tcPr>
          <w:p w14:paraId="43166540" w14:textId="77777777" w:rsidR="00A85420" w:rsidRPr="006D3B3F" w:rsidRDefault="00A85420" w:rsidP="00A85420">
            <w:pPr>
              <w:tabs>
                <w:tab w:val="decimal" w:pos="975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D371C9E" w14:textId="77777777" w:rsidR="00A85420" w:rsidRPr="006D3B3F" w:rsidRDefault="00A85420" w:rsidP="00A8542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651C778" w14:textId="77777777" w:rsidR="00A85420" w:rsidRPr="006D3B3F" w:rsidRDefault="00A85420" w:rsidP="00A8542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85420" w:rsidRPr="006D3B3F" w14:paraId="0605A2C8" w14:textId="77777777" w:rsidTr="00E352EB">
        <w:tc>
          <w:tcPr>
            <w:tcW w:w="6480" w:type="dxa"/>
          </w:tcPr>
          <w:p w14:paraId="2714FF40" w14:textId="77777777" w:rsidR="00A85420" w:rsidRPr="006D3B3F" w:rsidRDefault="00A85420" w:rsidP="00A8542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B3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D3B3F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</w:tcPr>
          <w:p w14:paraId="6B90FA89" w14:textId="013B4EF0" w:rsidR="00A85420" w:rsidRPr="006D3B3F" w:rsidRDefault="004D09D4" w:rsidP="00A8542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09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1,368,660</w:t>
            </w:r>
          </w:p>
        </w:tc>
        <w:tc>
          <w:tcPr>
            <w:tcW w:w="270" w:type="dxa"/>
          </w:tcPr>
          <w:p w14:paraId="33E85421" w14:textId="77777777" w:rsidR="00A85420" w:rsidRPr="006D3B3F" w:rsidRDefault="00A85420" w:rsidP="00A8542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2F0414A" w14:textId="379D2BF4" w:rsidR="00A85420" w:rsidRPr="006D3B3F" w:rsidRDefault="00A85420" w:rsidP="00A8542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E93833">
              <w:rPr>
                <w:rFonts w:ascii="Angsana New" w:hAnsi="Angsana New"/>
                <w:sz w:val="30"/>
                <w:szCs w:val="30"/>
                <w:lang w:val="en-US"/>
              </w:rPr>
              <w:t>1,229,566</w:t>
            </w:r>
          </w:p>
        </w:tc>
      </w:tr>
      <w:tr w:rsidR="00A85420" w:rsidRPr="006D3B3F" w14:paraId="69D64476" w14:textId="77777777" w:rsidTr="00E352EB">
        <w:tc>
          <w:tcPr>
            <w:tcW w:w="6480" w:type="dxa"/>
          </w:tcPr>
          <w:p w14:paraId="6C681AC9" w14:textId="77777777" w:rsidR="00A85420" w:rsidRPr="006D3B3F" w:rsidRDefault="00A85420" w:rsidP="00A8542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B3F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D893D7" w14:textId="30901E11" w:rsidR="00A85420" w:rsidRPr="006D3B3F" w:rsidRDefault="004D09D4" w:rsidP="00A8542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09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22,500</w:t>
            </w:r>
          </w:p>
        </w:tc>
        <w:tc>
          <w:tcPr>
            <w:tcW w:w="270" w:type="dxa"/>
          </w:tcPr>
          <w:p w14:paraId="3FACA501" w14:textId="77777777" w:rsidR="00A85420" w:rsidRPr="006D3B3F" w:rsidRDefault="00A85420" w:rsidP="00A8542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42E19E" w14:textId="23ABF89F" w:rsidR="00A85420" w:rsidRPr="006D3B3F" w:rsidRDefault="00A85420" w:rsidP="00A8542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E93833">
              <w:rPr>
                <w:rFonts w:ascii="Angsana New" w:hAnsi="Angsana New"/>
                <w:sz w:val="30"/>
                <w:szCs w:val="30"/>
                <w:lang w:val="en-US"/>
              </w:rPr>
              <w:t>22,500</w:t>
            </w:r>
          </w:p>
        </w:tc>
      </w:tr>
      <w:tr w:rsidR="00A85420" w:rsidRPr="006D3B3F" w14:paraId="6A7EB658" w14:textId="77777777" w:rsidTr="00E352EB">
        <w:tc>
          <w:tcPr>
            <w:tcW w:w="6480" w:type="dxa"/>
          </w:tcPr>
          <w:p w14:paraId="5C0D4971" w14:textId="77777777" w:rsidR="00A85420" w:rsidRPr="006D3B3F" w:rsidRDefault="00A85420" w:rsidP="00A8542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3B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C76772" w14:textId="0F7F253B" w:rsidR="00A85420" w:rsidRPr="006D3B3F" w:rsidRDefault="004D09D4" w:rsidP="00A8542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09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1,391,160</w:t>
            </w:r>
          </w:p>
        </w:tc>
        <w:tc>
          <w:tcPr>
            <w:tcW w:w="270" w:type="dxa"/>
          </w:tcPr>
          <w:p w14:paraId="70D82966" w14:textId="77777777" w:rsidR="00A85420" w:rsidRPr="006D3B3F" w:rsidRDefault="00A85420" w:rsidP="00A8542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B9159B" w14:textId="176DC275" w:rsidR="00A85420" w:rsidRPr="006D3B3F" w:rsidRDefault="00A85420" w:rsidP="00A8542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38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1,252,066</w:t>
            </w:r>
          </w:p>
        </w:tc>
      </w:tr>
    </w:tbl>
    <w:p w14:paraId="1A264269" w14:textId="77777777" w:rsidR="007E718B" w:rsidRPr="006D3B3F" w:rsidRDefault="007E718B" w:rsidP="007E718B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3437896" w14:textId="77777777" w:rsidR="007E718B" w:rsidRPr="00CE60A6" w:rsidRDefault="007E718B" w:rsidP="007E718B">
      <w:pPr>
        <w:spacing w:line="240" w:lineRule="auto"/>
        <w:ind w:left="540" w:right="29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E60A6">
        <w:rPr>
          <w:rFonts w:asciiTheme="majorBidi" w:hAnsiTheme="majorBidi" w:cstheme="majorBidi"/>
          <w:i/>
          <w:iCs/>
          <w:sz w:val="30"/>
          <w:szCs w:val="30"/>
          <w:cs/>
        </w:rPr>
        <w:t>หนังสือค้ำประกันจากธนาคาร</w:t>
      </w:r>
    </w:p>
    <w:p w14:paraId="3E75F2A0" w14:textId="77777777" w:rsidR="007E718B" w:rsidRPr="000B302D" w:rsidRDefault="007E718B" w:rsidP="007E718B">
      <w:pPr>
        <w:spacing w:line="240" w:lineRule="auto"/>
        <w:ind w:left="540" w:right="29"/>
        <w:jc w:val="both"/>
        <w:rPr>
          <w:rFonts w:asciiTheme="majorBidi" w:hAnsiTheme="majorBidi" w:cstheme="majorBidi"/>
          <w:sz w:val="30"/>
          <w:szCs w:val="30"/>
        </w:rPr>
      </w:pPr>
    </w:p>
    <w:p w14:paraId="4DE9BFB0" w14:textId="77F64040" w:rsidR="007E718B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E60A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bookmarkStart w:id="0" w:name="_Hlk118117891"/>
      <w:r w:rsidR="00A85420">
        <w:rPr>
          <w:rFonts w:ascii="Angsana New" w:hAnsi="Angsana New"/>
          <w:spacing w:val="-4"/>
          <w:sz w:val="30"/>
          <w:szCs w:val="30"/>
          <w:lang w:val="en-US"/>
        </w:rPr>
        <w:t xml:space="preserve">31 </w:t>
      </w:r>
      <w:r w:rsidR="00A85420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มีนาคม </w:t>
      </w:r>
      <w:r>
        <w:rPr>
          <w:rFonts w:ascii="Angsana New" w:hAnsi="Angsana New"/>
          <w:spacing w:val="-4"/>
          <w:sz w:val="30"/>
          <w:szCs w:val="30"/>
          <w:lang w:val="en-US"/>
        </w:rPr>
        <w:t>256</w:t>
      </w:r>
      <w:bookmarkEnd w:id="0"/>
      <w:r w:rsidR="00A85420">
        <w:rPr>
          <w:rFonts w:ascii="Angsana New" w:hAnsi="Angsana New"/>
          <w:spacing w:val="-4"/>
          <w:sz w:val="30"/>
          <w:szCs w:val="30"/>
          <w:lang w:val="en-US"/>
        </w:rPr>
        <w:t>6</w:t>
      </w:r>
      <w:r w:rsidRPr="00CE60A6">
        <w:rPr>
          <w:rFonts w:asciiTheme="majorBidi" w:hAnsiTheme="majorBidi" w:cstheme="majorBidi"/>
          <w:sz w:val="30"/>
          <w:szCs w:val="30"/>
          <w:cs/>
          <w:lang w:val="th-TH"/>
        </w:rPr>
        <w:t xml:space="preserve"> บริษัทมีภาระผูกพันที่อาจเกิดขึ้นจากการที่ธนาคารในประเทศแห่งหนึ่งออกหนังสือ</w:t>
      </w:r>
      <w:r w:rsidRPr="00CE60A6">
        <w:rPr>
          <w:rFonts w:asciiTheme="majorBidi" w:hAnsiTheme="majorBidi" w:cstheme="majorBidi"/>
          <w:sz w:val="30"/>
          <w:szCs w:val="30"/>
          <w:cs/>
          <w:lang w:val="th-TH"/>
        </w:rPr>
        <w:br/>
        <w:t>ค้ำประกันบริษัทต่อการไฟฟ้านครหลวงและการไฟฟ้าส่วนภูมิภาค รวมเป็นจำนวนเงิ</w:t>
      </w:r>
      <w:r w:rsidRPr="00DE1FFC">
        <w:rPr>
          <w:rFonts w:asciiTheme="majorBidi" w:hAnsiTheme="majorBidi" w:cstheme="majorBidi"/>
          <w:sz w:val="30"/>
          <w:szCs w:val="30"/>
          <w:cs/>
          <w:lang w:val="th-TH"/>
        </w:rPr>
        <w:t>น</w:t>
      </w:r>
      <w:r w:rsidRPr="00930F06">
        <w:rPr>
          <w:rFonts w:asciiTheme="majorBidi" w:hAnsiTheme="majorBidi" w:cstheme="majorBidi"/>
          <w:sz w:val="30"/>
          <w:szCs w:val="30"/>
          <w:cs/>
          <w:lang w:val="th-TH"/>
        </w:rPr>
        <w:t>ทั้งสิ้น</w:t>
      </w:r>
      <w:r w:rsidRPr="00930F06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930F06" w:rsidRPr="00930F06">
        <w:rPr>
          <w:rFonts w:asciiTheme="majorBidi" w:hAnsiTheme="majorBidi" w:cstheme="majorBidi"/>
          <w:sz w:val="30"/>
          <w:szCs w:val="30"/>
          <w:lang w:val="en-US"/>
        </w:rPr>
        <w:t>23</w:t>
      </w:r>
      <w:r w:rsidRPr="00930F06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930F06">
        <w:rPr>
          <w:rFonts w:asciiTheme="majorBidi" w:hAnsiTheme="majorBidi" w:cstheme="majorBidi"/>
          <w:sz w:val="30"/>
          <w:szCs w:val="30"/>
          <w:cs/>
          <w:lang w:val="th-TH"/>
        </w:rPr>
        <w:t>ล้าน</w:t>
      </w:r>
      <w:r w:rsidRPr="00CE60A6">
        <w:rPr>
          <w:rFonts w:asciiTheme="majorBidi" w:hAnsiTheme="majorBidi" w:cstheme="majorBidi"/>
          <w:sz w:val="30"/>
          <w:szCs w:val="30"/>
          <w:cs/>
          <w:lang w:val="th-TH"/>
        </w:rPr>
        <w:t xml:space="preserve">บาท </w:t>
      </w:r>
      <w:r w:rsidRPr="00CE60A6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CE60A6">
        <w:rPr>
          <w:rFonts w:asciiTheme="majorBidi" w:hAnsiTheme="majorBidi" w:cstheme="majorBidi"/>
          <w:i/>
          <w:iCs/>
          <w:sz w:val="30"/>
          <w:szCs w:val="30"/>
          <w:lang w:val="th-TH"/>
        </w:rPr>
        <w:t xml:space="preserve">(31 </w:t>
      </w:r>
      <w:r w:rsidRPr="00CE60A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ธันวาคม</w:t>
      </w:r>
      <w:r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A85420">
        <w:rPr>
          <w:rFonts w:asciiTheme="majorBidi" w:hAnsiTheme="majorBidi" w:cstheme="majorBidi"/>
          <w:i/>
          <w:iCs/>
          <w:sz w:val="30"/>
          <w:szCs w:val="30"/>
          <w:lang w:val="en-US"/>
        </w:rPr>
        <w:t>5</w:t>
      </w:r>
      <w:r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Pr="00CE60A6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Pr="00CE60A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</w:t>
      </w:r>
      <w:r w:rsidRPr="00CE60A6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1B6B9B6E" w14:textId="77777777" w:rsidR="007E718B" w:rsidRPr="00697726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A36924C" w14:textId="77777777" w:rsidR="007E718B" w:rsidRPr="00CE60A6" w:rsidRDefault="007E718B" w:rsidP="007E718B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E60A6">
        <w:rPr>
          <w:rFonts w:asciiTheme="majorBidi" w:hAnsiTheme="majorBidi" w:cstheme="majorBidi"/>
          <w:i/>
          <w:iCs/>
          <w:sz w:val="30"/>
          <w:szCs w:val="30"/>
          <w:cs/>
        </w:rPr>
        <w:t>คำสั่งซื้อที่ผู้ขายสินค้าตกลงแล้ว</w:t>
      </w:r>
    </w:p>
    <w:p w14:paraId="6A971E16" w14:textId="77777777" w:rsidR="007E718B" w:rsidRPr="00CE60A6" w:rsidRDefault="007E718B" w:rsidP="007E718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26A1FD6" w14:textId="4155E1DB" w:rsidR="007E718B" w:rsidRPr="00CE60A6" w:rsidRDefault="007E718B" w:rsidP="007E718B">
      <w:pPr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E21A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85420" w:rsidRPr="001E21A0">
        <w:rPr>
          <w:rFonts w:ascii="Angsana New" w:hAnsi="Angsana New"/>
          <w:spacing w:val="-4"/>
          <w:sz w:val="30"/>
          <w:szCs w:val="30"/>
          <w:lang w:val="en-US"/>
        </w:rPr>
        <w:t xml:space="preserve">31 </w:t>
      </w:r>
      <w:r w:rsidR="00A85420" w:rsidRPr="001E21A0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มีนาคม </w:t>
      </w:r>
      <w:r w:rsidR="00A85420" w:rsidRPr="001E21A0">
        <w:rPr>
          <w:rFonts w:ascii="Angsana New" w:hAnsi="Angsana New"/>
          <w:spacing w:val="-4"/>
          <w:sz w:val="30"/>
          <w:szCs w:val="30"/>
          <w:lang w:val="en-US"/>
        </w:rPr>
        <w:t>2566</w:t>
      </w:r>
      <w:r w:rsidR="00A85420" w:rsidRPr="001E21A0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1E21A0">
        <w:rPr>
          <w:rFonts w:asciiTheme="majorBidi" w:hAnsiTheme="majorBidi" w:cstheme="majorBidi"/>
          <w:sz w:val="30"/>
          <w:szCs w:val="30"/>
          <w:cs/>
        </w:rPr>
        <w:t>บริษัทมีคำสั่งซื้อที่ผู้ขายสินค้าตกลงแล้วเพื่อซื้ออลูมิเนียมในปริมา</w:t>
      </w:r>
      <w:r w:rsidRPr="001E21A0">
        <w:rPr>
          <w:rFonts w:asciiTheme="majorBidi" w:hAnsiTheme="majorBidi" w:cstheme="majorBidi" w:hint="cs"/>
          <w:sz w:val="30"/>
          <w:szCs w:val="30"/>
          <w:cs/>
        </w:rPr>
        <w:t xml:space="preserve">ณ </w:t>
      </w:r>
      <w:r w:rsidR="001E21A0" w:rsidRPr="001E21A0">
        <w:rPr>
          <w:rFonts w:asciiTheme="majorBidi" w:hAnsiTheme="majorBidi" w:cstheme="majorBidi"/>
          <w:sz w:val="30"/>
          <w:szCs w:val="30"/>
        </w:rPr>
        <w:t>17,100</w:t>
      </w:r>
      <w:r w:rsidRPr="001E21A0">
        <w:rPr>
          <w:rFonts w:asciiTheme="majorBidi" w:hAnsiTheme="majorBidi" w:cstheme="majorBidi"/>
          <w:sz w:val="30"/>
          <w:szCs w:val="30"/>
        </w:rPr>
        <w:t xml:space="preserve"> </w:t>
      </w:r>
      <w:r w:rsidRPr="001E21A0">
        <w:rPr>
          <w:rFonts w:asciiTheme="majorBidi" w:hAnsiTheme="majorBidi" w:cstheme="majorBidi"/>
          <w:sz w:val="30"/>
          <w:szCs w:val="30"/>
          <w:cs/>
        </w:rPr>
        <w:t>เมตริกตัน</w:t>
      </w:r>
      <w:r w:rsidRPr="001E21A0">
        <w:rPr>
          <w:rFonts w:asciiTheme="majorBidi" w:hAnsiTheme="majorBidi" w:cstheme="majorBidi"/>
          <w:sz w:val="30"/>
          <w:szCs w:val="30"/>
        </w:rPr>
        <w:t xml:space="preserve"> </w:t>
      </w:r>
      <w:r w:rsidRPr="001E21A0">
        <w:rPr>
          <w:rFonts w:asciiTheme="majorBidi" w:hAnsiTheme="majorBidi" w:cstheme="majorBidi"/>
          <w:sz w:val="30"/>
          <w:szCs w:val="30"/>
        </w:rPr>
        <w:br/>
      </w:r>
      <w:r w:rsidRPr="001E21A0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Pr="001E21A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1E21A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1E21A0" w:rsidRPr="001E21A0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1E21A0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1E21A0" w:rsidRPr="001E21A0">
        <w:rPr>
          <w:rFonts w:ascii="Angsana New" w:hAnsi="Angsana New"/>
          <w:i/>
          <w:iCs/>
          <w:spacing w:val="-2"/>
          <w:sz w:val="30"/>
          <w:szCs w:val="30"/>
          <w:lang w:val="en-US"/>
        </w:rPr>
        <w:t xml:space="preserve">15,000 </w:t>
      </w:r>
      <w:r w:rsidRPr="001E21A0">
        <w:rPr>
          <w:rFonts w:ascii="Angsana New" w:hAnsi="Angsana New"/>
          <w:i/>
          <w:iCs/>
          <w:spacing w:val="-2"/>
          <w:sz w:val="30"/>
          <w:szCs w:val="30"/>
          <w:cs/>
        </w:rPr>
        <w:t>เมตริกตัน</w:t>
      </w:r>
      <w:r w:rsidRPr="001E21A0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1E21A0">
        <w:rPr>
          <w:rFonts w:asciiTheme="majorBidi" w:hAnsiTheme="majorBidi" w:cstheme="majorBidi"/>
          <w:sz w:val="30"/>
          <w:szCs w:val="30"/>
          <w:cs/>
        </w:rPr>
        <w:t xml:space="preserve"> โดยมีราคาตามที่กำหนดไว้ในคำสั่งซื้อ </w:t>
      </w:r>
      <w:r w:rsidRPr="001E21A0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Pr="001E21A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1E21A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A85420" w:rsidRPr="001E21A0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1E21A0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1E21A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ราคาตามที่กำหนด</w:t>
      </w:r>
      <w:r w:rsidRPr="001E21A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ไว้ในคำสั่งซื้อ) </w:t>
      </w:r>
      <w:r w:rsidRPr="001E21A0">
        <w:rPr>
          <w:rFonts w:asciiTheme="majorBidi" w:hAnsiTheme="majorBidi" w:cstheme="majorBidi"/>
          <w:spacing w:val="-2"/>
          <w:sz w:val="30"/>
          <w:szCs w:val="30"/>
          <w:cs/>
        </w:rPr>
        <w:t>โดยกำหนดระยะเวลาส่งมอบ</w:t>
      </w:r>
      <w:r w:rsidRPr="001E21A0">
        <w:rPr>
          <w:rFonts w:asciiTheme="majorBidi" w:hAnsiTheme="majorBidi" w:cstheme="majorBidi" w:hint="cs"/>
          <w:spacing w:val="-2"/>
          <w:sz w:val="30"/>
          <w:szCs w:val="30"/>
          <w:cs/>
        </w:rPr>
        <w:t>ภายในปี</w:t>
      </w:r>
      <w:r w:rsidRPr="001E21A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E21A0" w:rsidRPr="001E21A0">
        <w:rPr>
          <w:rFonts w:asciiTheme="majorBidi" w:hAnsiTheme="majorBidi" w:cstheme="majorBidi"/>
          <w:spacing w:val="-2"/>
          <w:sz w:val="30"/>
          <w:szCs w:val="30"/>
          <w:lang w:val="en-US"/>
        </w:rPr>
        <w:t>2566</w:t>
      </w:r>
      <w:r w:rsidRPr="001E21A0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1E21A0">
        <w:rPr>
          <w:rFonts w:asciiTheme="majorBidi" w:hAnsiTheme="majorBidi" w:cstheme="majorBidi"/>
          <w:i/>
          <w:iCs/>
          <w:spacing w:val="-2"/>
          <w:sz w:val="30"/>
          <w:szCs w:val="30"/>
        </w:rPr>
        <w:t>(31</w:t>
      </w:r>
      <w:r w:rsidRPr="001E21A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ธันวาคม </w:t>
      </w:r>
      <w:r w:rsidRPr="001E21A0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B71839" w:rsidRPr="001E21A0">
        <w:rPr>
          <w:rFonts w:asciiTheme="majorBidi" w:hAnsiTheme="majorBidi" w:cstheme="majorBidi"/>
          <w:i/>
          <w:iCs/>
          <w:spacing w:val="-2"/>
          <w:sz w:val="30"/>
          <w:szCs w:val="30"/>
        </w:rPr>
        <w:t>5</w:t>
      </w:r>
      <w:r w:rsidRPr="001E21A0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Pr="001E21A0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ภายในปี </w:t>
      </w:r>
      <w:r w:rsidRPr="001E21A0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B71839" w:rsidRPr="001E21A0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5</w:t>
      </w:r>
      <w:r w:rsidRPr="001E21A0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 xml:space="preserve"> </w:t>
      </w:r>
      <w:r w:rsidRPr="001E21A0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  <w:lang w:val="en-US"/>
        </w:rPr>
        <w:t xml:space="preserve">ถึงปี </w:t>
      </w:r>
      <w:r w:rsidRPr="001E21A0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256</w:t>
      </w:r>
      <w:r w:rsidR="00B71839" w:rsidRPr="001E21A0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6</w:t>
      </w:r>
      <w:r w:rsidRPr="001E21A0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</w:p>
    <w:p w14:paraId="7C543984" w14:textId="77777777" w:rsidR="007E718B" w:rsidRPr="00CE60A6" w:rsidRDefault="007E718B" w:rsidP="007E718B">
      <w:pPr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62F88EB" w14:textId="6D800B05" w:rsidR="007E718B" w:rsidRPr="00096AFE" w:rsidRDefault="00096AFE" w:rsidP="00096AFE">
      <w:pPr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096AFE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7 </w:t>
      </w:r>
      <w:r w:rsidRPr="00096AF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="002C0075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74B6A48F" w14:textId="119ACA77" w:rsidR="007E718B" w:rsidRDefault="002C0075" w:rsidP="002C0075">
      <w:pPr>
        <w:pStyle w:val="IndexHeading1"/>
        <w:tabs>
          <w:tab w:val="left" w:pos="540"/>
        </w:tabs>
        <w:spacing w:after="0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ab/>
      </w:r>
    </w:p>
    <w:p w14:paraId="7A56011B" w14:textId="27BA931C" w:rsidR="002C0075" w:rsidRPr="00F95346" w:rsidRDefault="002C0075" w:rsidP="00E23535">
      <w:pPr>
        <w:pStyle w:val="IndexHeading1"/>
        <w:tabs>
          <w:tab w:val="left" w:pos="540"/>
        </w:tabs>
        <w:spacing w:after="0"/>
        <w:ind w:left="540" w:hanging="1440"/>
        <w:jc w:val="thaiDistribute"/>
        <w:outlineLvl w:val="0"/>
        <w:rPr>
          <w:rFonts w:asciiTheme="majorBidi" w:hAnsiTheme="majorBidi" w:cstheme="majorBidi"/>
          <w:b w:val="0"/>
          <w:sz w:val="30"/>
          <w:szCs w:val="30"/>
          <w:lang w:val="en-US"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ab/>
      </w:r>
      <w:r w:rsidRPr="003B2D83">
        <w:rPr>
          <w:rFonts w:asciiTheme="majorBidi" w:hAnsiTheme="majorBidi" w:cstheme="majorBidi" w:hint="cs"/>
          <w:b w:val="0"/>
          <w:sz w:val="30"/>
          <w:szCs w:val="30"/>
          <w:cs/>
          <w:lang w:val="th-TH" w:bidi="th-TH"/>
        </w:rPr>
        <w:t xml:space="preserve">ในการประชุมสามัญผู้ถือหุ้นของบริษัท เมื่อวันที่ </w:t>
      </w:r>
      <w:r w:rsidR="00E05204">
        <w:rPr>
          <w:rFonts w:asciiTheme="majorBidi" w:hAnsiTheme="majorBidi" w:cstheme="majorBidi"/>
          <w:b w:val="0"/>
          <w:sz w:val="30"/>
          <w:szCs w:val="30"/>
          <w:lang w:val="en-US" w:bidi="th-TH"/>
        </w:rPr>
        <w:t xml:space="preserve">18 </w:t>
      </w:r>
      <w:r w:rsidR="00E05204">
        <w:rPr>
          <w:rFonts w:asciiTheme="majorBidi" w:hAnsiTheme="majorBidi" w:cstheme="majorBidi" w:hint="cs"/>
          <w:b w:val="0"/>
          <w:sz w:val="30"/>
          <w:szCs w:val="30"/>
          <w:cs/>
          <w:lang w:val="en-US" w:bidi="th-TH"/>
        </w:rPr>
        <w:t>เมษายน</w:t>
      </w:r>
      <w:r w:rsidR="00A42D3F">
        <w:rPr>
          <w:rFonts w:asciiTheme="majorBidi" w:hAnsiTheme="majorBidi" w:cstheme="majorBidi" w:hint="cs"/>
          <w:b w:val="0"/>
          <w:sz w:val="30"/>
          <w:szCs w:val="30"/>
          <w:cs/>
          <w:lang w:val="en-US" w:bidi="th-TH"/>
        </w:rPr>
        <w:t xml:space="preserve"> </w:t>
      </w:r>
      <w:r w:rsidR="00A42D3F">
        <w:rPr>
          <w:rFonts w:asciiTheme="majorBidi" w:hAnsiTheme="majorBidi" w:cstheme="majorBidi"/>
          <w:b w:val="0"/>
          <w:sz w:val="30"/>
          <w:szCs w:val="30"/>
          <w:lang w:val="en-US" w:bidi="th-TH"/>
        </w:rPr>
        <w:t>2566</w:t>
      </w:r>
      <w:r w:rsidRPr="003B2D83">
        <w:rPr>
          <w:rFonts w:asciiTheme="majorBidi" w:hAnsiTheme="majorBidi" w:cstheme="majorBidi"/>
          <w:b w:val="0"/>
          <w:sz w:val="30"/>
          <w:szCs w:val="30"/>
          <w:lang w:val="th-TH" w:bidi="th-TH"/>
        </w:rPr>
        <w:t xml:space="preserve"> </w:t>
      </w:r>
      <w:r w:rsidRPr="003B2D83">
        <w:rPr>
          <w:rFonts w:asciiTheme="majorBidi" w:hAnsiTheme="majorBidi" w:cstheme="majorBidi" w:hint="cs"/>
          <w:b w:val="0"/>
          <w:sz w:val="30"/>
          <w:szCs w:val="30"/>
          <w:cs/>
          <w:lang w:val="th-TH" w:bidi="th-TH"/>
        </w:rPr>
        <w:t>ผู้ถือหุ้นมีมติอนุมัติการจัดสรรเงินกำไรเป็</w:t>
      </w:r>
      <w:r w:rsidR="00E23535">
        <w:rPr>
          <w:rFonts w:asciiTheme="majorBidi" w:hAnsiTheme="majorBidi" w:cstheme="majorBidi" w:hint="cs"/>
          <w:b w:val="0"/>
          <w:sz w:val="30"/>
          <w:szCs w:val="30"/>
          <w:cs/>
          <w:lang w:val="th-TH" w:bidi="th-TH"/>
        </w:rPr>
        <w:t>น</w:t>
      </w:r>
      <w:r w:rsidR="00A93BF8">
        <w:rPr>
          <w:rFonts w:asciiTheme="majorBidi" w:hAnsiTheme="majorBidi" w:cstheme="majorBidi" w:hint="cs"/>
          <w:b w:val="0"/>
          <w:sz w:val="30"/>
          <w:szCs w:val="30"/>
          <w:cs/>
          <w:lang w:val="th-TH" w:bidi="th-TH"/>
        </w:rPr>
        <w:t xml:space="preserve">     </w:t>
      </w:r>
      <w:r w:rsidRPr="003B2D83">
        <w:rPr>
          <w:rFonts w:asciiTheme="majorBidi" w:hAnsiTheme="majorBidi" w:cstheme="majorBidi" w:hint="cs"/>
          <w:b w:val="0"/>
          <w:sz w:val="30"/>
          <w:szCs w:val="30"/>
          <w:cs/>
          <w:lang w:val="th-TH" w:bidi="th-TH"/>
        </w:rPr>
        <w:t>เงิน</w:t>
      </w:r>
      <w:r w:rsidRPr="003B2D83">
        <w:rPr>
          <w:rFonts w:asciiTheme="majorBidi" w:hAnsiTheme="majorBidi" w:cstheme="majorBidi" w:hint="cs"/>
          <w:b w:val="0"/>
          <w:sz w:val="30"/>
          <w:szCs w:val="30"/>
          <w:cs/>
          <w:lang w:bidi="th-TH"/>
        </w:rPr>
        <w:t xml:space="preserve">ปันผลในอัตราหุ้นละ </w:t>
      </w:r>
      <w:r w:rsidRPr="003B2D83">
        <w:rPr>
          <w:rFonts w:asciiTheme="majorBidi" w:hAnsiTheme="majorBidi" w:cstheme="majorBidi"/>
          <w:b w:val="0"/>
          <w:sz w:val="30"/>
          <w:szCs w:val="30"/>
          <w:lang w:bidi="th-TH"/>
        </w:rPr>
        <w:t xml:space="preserve">10 </w:t>
      </w:r>
      <w:r w:rsidRPr="003B2D83">
        <w:rPr>
          <w:rFonts w:asciiTheme="majorBidi" w:hAnsiTheme="majorBidi" w:cstheme="majorBidi" w:hint="cs"/>
          <w:b w:val="0"/>
          <w:sz w:val="30"/>
          <w:szCs w:val="30"/>
          <w:cs/>
          <w:lang w:bidi="th-TH"/>
        </w:rPr>
        <w:t xml:space="preserve">บาท จำนวนเงินทั้งสิ้น </w:t>
      </w:r>
      <w:r w:rsidRPr="003B2D83">
        <w:rPr>
          <w:rFonts w:asciiTheme="majorBidi" w:hAnsiTheme="majorBidi" w:cstheme="majorBidi"/>
          <w:b w:val="0"/>
          <w:sz w:val="30"/>
          <w:szCs w:val="30"/>
          <w:lang w:bidi="th-TH"/>
        </w:rPr>
        <w:t>432</w:t>
      </w:r>
      <w:r w:rsidRPr="003B2D83">
        <w:rPr>
          <w:rFonts w:asciiTheme="majorBidi" w:hAnsiTheme="majorBidi" w:cstheme="majorBidi" w:hint="cs"/>
          <w:b w:val="0"/>
          <w:sz w:val="30"/>
          <w:szCs w:val="30"/>
          <w:cs/>
          <w:lang w:bidi="th-TH"/>
        </w:rPr>
        <w:t xml:space="preserve"> ล้านบาท ซึ่งจะจ่ายให้แก่ผู้ถือหุ้น</w:t>
      </w:r>
      <w:r w:rsidR="009940B4">
        <w:rPr>
          <w:rFonts w:asciiTheme="majorBidi" w:hAnsiTheme="majorBidi" w:cstheme="majorBidi"/>
          <w:b w:val="0"/>
          <w:sz w:val="30"/>
          <w:szCs w:val="30"/>
          <w:lang w:bidi="th-TH"/>
        </w:rPr>
        <w:t xml:space="preserve"> </w:t>
      </w:r>
      <w:r w:rsidRPr="003B2D83">
        <w:rPr>
          <w:rFonts w:asciiTheme="majorBidi" w:hAnsiTheme="majorBidi" w:cstheme="majorBidi" w:hint="cs"/>
          <w:b w:val="0"/>
          <w:sz w:val="30"/>
          <w:szCs w:val="30"/>
          <w:cs/>
          <w:lang w:bidi="th-TH"/>
        </w:rPr>
        <w:t xml:space="preserve">ในเดือนพฤษภาคม </w:t>
      </w:r>
      <w:r w:rsidRPr="003B2D83">
        <w:rPr>
          <w:rFonts w:asciiTheme="majorBidi" w:hAnsiTheme="majorBidi" w:cstheme="majorBidi"/>
          <w:b w:val="0"/>
          <w:sz w:val="30"/>
          <w:szCs w:val="30"/>
          <w:lang w:bidi="th-TH"/>
        </w:rPr>
        <w:t>256</w:t>
      </w:r>
      <w:r w:rsidR="00F95346">
        <w:rPr>
          <w:rFonts w:asciiTheme="majorBidi" w:hAnsiTheme="majorBidi" w:cstheme="majorBidi"/>
          <w:b w:val="0"/>
          <w:sz w:val="30"/>
          <w:szCs w:val="30"/>
          <w:lang w:val="en-US" w:bidi="th-TH"/>
        </w:rPr>
        <w:t>6</w:t>
      </w:r>
    </w:p>
    <w:sectPr w:rsidR="002C0075" w:rsidRPr="00F95346" w:rsidSect="00DD5D05">
      <w:headerReference w:type="default" r:id="rId8"/>
      <w:footerReference w:type="default" r:id="rId9"/>
      <w:pgSz w:w="11907" w:h="16840" w:code="9"/>
      <w:pgMar w:top="691" w:right="1152" w:bottom="576" w:left="1152" w:header="720" w:footer="720" w:gutter="0"/>
      <w:paperSrc w:first="7" w:other="7"/>
      <w:pgNumType w:start="1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7C918" w14:textId="77777777" w:rsidR="004E17E0" w:rsidRDefault="004E17E0">
      <w:r>
        <w:separator/>
      </w:r>
    </w:p>
  </w:endnote>
  <w:endnote w:type="continuationSeparator" w:id="0">
    <w:p w14:paraId="442F4AEB" w14:textId="77777777" w:rsidR="004E17E0" w:rsidRDefault="004E1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26047028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0"/>
        <w:szCs w:val="30"/>
      </w:rPr>
    </w:sdtEndPr>
    <w:sdtContent>
      <w:p w14:paraId="63CF59DF" w14:textId="77777777" w:rsidR="0028595F" w:rsidRPr="00DD5D05" w:rsidRDefault="0028595F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DD5D05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DD5D05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DD5D05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DD5D05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DD5D05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0C288" w14:textId="77777777" w:rsidR="004E17E0" w:rsidRDefault="004E17E0">
      <w:r>
        <w:separator/>
      </w:r>
    </w:p>
  </w:footnote>
  <w:footnote w:type="continuationSeparator" w:id="0">
    <w:p w14:paraId="395E8F67" w14:textId="77777777" w:rsidR="004E17E0" w:rsidRDefault="004E1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4DF61" w14:textId="77777777" w:rsidR="00981D57" w:rsidRDefault="00981D57" w:rsidP="00981D57">
    <w:pPr>
      <w:tabs>
        <w:tab w:val="left" w:pos="3047"/>
      </w:tabs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65BA62C7" w14:textId="77777777" w:rsidR="00981D57" w:rsidRDefault="00981D57" w:rsidP="00981D57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</w:t>
    </w:r>
    <w:r w:rsidRPr="00FB3389">
      <w:rPr>
        <w:rFonts w:ascii="Angsana New" w:hAnsi="Angsana New" w:hint="cs"/>
        <w:b/>
        <w:bCs/>
        <w:sz w:val="32"/>
        <w:szCs w:val="32"/>
        <w:cs/>
      </w:rPr>
      <w:t>กาลแบบย่อ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3A6C64A1" w14:textId="77777777" w:rsidR="00981D57" w:rsidRDefault="00981D57" w:rsidP="00981D57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2566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14:paraId="2E4E28FC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8B2165"/>
    <w:multiLevelType w:val="hybridMultilevel"/>
    <w:tmpl w:val="A0B6EF86"/>
    <w:lvl w:ilvl="0" w:tplc="9EC47212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BDB0257"/>
    <w:multiLevelType w:val="hybridMultilevel"/>
    <w:tmpl w:val="DC5C5B02"/>
    <w:lvl w:ilvl="0" w:tplc="3BF6A57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158F53E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D88C343E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75F25576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EFE6C94A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9046773A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5400FB7A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200A6B44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701C5708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4" w15:restartNumberingAfterBreak="0">
    <w:nsid w:val="0EA57CCF"/>
    <w:multiLevelType w:val="hybridMultilevel"/>
    <w:tmpl w:val="6D864C80"/>
    <w:lvl w:ilvl="0" w:tplc="D8CCC0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75313"/>
    <w:multiLevelType w:val="hybridMultilevel"/>
    <w:tmpl w:val="FB824F34"/>
    <w:lvl w:ilvl="0" w:tplc="6CD6DFC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15A62F0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7EE3364"/>
    <w:multiLevelType w:val="multilevel"/>
    <w:tmpl w:val="69229A22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1FA1272A"/>
    <w:multiLevelType w:val="hybridMultilevel"/>
    <w:tmpl w:val="B28E7808"/>
    <w:lvl w:ilvl="0" w:tplc="2E1A240E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980EBBE4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88D84AAC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202ED696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C74C5442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C68EDA3E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F54AD854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B470BCBE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4198E0B4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1" w15:restartNumberingAfterBreak="0">
    <w:nsid w:val="21043BFD"/>
    <w:multiLevelType w:val="hybridMultilevel"/>
    <w:tmpl w:val="FBB600F8"/>
    <w:lvl w:ilvl="0" w:tplc="A7D2AB02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A234BA7"/>
    <w:multiLevelType w:val="hybridMultilevel"/>
    <w:tmpl w:val="66A40936"/>
    <w:lvl w:ilvl="0" w:tplc="A46E7D86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FA703E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7E7A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881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E863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F415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6E97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7E41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8F5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411759"/>
    <w:multiLevelType w:val="hybridMultilevel"/>
    <w:tmpl w:val="3FC6DC3C"/>
    <w:lvl w:ilvl="0" w:tplc="9AA40E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C033246"/>
    <w:multiLevelType w:val="hybridMultilevel"/>
    <w:tmpl w:val="C80E6EDA"/>
    <w:lvl w:ilvl="0" w:tplc="6E9E01AE">
      <w:start w:val="1"/>
      <w:numFmt w:val="thaiLetters"/>
      <w:lvlText w:val="(%1)"/>
      <w:lvlJc w:val="left"/>
      <w:pPr>
        <w:ind w:left="1132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4903DA8"/>
    <w:multiLevelType w:val="hybridMultilevel"/>
    <w:tmpl w:val="BCCC614A"/>
    <w:lvl w:ilvl="0" w:tplc="2994714A">
      <w:start w:val="1"/>
      <w:numFmt w:val="decimal"/>
      <w:lvlText w:val="%1."/>
      <w:lvlJc w:val="left"/>
      <w:pPr>
        <w:tabs>
          <w:tab w:val="num" w:pos="878"/>
        </w:tabs>
        <w:ind w:left="878" w:hanging="360"/>
      </w:pPr>
      <w:rPr>
        <w:rFonts w:hint="default"/>
      </w:rPr>
    </w:lvl>
    <w:lvl w:ilvl="1" w:tplc="BF0A8EDA" w:tentative="1">
      <w:start w:val="1"/>
      <w:numFmt w:val="lowerLetter"/>
      <w:lvlText w:val="%2."/>
      <w:lvlJc w:val="left"/>
      <w:pPr>
        <w:tabs>
          <w:tab w:val="num" w:pos="1598"/>
        </w:tabs>
        <w:ind w:left="1598" w:hanging="360"/>
      </w:pPr>
    </w:lvl>
    <w:lvl w:ilvl="2" w:tplc="DD6C0DA4" w:tentative="1">
      <w:start w:val="1"/>
      <w:numFmt w:val="lowerRoman"/>
      <w:lvlText w:val="%3."/>
      <w:lvlJc w:val="right"/>
      <w:pPr>
        <w:tabs>
          <w:tab w:val="num" w:pos="2318"/>
        </w:tabs>
        <w:ind w:left="2318" w:hanging="180"/>
      </w:pPr>
    </w:lvl>
    <w:lvl w:ilvl="3" w:tplc="8CE48714" w:tentative="1">
      <w:start w:val="1"/>
      <w:numFmt w:val="decimal"/>
      <w:lvlText w:val="%4."/>
      <w:lvlJc w:val="left"/>
      <w:pPr>
        <w:tabs>
          <w:tab w:val="num" w:pos="3038"/>
        </w:tabs>
        <w:ind w:left="3038" w:hanging="360"/>
      </w:pPr>
    </w:lvl>
    <w:lvl w:ilvl="4" w:tplc="6C022536" w:tentative="1">
      <w:start w:val="1"/>
      <w:numFmt w:val="lowerLetter"/>
      <w:lvlText w:val="%5."/>
      <w:lvlJc w:val="left"/>
      <w:pPr>
        <w:tabs>
          <w:tab w:val="num" w:pos="3758"/>
        </w:tabs>
        <w:ind w:left="3758" w:hanging="360"/>
      </w:pPr>
    </w:lvl>
    <w:lvl w:ilvl="5" w:tplc="CA360116" w:tentative="1">
      <w:start w:val="1"/>
      <w:numFmt w:val="lowerRoman"/>
      <w:lvlText w:val="%6."/>
      <w:lvlJc w:val="right"/>
      <w:pPr>
        <w:tabs>
          <w:tab w:val="num" w:pos="4478"/>
        </w:tabs>
        <w:ind w:left="4478" w:hanging="180"/>
      </w:pPr>
    </w:lvl>
    <w:lvl w:ilvl="6" w:tplc="1FCAE800" w:tentative="1">
      <w:start w:val="1"/>
      <w:numFmt w:val="decimal"/>
      <w:lvlText w:val="%7."/>
      <w:lvlJc w:val="left"/>
      <w:pPr>
        <w:tabs>
          <w:tab w:val="num" w:pos="5198"/>
        </w:tabs>
        <w:ind w:left="5198" w:hanging="360"/>
      </w:pPr>
    </w:lvl>
    <w:lvl w:ilvl="7" w:tplc="EE3AD5B6" w:tentative="1">
      <w:start w:val="1"/>
      <w:numFmt w:val="lowerLetter"/>
      <w:lvlText w:val="%8."/>
      <w:lvlJc w:val="left"/>
      <w:pPr>
        <w:tabs>
          <w:tab w:val="num" w:pos="5918"/>
        </w:tabs>
        <w:ind w:left="5918" w:hanging="360"/>
      </w:pPr>
    </w:lvl>
    <w:lvl w:ilvl="8" w:tplc="3B88354A" w:tentative="1">
      <w:start w:val="1"/>
      <w:numFmt w:val="lowerRoman"/>
      <w:lvlText w:val="%9."/>
      <w:lvlJc w:val="right"/>
      <w:pPr>
        <w:tabs>
          <w:tab w:val="num" w:pos="6638"/>
        </w:tabs>
        <w:ind w:left="6638" w:hanging="180"/>
      </w:pPr>
    </w:lvl>
  </w:abstractNum>
  <w:abstractNum w:abstractNumId="20" w15:restartNumberingAfterBreak="0">
    <w:nsid w:val="3AFC0843"/>
    <w:multiLevelType w:val="hybridMultilevel"/>
    <w:tmpl w:val="3E8CD216"/>
    <w:lvl w:ilvl="0" w:tplc="04090019">
      <w:start w:val="1"/>
      <w:numFmt w:val="bullet"/>
      <w:lvlText w:val="-"/>
      <w:lvlJc w:val="left"/>
      <w:pPr>
        <w:ind w:left="1620" w:hanging="360"/>
      </w:pPr>
      <w:rPr>
        <w:rFonts w:ascii="Agency FB" w:hAnsi="Agency FB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44133F4"/>
    <w:multiLevelType w:val="hybridMultilevel"/>
    <w:tmpl w:val="9F643CA4"/>
    <w:lvl w:ilvl="0" w:tplc="5EB00086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BF25270"/>
    <w:multiLevelType w:val="hybridMultilevel"/>
    <w:tmpl w:val="C6F4F9C8"/>
    <w:lvl w:ilvl="0" w:tplc="97CC14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720856"/>
    <w:multiLevelType w:val="hybridMultilevel"/>
    <w:tmpl w:val="DACC4414"/>
    <w:lvl w:ilvl="0" w:tplc="526C5F8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3704FF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540BD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2CC1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0EDE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78BB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9299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66D5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5B2BA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9" w15:restartNumberingAfterBreak="0">
    <w:nsid w:val="54435438"/>
    <w:multiLevelType w:val="hybridMultilevel"/>
    <w:tmpl w:val="B23E600E"/>
    <w:lvl w:ilvl="0" w:tplc="4A2E2AF8">
      <w:start w:val="1"/>
      <w:numFmt w:val="decimal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D473202"/>
    <w:multiLevelType w:val="hybridMultilevel"/>
    <w:tmpl w:val="E2661C32"/>
    <w:lvl w:ilvl="0" w:tplc="925091C6">
      <w:start w:val="1"/>
      <w:numFmt w:val="decimal"/>
      <w:lvlText w:val="%1"/>
      <w:lvlJc w:val="left"/>
      <w:pPr>
        <w:ind w:left="920" w:hanging="5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69E128FD"/>
    <w:multiLevelType w:val="hybridMultilevel"/>
    <w:tmpl w:val="3AAA0252"/>
    <w:lvl w:ilvl="0" w:tplc="BA7E0096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D8D043FE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E41A651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C18D784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DEAF1F2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7C96E35E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2BC825B8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5BE23F7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4B94DB5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F7536C4"/>
    <w:multiLevelType w:val="hybridMultilevel"/>
    <w:tmpl w:val="BE6477E0"/>
    <w:lvl w:ilvl="0" w:tplc="04090001">
      <w:start w:val="1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2447D72"/>
    <w:multiLevelType w:val="singleLevel"/>
    <w:tmpl w:val="C4D814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72707C6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 w15:restartNumberingAfterBreak="0">
    <w:nsid w:val="76417124"/>
    <w:multiLevelType w:val="hybridMultilevel"/>
    <w:tmpl w:val="43C09E48"/>
    <w:lvl w:ilvl="0" w:tplc="BB08C954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C65C30"/>
    <w:multiLevelType w:val="hybridMultilevel"/>
    <w:tmpl w:val="20304DDE"/>
    <w:lvl w:ilvl="0" w:tplc="FCD40262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B098254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64EC22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61CEF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0B20D6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4EA459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DBC0EB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0881B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BDF4BE2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7F543ED"/>
    <w:multiLevelType w:val="hybridMultilevel"/>
    <w:tmpl w:val="782EF3E6"/>
    <w:lvl w:ilvl="0" w:tplc="3A0C3D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56AC85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4A2C7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189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5849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9283A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AEE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283C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167A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 w16cid:durableId="1971590963">
    <w:abstractNumId w:val="7"/>
  </w:num>
  <w:num w:numId="2" w16cid:durableId="437599694">
    <w:abstractNumId w:val="28"/>
  </w:num>
  <w:num w:numId="3" w16cid:durableId="1178155261">
    <w:abstractNumId w:val="14"/>
  </w:num>
  <w:num w:numId="4" w16cid:durableId="1078668717">
    <w:abstractNumId w:val="40"/>
  </w:num>
  <w:num w:numId="5" w16cid:durableId="1866870877">
    <w:abstractNumId w:val="4"/>
  </w:num>
  <w:num w:numId="6" w16cid:durableId="1494293204">
    <w:abstractNumId w:val="10"/>
  </w:num>
  <w:num w:numId="7" w16cid:durableId="957951681">
    <w:abstractNumId w:val="2"/>
  </w:num>
  <w:num w:numId="8" w16cid:durableId="1696495743">
    <w:abstractNumId w:val="34"/>
  </w:num>
  <w:num w:numId="9" w16cid:durableId="800417602">
    <w:abstractNumId w:val="30"/>
  </w:num>
  <w:num w:numId="10" w16cid:durableId="1656061180">
    <w:abstractNumId w:val="6"/>
  </w:num>
  <w:num w:numId="11" w16cid:durableId="308170856">
    <w:abstractNumId w:val="0"/>
  </w:num>
  <w:num w:numId="12" w16cid:durableId="782463133">
    <w:abstractNumId w:val="17"/>
  </w:num>
  <w:num w:numId="13" w16cid:durableId="2072071863">
    <w:abstractNumId w:val="33"/>
  </w:num>
  <w:num w:numId="14" w16cid:durableId="1856994420">
    <w:abstractNumId w:val="27"/>
  </w:num>
  <w:num w:numId="15" w16cid:durableId="464854288">
    <w:abstractNumId w:val="28"/>
  </w:num>
  <w:num w:numId="16" w16cid:durableId="391084267">
    <w:abstractNumId w:val="35"/>
  </w:num>
  <w:num w:numId="17" w16cid:durableId="1872263957">
    <w:abstractNumId w:val="28"/>
  </w:num>
  <w:num w:numId="18" w16cid:durableId="2003385788">
    <w:abstractNumId w:val="9"/>
  </w:num>
  <w:num w:numId="19" w16cid:durableId="1880048839">
    <w:abstractNumId w:val="3"/>
  </w:num>
  <w:num w:numId="20" w16cid:durableId="1051536395">
    <w:abstractNumId w:val="36"/>
  </w:num>
  <w:num w:numId="21" w16cid:durableId="494803411">
    <w:abstractNumId w:val="19"/>
  </w:num>
  <w:num w:numId="22" w16cid:durableId="393552677">
    <w:abstractNumId w:val="8"/>
  </w:num>
  <w:num w:numId="23" w16cid:durableId="1642073397">
    <w:abstractNumId w:val="37"/>
  </w:num>
  <w:num w:numId="24" w16cid:durableId="1019239851">
    <w:abstractNumId w:val="23"/>
  </w:num>
  <w:num w:numId="25" w16cid:durableId="211040429">
    <w:abstractNumId w:val="24"/>
  </w:num>
  <w:num w:numId="26" w16cid:durableId="704017070">
    <w:abstractNumId w:val="18"/>
  </w:num>
  <w:num w:numId="27" w16cid:durableId="941299352">
    <w:abstractNumId w:val="25"/>
  </w:num>
  <w:num w:numId="28" w16cid:durableId="738476503">
    <w:abstractNumId w:val="15"/>
  </w:num>
  <w:num w:numId="29" w16cid:durableId="266280186">
    <w:abstractNumId w:val="13"/>
  </w:num>
  <w:num w:numId="30" w16cid:durableId="1138492720">
    <w:abstractNumId w:val="21"/>
  </w:num>
  <w:num w:numId="31" w16cid:durableId="1565482640">
    <w:abstractNumId w:val="32"/>
  </w:num>
  <w:num w:numId="32" w16cid:durableId="564990177">
    <w:abstractNumId w:val="5"/>
  </w:num>
  <w:num w:numId="33" w16cid:durableId="331226903">
    <w:abstractNumId w:val="12"/>
  </w:num>
  <w:num w:numId="34" w16cid:durableId="1307851923">
    <w:abstractNumId w:val="11"/>
  </w:num>
  <w:num w:numId="35" w16cid:durableId="731079833">
    <w:abstractNumId w:val="16"/>
  </w:num>
  <w:num w:numId="36" w16cid:durableId="143740257">
    <w:abstractNumId w:val="38"/>
  </w:num>
  <w:num w:numId="37" w16cid:durableId="1941910590">
    <w:abstractNumId w:val="22"/>
  </w:num>
  <w:num w:numId="38" w16cid:durableId="1375696622">
    <w:abstractNumId w:val="29"/>
  </w:num>
  <w:num w:numId="39" w16cid:durableId="903949283">
    <w:abstractNumId w:val="20"/>
  </w:num>
  <w:num w:numId="40" w16cid:durableId="1688600855">
    <w:abstractNumId w:val="41"/>
  </w:num>
  <w:num w:numId="41" w16cid:durableId="44569489">
    <w:abstractNumId w:val="1"/>
  </w:num>
  <w:num w:numId="42" w16cid:durableId="1586644815">
    <w:abstractNumId w:val="26"/>
  </w:num>
  <w:num w:numId="43" w16cid:durableId="1015351311">
    <w:abstractNumId w:val="31"/>
  </w:num>
  <w:num w:numId="44" w16cid:durableId="703680013">
    <w:abstractNumId w:val="3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B1"/>
    <w:rsid w:val="00000BF6"/>
    <w:rsid w:val="0000175F"/>
    <w:rsid w:val="0000215D"/>
    <w:rsid w:val="00002C42"/>
    <w:rsid w:val="0000329F"/>
    <w:rsid w:val="00003382"/>
    <w:rsid w:val="00003B9C"/>
    <w:rsid w:val="00004737"/>
    <w:rsid w:val="00004FB5"/>
    <w:rsid w:val="00006754"/>
    <w:rsid w:val="00006D1D"/>
    <w:rsid w:val="00006D44"/>
    <w:rsid w:val="000070CB"/>
    <w:rsid w:val="0000750A"/>
    <w:rsid w:val="00011E1E"/>
    <w:rsid w:val="00012647"/>
    <w:rsid w:val="00012D23"/>
    <w:rsid w:val="000136CF"/>
    <w:rsid w:val="0001438B"/>
    <w:rsid w:val="00016248"/>
    <w:rsid w:val="00022E54"/>
    <w:rsid w:val="0002320E"/>
    <w:rsid w:val="000245AE"/>
    <w:rsid w:val="00024D4C"/>
    <w:rsid w:val="00025C19"/>
    <w:rsid w:val="00026B9B"/>
    <w:rsid w:val="0002729C"/>
    <w:rsid w:val="00027E0C"/>
    <w:rsid w:val="00030827"/>
    <w:rsid w:val="00030F28"/>
    <w:rsid w:val="000314DE"/>
    <w:rsid w:val="00031DB8"/>
    <w:rsid w:val="00032490"/>
    <w:rsid w:val="000332FC"/>
    <w:rsid w:val="00033328"/>
    <w:rsid w:val="000334D8"/>
    <w:rsid w:val="0003421D"/>
    <w:rsid w:val="000347AA"/>
    <w:rsid w:val="0003613A"/>
    <w:rsid w:val="000403FF"/>
    <w:rsid w:val="00040CAD"/>
    <w:rsid w:val="00041694"/>
    <w:rsid w:val="0004170A"/>
    <w:rsid w:val="00043BCA"/>
    <w:rsid w:val="000443D2"/>
    <w:rsid w:val="00044540"/>
    <w:rsid w:val="00045512"/>
    <w:rsid w:val="0004569B"/>
    <w:rsid w:val="00045D39"/>
    <w:rsid w:val="00046C7F"/>
    <w:rsid w:val="00046F6D"/>
    <w:rsid w:val="000472A6"/>
    <w:rsid w:val="00047FD5"/>
    <w:rsid w:val="00050573"/>
    <w:rsid w:val="00050DB3"/>
    <w:rsid w:val="00051E64"/>
    <w:rsid w:val="0005276E"/>
    <w:rsid w:val="00052944"/>
    <w:rsid w:val="00052B61"/>
    <w:rsid w:val="000534FE"/>
    <w:rsid w:val="00054548"/>
    <w:rsid w:val="00054716"/>
    <w:rsid w:val="00055B06"/>
    <w:rsid w:val="00055B63"/>
    <w:rsid w:val="00055B9A"/>
    <w:rsid w:val="000568B2"/>
    <w:rsid w:val="00056E08"/>
    <w:rsid w:val="00056E1D"/>
    <w:rsid w:val="0005726C"/>
    <w:rsid w:val="00057447"/>
    <w:rsid w:val="00057DC3"/>
    <w:rsid w:val="000602D1"/>
    <w:rsid w:val="00060745"/>
    <w:rsid w:val="00060DDE"/>
    <w:rsid w:val="000616CB"/>
    <w:rsid w:val="00061F64"/>
    <w:rsid w:val="000625B7"/>
    <w:rsid w:val="00063631"/>
    <w:rsid w:val="0006561B"/>
    <w:rsid w:val="0006629B"/>
    <w:rsid w:val="00066B80"/>
    <w:rsid w:val="0007035B"/>
    <w:rsid w:val="000708C7"/>
    <w:rsid w:val="000715D6"/>
    <w:rsid w:val="00072814"/>
    <w:rsid w:val="00072A9D"/>
    <w:rsid w:val="000736B8"/>
    <w:rsid w:val="00073EA2"/>
    <w:rsid w:val="00074150"/>
    <w:rsid w:val="0007415D"/>
    <w:rsid w:val="0007472C"/>
    <w:rsid w:val="00074B7D"/>
    <w:rsid w:val="00077A43"/>
    <w:rsid w:val="000809A3"/>
    <w:rsid w:val="000829A2"/>
    <w:rsid w:val="00082E33"/>
    <w:rsid w:val="0008335B"/>
    <w:rsid w:val="00083A2C"/>
    <w:rsid w:val="0008453C"/>
    <w:rsid w:val="00084D30"/>
    <w:rsid w:val="00086ACE"/>
    <w:rsid w:val="00086F06"/>
    <w:rsid w:val="000873F1"/>
    <w:rsid w:val="00087ACE"/>
    <w:rsid w:val="00090AE2"/>
    <w:rsid w:val="00091BD5"/>
    <w:rsid w:val="00092683"/>
    <w:rsid w:val="00094274"/>
    <w:rsid w:val="00094483"/>
    <w:rsid w:val="0009448E"/>
    <w:rsid w:val="000950F2"/>
    <w:rsid w:val="00095501"/>
    <w:rsid w:val="00095E07"/>
    <w:rsid w:val="00096204"/>
    <w:rsid w:val="0009636A"/>
    <w:rsid w:val="00096AFE"/>
    <w:rsid w:val="00096D05"/>
    <w:rsid w:val="0009767A"/>
    <w:rsid w:val="00097C91"/>
    <w:rsid w:val="000A08FC"/>
    <w:rsid w:val="000A173A"/>
    <w:rsid w:val="000A2280"/>
    <w:rsid w:val="000A2BC9"/>
    <w:rsid w:val="000A415F"/>
    <w:rsid w:val="000A6132"/>
    <w:rsid w:val="000A7C85"/>
    <w:rsid w:val="000A7CE0"/>
    <w:rsid w:val="000B0104"/>
    <w:rsid w:val="000B09CD"/>
    <w:rsid w:val="000B2393"/>
    <w:rsid w:val="000B302D"/>
    <w:rsid w:val="000B3546"/>
    <w:rsid w:val="000B369D"/>
    <w:rsid w:val="000B3C4E"/>
    <w:rsid w:val="000B4D8A"/>
    <w:rsid w:val="000B51AB"/>
    <w:rsid w:val="000B587B"/>
    <w:rsid w:val="000B5A17"/>
    <w:rsid w:val="000B5F93"/>
    <w:rsid w:val="000B72DA"/>
    <w:rsid w:val="000B748C"/>
    <w:rsid w:val="000B7F6C"/>
    <w:rsid w:val="000C05D4"/>
    <w:rsid w:val="000C11E5"/>
    <w:rsid w:val="000C13EB"/>
    <w:rsid w:val="000C2BD4"/>
    <w:rsid w:val="000C34B8"/>
    <w:rsid w:val="000C4713"/>
    <w:rsid w:val="000C5B1B"/>
    <w:rsid w:val="000C5C6A"/>
    <w:rsid w:val="000C61A9"/>
    <w:rsid w:val="000C7810"/>
    <w:rsid w:val="000D0720"/>
    <w:rsid w:val="000D16F4"/>
    <w:rsid w:val="000D1E01"/>
    <w:rsid w:val="000D1E5C"/>
    <w:rsid w:val="000D1E6C"/>
    <w:rsid w:val="000D3D24"/>
    <w:rsid w:val="000D4403"/>
    <w:rsid w:val="000D5681"/>
    <w:rsid w:val="000D5E48"/>
    <w:rsid w:val="000D64D0"/>
    <w:rsid w:val="000D6542"/>
    <w:rsid w:val="000D7139"/>
    <w:rsid w:val="000D71C6"/>
    <w:rsid w:val="000D7431"/>
    <w:rsid w:val="000E0B2F"/>
    <w:rsid w:val="000E1F62"/>
    <w:rsid w:val="000E28EE"/>
    <w:rsid w:val="000E34FE"/>
    <w:rsid w:val="000E4830"/>
    <w:rsid w:val="000E5303"/>
    <w:rsid w:val="000E5473"/>
    <w:rsid w:val="000E5874"/>
    <w:rsid w:val="000E58B6"/>
    <w:rsid w:val="000E6951"/>
    <w:rsid w:val="000F018F"/>
    <w:rsid w:val="000F0376"/>
    <w:rsid w:val="000F09BD"/>
    <w:rsid w:val="000F0EDD"/>
    <w:rsid w:val="000F11AE"/>
    <w:rsid w:val="000F1502"/>
    <w:rsid w:val="000F15AE"/>
    <w:rsid w:val="000F1D01"/>
    <w:rsid w:val="000F2305"/>
    <w:rsid w:val="000F2D3A"/>
    <w:rsid w:val="000F498A"/>
    <w:rsid w:val="000F4DF6"/>
    <w:rsid w:val="000F4E22"/>
    <w:rsid w:val="000F50E2"/>
    <w:rsid w:val="000F5330"/>
    <w:rsid w:val="000F5BE4"/>
    <w:rsid w:val="000F5EE6"/>
    <w:rsid w:val="000F6568"/>
    <w:rsid w:val="000F6656"/>
    <w:rsid w:val="00101CD7"/>
    <w:rsid w:val="00103304"/>
    <w:rsid w:val="0010402D"/>
    <w:rsid w:val="001048E0"/>
    <w:rsid w:val="00105686"/>
    <w:rsid w:val="00106B12"/>
    <w:rsid w:val="00111CBF"/>
    <w:rsid w:val="001131C2"/>
    <w:rsid w:val="001140B1"/>
    <w:rsid w:val="00114446"/>
    <w:rsid w:val="00115109"/>
    <w:rsid w:val="0011521A"/>
    <w:rsid w:val="001159D3"/>
    <w:rsid w:val="00116F1A"/>
    <w:rsid w:val="0012007B"/>
    <w:rsid w:val="00120E4E"/>
    <w:rsid w:val="001216E8"/>
    <w:rsid w:val="00121E04"/>
    <w:rsid w:val="00121F9D"/>
    <w:rsid w:val="00122747"/>
    <w:rsid w:val="00122F99"/>
    <w:rsid w:val="00123A1D"/>
    <w:rsid w:val="00123C4D"/>
    <w:rsid w:val="00123CD0"/>
    <w:rsid w:val="00124312"/>
    <w:rsid w:val="00124754"/>
    <w:rsid w:val="001250B0"/>
    <w:rsid w:val="001250F6"/>
    <w:rsid w:val="00125B22"/>
    <w:rsid w:val="001265DD"/>
    <w:rsid w:val="00126C28"/>
    <w:rsid w:val="00126FAD"/>
    <w:rsid w:val="0012757F"/>
    <w:rsid w:val="00127BF7"/>
    <w:rsid w:val="00127E24"/>
    <w:rsid w:val="00130C93"/>
    <w:rsid w:val="00131603"/>
    <w:rsid w:val="001318D4"/>
    <w:rsid w:val="00132593"/>
    <w:rsid w:val="0013293F"/>
    <w:rsid w:val="00132CBE"/>
    <w:rsid w:val="0013327D"/>
    <w:rsid w:val="001338EF"/>
    <w:rsid w:val="00134A85"/>
    <w:rsid w:val="00137902"/>
    <w:rsid w:val="00137F97"/>
    <w:rsid w:val="0014044D"/>
    <w:rsid w:val="001408D8"/>
    <w:rsid w:val="00140ABB"/>
    <w:rsid w:val="00140D06"/>
    <w:rsid w:val="00143611"/>
    <w:rsid w:val="001438F4"/>
    <w:rsid w:val="00143A58"/>
    <w:rsid w:val="00143FB8"/>
    <w:rsid w:val="001446DC"/>
    <w:rsid w:val="001456C3"/>
    <w:rsid w:val="00145761"/>
    <w:rsid w:val="0014783A"/>
    <w:rsid w:val="00147CFD"/>
    <w:rsid w:val="00147FF1"/>
    <w:rsid w:val="00150DC6"/>
    <w:rsid w:val="00150FAA"/>
    <w:rsid w:val="001531B7"/>
    <w:rsid w:val="0015325C"/>
    <w:rsid w:val="00153A1C"/>
    <w:rsid w:val="00153DB4"/>
    <w:rsid w:val="0015446F"/>
    <w:rsid w:val="0015497A"/>
    <w:rsid w:val="00155A31"/>
    <w:rsid w:val="0015628C"/>
    <w:rsid w:val="00156989"/>
    <w:rsid w:val="00160805"/>
    <w:rsid w:val="00160933"/>
    <w:rsid w:val="0016155B"/>
    <w:rsid w:val="001615D5"/>
    <w:rsid w:val="00162BE3"/>
    <w:rsid w:val="00162D19"/>
    <w:rsid w:val="00165094"/>
    <w:rsid w:val="00165CD4"/>
    <w:rsid w:val="00166F1A"/>
    <w:rsid w:val="00167315"/>
    <w:rsid w:val="00167443"/>
    <w:rsid w:val="00170EA1"/>
    <w:rsid w:val="00170F17"/>
    <w:rsid w:val="001716EF"/>
    <w:rsid w:val="0017453D"/>
    <w:rsid w:val="001754D9"/>
    <w:rsid w:val="00175C24"/>
    <w:rsid w:val="0017624B"/>
    <w:rsid w:val="00177C9C"/>
    <w:rsid w:val="00177F54"/>
    <w:rsid w:val="00180228"/>
    <w:rsid w:val="001802EE"/>
    <w:rsid w:val="001805A9"/>
    <w:rsid w:val="0018067A"/>
    <w:rsid w:val="00180F3D"/>
    <w:rsid w:val="001823F8"/>
    <w:rsid w:val="00182E2E"/>
    <w:rsid w:val="00183455"/>
    <w:rsid w:val="001840A9"/>
    <w:rsid w:val="001842BA"/>
    <w:rsid w:val="0018541C"/>
    <w:rsid w:val="0018570D"/>
    <w:rsid w:val="00185A9D"/>
    <w:rsid w:val="00185B48"/>
    <w:rsid w:val="00185C6D"/>
    <w:rsid w:val="0018601C"/>
    <w:rsid w:val="001866F5"/>
    <w:rsid w:val="00186B8D"/>
    <w:rsid w:val="0018775F"/>
    <w:rsid w:val="00187DCB"/>
    <w:rsid w:val="001907F4"/>
    <w:rsid w:val="00193BD9"/>
    <w:rsid w:val="00193BFA"/>
    <w:rsid w:val="001971AD"/>
    <w:rsid w:val="00197CB5"/>
    <w:rsid w:val="00197CC0"/>
    <w:rsid w:val="001A0417"/>
    <w:rsid w:val="001A2184"/>
    <w:rsid w:val="001A28EB"/>
    <w:rsid w:val="001A2F95"/>
    <w:rsid w:val="001A45A0"/>
    <w:rsid w:val="001A46EA"/>
    <w:rsid w:val="001A5029"/>
    <w:rsid w:val="001A593E"/>
    <w:rsid w:val="001A6E4B"/>
    <w:rsid w:val="001A7840"/>
    <w:rsid w:val="001B0382"/>
    <w:rsid w:val="001B15D6"/>
    <w:rsid w:val="001B1E9F"/>
    <w:rsid w:val="001B2559"/>
    <w:rsid w:val="001B2708"/>
    <w:rsid w:val="001B2D16"/>
    <w:rsid w:val="001B3911"/>
    <w:rsid w:val="001B4433"/>
    <w:rsid w:val="001B51D0"/>
    <w:rsid w:val="001B5992"/>
    <w:rsid w:val="001B7529"/>
    <w:rsid w:val="001B7829"/>
    <w:rsid w:val="001C1EE2"/>
    <w:rsid w:val="001C3216"/>
    <w:rsid w:val="001C337B"/>
    <w:rsid w:val="001C49BD"/>
    <w:rsid w:val="001C51F4"/>
    <w:rsid w:val="001C59EE"/>
    <w:rsid w:val="001C5A2F"/>
    <w:rsid w:val="001C6CC0"/>
    <w:rsid w:val="001C7227"/>
    <w:rsid w:val="001C77AF"/>
    <w:rsid w:val="001D011F"/>
    <w:rsid w:val="001D0CDB"/>
    <w:rsid w:val="001D1A60"/>
    <w:rsid w:val="001D20DD"/>
    <w:rsid w:val="001D2CB3"/>
    <w:rsid w:val="001D3689"/>
    <w:rsid w:val="001D53D9"/>
    <w:rsid w:val="001D5EB9"/>
    <w:rsid w:val="001D746E"/>
    <w:rsid w:val="001E031A"/>
    <w:rsid w:val="001E08BB"/>
    <w:rsid w:val="001E1060"/>
    <w:rsid w:val="001E10CE"/>
    <w:rsid w:val="001E125D"/>
    <w:rsid w:val="001E1D2B"/>
    <w:rsid w:val="001E1DF3"/>
    <w:rsid w:val="001E21A0"/>
    <w:rsid w:val="001E2309"/>
    <w:rsid w:val="001E297D"/>
    <w:rsid w:val="001E2D4C"/>
    <w:rsid w:val="001E3453"/>
    <w:rsid w:val="001E4F63"/>
    <w:rsid w:val="001E52AA"/>
    <w:rsid w:val="001E53BE"/>
    <w:rsid w:val="001E5DF0"/>
    <w:rsid w:val="001E6086"/>
    <w:rsid w:val="001E6CE6"/>
    <w:rsid w:val="001E7707"/>
    <w:rsid w:val="001E7AB4"/>
    <w:rsid w:val="001F10FC"/>
    <w:rsid w:val="001F153E"/>
    <w:rsid w:val="001F1682"/>
    <w:rsid w:val="001F1A93"/>
    <w:rsid w:val="001F46E0"/>
    <w:rsid w:val="001F4E3E"/>
    <w:rsid w:val="001F4E5D"/>
    <w:rsid w:val="001F5741"/>
    <w:rsid w:val="001F57FE"/>
    <w:rsid w:val="001F68DA"/>
    <w:rsid w:val="001F6AFB"/>
    <w:rsid w:val="001F6CF3"/>
    <w:rsid w:val="001F7010"/>
    <w:rsid w:val="001F7247"/>
    <w:rsid w:val="001F7CF5"/>
    <w:rsid w:val="001F7DE4"/>
    <w:rsid w:val="002007BD"/>
    <w:rsid w:val="00201284"/>
    <w:rsid w:val="00201623"/>
    <w:rsid w:val="00202912"/>
    <w:rsid w:val="00202B72"/>
    <w:rsid w:val="00202F53"/>
    <w:rsid w:val="0020301D"/>
    <w:rsid w:val="0020303D"/>
    <w:rsid w:val="0020594B"/>
    <w:rsid w:val="00205A12"/>
    <w:rsid w:val="00205B87"/>
    <w:rsid w:val="00205F4A"/>
    <w:rsid w:val="00206D23"/>
    <w:rsid w:val="00207C23"/>
    <w:rsid w:val="002101CA"/>
    <w:rsid w:val="00210359"/>
    <w:rsid w:val="0021051B"/>
    <w:rsid w:val="00210AF2"/>
    <w:rsid w:val="002116A0"/>
    <w:rsid w:val="00211859"/>
    <w:rsid w:val="00211A3C"/>
    <w:rsid w:val="00211BA6"/>
    <w:rsid w:val="0021316C"/>
    <w:rsid w:val="002132FD"/>
    <w:rsid w:val="002137C9"/>
    <w:rsid w:val="00213AB2"/>
    <w:rsid w:val="00213C50"/>
    <w:rsid w:val="00213CA4"/>
    <w:rsid w:val="00214377"/>
    <w:rsid w:val="002145EE"/>
    <w:rsid w:val="00214F13"/>
    <w:rsid w:val="00215A60"/>
    <w:rsid w:val="00215FF9"/>
    <w:rsid w:val="002162E7"/>
    <w:rsid w:val="0021663A"/>
    <w:rsid w:val="002168AC"/>
    <w:rsid w:val="00216C45"/>
    <w:rsid w:val="00216C5F"/>
    <w:rsid w:val="00217D41"/>
    <w:rsid w:val="00217F48"/>
    <w:rsid w:val="00220755"/>
    <w:rsid w:val="00222207"/>
    <w:rsid w:val="00222BB1"/>
    <w:rsid w:val="00222FEC"/>
    <w:rsid w:val="00223630"/>
    <w:rsid w:val="00223A67"/>
    <w:rsid w:val="0022425F"/>
    <w:rsid w:val="00225065"/>
    <w:rsid w:val="002266DA"/>
    <w:rsid w:val="00226D26"/>
    <w:rsid w:val="00230865"/>
    <w:rsid w:val="00231267"/>
    <w:rsid w:val="00231DD1"/>
    <w:rsid w:val="00232191"/>
    <w:rsid w:val="002321B5"/>
    <w:rsid w:val="00233273"/>
    <w:rsid w:val="00233B89"/>
    <w:rsid w:val="00234995"/>
    <w:rsid w:val="00237A17"/>
    <w:rsid w:val="002403F4"/>
    <w:rsid w:val="00240D10"/>
    <w:rsid w:val="00241553"/>
    <w:rsid w:val="002417BD"/>
    <w:rsid w:val="00241908"/>
    <w:rsid w:val="002422F3"/>
    <w:rsid w:val="00242B1F"/>
    <w:rsid w:val="00243373"/>
    <w:rsid w:val="00243E81"/>
    <w:rsid w:val="00244C74"/>
    <w:rsid w:val="002456CB"/>
    <w:rsid w:val="00245ABF"/>
    <w:rsid w:val="0024688D"/>
    <w:rsid w:val="00246E18"/>
    <w:rsid w:val="0024771F"/>
    <w:rsid w:val="00250624"/>
    <w:rsid w:val="002507A0"/>
    <w:rsid w:val="00250FDF"/>
    <w:rsid w:val="00251556"/>
    <w:rsid w:val="002519B5"/>
    <w:rsid w:val="002519C1"/>
    <w:rsid w:val="00252ADB"/>
    <w:rsid w:val="00252E1B"/>
    <w:rsid w:val="002533DB"/>
    <w:rsid w:val="0025496F"/>
    <w:rsid w:val="00255140"/>
    <w:rsid w:val="002557ED"/>
    <w:rsid w:val="002561C7"/>
    <w:rsid w:val="0026073B"/>
    <w:rsid w:val="00260F84"/>
    <w:rsid w:val="00261258"/>
    <w:rsid w:val="00261846"/>
    <w:rsid w:val="002618FD"/>
    <w:rsid w:val="00261977"/>
    <w:rsid w:val="00261DF8"/>
    <w:rsid w:val="00262113"/>
    <w:rsid w:val="002636B3"/>
    <w:rsid w:val="00263EDB"/>
    <w:rsid w:val="00264B78"/>
    <w:rsid w:val="0026563B"/>
    <w:rsid w:val="00265E69"/>
    <w:rsid w:val="00266E15"/>
    <w:rsid w:val="002672B3"/>
    <w:rsid w:val="00267990"/>
    <w:rsid w:val="002705E9"/>
    <w:rsid w:val="0027184F"/>
    <w:rsid w:val="00271B83"/>
    <w:rsid w:val="002724A2"/>
    <w:rsid w:val="00272F14"/>
    <w:rsid w:val="002743F6"/>
    <w:rsid w:val="0027440B"/>
    <w:rsid w:val="00275C57"/>
    <w:rsid w:val="00275DAD"/>
    <w:rsid w:val="0027601B"/>
    <w:rsid w:val="002767C1"/>
    <w:rsid w:val="0027759A"/>
    <w:rsid w:val="002777F3"/>
    <w:rsid w:val="0028092D"/>
    <w:rsid w:val="00280C17"/>
    <w:rsid w:val="0028169E"/>
    <w:rsid w:val="00281D78"/>
    <w:rsid w:val="00285340"/>
    <w:rsid w:val="002856EF"/>
    <w:rsid w:val="0028595F"/>
    <w:rsid w:val="002879B6"/>
    <w:rsid w:val="00290B4F"/>
    <w:rsid w:val="00292481"/>
    <w:rsid w:val="002924CC"/>
    <w:rsid w:val="002929FF"/>
    <w:rsid w:val="00292B13"/>
    <w:rsid w:val="0029361F"/>
    <w:rsid w:val="0029393C"/>
    <w:rsid w:val="0029457F"/>
    <w:rsid w:val="002950BB"/>
    <w:rsid w:val="002954FC"/>
    <w:rsid w:val="002957A5"/>
    <w:rsid w:val="002976D8"/>
    <w:rsid w:val="00297B42"/>
    <w:rsid w:val="00297B53"/>
    <w:rsid w:val="002A0496"/>
    <w:rsid w:val="002A0779"/>
    <w:rsid w:val="002A178B"/>
    <w:rsid w:val="002A230B"/>
    <w:rsid w:val="002A3277"/>
    <w:rsid w:val="002A32EB"/>
    <w:rsid w:val="002A3664"/>
    <w:rsid w:val="002A37B2"/>
    <w:rsid w:val="002A42DF"/>
    <w:rsid w:val="002A43C0"/>
    <w:rsid w:val="002A4424"/>
    <w:rsid w:val="002A51E1"/>
    <w:rsid w:val="002A5F39"/>
    <w:rsid w:val="002A7359"/>
    <w:rsid w:val="002A7808"/>
    <w:rsid w:val="002A7825"/>
    <w:rsid w:val="002A7AA8"/>
    <w:rsid w:val="002B1CD0"/>
    <w:rsid w:val="002B2462"/>
    <w:rsid w:val="002B3F87"/>
    <w:rsid w:val="002B4BBC"/>
    <w:rsid w:val="002B500F"/>
    <w:rsid w:val="002B55B1"/>
    <w:rsid w:val="002B5DB9"/>
    <w:rsid w:val="002B78C2"/>
    <w:rsid w:val="002C0075"/>
    <w:rsid w:val="002C021A"/>
    <w:rsid w:val="002C12A0"/>
    <w:rsid w:val="002C1CC0"/>
    <w:rsid w:val="002C1F59"/>
    <w:rsid w:val="002C21C4"/>
    <w:rsid w:val="002C23C9"/>
    <w:rsid w:val="002C31B6"/>
    <w:rsid w:val="002C4F38"/>
    <w:rsid w:val="002C54F2"/>
    <w:rsid w:val="002C591F"/>
    <w:rsid w:val="002C5EC1"/>
    <w:rsid w:val="002C7525"/>
    <w:rsid w:val="002C7BB4"/>
    <w:rsid w:val="002C7CA9"/>
    <w:rsid w:val="002D11CE"/>
    <w:rsid w:val="002D12E5"/>
    <w:rsid w:val="002D1DAE"/>
    <w:rsid w:val="002D25AE"/>
    <w:rsid w:val="002D2A21"/>
    <w:rsid w:val="002D31EC"/>
    <w:rsid w:val="002D3451"/>
    <w:rsid w:val="002D4772"/>
    <w:rsid w:val="002D49B3"/>
    <w:rsid w:val="002D4E4A"/>
    <w:rsid w:val="002D5D6E"/>
    <w:rsid w:val="002D6352"/>
    <w:rsid w:val="002D6AB0"/>
    <w:rsid w:val="002D6CD8"/>
    <w:rsid w:val="002D7D93"/>
    <w:rsid w:val="002D7E04"/>
    <w:rsid w:val="002E005E"/>
    <w:rsid w:val="002E0848"/>
    <w:rsid w:val="002E0B47"/>
    <w:rsid w:val="002E116C"/>
    <w:rsid w:val="002E1DC4"/>
    <w:rsid w:val="002E3440"/>
    <w:rsid w:val="002E3BBE"/>
    <w:rsid w:val="002E3C86"/>
    <w:rsid w:val="002E4DFB"/>
    <w:rsid w:val="002E4FA6"/>
    <w:rsid w:val="002E54A7"/>
    <w:rsid w:val="002E5899"/>
    <w:rsid w:val="002E63DD"/>
    <w:rsid w:val="002E650E"/>
    <w:rsid w:val="002E67CF"/>
    <w:rsid w:val="002E6AD4"/>
    <w:rsid w:val="002E6FD9"/>
    <w:rsid w:val="002E76FB"/>
    <w:rsid w:val="002F0418"/>
    <w:rsid w:val="002F067B"/>
    <w:rsid w:val="002F1704"/>
    <w:rsid w:val="002F179E"/>
    <w:rsid w:val="002F17C2"/>
    <w:rsid w:val="002F1A53"/>
    <w:rsid w:val="002F1A89"/>
    <w:rsid w:val="002F1B9B"/>
    <w:rsid w:val="002F2646"/>
    <w:rsid w:val="002F277E"/>
    <w:rsid w:val="002F2973"/>
    <w:rsid w:val="002F34BE"/>
    <w:rsid w:val="002F4BF1"/>
    <w:rsid w:val="002F61B8"/>
    <w:rsid w:val="002F6E25"/>
    <w:rsid w:val="0030012A"/>
    <w:rsid w:val="00300174"/>
    <w:rsid w:val="003010CA"/>
    <w:rsid w:val="00301A02"/>
    <w:rsid w:val="003023BD"/>
    <w:rsid w:val="00302749"/>
    <w:rsid w:val="00302CFF"/>
    <w:rsid w:val="00302EA0"/>
    <w:rsid w:val="003033FE"/>
    <w:rsid w:val="00304585"/>
    <w:rsid w:val="00305010"/>
    <w:rsid w:val="00305847"/>
    <w:rsid w:val="00306002"/>
    <w:rsid w:val="003079BC"/>
    <w:rsid w:val="00307F21"/>
    <w:rsid w:val="00310D12"/>
    <w:rsid w:val="00314038"/>
    <w:rsid w:val="003145BF"/>
    <w:rsid w:val="00314BE9"/>
    <w:rsid w:val="003155B4"/>
    <w:rsid w:val="003160D2"/>
    <w:rsid w:val="0031632E"/>
    <w:rsid w:val="00316EF8"/>
    <w:rsid w:val="003175B9"/>
    <w:rsid w:val="003176FF"/>
    <w:rsid w:val="00320E55"/>
    <w:rsid w:val="0032186F"/>
    <w:rsid w:val="0032400F"/>
    <w:rsid w:val="00325D39"/>
    <w:rsid w:val="00327006"/>
    <w:rsid w:val="00327919"/>
    <w:rsid w:val="00327FEB"/>
    <w:rsid w:val="003310FA"/>
    <w:rsid w:val="0033291C"/>
    <w:rsid w:val="00332D8B"/>
    <w:rsid w:val="00333C76"/>
    <w:rsid w:val="00336B6C"/>
    <w:rsid w:val="00337098"/>
    <w:rsid w:val="0033796B"/>
    <w:rsid w:val="00337D15"/>
    <w:rsid w:val="00343170"/>
    <w:rsid w:val="00343448"/>
    <w:rsid w:val="00343C1F"/>
    <w:rsid w:val="003453AE"/>
    <w:rsid w:val="003455CF"/>
    <w:rsid w:val="003458F2"/>
    <w:rsid w:val="00346C85"/>
    <w:rsid w:val="00346EF4"/>
    <w:rsid w:val="00350907"/>
    <w:rsid w:val="00350C49"/>
    <w:rsid w:val="00350E05"/>
    <w:rsid w:val="00351D9E"/>
    <w:rsid w:val="003525C7"/>
    <w:rsid w:val="00352888"/>
    <w:rsid w:val="00354683"/>
    <w:rsid w:val="003548C4"/>
    <w:rsid w:val="003554DE"/>
    <w:rsid w:val="0035693A"/>
    <w:rsid w:val="00356F09"/>
    <w:rsid w:val="00357C84"/>
    <w:rsid w:val="00360127"/>
    <w:rsid w:val="003601AD"/>
    <w:rsid w:val="003603D5"/>
    <w:rsid w:val="00360557"/>
    <w:rsid w:val="00361050"/>
    <w:rsid w:val="003612B6"/>
    <w:rsid w:val="0036144E"/>
    <w:rsid w:val="003622A5"/>
    <w:rsid w:val="003625B1"/>
    <w:rsid w:val="0036293C"/>
    <w:rsid w:val="0036324A"/>
    <w:rsid w:val="003632B4"/>
    <w:rsid w:val="003634F0"/>
    <w:rsid w:val="00363A3F"/>
    <w:rsid w:val="00365498"/>
    <w:rsid w:val="0036574C"/>
    <w:rsid w:val="00365AE1"/>
    <w:rsid w:val="0036638F"/>
    <w:rsid w:val="0036713C"/>
    <w:rsid w:val="00367C08"/>
    <w:rsid w:val="00367C1A"/>
    <w:rsid w:val="00367C68"/>
    <w:rsid w:val="00367EB5"/>
    <w:rsid w:val="00370FDA"/>
    <w:rsid w:val="00372384"/>
    <w:rsid w:val="00372F20"/>
    <w:rsid w:val="00373215"/>
    <w:rsid w:val="003739E9"/>
    <w:rsid w:val="00373B2E"/>
    <w:rsid w:val="00373C3A"/>
    <w:rsid w:val="0037504B"/>
    <w:rsid w:val="0037541B"/>
    <w:rsid w:val="00376984"/>
    <w:rsid w:val="00376B65"/>
    <w:rsid w:val="003770C5"/>
    <w:rsid w:val="003770D7"/>
    <w:rsid w:val="00377116"/>
    <w:rsid w:val="00380688"/>
    <w:rsid w:val="00380A90"/>
    <w:rsid w:val="003812F8"/>
    <w:rsid w:val="00382167"/>
    <w:rsid w:val="0038611E"/>
    <w:rsid w:val="00387CA4"/>
    <w:rsid w:val="00387E8E"/>
    <w:rsid w:val="003905E1"/>
    <w:rsid w:val="003909FC"/>
    <w:rsid w:val="00390D80"/>
    <w:rsid w:val="00391325"/>
    <w:rsid w:val="00391652"/>
    <w:rsid w:val="0039196E"/>
    <w:rsid w:val="003949A9"/>
    <w:rsid w:val="00394FCE"/>
    <w:rsid w:val="0039542B"/>
    <w:rsid w:val="00395C8F"/>
    <w:rsid w:val="00397518"/>
    <w:rsid w:val="003977A0"/>
    <w:rsid w:val="003A1CB9"/>
    <w:rsid w:val="003A2E31"/>
    <w:rsid w:val="003A3D3E"/>
    <w:rsid w:val="003A40F8"/>
    <w:rsid w:val="003A46A2"/>
    <w:rsid w:val="003A69CA"/>
    <w:rsid w:val="003A6E5F"/>
    <w:rsid w:val="003A7488"/>
    <w:rsid w:val="003A778F"/>
    <w:rsid w:val="003B0965"/>
    <w:rsid w:val="003B1A45"/>
    <w:rsid w:val="003B262E"/>
    <w:rsid w:val="003B29D5"/>
    <w:rsid w:val="003B2D83"/>
    <w:rsid w:val="003B4CB2"/>
    <w:rsid w:val="003B4EE7"/>
    <w:rsid w:val="003B5989"/>
    <w:rsid w:val="003B7E7C"/>
    <w:rsid w:val="003C0992"/>
    <w:rsid w:val="003C0A61"/>
    <w:rsid w:val="003C0F27"/>
    <w:rsid w:val="003C2409"/>
    <w:rsid w:val="003C3453"/>
    <w:rsid w:val="003C34CD"/>
    <w:rsid w:val="003C3803"/>
    <w:rsid w:val="003C5016"/>
    <w:rsid w:val="003C65C7"/>
    <w:rsid w:val="003C71D0"/>
    <w:rsid w:val="003D059E"/>
    <w:rsid w:val="003D14AF"/>
    <w:rsid w:val="003D14BF"/>
    <w:rsid w:val="003D1EDC"/>
    <w:rsid w:val="003D29C6"/>
    <w:rsid w:val="003D3CC6"/>
    <w:rsid w:val="003D454D"/>
    <w:rsid w:val="003D4BD6"/>
    <w:rsid w:val="003D55DD"/>
    <w:rsid w:val="003D5C08"/>
    <w:rsid w:val="003D5F07"/>
    <w:rsid w:val="003D6696"/>
    <w:rsid w:val="003D681A"/>
    <w:rsid w:val="003D6CE4"/>
    <w:rsid w:val="003D7478"/>
    <w:rsid w:val="003E0B4E"/>
    <w:rsid w:val="003E1124"/>
    <w:rsid w:val="003E336F"/>
    <w:rsid w:val="003E38DF"/>
    <w:rsid w:val="003E3E86"/>
    <w:rsid w:val="003E4311"/>
    <w:rsid w:val="003E4B54"/>
    <w:rsid w:val="003E5033"/>
    <w:rsid w:val="003E64EF"/>
    <w:rsid w:val="003E6698"/>
    <w:rsid w:val="003E7045"/>
    <w:rsid w:val="003E7211"/>
    <w:rsid w:val="003E7EE8"/>
    <w:rsid w:val="003F0AC7"/>
    <w:rsid w:val="003F1A0D"/>
    <w:rsid w:val="003F2581"/>
    <w:rsid w:val="003F27AA"/>
    <w:rsid w:val="003F5C87"/>
    <w:rsid w:val="003F636D"/>
    <w:rsid w:val="003F6AFA"/>
    <w:rsid w:val="003F6D0A"/>
    <w:rsid w:val="003F738C"/>
    <w:rsid w:val="003F7643"/>
    <w:rsid w:val="003F7A8A"/>
    <w:rsid w:val="00400A2F"/>
    <w:rsid w:val="00400BF1"/>
    <w:rsid w:val="00400E9E"/>
    <w:rsid w:val="00401A56"/>
    <w:rsid w:val="00401E08"/>
    <w:rsid w:val="00402E8F"/>
    <w:rsid w:val="00402F5A"/>
    <w:rsid w:val="00403656"/>
    <w:rsid w:val="00403A26"/>
    <w:rsid w:val="00403EE1"/>
    <w:rsid w:val="00404481"/>
    <w:rsid w:val="00404E49"/>
    <w:rsid w:val="004071B5"/>
    <w:rsid w:val="00410D96"/>
    <w:rsid w:val="004119CE"/>
    <w:rsid w:val="00411EE6"/>
    <w:rsid w:val="004124F4"/>
    <w:rsid w:val="004128AD"/>
    <w:rsid w:val="00412B4A"/>
    <w:rsid w:val="00412D96"/>
    <w:rsid w:val="00413477"/>
    <w:rsid w:val="00413598"/>
    <w:rsid w:val="004151A1"/>
    <w:rsid w:val="00415432"/>
    <w:rsid w:val="004205B5"/>
    <w:rsid w:val="0042096C"/>
    <w:rsid w:val="00420E4B"/>
    <w:rsid w:val="0042115B"/>
    <w:rsid w:val="00421DC9"/>
    <w:rsid w:val="004220A3"/>
    <w:rsid w:val="00423003"/>
    <w:rsid w:val="00423056"/>
    <w:rsid w:val="00423489"/>
    <w:rsid w:val="00426A1C"/>
    <w:rsid w:val="00426E0F"/>
    <w:rsid w:val="004271E5"/>
    <w:rsid w:val="00427D4C"/>
    <w:rsid w:val="004316B1"/>
    <w:rsid w:val="00432356"/>
    <w:rsid w:val="0043280A"/>
    <w:rsid w:val="004329A1"/>
    <w:rsid w:val="0043320C"/>
    <w:rsid w:val="004333E1"/>
    <w:rsid w:val="00433936"/>
    <w:rsid w:val="004341BB"/>
    <w:rsid w:val="004348C9"/>
    <w:rsid w:val="0043515B"/>
    <w:rsid w:val="00436040"/>
    <w:rsid w:val="004362F8"/>
    <w:rsid w:val="00437A62"/>
    <w:rsid w:val="0044004D"/>
    <w:rsid w:val="004420B8"/>
    <w:rsid w:val="0044281F"/>
    <w:rsid w:val="00443FE1"/>
    <w:rsid w:val="004444AE"/>
    <w:rsid w:val="004457F1"/>
    <w:rsid w:val="00445B6F"/>
    <w:rsid w:val="0044665D"/>
    <w:rsid w:val="00447088"/>
    <w:rsid w:val="00447933"/>
    <w:rsid w:val="0045124F"/>
    <w:rsid w:val="00452B7F"/>
    <w:rsid w:val="00452FA8"/>
    <w:rsid w:val="004538A0"/>
    <w:rsid w:val="00453A13"/>
    <w:rsid w:val="00453BDF"/>
    <w:rsid w:val="00454309"/>
    <w:rsid w:val="00454391"/>
    <w:rsid w:val="00454528"/>
    <w:rsid w:val="00454C98"/>
    <w:rsid w:val="00456344"/>
    <w:rsid w:val="00457A2F"/>
    <w:rsid w:val="0046139F"/>
    <w:rsid w:val="00462115"/>
    <w:rsid w:val="00462906"/>
    <w:rsid w:val="00462FD0"/>
    <w:rsid w:val="0046323B"/>
    <w:rsid w:val="004637F9"/>
    <w:rsid w:val="004652DC"/>
    <w:rsid w:val="00466076"/>
    <w:rsid w:val="004667E5"/>
    <w:rsid w:val="004679B5"/>
    <w:rsid w:val="00470154"/>
    <w:rsid w:val="00470232"/>
    <w:rsid w:val="00470F28"/>
    <w:rsid w:val="00472456"/>
    <w:rsid w:val="00472A8E"/>
    <w:rsid w:val="00472BCD"/>
    <w:rsid w:val="00473A2D"/>
    <w:rsid w:val="004753E0"/>
    <w:rsid w:val="00480345"/>
    <w:rsid w:val="00480502"/>
    <w:rsid w:val="00481C5F"/>
    <w:rsid w:val="0048336F"/>
    <w:rsid w:val="00484774"/>
    <w:rsid w:val="00484F5A"/>
    <w:rsid w:val="00485AE7"/>
    <w:rsid w:val="00485F57"/>
    <w:rsid w:val="004861C4"/>
    <w:rsid w:val="0048760D"/>
    <w:rsid w:val="004879C7"/>
    <w:rsid w:val="00490128"/>
    <w:rsid w:val="004902F0"/>
    <w:rsid w:val="004902FE"/>
    <w:rsid w:val="004904D7"/>
    <w:rsid w:val="004907BB"/>
    <w:rsid w:val="004910A1"/>
    <w:rsid w:val="00491F8C"/>
    <w:rsid w:val="00492152"/>
    <w:rsid w:val="00492682"/>
    <w:rsid w:val="004928E0"/>
    <w:rsid w:val="00492AA6"/>
    <w:rsid w:val="00492F97"/>
    <w:rsid w:val="00493234"/>
    <w:rsid w:val="0049379F"/>
    <w:rsid w:val="004940DE"/>
    <w:rsid w:val="00495359"/>
    <w:rsid w:val="00496242"/>
    <w:rsid w:val="004962B7"/>
    <w:rsid w:val="004962E0"/>
    <w:rsid w:val="004963E2"/>
    <w:rsid w:val="0049676E"/>
    <w:rsid w:val="00497ABE"/>
    <w:rsid w:val="00497E58"/>
    <w:rsid w:val="004A205B"/>
    <w:rsid w:val="004A2B1A"/>
    <w:rsid w:val="004A2FB5"/>
    <w:rsid w:val="004A351A"/>
    <w:rsid w:val="004A3A60"/>
    <w:rsid w:val="004A5132"/>
    <w:rsid w:val="004A5826"/>
    <w:rsid w:val="004A742D"/>
    <w:rsid w:val="004A75B6"/>
    <w:rsid w:val="004A7BD6"/>
    <w:rsid w:val="004B050B"/>
    <w:rsid w:val="004B23B8"/>
    <w:rsid w:val="004B249D"/>
    <w:rsid w:val="004B28C9"/>
    <w:rsid w:val="004B3783"/>
    <w:rsid w:val="004B69D9"/>
    <w:rsid w:val="004B7730"/>
    <w:rsid w:val="004B7744"/>
    <w:rsid w:val="004C05E7"/>
    <w:rsid w:val="004C18A3"/>
    <w:rsid w:val="004C1B1A"/>
    <w:rsid w:val="004C1F57"/>
    <w:rsid w:val="004C2758"/>
    <w:rsid w:val="004C2E61"/>
    <w:rsid w:val="004C383E"/>
    <w:rsid w:val="004C4C1D"/>
    <w:rsid w:val="004C4C6F"/>
    <w:rsid w:val="004C4E76"/>
    <w:rsid w:val="004C5222"/>
    <w:rsid w:val="004C5284"/>
    <w:rsid w:val="004C537E"/>
    <w:rsid w:val="004C7047"/>
    <w:rsid w:val="004C722A"/>
    <w:rsid w:val="004C7DC4"/>
    <w:rsid w:val="004C7FE1"/>
    <w:rsid w:val="004D02F3"/>
    <w:rsid w:val="004D0998"/>
    <w:rsid w:val="004D09D4"/>
    <w:rsid w:val="004D0F57"/>
    <w:rsid w:val="004D2423"/>
    <w:rsid w:val="004D266C"/>
    <w:rsid w:val="004D279A"/>
    <w:rsid w:val="004D2949"/>
    <w:rsid w:val="004D3B8F"/>
    <w:rsid w:val="004D51BB"/>
    <w:rsid w:val="004D52FE"/>
    <w:rsid w:val="004D61B8"/>
    <w:rsid w:val="004D646B"/>
    <w:rsid w:val="004D6504"/>
    <w:rsid w:val="004D7BCA"/>
    <w:rsid w:val="004E0185"/>
    <w:rsid w:val="004E17E0"/>
    <w:rsid w:val="004E3B92"/>
    <w:rsid w:val="004E3F9B"/>
    <w:rsid w:val="004E5683"/>
    <w:rsid w:val="004E5886"/>
    <w:rsid w:val="004E6318"/>
    <w:rsid w:val="004E749C"/>
    <w:rsid w:val="004E74EE"/>
    <w:rsid w:val="004E776A"/>
    <w:rsid w:val="004E7917"/>
    <w:rsid w:val="004E7C1C"/>
    <w:rsid w:val="004F17E1"/>
    <w:rsid w:val="004F1A2A"/>
    <w:rsid w:val="004F2308"/>
    <w:rsid w:val="004F2911"/>
    <w:rsid w:val="004F36F0"/>
    <w:rsid w:val="004F42A8"/>
    <w:rsid w:val="004F49B8"/>
    <w:rsid w:val="004F5BC1"/>
    <w:rsid w:val="004F615D"/>
    <w:rsid w:val="004F6428"/>
    <w:rsid w:val="004F7AEC"/>
    <w:rsid w:val="004F7AF9"/>
    <w:rsid w:val="004F7C45"/>
    <w:rsid w:val="00500764"/>
    <w:rsid w:val="00500E8D"/>
    <w:rsid w:val="00500F74"/>
    <w:rsid w:val="00501EAB"/>
    <w:rsid w:val="0050334C"/>
    <w:rsid w:val="00504E0F"/>
    <w:rsid w:val="005050AB"/>
    <w:rsid w:val="00505987"/>
    <w:rsid w:val="00507363"/>
    <w:rsid w:val="005074CE"/>
    <w:rsid w:val="00507511"/>
    <w:rsid w:val="00507CB7"/>
    <w:rsid w:val="00507D23"/>
    <w:rsid w:val="00510832"/>
    <w:rsid w:val="00511F26"/>
    <w:rsid w:val="0051276C"/>
    <w:rsid w:val="00512CF5"/>
    <w:rsid w:val="005141AE"/>
    <w:rsid w:val="005141EE"/>
    <w:rsid w:val="00514A98"/>
    <w:rsid w:val="005170A5"/>
    <w:rsid w:val="0051752D"/>
    <w:rsid w:val="005179D7"/>
    <w:rsid w:val="00520FFF"/>
    <w:rsid w:val="005211D0"/>
    <w:rsid w:val="005215C0"/>
    <w:rsid w:val="005218FF"/>
    <w:rsid w:val="00522921"/>
    <w:rsid w:val="00522C5E"/>
    <w:rsid w:val="005230B2"/>
    <w:rsid w:val="0052354F"/>
    <w:rsid w:val="00523893"/>
    <w:rsid w:val="005243A7"/>
    <w:rsid w:val="005243AE"/>
    <w:rsid w:val="005244B1"/>
    <w:rsid w:val="0052484A"/>
    <w:rsid w:val="00525BEA"/>
    <w:rsid w:val="0052610F"/>
    <w:rsid w:val="005319FC"/>
    <w:rsid w:val="005334EC"/>
    <w:rsid w:val="00535A23"/>
    <w:rsid w:val="00535D05"/>
    <w:rsid w:val="00536B28"/>
    <w:rsid w:val="00536C55"/>
    <w:rsid w:val="00536C98"/>
    <w:rsid w:val="00537750"/>
    <w:rsid w:val="00537C8B"/>
    <w:rsid w:val="005415A7"/>
    <w:rsid w:val="005420A4"/>
    <w:rsid w:val="0054300E"/>
    <w:rsid w:val="0054343B"/>
    <w:rsid w:val="00545B1D"/>
    <w:rsid w:val="00546FC9"/>
    <w:rsid w:val="00550A72"/>
    <w:rsid w:val="005510B3"/>
    <w:rsid w:val="00551789"/>
    <w:rsid w:val="005518C8"/>
    <w:rsid w:val="0055366E"/>
    <w:rsid w:val="00554CC8"/>
    <w:rsid w:val="00554FB9"/>
    <w:rsid w:val="00555365"/>
    <w:rsid w:val="00555F10"/>
    <w:rsid w:val="00556867"/>
    <w:rsid w:val="00556CB1"/>
    <w:rsid w:val="00561534"/>
    <w:rsid w:val="00561A72"/>
    <w:rsid w:val="00563E86"/>
    <w:rsid w:val="0056418A"/>
    <w:rsid w:val="005656B7"/>
    <w:rsid w:val="00565E9C"/>
    <w:rsid w:val="00566BC3"/>
    <w:rsid w:val="00566EEA"/>
    <w:rsid w:val="005676E1"/>
    <w:rsid w:val="00567CBC"/>
    <w:rsid w:val="00570431"/>
    <w:rsid w:val="0057185A"/>
    <w:rsid w:val="00573B78"/>
    <w:rsid w:val="00573EAC"/>
    <w:rsid w:val="00574098"/>
    <w:rsid w:val="005754C0"/>
    <w:rsid w:val="0057558A"/>
    <w:rsid w:val="005760DC"/>
    <w:rsid w:val="00576251"/>
    <w:rsid w:val="0057700A"/>
    <w:rsid w:val="00577CE3"/>
    <w:rsid w:val="005809EC"/>
    <w:rsid w:val="00580FBC"/>
    <w:rsid w:val="00582362"/>
    <w:rsid w:val="00582679"/>
    <w:rsid w:val="00582877"/>
    <w:rsid w:val="00584601"/>
    <w:rsid w:val="00584745"/>
    <w:rsid w:val="005853DF"/>
    <w:rsid w:val="005854D1"/>
    <w:rsid w:val="005858FC"/>
    <w:rsid w:val="00586029"/>
    <w:rsid w:val="00586574"/>
    <w:rsid w:val="00586622"/>
    <w:rsid w:val="00586B27"/>
    <w:rsid w:val="005901C7"/>
    <w:rsid w:val="0059065A"/>
    <w:rsid w:val="005911A7"/>
    <w:rsid w:val="0059272E"/>
    <w:rsid w:val="00593C87"/>
    <w:rsid w:val="0059447F"/>
    <w:rsid w:val="00595625"/>
    <w:rsid w:val="00595B5A"/>
    <w:rsid w:val="00597848"/>
    <w:rsid w:val="005A114B"/>
    <w:rsid w:val="005A15C4"/>
    <w:rsid w:val="005A2794"/>
    <w:rsid w:val="005A3266"/>
    <w:rsid w:val="005A37F1"/>
    <w:rsid w:val="005A4B05"/>
    <w:rsid w:val="005A4BE4"/>
    <w:rsid w:val="005A4F6F"/>
    <w:rsid w:val="005A52A2"/>
    <w:rsid w:val="005A601A"/>
    <w:rsid w:val="005A6685"/>
    <w:rsid w:val="005A6861"/>
    <w:rsid w:val="005A6A9E"/>
    <w:rsid w:val="005B0DC2"/>
    <w:rsid w:val="005B1006"/>
    <w:rsid w:val="005B1628"/>
    <w:rsid w:val="005B1EAD"/>
    <w:rsid w:val="005B2E06"/>
    <w:rsid w:val="005B3364"/>
    <w:rsid w:val="005B3E48"/>
    <w:rsid w:val="005B52F7"/>
    <w:rsid w:val="005B5A9F"/>
    <w:rsid w:val="005B7CD0"/>
    <w:rsid w:val="005C001E"/>
    <w:rsid w:val="005C113F"/>
    <w:rsid w:val="005C154A"/>
    <w:rsid w:val="005C2B69"/>
    <w:rsid w:val="005C30F6"/>
    <w:rsid w:val="005C325C"/>
    <w:rsid w:val="005C43ED"/>
    <w:rsid w:val="005C4686"/>
    <w:rsid w:val="005C4C0A"/>
    <w:rsid w:val="005C4CE0"/>
    <w:rsid w:val="005C520C"/>
    <w:rsid w:val="005C5AF6"/>
    <w:rsid w:val="005C5BAF"/>
    <w:rsid w:val="005C5BC6"/>
    <w:rsid w:val="005C6CDE"/>
    <w:rsid w:val="005C7015"/>
    <w:rsid w:val="005C7765"/>
    <w:rsid w:val="005D0452"/>
    <w:rsid w:val="005D0483"/>
    <w:rsid w:val="005D10D8"/>
    <w:rsid w:val="005D13A5"/>
    <w:rsid w:val="005D215F"/>
    <w:rsid w:val="005D27E3"/>
    <w:rsid w:val="005D2ABE"/>
    <w:rsid w:val="005D2BA0"/>
    <w:rsid w:val="005D4459"/>
    <w:rsid w:val="005D611E"/>
    <w:rsid w:val="005D659E"/>
    <w:rsid w:val="005D7B6D"/>
    <w:rsid w:val="005E035E"/>
    <w:rsid w:val="005E2AE7"/>
    <w:rsid w:val="005E30D3"/>
    <w:rsid w:val="005E4346"/>
    <w:rsid w:val="005E4E86"/>
    <w:rsid w:val="005E523B"/>
    <w:rsid w:val="005E54F4"/>
    <w:rsid w:val="005E6BAD"/>
    <w:rsid w:val="005E6C03"/>
    <w:rsid w:val="005E6C2C"/>
    <w:rsid w:val="005F0BCA"/>
    <w:rsid w:val="005F2C21"/>
    <w:rsid w:val="005F3EBF"/>
    <w:rsid w:val="005F4273"/>
    <w:rsid w:val="005F53AA"/>
    <w:rsid w:val="005F53CD"/>
    <w:rsid w:val="005F6CA7"/>
    <w:rsid w:val="005F71B7"/>
    <w:rsid w:val="005F71F5"/>
    <w:rsid w:val="005F7B2E"/>
    <w:rsid w:val="00600C77"/>
    <w:rsid w:val="00600CED"/>
    <w:rsid w:val="00600DE7"/>
    <w:rsid w:val="00600FD7"/>
    <w:rsid w:val="00601228"/>
    <w:rsid w:val="0060188B"/>
    <w:rsid w:val="0060340C"/>
    <w:rsid w:val="00603AD6"/>
    <w:rsid w:val="0060402D"/>
    <w:rsid w:val="00605037"/>
    <w:rsid w:val="00605870"/>
    <w:rsid w:val="00606112"/>
    <w:rsid w:val="00610195"/>
    <w:rsid w:val="006104AB"/>
    <w:rsid w:val="006104D9"/>
    <w:rsid w:val="00610753"/>
    <w:rsid w:val="00610A34"/>
    <w:rsid w:val="00610B39"/>
    <w:rsid w:val="00610B3E"/>
    <w:rsid w:val="006115A5"/>
    <w:rsid w:val="00612168"/>
    <w:rsid w:val="00612A63"/>
    <w:rsid w:val="00615CA3"/>
    <w:rsid w:val="00616BAD"/>
    <w:rsid w:val="0061754D"/>
    <w:rsid w:val="00620070"/>
    <w:rsid w:val="006211D8"/>
    <w:rsid w:val="006217EA"/>
    <w:rsid w:val="00622706"/>
    <w:rsid w:val="00622F4F"/>
    <w:rsid w:val="00623503"/>
    <w:rsid w:val="00624B0A"/>
    <w:rsid w:val="00624FC5"/>
    <w:rsid w:val="006251AD"/>
    <w:rsid w:val="00625E9E"/>
    <w:rsid w:val="0062622D"/>
    <w:rsid w:val="00627455"/>
    <w:rsid w:val="0063087C"/>
    <w:rsid w:val="006323A6"/>
    <w:rsid w:val="006343AF"/>
    <w:rsid w:val="00635AB3"/>
    <w:rsid w:val="00635FD1"/>
    <w:rsid w:val="00636D5C"/>
    <w:rsid w:val="0063721E"/>
    <w:rsid w:val="0064030F"/>
    <w:rsid w:val="00640427"/>
    <w:rsid w:val="0064224B"/>
    <w:rsid w:val="00642886"/>
    <w:rsid w:val="006428C0"/>
    <w:rsid w:val="006440D3"/>
    <w:rsid w:val="00645F64"/>
    <w:rsid w:val="0064614A"/>
    <w:rsid w:val="006461A0"/>
    <w:rsid w:val="00646216"/>
    <w:rsid w:val="006464DD"/>
    <w:rsid w:val="00646B8A"/>
    <w:rsid w:val="00650A30"/>
    <w:rsid w:val="00650CEF"/>
    <w:rsid w:val="00651455"/>
    <w:rsid w:val="0065180D"/>
    <w:rsid w:val="0065236D"/>
    <w:rsid w:val="00653269"/>
    <w:rsid w:val="006533C5"/>
    <w:rsid w:val="00653869"/>
    <w:rsid w:val="006547CC"/>
    <w:rsid w:val="00655641"/>
    <w:rsid w:val="00656888"/>
    <w:rsid w:val="00656C90"/>
    <w:rsid w:val="00657312"/>
    <w:rsid w:val="006577F8"/>
    <w:rsid w:val="00660134"/>
    <w:rsid w:val="00660250"/>
    <w:rsid w:val="00661704"/>
    <w:rsid w:val="00663857"/>
    <w:rsid w:val="00663EA7"/>
    <w:rsid w:val="00663F49"/>
    <w:rsid w:val="00664852"/>
    <w:rsid w:val="006648EF"/>
    <w:rsid w:val="00664F3A"/>
    <w:rsid w:val="00666DC5"/>
    <w:rsid w:val="006672D4"/>
    <w:rsid w:val="00667FC3"/>
    <w:rsid w:val="006706C1"/>
    <w:rsid w:val="006709A3"/>
    <w:rsid w:val="00671282"/>
    <w:rsid w:val="006714EE"/>
    <w:rsid w:val="0067377C"/>
    <w:rsid w:val="00675AEC"/>
    <w:rsid w:val="00675C5A"/>
    <w:rsid w:val="00675E6D"/>
    <w:rsid w:val="0067686D"/>
    <w:rsid w:val="00676B29"/>
    <w:rsid w:val="00676C7F"/>
    <w:rsid w:val="00676F0B"/>
    <w:rsid w:val="006771C6"/>
    <w:rsid w:val="00677266"/>
    <w:rsid w:val="006775BB"/>
    <w:rsid w:val="00677DEC"/>
    <w:rsid w:val="0068103B"/>
    <w:rsid w:val="006825F4"/>
    <w:rsid w:val="00682D89"/>
    <w:rsid w:val="00683960"/>
    <w:rsid w:val="00685E29"/>
    <w:rsid w:val="00686F15"/>
    <w:rsid w:val="0068771F"/>
    <w:rsid w:val="00687BBA"/>
    <w:rsid w:val="00690B00"/>
    <w:rsid w:val="00691F55"/>
    <w:rsid w:val="00692506"/>
    <w:rsid w:val="00692A60"/>
    <w:rsid w:val="00692D4F"/>
    <w:rsid w:val="00692DAE"/>
    <w:rsid w:val="006940EE"/>
    <w:rsid w:val="006974CC"/>
    <w:rsid w:val="00697726"/>
    <w:rsid w:val="00697C1D"/>
    <w:rsid w:val="006A03FC"/>
    <w:rsid w:val="006A081A"/>
    <w:rsid w:val="006A187B"/>
    <w:rsid w:val="006A5E57"/>
    <w:rsid w:val="006A6585"/>
    <w:rsid w:val="006A6C30"/>
    <w:rsid w:val="006B05F7"/>
    <w:rsid w:val="006B1F98"/>
    <w:rsid w:val="006B2477"/>
    <w:rsid w:val="006B2C16"/>
    <w:rsid w:val="006B307C"/>
    <w:rsid w:val="006B31E2"/>
    <w:rsid w:val="006B38C2"/>
    <w:rsid w:val="006B4409"/>
    <w:rsid w:val="006B5895"/>
    <w:rsid w:val="006B7128"/>
    <w:rsid w:val="006B7DC0"/>
    <w:rsid w:val="006C0ACD"/>
    <w:rsid w:val="006C0F2A"/>
    <w:rsid w:val="006C13E4"/>
    <w:rsid w:val="006C1F4D"/>
    <w:rsid w:val="006C28AA"/>
    <w:rsid w:val="006C3AC1"/>
    <w:rsid w:val="006C4129"/>
    <w:rsid w:val="006C4271"/>
    <w:rsid w:val="006C44C1"/>
    <w:rsid w:val="006C4CC8"/>
    <w:rsid w:val="006C4F13"/>
    <w:rsid w:val="006C7B29"/>
    <w:rsid w:val="006D03FC"/>
    <w:rsid w:val="006D0E41"/>
    <w:rsid w:val="006D15DD"/>
    <w:rsid w:val="006D16CA"/>
    <w:rsid w:val="006D301C"/>
    <w:rsid w:val="006D3B3F"/>
    <w:rsid w:val="006D3E94"/>
    <w:rsid w:val="006D47BB"/>
    <w:rsid w:val="006D4A0B"/>
    <w:rsid w:val="006D5279"/>
    <w:rsid w:val="006D57D0"/>
    <w:rsid w:val="006D6C91"/>
    <w:rsid w:val="006D738D"/>
    <w:rsid w:val="006E0655"/>
    <w:rsid w:val="006E17AF"/>
    <w:rsid w:val="006E2288"/>
    <w:rsid w:val="006E2869"/>
    <w:rsid w:val="006E2F2E"/>
    <w:rsid w:val="006E4686"/>
    <w:rsid w:val="006E48A1"/>
    <w:rsid w:val="006E4CC0"/>
    <w:rsid w:val="006E507B"/>
    <w:rsid w:val="006E6CCD"/>
    <w:rsid w:val="006E6D3E"/>
    <w:rsid w:val="006E71E6"/>
    <w:rsid w:val="006F049E"/>
    <w:rsid w:val="006F16C0"/>
    <w:rsid w:val="006F19DA"/>
    <w:rsid w:val="006F1F41"/>
    <w:rsid w:val="006F2CB3"/>
    <w:rsid w:val="006F3DC7"/>
    <w:rsid w:val="006F4188"/>
    <w:rsid w:val="006F501E"/>
    <w:rsid w:val="006F6328"/>
    <w:rsid w:val="006F6F06"/>
    <w:rsid w:val="006F793B"/>
    <w:rsid w:val="006F7B32"/>
    <w:rsid w:val="007001F9"/>
    <w:rsid w:val="00702837"/>
    <w:rsid w:val="00702D69"/>
    <w:rsid w:val="007030C9"/>
    <w:rsid w:val="00703923"/>
    <w:rsid w:val="00704AB3"/>
    <w:rsid w:val="00706A8C"/>
    <w:rsid w:val="00707FBB"/>
    <w:rsid w:val="007100E2"/>
    <w:rsid w:val="00710828"/>
    <w:rsid w:val="00711131"/>
    <w:rsid w:val="00711952"/>
    <w:rsid w:val="00711D9E"/>
    <w:rsid w:val="00712D59"/>
    <w:rsid w:val="00713294"/>
    <w:rsid w:val="007140C0"/>
    <w:rsid w:val="007148FE"/>
    <w:rsid w:val="007154E5"/>
    <w:rsid w:val="00715906"/>
    <w:rsid w:val="00715ADA"/>
    <w:rsid w:val="00717047"/>
    <w:rsid w:val="007170D0"/>
    <w:rsid w:val="00717164"/>
    <w:rsid w:val="007172E2"/>
    <w:rsid w:val="0072021C"/>
    <w:rsid w:val="007203E2"/>
    <w:rsid w:val="0072041B"/>
    <w:rsid w:val="0072070D"/>
    <w:rsid w:val="00720CF8"/>
    <w:rsid w:val="00720DDB"/>
    <w:rsid w:val="0072133C"/>
    <w:rsid w:val="007221FE"/>
    <w:rsid w:val="0072225F"/>
    <w:rsid w:val="00722416"/>
    <w:rsid w:val="00722A92"/>
    <w:rsid w:val="00722ABC"/>
    <w:rsid w:val="007237F4"/>
    <w:rsid w:val="00723A55"/>
    <w:rsid w:val="00724AE7"/>
    <w:rsid w:val="00724E01"/>
    <w:rsid w:val="007252F5"/>
    <w:rsid w:val="00725793"/>
    <w:rsid w:val="00725CF8"/>
    <w:rsid w:val="0072682A"/>
    <w:rsid w:val="00726EA0"/>
    <w:rsid w:val="00727B84"/>
    <w:rsid w:val="00731F1B"/>
    <w:rsid w:val="00733A6D"/>
    <w:rsid w:val="0073598B"/>
    <w:rsid w:val="00735CFE"/>
    <w:rsid w:val="00735D65"/>
    <w:rsid w:val="0073703B"/>
    <w:rsid w:val="00741201"/>
    <w:rsid w:val="007417D6"/>
    <w:rsid w:val="00741BBD"/>
    <w:rsid w:val="007429BB"/>
    <w:rsid w:val="007459AE"/>
    <w:rsid w:val="00746F89"/>
    <w:rsid w:val="0074742A"/>
    <w:rsid w:val="007474D3"/>
    <w:rsid w:val="007476B1"/>
    <w:rsid w:val="00747D2F"/>
    <w:rsid w:val="00750600"/>
    <w:rsid w:val="00750E5B"/>
    <w:rsid w:val="007515A9"/>
    <w:rsid w:val="007518FF"/>
    <w:rsid w:val="00751D64"/>
    <w:rsid w:val="00753678"/>
    <w:rsid w:val="0075386A"/>
    <w:rsid w:val="0075405B"/>
    <w:rsid w:val="00754239"/>
    <w:rsid w:val="00754ED1"/>
    <w:rsid w:val="00755664"/>
    <w:rsid w:val="00755FE3"/>
    <w:rsid w:val="00756203"/>
    <w:rsid w:val="00756EB0"/>
    <w:rsid w:val="00757215"/>
    <w:rsid w:val="00760407"/>
    <w:rsid w:val="00761747"/>
    <w:rsid w:val="00761ACE"/>
    <w:rsid w:val="007629A5"/>
    <w:rsid w:val="00762E8F"/>
    <w:rsid w:val="007638AD"/>
    <w:rsid w:val="00763B7C"/>
    <w:rsid w:val="00765C79"/>
    <w:rsid w:val="007660C9"/>
    <w:rsid w:val="00767668"/>
    <w:rsid w:val="007700E3"/>
    <w:rsid w:val="00770E05"/>
    <w:rsid w:val="007710F4"/>
    <w:rsid w:val="00773455"/>
    <w:rsid w:val="00774CD8"/>
    <w:rsid w:val="007760EC"/>
    <w:rsid w:val="0077708B"/>
    <w:rsid w:val="007774D1"/>
    <w:rsid w:val="00777CBC"/>
    <w:rsid w:val="00777D2D"/>
    <w:rsid w:val="00780CC5"/>
    <w:rsid w:val="007814CD"/>
    <w:rsid w:val="0078159F"/>
    <w:rsid w:val="00781604"/>
    <w:rsid w:val="00781A51"/>
    <w:rsid w:val="00782DCE"/>
    <w:rsid w:val="007830DE"/>
    <w:rsid w:val="00784A4D"/>
    <w:rsid w:val="00784ABF"/>
    <w:rsid w:val="00784CB2"/>
    <w:rsid w:val="00785C9D"/>
    <w:rsid w:val="00786B08"/>
    <w:rsid w:val="00786BC8"/>
    <w:rsid w:val="00786BFE"/>
    <w:rsid w:val="00786D12"/>
    <w:rsid w:val="0079030C"/>
    <w:rsid w:val="00790546"/>
    <w:rsid w:val="00791CAA"/>
    <w:rsid w:val="00791F49"/>
    <w:rsid w:val="007924B6"/>
    <w:rsid w:val="0079271F"/>
    <w:rsid w:val="00792748"/>
    <w:rsid w:val="00793BC0"/>
    <w:rsid w:val="00794276"/>
    <w:rsid w:val="0079505F"/>
    <w:rsid w:val="00795154"/>
    <w:rsid w:val="007962B1"/>
    <w:rsid w:val="00796D26"/>
    <w:rsid w:val="007A0208"/>
    <w:rsid w:val="007A0A94"/>
    <w:rsid w:val="007A0E1D"/>
    <w:rsid w:val="007A241F"/>
    <w:rsid w:val="007A26C3"/>
    <w:rsid w:val="007A390A"/>
    <w:rsid w:val="007A3DAD"/>
    <w:rsid w:val="007A4005"/>
    <w:rsid w:val="007A4652"/>
    <w:rsid w:val="007A50C8"/>
    <w:rsid w:val="007A51FF"/>
    <w:rsid w:val="007A53B5"/>
    <w:rsid w:val="007A566F"/>
    <w:rsid w:val="007A5C30"/>
    <w:rsid w:val="007A6917"/>
    <w:rsid w:val="007B0B42"/>
    <w:rsid w:val="007B1146"/>
    <w:rsid w:val="007B1B1D"/>
    <w:rsid w:val="007B369B"/>
    <w:rsid w:val="007B5DF9"/>
    <w:rsid w:val="007B6DDC"/>
    <w:rsid w:val="007C04FB"/>
    <w:rsid w:val="007C32A1"/>
    <w:rsid w:val="007C32C7"/>
    <w:rsid w:val="007C341E"/>
    <w:rsid w:val="007C5AC9"/>
    <w:rsid w:val="007C5BC4"/>
    <w:rsid w:val="007C5F61"/>
    <w:rsid w:val="007D0BEC"/>
    <w:rsid w:val="007D0F15"/>
    <w:rsid w:val="007D1025"/>
    <w:rsid w:val="007D28AD"/>
    <w:rsid w:val="007D2CC1"/>
    <w:rsid w:val="007D33AB"/>
    <w:rsid w:val="007D3BDD"/>
    <w:rsid w:val="007D449D"/>
    <w:rsid w:val="007D4BDF"/>
    <w:rsid w:val="007D50A1"/>
    <w:rsid w:val="007D50CE"/>
    <w:rsid w:val="007D6021"/>
    <w:rsid w:val="007D6955"/>
    <w:rsid w:val="007D723E"/>
    <w:rsid w:val="007D7635"/>
    <w:rsid w:val="007D7845"/>
    <w:rsid w:val="007D7CF2"/>
    <w:rsid w:val="007D7FD6"/>
    <w:rsid w:val="007E24B5"/>
    <w:rsid w:val="007E39C6"/>
    <w:rsid w:val="007E3E04"/>
    <w:rsid w:val="007E4325"/>
    <w:rsid w:val="007E4338"/>
    <w:rsid w:val="007E4416"/>
    <w:rsid w:val="007E6937"/>
    <w:rsid w:val="007E6A0F"/>
    <w:rsid w:val="007E6E57"/>
    <w:rsid w:val="007E718B"/>
    <w:rsid w:val="007E7C2E"/>
    <w:rsid w:val="007E7E3A"/>
    <w:rsid w:val="007F0268"/>
    <w:rsid w:val="007F259F"/>
    <w:rsid w:val="007F3203"/>
    <w:rsid w:val="007F5B3D"/>
    <w:rsid w:val="007F6973"/>
    <w:rsid w:val="007F6A7E"/>
    <w:rsid w:val="008000BB"/>
    <w:rsid w:val="00800568"/>
    <w:rsid w:val="008005FA"/>
    <w:rsid w:val="00800F73"/>
    <w:rsid w:val="008013A8"/>
    <w:rsid w:val="00801AC8"/>
    <w:rsid w:val="00801E41"/>
    <w:rsid w:val="0080336B"/>
    <w:rsid w:val="00803AE6"/>
    <w:rsid w:val="00804124"/>
    <w:rsid w:val="00805855"/>
    <w:rsid w:val="0080598E"/>
    <w:rsid w:val="00805CC7"/>
    <w:rsid w:val="0080787F"/>
    <w:rsid w:val="0081020E"/>
    <w:rsid w:val="00811C1A"/>
    <w:rsid w:val="00812C95"/>
    <w:rsid w:val="00812CCC"/>
    <w:rsid w:val="00814F13"/>
    <w:rsid w:val="00815070"/>
    <w:rsid w:val="008152F8"/>
    <w:rsid w:val="008153AF"/>
    <w:rsid w:val="008166C5"/>
    <w:rsid w:val="00817CC3"/>
    <w:rsid w:val="008211B0"/>
    <w:rsid w:val="008219D6"/>
    <w:rsid w:val="0082264E"/>
    <w:rsid w:val="00824A4D"/>
    <w:rsid w:val="008251FD"/>
    <w:rsid w:val="0082522A"/>
    <w:rsid w:val="00825ADD"/>
    <w:rsid w:val="0082673B"/>
    <w:rsid w:val="00826771"/>
    <w:rsid w:val="00826E4C"/>
    <w:rsid w:val="008304AD"/>
    <w:rsid w:val="00830CB9"/>
    <w:rsid w:val="00830EEE"/>
    <w:rsid w:val="0083171F"/>
    <w:rsid w:val="0083177C"/>
    <w:rsid w:val="00832245"/>
    <w:rsid w:val="0083304F"/>
    <w:rsid w:val="00833101"/>
    <w:rsid w:val="008338B9"/>
    <w:rsid w:val="00833FC1"/>
    <w:rsid w:val="00834829"/>
    <w:rsid w:val="008367C1"/>
    <w:rsid w:val="0083682C"/>
    <w:rsid w:val="00836D9E"/>
    <w:rsid w:val="008416A8"/>
    <w:rsid w:val="008417EC"/>
    <w:rsid w:val="00841FAA"/>
    <w:rsid w:val="008424AF"/>
    <w:rsid w:val="00843C87"/>
    <w:rsid w:val="00843E60"/>
    <w:rsid w:val="00843EF6"/>
    <w:rsid w:val="00847690"/>
    <w:rsid w:val="008478DB"/>
    <w:rsid w:val="00847ED2"/>
    <w:rsid w:val="008504D2"/>
    <w:rsid w:val="00850D4A"/>
    <w:rsid w:val="008511D7"/>
    <w:rsid w:val="0085120F"/>
    <w:rsid w:val="008519CE"/>
    <w:rsid w:val="0085258E"/>
    <w:rsid w:val="00853150"/>
    <w:rsid w:val="00853463"/>
    <w:rsid w:val="00853B74"/>
    <w:rsid w:val="00853D0C"/>
    <w:rsid w:val="00853F26"/>
    <w:rsid w:val="0085441F"/>
    <w:rsid w:val="00855423"/>
    <w:rsid w:val="00855881"/>
    <w:rsid w:val="0085666E"/>
    <w:rsid w:val="0085678F"/>
    <w:rsid w:val="008567B8"/>
    <w:rsid w:val="0085688A"/>
    <w:rsid w:val="00856BCB"/>
    <w:rsid w:val="00856C0B"/>
    <w:rsid w:val="00857253"/>
    <w:rsid w:val="00857944"/>
    <w:rsid w:val="008602D3"/>
    <w:rsid w:val="00860F8E"/>
    <w:rsid w:val="00862B30"/>
    <w:rsid w:val="008646F2"/>
    <w:rsid w:val="0086486E"/>
    <w:rsid w:val="00865152"/>
    <w:rsid w:val="008662A5"/>
    <w:rsid w:val="00866360"/>
    <w:rsid w:val="00866E32"/>
    <w:rsid w:val="008670B9"/>
    <w:rsid w:val="0086726D"/>
    <w:rsid w:val="00867548"/>
    <w:rsid w:val="00870054"/>
    <w:rsid w:val="00870657"/>
    <w:rsid w:val="00871B45"/>
    <w:rsid w:val="008723E4"/>
    <w:rsid w:val="00873186"/>
    <w:rsid w:val="008733B6"/>
    <w:rsid w:val="00875C2A"/>
    <w:rsid w:val="008767FB"/>
    <w:rsid w:val="0087716B"/>
    <w:rsid w:val="00877E39"/>
    <w:rsid w:val="00877FE1"/>
    <w:rsid w:val="00880C27"/>
    <w:rsid w:val="00881053"/>
    <w:rsid w:val="0088251E"/>
    <w:rsid w:val="00882604"/>
    <w:rsid w:val="00882B5A"/>
    <w:rsid w:val="00883012"/>
    <w:rsid w:val="0088301C"/>
    <w:rsid w:val="00884878"/>
    <w:rsid w:val="00885ABA"/>
    <w:rsid w:val="0088670C"/>
    <w:rsid w:val="008905C9"/>
    <w:rsid w:val="00890981"/>
    <w:rsid w:val="00890E64"/>
    <w:rsid w:val="0089204B"/>
    <w:rsid w:val="00893441"/>
    <w:rsid w:val="00893792"/>
    <w:rsid w:val="00894C27"/>
    <w:rsid w:val="00894CD8"/>
    <w:rsid w:val="0089515B"/>
    <w:rsid w:val="0089596F"/>
    <w:rsid w:val="00895F09"/>
    <w:rsid w:val="00896009"/>
    <w:rsid w:val="0089657C"/>
    <w:rsid w:val="00896DF2"/>
    <w:rsid w:val="008A1316"/>
    <w:rsid w:val="008A17E4"/>
    <w:rsid w:val="008A1A41"/>
    <w:rsid w:val="008A2417"/>
    <w:rsid w:val="008A2838"/>
    <w:rsid w:val="008A2C55"/>
    <w:rsid w:val="008A3174"/>
    <w:rsid w:val="008A44DF"/>
    <w:rsid w:val="008A4679"/>
    <w:rsid w:val="008A48A6"/>
    <w:rsid w:val="008A512D"/>
    <w:rsid w:val="008A5A7D"/>
    <w:rsid w:val="008A731D"/>
    <w:rsid w:val="008A7BF5"/>
    <w:rsid w:val="008A7EF0"/>
    <w:rsid w:val="008B0F42"/>
    <w:rsid w:val="008B0FA7"/>
    <w:rsid w:val="008B1D1B"/>
    <w:rsid w:val="008B2900"/>
    <w:rsid w:val="008B2E34"/>
    <w:rsid w:val="008B42F1"/>
    <w:rsid w:val="008B43D0"/>
    <w:rsid w:val="008B52BE"/>
    <w:rsid w:val="008B57B0"/>
    <w:rsid w:val="008B67E9"/>
    <w:rsid w:val="008B6A23"/>
    <w:rsid w:val="008B74CB"/>
    <w:rsid w:val="008C28F3"/>
    <w:rsid w:val="008C4261"/>
    <w:rsid w:val="008C4664"/>
    <w:rsid w:val="008C51A6"/>
    <w:rsid w:val="008C62C7"/>
    <w:rsid w:val="008C66B3"/>
    <w:rsid w:val="008C680A"/>
    <w:rsid w:val="008C68C6"/>
    <w:rsid w:val="008C7079"/>
    <w:rsid w:val="008C70C1"/>
    <w:rsid w:val="008C7EDE"/>
    <w:rsid w:val="008C7FE7"/>
    <w:rsid w:val="008D0EA9"/>
    <w:rsid w:val="008D15CF"/>
    <w:rsid w:val="008D236B"/>
    <w:rsid w:val="008D2386"/>
    <w:rsid w:val="008D2C22"/>
    <w:rsid w:val="008D2C43"/>
    <w:rsid w:val="008D3065"/>
    <w:rsid w:val="008D5082"/>
    <w:rsid w:val="008D56F3"/>
    <w:rsid w:val="008D60CB"/>
    <w:rsid w:val="008D610A"/>
    <w:rsid w:val="008D672D"/>
    <w:rsid w:val="008D6EF8"/>
    <w:rsid w:val="008D6F55"/>
    <w:rsid w:val="008D7DBF"/>
    <w:rsid w:val="008E04DF"/>
    <w:rsid w:val="008E14AD"/>
    <w:rsid w:val="008E14E1"/>
    <w:rsid w:val="008E3153"/>
    <w:rsid w:val="008E3B03"/>
    <w:rsid w:val="008E41A5"/>
    <w:rsid w:val="008E64E2"/>
    <w:rsid w:val="008E66D3"/>
    <w:rsid w:val="008E705F"/>
    <w:rsid w:val="008E7CB1"/>
    <w:rsid w:val="008F1612"/>
    <w:rsid w:val="008F1633"/>
    <w:rsid w:val="008F1A68"/>
    <w:rsid w:val="008F3AC1"/>
    <w:rsid w:val="008F464B"/>
    <w:rsid w:val="008F5346"/>
    <w:rsid w:val="00900A05"/>
    <w:rsid w:val="00900EBD"/>
    <w:rsid w:val="0090112E"/>
    <w:rsid w:val="00901549"/>
    <w:rsid w:val="0090219A"/>
    <w:rsid w:val="0090317E"/>
    <w:rsid w:val="009033D4"/>
    <w:rsid w:val="00903CF7"/>
    <w:rsid w:val="009045B0"/>
    <w:rsid w:val="00904C94"/>
    <w:rsid w:val="00904DA7"/>
    <w:rsid w:val="0090571C"/>
    <w:rsid w:val="00906434"/>
    <w:rsid w:val="009112B1"/>
    <w:rsid w:val="00911F54"/>
    <w:rsid w:val="009127B5"/>
    <w:rsid w:val="009128E1"/>
    <w:rsid w:val="0091291C"/>
    <w:rsid w:val="009129AB"/>
    <w:rsid w:val="00912B70"/>
    <w:rsid w:val="00912BA1"/>
    <w:rsid w:val="00913821"/>
    <w:rsid w:val="00914553"/>
    <w:rsid w:val="00914938"/>
    <w:rsid w:val="0091596C"/>
    <w:rsid w:val="00915D0C"/>
    <w:rsid w:val="00916276"/>
    <w:rsid w:val="009164B3"/>
    <w:rsid w:val="00916CE6"/>
    <w:rsid w:val="00916F71"/>
    <w:rsid w:val="009202E7"/>
    <w:rsid w:val="00920D65"/>
    <w:rsid w:val="00921001"/>
    <w:rsid w:val="00923010"/>
    <w:rsid w:val="0092330E"/>
    <w:rsid w:val="0092377A"/>
    <w:rsid w:val="00923905"/>
    <w:rsid w:val="00924337"/>
    <w:rsid w:val="0092459A"/>
    <w:rsid w:val="009248D8"/>
    <w:rsid w:val="00924B1F"/>
    <w:rsid w:val="009254F8"/>
    <w:rsid w:val="009258CC"/>
    <w:rsid w:val="00925AE1"/>
    <w:rsid w:val="00926276"/>
    <w:rsid w:val="009267F6"/>
    <w:rsid w:val="00926D08"/>
    <w:rsid w:val="00927FF3"/>
    <w:rsid w:val="00930683"/>
    <w:rsid w:val="00930966"/>
    <w:rsid w:val="00930F06"/>
    <w:rsid w:val="0093134A"/>
    <w:rsid w:val="00932349"/>
    <w:rsid w:val="009325A2"/>
    <w:rsid w:val="00933A5A"/>
    <w:rsid w:val="00934824"/>
    <w:rsid w:val="00934C52"/>
    <w:rsid w:val="009355BA"/>
    <w:rsid w:val="00935DA3"/>
    <w:rsid w:val="009368B4"/>
    <w:rsid w:val="00936D4F"/>
    <w:rsid w:val="00936E47"/>
    <w:rsid w:val="009374D6"/>
    <w:rsid w:val="009423A9"/>
    <w:rsid w:val="009428A5"/>
    <w:rsid w:val="00942AA0"/>
    <w:rsid w:val="009434E2"/>
    <w:rsid w:val="009444E2"/>
    <w:rsid w:val="0094461C"/>
    <w:rsid w:val="00945308"/>
    <w:rsid w:val="00945BEB"/>
    <w:rsid w:val="00945DF0"/>
    <w:rsid w:val="009464A6"/>
    <w:rsid w:val="00947292"/>
    <w:rsid w:val="009523D0"/>
    <w:rsid w:val="009528E6"/>
    <w:rsid w:val="00952ECD"/>
    <w:rsid w:val="0095326D"/>
    <w:rsid w:val="00954683"/>
    <w:rsid w:val="00954F3C"/>
    <w:rsid w:val="00954FAC"/>
    <w:rsid w:val="009554CB"/>
    <w:rsid w:val="00955CE0"/>
    <w:rsid w:val="00955DF5"/>
    <w:rsid w:val="00957DC1"/>
    <w:rsid w:val="009619F7"/>
    <w:rsid w:val="00961A80"/>
    <w:rsid w:val="00961F39"/>
    <w:rsid w:val="0096501F"/>
    <w:rsid w:val="009674EC"/>
    <w:rsid w:val="00971218"/>
    <w:rsid w:val="00971234"/>
    <w:rsid w:val="009715BF"/>
    <w:rsid w:val="00971DE9"/>
    <w:rsid w:val="00972219"/>
    <w:rsid w:val="0097276D"/>
    <w:rsid w:val="00974E77"/>
    <w:rsid w:val="00976BA1"/>
    <w:rsid w:val="00977414"/>
    <w:rsid w:val="00977802"/>
    <w:rsid w:val="00977A3B"/>
    <w:rsid w:val="00980281"/>
    <w:rsid w:val="00980287"/>
    <w:rsid w:val="009813BA"/>
    <w:rsid w:val="009815B7"/>
    <w:rsid w:val="00981D57"/>
    <w:rsid w:val="00981D93"/>
    <w:rsid w:val="00981DFF"/>
    <w:rsid w:val="009829A6"/>
    <w:rsid w:val="00983CDB"/>
    <w:rsid w:val="009850C6"/>
    <w:rsid w:val="009851AF"/>
    <w:rsid w:val="009852DF"/>
    <w:rsid w:val="0098534A"/>
    <w:rsid w:val="00985CB7"/>
    <w:rsid w:val="00986DEE"/>
    <w:rsid w:val="00986EEB"/>
    <w:rsid w:val="009875FE"/>
    <w:rsid w:val="00987EDD"/>
    <w:rsid w:val="00987F26"/>
    <w:rsid w:val="00991207"/>
    <w:rsid w:val="0099168B"/>
    <w:rsid w:val="0099222E"/>
    <w:rsid w:val="00992289"/>
    <w:rsid w:val="00992BB2"/>
    <w:rsid w:val="009930C8"/>
    <w:rsid w:val="009936B0"/>
    <w:rsid w:val="00993DCD"/>
    <w:rsid w:val="009940B4"/>
    <w:rsid w:val="0099462E"/>
    <w:rsid w:val="00994BC3"/>
    <w:rsid w:val="00994D79"/>
    <w:rsid w:val="00995D7D"/>
    <w:rsid w:val="00996300"/>
    <w:rsid w:val="0099637D"/>
    <w:rsid w:val="00996F2C"/>
    <w:rsid w:val="009A0258"/>
    <w:rsid w:val="009A0CA9"/>
    <w:rsid w:val="009A1927"/>
    <w:rsid w:val="009A1ED6"/>
    <w:rsid w:val="009A2991"/>
    <w:rsid w:val="009A2BA4"/>
    <w:rsid w:val="009A454D"/>
    <w:rsid w:val="009A5439"/>
    <w:rsid w:val="009A57DF"/>
    <w:rsid w:val="009A5D81"/>
    <w:rsid w:val="009A782C"/>
    <w:rsid w:val="009B058A"/>
    <w:rsid w:val="009B10B5"/>
    <w:rsid w:val="009B1118"/>
    <w:rsid w:val="009B1BD2"/>
    <w:rsid w:val="009B1CF3"/>
    <w:rsid w:val="009B3E54"/>
    <w:rsid w:val="009B4F4F"/>
    <w:rsid w:val="009B6465"/>
    <w:rsid w:val="009B741B"/>
    <w:rsid w:val="009B7783"/>
    <w:rsid w:val="009B7B00"/>
    <w:rsid w:val="009B7DCA"/>
    <w:rsid w:val="009C0288"/>
    <w:rsid w:val="009C0F86"/>
    <w:rsid w:val="009C1CAD"/>
    <w:rsid w:val="009C304D"/>
    <w:rsid w:val="009C414F"/>
    <w:rsid w:val="009C41EC"/>
    <w:rsid w:val="009C42BA"/>
    <w:rsid w:val="009C459D"/>
    <w:rsid w:val="009C4DB9"/>
    <w:rsid w:val="009C4E73"/>
    <w:rsid w:val="009C4F46"/>
    <w:rsid w:val="009C5B0A"/>
    <w:rsid w:val="009C5C45"/>
    <w:rsid w:val="009C73C7"/>
    <w:rsid w:val="009C77BD"/>
    <w:rsid w:val="009C7D09"/>
    <w:rsid w:val="009D021E"/>
    <w:rsid w:val="009D1665"/>
    <w:rsid w:val="009D1B93"/>
    <w:rsid w:val="009D1C7B"/>
    <w:rsid w:val="009D1EF1"/>
    <w:rsid w:val="009D3838"/>
    <w:rsid w:val="009D3893"/>
    <w:rsid w:val="009D5376"/>
    <w:rsid w:val="009D5749"/>
    <w:rsid w:val="009E0BD2"/>
    <w:rsid w:val="009E2069"/>
    <w:rsid w:val="009E2A22"/>
    <w:rsid w:val="009E3352"/>
    <w:rsid w:val="009E348E"/>
    <w:rsid w:val="009E464D"/>
    <w:rsid w:val="009E5349"/>
    <w:rsid w:val="009E5CD8"/>
    <w:rsid w:val="009E6817"/>
    <w:rsid w:val="009E73DB"/>
    <w:rsid w:val="009E74FC"/>
    <w:rsid w:val="009E7C85"/>
    <w:rsid w:val="009F0F06"/>
    <w:rsid w:val="009F1240"/>
    <w:rsid w:val="009F140E"/>
    <w:rsid w:val="009F144D"/>
    <w:rsid w:val="009F1B85"/>
    <w:rsid w:val="009F1FAF"/>
    <w:rsid w:val="009F21DD"/>
    <w:rsid w:val="009F34DA"/>
    <w:rsid w:val="009F3746"/>
    <w:rsid w:val="009F3D29"/>
    <w:rsid w:val="009F3F1A"/>
    <w:rsid w:val="009F46C5"/>
    <w:rsid w:val="009F491C"/>
    <w:rsid w:val="009F4E7E"/>
    <w:rsid w:val="009F5E3E"/>
    <w:rsid w:val="00A0063A"/>
    <w:rsid w:val="00A00F9E"/>
    <w:rsid w:val="00A0119C"/>
    <w:rsid w:val="00A01C92"/>
    <w:rsid w:val="00A02359"/>
    <w:rsid w:val="00A03222"/>
    <w:rsid w:val="00A0336D"/>
    <w:rsid w:val="00A0342A"/>
    <w:rsid w:val="00A0378D"/>
    <w:rsid w:val="00A03D23"/>
    <w:rsid w:val="00A0446F"/>
    <w:rsid w:val="00A0678E"/>
    <w:rsid w:val="00A06B43"/>
    <w:rsid w:val="00A111E1"/>
    <w:rsid w:val="00A12B0D"/>
    <w:rsid w:val="00A130FA"/>
    <w:rsid w:val="00A13973"/>
    <w:rsid w:val="00A1419A"/>
    <w:rsid w:val="00A1455B"/>
    <w:rsid w:val="00A14ABE"/>
    <w:rsid w:val="00A14EEA"/>
    <w:rsid w:val="00A153AD"/>
    <w:rsid w:val="00A160F9"/>
    <w:rsid w:val="00A16741"/>
    <w:rsid w:val="00A168B4"/>
    <w:rsid w:val="00A20462"/>
    <w:rsid w:val="00A2052F"/>
    <w:rsid w:val="00A20EA8"/>
    <w:rsid w:val="00A214C4"/>
    <w:rsid w:val="00A214EA"/>
    <w:rsid w:val="00A21B62"/>
    <w:rsid w:val="00A24BA1"/>
    <w:rsid w:val="00A24C66"/>
    <w:rsid w:val="00A250EA"/>
    <w:rsid w:val="00A255F7"/>
    <w:rsid w:val="00A2619F"/>
    <w:rsid w:val="00A26B33"/>
    <w:rsid w:val="00A2768A"/>
    <w:rsid w:val="00A27FE6"/>
    <w:rsid w:val="00A30774"/>
    <w:rsid w:val="00A32291"/>
    <w:rsid w:val="00A32344"/>
    <w:rsid w:val="00A33B01"/>
    <w:rsid w:val="00A3422F"/>
    <w:rsid w:val="00A34580"/>
    <w:rsid w:val="00A34A26"/>
    <w:rsid w:val="00A36702"/>
    <w:rsid w:val="00A36B8C"/>
    <w:rsid w:val="00A36E54"/>
    <w:rsid w:val="00A37200"/>
    <w:rsid w:val="00A376FA"/>
    <w:rsid w:val="00A37F0C"/>
    <w:rsid w:val="00A40234"/>
    <w:rsid w:val="00A40261"/>
    <w:rsid w:val="00A426ED"/>
    <w:rsid w:val="00A42AE7"/>
    <w:rsid w:val="00A42D3F"/>
    <w:rsid w:val="00A431B8"/>
    <w:rsid w:val="00A43278"/>
    <w:rsid w:val="00A44CE9"/>
    <w:rsid w:val="00A45193"/>
    <w:rsid w:val="00A46835"/>
    <w:rsid w:val="00A47B27"/>
    <w:rsid w:val="00A500E5"/>
    <w:rsid w:val="00A50877"/>
    <w:rsid w:val="00A51018"/>
    <w:rsid w:val="00A525D2"/>
    <w:rsid w:val="00A534BC"/>
    <w:rsid w:val="00A53906"/>
    <w:rsid w:val="00A53CEB"/>
    <w:rsid w:val="00A54410"/>
    <w:rsid w:val="00A5466E"/>
    <w:rsid w:val="00A54A31"/>
    <w:rsid w:val="00A54C61"/>
    <w:rsid w:val="00A55C7F"/>
    <w:rsid w:val="00A55F71"/>
    <w:rsid w:val="00A5670A"/>
    <w:rsid w:val="00A57375"/>
    <w:rsid w:val="00A6042B"/>
    <w:rsid w:val="00A61128"/>
    <w:rsid w:val="00A619A2"/>
    <w:rsid w:val="00A62D02"/>
    <w:rsid w:val="00A62E0C"/>
    <w:rsid w:val="00A63C90"/>
    <w:rsid w:val="00A655F3"/>
    <w:rsid w:val="00A662CF"/>
    <w:rsid w:val="00A66810"/>
    <w:rsid w:val="00A66E22"/>
    <w:rsid w:val="00A674A5"/>
    <w:rsid w:val="00A711E0"/>
    <w:rsid w:val="00A71C87"/>
    <w:rsid w:val="00A73B77"/>
    <w:rsid w:val="00A74881"/>
    <w:rsid w:val="00A7726D"/>
    <w:rsid w:val="00A7774C"/>
    <w:rsid w:val="00A815DB"/>
    <w:rsid w:val="00A81F0A"/>
    <w:rsid w:val="00A82AC6"/>
    <w:rsid w:val="00A84435"/>
    <w:rsid w:val="00A8454F"/>
    <w:rsid w:val="00A845D6"/>
    <w:rsid w:val="00A84962"/>
    <w:rsid w:val="00A8515E"/>
    <w:rsid w:val="00A85420"/>
    <w:rsid w:val="00A857BB"/>
    <w:rsid w:val="00A87199"/>
    <w:rsid w:val="00A905B1"/>
    <w:rsid w:val="00A91A5B"/>
    <w:rsid w:val="00A9212B"/>
    <w:rsid w:val="00A928D3"/>
    <w:rsid w:val="00A92A4C"/>
    <w:rsid w:val="00A93BF8"/>
    <w:rsid w:val="00A970A5"/>
    <w:rsid w:val="00A9780E"/>
    <w:rsid w:val="00AA0575"/>
    <w:rsid w:val="00AA1432"/>
    <w:rsid w:val="00AA220A"/>
    <w:rsid w:val="00AA28C8"/>
    <w:rsid w:val="00AA29BE"/>
    <w:rsid w:val="00AA2B8D"/>
    <w:rsid w:val="00AA2F5E"/>
    <w:rsid w:val="00AA31EE"/>
    <w:rsid w:val="00AA32CD"/>
    <w:rsid w:val="00AA371E"/>
    <w:rsid w:val="00AA3A45"/>
    <w:rsid w:val="00AA4C06"/>
    <w:rsid w:val="00AA74E4"/>
    <w:rsid w:val="00AA7884"/>
    <w:rsid w:val="00AB0161"/>
    <w:rsid w:val="00AB0D56"/>
    <w:rsid w:val="00AB18D4"/>
    <w:rsid w:val="00AB1A08"/>
    <w:rsid w:val="00AB1E7F"/>
    <w:rsid w:val="00AB2493"/>
    <w:rsid w:val="00AB3F27"/>
    <w:rsid w:val="00AB4BF1"/>
    <w:rsid w:val="00AB6822"/>
    <w:rsid w:val="00AB70D8"/>
    <w:rsid w:val="00AB743D"/>
    <w:rsid w:val="00AB7B2D"/>
    <w:rsid w:val="00AB7C5B"/>
    <w:rsid w:val="00AC01AA"/>
    <w:rsid w:val="00AC0B81"/>
    <w:rsid w:val="00AC0F8C"/>
    <w:rsid w:val="00AC1EC4"/>
    <w:rsid w:val="00AC3B39"/>
    <w:rsid w:val="00AC4B1B"/>
    <w:rsid w:val="00AC51AB"/>
    <w:rsid w:val="00AC5DA8"/>
    <w:rsid w:val="00AC65F7"/>
    <w:rsid w:val="00AC6900"/>
    <w:rsid w:val="00AD049A"/>
    <w:rsid w:val="00AD06F1"/>
    <w:rsid w:val="00AD072B"/>
    <w:rsid w:val="00AD13C0"/>
    <w:rsid w:val="00AD1B50"/>
    <w:rsid w:val="00AD1C4C"/>
    <w:rsid w:val="00AD28C4"/>
    <w:rsid w:val="00AD44A7"/>
    <w:rsid w:val="00AD5926"/>
    <w:rsid w:val="00AD650E"/>
    <w:rsid w:val="00AD7C04"/>
    <w:rsid w:val="00AD7DBD"/>
    <w:rsid w:val="00AD7E77"/>
    <w:rsid w:val="00AE001B"/>
    <w:rsid w:val="00AE0440"/>
    <w:rsid w:val="00AE058E"/>
    <w:rsid w:val="00AE0A9B"/>
    <w:rsid w:val="00AE118C"/>
    <w:rsid w:val="00AE1AEA"/>
    <w:rsid w:val="00AE1C15"/>
    <w:rsid w:val="00AE2643"/>
    <w:rsid w:val="00AE2919"/>
    <w:rsid w:val="00AE3A85"/>
    <w:rsid w:val="00AE4D7F"/>
    <w:rsid w:val="00AE5F89"/>
    <w:rsid w:val="00AE74C1"/>
    <w:rsid w:val="00AE76C5"/>
    <w:rsid w:val="00AF0FB6"/>
    <w:rsid w:val="00AF132D"/>
    <w:rsid w:val="00AF32CB"/>
    <w:rsid w:val="00AF4573"/>
    <w:rsid w:val="00AF5624"/>
    <w:rsid w:val="00AF5BF8"/>
    <w:rsid w:val="00AF633F"/>
    <w:rsid w:val="00AF71A2"/>
    <w:rsid w:val="00AF7829"/>
    <w:rsid w:val="00B02E1C"/>
    <w:rsid w:val="00B035BC"/>
    <w:rsid w:val="00B0382E"/>
    <w:rsid w:val="00B03FF0"/>
    <w:rsid w:val="00B0403A"/>
    <w:rsid w:val="00B0521B"/>
    <w:rsid w:val="00B05672"/>
    <w:rsid w:val="00B07CB5"/>
    <w:rsid w:val="00B104B6"/>
    <w:rsid w:val="00B10B22"/>
    <w:rsid w:val="00B1174A"/>
    <w:rsid w:val="00B11C30"/>
    <w:rsid w:val="00B120E8"/>
    <w:rsid w:val="00B126A1"/>
    <w:rsid w:val="00B13203"/>
    <w:rsid w:val="00B14133"/>
    <w:rsid w:val="00B143C6"/>
    <w:rsid w:val="00B15677"/>
    <w:rsid w:val="00B165D0"/>
    <w:rsid w:val="00B166E9"/>
    <w:rsid w:val="00B17130"/>
    <w:rsid w:val="00B175DA"/>
    <w:rsid w:val="00B17783"/>
    <w:rsid w:val="00B20140"/>
    <w:rsid w:val="00B2175C"/>
    <w:rsid w:val="00B23904"/>
    <w:rsid w:val="00B239E9"/>
    <w:rsid w:val="00B23D4F"/>
    <w:rsid w:val="00B24D65"/>
    <w:rsid w:val="00B24F46"/>
    <w:rsid w:val="00B2584D"/>
    <w:rsid w:val="00B25EC1"/>
    <w:rsid w:val="00B2761A"/>
    <w:rsid w:val="00B3167A"/>
    <w:rsid w:val="00B3198D"/>
    <w:rsid w:val="00B32062"/>
    <w:rsid w:val="00B3207D"/>
    <w:rsid w:val="00B32950"/>
    <w:rsid w:val="00B3397A"/>
    <w:rsid w:val="00B340BC"/>
    <w:rsid w:val="00B3469A"/>
    <w:rsid w:val="00B34737"/>
    <w:rsid w:val="00B347D5"/>
    <w:rsid w:val="00B3490B"/>
    <w:rsid w:val="00B35EB6"/>
    <w:rsid w:val="00B3637C"/>
    <w:rsid w:val="00B4147F"/>
    <w:rsid w:val="00B41AD8"/>
    <w:rsid w:val="00B41BD2"/>
    <w:rsid w:val="00B42917"/>
    <w:rsid w:val="00B42CC1"/>
    <w:rsid w:val="00B42FD5"/>
    <w:rsid w:val="00B4401E"/>
    <w:rsid w:val="00B4452A"/>
    <w:rsid w:val="00B4484E"/>
    <w:rsid w:val="00B44B77"/>
    <w:rsid w:val="00B44CF0"/>
    <w:rsid w:val="00B46A10"/>
    <w:rsid w:val="00B46F0D"/>
    <w:rsid w:val="00B477A1"/>
    <w:rsid w:val="00B47894"/>
    <w:rsid w:val="00B47905"/>
    <w:rsid w:val="00B47B88"/>
    <w:rsid w:val="00B47C74"/>
    <w:rsid w:val="00B50A93"/>
    <w:rsid w:val="00B50F81"/>
    <w:rsid w:val="00B51400"/>
    <w:rsid w:val="00B517A8"/>
    <w:rsid w:val="00B51AA2"/>
    <w:rsid w:val="00B5272B"/>
    <w:rsid w:val="00B5283D"/>
    <w:rsid w:val="00B52B6D"/>
    <w:rsid w:val="00B52EEA"/>
    <w:rsid w:val="00B53E35"/>
    <w:rsid w:val="00B54361"/>
    <w:rsid w:val="00B54AE1"/>
    <w:rsid w:val="00B552ED"/>
    <w:rsid w:val="00B57572"/>
    <w:rsid w:val="00B576F0"/>
    <w:rsid w:val="00B57FB4"/>
    <w:rsid w:val="00B60CBD"/>
    <w:rsid w:val="00B61659"/>
    <w:rsid w:val="00B61A06"/>
    <w:rsid w:val="00B62016"/>
    <w:rsid w:val="00B63083"/>
    <w:rsid w:val="00B648F9"/>
    <w:rsid w:val="00B64936"/>
    <w:rsid w:val="00B65252"/>
    <w:rsid w:val="00B6581D"/>
    <w:rsid w:val="00B65863"/>
    <w:rsid w:val="00B659CF"/>
    <w:rsid w:val="00B65CE5"/>
    <w:rsid w:val="00B7076B"/>
    <w:rsid w:val="00B70DED"/>
    <w:rsid w:val="00B71839"/>
    <w:rsid w:val="00B72702"/>
    <w:rsid w:val="00B7306F"/>
    <w:rsid w:val="00B75498"/>
    <w:rsid w:val="00B756BB"/>
    <w:rsid w:val="00B75989"/>
    <w:rsid w:val="00B76228"/>
    <w:rsid w:val="00B777BA"/>
    <w:rsid w:val="00B808FE"/>
    <w:rsid w:val="00B81126"/>
    <w:rsid w:val="00B81E56"/>
    <w:rsid w:val="00B83A0B"/>
    <w:rsid w:val="00B84C9E"/>
    <w:rsid w:val="00B859C6"/>
    <w:rsid w:val="00B87164"/>
    <w:rsid w:val="00B87FE9"/>
    <w:rsid w:val="00B90144"/>
    <w:rsid w:val="00B90271"/>
    <w:rsid w:val="00B92762"/>
    <w:rsid w:val="00B92D4F"/>
    <w:rsid w:val="00B93D0E"/>
    <w:rsid w:val="00B944CE"/>
    <w:rsid w:val="00B946FB"/>
    <w:rsid w:val="00B94F33"/>
    <w:rsid w:val="00B966D4"/>
    <w:rsid w:val="00BA0305"/>
    <w:rsid w:val="00BA0461"/>
    <w:rsid w:val="00BA0577"/>
    <w:rsid w:val="00BA085C"/>
    <w:rsid w:val="00BA08CC"/>
    <w:rsid w:val="00BA0B32"/>
    <w:rsid w:val="00BA1041"/>
    <w:rsid w:val="00BA10BA"/>
    <w:rsid w:val="00BA1530"/>
    <w:rsid w:val="00BA15C5"/>
    <w:rsid w:val="00BA2379"/>
    <w:rsid w:val="00BA267E"/>
    <w:rsid w:val="00BA35D8"/>
    <w:rsid w:val="00BA4C85"/>
    <w:rsid w:val="00BA4D6F"/>
    <w:rsid w:val="00BA50BB"/>
    <w:rsid w:val="00BA6552"/>
    <w:rsid w:val="00BA7007"/>
    <w:rsid w:val="00BA71AC"/>
    <w:rsid w:val="00BB0E2E"/>
    <w:rsid w:val="00BB351D"/>
    <w:rsid w:val="00BB4186"/>
    <w:rsid w:val="00BB433A"/>
    <w:rsid w:val="00BB50AE"/>
    <w:rsid w:val="00BB5CB2"/>
    <w:rsid w:val="00BB5E4C"/>
    <w:rsid w:val="00BB662A"/>
    <w:rsid w:val="00BB6666"/>
    <w:rsid w:val="00BB75C5"/>
    <w:rsid w:val="00BC1661"/>
    <w:rsid w:val="00BC1948"/>
    <w:rsid w:val="00BC20EB"/>
    <w:rsid w:val="00BC3E9C"/>
    <w:rsid w:val="00BC407B"/>
    <w:rsid w:val="00BC44A8"/>
    <w:rsid w:val="00BC4726"/>
    <w:rsid w:val="00BC5297"/>
    <w:rsid w:val="00BC6EC5"/>
    <w:rsid w:val="00BC7337"/>
    <w:rsid w:val="00BC7DD6"/>
    <w:rsid w:val="00BD0219"/>
    <w:rsid w:val="00BD0986"/>
    <w:rsid w:val="00BD11AD"/>
    <w:rsid w:val="00BD1B60"/>
    <w:rsid w:val="00BD1E80"/>
    <w:rsid w:val="00BD24A8"/>
    <w:rsid w:val="00BD3EB7"/>
    <w:rsid w:val="00BD4222"/>
    <w:rsid w:val="00BD61DA"/>
    <w:rsid w:val="00BD6C68"/>
    <w:rsid w:val="00BD74B8"/>
    <w:rsid w:val="00BE03AB"/>
    <w:rsid w:val="00BE0482"/>
    <w:rsid w:val="00BE2501"/>
    <w:rsid w:val="00BE2AF6"/>
    <w:rsid w:val="00BE2B84"/>
    <w:rsid w:val="00BE3135"/>
    <w:rsid w:val="00BE5D43"/>
    <w:rsid w:val="00BE5DE3"/>
    <w:rsid w:val="00BE5EA7"/>
    <w:rsid w:val="00BE6F8C"/>
    <w:rsid w:val="00BE7AD8"/>
    <w:rsid w:val="00BF0727"/>
    <w:rsid w:val="00BF1C79"/>
    <w:rsid w:val="00BF211C"/>
    <w:rsid w:val="00BF32A6"/>
    <w:rsid w:val="00BF4B2F"/>
    <w:rsid w:val="00BF5271"/>
    <w:rsid w:val="00BF5B4C"/>
    <w:rsid w:val="00BF5F0A"/>
    <w:rsid w:val="00BF6342"/>
    <w:rsid w:val="00BF769F"/>
    <w:rsid w:val="00C03FD8"/>
    <w:rsid w:val="00C0402E"/>
    <w:rsid w:val="00C04139"/>
    <w:rsid w:val="00C048BA"/>
    <w:rsid w:val="00C04A2A"/>
    <w:rsid w:val="00C0514D"/>
    <w:rsid w:val="00C0572A"/>
    <w:rsid w:val="00C06517"/>
    <w:rsid w:val="00C06DAC"/>
    <w:rsid w:val="00C071A9"/>
    <w:rsid w:val="00C10D67"/>
    <w:rsid w:val="00C10DB6"/>
    <w:rsid w:val="00C116B1"/>
    <w:rsid w:val="00C1323F"/>
    <w:rsid w:val="00C13971"/>
    <w:rsid w:val="00C1467B"/>
    <w:rsid w:val="00C15901"/>
    <w:rsid w:val="00C16CCB"/>
    <w:rsid w:val="00C171F9"/>
    <w:rsid w:val="00C17F6C"/>
    <w:rsid w:val="00C214F1"/>
    <w:rsid w:val="00C2174A"/>
    <w:rsid w:val="00C23E45"/>
    <w:rsid w:val="00C24462"/>
    <w:rsid w:val="00C25135"/>
    <w:rsid w:val="00C26BF6"/>
    <w:rsid w:val="00C26C3A"/>
    <w:rsid w:val="00C30F4B"/>
    <w:rsid w:val="00C321E4"/>
    <w:rsid w:val="00C33A74"/>
    <w:rsid w:val="00C33EA0"/>
    <w:rsid w:val="00C3500E"/>
    <w:rsid w:val="00C35F70"/>
    <w:rsid w:val="00C36133"/>
    <w:rsid w:val="00C3678F"/>
    <w:rsid w:val="00C36B06"/>
    <w:rsid w:val="00C36F0F"/>
    <w:rsid w:val="00C378E2"/>
    <w:rsid w:val="00C37C5F"/>
    <w:rsid w:val="00C41132"/>
    <w:rsid w:val="00C41526"/>
    <w:rsid w:val="00C41A19"/>
    <w:rsid w:val="00C41B2E"/>
    <w:rsid w:val="00C41E8A"/>
    <w:rsid w:val="00C440A9"/>
    <w:rsid w:val="00C45403"/>
    <w:rsid w:val="00C457EC"/>
    <w:rsid w:val="00C463F3"/>
    <w:rsid w:val="00C467B5"/>
    <w:rsid w:val="00C50DBF"/>
    <w:rsid w:val="00C50E1D"/>
    <w:rsid w:val="00C51215"/>
    <w:rsid w:val="00C51877"/>
    <w:rsid w:val="00C51B58"/>
    <w:rsid w:val="00C5248D"/>
    <w:rsid w:val="00C53957"/>
    <w:rsid w:val="00C53D86"/>
    <w:rsid w:val="00C543A5"/>
    <w:rsid w:val="00C54739"/>
    <w:rsid w:val="00C54DB8"/>
    <w:rsid w:val="00C553AA"/>
    <w:rsid w:val="00C56887"/>
    <w:rsid w:val="00C56D84"/>
    <w:rsid w:val="00C60BCC"/>
    <w:rsid w:val="00C60D4C"/>
    <w:rsid w:val="00C60E18"/>
    <w:rsid w:val="00C63426"/>
    <w:rsid w:val="00C63BA0"/>
    <w:rsid w:val="00C640AA"/>
    <w:rsid w:val="00C643CD"/>
    <w:rsid w:val="00C6652C"/>
    <w:rsid w:val="00C66A77"/>
    <w:rsid w:val="00C66AF5"/>
    <w:rsid w:val="00C66D7B"/>
    <w:rsid w:val="00C67D4D"/>
    <w:rsid w:val="00C707CE"/>
    <w:rsid w:val="00C707D5"/>
    <w:rsid w:val="00C71191"/>
    <w:rsid w:val="00C721EE"/>
    <w:rsid w:val="00C732CC"/>
    <w:rsid w:val="00C7355D"/>
    <w:rsid w:val="00C735F9"/>
    <w:rsid w:val="00C73B8B"/>
    <w:rsid w:val="00C74065"/>
    <w:rsid w:val="00C747DA"/>
    <w:rsid w:val="00C759F6"/>
    <w:rsid w:val="00C763A1"/>
    <w:rsid w:val="00C76C43"/>
    <w:rsid w:val="00C76F89"/>
    <w:rsid w:val="00C7775B"/>
    <w:rsid w:val="00C8097C"/>
    <w:rsid w:val="00C80A5B"/>
    <w:rsid w:val="00C81047"/>
    <w:rsid w:val="00C810B2"/>
    <w:rsid w:val="00C815F7"/>
    <w:rsid w:val="00C821D3"/>
    <w:rsid w:val="00C82776"/>
    <w:rsid w:val="00C834F4"/>
    <w:rsid w:val="00C838BA"/>
    <w:rsid w:val="00C84230"/>
    <w:rsid w:val="00C8645D"/>
    <w:rsid w:val="00C86565"/>
    <w:rsid w:val="00C86CA1"/>
    <w:rsid w:val="00C86EE4"/>
    <w:rsid w:val="00C876CB"/>
    <w:rsid w:val="00C8789A"/>
    <w:rsid w:val="00C902D0"/>
    <w:rsid w:val="00C9062B"/>
    <w:rsid w:val="00C9067D"/>
    <w:rsid w:val="00C91980"/>
    <w:rsid w:val="00C93731"/>
    <w:rsid w:val="00C9385C"/>
    <w:rsid w:val="00C9457B"/>
    <w:rsid w:val="00C94A3B"/>
    <w:rsid w:val="00C965BA"/>
    <w:rsid w:val="00C97A33"/>
    <w:rsid w:val="00C97C97"/>
    <w:rsid w:val="00CA046D"/>
    <w:rsid w:val="00CA1DE8"/>
    <w:rsid w:val="00CA2F39"/>
    <w:rsid w:val="00CA33B5"/>
    <w:rsid w:val="00CA3764"/>
    <w:rsid w:val="00CA557B"/>
    <w:rsid w:val="00CA5A5B"/>
    <w:rsid w:val="00CA5DE2"/>
    <w:rsid w:val="00CA6D41"/>
    <w:rsid w:val="00CA79B2"/>
    <w:rsid w:val="00CA7E6D"/>
    <w:rsid w:val="00CB004E"/>
    <w:rsid w:val="00CB02A8"/>
    <w:rsid w:val="00CB05BB"/>
    <w:rsid w:val="00CB1763"/>
    <w:rsid w:val="00CB17BB"/>
    <w:rsid w:val="00CB1ADB"/>
    <w:rsid w:val="00CB275B"/>
    <w:rsid w:val="00CB280B"/>
    <w:rsid w:val="00CB331C"/>
    <w:rsid w:val="00CB3D00"/>
    <w:rsid w:val="00CB4012"/>
    <w:rsid w:val="00CB5ED5"/>
    <w:rsid w:val="00CB78B3"/>
    <w:rsid w:val="00CC0C72"/>
    <w:rsid w:val="00CC116B"/>
    <w:rsid w:val="00CC1CB1"/>
    <w:rsid w:val="00CC2E40"/>
    <w:rsid w:val="00CC2EC0"/>
    <w:rsid w:val="00CC3613"/>
    <w:rsid w:val="00CC3CDB"/>
    <w:rsid w:val="00CC3FF3"/>
    <w:rsid w:val="00CC4D80"/>
    <w:rsid w:val="00CC6D64"/>
    <w:rsid w:val="00CC713B"/>
    <w:rsid w:val="00CC7FA5"/>
    <w:rsid w:val="00CD098F"/>
    <w:rsid w:val="00CD2BA8"/>
    <w:rsid w:val="00CD36D7"/>
    <w:rsid w:val="00CD4243"/>
    <w:rsid w:val="00CD4A25"/>
    <w:rsid w:val="00CD4C54"/>
    <w:rsid w:val="00CD4FC7"/>
    <w:rsid w:val="00CD5654"/>
    <w:rsid w:val="00CD7A98"/>
    <w:rsid w:val="00CE0841"/>
    <w:rsid w:val="00CE145D"/>
    <w:rsid w:val="00CE1CFF"/>
    <w:rsid w:val="00CE3148"/>
    <w:rsid w:val="00CE4ABA"/>
    <w:rsid w:val="00CE60A6"/>
    <w:rsid w:val="00CF17BB"/>
    <w:rsid w:val="00CF480F"/>
    <w:rsid w:val="00CF5EC8"/>
    <w:rsid w:val="00CF685B"/>
    <w:rsid w:val="00CF6C98"/>
    <w:rsid w:val="00CF7787"/>
    <w:rsid w:val="00D00EF2"/>
    <w:rsid w:val="00D026C7"/>
    <w:rsid w:val="00D02AE1"/>
    <w:rsid w:val="00D03716"/>
    <w:rsid w:val="00D049CE"/>
    <w:rsid w:val="00D05730"/>
    <w:rsid w:val="00D06F26"/>
    <w:rsid w:val="00D071FD"/>
    <w:rsid w:val="00D1060F"/>
    <w:rsid w:val="00D1091D"/>
    <w:rsid w:val="00D11AB6"/>
    <w:rsid w:val="00D12C23"/>
    <w:rsid w:val="00D13CA7"/>
    <w:rsid w:val="00D14A1D"/>
    <w:rsid w:val="00D16E3D"/>
    <w:rsid w:val="00D17327"/>
    <w:rsid w:val="00D20405"/>
    <w:rsid w:val="00D206C9"/>
    <w:rsid w:val="00D21263"/>
    <w:rsid w:val="00D220C3"/>
    <w:rsid w:val="00D230CD"/>
    <w:rsid w:val="00D23925"/>
    <w:rsid w:val="00D23DBB"/>
    <w:rsid w:val="00D24454"/>
    <w:rsid w:val="00D25D6E"/>
    <w:rsid w:val="00D260C2"/>
    <w:rsid w:val="00D26705"/>
    <w:rsid w:val="00D26D2E"/>
    <w:rsid w:val="00D26DDE"/>
    <w:rsid w:val="00D2715B"/>
    <w:rsid w:val="00D27344"/>
    <w:rsid w:val="00D27506"/>
    <w:rsid w:val="00D27C51"/>
    <w:rsid w:val="00D30277"/>
    <w:rsid w:val="00D31101"/>
    <w:rsid w:val="00D31801"/>
    <w:rsid w:val="00D31DED"/>
    <w:rsid w:val="00D323D0"/>
    <w:rsid w:val="00D33668"/>
    <w:rsid w:val="00D33BD0"/>
    <w:rsid w:val="00D33DC8"/>
    <w:rsid w:val="00D35852"/>
    <w:rsid w:val="00D36303"/>
    <w:rsid w:val="00D36667"/>
    <w:rsid w:val="00D36F64"/>
    <w:rsid w:val="00D37340"/>
    <w:rsid w:val="00D40187"/>
    <w:rsid w:val="00D403EA"/>
    <w:rsid w:val="00D41B67"/>
    <w:rsid w:val="00D42AE2"/>
    <w:rsid w:val="00D42DAE"/>
    <w:rsid w:val="00D42DD4"/>
    <w:rsid w:val="00D42FCB"/>
    <w:rsid w:val="00D44203"/>
    <w:rsid w:val="00D44A9F"/>
    <w:rsid w:val="00D45499"/>
    <w:rsid w:val="00D45ECA"/>
    <w:rsid w:val="00D46302"/>
    <w:rsid w:val="00D50796"/>
    <w:rsid w:val="00D52892"/>
    <w:rsid w:val="00D53D71"/>
    <w:rsid w:val="00D54330"/>
    <w:rsid w:val="00D5551F"/>
    <w:rsid w:val="00D55C0B"/>
    <w:rsid w:val="00D57D09"/>
    <w:rsid w:val="00D60510"/>
    <w:rsid w:val="00D6276A"/>
    <w:rsid w:val="00D62873"/>
    <w:rsid w:val="00D633DB"/>
    <w:rsid w:val="00D63425"/>
    <w:rsid w:val="00D64412"/>
    <w:rsid w:val="00D645EF"/>
    <w:rsid w:val="00D646AC"/>
    <w:rsid w:val="00D65CF8"/>
    <w:rsid w:val="00D660EE"/>
    <w:rsid w:val="00D6673A"/>
    <w:rsid w:val="00D669A7"/>
    <w:rsid w:val="00D67051"/>
    <w:rsid w:val="00D671C4"/>
    <w:rsid w:val="00D6782F"/>
    <w:rsid w:val="00D706B5"/>
    <w:rsid w:val="00D706D6"/>
    <w:rsid w:val="00D71F4D"/>
    <w:rsid w:val="00D71FAB"/>
    <w:rsid w:val="00D72354"/>
    <w:rsid w:val="00D734A0"/>
    <w:rsid w:val="00D75D25"/>
    <w:rsid w:val="00D76DE4"/>
    <w:rsid w:val="00D8076E"/>
    <w:rsid w:val="00D80F2E"/>
    <w:rsid w:val="00D815B4"/>
    <w:rsid w:val="00D832FF"/>
    <w:rsid w:val="00D836B7"/>
    <w:rsid w:val="00D84782"/>
    <w:rsid w:val="00D85EB4"/>
    <w:rsid w:val="00D862C2"/>
    <w:rsid w:val="00D8662A"/>
    <w:rsid w:val="00D875D0"/>
    <w:rsid w:val="00D87EBF"/>
    <w:rsid w:val="00D9043F"/>
    <w:rsid w:val="00D91DE9"/>
    <w:rsid w:val="00D92971"/>
    <w:rsid w:val="00D93230"/>
    <w:rsid w:val="00D93AF1"/>
    <w:rsid w:val="00D94854"/>
    <w:rsid w:val="00D95537"/>
    <w:rsid w:val="00D95DD2"/>
    <w:rsid w:val="00D96506"/>
    <w:rsid w:val="00D9673E"/>
    <w:rsid w:val="00D9685E"/>
    <w:rsid w:val="00DA0BD1"/>
    <w:rsid w:val="00DA1109"/>
    <w:rsid w:val="00DA22D8"/>
    <w:rsid w:val="00DA2FFF"/>
    <w:rsid w:val="00DA4EFE"/>
    <w:rsid w:val="00DA4FF6"/>
    <w:rsid w:val="00DA5AA3"/>
    <w:rsid w:val="00DA610C"/>
    <w:rsid w:val="00DA7B5F"/>
    <w:rsid w:val="00DB0630"/>
    <w:rsid w:val="00DB13C4"/>
    <w:rsid w:val="00DB4155"/>
    <w:rsid w:val="00DB4C72"/>
    <w:rsid w:val="00DB674B"/>
    <w:rsid w:val="00DB7686"/>
    <w:rsid w:val="00DB78AA"/>
    <w:rsid w:val="00DC0F8E"/>
    <w:rsid w:val="00DC1106"/>
    <w:rsid w:val="00DC12BC"/>
    <w:rsid w:val="00DC1BD6"/>
    <w:rsid w:val="00DC1BFF"/>
    <w:rsid w:val="00DC220B"/>
    <w:rsid w:val="00DC5065"/>
    <w:rsid w:val="00DC509B"/>
    <w:rsid w:val="00DC7FD6"/>
    <w:rsid w:val="00DD040D"/>
    <w:rsid w:val="00DD0E81"/>
    <w:rsid w:val="00DD141C"/>
    <w:rsid w:val="00DD239C"/>
    <w:rsid w:val="00DD24DC"/>
    <w:rsid w:val="00DD26CC"/>
    <w:rsid w:val="00DD5C89"/>
    <w:rsid w:val="00DD5D05"/>
    <w:rsid w:val="00DD5F3F"/>
    <w:rsid w:val="00DD606B"/>
    <w:rsid w:val="00DD63A9"/>
    <w:rsid w:val="00DD7DDA"/>
    <w:rsid w:val="00DD7FA3"/>
    <w:rsid w:val="00DE0044"/>
    <w:rsid w:val="00DE0319"/>
    <w:rsid w:val="00DE1FFC"/>
    <w:rsid w:val="00DE2757"/>
    <w:rsid w:val="00DE2D09"/>
    <w:rsid w:val="00DE2F38"/>
    <w:rsid w:val="00DE39F3"/>
    <w:rsid w:val="00DE4415"/>
    <w:rsid w:val="00DE4B1D"/>
    <w:rsid w:val="00DE5EB3"/>
    <w:rsid w:val="00DE6C76"/>
    <w:rsid w:val="00DF00AC"/>
    <w:rsid w:val="00DF010E"/>
    <w:rsid w:val="00DF03E1"/>
    <w:rsid w:val="00DF0855"/>
    <w:rsid w:val="00DF085A"/>
    <w:rsid w:val="00DF141B"/>
    <w:rsid w:val="00DF19B6"/>
    <w:rsid w:val="00DF343F"/>
    <w:rsid w:val="00DF37CC"/>
    <w:rsid w:val="00DF3CCF"/>
    <w:rsid w:val="00DF3F01"/>
    <w:rsid w:val="00DF519E"/>
    <w:rsid w:val="00DF6397"/>
    <w:rsid w:val="00DF68D8"/>
    <w:rsid w:val="00DF6D89"/>
    <w:rsid w:val="00DF7F1E"/>
    <w:rsid w:val="00E01938"/>
    <w:rsid w:val="00E01CB5"/>
    <w:rsid w:val="00E01CCB"/>
    <w:rsid w:val="00E03107"/>
    <w:rsid w:val="00E0341B"/>
    <w:rsid w:val="00E0417E"/>
    <w:rsid w:val="00E04E14"/>
    <w:rsid w:val="00E05204"/>
    <w:rsid w:val="00E05ED1"/>
    <w:rsid w:val="00E061DB"/>
    <w:rsid w:val="00E06289"/>
    <w:rsid w:val="00E06FBF"/>
    <w:rsid w:val="00E07131"/>
    <w:rsid w:val="00E101B2"/>
    <w:rsid w:val="00E13439"/>
    <w:rsid w:val="00E1376E"/>
    <w:rsid w:val="00E13985"/>
    <w:rsid w:val="00E14DC3"/>
    <w:rsid w:val="00E15D28"/>
    <w:rsid w:val="00E16B56"/>
    <w:rsid w:val="00E17798"/>
    <w:rsid w:val="00E2150F"/>
    <w:rsid w:val="00E228B2"/>
    <w:rsid w:val="00E23535"/>
    <w:rsid w:val="00E239AB"/>
    <w:rsid w:val="00E23ABA"/>
    <w:rsid w:val="00E23FC7"/>
    <w:rsid w:val="00E244F6"/>
    <w:rsid w:val="00E24818"/>
    <w:rsid w:val="00E24AA9"/>
    <w:rsid w:val="00E24B21"/>
    <w:rsid w:val="00E25128"/>
    <w:rsid w:val="00E252D2"/>
    <w:rsid w:val="00E25FFB"/>
    <w:rsid w:val="00E26618"/>
    <w:rsid w:val="00E27351"/>
    <w:rsid w:val="00E27661"/>
    <w:rsid w:val="00E278FA"/>
    <w:rsid w:val="00E319FD"/>
    <w:rsid w:val="00E33D9C"/>
    <w:rsid w:val="00E33EAD"/>
    <w:rsid w:val="00E35138"/>
    <w:rsid w:val="00E35175"/>
    <w:rsid w:val="00E351DE"/>
    <w:rsid w:val="00E352BD"/>
    <w:rsid w:val="00E3586F"/>
    <w:rsid w:val="00E41216"/>
    <w:rsid w:val="00E41770"/>
    <w:rsid w:val="00E437E6"/>
    <w:rsid w:val="00E44120"/>
    <w:rsid w:val="00E447E4"/>
    <w:rsid w:val="00E44B16"/>
    <w:rsid w:val="00E45DB1"/>
    <w:rsid w:val="00E46574"/>
    <w:rsid w:val="00E47805"/>
    <w:rsid w:val="00E50186"/>
    <w:rsid w:val="00E50266"/>
    <w:rsid w:val="00E50478"/>
    <w:rsid w:val="00E507B8"/>
    <w:rsid w:val="00E51C94"/>
    <w:rsid w:val="00E52AFA"/>
    <w:rsid w:val="00E52BA6"/>
    <w:rsid w:val="00E52D20"/>
    <w:rsid w:val="00E52FA1"/>
    <w:rsid w:val="00E53528"/>
    <w:rsid w:val="00E53C09"/>
    <w:rsid w:val="00E53C74"/>
    <w:rsid w:val="00E569FF"/>
    <w:rsid w:val="00E57086"/>
    <w:rsid w:val="00E57E35"/>
    <w:rsid w:val="00E60EF7"/>
    <w:rsid w:val="00E6107F"/>
    <w:rsid w:val="00E62B51"/>
    <w:rsid w:val="00E62BD6"/>
    <w:rsid w:val="00E62E37"/>
    <w:rsid w:val="00E62E62"/>
    <w:rsid w:val="00E636E2"/>
    <w:rsid w:val="00E640C8"/>
    <w:rsid w:val="00E64B0E"/>
    <w:rsid w:val="00E64D6D"/>
    <w:rsid w:val="00E6507A"/>
    <w:rsid w:val="00E650CA"/>
    <w:rsid w:val="00E6539D"/>
    <w:rsid w:val="00E65A9E"/>
    <w:rsid w:val="00E666BA"/>
    <w:rsid w:val="00E676DA"/>
    <w:rsid w:val="00E71686"/>
    <w:rsid w:val="00E717D2"/>
    <w:rsid w:val="00E72E70"/>
    <w:rsid w:val="00E737FF"/>
    <w:rsid w:val="00E73F79"/>
    <w:rsid w:val="00E752C2"/>
    <w:rsid w:val="00E75EC4"/>
    <w:rsid w:val="00E76697"/>
    <w:rsid w:val="00E76AE1"/>
    <w:rsid w:val="00E8003B"/>
    <w:rsid w:val="00E80FAA"/>
    <w:rsid w:val="00E810A4"/>
    <w:rsid w:val="00E83596"/>
    <w:rsid w:val="00E8406B"/>
    <w:rsid w:val="00E84159"/>
    <w:rsid w:val="00E84F57"/>
    <w:rsid w:val="00E850CD"/>
    <w:rsid w:val="00E864FA"/>
    <w:rsid w:val="00E86DC2"/>
    <w:rsid w:val="00E87CC0"/>
    <w:rsid w:val="00E91711"/>
    <w:rsid w:val="00E920A4"/>
    <w:rsid w:val="00E927DB"/>
    <w:rsid w:val="00E93539"/>
    <w:rsid w:val="00E9399D"/>
    <w:rsid w:val="00E94FE7"/>
    <w:rsid w:val="00E952E3"/>
    <w:rsid w:val="00E958BD"/>
    <w:rsid w:val="00E96012"/>
    <w:rsid w:val="00E966DC"/>
    <w:rsid w:val="00E96C72"/>
    <w:rsid w:val="00E97283"/>
    <w:rsid w:val="00E9753F"/>
    <w:rsid w:val="00EA11EC"/>
    <w:rsid w:val="00EA2959"/>
    <w:rsid w:val="00EA373F"/>
    <w:rsid w:val="00EA3D21"/>
    <w:rsid w:val="00EA3E72"/>
    <w:rsid w:val="00EA4A15"/>
    <w:rsid w:val="00EA4FA9"/>
    <w:rsid w:val="00EA50BA"/>
    <w:rsid w:val="00EA6027"/>
    <w:rsid w:val="00EA65E1"/>
    <w:rsid w:val="00EA7A71"/>
    <w:rsid w:val="00EA7D85"/>
    <w:rsid w:val="00EB2445"/>
    <w:rsid w:val="00EB2595"/>
    <w:rsid w:val="00EB2CBA"/>
    <w:rsid w:val="00EB3449"/>
    <w:rsid w:val="00EB39E9"/>
    <w:rsid w:val="00EB411F"/>
    <w:rsid w:val="00EB4DA9"/>
    <w:rsid w:val="00EB5996"/>
    <w:rsid w:val="00EB59B6"/>
    <w:rsid w:val="00EB60F3"/>
    <w:rsid w:val="00EB75E5"/>
    <w:rsid w:val="00EC1120"/>
    <w:rsid w:val="00EC1896"/>
    <w:rsid w:val="00EC2625"/>
    <w:rsid w:val="00EC3DE2"/>
    <w:rsid w:val="00EC4EDA"/>
    <w:rsid w:val="00EC56D4"/>
    <w:rsid w:val="00EC58ED"/>
    <w:rsid w:val="00EC616C"/>
    <w:rsid w:val="00EC622C"/>
    <w:rsid w:val="00EC63DB"/>
    <w:rsid w:val="00EC7206"/>
    <w:rsid w:val="00EC7DE9"/>
    <w:rsid w:val="00ED0357"/>
    <w:rsid w:val="00ED13EF"/>
    <w:rsid w:val="00ED2F49"/>
    <w:rsid w:val="00ED46BC"/>
    <w:rsid w:val="00ED502C"/>
    <w:rsid w:val="00ED62AE"/>
    <w:rsid w:val="00ED6C34"/>
    <w:rsid w:val="00ED7624"/>
    <w:rsid w:val="00EE0835"/>
    <w:rsid w:val="00EE1C97"/>
    <w:rsid w:val="00EE25B6"/>
    <w:rsid w:val="00EE36CB"/>
    <w:rsid w:val="00EE386C"/>
    <w:rsid w:val="00EE3D6A"/>
    <w:rsid w:val="00EE44E2"/>
    <w:rsid w:val="00EE4B39"/>
    <w:rsid w:val="00EE5652"/>
    <w:rsid w:val="00EE575F"/>
    <w:rsid w:val="00EF12A9"/>
    <w:rsid w:val="00EF1CA1"/>
    <w:rsid w:val="00EF1DA8"/>
    <w:rsid w:val="00EF39C1"/>
    <w:rsid w:val="00EF3A25"/>
    <w:rsid w:val="00EF3B32"/>
    <w:rsid w:val="00EF4257"/>
    <w:rsid w:val="00EF4527"/>
    <w:rsid w:val="00EF4A4F"/>
    <w:rsid w:val="00EF61C0"/>
    <w:rsid w:val="00EF6F20"/>
    <w:rsid w:val="00EF727D"/>
    <w:rsid w:val="00EF76BE"/>
    <w:rsid w:val="00F007F7"/>
    <w:rsid w:val="00F010AB"/>
    <w:rsid w:val="00F011A3"/>
    <w:rsid w:val="00F0354F"/>
    <w:rsid w:val="00F04186"/>
    <w:rsid w:val="00F045DE"/>
    <w:rsid w:val="00F05035"/>
    <w:rsid w:val="00F056D6"/>
    <w:rsid w:val="00F05AFA"/>
    <w:rsid w:val="00F05BB1"/>
    <w:rsid w:val="00F06804"/>
    <w:rsid w:val="00F075BF"/>
    <w:rsid w:val="00F07D72"/>
    <w:rsid w:val="00F07E99"/>
    <w:rsid w:val="00F10F1A"/>
    <w:rsid w:val="00F11128"/>
    <w:rsid w:val="00F12083"/>
    <w:rsid w:val="00F1263B"/>
    <w:rsid w:val="00F1325E"/>
    <w:rsid w:val="00F13A37"/>
    <w:rsid w:val="00F1424A"/>
    <w:rsid w:val="00F14A2C"/>
    <w:rsid w:val="00F154CD"/>
    <w:rsid w:val="00F15671"/>
    <w:rsid w:val="00F15C26"/>
    <w:rsid w:val="00F16CF8"/>
    <w:rsid w:val="00F1730A"/>
    <w:rsid w:val="00F17B42"/>
    <w:rsid w:val="00F17CD2"/>
    <w:rsid w:val="00F17FAE"/>
    <w:rsid w:val="00F20385"/>
    <w:rsid w:val="00F20B3C"/>
    <w:rsid w:val="00F212EC"/>
    <w:rsid w:val="00F2145F"/>
    <w:rsid w:val="00F227A8"/>
    <w:rsid w:val="00F22FBF"/>
    <w:rsid w:val="00F23C84"/>
    <w:rsid w:val="00F24953"/>
    <w:rsid w:val="00F251BB"/>
    <w:rsid w:val="00F2591E"/>
    <w:rsid w:val="00F2630D"/>
    <w:rsid w:val="00F2665D"/>
    <w:rsid w:val="00F26C7A"/>
    <w:rsid w:val="00F26D81"/>
    <w:rsid w:val="00F271E9"/>
    <w:rsid w:val="00F2759B"/>
    <w:rsid w:val="00F27D29"/>
    <w:rsid w:val="00F30590"/>
    <w:rsid w:val="00F30CDC"/>
    <w:rsid w:val="00F31030"/>
    <w:rsid w:val="00F312DB"/>
    <w:rsid w:val="00F31A96"/>
    <w:rsid w:val="00F31B01"/>
    <w:rsid w:val="00F31C9C"/>
    <w:rsid w:val="00F321F6"/>
    <w:rsid w:val="00F3225B"/>
    <w:rsid w:val="00F326A2"/>
    <w:rsid w:val="00F343D7"/>
    <w:rsid w:val="00F35477"/>
    <w:rsid w:val="00F355F7"/>
    <w:rsid w:val="00F35C86"/>
    <w:rsid w:val="00F3705E"/>
    <w:rsid w:val="00F37971"/>
    <w:rsid w:val="00F3799D"/>
    <w:rsid w:val="00F37FA8"/>
    <w:rsid w:val="00F40325"/>
    <w:rsid w:val="00F40614"/>
    <w:rsid w:val="00F429D3"/>
    <w:rsid w:val="00F42B13"/>
    <w:rsid w:val="00F43816"/>
    <w:rsid w:val="00F43ED0"/>
    <w:rsid w:val="00F44E95"/>
    <w:rsid w:val="00F458AB"/>
    <w:rsid w:val="00F46335"/>
    <w:rsid w:val="00F47D13"/>
    <w:rsid w:val="00F502E9"/>
    <w:rsid w:val="00F51AA8"/>
    <w:rsid w:val="00F52699"/>
    <w:rsid w:val="00F531B1"/>
    <w:rsid w:val="00F54274"/>
    <w:rsid w:val="00F5456C"/>
    <w:rsid w:val="00F559A6"/>
    <w:rsid w:val="00F55BD0"/>
    <w:rsid w:val="00F55BDA"/>
    <w:rsid w:val="00F5726E"/>
    <w:rsid w:val="00F574CF"/>
    <w:rsid w:val="00F6147D"/>
    <w:rsid w:val="00F6160B"/>
    <w:rsid w:val="00F616CB"/>
    <w:rsid w:val="00F6184F"/>
    <w:rsid w:val="00F62086"/>
    <w:rsid w:val="00F62522"/>
    <w:rsid w:val="00F6431A"/>
    <w:rsid w:val="00F64FB9"/>
    <w:rsid w:val="00F6675B"/>
    <w:rsid w:val="00F66987"/>
    <w:rsid w:val="00F67373"/>
    <w:rsid w:val="00F6753C"/>
    <w:rsid w:val="00F704A0"/>
    <w:rsid w:val="00F70707"/>
    <w:rsid w:val="00F70A8D"/>
    <w:rsid w:val="00F7278F"/>
    <w:rsid w:val="00F73657"/>
    <w:rsid w:val="00F73E35"/>
    <w:rsid w:val="00F746FD"/>
    <w:rsid w:val="00F750B6"/>
    <w:rsid w:val="00F75C5E"/>
    <w:rsid w:val="00F76BDD"/>
    <w:rsid w:val="00F7734F"/>
    <w:rsid w:val="00F80450"/>
    <w:rsid w:val="00F80AA8"/>
    <w:rsid w:val="00F80C58"/>
    <w:rsid w:val="00F81A66"/>
    <w:rsid w:val="00F82A40"/>
    <w:rsid w:val="00F83449"/>
    <w:rsid w:val="00F836E9"/>
    <w:rsid w:val="00F85172"/>
    <w:rsid w:val="00F854A1"/>
    <w:rsid w:val="00F85A0E"/>
    <w:rsid w:val="00F865A2"/>
    <w:rsid w:val="00F86CB5"/>
    <w:rsid w:val="00F87C1F"/>
    <w:rsid w:val="00F87E9B"/>
    <w:rsid w:val="00F90429"/>
    <w:rsid w:val="00F92023"/>
    <w:rsid w:val="00F92164"/>
    <w:rsid w:val="00F92413"/>
    <w:rsid w:val="00F92908"/>
    <w:rsid w:val="00F92C59"/>
    <w:rsid w:val="00F92C80"/>
    <w:rsid w:val="00F93183"/>
    <w:rsid w:val="00F94541"/>
    <w:rsid w:val="00F95260"/>
    <w:rsid w:val="00F95346"/>
    <w:rsid w:val="00F95C0F"/>
    <w:rsid w:val="00F97298"/>
    <w:rsid w:val="00F97F10"/>
    <w:rsid w:val="00FA066C"/>
    <w:rsid w:val="00FA0AAD"/>
    <w:rsid w:val="00FA0C7E"/>
    <w:rsid w:val="00FA0E54"/>
    <w:rsid w:val="00FA2929"/>
    <w:rsid w:val="00FA37A0"/>
    <w:rsid w:val="00FA5E03"/>
    <w:rsid w:val="00FA66BB"/>
    <w:rsid w:val="00FA751F"/>
    <w:rsid w:val="00FB070D"/>
    <w:rsid w:val="00FB0DA2"/>
    <w:rsid w:val="00FB1008"/>
    <w:rsid w:val="00FB1DC9"/>
    <w:rsid w:val="00FB1DF2"/>
    <w:rsid w:val="00FB26D9"/>
    <w:rsid w:val="00FB30E5"/>
    <w:rsid w:val="00FB3389"/>
    <w:rsid w:val="00FB44C6"/>
    <w:rsid w:val="00FB48A8"/>
    <w:rsid w:val="00FB4A07"/>
    <w:rsid w:val="00FB5031"/>
    <w:rsid w:val="00FB6A1E"/>
    <w:rsid w:val="00FB6B1E"/>
    <w:rsid w:val="00FB6B55"/>
    <w:rsid w:val="00FB7F74"/>
    <w:rsid w:val="00FB7F7C"/>
    <w:rsid w:val="00FC0042"/>
    <w:rsid w:val="00FC0CFD"/>
    <w:rsid w:val="00FC137A"/>
    <w:rsid w:val="00FC1CBB"/>
    <w:rsid w:val="00FC223B"/>
    <w:rsid w:val="00FC2251"/>
    <w:rsid w:val="00FC255E"/>
    <w:rsid w:val="00FC3ED5"/>
    <w:rsid w:val="00FC4A34"/>
    <w:rsid w:val="00FC5478"/>
    <w:rsid w:val="00FC5A39"/>
    <w:rsid w:val="00FC642D"/>
    <w:rsid w:val="00FC6CAB"/>
    <w:rsid w:val="00FC7ED0"/>
    <w:rsid w:val="00FD0DF5"/>
    <w:rsid w:val="00FD26F7"/>
    <w:rsid w:val="00FD38B4"/>
    <w:rsid w:val="00FD4344"/>
    <w:rsid w:val="00FD5C12"/>
    <w:rsid w:val="00FD6944"/>
    <w:rsid w:val="00FD6BD1"/>
    <w:rsid w:val="00FD7B3F"/>
    <w:rsid w:val="00FE08F2"/>
    <w:rsid w:val="00FE09A3"/>
    <w:rsid w:val="00FE1F69"/>
    <w:rsid w:val="00FE1FD7"/>
    <w:rsid w:val="00FE217E"/>
    <w:rsid w:val="00FE2EBD"/>
    <w:rsid w:val="00FE38C1"/>
    <w:rsid w:val="00FE58B9"/>
    <w:rsid w:val="00FE7753"/>
    <w:rsid w:val="00FF1112"/>
    <w:rsid w:val="00FF407D"/>
    <w:rsid w:val="00FF42D5"/>
    <w:rsid w:val="00FF4950"/>
    <w:rsid w:val="00FF4B2A"/>
    <w:rsid w:val="00FF4B94"/>
    <w:rsid w:val="00FF5E86"/>
    <w:rsid w:val="00FF7572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09C52A"/>
  <w15:chartTrackingRefBased/>
  <w15:docId w15:val="{5FB174BA-DCCB-485D-9A4A-D061FE9DE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qFormat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uiPriority w:val="99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Index1">
    <w:name w:val="index 1"/>
    <w:basedOn w:val="Normal"/>
    <w:next w:val="Normal"/>
    <w:semiHidden/>
    <w:rsid w:val="002D1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cctfourfiguresyears">
    <w:name w:val="acct four figures years"/>
    <w:aliases w:val="a4y"/>
    <w:basedOn w:val="Normal"/>
    <w:rsid w:val="00D815B4"/>
    <w:pPr>
      <w:numPr>
        <w:numId w:val="19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667FC3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9F3F1A"/>
    <w:rPr>
      <w:rFonts w:cs="Angsana New"/>
      <w:sz w:val="22"/>
      <w:szCs w:val="22"/>
      <w:lang w:val="en-GB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21E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Heading1Char">
    <w:name w:val="Heading 1 Char"/>
    <w:link w:val="Heading1"/>
    <w:uiPriority w:val="99"/>
    <w:locked/>
    <w:rsid w:val="00EC262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012D23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link w:val="Heading9"/>
    <w:rsid w:val="00472A8E"/>
    <w:rPr>
      <w:rFonts w:ascii="Times New Roman" w:hAnsi="Times New Roman"/>
      <w:sz w:val="22"/>
      <w:szCs w:val="22"/>
      <w:lang w:val="en-GB"/>
    </w:rPr>
  </w:style>
  <w:style w:type="paragraph" w:customStyle="1" w:styleId="accttwolines">
    <w:name w:val="acct two lines"/>
    <w:aliases w:val="a2l"/>
    <w:basedOn w:val="Normal"/>
    <w:rsid w:val="003E7211"/>
    <w:pPr>
      <w:spacing w:after="240"/>
      <w:ind w:left="142" w:hanging="142"/>
    </w:pPr>
    <w:rPr>
      <w:rFonts w:cs="Times New Roman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400B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00BF1"/>
    <w:rPr>
      <w:rFonts w:ascii="Times New Roman" w:hAnsi="Times New Roman" w:cs="Times New Roman"/>
      <w:sz w:val="22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DB0630"/>
    <w:pPr>
      <w:numPr>
        <w:numId w:val="44"/>
      </w:numPr>
      <w:spacing w:after="120"/>
      <w:jc w:val="both"/>
    </w:pPr>
    <w:rPr>
      <w:rFonts w:cs="Times New Roman"/>
      <w:bCs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91284-7C9A-47E5-A74B-1834DDC44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166</TotalTime>
  <Pages>8</Pages>
  <Words>1226</Words>
  <Characters>6993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8203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Arunothai Rassamee</cp:lastModifiedBy>
  <cp:revision>109</cp:revision>
  <cp:lastPrinted>2022-05-03T10:16:00Z</cp:lastPrinted>
  <dcterms:created xsi:type="dcterms:W3CDTF">2022-05-12T05:55:00Z</dcterms:created>
  <dcterms:modified xsi:type="dcterms:W3CDTF">2023-05-12T12:06:00Z</dcterms:modified>
</cp:coreProperties>
</file>